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2308F" w14:textId="6DFA6EE6" w:rsidR="00080512" w:rsidRPr="0050431F" w:rsidRDefault="00637F4C" w:rsidP="00FD1C09">
      <w:pPr>
        <w:pStyle w:val="ZA"/>
        <w:framePr w:wrap="notBeside"/>
      </w:pPr>
      <w:bookmarkStart w:id="0" w:name="page1"/>
      <w:r w:rsidRPr="0050431F">
        <w:rPr>
          <w:sz w:val="64"/>
        </w:rPr>
        <w:t>3GPP TS 37.141</w:t>
      </w:r>
      <w:r w:rsidR="00080512" w:rsidRPr="0050431F">
        <w:rPr>
          <w:sz w:val="64"/>
        </w:rPr>
        <w:t xml:space="preserve"> </w:t>
      </w:r>
      <w:r w:rsidR="00080512" w:rsidRPr="0050431F">
        <w:t>V</w:t>
      </w:r>
      <w:r w:rsidR="002937EF" w:rsidRPr="0050431F">
        <w:t>1</w:t>
      </w:r>
      <w:r w:rsidR="00AB5812" w:rsidRPr="0050431F">
        <w:t>4</w:t>
      </w:r>
      <w:r w:rsidR="00080512" w:rsidRPr="0050431F">
        <w:t>.</w:t>
      </w:r>
      <w:r w:rsidR="00692D74">
        <w:t>14</w:t>
      </w:r>
      <w:r w:rsidR="00080512" w:rsidRPr="0050431F">
        <w:t>.</w:t>
      </w:r>
      <w:r w:rsidR="008F3D22" w:rsidRPr="0050431F">
        <w:t>0</w:t>
      </w:r>
      <w:r w:rsidR="00080512" w:rsidRPr="0050431F">
        <w:t xml:space="preserve"> </w:t>
      </w:r>
      <w:r w:rsidR="00080512" w:rsidRPr="0050431F">
        <w:rPr>
          <w:sz w:val="32"/>
        </w:rPr>
        <w:t>(</w:t>
      </w:r>
      <w:r w:rsidR="001843B3" w:rsidRPr="0050431F">
        <w:rPr>
          <w:rFonts w:cs="v5.0.0"/>
          <w:sz w:val="32"/>
        </w:rPr>
        <w:t>20</w:t>
      </w:r>
      <w:r w:rsidR="001843B3">
        <w:rPr>
          <w:rFonts w:cs="v5.0.0"/>
          <w:sz w:val="32"/>
        </w:rPr>
        <w:t>21</w:t>
      </w:r>
      <w:r w:rsidR="00FD1C09" w:rsidRPr="0050431F">
        <w:rPr>
          <w:rFonts w:cs="v5.0.0"/>
          <w:sz w:val="32"/>
        </w:rPr>
        <w:t>-</w:t>
      </w:r>
      <w:r w:rsidR="00692D74">
        <w:rPr>
          <w:rFonts w:cs="v5.0.0"/>
          <w:sz w:val="32"/>
        </w:rPr>
        <w:t>12</w:t>
      </w:r>
      <w:r w:rsidR="00080512" w:rsidRPr="0050431F">
        <w:rPr>
          <w:sz w:val="32"/>
        </w:rPr>
        <w:t>)</w:t>
      </w:r>
    </w:p>
    <w:p w14:paraId="75FDC7E5" w14:textId="77777777" w:rsidR="00080512" w:rsidRPr="0050431F" w:rsidRDefault="00080512">
      <w:pPr>
        <w:pStyle w:val="ZB"/>
        <w:framePr w:wrap="notBeside"/>
      </w:pPr>
      <w:r w:rsidRPr="0050431F">
        <w:t>Technical Specification</w:t>
      </w:r>
    </w:p>
    <w:p w14:paraId="23EA9640" w14:textId="77777777" w:rsidR="00080512" w:rsidRPr="0050431F" w:rsidRDefault="00080512">
      <w:pPr>
        <w:pStyle w:val="ZT"/>
        <w:framePr w:wrap="notBeside"/>
      </w:pPr>
      <w:r w:rsidRPr="0050431F">
        <w:t>3rd Generation Partnership Project;</w:t>
      </w:r>
    </w:p>
    <w:p w14:paraId="7992EB0A" w14:textId="77777777" w:rsidR="00080512" w:rsidRPr="0050431F" w:rsidRDefault="00080512" w:rsidP="00637F4C">
      <w:pPr>
        <w:pStyle w:val="ZT"/>
        <w:framePr w:wrap="notBeside"/>
      </w:pPr>
      <w:r w:rsidRPr="0050431F">
        <w:t xml:space="preserve">Technical Specification Group </w:t>
      </w:r>
      <w:r w:rsidR="002E0625" w:rsidRPr="0050431F">
        <w:t>Radio Access Network</w:t>
      </w:r>
      <w:r w:rsidRPr="0050431F">
        <w:t>;</w:t>
      </w:r>
    </w:p>
    <w:p w14:paraId="144FDE04" w14:textId="77777777" w:rsidR="00080512" w:rsidRPr="00552333" w:rsidRDefault="00637F4C">
      <w:pPr>
        <w:pStyle w:val="ZT"/>
        <w:framePr w:wrap="notBeside"/>
        <w:rPr>
          <w:lang w:val="sv-FI"/>
        </w:rPr>
      </w:pPr>
      <w:r w:rsidRPr="00552333">
        <w:rPr>
          <w:lang w:val="sv-FI"/>
        </w:rPr>
        <w:t>E-UTRA, UTRA and GSM/EDGE</w:t>
      </w:r>
      <w:r w:rsidR="00080512" w:rsidRPr="00552333">
        <w:rPr>
          <w:lang w:val="sv-FI"/>
        </w:rPr>
        <w:t>;</w:t>
      </w:r>
    </w:p>
    <w:p w14:paraId="5704EAD6" w14:textId="77777777" w:rsidR="00353E76" w:rsidRPr="00336DB0" w:rsidRDefault="00353E76" w:rsidP="00353E76">
      <w:pPr>
        <w:pStyle w:val="ZT"/>
        <w:framePr w:wrap="notBeside"/>
      </w:pPr>
      <w:r w:rsidRPr="00336DB0">
        <w:t xml:space="preserve">Multi-Standard Radio (MSR) Base Station (BS) </w:t>
      </w:r>
      <w:r w:rsidRPr="00336DB0">
        <w:br/>
        <w:t>conformance testing</w:t>
      </w:r>
    </w:p>
    <w:p w14:paraId="72B1F419" w14:textId="77777777" w:rsidR="00080512" w:rsidRPr="0050431F" w:rsidRDefault="00353E76" w:rsidP="00353E76">
      <w:pPr>
        <w:pStyle w:val="ZT"/>
        <w:framePr w:wrap="notBeside"/>
      </w:pPr>
      <w:r w:rsidRPr="0050431F">
        <w:t xml:space="preserve"> </w:t>
      </w:r>
      <w:r w:rsidR="00080512" w:rsidRPr="0050431F">
        <w:t>(</w:t>
      </w:r>
      <w:r w:rsidR="00080512" w:rsidRPr="0050431F">
        <w:rPr>
          <w:rStyle w:val="ZGSM"/>
        </w:rPr>
        <w:t xml:space="preserve">Release </w:t>
      </w:r>
      <w:r w:rsidR="002937EF" w:rsidRPr="0050431F">
        <w:rPr>
          <w:rStyle w:val="ZGSM"/>
        </w:rPr>
        <w:t>1</w:t>
      </w:r>
      <w:r w:rsidR="00AB5812" w:rsidRPr="0050431F">
        <w:rPr>
          <w:rStyle w:val="ZGSM"/>
        </w:rPr>
        <w:t>4</w:t>
      </w:r>
      <w:r w:rsidR="00080512" w:rsidRPr="0050431F">
        <w:t>)</w:t>
      </w:r>
    </w:p>
    <w:p w14:paraId="2FEE538D" w14:textId="77777777" w:rsidR="00080512" w:rsidRPr="0050431F" w:rsidRDefault="00080512">
      <w:pPr>
        <w:pStyle w:val="ZT"/>
        <w:framePr w:wrap="notBeside"/>
        <w:rPr>
          <w:i/>
          <w:sz w:val="28"/>
        </w:rPr>
      </w:pPr>
    </w:p>
    <w:p w14:paraId="6508146C" w14:textId="379BEA22" w:rsidR="003527EC" w:rsidRPr="0050431F" w:rsidRDefault="002D00EC" w:rsidP="003527EC">
      <w:pPr>
        <w:pStyle w:val="ZU"/>
        <w:framePr w:h="4929" w:hRule="exact" w:wrap="notBeside"/>
        <w:tabs>
          <w:tab w:val="right" w:pos="10206"/>
        </w:tabs>
        <w:jc w:val="left"/>
      </w:pPr>
      <w:r w:rsidRPr="0050431F">
        <w:rPr>
          <w:i/>
        </w:rPr>
        <w:drawing>
          <wp:inline distT="0" distB="0" distL="0" distR="0" wp14:anchorId="205D0015" wp14:editId="32C12B03">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3527EC" w:rsidRPr="0050431F">
        <w:tab/>
      </w:r>
      <w:r w:rsidRPr="0050431F">
        <w:drawing>
          <wp:inline distT="0" distB="0" distL="0" distR="0" wp14:anchorId="2AD8EC37" wp14:editId="4A274D2E">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02046907" w14:textId="77777777" w:rsidR="00080512" w:rsidRPr="0050431F" w:rsidRDefault="00080512" w:rsidP="00734A5B">
      <w:pPr>
        <w:framePr w:h="1377" w:hRule="exact" w:wrap="notBeside" w:vAnchor="page" w:hAnchor="margin" w:y="15305"/>
        <w:rPr>
          <w:sz w:val="16"/>
        </w:rPr>
      </w:pPr>
      <w:r w:rsidRPr="0050431F">
        <w:rPr>
          <w:sz w:val="16"/>
        </w:rPr>
        <w:t>The present document has been developed within the 3</w:t>
      </w:r>
      <w:r w:rsidRPr="0050431F">
        <w:rPr>
          <w:sz w:val="16"/>
          <w:vertAlign w:val="superscript"/>
        </w:rPr>
        <w:t>rd</w:t>
      </w:r>
      <w:r w:rsidRPr="0050431F">
        <w:rPr>
          <w:sz w:val="16"/>
        </w:rPr>
        <w:t xml:space="preserve"> Generation Partnership Project (3GPP</w:t>
      </w:r>
      <w:r w:rsidRPr="0050431F">
        <w:rPr>
          <w:sz w:val="16"/>
          <w:vertAlign w:val="superscript"/>
        </w:rPr>
        <w:t xml:space="preserve"> TM</w:t>
      </w:r>
      <w:r w:rsidRPr="0050431F">
        <w:rPr>
          <w:sz w:val="16"/>
        </w:rPr>
        <w:t>) and may be further elaborated for the purposes of 3GPP.</w:t>
      </w:r>
      <w:r w:rsidRPr="0050431F">
        <w:rPr>
          <w:sz w:val="16"/>
        </w:rPr>
        <w:br/>
        <w:t>The present document has not been subject to any approval process by the 3GPP</w:t>
      </w:r>
      <w:r w:rsidRPr="0050431F">
        <w:rPr>
          <w:sz w:val="16"/>
          <w:vertAlign w:val="superscript"/>
        </w:rPr>
        <w:t xml:space="preserve"> </w:t>
      </w:r>
      <w:r w:rsidRPr="0050431F">
        <w:rPr>
          <w:sz w:val="16"/>
        </w:rPr>
        <w:t>Organizational Partners and shall not be implemented.</w:t>
      </w:r>
      <w:r w:rsidRPr="0050431F">
        <w:rPr>
          <w:sz w:val="16"/>
        </w:rPr>
        <w:br/>
        <w:t>This Specification is provided for future development work within 3GPP</w:t>
      </w:r>
      <w:r w:rsidRPr="0050431F">
        <w:rPr>
          <w:sz w:val="16"/>
          <w:vertAlign w:val="superscript"/>
        </w:rPr>
        <w:t xml:space="preserve"> </w:t>
      </w:r>
      <w:r w:rsidRPr="0050431F">
        <w:rPr>
          <w:sz w:val="16"/>
        </w:rPr>
        <w:t>only. The Organizational Partners accept no liability for any use of this Specification.</w:t>
      </w:r>
      <w:r w:rsidRPr="0050431F">
        <w:rPr>
          <w:sz w:val="16"/>
        </w:rPr>
        <w:br/>
        <w:t>Specifications and reports for implementation of the 3GPP</w:t>
      </w:r>
      <w:r w:rsidRPr="0050431F">
        <w:rPr>
          <w:sz w:val="16"/>
          <w:vertAlign w:val="superscript"/>
        </w:rPr>
        <w:t xml:space="preserve"> TM</w:t>
      </w:r>
      <w:r w:rsidRPr="0050431F">
        <w:rPr>
          <w:sz w:val="16"/>
        </w:rPr>
        <w:t xml:space="preserve"> system should be obtained via the 3GPP Organizational Partners' Publications Offices.</w:t>
      </w:r>
    </w:p>
    <w:p w14:paraId="7E3DD355" w14:textId="77777777" w:rsidR="00080512" w:rsidRPr="0050431F" w:rsidRDefault="00080512">
      <w:pPr>
        <w:pStyle w:val="ZV"/>
        <w:framePr w:wrap="notBeside"/>
      </w:pPr>
    </w:p>
    <w:p w14:paraId="24E16103" w14:textId="77777777" w:rsidR="00080512" w:rsidRPr="0050431F" w:rsidRDefault="00080512"/>
    <w:bookmarkEnd w:id="0"/>
    <w:p w14:paraId="755387AE" w14:textId="77777777" w:rsidR="00064D80" w:rsidRPr="0050431F" w:rsidRDefault="00064D80" w:rsidP="00FE5A58">
      <w:pPr>
        <w:pStyle w:val="ZTD"/>
        <w:framePr w:wrap="notBeside" w:hAnchor="page" w:x="802" w:y="365"/>
        <w:rPr>
          <w:noProof w:val="0"/>
          <w:vanish/>
        </w:rPr>
      </w:pPr>
    </w:p>
    <w:p w14:paraId="20890504" w14:textId="77777777" w:rsidR="00080512" w:rsidRPr="0050431F" w:rsidRDefault="00482488">
      <w:pPr>
        <w:sectPr w:rsidR="00080512" w:rsidRPr="0050431F">
          <w:footnotePr>
            <w:numRestart w:val="eachSect"/>
          </w:footnotePr>
          <w:pgSz w:w="11907" w:h="16840"/>
          <w:pgMar w:top="2268" w:right="851" w:bottom="10773" w:left="851" w:header="0" w:footer="0" w:gutter="0"/>
          <w:cols w:space="720"/>
        </w:sectPr>
      </w:pPr>
      <w:r w:rsidRPr="0050431F">
        <w:tab/>
      </w:r>
    </w:p>
    <w:p w14:paraId="43922605" w14:textId="77777777" w:rsidR="00080512" w:rsidRPr="0050431F" w:rsidRDefault="00080512">
      <w:bookmarkStart w:id="1" w:name="page2"/>
    </w:p>
    <w:p w14:paraId="58C9772A" w14:textId="77777777" w:rsidR="00080512" w:rsidRPr="0050431F" w:rsidRDefault="00080512"/>
    <w:p w14:paraId="43ED6EEF" w14:textId="77777777" w:rsidR="00080512" w:rsidRPr="0050431F" w:rsidRDefault="00080512">
      <w:pPr>
        <w:pStyle w:val="FP"/>
        <w:framePr w:wrap="notBeside" w:hAnchor="margin" w:yAlign="center"/>
        <w:spacing w:after="240"/>
        <w:ind w:left="2835" w:right="2835"/>
        <w:jc w:val="center"/>
        <w:rPr>
          <w:rFonts w:ascii="Arial" w:hAnsi="Arial"/>
          <w:b/>
          <w:i/>
        </w:rPr>
      </w:pPr>
      <w:r w:rsidRPr="0050431F">
        <w:rPr>
          <w:rFonts w:ascii="Arial" w:hAnsi="Arial"/>
          <w:b/>
          <w:i/>
        </w:rPr>
        <w:t>3GPP</w:t>
      </w:r>
    </w:p>
    <w:p w14:paraId="06C59727" w14:textId="77777777" w:rsidR="00080512" w:rsidRPr="0050431F" w:rsidRDefault="00080512">
      <w:pPr>
        <w:pStyle w:val="FP"/>
        <w:framePr w:wrap="notBeside" w:hAnchor="margin" w:yAlign="center"/>
        <w:pBdr>
          <w:bottom w:val="single" w:sz="6" w:space="1" w:color="auto"/>
        </w:pBdr>
        <w:ind w:left="2835" w:right="2835"/>
        <w:jc w:val="center"/>
      </w:pPr>
      <w:r w:rsidRPr="0050431F">
        <w:t>Postal address</w:t>
      </w:r>
    </w:p>
    <w:p w14:paraId="65445BDA" w14:textId="77777777" w:rsidR="00080512" w:rsidRPr="0050431F" w:rsidRDefault="00080512">
      <w:pPr>
        <w:pStyle w:val="FP"/>
        <w:framePr w:wrap="notBeside" w:hAnchor="margin" w:yAlign="center"/>
        <w:ind w:left="2835" w:right="2835"/>
        <w:jc w:val="center"/>
        <w:rPr>
          <w:rFonts w:ascii="Arial" w:hAnsi="Arial"/>
          <w:sz w:val="18"/>
        </w:rPr>
      </w:pPr>
    </w:p>
    <w:p w14:paraId="0A84AC3D" w14:textId="77777777" w:rsidR="00080512" w:rsidRPr="0050431F" w:rsidRDefault="00080512">
      <w:pPr>
        <w:pStyle w:val="FP"/>
        <w:framePr w:wrap="notBeside" w:hAnchor="margin" w:yAlign="center"/>
        <w:pBdr>
          <w:bottom w:val="single" w:sz="6" w:space="1" w:color="auto"/>
        </w:pBdr>
        <w:spacing w:before="240"/>
        <w:ind w:left="2835" w:right="2835"/>
        <w:jc w:val="center"/>
      </w:pPr>
      <w:r w:rsidRPr="0050431F">
        <w:t>3GPP support office address</w:t>
      </w:r>
    </w:p>
    <w:p w14:paraId="1ED0652C" w14:textId="77777777" w:rsidR="00080512" w:rsidRPr="00957C2A" w:rsidRDefault="00080512">
      <w:pPr>
        <w:pStyle w:val="FP"/>
        <w:framePr w:wrap="notBeside" w:hAnchor="margin" w:yAlign="center"/>
        <w:ind w:left="2835" w:right="2835"/>
        <w:jc w:val="center"/>
        <w:rPr>
          <w:rFonts w:ascii="Arial" w:hAnsi="Arial"/>
          <w:sz w:val="18"/>
          <w:lang w:val="fr-FR"/>
        </w:rPr>
      </w:pPr>
      <w:r w:rsidRPr="00957C2A">
        <w:rPr>
          <w:rFonts w:ascii="Arial" w:hAnsi="Arial"/>
          <w:sz w:val="18"/>
          <w:lang w:val="fr-FR"/>
        </w:rPr>
        <w:t>650 Route des Lucioles - Sophia Antipolis</w:t>
      </w:r>
    </w:p>
    <w:p w14:paraId="3BC607A0" w14:textId="77777777" w:rsidR="00080512" w:rsidRPr="00957C2A" w:rsidRDefault="00080512">
      <w:pPr>
        <w:pStyle w:val="FP"/>
        <w:framePr w:wrap="notBeside" w:hAnchor="margin" w:yAlign="center"/>
        <w:ind w:left="2835" w:right="2835"/>
        <w:jc w:val="center"/>
        <w:rPr>
          <w:rFonts w:ascii="Arial" w:hAnsi="Arial"/>
          <w:sz w:val="18"/>
          <w:lang w:val="fr-FR"/>
        </w:rPr>
      </w:pPr>
      <w:r w:rsidRPr="00957C2A">
        <w:rPr>
          <w:rFonts w:ascii="Arial" w:hAnsi="Arial"/>
          <w:sz w:val="18"/>
          <w:lang w:val="fr-FR"/>
        </w:rPr>
        <w:t>Valbonne - FRANCE</w:t>
      </w:r>
    </w:p>
    <w:p w14:paraId="371F5945" w14:textId="77777777" w:rsidR="00080512" w:rsidRPr="0050431F" w:rsidRDefault="00080512">
      <w:pPr>
        <w:pStyle w:val="FP"/>
        <w:framePr w:wrap="notBeside" w:hAnchor="margin" w:yAlign="center"/>
        <w:spacing w:after="20"/>
        <w:ind w:left="2835" w:right="2835"/>
        <w:jc w:val="center"/>
        <w:rPr>
          <w:rFonts w:ascii="Arial" w:hAnsi="Arial"/>
          <w:sz w:val="18"/>
        </w:rPr>
      </w:pPr>
      <w:r w:rsidRPr="0050431F">
        <w:rPr>
          <w:rFonts w:ascii="Arial" w:hAnsi="Arial"/>
          <w:sz w:val="18"/>
        </w:rPr>
        <w:t>Tel.: +33 4 92 94 42 00 Fax: +33 4 93 65 47 16</w:t>
      </w:r>
    </w:p>
    <w:p w14:paraId="48B0853B" w14:textId="77777777" w:rsidR="00080512" w:rsidRPr="0050431F" w:rsidRDefault="00080512">
      <w:pPr>
        <w:pStyle w:val="FP"/>
        <w:framePr w:wrap="notBeside" w:hAnchor="margin" w:yAlign="center"/>
        <w:pBdr>
          <w:bottom w:val="single" w:sz="6" w:space="1" w:color="auto"/>
        </w:pBdr>
        <w:spacing w:before="240"/>
        <w:ind w:left="2835" w:right="2835"/>
        <w:jc w:val="center"/>
      </w:pPr>
      <w:r w:rsidRPr="0050431F">
        <w:t>Internet</w:t>
      </w:r>
    </w:p>
    <w:p w14:paraId="36F4081E" w14:textId="77777777" w:rsidR="00080512" w:rsidRPr="0050431F" w:rsidRDefault="00080512">
      <w:pPr>
        <w:pStyle w:val="FP"/>
        <w:framePr w:wrap="notBeside" w:hAnchor="margin" w:yAlign="center"/>
        <w:ind w:left="2835" w:right="2835"/>
        <w:jc w:val="center"/>
        <w:rPr>
          <w:rFonts w:ascii="Arial" w:hAnsi="Arial"/>
          <w:sz w:val="18"/>
        </w:rPr>
      </w:pPr>
      <w:r w:rsidRPr="0050431F">
        <w:rPr>
          <w:rFonts w:ascii="Arial" w:hAnsi="Arial"/>
          <w:sz w:val="18"/>
        </w:rPr>
        <w:t>http://www.3gpp.org</w:t>
      </w:r>
    </w:p>
    <w:p w14:paraId="4AE83F04" w14:textId="77777777" w:rsidR="00080512" w:rsidRPr="0050431F" w:rsidRDefault="00080512"/>
    <w:p w14:paraId="4AC6474E" w14:textId="77777777" w:rsidR="00080512" w:rsidRPr="0050431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0431F">
        <w:rPr>
          <w:rFonts w:ascii="Arial" w:hAnsi="Arial"/>
          <w:b/>
          <w:i/>
          <w:noProof/>
        </w:rPr>
        <w:t>Copyright Notification</w:t>
      </w:r>
    </w:p>
    <w:p w14:paraId="33AA66C9" w14:textId="77777777" w:rsidR="00080512" w:rsidRPr="0050431F" w:rsidRDefault="00080512" w:rsidP="00FA1266">
      <w:pPr>
        <w:pStyle w:val="FP"/>
        <w:framePr w:h="3057" w:hRule="exact" w:wrap="notBeside" w:vAnchor="page" w:hAnchor="margin" w:y="12605"/>
        <w:jc w:val="center"/>
        <w:rPr>
          <w:noProof/>
        </w:rPr>
      </w:pPr>
      <w:r w:rsidRPr="0050431F">
        <w:rPr>
          <w:noProof/>
        </w:rPr>
        <w:t>No part may be reproduced except as authorized by written permission.</w:t>
      </w:r>
      <w:r w:rsidRPr="0050431F">
        <w:rPr>
          <w:noProof/>
        </w:rPr>
        <w:br/>
        <w:t>The copyright and the foregoing restriction extend to reproduction in all media.</w:t>
      </w:r>
    </w:p>
    <w:p w14:paraId="2B35F2A1" w14:textId="77777777" w:rsidR="00080512" w:rsidRPr="0050431F" w:rsidRDefault="00080512" w:rsidP="00FA1266">
      <w:pPr>
        <w:pStyle w:val="FP"/>
        <w:framePr w:h="3057" w:hRule="exact" w:wrap="notBeside" w:vAnchor="page" w:hAnchor="margin" w:y="12605"/>
        <w:jc w:val="center"/>
        <w:rPr>
          <w:noProof/>
        </w:rPr>
      </w:pPr>
    </w:p>
    <w:p w14:paraId="4FA9DA83" w14:textId="77777777" w:rsidR="00080512" w:rsidRPr="0050431F" w:rsidRDefault="00DC309B" w:rsidP="00FA1266">
      <w:pPr>
        <w:pStyle w:val="FP"/>
        <w:framePr w:h="3057" w:hRule="exact" w:wrap="notBeside" w:vAnchor="page" w:hAnchor="margin" w:y="12605"/>
        <w:jc w:val="center"/>
        <w:rPr>
          <w:noProof/>
          <w:sz w:val="18"/>
        </w:rPr>
      </w:pPr>
      <w:r w:rsidRPr="0050431F">
        <w:rPr>
          <w:noProof/>
          <w:sz w:val="18"/>
        </w:rPr>
        <w:t xml:space="preserve">© </w:t>
      </w:r>
      <w:r w:rsidR="001843B3" w:rsidRPr="0050431F">
        <w:rPr>
          <w:noProof/>
          <w:sz w:val="18"/>
        </w:rPr>
        <w:t>20</w:t>
      </w:r>
      <w:r w:rsidR="001843B3">
        <w:rPr>
          <w:noProof/>
          <w:sz w:val="18"/>
        </w:rPr>
        <w:t>21</w:t>
      </w:r>
      <w:r w:rsidR="00080512" w:rsidRPr="0050431F">
        <w:rPr>
          <w:noProof/>
          <w:sz w:val="18"/>
        </w:rPr>
        <w:t xml:space="preserve">, 3GPP Organizational Partners (ARIB, ATIS, CCSA, ETSI, </w:t>
      </w:r>
      <w:r w:rsidR="00FF6E6E" w:rsidRPr="0050431F">
        <w:rPr>
          <w:noProof/>
          <w:sz w:val="18"/>
        </w:rPr>
        <w:t xml:space="preserve">TSDSI, </w:t>
      </w:r>
      <w:r w:rsidR="00080512" w:rsidRPr="0050431F">
        <w:rPr>
          <w:noProof/>
          <w:sz w:val="18"/>
        </w:rPr>
        <w:t>TTA, TTC).</w:t>
      </w:r>
      <w:bookmarkStart w:id="2" w:name="copyrightaddon"/>
      <w:bookmarkEnd w:id="2"/>
    </w:p>
    <w:p w14:paraId="4230AD21" w14:textId="77777777" w:rsidR="00734A5B" w:rsidRPr="0050431F" w:rsidRDefault="00080512" w:rsidP="00FA1266">
      <w:pPr>
        <w:pStyle w:val="FP"/>
        <w:framePr w:h="3057" w:hRule="exact" w:wrap="notBeside" w:vAnchor="page" w:hAnchor="margin" w:y="12605"/>
        <w:jc w:val="center"/>
        <w:rPr>
          <w:noProof/>
          <w:sz w:val="18"/>
        </w:rPr>
      </w:pPr>
      <w:r w:rsidRPr="0050431F">
        <w:rPr>
          <w:noProof/>
          <w:sz w:val="18"/>
        </w:rPr>
        <w:t>All rights reserved.</w:t>
      </w:r>
    </w:p>
    <w:p w14:paraId="606EA726" w14:textId="77777777" w:rsidR="00DA2F3C" w:rsidRPr="0050431F" w:rsidRDefault="00DA2F3C" w:rsidP="00FA1266">
      <w:pPr>
        <w:pStyle w:val="FP"/>
        <w:framePr w:h="3057" w:hRule="exact" w:wrap="notBeside" w:vAnchor="page" w:hAnchor="margin" w:y="12605"/>
        <w:jc w:val="center"/>
        <w:rPr>
          <w:noProof/>
          <w:sz w:val="18"/>
        </w:rPr>
      </w:pPr>
    </w:p>
    <w:p w14:paraId="100F46AE" w14:textId="77777777" w:rsidR="00734A5B" w:rsidRPr="0050431F" w:rsidRDefault="00734A5B" w:rsidP="00FA1266">
      <w:pPr>
        <w:pStyle w:val="FP"/>
        <w:framePr w:h="3057" w:hRule="exact" w:wrap="notBeside" w:vAnchor="page" w:hAnchor="margin" w:y="12605"/>
        <w:rPr>
          <w:noProof/>
          <w:sz w:val="18"/>
        </w:rPr>
      </w:pPr>
      <w:r w:rsidRPr="0050431F">
        <w:rPr>
          <w:noProof/>
          <w:sz w:val="18"/>
        </w:rPr>
        <w:t>UMTS™ is a Trade Mark of ETSI registered for the benefit of its members</w:t>
      </w:r>
    </w:p>
    <w:p w14:paraId="35174DF0" w14:textId="77777777" w:rsidR="00080512" w:rsidRPr="0050431F" w:rsidRDefault="00734A5B" w:rsidP="00FA1266">
      <w:pPr>
        <w:pStyle w:val="FP"/>
        <w:framePr w:h="3057" w:hRule="exact" w:wrap="notBeside" w:vAnchor="page" w:hAnchor="margin" w:y="12605"/>
        <w:rPr>
          <w:noProof/>
          <w:sz w:val="18"/>
        </w:rPr>
      </w:pPr>
      <w:r w:rsidRPr="0050431F">
        <w:rPr>
          <w:noProof/>
          <w:sz w:val="18"/>
        </w:rPr>
        <w:t>3GPP™ is a Trade Mark of ETSI registered for the benefit of its Members and of the 3GPP Organizational Partners</w:t>
      </w:r>
      <w:r w:rsidR="00080512" w:rsidRPr="0050431F">
        <w:rPr>
          <w:noProof/>
          <w:sz w:val="18"/>
        </w:rPr>
        <w:br/>
      </w:r>
      <w:r w:rsidR="00FA1266" w:rsidRPr="0050431F">
        <w:rPr>
          <w:noProof/>
          <w:sz w:val="18"/>
        </w:rPr>
        <w:t>LTE™ is a Trade Mark of ETSI registered for the benefit of its Members and of the 3GPP Organizational Partners</w:t>
      </w:r>
    </w:p>
    <w:p w14:paraId="5A15CA06" w14:textId="77777777" w:rsidR="00FA1266" w:rsidRPr="0050431F" w:rsidRDefault="00FA1266" w:rsidP="00FA1266">
      <w:pPr>
        <w:pStyle w:val="FP"/>
        <w:framePr w:h="3057" w:hRule="exact" w:wrap="notBeside" w:vAnchor="page" w:hAnchor="margin" w:y="12605"/>
        <w:rPr>
          <w:noProof/>
          <w:sz w:val="18"/>
        </w:rPr>
      </w:pPr>
      <w:r w:rsidRPr="0050431F">
        <w:rPr>
          <w:noProof/>
          <w:sz w:val="18"/>
        </w:rPr>
        <w:t>GSM® and the GSM logo are registered and owned by the GSM Association</w:t>
      </w:r>
    </w:p>
    <w:p w14:paraId="10F44038" w14:textId="77777777" w:rsidR="009453EC" w:rsidRPr="0050431F" w:rsidRDefault="009453EC" w:rsidP="009453EC">
      <w:pPr>
        <w:rPr>
          <w:noProof/>
        </w:rPr>
      </w:pPr>
    </w:p>
    <w:bookmarkEnd w:id="1"/>
    <w:p w14:paraId="05505760" w14:textId="77777777" w:rsidR="00080512" w:rsidRPr="0050431F" w:rsidRDefault="00080512" w:rsidP="00F311C8">
      <w:pPr>
        <w:pStyle w:val="TT"/>
        <w:outlineLvl w:val="0"/>
      </w:pPr>
      <w:r w:rsidRPr="0050431F">
        <w:br w:type="page"/>
      </w:r>
      <w:r w:rsidRPr="0050431F">
        <w:lastRenderedPageBreak/>
        <w:t>Contents</w:t>
      </w:r>
    </w:p>
    <w:p w14:paraId="3E83B432" w14:textId="2158A24D" w:rsidR="00612053" w:rsidRDefault="00612053">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_Toc89855138 \h </w:instrText>
      </w:r>
      <w:r>
        <w:fldChar w:fldCharType="separate"/>
      </w:r>
      <w:r>
        <w:t>11</w:t>
      </w:r>
      <w:r>
        <w:fldChar w:fldCharType="end"/>
      </w:r>
    </w:p>
    <w:p w14:paraId="5DA4C66B" w14:textId="435F6B23" w:rsidR="00612053" w:rsidRDefault="0061205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_Toc89855139 \h </w:instrText>
      </w:r>
      <w:r>
        <w:fldChar w:fldCharType="separate"/>
      </w:r>
      <w:r>
        <w:t>12</w:t>
      </w:r>
      <w:r>
        <w:fldChar w:fldCharType="end"/>
      </w:r>
    </w:p>
    <w:p w14:paraId="155CD210" w14:textId="0F2E6A28" w:rsidR="00612053" w:rsidRDefault="0061205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_Toc89855140 \h </w:instrText>
      </w:r>
      <w:r>
        <w:fldChar w:fldCharType="separate"/>
      </w:r>
      <w:r>
        <w:t>12</w:t>
      </w:r>
      <w:r>
        <w:fldChar w:fldCharType="end"/>
      </w:r>
    </w:p>
    <w:p w14:paraId="24F36577" w14:textId="5E0C6363" w:rsidR="00612053" w:rsidRDefault="0061205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_Toc89855141 \h </w:instrText>
      </w:r>
      <w:r>
        <w:fldChar w:fldCharType="separate"/>
      </w:r>
      <w:r>
        <w:t>13</w:t>
      </w:r>
      <w:r>
        <w:fldChar w:fldCharType="end"/>
      </w:r>
    </w:p>
    <w:p w14:paraId="28883BCE" w14:textId="482A54B2" w:rsidR="00612053" w:rsidRDefault="0061205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_Toc89855142 \h </w:instrText>
      </w:r>
      <w:r>
        <w:fldChar w:fldCharType="separate"/>
      </w:r>
      <w:r>
        <w:t>13</w:t>
      </w:r>
      <w:r>
        <w:fldChar w:fldCharType="end"/>
      </w:r>
    </w:p>
    <w:p w14:paraId="0D6B22CF" w14:textId="7BCED84F" w:rsidR="00612053" w:rsidRDefault="0061205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_Toc89855143 \h </w:instrText>
      </w:r>
      <w:r>
        <w:fldChar w:fldCharType="separate"/>
      </w:r>
      <w:r>
        <w:t>16</w:t>
      </w:r>
      <w:r>
        <w:fldChar w:fldCharType="end"/>
      </w:r>
    </w:p>
    <w:p w14:paraId="622311ED" w14:textId="701181B6" w:rsidR="00612053" w:rsidRDefault="0061205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_Toc89855144 \h </w:instrText>
      </w:r>
      <w:r>
        <w:fldChar w:fldCharType="separate"/>
      </w:r>
      <w:r>
        <w:t>18</w:t>
      </w:r>
      <w:r>
        <w:fldChar w:fldCharType="end"/>
      </w:r>
    </w:p>
    <w:p w14:paraId="767389CF" w14:textId="100836C9" w:rsidR="00612053" w:rsidRDefault="0061205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_Toc89855145 \h </w:instrText>
      </w:r>
      <w:r>
        <w:fldChar w:fldCharType="separate"/>
      </w:r>
      <w:r>
        <w:t>20</w:t>
      </w:r>
      <w:r>
        <w:fldChar w:fldCharType="end"/>
      </w:r>
    </w:p>
    <w:p w14:paraId="497ACCCD" w14:textId="36C625DA" w:rsidR="00612053" w:rsidRDefault="0061205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_Toc89855146 \h </w:instrText>
      </w:r>
      <w:r>
        <w:fldChar w:fldCharType="separate"/>
      </w:r>
      <w:r>
        <w:t>20</w:t>
      </w:r>
      <w:r>
        <w:fldChar w:fldCharType="end"/>
      </w:r>
    </w:p>
    <w:p w14:paraId="070F9F08" w14:textId="7F3C7521" w:rsidR="00612053" w:rsidRDefault="0061205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_Toc89855147 \h </w:instrText>
      </w:r>
      <w:r>
        <w:fldChar w:fldCharType="separate"/>
      </w:r>
      <w:r>
        <w:t>20</w:t>
      </w:r>
      <w:r>
        <w:fldChar w:fldCharType="end"/>
      </w:r>
    </w:p>
    <w:p w14:paraId="7D549F1D" w14:textId="1D84B52E" w:rsidR="00612053" w:rsidRDefault="0061205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_Toc89855148 \h </w:instrText>
      </w:r>
      <w:r>
        <w:fldChar w:fldCharType="separate"/>
      </w:r>
      <w:r>
        <w:t>20</w:t>
      </w:r>
      <w:r>
        <w:fldChar w:fldCharType="end"/>
      </w:r>
    </w:p>
    <w:p w14:paraId="326917FE" w14:textId="0747D060" w:rsidR="00612053" w:rsidRDefault="00612053">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_Toc89855149 \h </w:instrText>
      </w:r>
      <w:r>
        <w:fldChar w:fldCharType="separate"/>
      </w:r>
      <w:r>
        <w:t>21</w:t>
      </w:r>
      <w:r>
        <w:fldChar w:fldCharType="end"/>
      </w:r>
    </w:p>
    <w:p w14:paraId="04CA39E1" w14:textId="3F55468F" w:rsidR="00612053" w:rsidRDefault="00612053">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_Toc89855150 \h </w:instrText>
      </w:r>
      <w:r>
        <w:fldChar w:fldCharType="separate"/>
      </w:r>
      <w:r>
        <w:t>22</w:t>
      </w:r>
      <w:r>
        <w:fldChar w:fldCharType="end"/>
      </w:r>
    </w:p>
    <w:p w14:paraId="5D1B0E9B" w14:textId="42C2DC82" w:rsidR="00612053" w:rsidRDefault="00612053">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_Toc89855151 \h </w:instrText>
      </w:r>
      <w:r>
        <w:fldChar w:fldCharType="separate"/>
      </w:r>
      <w:r>
        <w:t>24</w:t>
      </w:r>
      <w:r>
        <w:fldChar w:fldCharType="end"/>
      </w:r>
    </w:p>
    <w:p w14:paraId="720C2E0B" w14:textId="19C7B739" w:rsidR="00612053" w:rsidRDefault="0061205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_Toc89855152 \h </w:instrText>
      </w:r>
      <w:r>
        <w:fldChar w:fldCharType="separate"/>
      </w:r>
      <w:r>
        <w:t>25</w:t>
      </w:r>
      <w:r>
        <w:fldChar w:fldCharType="end"/>
      </w:r>
    </w:p>
    <w:p w14:paraId="584F3EC0" w14:textId="6587F3BB" w:rsidR="00612053" w:rsidRDefault="0061205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_Toc89855153 \h </w:instrText>
      </w:r>
      <w:r>
        <w:fldChar w:fldCharType="separate"/>
      </w:r>
      <w:r>
        <w:t>25</w:t>
      </w:r>
      <w:r>
        <w:fldChar w:fldCharType="end"/>
      </w:r>
    </w:p>
    <w:p w14:paraId="7327352C" w14:textId="0F9B950F" w:rsidR="00612053" w:rsidRDefault="0061205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_Toc89855154 \h </w:instrText>
      </w:r>
      <w:r>
        <w:fldChar w:fldCharType="separate"/>
      </w:r>
      <w:r>
        <w:t>27</w:t>
      </w:r>
      <w:r>
        <w:fldChar w:fldCharType="end"/>
      </w:r>
    </w:p>
    <w:p w14:paraId="422FC8A1" w14:textId="6E158364" w:rsidR="00612053" w:rsidRDefault="0061205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_Toc89855155 \h </w:instrText>
      </w:r>
      <w:r>
        <w:fldChar w:fldCharType="separate"/>
      </w:r>
      <w:r>
        <w:t>30</w:t>
      </w:r>
      <w:r>
        <w:fldChar w:fldCharType="end"/>
      </w:r>
    </w:p>
    <w:p w14:paraId="3E3094D7" w14:textId="53A0B18D" w:rsidR="00612053" w:rsidRDefault="0061205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_Toc89855156 \h </w:instrText>
      </w:r>
      <w:r>
        <w:fldChar w:fldCharType="separate"/>
      </w:r>
      <w:r>
        <w:t>31</w:t>
      </w:r>
      <w:r>
        <w:fldChar w:fldCharType="end"/>
      </w:r>
    </w:p>
    <w:p w14:paraId="68CAD977" w14:textId="4AD1C78F" w:rsidR="00612053" w:rsidRDefault="0061205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_Toc89855157 \h </w:instrText>
      </w:r>
      <w:r>
        <w:fldChar w:fldCharType="separate"/>
      </w:r>
      <w:r>
        <w:t>31</w:t>
      </w:r>
      <w:r>
        <w:fldChar w:fldCharType="end"/>
      </w:r>
    </w:p>
    <w:p w14:paraId="49059082" w14:textId="7E33C921" w:rsidR="00612053" w:rsidRDefault="0061205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_Toc89855158 \h </w:instrText>
      </w:r>
      <w:r>
        <w:fldChar w:fldCharType="separate"/>
      </w:r>
      <w:r>
        <w:t>31</w:t>
      </w:r>
      <w:r>
        <w:fldChar w:fldCharType="end"/>
      </w:r>
    </w:p>
    <w:p w14:paraId="7585A2BD" w14:textId="2B5D61C1" w:rsidR="00612053" w:rsidRDefault="0061205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_Toc89855159 \h </w:instrText>
      </w:r>
      <w:r>
        <w:fldChar w:fldCharType="separate"/>
      </w:r>
      <w:r>
        <w:t>31</w:t>
      </w:r>
      <w:r>
        <w:fldChar w:fldCharType="end"/>
      </w:r>
    </w:p>
    <w:p w14:paraId="22C132DC" w14:textId="164412CB" w:rsidR="00612053" w:rsidRDefault="00612053">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_Toc89855160 \h </w:instrText>
      </w:r>
      <w:r>
        <w:fldChar w:fldCharType="separate"/>
      </w:r>
      <w:r>
        <w:t>32</w:t>
      </w:r>
      <w:r>
        <w:fldChar w:fldCharType="end"/>
      </w:r>
    </w:p>
    <w:p w14:paraId="68C8E1AF" w14:textId="15E1444D" w:rsidR="00612053" w:rsidRDefault="0061205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_Toc89855161 \h </w:instrText>
      </w:r>
      <w:r>
        <w:fldChar w:fldCharType="separate"/>
      </w:r>
      <w:r>
        <w:t>32</w:t>
      </w:r>
      <w:r>
        <w:fldChar w:fldCharType="end"/>
      </w:r>
    </w:p>
    <w:p w14:paraId="7D86E683" w14:textId="75DB89A1" w:rsidR="00612053" w:rsidRDefault="00612053">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_Toc89855162 \h </w:instrText>
      </w:r>
      <w:r>
        <w:fldChar w:fldCharType="separate"/>
      </w:r>
      <w:r>
        <w:t>32</w:t>
      </w:r>
      <w:r>
        <w:fldChar w:fldCharType="end"/>
      </w:r>
    </w:p>
    <w:p w14:paraId="3B463E07" w14:textId="70BAE7C0" w:rsidR="00612053" w:rsidRDefault="0061205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_Toc89855163 \h </w:instrText>
      </w:r>
      <w:r>
        <w:fldChar w:fldCharType="separate"/>
      </w:r>
      <w:r>
        <w:t>32</w:t>
      </w:r>
      <w:r>
        <w:fldChar w:fldCharType="end"/>
      </w:r>
    </w:p>
    <w:p w14:paraId="10C677ED" w14:textId="46367EB7" w:rsidR="00612053" w:rsidRDefault="0061205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_Toc89855164 \h </w:instrText>
      </w:r>
      <w:r>
        <w:fldChar w:fldCharType="separate"/>
      </w:r>
      <w:r>
        <w:t>32</w:t>
      </w:r>
      <w:r>
        <w:fldChar w:fldCharType="end"/>
      </w:r>
    </w:p>
    <w:p w14:paraId="28F3695C" w14:textId="099BC58C" w:rsidR="00612053" w:rsidRDefault="0061205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_Toc89855165 \h </w:instrText>
      </w:r>
      <w:r>
        <w:fldChar w:fldCharType="separate"/>
      </w:r>
      <w:r>
        <w:t>33</w:t>
      </w:r>
      <w:r>
        <w:fldChar w:fldCharType="end"/>
      </w:r>
    </w:p>
    <w:p w14:paraId="1D1DB2FC" w14:textId="1B6DEBC4" w:rsidR="00612053" w:rsidRDefault="00612053">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_Toc89855166 \h </w:instrText>
      </w:r>
      <w:r>
        <w:fldChar w:fldCharType="separate"/>
      </w:r>
      <w:r>
        <w:t>33</w:t>
      </w:r>
      <w:r>
        <w:fldChar w:fldCharType="end"/>
      </w:r>
    </w:p>
    <w:p w14:paraId="176828BE" w14:textId="566B1F3E" w:rsidR="00612053" w:rsidRDefault="00612053">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_Toc89855167 \h </w:instrText>
      </w:r>
      <w:r>
        <w:fldChar w:fldCharType="separate"/>
      </w:r>
      <w:r>
        <w:t>33</w:t>
      </w:r>
      <w:r>
        <w:fldChar w:fldCharType="end"/>
      </w:r>
    </w:p>
    <w:p w14:paraId="11EFC789" w14:textId="70238699" w:rsidR="00612053" w:rsidRDefault="00612053">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_Toc89855168 \h </w:instrText>
      </w:r>
      <w:r>
        <w:fldChar w:fldCharType="separate"/>
      </w:r>
      <w:r>
        <w:t>34</w:t>
      </w:r>
      <w:r>
        <w:fldChar w:fldCharType="end"/>
      </w:r>
    </w:p>
    <w:p w14:paraId="36C68353" w14:textId="26630906" w:rsidR="00612053" w:rsidRDefault="00612053">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_Toc89855169 \h </w:instrText>
      </w:r>
      <w:r>
        <w:fldChar w:fldCharType="separate"/>
      </w:r>
      <w:r>
        <w:t>34</w:t>
      </w:r>
      <w:r>
        <w:fldChar w:fldCharType="end"/>
      </w:r>
    </w:p>
    <w:p w14:paraId="78A8D599" w14:textId="0C2A621A" w:rsidR="00612053" w:rsidRDefault="00612053">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_Toc89855170 \h </w:instrText>
      </w:r>
      <w:r>
        <w:fldChar w:fldCharType="separate"/>
      </w:r>
      <w:r>
        <w:t>34</w:t>
      </w:r>
      <w:r>
        <w:fldChar w:fldCharType="end"/>
      </w:r>
    </w:p>
    <w:p w14:paraId="0017559B" w14:textId="1E933193" w:rsidR="00612053" w:rsidRDefault="0061205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_Toc89855171 \h </w:instrText>
      </w:r>
      <w:r>
        <w:fldChar w:fldCharType="separate"/>
      </w:r>
      <w:r>
        <w:t>34</w:t>
      </w:r>
      <w:r>
        <w:fldChar w:fldCharType="end"/>
      </w:r>
    </w:p>
    <w:p w14:paraId="1A3BDB13" w14:textId="2FD7EF89" w:rsidR="00612053" w:rsidRDefault="0061205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_Toc89855172 \h </w:instrText>
      </w:r>
      <w:r>
        <w:fldChar w:fldCharType="separate"/>
      </w:r>
      <w:r>
        <w:t>34</w:t>
      </w:r>
      <w:r>
        <w:fldChar w:fldCharType="end"/>
      </w:r>
    </w:p>
    <w:p w14:paraId="0550317D" w14:textId="543AB83B" w:rsidR="00612053" w:rsidRDefault="0061205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_Toc89855173 \h </w:instrText>
      </w:r>
      <w:r>
        <w:fldChar w:fldCharType="separate"/>
      </w:r>
      <w:r>
        <w:t>37</w:t>
      </w:r>
      <w:r>
        <w:fldChar w:fldCharType="end"/>
      </w:r>
    </w:p>
    <w:p w14:paraId="70873169" w14:textId="790E223F" w:rsidR="00612053" w:rsidRDefault="00612053">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_Toc89855174 \h </w:instrText>
      </w:r>
      <w:r>
        <w:fldChar w:fldCharType="separate"/>
      </w:r>
      <w:r>
        <w:t>40</w:t>
      </w:r>
      <w:r>
        <w:fldChar w:fldCharType="end"/>
      </w:r>
    </w:p>
    <w:p w14:paraId="0D7F8F37" w14:textId="41A6E61E" w:rsidR="00612053" w:rsidRDefault="0061205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_Toc89855175 \h </w:instrText>
      </w:r>
      <w:r>
        <w:fldChar w:fldCharType="separate"/>
      </w:r>
      <w:r>
        <w:t>40</w:t>
      </w:r>
      <w:r>
        <w:fldChar w:fldCharType="end"/>
      </w:r>
    </w:p>
    <w:p w14:paraId="71A5DB03" w14:textId="3AA891CA" w:rsidR="00612053" w:rsidRDefault="0061205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_Toc89855176 \h </w:instrText>
      </w:r>
      <w:r>
        <w:fldChar w:fldCharType="separate"/>
      </w:r>
      <w:r>
        <w:t>40</w:t>
      </w:r>
      <w:r>
        <w:fldChar w:fldCharType="end"/>
      </w:r>
    </w:p>
    <w:p w14:paraId="02CFFE7A" w14:textId="1D5DCD51" w:rsidR="00612053" w:rsidRDefault="00612053">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_Toc89855177 \h </w:instrText>
      </w:r>
      <w:r>
        <w:fldChar w:fldCharType="separate"/>
      </w:r>
      <w:r>
        <w:t>40</w:t>
      </w:r>
      <w:r>
        <w:fldChar w:fldCharType="end"/>
      </w:r>
    </w:p>
    <w:p w14:paraId="00622F85" w14:textId="2DE84C14" w:rsidR="00612053" w:rsidRDefault="00612053">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_Toc89855178 \h </w:instrText>
      </w:r>
      <w:r>
        <w:fldChar w:fldCharType="separate"/>
      </w:r>
      <w:r>
        <w:t>40</w:t>
      </w:r>
      <w:r>
        <w:fldChar w:fldCharType="end"/>
      </w:r>
    </w:p>
    <w:p w14:paraId="51C5A057" w14:textId="4C0DE029" w:rsidR="00612053" w:rsidRDefault="00612053">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_Toc89855179 \h </w:instrText>
      </w:r>
      <w:r>
        <w:fldChar w:fldCharType="separate"/>
      </w:r>
      <w:r>
        <w:t>40</w:t>
      </w:r>
      <w:r>
        <w:fldChar w:fldCharType="end"/>
      </w:r>
    </w:p>
    <w:p w14:paraId="25A4FBB9" w14:textId="0E9067E7" w:rsidR="00612053" w:rsidRDefault="00612053">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_Toc89855180 \h </w:instrText>
      </w:r>
      <w:r>
        <w:fldChar w:fldCharType="separate"/>
      </w:r>
      <w:r>
        <w:t>41</w:t>
      </w:r>
      <w:r>
        <w:fldChar w:fldCharType="end"/>
      </w:r>
    </w:p>
    <w:p w14:paraId="4559B4C9" w14:textId="73D3DF3E" w:rsidR="00612053" w:rsidRDefault="00612053">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_Toc89855181 \h </w:instrText>
      </w:r>
      <w:r>
        <w:fldChar w:fldCharType="separate"/>
      </w:r>
      <w:r>
        <w:t>41</w:t>
      </w:r>
      <w:r>
        <w:fldChar w:fldCharType="end"/>
      </w:r>
    </w:p>
    <w:p w14:paraId="1D794EED" w14:textId="63E3672A" w:rsidR="00612053" w:rsidRDefault="0061205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_Toc89855182 \h </w:instrText>
      </w:r>
      <w:r>
        <w:fldChar w:fldCharType="separate"/>
      </w:r>
      <w:r>
        <w:t>41</w:t>
      </w:r>
      <w:r>
        <w:fldChar w:fldCharType="end"/>
      </w:r>
    </w:p>
    <w:p w14:paraId="51D58DA6" w14:textId="79518291" w:rsidR="00612053" w:rsidRDefault="0061205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_Toc89855183 \h </w:instrText>
      </w:r>
      <w:r>
        <w:fldChar w:fldCharType="separate"/>
      </w:r>
      <w:r>
        <w:t>41</w:t>
      </w:r>
      <w:r>
        <w:fldChar w:fldCharType="end"/>
      </w:r>
    </w:p>
    <w:p w14:paraId="08A7F1F3" w14:textId="4B72248E" w:rsidR="00612053" w:rsidRDefault="00612053">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_Toc89855184 \h </w:instrText>
      </w:r>
      <w:r>
        <w:fldChar w:fldCharType="separate"/>
      </w:r>
      <w:r>
        <w:t>41</w:t>
      </w:r>
      <w:r>
        <w:fldChar w:fldCharType="end"/>
      </w:r>
    </w:p>
    <w:p w14:paraId="2DF9A62F" w14:textId="54955A5B" w:rsidR="00612053" w:rsidRDefault="00612053">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_Toc89855185 \h </w:instrText>
      </w:r>
      <w:r>
        <w:fldChar w:fldCharType="separate"/>
      </w:r>
      <w:r>
        <w:t>41</w:t>
      </w:r>
      <w:r>
        <w:fldChar w:fldCharType="end"/>
      </w:r>
    </w:p>
    <w:p w14:paraId="5D6927AC" w14:textId="4130E8D2" w:rsidR="00612053" w:rsidRDefault="00612053">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_Toc89855186 \h </w:instrText>
      </w:r>
      <w:r>
        <w:fldChar w:fldCharType="separate"/>
      </w:r>
      <w:r>
        <w:t>42</w:t>
      </w:r>
      <w:r>
        <w:fldChar w:fldCharType="end"/>
      </w:r>
    </w:p>
    <w:p w14:paraId="2623E015" w14:textId="544B67AC" w:rsidR="00612053" w:rsidRDefault="00612053">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_Toc89855187 \h </w:instrText>
      </w:r>
      <w:r>
        <w:fldChar w:fldCharType="separate"/>
      </w:r>
      <w:r>
        <w:t>42</w:t>
      </w:r>
      <w:r>
        <w:fldChar w:fldCharType="end"/>
      </w:r>
    </w:p>
    <w:p w14:paraId="49583D00" w14:textId="22884AB2" w:rsidR="00612053" w:rsidRDefault="0061205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_Toc89855188 \h </w:instrText>
      </w:r>
      <w:r>
        <w:fldChar w:fldCharType="separate"/>
      </w:r>
      <w:r>
        <w:t>42</w:t>
      </w:r>
      <w:r>
        <w:fldChar w:fldCharType="end"/>
      </w:r>
    </w:p>
    <w:p w14:paraId="59290BC1" w14:textId="05CB5F63" w:rsidR="00612053" w:rsidRDefault="0061205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_Toc89855189 \h </w:instrText>
      </w:r>
      <w:r>
        <w:fldChar w:fldCharType="separate"/>
      </w:r>
      <w:r>
        <w:t>42</w:t>
      </w:r>
      <w:r>
        <w:fldChar w:fldCharType="end"/>
      </w:r>
    </w:p>
    <w:p w14:paraId="16B4D464" w14:textId="3CCFA2B7" w:rsidR="00612053" w:rsidRDefault="00612053">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_Toc89855190 \h </w:instrText>
      </w:r>
      <w:r>
        <w:fldChar w:fldCharType="separate"/>
      </w:r>
      <w:r>
        <w:t>43</w:t>
      </w:r>
      <w:r>
        <w:fldChar w:fldCharType="end"/>
      </w:r>
    </w:p>
    <w:p w14:paraId="3244BBAC" w14:textId="6A235ED5" w:rsidR="00612053" w:rsidRDefault="00612053">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_Toc89855191 \h </w:instrText>
      </w:r>
      <w:r>
        <w:fldChar w:fldCharType="separate"/>
      </w:r>
      <w:r>
        <w:t>43</w:t>
      </w:r>
      <w:r>
        <w:fldChar w:fldCharType="end"/>
      </w:r>
    </w:p>
    <w:p w14:paraId="11E089EF" w14:textId="148CC4B1" w:rsidR="00612053" w:rsidRDefault="00612053">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_Toc89855192 \h </w:instrText>
      </w:r>
      <w:r>
        <w:fldChar w:fldCharType="separate"/>
      </w:r>
      <w:r>
        <w:t>43</w:t>
      </w:r>
      <w:r>
        <w:fldChar w:fldCharType="end"/>
      </w:r>
    </w:p>
    <w:p w14:paraId="6E183E22" w14:textId="73468061" w:rsidR="00612053" w:rsidRDefault="00612053">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_Toc89855193 \h </w:instrText>
      </w:r>
      <w:r>
        <w:fldChar w:fldCharType="separate"/>
      </w:r>
      <w:r>
        <w:t>43</w:t>
      </w:r>
      <w:r>
        <w:fldChar w:fldCharType="end"/>
      </w:r>
    </w:p>
    <w:p w14:paraId="331493EA" w14:textId="3976D24D" w:rsidR="00612053" w:rsidRDefault="00612053">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r>
      <w:r>
        <w:instrText xml:space="preserve"> PAGEREF _Toc89855194 \h </w:instrText>
      </w:r>
      <w:r>
        <w:fldChar w:fldCharType="separate"/>
      </w:r>
      <w:r>
        <w:t>44</w:t>
      </w:r>
      <w:r>
        <w:fldChar w:fldCharType="end"/>
      </w:r>
    </w:p>
    <w:p w14:paraId="377B51B3" w14:textId="19F4712A" w:rsidR="00612053" w:rsidRDefault="0061205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_Toc89855195 \h </w:instrText>
      </w:r>
      <w:r>
        <w:fldChar w:fldCharType="separate"/>
      </w:r>
      <w:r>
        <w:t>44</w:t>
      </w:r>
      <w:r>
        <w:fldChar w:fldCharType="end"/>
      </w:r>
    </w:p>
    <w:p w14:paraId="10FA03C4" w14:textId="6C8D165F" w:rsidR="00612053" w:rsidRDefault="0061205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_Toc89855196 \h </w:instrText>
      </w:r>
      <w:r>
        <w:fldChar w:fldCharType="separate"/>
      </w:r>
      <w:r>
        <w:t>44</w:t>
      </w:r>
      <w:r>
        <w:fldChar w:fldCharType="end"/>
      </w:r>
    </w:p>
    <w:p w14:paraId="626F3178" w14:textId="5EF670B5" w:rsidR="00612053" w:rsidRDefault="00612053">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_Toc89855197 \h </w:instrText>
      </w:r>
      <w:r>
        <w:fldChar w:fldCharType="separate"/>
      </w:r>
      <w:r>
        <w:t>44</w:t>
      </w:r>
      <w:r>
        <w:fldChar w:fldCharType="end"/>
      </w:r>
    </w:p>
    <w:p w14:paraId="5EC9BC6E" w14:textId="547FB41F" w:rsidR="00612053" w:rsidRDefault="00612053">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_Toc89855198 \h </w:instrText>
      </w:r>
      <w:r>
        <w:fldChar w:fldCharType="separate"/>
      </w:r>
      <w:r>
        <w:t>45</w:t>
      </w:r>
      <w:r>
        <w:fldChar w:fldCharType="end"/>
      </w:r>
    </w:p>
    <w:p w14:paraId="7C4EC11E" w14:textId="6FD14F78" w:rsidR="00612053" w:rsidRDefault="00612053">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_Toc89855199 \h </w:instrText>
      </w:r>
      <w:r>
        <w:fldChar w:fldCharType="separate"/>
      </w:r>
      <w:r>
        <w:t>45</w:t>
      </w:r>
      <w:r>
        <w:fldChar w:fldCharType="end"/>
      </w:r>
    </w:p>
    <w:p w14:paraId="74539115" w14:textId="7705A1B1" w:rsidR="00612053" w:rsidRDefault="00612053">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_Toc89855200 \h </w:instrText>
      </w:r>
      <w:r>
        <w:fldChar w:fldCharType="separate"/>
      </w:r>
      <w:r>
        <w:t>45</w:t>
      </w:r>
      <w:r>
        <w:fldChar w:fldCharType="end"/>
      </w:r>
    </w:p>
    <w:p w14:paraId="44F1D621" w14:textId="2F1D1AE8" w:rsidR="00612053" w:rsidRDefault="00612053">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_Toc89855201 \h </w:instrText>
      </w:r>
      <w:r>
        <w:fldChar w:fldCharType="separate"/>
      </w:r>
      <w:r>
        <w:t>46</w:t>
      </w:r>
      <w:r>
        <w:fldChar w:fldCharType="end"/>
      </w:r>
    </w:p>
    <w:p w14:paraId="0CB08170" w14:textId="4F33AF8C" w:rsidR="00612053" w:rsidRDefault="00612053">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_Toc89855202 \h </w:instrText>
      </w:r>
      <w:r>
        <w:fldChar w:fldCharType="separate"/>
      </w:r>
      <w:r>
        <w:t>46</w:t>
      </w:r>
      <w:r>
        <w:fldChar w:fldCharType="end"/>
      </w:r>
    </w:p>
    <w:p w14:paraId="6A626A2B" w14:textId="65BC4F17" w:rsidR="00612053" w:rsidRDefault="00612053">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_Toc89855203 \h </w:instrText>
      </w:r>
      <w:r>
        <w:fldChar w:fldCharType="separate"/>
      </w:r>
      <w:r>
        <w:t>46</w:t>
      </w:r>
      <w:r>
        <w:fldChar w:fldCharType="end"/>
      </w:r>
    </w:p>
    <w:p w14:paraId="5C8FF492" w14:textId="0A1BA678" w:rsidR="00612053" w:rsidRDefault="00612053">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_Toc89855204 \h </w:instrText>
      </w:r>
      <w:r>
        <w:fldChar w:fldCharType="separate"/>
      </w:r>
      <w:r>
        <w:t>47</w:t>
      </w:r>
      <w:r>
        <w:fldChar w:fldCharType="end"/>
      </w:r>
    </w:p>
    <w:p w14:paraId="19A67609" w14:textId="41B19B84" w:rsidR="00612053" w:rsidRDefault="00612053">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_Toc89855205 \h </w:instrText>
      </w:r>
      <w:r>
        <w:fldChar w:fldCharType="separate"/>
      </w:r>
      <w:r>
        <w:t>47</w:t>
      </w:r>
      <w:r>
        <w:fldChar w:fldCharType="end"/>
      </w:r>
    </w:p>
    <w:p w14:paraId="220AE773" w14:textId="754245C8" w:rsidR="00612053" w:rsidRDefault="00612053">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_Toc89855206 \h </w:instrText>
      </w:r>
      <w:r>
        <w:fldChar w:fldCharType="separate"/>
      </w:r>
      <w:r>
        <w:t>48</w:t>
      </w:r>
      <w:r>
        <w:fldChar w:fldCharType="end"/>
      </w:r>
    </w:p>
    <w:p w14:paraId="175DF8C0" w14:textId="7160DDF3" w:rsidR="00612053" w:rsidRDefault="0061205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_Toc89855207 \h </w:instrText>
      </w:r>
      <w:r>
        <w:fldChar w:fldCharType="separate"/>
      </w:r>
      <w:r>
        <w:t>48</w:t>
      </w:r>
      <w:r>
        <w:fldChar w:fldCharType="end"/>
      </w:r>
    </w:p>
    <w:p w14:paraId="0B1CACA7" w14:textId="3DEB2059" w:rsidR="00612053" w:rsidRDefault="0061205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_Toc89855208 \h </w:instrText>
      </w:r>
      <w:r>
        <w:fldChar w:fldCharType="separate"/>
      </w:r>
      <w:r>
        <w:t>48</w:t>
      </w:r>
      <w:r>
        <w:fldChar w:fldCharType="end"/>
      </w:r>
    </w:p>
    <w:p w14:paraId="66184068" w14:textId="0A2E438E" w:rsidR="00612053" w:rsidRDefault="00612053">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_Toc89855209 \h </w:instrText>
      </w:r>
      <w:r>
        <w:fldChar w:fldCharType="separate"/>
      </w:r>
      <w:r>
        <w:t>49</w:t>
      </w:r>
      <w:r>
        <w:fldChar w:fldCharType="end"/>
      </w:r>
    </w:p>
    <w:p w14:paraId="4B6BC965" w14:textId="4FB1A3E6" w:rsidR="00612053" w:rsidRDefault="00612053">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_Toc89855210 \h </w:instrText>
      </w:r>
      <w:r>
        <w:fldChar w:fldCharType="separate"/>
      </w:r>
      <w:r>
        <w:t>49</w:t>
      </w:r>
      <w:r>
        <w:fldChar w:fldCharType="end"/>
      </w:r>
    </w:p>
    <w:p w14:paraId="011A0BF3" w14:textId="4B7BE28F" w:rsidR="00612053" w:rsidRDefault="00612053">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_Toc89855211 \h </w:instrText>
      </w:r>
      <w:r>
        <w:fldChar w:fldCharType="separate"/>
      </w:r>
      <w:r>
        <w:t>49</w:t>
      </w:r>
      <w:r>
        <w:fldChar w:fldCharType="end"/>
      </w:r>
    </w:p>
    <w:p w14:paraId="5F491E1A" w14:textId="1E1BDBBD" w:rsidR="00612053" w:rsidRDefault="00612053">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_Toc89855212 \h </w:instrText>
      </w:r>
      <w:r>
        <w:fldChar w:fldCharType="separate"/>
      </w:r>
      <w:r>
        <w:t>49</w:t>
      </w:r>
      <w:r>
        <w:fldChar w:fldCharType="end"/>
      </w:r>
    </w:p>
    <w:p w14:paraId="1314A776" w14:textId="0DB0E9A7" w:rsidR="00612053" w:rsidRDefault="00612053">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_Toc89855213 \h </w:instrText>
      </w:r>
      <w:r>
        <w:fldChar w:fldCharType="separate"/>
      </w:r>
      <w:r>
        <w:t>49</w:t>
      </w:r>
      <w:r>
        <w:fldChar w:fldCharType="end"/>
      </w:r>
    </w:p>
    <w:p w14:paraId="1A691AE8" w14:textId="28B33F4A" w:rsidR="00612053" w:rsidRDefault="0061205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_Toc89855214 \h </w:instrText>
      </w:r>
      <w:r>
        <w:fldChar w:fldCharType="separate"/>
      </w:r>
      <w:r>
        <w:t>50</w:t>
      </w:r>
      <w:r>
        <w:fldChar w:fldCharType="end"/>
      </w:r>
    </w:p>
    <w:p w14:paraId="4D3A033B" w14:textId="1647DC05" w:rsidR="00612053" w:rsidRDefault="0061205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_Toc89855215 \h </w:instrText>
      </w:r>
      <w:r>
        <w:fldChar w:fldCharType="separate"/>
      </w:r>
      <w:r>
        <w:t>50</w:t>
      </w:r>
      <w:r>
        <w:fldChar w:fldCharType="end"/>
      </w:r>
    </w:p>
    <w:p w14:paraId="459ADD2D" w14:textId="0FAE5D22" w:rsidR="00612053" w:rsidRDefault="00612053">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_Toc89855216 \h </w:instrText>
      </w:r>
      <w:r>
        <w:fldChar w:fldCharType="separate"/>
      </w:r>
      <w:r>
        <w:t>50</w:t>
      </w:r>
      <w:r>
        <w:fldChar w:fldCharType="end"/>
      </w:r>
    </w:p>
    <w:p w14:paraId="6123F305" w14:textId="17E95B13" w:rsidR="00612053" w:rsidRDefault="00612053">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_Toc89855217 \h </w:instrText>
      </w:r>
      <w:r>
        <w:fldChar w:fldCharType="separate"/>
      </w:r>
      <w:r>
        <w:t>50</w:t>
      </w:r>
      <w:r>
        <w:fldChar w:fldCharType="end"/>
      </w:r>
    </w:p>
    <w:p w14:paraId="3B2EE155" w14:textId="29680701" w:rsidR="00612053" w:rsidRDefault="00612053">
      <w:pPr>
        <w:pStyle w:val="TOC3"/>
        <w:rPr>
          <w:rFonts w:asciiTheme="minorHAnsi" w:eastAsiaTheme="minorEastAsia" w:hAnsiTheme="minorHAnsi" w:cstheme="minorBidi"/>
          <w:sz w:val="22"/>
          <w:szCs w:val="22"/>
        </w:rPr>
      </w:pPr>
      <w:r w:rsidRPr="00E77F31">
        <w:rPr>
          <w:rFonts w:eastAsia="SimSun"/>
          <w:lang w:eastAsia="zh-CN"/>
        </w:rPr>
        <w:t>4.8.7</w:t>
      </w:r>
      <w:r>
        <w:rPr>
          <w:rFonts w:asciiTheme="minorHAnsi" w:eastAsiaTheme="minorEastAsia" w:hAnsiTheme="minorHAnsi" w:cstheme="minorBidi"/>
          <w:sz w:val="22"/>
          <w:szCs w:val="22"/>
        </w:rPr>
        <w:tab/>
      </w:r>
      <w:r w:rsidRPr="00E77F31">
        <w:rPr>
          <w:rFonts w:eastAsia="SimSun"/>
        </w:rPr>
        <w:t xml:space="preserve">Generation of MB-MSR </w:t>
      </w:r>
      <w:r w:rsidRPr="00E77F31">
        <w:rPr>
          <w:rFonts w:eastAsia="SimSun"/>
          <w:lang w:eastAsia="zh-CN"/>
        </w:rPr>
        <w:t>test configurations</w:t>
      </w:r>
      <w:r>
        <w:tab/>
      </w:r>
      <w:r>
        <w:fldChar w:fldCharType="begin"/>
      </w:r>
      <w:r>
        <w:instrText xml:space="preserve"> PAGEREF _Toc89855218 \h </w:instrText>
      </w:r>
      <w:r>
        <w:fldChar w:fldCharType="separate"/>
      </w:r>
      <w:r>
        <w:t>50</w:t>
      </w:r>
      <w:r>
        <w:fldChar w:fldCharType="end"/>
      </w:r>
    </w:p>
    <w:p w14:paraId="10873D8B" w14:textId="7968964F" w:rsidR="00612053" w:rsidRDefault="00612053">
      <w:pPr>
        <w:pStyle w:val="TOC4"/>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w:t>
      </w:r>
      <w:r>
        <w:rPr>
          <w:rFonts w:asciiTheme="minorHAnsi" w:eastAsiaTheme="minorEastAsia" w:hAnsiTheme="minorHAnsi" w:cstheme="minorBidi"/>
          <w:sz w:val="22"/>
          <w:szCs w:val="22"/>
        </w:rPr>
        <w:tab/>
      </w:r>
      <w:r w:rsidRPr="00E77F31">
        <w:rPr>
          <w:rFonts w:eastAsia="SimSun"/>
        </w:rPr>
        <w:t>TC7a: MB-MSR test configuration for full carrier allocation</w:t>
      </w:r>
      <w:r>
        <w:tab/>
      </w:r>
      <w:r>
        <w:fldChar w:fldCharType="begin"/>
      </w:r>
      <w:r>
        <w:instrText xml:space="preserve"> PAGEREF _Toc89855219 \h </w:instrText>
      </w:r>
      <w:r>
        <w:fldChar w:fldCharType="separate"/>
      </w:r>
      <w:r>
        <w:t>50</w:t>
      </w:r>
      <w:r>
        <w:fldChar w:fldCharType="end"/>
      </w:r>
    </w:p>
    <w:p w14:paraId="2F50B1CC" w14:textId="2A90441B"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.1.1</w:t>
      </w:r>
      <w:r>
        <w:rPr>
          <w:rFonts w:asciiTheme="minorHAnsi" w:eastAsiaTheme="minorEastAsia" w:hAnsiTheme="minorHAnsi" w:cstheme="minorBidi"/>
          <w:sz w:val="22"/>
          <w:szCs w:val="22"/>
        </w:rPr>
        <w:tab/>
      </w:r>
      <w:r w:rsidRPr="00E77F31">
        <w:rPr>
          <w:rFonts w:eastAsia="SimSun"/>
        </w:rPr>
        <w:t>TC7a generation</w:t>
      </w:r>
      <w:r>
        <w:tab/>
      </w:r>
      <w:r>
        <w:fldChar w:fldCharType="begin"/>
      </w:r>
      <w:r>
        <w:instrText xml:space="preserve"> PAGEREF _Toc89855220 \h </w:instrText>
      </w:r>
      <w:r>
        <w:fldChar w:fldCharType="separate"/>
      </w:r>
      <w:r>
        <w:t>50</w:t>
      </w:r>
      <w:r>
        <w:fldChar w:fldCharType="end"/>
      </w:r>
    </w:p>
    <w:p w14:paraId="45C1B0B5" w14:textId="3312682B"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w:t>
      </w:r>
      <w:r w:rsidRPr="00E77F31">
        <w:rPr>
          <w:rFonts w:eastAsia="SimSun"/>
          <w:lang w:eastAsia="zh-CN"/>
        </w:rPr>
        <w:t>2</w:t>
      </w:r>
      <w:r>
        <w:rPr>
          <w:rFonts w:asciiTheme="minorHAnsi" w:eastAsiaTheme="minorEastAsia" w:hAnsiTheme="minorHAnsi" w:cstheme="minorBidi"/>
          <w:sz w:val="22"/>
          <w:szCs w:val="22"/>
        </w:rPr>
        <w:tab/>
      </w:r>
      <w:r w:rsidRPr="00E77F31">
        <w:rPr>
          <w:rFonts w:eastAsia="SimSun"/>
        </w:rPr>
        <w:t>TC7a power allocation</w:t>
      </w:r>
      <w:r>
        <w:tab/>
      </w:r>
      <w:r>
        <w:fldChar w:fldCharType="begin"/>
      </w:r>
      <w:r>
        <w:instrText xml:space="preserve"> PAGEREF _Toc89855221 \h </w:instrText>
      </w:r>
      <w:r>
        <w:fldChar w:fldCharType="separate"/>
      </w:r>
      <w:r>
        <w:t>51</w:t>
      </w:r>
      <w:r>
        <w:fldChar w:fldCharType="end"/>
      </w:r>
    </w:p>
    <w:p w14:paraId="32A4E22D" w14:textId="475D7F52" w:rsidR="00612053" w:rsidRDefault="00612053">
      <w:pPr>
        <w:pStyle w:val="TOC4"/>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w:t>
      </w:r>
      <w:r>
        <w:rPr>
          <w:rFonts w:asciiTheme="minorHAnsi" w:eastAsiaTheme="minorEastAsia" w:hAnsiTheme="minorHAnsi" w:cstheme="minorBidi"/>
          <w:sz w:val="22"/>
          <w:szCs w:val="22"/>
        </w:rPr>
        <w:tab/>
      </w:r>
      <w:r w:rsidRPr="00E77F31">
        <w:rPr>
          <w:rFonts w:eastAsia="SimSun"/>
        </w:rPr>
        <w:t>TC7b: MB-MSR test configuration with high PSD per carrier</w:t>
      </w:r>
      <w:r>
        <w:tab/>
      </w:r>
      <w:r>
        <w:fldChar w:fldCharType="begin"/>
      </w:r>
      <w:r>
        <w:instrText xml:space="preserve"> PAGEREF _Toc89855222 \h </w:instrText>
      </w:r>
      <w:r>
        <w:fldChar w:fldCharType="separate"/>
      </w:r>
      <w:r>
        <w:t>51</w:t>
      </w:r>
      <w:r>
        <w:fldChar w:fldCharType="end"/>
      </w:r>
    </w:p>
    <w:p w14:paraId="7A85AAB1" w14:textId="6F888137"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.2.1</w:t>
      </w:r>
      <w:r>
        <w:rPr>
          <w:rFonts w:asciiTheme="minorHAnsi" w:eastAsiaTheme="minorEastAsia" w:hAnsiTheme="minorHAnsi" w:cstheme="minorBidi"/>
          <w:sz w:val="22"/>
          <w:szCs w:val="22"/>
        </w:rPr>
        <w:tab/>
      </w:r>
      <w:r w:rsidRPr="00E77F31">
        <w:rPr>
          <w:rFonts w:eastAsia="SimSun"/>
        </w:rPr>
        <w:t>TC7b generation</w:t>
      </w:r>
      <w:r>
        <w:tab/>
      </w:r>
      <w:r>
        <w:fldChar w:fldCharType="begin"/>
      </w:r>
      <w:r>
        <w:instrText xml:space="preserve"> PAGEREF _Toc89855223 \h </w:instrText>
      </w:r>
      <w:r>
        <w:fldChar w:fldCharType="separate"/>
      </w:r>
      <w:r>
        <w:t>51</w:t>
      </w:r>
      <w:r>
        <w:fldChar w:fldCharType="end"/>
      </w:r>
    </w:p>
    <w:p w14:paraId="74F23A0A" w14:textId="12E2BB2D"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.2.2</w:t>
      </w:r>
      <w:r>
        <w:rPr>
          <w:rFonts w:asciiTheme="minorHAnsi" w:eastAsiaTheme="minorEastAsia" w:hAnsiTheme="minorHAnsi" w:cstheme="minorBidi"/>
          <w:sz w:val="22"/>
          <w:szCs w:val="22"/>
        </w:rPr>
        <w:tab/>
      </w:r>
      <w:r w:rsidRPr="00E77F31">
        <w:rPr>
          <w:rFonts w:eastAsia="SimSun"/>
        </w:rPr>
        <w:t>TC7b power allocation</w:t>
      </w:r>
      <w:r>
        <w:tab/>
      </w:r>
      <w:r>
        <w:fldChar w:fldCharType="begin"/>
      </w:r>
      <w:r>
        <w:instrText xml:space="preserve"> PAGEREF _Toc89855224 \h </w:instrText>
      </w:r>
      <w:r>
        <w:fldChar w:fldCharType="separate"/>
      </w:r>
      <w:r>
        <w:t>52</w:t>
      </w:r>
      <w:r>
        <w:fldChar w:fldCharType="end"/>
      </w:r>
    </w:p>
    <w:p w14:paraId="0BA987A6" w14:textId="6CAF5E2B" w:rsidR="00612053" w:rsidRDefault="00612053">
      <w:pPr>
        <w:pStyle w:val="TOC4"/>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w:t>
      </w:r>
      <w:r>
        <w:rPr>
          <w:rFonts w:asciiTheme="minorHAnsi" w:eastAsiaTheme="minorEastAsia" w:hAnsiTheme="minorHAnsi" w:cstheme="minorBidi"/>
          <w:sz w:val="22"/>
          <w:szCs w:val="22"/>
        </w:rPr>
        <w:tab/>
      </w:r>
      <w:r w:rsidRPr="00E77F31">
        <w:rPr>
          <w:rFonts w:eastAsia="SimSun"/>
        </w:rPr>
        <w:t>TC7c: MB-MSR test configuration with GSM/EDGE single RAT operation in one band</w:t>
      </w:r>
      <w:r>
        <w:tab/>
      </w:r>
      <w:r>
        <w:fldChar w:fldCharType="begin"/>
      </w:r>
      <w:r>
        <w:instrText xml:space="preserve"> PAGEREF _Toc89855225 \h </w:instrText>
      </w:r>
      <w:r>
        <w:fldChar w:fldCharType="separate"/>
      </w:r>
      <w:r>
        <w:t>52</w:t>
      </w:r>
      <w:r>
        <w:fldChar w:fldCharType="end"/>
      </w:r>
    </w:p>
    <w:p w14:paraId="01C5A215" w14:textId="46FCBA9D"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.3.1</w:t>
      </w:r>
      <w:r>
        <w:rPr>
          <w:rFonts w:asciiTheme="minorHAnsi" w:eastAsiaTheme="minorEastAsia" w:hAnsiTheme="minorHAnsi" w:cstheme="minorBidi"/>
          <w:sz w:val="22"/>
          <w:szCs w:val="22"/>
        </w:rPr>
        <w:tab/>
      </w:r>
      <w:r w:rsidRPr="00E77F31">
        <w:rPr>
          <w:rFonts w:eastAsia="SimSun"/>
        </w:rPr>
        <w:t>TC7c generation</w:t>
      </w:r>
      <w:r>
        <w:tab/>
      </w:r>
      <w:r>
        <w:fldChar w:fldCharType="begin"/>
      </w:r>
      <w:r>
        <w:instrText xml:space="preserve"> PAGEREF _Toc89855226 \h </w:instrText>
      </w:r>
      <w:r>
        <w:fldChar w:fldCharType="separate"/>
      </w:r>
      <w:r>
        <w:t>52</w:t>
      </w:r>
      <w:r>
        <w:fldChar w:fldCharType="end"/>
      </w:r>
    </w:p>
    <w:p w14:paraId="15E7AAA4" w14:textId="03250C1A" w:rsidR="00612053" w:rsidRDefault="00612053">
      <w:pPr>
        <w:pStyle w:val="TOC5"/>
        <w:rPr>
          <w:rFonts w:asciiTheme="minorHAnsi" w:eastAsiaTheme="minorEastAsia" w:hAnsiTheme="minorHAnsi" w:cstheme="minorBidi"/>
          <w:sz w:val="22"/>
          <w:szCs w:val="22"/>
        </w:rPr>
      </w:pPr>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.3.2</w:t>
      </w:r>
      <w:r>
        <w:rPr>
          <w:rFonts w:asciiTheme="minorHAnsi" w:eastAsiaTheme="minorEastAsia" w:hAnsiTheme="minorHAnsi" w:cstheme="minorBidi"/>
          <w:sz w:val="22"/>
          <w:szCs w:val="22"/>
        </w:rPr>
        <w:tab/>
      </w:r>
      <w:r w:rsidRPr="00E77F31">
        <w:rPr>
          <w:rFonts w:eastAsia="SimSun"/>
        </w:rPr>
        <w:t>TC7c power allocation</w:t>
      </w:r>
      <w:r>
        <w:tab/>
      </w:r>
      <w:r>
        <w:fldChar w:fldCharType="begin"/>
      </w:r>
      <w:r>
        <w:instrText xml:space="preserve"> PAGEREF _Toc89855227 \h </w:instrText>
      </w:r>
      <w:r>
        <w:fldChar w:fldCharType="separate"/>
      </w:r>
      <w:r>
        <w:t>53</w:t>
      </w:r>
      <w:r>
        <w:fldChar w:fldCharType="end"/>
      </w:r>
    </w:p>
    <w:p w14:paraId="738A1318" w14:textId="2909D4BD" w:rsidR="00612053" w:rsidRDefault="00612053">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_Toc89855228 \h </w:instrText>
      </w:r>
      <w:r>
        <w:fldChar w:fldCharType="separate"/>
      </w:r>
      <w:r>
        <w:t>53</w:t>
      </w:r>
      <w:r>
        <w:fldChar w:fldCharType="end"/>
      </w:r>
    </w:p>
    <w:p w14:paraId="130B756F" w14:textId="32EA3D84" w:rsidR="00612053" w:rsidRDefault="00612053">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_Toc89855229 \h </w:instrText>
      </w:r>
      <w:r>
        <w:fldChar w:fldCharType="separate"/>
      </w:r>
      <w:r>
        <w:t>53</w:t>
      </w:r>
      <w:r>
        <w:fldChar w:fldCharType="end"/>
      </w:r>
    </w:p>
    <w:p w14:paraId="39A4E496" w14:textId="40B393DD" w:rsidR="00612053" w:rsidRDefault="00612053">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_Toc89855230 \h </w:instrText>
      </w:r>
      <w:r>
        <w:fldChar w:fldCharType="separate"/>
      </w:r>
      <w:r>
        <w:t>53</w:t>
      </w:r>
      <w:r>
        <w:fldChar w:fldCharType="end"/>
      </w:r>
    </w:p>
    <w:p w14:paraId="05E2305A" w14:textId="4DEBF8FD" w:rsidR="00612053" w:rsidRDefault="00612053">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_Toc89855231 \h </w:instrText>
      </w:r>
      <w:r>
        <w:fldChar w:fldCharType="separate"/>
      </w:r>
      <w:r>
        <w:t>53</w:t>
      </w:r>
      <w:r>
        <w:fldChar w:fldCharType="end"/>
      </w:r>
    </w:p>
    <w:p w14:paraId="5165A8B6" w14:textId="40989DA8" w:rsidR="00612053" w:rsidRDefault="00612053">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_Toc89855232 \h </w:instrText>
      </w:r>
      <w:r>
        <w:fldChar w:fldCharType="separate"/>
      </w:r>
      <w:r>
        <w:t>54</w:t>
      </w:r>
      <w:r>
        <w:fldChar w:fldCharType="end"/>
      </w:r>
    </w:p>
    <w:p w14:paraId="44063AEA" w14:textId="4F128566" w:rsidR="00612053" w:rsidRDefault="00612053">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_Toc89855233 \h </w:instrText>
      </w:r>
      <w:r>
        <w:fldChar w:fldCharType="separate"/>
      </w:r>
      <w:r>
        <w:t>54</w:t>
      </w:r>
      <w:r>
        <w:fldChar w:fldCharType="end"/>
      </w:r>
    </w:p>
    <w:p w14:paraId="3E0EF2F5" w14:textId="5B7BA4D1" w:rsidR="00612053" w:rsidRDefault="00612053">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_Toc89855234 \h </w:instrText>
      </w:r>
      <w:r>
        <w:fldChar w:fldCharType="separate"/>
      </w:r>
      <w:r>
        <w:t>54</w:t>
      </w:r>
      <w:r>
        <w:fldChar w:fldCharType="end"/>
      </w:r>
    </w:p>
    <w:p w14:paraId="5E8B7393" w14:textId="2957DD6B" w:rsidR="00612053" w:rsidRDefault="00612053">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_Toc89855235 \h </w:instrText>
      </w:r>
      <w:r>
        <w:fldChar w:fldCharType="separate"/>
      </w:r>
      <w:r>
        <w:t>54</w:t>
      </w:r>
      <w:r>
        <w:fldChar w:fldCharType="end"/>
      </w:r>
    </w:p>
    <w:p w14:paraId="26DDAEB0" w14:textId="333F8BE6" w:rsidR="00612053" w:rsidRDefault="00612053">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_Toc89855236 \h </w:instrText>
      </w:r>
      <w:r>
        <w:fldChar w:fldCharType="separate"/>
      </w:r>
      <w:r>
        <w:t>54</w:t>
      </w:r>
      <w:r>
        <w:fldChar w:fldCharType="end"/>
      </w:r>
    </w:p>
    <w:p w14:paraId="21835913" w14:textId="6AE895A3" w:rsidR="00612053" w:rsidRDefault="00612053">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_Toc89855237 \h </w:instrText>
      </w:r>
      <w:r>
        <w:fldChar w:fldCharType="separate"/>
      </w:r>
      <w:r>
        <w:t>54</w:t>
      </w:r>
      <w:r>
        <w:fldChar w:fldCharType="end"/>
      </w:r>
    </w:p>
    <w:p w14:paraId="46FCFE27" w14:textId="5B3702FD" w:rsidR="00612053" w:rsidRDefault="00612053">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_Toc89855238 \h </w:instrText>
      </w:r>
      <w:r>
        <w:fldChar w:fldCharType="separate"/>
      </w:r>
      <w:r>
        <w:t>55</w:t>
      </w:r>
      <w:r>
        <w:fldChar w:fldCharType="end"/>
      </w:r>
    </w:p>
    <w:p w14:paraId="72AEE63F" w14:textId="2B55B5EF" w:rsidR="00612053" w:rsidRDefault="00612053">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_Toc89855239 \h </w:instrText>
      </w:r>
      <w:r>
        <w:fldChar w:fldCharType="separate"/>
      </w:r>
      <w:r>
        <w:t>55</w:t>
      </w:r>
      <w:r>
        <w:fldChar w:fldCharType="end"/>
      </w:r>
    </w:p>
    <w:p w14:paraId="3AC3F50D" w14:textId="530B84C8" w:rsidR="00612053" w:rsidRDefault="00612053">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_Toc89855240 \h </w:instrText>
      </w:r>
      <w:r>
        <w:fldChar w:fldCharType="separate"/>
      </w:r>
      <w:r>
        <w:t>55</w:t>
      </w:r>
      <w:r>
        <w:fldChar w:fldCharType="end"/>
      </w:r>
    </w:p>
    <w:p w14:paraId="0A9CB86F" w14:textId="696E3FCC" w:rsidR="00612053" w:rsidRDefault="00612053">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_Toc89855241 \h </w:instrText>
      </w:r>
      <w:r>
        <w:fldChar w:fldCharType="separate"/>
      </w:r>
      <w:r>
        <w:t>55</w:t>
      </w:r>
      <w:r>
        <w:fldChar w:fldCharType="end"/>
      </w:r>
    </w:p>
    <w:p w14:paraId="395C4374" w14:textId="723D4A2A" w:rsidR="00612053" w:rsidRDefault="00612053">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_Toc89855242 \h </w:instrText>
      </w:r>
      <w:r>
        <w:fldChar w:fldCharType="separate"/>
      </w:r>
      <w:r>
        <w:t>56</w:t>
      </w:r>
      <w:r>
        <w:fldChar w:fldCharType="end"/>
      </w:r>
    </w:p>
    <w:p w14:paraId="23949DC5" w14:textId="2E8ABEC3" w:rsidR="00612053" w:rsidRDefault="00612053">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_Toc89855243 \h </w:instrText>
      </w:r>
      <w:r>
        <w:fldChar w:fldCharType="separate"/>
      </w:r>
      <w:r>
        <w:t>56</w:t>
      </w:r>
      <w:r>
        <w:fldChar w:fldCharType="end"/>
      </w:r>
    </w:p>
    <w:p w14:paraId="1775663C" w14:textId="2005761E" w:rsidR="00612053" w:rsidRDefault="00612053">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_Toc89855244 \h </w:instrText>
      </w:r>
      <w:r>
        <w:fldChar w:fldCharType="separate"/>
      </w:r>
      <w:r>
        <w:t>56</w:t>
      </w:r>
      <w:r>
        <w:fldChar w:fldCharType="end"/>
      </w:r>
    </w:p>
    <w:p w14:paraId="0DDFD335" w14:textId="69E7BA39" w:rsidR="00612053" w:rsidRDefault="00612053">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_Toc89855245 \h </w:instrText>
      </w:r>
      <w:r>
        <w:fldChar w:fldCharType="separate"/>
      </w:r>
      <w:r>
        <w:t>56</w:t>
      </w:r>
      <w:r>
        <w:fldChar w:fldCharType="end"/>
      </w:r>
    </w:p>
    <w:p w14:paraId="5EB64FB3" w14:textId="5800D1B0" w:rsidR="00612053" w:rsidRDefault="00612053">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_Toc89855246 \h </w:instrText>
      </w:r>
      <w:r>
        <w:fldChar w:fldCharType="separate"/>
      </w:r>
      <w:r>
        <w:t>56</w:t>
      </w:r>
      <w:r>
        <w:fldChar w:fldCharType="end"/>
      </w:r>
    </w:p>
    <w:p w14:paraId="131C6FC1" w14:textId="362104E3" w:rsidR="00612053" w:rsidRDefault="00612053">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_Toc89855247 \h </w:instrText>
      </w:r>
      <w:r>
        <w:fldChar w:fldCharType="separate"/>
      </w:r>
      <w:r>
        <w:t>56</w:t>
      </w:r>
      <w:r>
        <w:fldChar w:fldCharType="end"/>
      </w:r>
    </w:p>
    <w:p w14:paraId="44F7FDE7" w14:textId="5401FEAC" w:rsidR="00612053" w:rsidRDefault="00612053">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_Toc89855248 \h </w:instrText>
      </w:r>
      <w:r>
        <w:fldChar w:fldCharType="separate"/>
      </w:r>
      <w:r>
        <w:t>57</w:t>
      </w:r>
      <w:r>
        <w:fldChar w:fldCharType="end"/>
      </w:r>
    </w:p>
    <w:p w14:paraId="78D468FF" w14:textId="5F654CE1" w:rsidR="00612053" w:rsidRDefault="00612053">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_Toc89855249 \h </w:instrText>
      </w:r>
      <w:r>
        <w:fldChar w:fldCharType="separate"/>
      </w:r>
      <w:r>
        <w:t>57</w:t>
      </w:r>
      <w:r>
        <w:fldChar w:fldCharType="end"/>
      </w:r>
    </w:p>
    <w:p w14:paraId="07CCF5ED" w14:textId="20C6E5B1" w:rsidR="00612053" w:rsidRDefault="00612053">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_Toc89855250 \h </w:instrText>
      </w:r>
      <w:r>
        <w:fldChar w:fldCharType="separate"/>
      </w:r>
      <w:r>
        <w:t>57</w:t>
      </w:r>
      <w:r>
        <w:fldChar w:fldCharType="end"/>
      </w:r>
    </w:p>
    <w:p w14:paraId="5D033F2A" w14:textId="3990AB22" w:rsidR="00612053" w:rsidRDefault="00612053">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_Toc89855251 \h </w:instrText>
      </w:r>
      <w:r>
        <w:fldChar w:fldCharType="separate"/>
      </w:r>
      <w:r>
        <w:t>57</w:t>
      </w:r>
      <w:r>
        <w:fldChar w:fldCharType="end"/>
      </w:r>
    </w:p>
    <w:p w14:paraId="609B25B1" w14:textId="61AC955F" w:rsidR="00612053" w:rsidRDefault="00612053">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_Toc89855252 \h </w:instrText>
      </w:r>
      <w:r>
        <w:fldChar w:fldCharType="separate"/>
      </w:r>
      <w:r>
        <w:t>57</w:t>
      </w:r>
      <w:r>
        <w:fldChar w:fldCharType="end"/>
      </w:r>
    </w:p>
    <w:p w14:paraId="3B01E5AC" w14:textId="71266315" w:rsidR="00612053" w:rsidRDefault="00612053">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_Toc89855253 \h </w:instrText>
      </w:r>
      <w:r>
        <w:fldChar w:fldCharType="separate"/>
      </w:r>
      <w:r>
        <w:t>57</w:t>
      </w:r>
      <w:r>
        <w:fldChar w:fldCharType="end"/>
      </w:r>
    </w:p>
    <w:p w14:paraId="52D4C050" w14:textId="26F3DCAA" w:rsidR="00612053" w:rsidRDefault="00612053">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_Toc89855254 \h </w:instrText>
      </w:r>
      <w:r>
        <w:fldChar w:fldCharType="separate"/>
      </w:r>
      <w:r>
        <w:t>58</w:t>
      </w:r>
      <w:r>
        <w:fldChar w:fldCharType="end"/>
      </w:r>
    </w:p>
    <w:p w14:paraId="46E2AC2E" w14:textId="5DC6DE67" w:rsidR="00612053" w:rsidRDefault="00612053">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_Toc89855255 \h </w:instrText>
      </w:r>
      <w:r>
        <w:fldChar w:fldCharType="separate"/>
      </w:r>
      <w:r>
        <w:t>58</w:t>
      </w:r>
      <w:r>
        <w:fldChar w:fldCharType="end"/>
      </w:r>
    </w:p>
    <w:p w14:paraId="00F448DE" w14:textId="3A6FB7B2" w:rsidR="00612053" w:rsidRDefault="00612053">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_Toc89855256 \h </w:instrText>
      </w:r>
      <w:r>
        <w:fldChar w:fldCharType="separate"/>
      </w:r>
      <w:r>
        <w:t>58</w:t>
      </w:r>
      <w:r>
        <w:fldChar w:fldCharType="end"/>
      </w:r>
    </w:p>
    <w:p w14:paraId="369C0C32" w14:textId="035CA930" w:rsidR="00612053" w:rsidRDefault="00612053">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_Toc89855257 \h </w:instrText>
      </w:r>
      <w:r>
        <w:fldChar w:fldCharType="separate"/>
      </w:r>
      <w:r>
        <w:t>58</w:t>
      </w:r>
      <w:r>
        <w:fldChar w:fldCharType="end"/>
      </w:r>
    </w:p>
    <w:p w14:paraId="1B8C9FB4" w14:textId="04679E97" w:rsidR="00612053" w:rsidRDefault="00612053">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_Toc89855258 \h </w:instrText>
      </w:r>
      <w:r>
        <w:fldChar w:fldCharType="separate"/>
      </w:r>
      <w:r>
        <w:t>58</w:t>
      </w:r>
      <w:r>
        <w:fldChar w:fldCharType="end"/>
      </w:r>
    </w:p>
    <w:p w14:paraId="7CD76A8B" w14:textId="6AB2E07A" w:rsidR="00612053" w:rsidRDefault="00612053">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_Toc89855259 \h </w:instrText>
      </w:r>
      <w:r>
        <w:fldChar w:fldCharType="separate"/>
      </w:r>
      <w:r>
        <w:t>58</w:t>
      </w:r>
      <w:r>
        <w:fldChar w:fldCharType="end"/>
      </w:r>
    </w:p>
    <w:p w14:paraId="6F1F5280" w14:textId="7A5F9C7B" w:rsidR="00612053" w:rsidRDefault="00612053">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_Toc89855260 \h </w:instrText>
      </w:r>
      <w:r>
        <w:fldChar w:fldCharType="separate"/>
      </w:r>
      <w:r>
        <w:t>59</w:t>
      </w:r>
      <w:r>
        <w:fldChar w:fldCharType="end"/>
      </w:r>
    </w:p>
    <w:p w14:paraId="1FACEA05" w14:textId="5C1E3442" w:rsidR="00612053" w:rsidRDefault="00612053">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_Toc89855261 \h </w:instrText>
      </w:r>
      <w:r>
        <w:fldChar w:fldCharType="separate"/>
      </w:r>
      <w:r>
        <w:t>59</w:t>
      </w:r>
      <w:r>
        <w:fldChar w:fldCharType="end"/>
      </w:r>
    </w:p>
    <w:p w14:paraId="479A7C7C" w14:textId="51A2A813" w:rsidR="00612053" w:rsidRDefault="00612053">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_Toc89855262 \h </w:instrText>
      </w:r>
      <w:r>
        <w:fldChar w:fldCharType="separate"/>
      </w:r>
      <w:r>
        <w:t>59</w:t>
      </w:r>
      <w:r>
        <w:fldChar w:fldCharType="end"/>
      </w:r>
    </w:p>
    <w:p w14:paraId="0CA68382" w14:textId="59548A7A" w:rsidR="00612053" w:rsidRDefault="00612053">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_Toc89855263 \h </w:instrText>
      </w:r>
      <w:r>
        <w:fldChar w:fldCharType="separate"/>
      </w:r>
      <w:r>
        <w:t>59</w:t>
      </w:r>
      <w:r>
        <w:fldChar w:fldCharType="end"/>
      </w:r>
    </w:p>
    <w:p w14:paraId="6B0FB943" w14:textId="030DB323" w:rsidR="00612053" w:rsidRDefault="00612053">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_Toc89855264 \h </w:instrText>
      </w:r>
      <w:r>
        <w:fldChar w:fldCharType="separate"/>
      </w:r>
      <w:r>
        <w:t>59</w:t>
      </w:r>
      <w:r>
        <w:fldChar w:fldCharType="end"/>
      </w:r>
    </w:p>
    <w:p w14:paraId="55433188" w14:textId="5A76649C" w:rsidR="00612053" w:rsidRDefault="00612053">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_Toc89855265 \h </w:instrText>
      </w:r>
      <w:r>
        <w:fldChar w:fldCharType="separate"/>
      </w:r>
      <w:r>
        <w:t>59</w:t>
      </w:r>
      <w:r>
        <w:fldChar w:fldCharType="end"/>
      </w:r>
    </w:p>
    <w:p w14:paraId="0DD0015B" w14:textId="4FB82C3E" w:rsidR="00612053" w:rsidRDefault="00612053">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_Toc89855266 \h </w:instrText>
      </w:r>
      <w:r>
        <w:fldChar w:fldCharType="separate"/>
      </w:r>
      <w:r>
        <w:t>60</w:t>
      </w:r>
      <w:r>
        <w:fldChar w:fldCharType="end"/>
      </w:r>
    </w:p>
    <w:p w14:paraId="7FD0B674" w14:textId="00F75B6D" w:rsidR="00612053" w:rsidRDefault="0061205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_Toc89855267 \h </w:instrText>
      </w:r>
      <w:r>
        <w:fldChar w:fldCharType="separate"/>
      </w:r>
      <w:r>
        <w:t>60</w:t>
      </w:r>
      <w:r>
        <w:fldChar w:fldCharType="end"/>
      </w:r>
    </w:p>
    <w:p w14:paraId="04F47B67" w14:textId="4159DFE7" w:rsidR="00612053" w:rsidRDefault="0061205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_Toc89855268 \h </w:instrText>
      </w:r>
      <w:r>
        <w:fldChar w:fldCharType="separate"/>
      </w:r>
      <w:r>
        <w:t>60</w:t>
      </w:r>
      <w:r>
        <w:fldChar w:fldCharType="end"/>
      </w:r>
    </w:p>
    <w:p w14:paraId="322ECA41" w14:textId="05FE19BF" w:rsidR="00612053" w:rsidRDefault="0061205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_Toc89855269 \h </w:instrText>
      </w:r>
      <w:r>
        <w:fldChar w:fldCharType="separate"/>
      </w:r>
      <w:r>
        <w:t>61</w:t>
      </w:r>
      <w:r>
        <w:fldChar w:fldCharType="end"/>
      </w:r>
    </w:p>
    <w:p w14:paraId="4811DD0E" w14:textId="1BA7F471" w:rsidR="00612053" w:rsidRDefault="00612053">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_Toc89855270 \h </w:instrText>
      </w:r>
      <w:r>
        <w:fldChar w:fldCharType="separate"/>
      </w:r>
      <w:r>
        <w:t>62</w:t>
      </w:r>
      <w:r>
        <w:fldChar w:fldCharType="end"/>
      </w:r>
    </w:p>
    <w:p w14:paraId="705A39D3" w14:textId="74454590" w:rsidR="00612053" w:rsidRDefault="00612053">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_Toc89855271 \h </w:instrText>
      </w:r>
      <w:r>
        <w:fldChar w:fldCharType="separate"/>
      </w:r>
      <w:r>
        <w:t>62</w:t>
      </w:r>
      <w:r>
        <w:fldChar w:fldCharType="end"/>
      </w:r>
    </w:p>
    <w:p w14:paraId="50694864" w14:textId="48880AEA" w:rsidR="00612053" w:rsidRDefault="00612053">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_Toc89855272 \h </w:instrText>
      </w:r>
      <w:r>
        <w:fldChar w:fldCharType="separate"/>
      </w:r>
      <w:r>
        <w:t>62</w:t>
      </w:r>
      <w:r>
        <w:fldChar w:fldCharType="end"/>
      </w:r>
    </w:p>
    <w:p w14:paraId="720AFE2A" w14:textId="6777C72E" w:rsidR="00612053" w:rsidRDefault="00612053">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_Toc89855273 \h </w:instrText>
      </w:r>
      <w:r>
        <w:fldChar w:fldCharType="separate"/>
      </w:r>
      <w:r>
        <w:t>62</w:t>
      </w:r>
      <w:r>
        <w:fldChar w:fldCharType="end"/>
      </w:r>
    </w:p>
    <w:p w14:paraId="2AC5894B" w14:textId="50A59EA0" w:rsidR="00612053" w:rsidRDefault="00612053">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_Toc89855274 \h </w:instrText>
      </w:r>
      <w:r>
        <w:fldChar w:fldCharType="separate"/>
      </w:r>
      <w:r>
        <w:t>62</w:t>
      </w:r>
      <w:r>
        <w:fldChar w:fldCharType="end"/>
      </w:r>
    </w:p>
    <w:p w14:paraId="7730DBC8" w14:textId="1EB7B1DE" w:rsidR="00612053" w:rsidRDefault="00612053">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_Toc89855275 \h </w:instrText>
      </w:r>
      <w:r>
        <w:fldChar w:fldCharType="separate"/>
      </w:r>
      <w:r>
        <w:t>63</w:t>
      </w:r>
      <w:r>
        <w:fldChar w:fldCharType="end"/>
      </w:r>
    </w:p>
    <w:p w14:paraId="286C8A2F" w14:textId="513FF8B7" w:rsidR="00612053" w:rsidRDefault="00612053">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_Toc89855276 \h </w:instrText>
      </w:r>
      <w:r>
        <w:fldChar w:fldCharType="separate"/>
      </w:r>
      <w:r>
        <w:t>63</w:t>
      </w:r>
      <w:r>
        <w:fldChar w:fldCharType="end"/>
      </w:r>
    </w:p>
    <w:p w14:paraId="66FDF0BB" w14:textId="4D6A4CBD" w:rsidR="00612053" w:rsidRDefault="00612053">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_Toc89855277 \h </w:instrText>
      </w:r>
      <w:r>
        <w:fldChar w:fldCharType="separate"/>
      </w:r>
      <w:r>
        <w:t>63</w:t>
      </w:r>
      <w:r>
        <w:fldChar w:fldCharType="end"/>
      </w:r>
    </w:p>
    <w:p w14:paraId="370936F6" w14:textId="692FC9AC" w:rsidR="00612053" w:rsidRDefault="00612053">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_Toc89855278 \h </w:instrText>
      </w:r>
      <w:r>
        <w:fldChar w:fldCharType="separate"/>
      </w:r>
      <w:r>
        <w:t>64</w:t>
      </w:r>
      <w:r>
        <w:fldChar w:fldCharType="end"/>
      </w:r>
    </w:p>
    <w:p w14:paraId="778E4CF6" w14:textId="278D31B8" w:rsidR="00612053" w:rsidRDefault="00612053">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_Toc89855279 \h </w:instrText>
      </w:r>
      <w:r>
        <w:fldChar w:fldCharType="separate"/>
      </w:r>
      <w:r>
        <w:t>64</w:t>
      </w:r>
      <w:r>
        <w:fldChar w:fldCharType="end"/>
      </w:r>
    </w:p>
    <w:p w14:paraId="292B7227" w14:textId="6E7D2678" w:rsidR="00612053" w:rsidRDefault="00612053">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_Toc89855280 \h </w:instrText>
      </w:r>
      <w:r>
        <w:fldChar w:fldCharType="separate"/>
      </w:r>
      <w:r>
        <w:t>64</w:t>
      </w:r>
      <w:r>
        <w:fldChar w:fldCharType="end"/>
      </w:r>
    </w:p>
    <w:p w14:paraId="02C71485" w14:textId="719ED8B2" w:rsidR="00612053" w:rsidRDefault="00612053">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_Toc89855281 \h </w:instrText>
      </w:r>
      <w:r>
        <w:fldChar w:fldCharType="separate"/>
      </w:r>
      <w:r>
        <w:t>65</w:t>
      </w:r>
      <w:r>
        <w:fldChar w:fldCharType="end"/>
      </w:r>
    </w:p>
    <w:p w14:paraId="2A6AD755" w14:textId="4EBD7AB5" w:rsidR="00612053" w:rsidRDefault="00612053">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_Toc89855282 \h </w:instrText>
      </w:r>
      <w:r>
        <w:fldChar w:fldCharType="separate"/>
      </w:r>
      <w:r>
        <w:t>65</w:t>
      </w:r>
      <w:r>
        <w:fldChar w:fldCharType="end"/>
      </w:r>
    </w:p>
    <w:p w14:paraId="5FD3A761" w14:textId="2BAB87E3" w:rsidR="00612053" w:rsidRDefault="00612053">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_Toc89855283 \h </w:instrText>
      </w:r>
      <w:r>
        <w:fldChar w:fldCharType="separate"/>
      </w:r>
      <w:r>
        <w:t>66</w:t>
      </w:r>
      <w:r>
        <w:fldChar w:fldCharType="end"/>
      </w:r>
    </w:p>
    <w:p w14:paraId="55C91A5D" w14:textId="5377E768" w:rsidR="00612053" w:rsidRDefault="00612053">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_Toc89855284 \h </w:instrText>
      </w:r>
      <w:r>
        <w:fldChar w:fldCharType="separate"/>
      </w:r>
      <w:r>
        <w:t>66</w:t>
      </w:r>
      <w:r>
        <w:fldChar w:fldCharType="end"/>
      </w:r>
    </w:p>
    <w:p w14:paraId="1F0551BB" w14:textId="699848AD" w:rsidR="00612053" w:rsidRDefault="0061205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_Toc89855285 \h </w:instrText>
      </w:r>
      <w:r>
        <w:fldChar w:fldCharType="separate"/>
      </w:r>
      <w:r>
        <w:t>67</w:t>
      </w:r>
      <w:r>
        <w:fldChar w:fldCharType="end"/>
      </w:r>
    </w:p>
    <w:p w14:paraId="2A1D34A6" w14:textId="082A31CB" w:rsidR="00612053" w:rsidRDefault="0061205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_Toc89855286 \h </w:instrText>
      </w:r>
      <w:r>
        <w:fldChar w:fldCharType="separate"/>
      </w:r>
      <w:r>
        <w:t>69</w:t>
      </w:r>
      <w:r>
        <w:fldChar w:fldCharType="end"/>
      </w:r>
    </w:p>
    <w:p w14:paraId="3D79833F" w14:textId="0A68ED30" w:rsidR="00612053" w:rsidRDefault="0061205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_Toc89855287 \h </w:instrText>
      </w:r>
      <w:r>
        <w:fldChar w:fldCharType="separate"/>
      </w:r>
      <w:r>
        <w:t>86</w:t>
      </w:r>
      <w:r>
        <w:fldChar w:fldCharType="end"/>
      </w:r>
    </w:p>
    <w:p w14:paraId="79ACD18A" w14:textId="67DF577A" w:rsidR="00612053" w:rsidRDefault="00612053">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_Toc89855288 \h </w:instrText>
      </w:r>
      <w:r>
        <w:fldChar w:fldCharType="separate"/>
      </w:r>
      <w:r>
        <w:t>95</w:t>
      </w:r>
      <w:r>
        <w:fldChar w:fldCharType="end"/>
      </w:r>
    </w:p>
    <w:p w14:paraId="75EF8A2C" w14:textId="2B3106D8" w:rsidR="00612053" w:rsidRDefault="0061205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_Toc89855289 \h </w:instrText>
      </w:r>
      <w:r>
        <w:fldChar w:fldCharType="separate"/>
      </w:r>
      <w:r>
        <w:t>98</w:t>
      </w:r>
      <w:r>
        <w:fldChar w:fldCharType="end"/>
      </w:r>
    </w:p>
    <w:p w14:paraId="0194C1AF" w14:textId="27986718" w:rsidR="00612053" w:rsidRDefault="0061205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_Toc89855290 \h </w:instrText>
      </w:r>
      <w:r>
        <w:fldChar w:fldCharType="separate"/>
      </w:r>
      <w:r>
        <w:t>98</w:t>
      </w:r>
      <w:r>
        <w:fldChar w:fldCharType="end"/>
      </w:r>
    </w:p>
    <w:p w14:paraId="42D70840" w14:textId="2C823007" w:rsidR="00612053" w:rsidRDefault="0061205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_Toc89855291 \h </w:instrText>
      </w:r>
      <w:r>
        <w:fldChar w:fldCharType="separate"/>
      </w:r>
      <w:r>
        <w:t>98</w:t>
      </w:r>
      <w:r>
        <w:fldChar w:fldCharType="end"/>
      </w:r>
    </w:p>
    <w:p w14:paraId="4E646980" w14:textId="75EC4336" w:rsidR="00612053" w:rsidRDefault="0061205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_Toc89855292 \h </w:instrText>
      </w:r>
      <w:r>
        <w:fldChar w:fldCharType="separate"/>
      </w:r>
      <w:r>
        <w:t>98</w:t>
      </w:r>
      <w:r>
        <w:fldChar w:fldCharType="end"/>
      </w:r>
    </w:p>
    <w:p w14:paraId="7D30282A" w14:textId="6E254378" w:rsidR="00612053" w:rsidRDefault="00612053">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_Toc89855293 \h </w:instrText>
      </w:r>
      <w:r>
        <w:fldChar w:fldCharType="separate"/>
      </w:r>
      <w:r>
        <w:t>98</w:t>
      </w:r>
      <w:r>
        <w:fldChar w:fldCharType="end"/>
      </w:r>
    </w:p>
    <w:p w14:paraId="3B81DD34" w14:textId="3B7857CF" w:rsidR="00612053" w:rsidRDefault="00612053">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_Toc89855294 \h </w:instrText>
      </w:r>
      <w:r>
        <w:fldChar w:fldCharType="separate"/>
      </w:r>
      <w:r>
        <w:t>98</w:t>
      </w:r>
      <w:r>
        <w:fldChar w:fldCharType="end"/>
      </w:r>
    </w:p>
    <w:p w14:paraId="000FD6CE" w14:textId="42EB8439" w:rsidR="00612053" w:rsidRDefault="00612053">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_Toc89855295 \h </w:instrText>
      </w:r>
      <w:r>
        <w:fldChar w:fldCharType="separate"/>
      </w:r>
      <w:r>
        <w:t>99</w:t>
      </w:r>
      <w:r>
        <w:fldChar w:fldCharType="end"/>
      </w:r>
    </w:p>
    <w:p w14:paraId="7AB0582D" w14:textId="097F5527" w:rsidR="00612053" w:rsidRDefault="00612053">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_Toc89855296 \h </w:instrText>
      </w:r>
      <w:r>
        <w:fldChar w:fldCharType="separate"/>
      </w:r>
      <w:r>
        <w:t>99</w:t>
      </w:r>
      <w:r>
        <w:fldChar w:fldCharType="end"/>
      </w:r>
    </w:p>
    <w:p w14:paraId="5A33B128" w14:textId="00807E2B" w:rsidR="00612053" w:rsidRDefault="00612053">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_Toc89855297 \h </w:instrText>
      </w:r>
      <w:r>
        <w:fldChar w:fldCharType="separate"/>
      </w:r>
      <w:r>
        <w:t>99</w:t>
      </w:r>
      <w:r>
        <w:fldChar w:fldCharType="end"/>
      </w:r>
    </w:p>
    <w:p w14:paraId="0C2027EC" w14:textId="7686AC1B" w:rsidR="00612053" w:rsidRDefault="00612053">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_Toc89855298 \h </w:instrText>
      </w:r>
      <w:r>
        <w:fldChar w:fldCharType="separate"/>
      </w:r>
      <w:r>
        <w:t>99</w:t>
      </w:r>
      <w:r>
        <w:fldChar w:fldCharType="end"/>
      </w:r>
    </w:p>
    <w:p w14:paraId="48A83AC9" w14:textId="3DAA1753" w:rsidR="00612053" w:rsidRDefault="00612053">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_Toc89855299 \h </w:instrText>
      </w:r>
      <w:r>
        <w:fldChar w:fldCharType="separate"/>
      </w:r>
      <w:r>
        <w:t>99</w:t>
      </w:r>
      <w:r>
        <w:fldChar w:fldCharType="end"/>
      </w:r>
    </w:p>
    <w:p w14:paraId="78E417BE" w14:textId="37748015" w:rsidR="00612053" w:rsidRDefault="0061205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_Toc89855300 \h </w:instrText>
      </w:r>
      <w:r>
        <w:fldChar w:fldCharType="separate"/>
      </w:r>
      <w:r>
        <w:t>99</w:t>
      </w:r>
      <w:r>
        <w:fldChar w:fldCharType="end"/>
      </w:r>
    </w:p>
    <w:p w14:paraId="616FD559" w14:textId="57B74DF1" w:rsidR="00612053" w:rsidRDefault="00612053">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_Toc89855301 \h </w:instrText>
      </w:r>
      <w:r>
        <w:fldChar w:fldCharType="separate"/>
      </w:r>
      <w:r>
        <w:t>99</w:t>
      </w:r>
      <w:r>
        <w:fldChar w:fldCharType="end"/>
      </w:r>
    </w:p>
    <w:p w14:paraId="1A58A4F4" w14:textId="23AABDA4" w:rsidR="00612053" w:rsidRDefault="00612053">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_Toc89855302 \h </w:instrText>
      </w:r>
      <w:r>
        <w:fldChar w:fldCharType="separate"/>
      </w:r>
      <w:r>
        <w:t>100</w:t>
      </w:r>
      <w:r>
        <w:fldChar w:fldCharType="end"/>
      </w:r>
    </w:p>
    <w:p w14:paraId="55BCF483" w14:textId="10312017" w:rsidR="00612053" w:rsidRDefault="00612053">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_Toc89855303 \h </w:instrText>
      </w:r>
      <w:r>
        <w:fldChar w:fldCharType="separate"/>
      </w:r>
      <w:r>
        <w:t>100</w:t>
      </w:r>
      <w:r>
        <w:fldChar w:fldCharType="end"/>
      </w:r>
    </w:p>
    <w:p w14:paraId="4CFD378E" w14:textId="355DB015" w:rsidR="00612053" w:rsidRDefault="00612053">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_Toc89855304 \h </w:instrText>
      </w:r>
      <w:r>
        <w:fldChar w:fldCharType="separate"/>
      </w:r>
      <w:r>
        <w:t>100</w:t>
      </w:r>
      <w:r>
        <w:fldChar w:fldCharType="end"/>
      </w:r>
    </w:p>
    <w:p w14:paraId="294926FE" w14:textId="1A78D2E2" w:rsidR="00612053" w:rsidRDefault="00612053">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_Toc89855305 \h </w:instrText>
      </w:r>
      <w:r>
        <w:fldChar w:fldCharType="separate"/>
      </w:r>
      <w:r>
        <w:t>100</w:t>
      </w:r>
      <w:r>
        <w:fldChar w:fldCharType="end"/>
      </w:r>
    </w:p>
    <w:p w14:paraId="7669A108" w14:textId="419FBF05" w:rsidR="00612053" w:rsidRDefault="0061205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_Toc89855306 \h </w:instrText>
      </w:r>
      <w:r>
        <w:fldChar w:fldCharType="separate"/>
      </w:r>
      <w:r>
        <w:t>100</w:t>
      </w:r>
      <w:r>
        <w:fldChar w:fldCharType="end"/>
      </w:r>
    </w:p>
    <w:p w14:paraId="4D53AA0A" w14:textId="39B6B26D" w:rsidR="00612053" w:rsidRDefault="00612053">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_Toc89855307 \h </w:instrText>
      </w:r>
      <w:r>
        <w:fldChar w:fldCharType="separate"/>
      </w:r>
      <w:r>
        <w:t>100</w:t>
      </w:r>
      <w:r>
        <w:fldChar w:fldCharType="end"/>
      </w:r>
    </w:p>
    <w:p w14:paraId="1DAF1E79" w14:textId="3E7498BF" w:rsidR="00612053" w:rsidRDefault="00612053">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_Toc89855308 \h </w:instrText>
      </w:r>
      <w:r>
        <w:fldChar w:fldCharType="separate"/>
      </w:r>
      <w:r>
        <w:t>100</w:t>
      </w:r>
      <w:r>
        <w:fldChar w:fldCharType="end"/>
      </w:r>
    </w:p>
    <w:p w14:paraId="6230BD74" w14:textId="59DC5F0C" w:rsidR="00612053" w:rsidRDefault="00612053">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_Toc89855309 \h </w:instrText>
      </w:r>
      <w:r>
        <w:fldChar w:fldCharType="separate"/>
      </w:r>
      <w:r>
        <w:t>100</w:t>
      </w:r>
      <w:r>
        <w:fldChar w:fldCharType="end"/>
      </w:r>
    </w:p>
    <w:p w14:paraId="02E0FF82" w14:textId="72F74013" w:rsidR="00612053" w:rsidRDefault="00612053">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_Toc89855310 \h </w:instrText>
      </w:r>
      <w:r>
        <w:fldChar w:fldCharType="separate"/>
      </w:r>
      <w:r>
        <w:t>100</w:t>
      </w:r>
      <w:r>
        <w:fldChar w:fldCharType="end"/>
      </w:r>
    </w:p>
    <w:p w14:paraId="0CB6D514" w14:textId="51E28C8D" w:rsidR="00612053" w:rsidRDefault="00612053">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_Toc89855311 \h </w:instrText>
      </w:r>
      <w:r>
        <w:fldChar w:fldCharType="separate"/>
      </w:r>
      <w:r>
        <w:t>100</w:t>
      </w:r>
      <w:r>
        <w:fldChar w:fldCharType="end"/>
      </w:r>
    </w:p>
    <w:p w14:paraId="5D19123E" w14:textId="065DA11B" w:rsidR="00612053" w:rsidRDefault="00612053">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_Toc89855312 \h </w:instrText>
      </w:r>
      <w:r>
        <w:fldChar w:fldCharType="separate"/>
      </w:r>
      <w:r>
        <w:t>101</w:t>
      </w:r>
      <w:r>
        <w:fldChar w:fldCharType="end"/>
      </w:r>
    </w:p>
    <w:p w14:paraId="25DDCB47" w14:textId="25CE256E" w:rsidR="00612053" w:rsidRDefault="00612053">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_Toc89855313 \h </w:instrText>
      </w:r>
      <w:r>
        <w:fldChar w:fldCharType="separate"/>
      </w:r>
      <w:r>
        <w:t>101</w:t>
      </w:r>
      <w:r>
        <w:fldChar w:fldCharType="end"/>
      </w:r>
    </w:p>
    <w:p w14:paraId="48CC2986" w14:textId="3045EF18" w:rsidR="00612053" w:rsidRDefault="00612053">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_Toc89855314 \h </w:instrText>
      </w:r>
      <w:r>
        <w:fldChar w:fldCharType="separate"/>
      </w:r>
      <w:r>
        <w:t>101</w:t>
      </w:r>
      <w:r>
        <w:fldChar w:fldCharType="end"/>
      </w:r>
    </w:p>
    <w:p w14:paraId="5B61E580" w14:textId="1305A264" w:rsidR="00612053" w:rsidRDefault="00612053">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_Toc89855315 \h </w:instrText>
      </w:r>
      <w:r>
        <w:fldChar w:fldCharType="separate"/>
      </w:r>
      <w:r>
        <w:t>101</w:t>
      </w:r>
      <w:r>
        <w:fldChar w:fldCharType="end"/>
      </w:r>
    </w:p>
    <w:p w14:paraId="55AE47F3" w14:textId="5AB932BC" w:rsidR="00612053" w:rsidRDefault="00612053">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_Toc89855316 \h </w:instrText>
      </w:r>
      <w:r>
        <w:fldChar w:fldCharType="separate"/>
      </w:r>
      <w:r>
        <w:t>101</w:t>
      </w:r>
      <w:r>
        <w:fldChar w:fldCharType="end"/>
      </w:r>
    </w:p>
    <w:p w14:paraId="1A0B1710" w14:textId="405A73F1" w:rsidR="00612053" w:rsidRDefault="00612053">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_Toc89855317 \h </w:instrText>
      </w:r>
      <w:r>
        <w:fldChar w:fldCharType="separate"/>
      </w:r>
      <w:r>
        <w:t>101</w:t>
      </w:r>
      <w:r>
        <w:fldChar w:fldCharType="end"/>
      </w:r>
    </w:p>
    <w:p w14:paraId="368075DD" w14:textId="13CC873E" w:rsidR="00612053" w:rsidRDefault="0061205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_Toc89855318 \h </w:instrText>
      </w:r>
      <w:r>
        <w:fldChar w:fldCharType="separate"/>
      </w:r>
      <w:r>
        <w:t>101</w:t>
      </w:r>
      <w:r>
        <w:fldChar w:fldCharType="end"/>
      </w:r>
    </w:p>
    <w:p w14:paraId="793669D6" w14:textId="00EB0A0E" w:rsidR="00612053" w:rsidRDefault="00612053">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_Toc89855319 \h </w:instrText>
      </w:r>
      <w:r>
        <w:fldChar w:fldCharType="separate"/>
      </w:r>
      <w:r>
        <w:t>101</w:t>
      </w:r>
      <w:r>
        <w:fldChar w:fldCharType="end"/>
      </w:r>
    </w:p>
    <w:p w14:paraId="37872CAE" w14:textId="1405EF39" w:rsidR="00612053" w:rsidRDefault="00612053">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_Toc89855320 \h </w:instrText>
      </w:r>
      <w:r>
        <w:fldChar w:fldCharType="separate"/>
      </w:r>
      <w:r>
        <w:t>101</w:t>
      </w:r>
      <w:r>
        <w:fldChar w:fldCharType="end"/>
      </w:r>
    </w:p>
    <w:p w14:paraId="57C9E574" w14:textId="76F7AD7E" w:rsidR="00612053" w:rsidRDefault="00612053">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_Toc89855321 \h </w:instrText>
      </w:r>
      <w:r>
        <w:fldChar w:fldCharType="separate"/>
      </w:r>
      <w:r>
        <w:t>101</w:t>
      </w:r>
      <w:r>
        <w:fldChar w:fldCharType="end"/>
      </w:r>
    </w:p>
    <w:p w14:paraId="77746F99" w14:textId="10D83E71" w:rsidR="00612053" w:rsidRDefault="00612053">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_Toc89855322 \h </w:instrText>
      </w:r>
      <w:r>
        <w:fldChar w:fldCharType="separate"/>
      </w:r>
      <w:r>
        <w:t>101</w:t>
      </w:r>
      <w:r>
        <w:fldChar w:fldCharType="end"/>
      </w:r>
    </w:p>
    <w:p w14:paraId="48EA4654" w14:textId="54EE6498" w:rsidR="00612053" w:rsidRDefault="00612053">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_Toc89855323 \h </w:instrText>
      </w:r>
      <w:r>
        <w:fldChar w:fldCharType="separate"/>
      </w:r>
      <w:r>
        <w:t>102</w:t>
      </w:r>
      <w:r>
        <w:fldChar w:fldCharType="end"/>
      </w:r>
    </w:p>
    <w:p w14:paraId="5E98E732" w14:textId="24CA5318" w:rsidR="00612053" w:rsidRDefault="00612053">
      <w:pPr>
        <w:pStyle w:val="TOC3"/>
        <w:rPr>
          <w:rFonts w:asciiTheme="minorHAnsi" w:eastAsiaTheme="minorEastAsia" w:hAnsiTheme="minorHAnsi" w:cstheme="minorBidi"/>
          <w:sz w:val="22"/>
          <w:szCs w:val="22"/>
        </w:rPr>
      </w:pPr>
      <w:r w:rsidRPr="00E77F31">
        <w:rPr>
          <w:rFonts w:eastAsia="SimSun"/>
          <w:lang w:eastAsia="zh-CN"/>
        </w:rPr>
        <w:t>6.2.5</w:t>
      </w:r>
      <w:r>
        <w:rPr>
          <w:rFonts w:asciiTheme="minorHAnsi" w:eastAsiaTheme="minorEastAsia" w:hAnsiTheme="minorHAnsi" w:cstheme="minorBidi"/>
          <w:sz w:val="22"/>
          <w:szCs w:val="22"/>
        </w:rPr>
        <w:tab/>
      </w:r>
      <w:r w:rsidRPr="00E77F31">
        <w:rPr>
          <w:rFonts w:eastAsia="SimSun"/>
          <w:lang w:eastAsia="zh-CN"/>
        </w:rPr>
        <w:t>NB-IoT DL NRS power</w:t>
      </w:r>
      <w:r>
        <w:tab/>
      </w:r>
      <w:r>
        <w:fldChar w:fldCharType="begin"/>
      </w:r>
      <w:r>
        <w:instrText xml:space="preserve"> PAGEREF _Toc89855324 \h </w:instrText>
      </w:r>
      <w:r>
        <w:fldChar w:fldCharType="separate"/>
      </w:r>
      <w:r>
        <w:t>102</w:t>
      </w:r>
      <w:r>
        <w:fldChar w:fldCharType="end"/>
      </w:r>
    </w:p>
    <w:p w14:paraId="2AEA4B79" w14:textId="70E1404A" w:rsidR="00612053" w:rsidRDefault="00612053">
      <w:pPr>
        <w:pStyle w:val="TOC4"/>
        <w:rPr>
          <w:rFonts w:asciiTheme="minorHAnsi" w:eastAsiaTheme="minorEastAsia" w:hAnsiTheme="minorHAnsi" w:cstheme="minorBidi"/>
          <w:sz w:val="22"/>
          <w:szCs w:val="22"/>
        </w:rPr>
      </w:pPr>
      <w:r w:rsidRPr="00E77F31">
        <w:rPr>
          <w:rFonts w:eastAsia="SimSun"/>
          <w:lang w:eastAsia="zh-CN"/>
        </w:rPr>
        <w:t>6.2.5.1</w:t>
      </w:r>
      <w:r>
        <w:rPr>
          <w:rFonts w:asciiTheme="minorHAnsi" w:eastAsiaTheme="minorEastAsia" w:hAnsiTheme="minorHAnsi" w:cstheme="minorBidi"/>
          <w:sz w:val="22"/>
          <w:szCs w:val="22"/>
        </w:rPr>
        <w:tab/>
      </w:r>
      <w:r w:rsidRPr="00E77F31">
        <w:rPr>
          <w:rFonts w:eastAsia="SimSun"/>
          <w:lang w:eastAsia="zh-CN"/>
        </w:rPr>
        <w:t>Definition and applicability</w:t>
      </w:r>
      <w:r>
        <w:tab/>
      </w:r>
      <w:r>
        <w:fldChar w:fldCharType="begin"/>
      </w:r>
      <w:r>
        <w:instrText xml:space="preserve"> PAGEREF _Toc89855325 \h </w:instrText>
      </w:r>
      <w:r>
        <w:fldChar w:fldCharType="separate"/>
      </w:r>
      <w:r>
        <w:t>102</w:t>
      </w:r>
      <w:r>
        <w:fldChar w:fldCharType="end"/>
      </w:r>
    </w:p>
    <w:p w14:paraId="795E206B" w14:textId="1A91A7D0" w:rsidR="00612053" w:rsidRDefault="00612053">
      <w:pPr>
        <w:pStyle w:val="TOC4"/>
        <w:rPr>
          <w:rFonts w:asciiTheme="minorHAnsi" w:eastAsiaTheme="minorEastAsia" w:hAnsiTheme="minorHAnsi" w:cstheme="minorBidi"/>
          <w:sz w:val="22"/>
          <w:szCs w:val="22"/>
        </w:rPr>
      </w:pPr>
      <w:r w:rsidRPr="00E77F31">
        <w:rPr>
          <w:rFonts w:eastAsia="SimSun"/>
          <w:lang w:eastAsia="zh-CN"/>
        </w:rPr>
        <w:t>6.2.5.2</w:t>
      </w:r>
      <w:r>
        <w:rPr>
          <w:rFonts w:asciiTheme="minorHAnsi" w:eastAsiaTheme="minorEastAsia" w:hAnsiTheme="minorHAnsi" w:cstheme="minorBidi"/>
          <w:sz w:val="22"/>
          <w:szCs w:val="22"/>
        </w:rPr>
        <w:tab/>
      </w:r>
      <w:r w:rsidRPr="00E77F31">
        <w:rPr>
          <w:rFonts w:eastAsia="SimSun"/>
          <w:lang w:eastAsia="zh-CN"/>
        </w:rPr>
        <w:t>Minimum requirement</w:t>
      </w:r>
      <w:r>
        <w:tab/>
      </w:r>
      <w:r>
        <w:fldChar w:fldCharType="begin"/>
      </w:r>
      <w:r>
        <w:instrText xml:space="preserve"> PAGEREF _Toc89855326 \h </w:instrText>
      </w:r>
      <w:r>
        <w:fldChar w:fldCharType="separate"/>
      </w:r>
      <w:r>
        <w:t>102</w:t>
      </w:r>
      <w:r>
        <w:fldChar w:fldCharType="end"/>
      </w:r>
    </w:p>
    <w:p w14:paraId="2B0EA34E" w14:textId="5C09300D" w:rsidR="00612053" w:rsidRDefault="00612053">
      <w:pPr>
        <w:pStyle w:val="TOC4"/>
        <w:rPr>
          <w:rFonts w:asciiTheme="minorHAnsi" w:eastAsiaTheme="minorEastAsia" w:hAnsiTheme="minorHAnsi" w:cstheme="minorBidi"/>
          <w:sz w:val="22"/>
          <w:szCs w:val="22"/>
        </w:rPr>
      </w:pPr>
      <w:r w:rsidRPr="00E77F31">
        <w:rPr>
          <w:rFonts w:eastAsia="SimSun"/>
          <w:lang w:eastAsia="zh-CN"/>
        </w:rPr>
        <w:t>6.2.5.3</w:t>
      </w:r>
      <w:r>
        <w:rPr>
          <w:rFonts w:asciiTheme="minorHAnsi" w:eastAsiaTheme="minorEastAsia" w:hAnsiTheme="minorHAnsi" w:cstheme="minorBidi"/>
          <w:sz w:val="22"/>
          <w:szCs w:val="22"/>
        </w:rPr>
        <w:tab/>
      </w:r>
      <w:r w:rsidRPr="00E77F31">
        <w:rPr>
          <w:rFonts w:eastAsia="SimSun"/>
          <w:lang w:eastAsia="zh-CN"/>
        </w:rPr>
        <w:t>Test purpose</w:t>
      </w:r>
      <w:r>
        <w:tab/>
      </w:r>
      <w:r>
        <w:fldChar w:fldCharType="begin"/>
      </w:r>
      <w:r>
        <w:instrText xml:space="preserve"> PAGEREF _Toc89855327 \h </w:instrText>
      </w:r>
      <w:r>
        <w:fldChar w:fldCharType="separate"/>
      </w:r>
      <w:r>
        <w:t>102</w:t>
      </w:r>
      <w:r>
        <w:fldChar w:fldCharType="end"/>
      </w:r>
    </w:p>
    <w:p w14:paraId="6B9BB9AE" w14:textId="3559BB5A" w:rsidR="00612053" w:rsidRDefault="00612053">
      <w:pPr>
        <w:pStyle w:val="TOC4"/>
        <w:rPr>
          <w:rFonts w:asciiTheme="minorHAnsi" w:eastAsiaTheme="minorEastAsia" w:hAnsiTheme="minorHAnsi" w:cstheme="minorBidi"/>
          <w:sz w:val="22"/>
          <w:szCs w:val="22"/>
        </w:rPr>
      </w:pPr>
      <w:r w:rsidRPr="00E77F31">
        <w:rPr>
          <w:rFonts w:eastAsia="SimSun"/>
          <w:lang w:eastAsia="zh-CN"/>
        </w:rPr>
        <w:t>6.2.5.4</w:t>
      </w:r>
      <w:r>
        <w:rPr>
          <w:rFonts w:asciiTheme="minorHAnsi" w:eastAsiaTheme="minorEastAsia" w:hAnsiTheme="minorHAnsi" w:cstheme="minorBidi"/>
          <w:sz w:val="22"/>
          <w:szCs w:val="22"/>
        </w:rPr>
        <w:tab/>
      </w:r>
      <w:r w:rsidRPr="00E77F31">
        <w:rPr>
          <w:rFonts w:eastAsia="SimSun"/>
          <w:lang w:eastAsia="zh-CN"/>
        </w:rPr>
        <w:t>Method of test</w:t>
      </w:r>
      <w:r>
        <w:tab/>
      </w:r>
      <w:r>
        <w:fldChar w:fldCharType="begin"/>
      </w:r>
      <w:r>
        <w:instrText xml:space="preserve"> PAGEREF _Toc89855328 \h </w:instrText>
      </w:r>
      <w:r>
        <w:fldChar w:fldCharType="separate"/>
      </w:r>
      <w:r>
        <w:t>102</w:t>
      </w:r>
      <w:r>
        <w:fldChar w:fldCharType="end"/>
      </w:r>
    </w:p>
    <w:p w14:paraId="502F39F4" w14:textId="483D9E4D" w:rsidR="00612053" w:rsidRDefault="00612053">
      <w:pPr>
        <w:pStyle w:val="TOC4"/>
        <w:rPr>
          <w:rFonts w:asciiTheme="minorHAnsi" w:eastAsiaTheme="minorEastAsia" w:hAnsiTheme="minorHAnsi" w:cstheme="minorBidi"/>
          <w:sz w:val="22"/>
          <w:szCs w:val="22"/>
        </w:rPr>
      </w:pPr>
      <w:r w:rsidRPr="00E77F31">
        <w:rPr>
          <w:rFonts w:eastAsia="SimSun"/>
          <w:lang w:eastAsia="zh-CN"/>
        </w:rPr>
        <w:t>6.2.5.5</w:t>
      </w:r>
      <w:r>
        <w:rPr>
          <w:rFonts w:asciiTheme="minorHAnsi" w:eastAsiaTheme="minorEastAsia" w:hAnsiTheme="minorHAnsi" w:cstheme="minorBidi"/>
          <w:sz w:val="22"/>
          <w:szCs w:val="22"/>
        </w:rPr>
        <w:tab/>
      </w:r>
      <w:r w:rsidRPr="00E77F31">
        <w:rPr>
          <w:rFonts w:eastAsia="SimSun"/>
          <w:lang w:eastAsia="zh-CN"/>
        </w:rPr>
        <w:t>Test requirements</w:t>
      </w:r>
      <w:r>
        <w:tab/>
      </w:r>
      <w:r>
        <w:fldChar w:fldCharType="begin"/>
      </w:r>
      <w:r>
        <w:instrText xml:space="preserve"> PAGEREF _Toc89855329 \h </w:instrText>
      </w:r>
      <w:r>
        <w:fldChar w:fldCharType="separate"/>
      </w:r>
      <w:r>
        <w:t>102</w:t>
      </w:r>
      <w:r>
        <w:fldChar w:fldCharType="end"/>
      </w:r>
    </w:p>
    <w:p w14:paraId="3ECF154A" w14:textId="6A3E1EC4" w:rsidR="00612053" w:rsidRDefault="0061205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_Toc89855330 \h </w:instrText>
      </w:r>
      <w:r>
        <w:fldChar w:fldCharType="separate"/>
      </w:r>
      <w:r>
        <w:t>102</w:t>
      </w:r>
      <w:r>
        <w:fldChar w:fldCharType="end"/>
      </w:r>
    </w:p>
    <w:p w14:paraId="297094F2" w14:textId="40FF8106" w:rsidR="00612053" w:rsidRDefault="0061205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_Toc89855331 \h </w:instrText>
      </w:r>
      <w:r>
        <w:fldChar w:fldCharType="separate"/>
      </w:r>
      <w:r>
        <w:t>102</w:t>
      </w:r>
      <w:r>
        <w:fldChar w:fldCharType="end"/>
      </w:r>
    </w:p>
    <w:p w14:paraId="5F0ED251" w14:textId="62077692" w:rsidR="00612053" w:rsidRDefault="0061205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_Toc89855332 \h </w:instrText>
      </w:r>
      <w:r>
        <w:fldChar w:fldCharType="separate"/>
      </w:r>
      <w:r>
        <w:t>102</w:t>
      </w:r>
      <w:r>
        <w:fldChar w:fldCharType="end"/>
      </w:r>
    </w:p>
    <w:p w14:paraId="56A7556D" w14:textId="6BCD9C65" w:rsidR="00612053" w:rsidRDefault="00612053">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_Toc89855333 \h </w:instrText>
      </w:r>
      <w:r>
        <w:fldChar w:fldCharType="separate"/>
      </w:r>
      <w:r>
        <w:t>102</w:t>
      </w:r>
      <w:r>
        <w:fldChar w:fldCharType="end"/>
      </w:r>
    </w:p>
    <w:p w14:paraId="6C8514EE" w14:textId="78A29BCA" w:rsidR="00612053" w:rsidRDefault="00612053">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_Toc89855334 \h </w:instrText>
      </w:r>
      <w:r>
        <w:fldChar w:fldCharType="separate"/>
      </w:r>
      <w:r>
        <w:t>103</w:t>
      </w:r>
      <w:r>
        <w:fldChar w:fldCharType="end"/>
      </w:r>
    </w:p>
    <w:p w14:paraId="4880E299" w14:textId="54F5F082" w:rsidR="00612053" w:rsidRDefault="00612053">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_Toc89855335 \h </w:instrText>
      </w:r>
      <w:r>
        <w:fldChar w:fldCharType="separate"/>
      </w:r>
      <w:r>
        <w:t>103</w:t>
      </w:r>
      <w:r>
        <w:fldChar w:fldCharType="end"/>
      </w:r>
    </w:p>
    <w:p w14:paraId="1381F667" w14:textId="3AA89B31" w:rsidR="00612053" w:rsidRDefault="00612053">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_Toc89855336 \h </w:instrText>
      </w:r>
      <w:r>
        <w:fldChar w:fldCharType="separate"/>
      </w:r>
      <w:r>
        <w:t>103</w:t>
      </w:r>
      <w:r>
        <w:fldChar w:fldCharType="end"/>
      </w:r>
    </w:p>
    <w:p w14:paraId="7BD699B1" w14:textId="2CB5A784" w:rsidR="00612053" w:rsidRDefault="00612053">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_Toc89855337 \h </w:instrText>
      </w:r>
      <w:r>
        <w:fldChar w:fldCharType="separate"/>
      </w:r>
      <w:r>
        <w:t>103</w:t>
      </w:r>
      <w:r>
        <w:fldChar w:fldCharType="end"/>
      </w:r>
    </w:p>
    <w:p w14:paraId="72D3180E" w14:textId="1DA36705" w:rsidR="00612053" w:rsidRDefault="0061205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_Toc89855338 \h </w:instrText>
      </w:r>
      <w:r>
        <w:fldChar w:fldCharType="separate"/>
      </w:r>
      <w:r>
        <w:t>103</w:t>
      </w:r>
      <w:r>
        <w:fldChar w:fldCharType="end"/>
      </w:r>
    </w:p>
    <w:p w14:paraId="274EBB90" w14:textId="654C1E8E" w:rsidR="00612053" w:rsidRDefault="0061205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_Toc89855339 \h </w:instrText>
      </w:r>
      <w:r>
        <w:fldChar w:fldCharType="separate"/>
      </w:r>
      <w:r>
        <w:t>104</w:t>
      </w:r>
      <w:r>
        <w:fldChar w:fldCharType="end"/>
      </w:r>
    </w:p>
    <w:p w14:paraId="127E3B23" w14:textId="074AB654" w:rsidR="00612053" w:rsidRDefault="0061205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_Toc89855340 \h </w:instrText>
      </w:r>
      <w:r>
        <w:fldChar w:fldCharType="separate"/>
      </w:r>
      <w:r>
        <w:t>104</w:t>
      </w:r>
      <w:r>
        <w:fldChar w:fldCharType="end"/>
      </w:r>
    </w:p>
    <w:p w14:paraId="0FAF6D8F" w14:textId="5BDE578E" w:rsidR="00612053" w:rsidRDefault="00612053">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_Toc89855341 \h </w:instrText>
      </w:r>
      <w:r>
        <w:fldChar w:fldCharType="separate"/>
      </w:r>
      <w:r>
        <w:t>104</w:t>
      </w:r>
      <w:r>
        <w:fldChar w:fldCharType="end"/>
      </w:r>
    </w:p>
    <w:p w14:paraId="580AB122" w14:textId="4D4FF1BB" w:rsidR="00612053" w:rsidRDefault="00612053">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_Toc89855342 \h </w:instrText>
      </w:r>
      <w:r>
        <w:fldChar w:fldCharType="separate"/>
      </w:r>
      <w:r>
        <w:t>104</w:t>
      </w:r>
      <w:r>
        <w:fldChar w:fldCharType="end"/>
      </w:r>
    </w:p>
    <w:p w14:paraId="2D3A494F" w14:textId="11542823" w:rsidR="00612053" w:rsidRDefault="00612053">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_Toc89855343 \h </w:instrText>
      </w:r>
      <w:r>
        <w:fldChar w:fldCharType="separate"/>
      </w:r>
      <w:r>
        <w:t>104</w:t>
      </w:r>
      <w:r>
        <w:fldChar w:fldCharType="end"/>
      </w:r>
    </w:p>
    <w:p w14:paraId="301B1B04" w14:textId="50B0AA4B" w:rsidR="00612053" w:rsidRDefault="00612053">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_Toc89855344 \h </w:instrText>
      </w:r>
      <w:r>
        <w:fldChar w:fldCharType="separate"/>
      </w:r>
      <w:r>
        <w:t>104</w:t>
      </w:r>
      <w:r>
        <w:fldChar w:fldCharType="end"/>
      </w:r>
    </w:p>
    <w:p w14:paraId="1AE82E97" w14:textId="3ABC8FC9" w:rsidR="00612053" w:rsidRDefault="00612053">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_Toc89855345 \h </w:instrText>
      </w:r>
      <w:r>
        <w:fldChar w:fldCharType="separate"/>
      </w:r>
      <w:r>
        <w:t>105</w:t>
      </w:r>
      <w:r>
        <w:fldChar w:fldCharType="end"/>
      </w:r>
    </w:p>
    <w:p w14:paraId="58500AEE" w14:textId="506370C3" w:rsidR="00612053" w:rsidRDefault="0061205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_Toc89855346 \h </w:instrText>
      </w:r>
      <w:r>
        <w:fldChar w:fldCharType="separate"/>
      </w:r>
      <w:r>
        <w:t>105</w:t>
      </w:r>
      <w:r>
        <w:fldChar w:fldCharType="end"/>
      </w:r>
    </w:p>
    <w:p w14:paraId="11C02F85" w14:textId="10D9F13C" w:rsidR="00612053" w:rsidRDefault="0061205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_Toc89855347 \h </w:instrText>
      </w:r>
      <w:r>
        <w:fldChar w:fldCharType="separate"/>
      </w:r>
      <w:r>
        <w:t>105</w:t>
      </w:r>
      <w:r>
        <w:fldChar w:fldCharType="end"/>
      </w:r>
    </w:p>
    <w:p w14:paraId="14EBB9BE" w14:textId="58B69D77" w:rsidR="00612053" w:rsidRDefault="00612053">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_Toc89855348 \h </w:instrText>
      </w:r>
      <w:r>
        <w:fldChar w:fldCharType="separate"/>
      </w:r>
      <w:r>
        <w:t>105</w:t>
      </w:r>
      <w:r>
        <w:fldChar w:fldCharType="end"/>
      </w:r>
    </w:p>
    <w:p w14:paraId="324158E2" w14:textId="1368EC2B" w:rsidR="00612053" w:rsidRDefault="00612053">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_Toc89855349 \h </w:instrText>
      </w:r>
      <w:r>
        <w:fldChar w:fldCharType="separate"/>
      </w:r>
      <w:r>
        <w:t>105</w:t>
      </w:r>
      <w:r>
        <w:fldChar w:fldCharType="end"/>
      </w:r>
    </w:p>
    <w:p w14:paraId="0FFBAC0C" w14:textId="1C5E1CB0" w:rsidR="00612053" w:rsidRDefault="00612053">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r>
      <w:r>
        <w:instrText xml:space="preserve"> PAGEREF _Toc89855350 \h </w:instrText>
      </w:r>
      <w:r>
        <w:fldChar w:fldCharType="separate"/>
      </w:r>
      <w:r>
        <w:t>105</w:t>
      </w:r>
      <w:r>
        <w:fldChar w:fldCharType="end"/>
      </w:r>
    </w:p>
    <w:p w14:paraId="450408F3" w14:textId="1A8EC2ED" w:rsidR="00612053" w:rsidRDefault="00612053">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_Toc89855351 \h </w:instrText>
      </w:r>
      <w:r>
        <w:fldChar w:fldCharType="separate"/>
      </w:r>
      <w:r>
        <w:t>105</w:t>
      </w:r>
      <w:r>
        <w:fldChar w:fldCharType="end"/>
      </w:r>
    </w:p>
    <w:p w14:paraId="46D81BC8" w14:textId="134E0E35" w:rsidR="00612053" w:rsidRDefault="00612053">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_Toc89855352 \h </w:instrText>
      </w:r>
      <w:r>
        <w:fldChar w:fldCharType="separate"/>
      </w:r>
      <w:r>
        <w:t>105</w:t>
      </w:r>
      <w:r>
        <w:fldChar w:fldCharType="end"/>
      </w:r>
    </w:p>
    <w:p w14:paraId="6BAEA8C3" w14:textId="0AFB1933" w:rsidR="00612053" w:rsidRDefault="00612053">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_Toc89855353 \h </w:instrText>
      </w:r>
      <w:r>
        <w:fldChar w:fldCharType="separate"/>
      </w:r>
      <w:r>
        <w:t>105</w:t>
      </w:r>
      <w:r>
        <w:fldChar w:fldCharType="end"/>
      </w:r>
    </w:p>
    <w:p w14:paraId="268D2A44" w14:textId="1F8ECD0A" w:rsidR="00612053" w:rsidRDefault="00612053">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_Toc89855354 \h </w:instrText>
      </w:r>
      <w:r>
        <w:fldChar w:fldCharType="separate"/>
      </w:r>
      <w:r>
        <w:t>106</w:t>
      </w:r>
      <w:r>
        <w:fldChar w:fldCharType="end"/>
      </w:r>
    </w:p>
    <w:p w14:paraId="109B3C10" w14:textId="4EEBE0AF" w:rsidR="00612053" w:rsidRDefault="00612053">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_Toc89855355 \h </w:instrText>
      </w:r>
      <w:r>
        <w:fldChar w:fldCharType="separate"/>
      </w:r>
      <w:r>
        <w:t>106</w:t>
      </w:r>
      <w:r>
        <w:fldChar w:fldCharType="end"/>
      </w:r>
    </w:p>
    <w:p w14:paraId="2E5BDE9F" w14:textId="6698B533" w:rsidR="00612053" w:rsidRDefault="00612053">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_Toc89855356 \h </w:instrText>
      </w:r>
      <w:r>
        <w:fldChar w:fldCharType="separate"/>
      </w:r>
      <w:r>
        <w:t>106</w:t>
      </w:r>
      <w:r>
        <w:fldChar w:fldCharType="end"/>
      </w:r>
    </w:p>
    <w:p w14:paraId="15784511" w14:textId="0605AF69" w:rsidR="00612053" w:rsidRDefault="00612053">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_Toc89855357 \h </w:instrText>
      </w:r>
      <w:r>
        <w:fldChar w:fldCharType="separate"/>
      </w:r>
      <w:r>
        <w:t>106</w:t>
      </w:r>
      <w:r>
        <w:fldChar w:fldCharType="end"/>
      </w:r>
    </w:p>
    <w:p w14:paraId="41FE65B5" w14:textId="0AF36F94" w:rsidR="00612053" w:rsidRDefault="00612053">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_Toc89855358 \h </w:instrText>
      </w:r>
      <w:r>
        <w:fldChar w:fldCharType="separate"/>
      </w:r>
      <w:r>
        <w:t>106</w:t>
      </w:r>
      <w:r>
        <w:fldChar w:fldCharType="end"/>
      </w:r>
    </w:p>
    <w:p w14:paraId="5790A400" w14:textId="003E6ED0" w:rsidR="00612053" w:rsidRDefault="00612053">
      <w:pPr>
        <w:pStyle w:val="TOC5"/>
        <w:rPr>
          <w:rFonts w:asciiTheme="minorHAnsi" w:eastAsiaTheme="minorEastAsia" w:hAnsiTheme="minorHAnsi" w:cstheme="minorBidi"/>
          <w:sz w:val="22"/>
          <w:szCs w:val="22"/>
        </w:rPr>
      </w:pPr>
      <w:r w:rsidRPr="00E77F31">
        <w:rPr>
          <w:rFonts w:eastAsia="SimSun"/>
          <w:lang w:eastAsia="zh-CN"/>
        </w:rPr>
        <w:t>6.5.1.5.5</w:t>
      </w:r>
      <w:r>
        <w:rPr>
          <w:rFonts w:asciiTheme="minorHAnsi" w:eastAsiaTheme="minorEastAsia" w:hAnsiTheme="minorHAnsi" w:cstheme="minorBidi"/>
          <w:sz w:val="22"/>
          <w:szCs w:val="22"/>
        </w:rPr>
        <w:tab/>
      </w:r>
      <w:r w:rsidRPr="00E77F31">
        <w:rPr>
          <w:rFonts w:eastAsia="SimSun"/>
          <w:lang w:eastAsia="zh-CN"/>
        </w:rPr>
        <w:t>NB-IoT test requirement</w:t>
      </w:r>
      <w:r>
        <w:tab/>
      </w:r>
      <w:r>
        <w:fldChar w:fldCharType="begin"/>
      </w:r>
      <w:r>
        <w:instrText xml:space="preserve"> PAGEREF _Toc89855359 \h </w:instrText>
      </w:r>
      <w:r>
        <w:fldChar w:fldCharType="separate"/>
      </w:r>
      <w:r>
        <w:t>106</w:t>
      </w:r>
      <w:r>
        <w:fldChar w:fldCharType="end"/>
      </w:r>
    </w:p>
    <w:p w14:paraId="62F06645" w14:textId="171ED162" w:rsidR="00612053" w:rsidRDefault="00612053">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_Toc89855360 \h </w:instrText>
      </w:r>
      <w:r>
        <w:fldChar w:fldCharType="separate"/>
      </w:r>
      <w:r>
        <w:t>106</w:t>
      </w:r>
      <w:r>
        <w:fldChar w:fldCharType="end"/>
      </w:r>
    </w:p>
    <w:p w14:paraId="3B904FD7" w14:textId="3EEA3661" w:rsidR="00612053" w:rsidRDefault="00612053">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_Toc89855361 \h </w:instrText>
      </w:r>
      <w:r>
        <w:fldChar w:fldCharType="separate"/>
      </w:r>
      <w:r>
        <w:t>106</w:t>
      </w:r>
      <w:r>
        <w:fldChar w:fldCharType="end"/>
      </w:r>
    </w:p>
    <w:p w14:paraId="2A53BEBA" w14:textId="14D96182" w:rsidR="00612053" w:rsidRDefault="00612053">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_Toc89855362 \h </w:instrText>
      </w:r>
      <w:r>
        <w:fldChar w:fldCharType="separate"/>
      </w:r>
      <w:r>
        <w:t>107</w:t>
      </w:r>
      <w:r>
        <w:fldChar w:fldCharType="end"/>
      </w:r>
    </w:p>
    <w:p w14:paraId="69C8B451" w14:textId="682C53EA" w:rsidR="00612053" w:rsidRDefault="00612053">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r>
      <w:r>
        <w:instrText xml:space="preserve"> PAGEREF _Toc89855363 \h </w:instrText>
      </w:r>
      <w:r>
        <w:fldChar w:fldCharType="separate"/>
      </w:r>
      <w:r>
        <w:t>107</w:t>
      </w:r>
      <w:r>
        <w:fldChar w:fldCharType="end"/>
      </w:r>
    </w:p>
    <w:p w14:paraId="53BA83F5" w14:textId="35D9EF21" w:rsidR="00612053" w:rsidRDefault="00612053">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_Toc89855364 \h </w:instrText>
      </w:r>
      <w:r>
        <w:fldChar w:fldCharType="separate"/>
      </w:r>
      <w:r>
        <w:t>107</w:t>
      </w:r>
      <w:r>
        <w:fldChar w:fldCharType="end"/>
      </w:r>
    </w:p>
    <w:p w14:paraId="35652380" w14:textId="16D079AA" w:rsidR="00612053" w:rsidRDefault="00612053">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_Toc89855365 \h </w:instrText>
      </w:r>
      <w:r>
        <w:fldChar w:fldCharType="separate"/>
      </w:r>
      <w:r>
        <w:t>107</w:t>
      </w:r>
      <w:r>
        <w:fldChar w:fldCharType="end"/>
      </w:r>
    </w:p>
    <w:p w14:paraId="040FA2A5" w14:textId="36045A94" w:rsidR="00612053" w:rsidRDefault="00612053">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_Toc89855366 \h </w:instrText>
      </w:r>
      <w:r>
        <w:fldChar w:fldCharType="separate"/>
      </w:r>
      <w:r>
        <w:t>107</w:t>
      </w:r>
      <w:r>
        <w:fldChar w:fldCharType="end"/>
      </w:r>
    </w:p>
    <w:p w14:paraId="66DF4FCF" w14:textId="1C98BC7C" w:rsidR="00612053" w:rsidRDefault="00612053">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_Toc89855367 \h </w:instrText>
      </w:r>
      <w:r>
        <w:fldChar w:fldCharType="separate"/>
      </w:r>
      <w:r>
        <w:t>107</w:t>
      </w:r>
      <w:r>
        <w:fldChar w:fldCharType="end"/>
      </w:r>
    </w:p>
    <w:p w14:paraId="20059710" w14:textId="147938A7" w:rsidR="00612053" w:rsidRDefault="00612053">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_Toc89855368 \h </w:instrText>
      </w:r>
      <w:r>
        <w:fldChar w:fldCharType="separate"/>
      </w:r>
      <w:r>
        <w:t>107</w:t>
      </w:r>
      <w:r>
        <w:fldChar w:fldCharType="end"/>
      </w:r>
    </w:p>
    <w:p w14:paraId="1180F2A5" w14:textId="0E7CA2B3" w:rsidR="00612053" w:rsidRDefault="00612053">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_Toc89855369 \h </w:instrText>
      </w:r>
      <w:r>
        <w:fldChar w:fldCharType="separate"/>
      </w:r>
      <w:r>
        <w:t>107</w:t>
      </w:r>
      <w:r>
        <w:fldChar w:fldCharType="end"/>
      </w:r>
    </w:p>
    <w:p w14:paraId="1AE94F67" w14:textId="61EC1ABB" w:rsidR="00612053" w:rsidRDefault="00612053">
      <w:pPr>
        <w:pStyle w:val="TOC5"/>
        <w:rPr>
          <w:rFonts w:asciiTheme="minorHAnsi" w:eastAsiaTheme="minorEastAsia" w:hAnsiTheme="minorHAnsi" w:cstheme="minorBidi"/>
          <w:sz w:val="22"/>
          <w:szCs w:val="22"/>
        </w:rPr>
      </w:pPr>
      <w:r w:rsidRPr="00E77F31">
        <w:rPr>
          <w:rFonts w:eastAsia="SimSun"/>
          <w:lang w:eastAsia="zh-CN"/>
        </w:rPr>
        <w:t>6.5.2.5.5</w:t>
      </w:r>
      <w:r>
        <w:rPr>
          <w:rFonts w:asciiTheme="minorHAnsi" w:eastAsiaTheme="minorEastAsia" w:hAnsiTheme="minorHAnsi" w:cstheme="minorBidi"/>
          <w:sz w:val="22"/>
          <w:szCs w:val="22"/>
        </w:rPr>
        <w:tab/>
      </w:r>
      <w:r w:rsidRPr="00E77F31">
        <w:rPr>
          <w:rFonts w:eastAsia="SimSun"/>
          <w:lang w:eastAsia="zh-CN"/>
        </w:rPr>
        <w:t>NB-IoT test requirement</w:t>
      </w:r>
      <w:r>
        <w:tab/>
      </w:r>
      <w:r>
        <w:fldChar w:fldCharType="begin"/>
      </w:r>
      <w:r>
        <w:instrText xml:space="preserve"> PAGEREF _Toc89855370 \h </w:instrText>
      </w:r>
      <w:r>
        <w:fldChar w:fldCharType="separate"/>
      </w:r>
      <w:r>
        <w:t>107</w:t>
      </w:r>
      <w:r>
        <w:fldChar w:fldCharType="end"/>
      </w:r>
    </w:p>
    <w:p w14:paraId="0397E363" w14:textId="140FFC1C" w:rsidR="00612053" w:rsidRDefault="00612053">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_Toc89855371 \h </w:instrText>
      </w:r>
      <w:r>
        <w:fldChar w:fldCharType="separate"/>
      </w:r>
      <w:r>
        <w:t>107</w:t>
      </w:r>
      <w:r>
        <w:fldChar w:fldCharType="end"/>
      </w:r>
    </w:p>
    <w:p w14:paraId="74FAEC95" w14:textId="04A0B0FE" w:rsidR="00612053" w:rsidRDefault="00612053">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_Toc89855372 \h </w:instrText>
      </w:r>
      <w:r>
        <w:fldChar w:fldCharType="separate"/>
      </w:r>
      <w:r>
        <w:t>107</w:t>
      </w:r>
      <w:r>
        <w:fldChar w:fldCharType="end"/>
      </w:r>
    </w:p>
    <w:p w14:paraId="595302FE" w14:textId="6A77FBCE" w:rsidR="00612053" w:rsidRDefault="00612053">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_Toc89855373 \h </w:instrText>
      </w:r>
      <w:r>
        <w:fldChar w:fldCharType="separate"/>
      </w:r>
      <w:r>
        <w:t>107</w:t>
      </w:r>
      <w:r>
        <w:fldChar w:fldCharType="end"/>
      </w:r>
    </w:p>
    <w:p w14:paraId="60A6B5A5" w14:textId="3F8CCBAE" w:rsidR="00612053" w:rsidRDefault="00612053">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_Toc89855374 \h </w:instrText>
      </w:r>
      <w:r>
        <w:fldChar w:fldCharType="separate"/>
      </w:r>
      <w:r>
        <w:t>108</w:t>
      </w:r>
      <w:r>
        <w:fldChar w:fldCharType="end"/>
      </w:r>
    </w:p>
    <w:p w14:paraId="76935FF1" w14:textId="2B49D80C" w:rsidR="00612053" w:rsidRDefault="00612053">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_Toc89855375 \h </w:instrText>
      </w:r>
      <w:r>
        <w:fldChar w:fldCharType="separate"/>
      </w:r>
      <w:r>
        <w:t>108</w:t>
      </w:r>
      <w:r>
        <w:fldChar w:fldCharType="end"/>
      </w:r>
    </w:p>
    <w:p w14:paraId="0ED49B10" w14:textId="48AEA0B3" w:rsidR="00612053" w:rsidRDefault="00612053">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_Toc89855376 \h </w:instrText>
      </w:r>
      <w:r>
        <w:fldChar w:fldCharType="separate"/>
      </w:r>
      <w:r>
        <w:t>108</w:t>
      </w:r>
      <w:r>
        <w:fldChar w:fldCharType="end"/>
      </w:r>
    </w:p>
    <w:p w14:paraId="0D4D67B1" w14:textId="0A59E245" w:rsidR="00612053" w:rsidRDefault="0061205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_Toc89855377 \h </w:instrText>
      </w:r>
      <w:r>
        <w:fldChar w:fldCharType="separate"/>
      </w:r>
      <w:r>
        <w:t>108</w:t>
      </w:r>
      <w:r>
        <w:fldChar w:fldCharType="end"/>
      </w:r>
    </w:p>
    <w:p w14:paraId="6D8FB196" w14:textId="0DC39851" w:rsidR="00612053" w:rsidRDefault="0061205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_Toc89855378 \h </w:instrText>
      </w:r>
      <w:r>
        <w:fldChar w:fldCharType="separate"/>
      </w:r>
      <w:r>
        <w:t>108</w:t>
      </w:r>
      <w:r>
        <w:fldChar w:fldCharType="end"/>
      </w:r>
    </w:p>
    <w:p w14:paraId="3C9CC1DA" w14:textId="239E8EB1" w:rsidR="00612053" w:rsidRDefault="00612053">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_Toc89855379 \h </w:instrText>
      </w:r>
      <w:r>
        <w:fldChar w:fldCharType="separate"/>
      </w:r>
      <w:r>
        <w:t>108</w:t>
      </w:r>
      <w:r>
        <w:fldChar w:fldCharType="end"/>
      </w:r>
    </w:p>
    <w:p w14:paraId="64C5937F" w14:textId="4FE18745" w:rsidR="00612053" w:rsidRDefault="00612053">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_Toc89855380 \h </w:instrText>
      </w:r>
      <w:r>
        <w:fldChar w:fldCharType="separate"/>
      </w:r>
      <w:r>
        <w:t>109</w:t>
      </w:r>
      <w:r>
        <w:fldChar w:fldCharType="end"/>
      </w:r>
    </w:p>
    <w:p w14:paraId="0AB85E09" w14:textId="6445CDB1" w:rsidR="00612053" w:rsidRDefault="00612053">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_Toc89855381 \h </w:instrText>
      </w:r>
      <w:r>
        <w:fldChar w:fldCharType="separate"/>
      </w:r>
      <w:r>
        <w:t>109</w:t>
      </w:r>
      <w:r>
        <w:fldChar w:fldCharType="end"/>
      </w:r>
    </w:p>
    <w:p w14:paraId="5DFC2C26" w14:textId="67716762" w:rsidR="00612053" w:rsidRDefault="00612053">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_Toc89855382 \h </w:instrText>
      </w:r>
      <w:r>
        <w:fldChar w:fldCharType="separate"/>
      </w:r>
      <w:r>
        <w:t>109</w:t>
      </w:r>
      <w:r>
        <w:fldChar w:fldCharType="end"/>
      </w:r>
    </w:p>
    <w:p w14:paraId="2E36A671" w14:textId="4B5227BA" w:rsidR="00612053" w:rsidRDefault="00612053">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_Toc89855383 \h </w:instrText>
      </w:r>
      <w:r>
        <w:fldChar w:fldCharType="separate"/>
      </w:r>
      <w:r>
        <w:t>109</w:t>
      </w:r>
      <w:r>
        <w:fldChar w:fldCharType="end"/>
      </w:r>
    </w:p>
    <w:p w14:paraId="019C0177" w14:textId="01ADC8E6" w:rsidR="00612053" w:rsidRDefault="00612053">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_Toc89855384 \h </w:instrText>
      </w:r>
      <w:r>
        <w:fldChar w:fldCharType="separate"/>
      </w:r>
      <w:r>
        <w:t>109</w:t>
      </w:r>
      <w:r>
        <w:fldChar w:fldCharType="end"/>
      </w:r>
    </w:p>
    <w:p w14:paraId="58F0DF7C" w14:textId="237E02FF" w:rsidR="00612053" w:rsidRDefault="00612053">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_Toc89855385 \h </w:instrText>
      </w:r>
      <w:r>
        <w:fldChar w:fldCharType="separate"/>
      </w:r>
      <w:r>
        <w:t>109</w:t>
      </w:r>
      <w:r>
        <w:fldChar w:fldCharType="end"/>
      </w:r>
    </w:p>
    <w:p w14:paraId="2BBA8D2A" w14:textId="3B37E337" w:rsidR="00612053" w:rsidRDefault="00612053">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_Toc89855386 \h </w:instrText>
      </w:r>
      <w:r>
        <w:fldChar w:fldCharType="separate"/>
      </w:r>
      <w:r>
        <w:t>110</w:t>
      </w:r>
      <w:r>
        <w:fldChar w:fldCharType="end"/>
      </w:r>
    </w:p>
    <w:p w14:paraId="2EC63F87" w14:textId="2BA1D368" w:rsidR="00612053" w:rsidRDefault="00612053">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_Toc89855387 \h </w:instrText>
      </w:r>
      <w:r>
        <w:fldChar w:fldCharType="separate"/>
      </w:r>
      <w:r>
        <w:t>110</w:t>
      </w:r>
      <w:r>
        <w:fldChar w:fldCharType="end"/>
      </w:r>
    </w:p>
    <w:p w14:paraId="067FEB86" w14:textId="10EAA606" w:rsidR="00612053" w:rsidRDefault="00612053">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_Toc89855388 \h </w:instrText>
      </w:r>
      <w:r>
        <w:fldChar w:fldCharType="separate"/>
      </w:r>
      <w:r>
        <w:t>110</w:t>
      </w:r>
      <w:r>
        <w:fldChar w:fldCharType="end"/>
      </w:r>
    </w:p>
    <w:p w14:paraId="747B201C" w14:textId="3DEE5ABA" w:rsidR="00612053" w:rsidRDefault="00612053">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_Toc89855389 \h </w:instrText>
      </w:r>
      <w:r>
        <w:fldChar w:fldCharType="separate"/>
      </w:r>
      <w:r>
        <w:t>111</w:t>
      </w:r>
      <w:r>
        <w:fldChar w:fldCharType="end"/>
      </w:r>
    </w:p>
    <w:p w14:paraId="328BC75C" w14:textId="33DA490A" w:rsidR="00612053" w:rsidRDefault="00612053">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_Toc89855390 \h </w:instrText>
      </w:r>
      <w:r>
        <w:fldChar w:fldCharType="separate"/>
      </w:r>
      <w:r>
        <w:t>111</w:t>
      </w:r>
      <w:r>
        <w:fldChar w:fldCharType="end"/>
      </w:r>
    </w:p>
    <w:p w14:paraId="376BF18F" w14:textId="258A126B" w:rsidR="00612053" w:rsidRDefault="00612053">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_Toc89855391 \h </w:instrText>
      </w:r>
      <w:r>
        <w:fldChar w:fldCharType="separate"/>
      </w:r>
      <w:r>
        <w:t>119</w:t>
      </w:r>
      <w:r>
        <w:fldChar w:fldCharType="end"/>
      </w:r>
    </w:p>
    <w:p w14:paraId="431ECC52" w14:textId="1E874A75" w:rsidR="00612053" w:rsidRDefault="0061205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_Toc89855392 \h </w:instrText>
      </w:r>
      <w:r>
        <w:fldChar w:fldCharType="separate"/>
      </w:r>
      <w:r>
        <w:t>124</w:t>
      </w:r>
      <w:r>
        <w:fldChar w:fldCharType="end"/>
      </w:r>
    </w:p>
    <w:p w14:paraId="0F9149AC" w14:textId="6010F059" w:rsidR="00612053" w:rsidRDefault="00612053">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_Toc89855393 \h </w:instrText>
      </w:r>
      <w:r>
        <w:fldChar w:fldCharType="separate"/>
      </w:r>
      <w:r>
        <w:t>124</w:t>
      </w:r>
      <w:r>
        <w:fldChar w:fldCharType="end"/>
      </w:r>
    </w:p>
    <w:p w14:paraId="53C403D4" w14:textId="40C79256" w:rsidR="00612053" w:rsidRDefault="00612053">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_Toc89855394 \h </w:instrText>
      </w:r>
      <w:r>
        <w:fldChar w:fldCharType="separate"/>
      </w:r>
      <w:r>
        <w:t>124</w:t>
      </w:r>
      <w:r>
        <w:fldChar w:fldCharType="end"/>
      </w:r>
    </w:p>
    <w:p w14:paraId="21D3CCA3" w14:textId="28CBD2DB" w:rsidR="00612053" w:rsidRDefault="00612053">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_Toc89855395 \h </w:instrText>
      </w:r>
      <w:r>
        <w:fldChar w:fldCharType="separate"/>
      </w:r>
      <w:r>
        <w:t>124</w:t>
      </w:r>
      <w:r>
        <w:fldChar w:fldCharType="end"/>
      </w:r>
    </w:p>
    <w:p w14:paraId="555E3CEA" w14:textId="3CC02652" w:rsidR="00612053" w:rsidRDefault="00612053">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_Toc89855396 \h </w:instrText>
      </w:r>
      <w:r>
        <w:fldChar w:fldCharType="separate"/>
      </w:r>
      <w:r>
        <w:t>124</w:t>
      </w:r>
      <w:r>
        <w:fldChar w:fldCharType="end"/>
      </w:r>
    </w:p>
    <w:p w14:paraId="1B53C396" w14:textId="2B45A5FF" w:rsidR="00612053" w:rsidRDefault="00612053">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_Toc89855397 \h </w:instrText>
      </w:r>
      <w:r>
        <w:fldChar w:fldCharType="separate"/>
      </w:r>
      <w:r>
        <w:t>124</w:t>
      </w:r>
      <w:r>
        <w:fldChar w:fldCharType="end"/>
      </w:r>
    </w:p>
    <w:p w14:paraId="77831E84" w14:textId="6396D233" w:rsidR="00612053" w:rsidRDefault="00612053">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_Toc89855398 \h </w:instrText>
      </w:r>
      <w:r>
        <w:fldChar w:fldCharType="separate"/>
      </w:r>
      <w:r>
        <w:t>125</w:t>
      </w:r>
      <w:r>
        <w:fldChar w:fldCharType="end"/>
      </w:r>
    </w:p>
    <w:p w14:paraId="7C36A3AA" w14:textId="7142B45E" w:rsidR="00612053" w:rsidRDefault="00612053">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_Toc89855399 \h </w:instrText>
      </w:r>
      <w:r>
        <w:fldChar w:fldCharType="separate"/>
      </w:r>
      <w:r>
        <w:t>125</w:t>
      </w:r>
      <w:r>
        <w:fldChar w:fldCharType="end"/>
      </w:r>
    </w:p>
    <w:p w14:paraId="57319862" w14:textId="1ABC58EC" w:rsidR="00612053" w:rsidRDefault="00612053">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_Toc89855400 \h </w:instrText>
      </w:r>
      <w:r>
        <w:fldChar w:fldCharType="separate"/>
      </w:r>
      <w:r>
        <w:t>125</w:t>
      </w:r>
      <w:r>
        <w:fldChar w:fldCharType="end"/>
      </w:r>
    </w:p>
    <w:p w14:paraId="24AFC989" w14:textId="5CB123F5" w:rsidR="00612053" w:rsidRDefault="00612053">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_Toc89855401 \h </w:instrText>
      </w:r>
      <w:r>
        <w:fldChar w:fldCharType="separate"/>
      </w:r>
      <w:r>
        <w:t>131</w:t>
      </w:r>
      <w:r>
        <w:fldChar w:fldCharType="end"/>
      </w:r>
    </w:p>
    <w:p w14:paraId="06D34FC2" w14:textId="65528CDC" w:rsidR="00612053" w:rsidRDefault="00612053">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_Toc89855402 \h </w:instrText>
      </w:r>
      <w:r>
        <w:fldChar w:fldCharType="separate"/>
      </w:r>
      <w:r>
        <w:t>136</w:t>
      </w:r>
      <w:r>
        <w:fldChar w:fldCharType="end"/>
      </w:r>
    </w:p>
    <w:p w14:paraId="73A787C9" w14:textId="52E971E6" w:rsidR="00612053" w:rsidRDefault="00612053">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_Toc89855403 \h </w:instrText>
      </w:r>
      <w:r>
        <w:fldChar w:fldCharType="separate"/>
      </w:r>
      <w:r>
        <w:t>137</w:t>
      </w:r>
      <w:r>
        <w:fldChar w:fldCharType="end"/>
      </w:r>
    </w:p>
    <w:p w14:paraId="7D1120B4" w14:textId="48FE45A8" w:rsidR="00612053" w:rsidRDefault="00612053">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_Toc89855404 \h </w:instrText>
      </w:r>
      <w:r>
        <w:fldChar w:fldCharType="separate"/>
      </w:r>
      <w:r>
        <w:t>137</w:t>
      </w:r>
      <w:r>
        <w:fldChar w:fldCharType="end"/>
      </w:r>
    </w:p>
    <w:p w14:paraId="15208ECE" w14:textId="20D1CD59" w:rsidR="00612053" w:rsidRDefault="00612053">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_Toc89855405 \h </w:instrText>
      </w:r>
      <w:r>
        <w:fldChar w:fldCharType="separate"/>
      </w:r>
      <w:r>
        <w:t>137</w:t>
      </w:r>
      <w:r>
        <w:fldChar w:fldCharType="end"/>
      </w:r>
    </w:p>
    <w:p w14:paraId="1D134097" w14:textId="45CA8C3C" w:rsidR="00612053" w:rsidRDefault="00612053">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_Toc89855406 \h </w:instrText>
      </w:r>
      <w:r>
        <w:fldChar w:fldCharType="separate"/>
      </w:r>
      <w:r>
        <w:t>137</w:t>
      </w:r>
      <w:r>
        <w:fldChar w:fldCharType="end"/>
      </w:r>
    </w:p>
    <w:p w14:paraId="06A1ACD6" w14:textId="231D34B9" w:rsidR="00612053" w:rsidRDefault="00612053">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r>
      <w:r>
        <w:instrText xml:space="preserve"> PAGEREF _Toc89855407 \h </w:instrText>
      </w:r>
      <w:r>
        <w:fldChar w:fldCharType="separate"/>
      </w:r>
      <w:r>
        <w:t>137</w:t>
      </w:r>
      <w:r>
        <w:fldChar w:fldCharType="end"/>
      </w:r>
    </w:p>
    <w:p w14:paraId="03704844" w14:textId="6BA41B82" w:rsidR="00612053" w:rsidRDefault="00612053">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_Toc89855408 \h </w:instrText>
      </w:r>
      <w:r>
        <w:fldChar w:fldCharType="separate"/>
      </w:r>
      <w:r>
        <w:t>139</w:t>
      </w:r>
      <w:r>
        <w:fldChar w:fldCharType="end"/>
      </w:r>
    </w:p>
    <w:p w14:paraId="059106DD" w14:textId="3442C105" w:rsidR="00612053" w:rsidRDefault="0061205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_Toc89855409 \h </w:instrText>
      </w:r>
      <w:r>
        <w:fldChar w:fldCharType="separate"/>
      </w:r>
      <w:r>
        <w:t>139</w:t>
      </w:r>
      <w:r>
        <w:fldChar w:fldCharType="end"/>
      </w:r>
    </w:p>
    <w:p w14:paraId="27C0FB91" w14:textId="3804BFFE" w:rsidR="00612053" w:rsidRDefault="00612053">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_Toc89855410 \h </w:instrText>
      </w:r>
      <w:r>
        <w:fldChar w:fldCharType="separate"/>
      </w:r>
      <w:r>
        <w:t>139</w:t>
      </w:r>
      <w:r>
        <w:fldChar w:fldCharType="end"/>
      </w:r>
    </w:p>
    <w:p w14:paraId="317FB4C1" w14:textId="3CD0BAB0" w:rsidR="00612053" w:rsidRDefault="00612053">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_Toc89855411 \h </w:instrText>
      </w:r>
      <w:r>
        <w:fldChar w:fldCharType="separate"/>
      </w:r>
      <w:r>
        <w:t>139</w:t>
      </w:r>
      <w:r>
        <w:fldChar w:fldCharType="end"/>
      </w:r>
    </w:p>
    <w:p w14:paraId="0B462A1B" w14:textId="6A703F4D" w:rsidR="00612053" w:rsidRDefault="00612053">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_Toc89855412 \h </w:instrText>
      </w:r>
      <w:r>
        <w:fldChar w:fldCharType="separate"/>
      </w:r>
      <w:r>
        <w:t>139</w:t>
      </w:r>
      <w:r>
        <w:fldChar w:fldCharType="end"/>
      </w:r>
    </w:p>
    <w:p w14:paraId="1DCA070E" w14:textId="69C01228" w:rsidR="00612053" w:rsidRDefault="00612053">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_Toc89855413 \h </w:instrText>
      </w:r>
      <w:r>
        <w:fldChar w:fldCharType="separate"/>
      </w:r>
      <w:r>
        <w:t>139</w:t>
      </w:r>
      <w:r>
        <w:fldChar w:fldCharType="end"/>
      </w:r>
    </w:p>
    <w:p w14:paraId="6A7D753B" w14:textId="55974AB3" w:rsidR="00612053" w:rsidRDefault="00612053">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_Toc89855414 \h </w:instrText>
      </w:r>
      <w:r>
        <w:fldChar w:fldCharType="separate"/>
      </w:r>
      <w:r>
        <w:t>140</w:t>
      </w:r>
      <w:r>
        <w:fldChar w:fldCharType="end"/>
      </w:r>
    </w:p>
    <w:p w14:paraId="6A074DC5" w14:textId="46BC2586" w:rsidR="00612053" w:rsidRDefault="0061205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_Toc89855415 \h </w:instrText>
      </w:r>
      <w:r>
        <w:fldChar w:fldCharType="separate"/>
      </w:r>
      <w:r>
        <w:t>140</w:t>
      </w:r>
      <w:r>
        <w:fldChar w:fldCharType="end"/>
      </w:r>
    </w:p>
    <w:p w14:paraId="353F69A4" w14:textId="1D66110E" w:rsidR="00612053" w:rsidRDefault="00612053">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_Toc89855416 \h </w:instrText>
      </w:r>
      <w:r>
        <w:fldChar w:fldCharType="separate"/>
      </w:r>
      <w:r>
        <w:t>140</w:t>
      </w:r>
      <w:r>
        <w:fldChar w:fldCharType="end"/>
      </w:r>
    </w:p>
    <w:p w14:paraId="5CC481B5" w14:textId="399554BB" w:rsidR="00612053" w:rsidRDefault="00612053">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_Toc89855417 \h </w:instrText>
      </w:r>
      <w:r>
        <w:fldChar w:fldCharType="separate"/>
      </w:r>
      <w:r>
        <w:t>140</w:t>
      </w:r>
      <w:r>
        <w:fldChar w:fldCharType="end"/>
      </w:r>
    </w:p>
    <w:p w14:paraId="79B0E161" w14:textId="1104E8A2" w:rsidR="00612053" w:rsidRDefault="00612053">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_Toc89855418 \h </w:instrText>
      </w:r>
      <w:r>
        <w:fldChar w:fldCharType="separate"/>
      </w:r>
      <w:r>
        <w:t>140</w:t>
      </w:r>
      <w:r>
        <w:fldChar w:fldCharType="end"/>
      </w:r>
    </w:p>
    <w:p w14:paraId="11C34445" w14:textId="72FD8442" w:rsidR="00612053" w:rsidRDefault="00612053">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_Toc89855419 \h </w:instrText>
      </w:r>
      <w:r>
        <w:fldChar w:fldCharType="separate"/>
      </w:r>
      <w:r>
        <w:t>140</w:t>
      </w:r>
      <w:r>
        <w:fldChar w:fldCharType="end"/>
      </w:r>
    </w:p>
    <w:p w14:paraId="0B1ED2A0" w14:textId="12564723" w:rsidR="00612053" w:rsidRDefault="00612053">
      <w:pPr>
        <w:pStyle w:val="TOC5"/>
        <w:rPr>
          <w:rFonts w:asciiTheme="minorHAnsi" w:eastAsiaTheme="minorEastAsia" w:hAnsiTheme="minorHAnsi" w:cstheme="minorBidi"/>
          <w:sz w:val="22"/>
          <w:szCs w:val="22"/>
        </w:rPr>
      </w:pPr>
      <w:r w:rsidRPr="00E77F31">
        <w:rPr>
          <w:rFonts w:eastAsia="MS Mincho"/>
        </w:rPr>
        <w:t>6.6.</w:t>
      </w:r>
      <w:r>
        <w:rPr>
          <w:lang w:eastAsia="zh-CN"/>
        </w:rPr>
        <w:t>4</w:t>
      </w:r>
      <w:r w:rsidRPr="00E77F31">
        <w:rPr>
          <w:rFonts w:eastAsia="MS Mincho"/>
        </w:rPr>
        <w:t>.4.1</w:t>
      </w:r>
      <w:r>
        <w:rPr>
          <w:rFonts w:asciiTheme="minorHAnsi" w:eastAsiaTheme="minorEastAsia" w:hAnsiTheme="minorHAnsi" w:cstheme="minorBidi"/>
          <w:sz w:val="22"/>
          <w:szCs w:val="22"/>
        </w:rPr>
        <w:tab/>
      </w:r>
      <w:r w:rsidRPr="00E77F31">
        <w:rPr>
          <w:rFonts w:eastAsia="MS Mincho"/>
        </w:rPr>
        <w:t>Initial conditions</w:t>
      </w:r>
      <w:r>
        <w:tab/>
      </w:r>
      <w:r>
        <w:fldChar w:fldCharType="begin"/>
      </w:r>
      <w:r>
        <w:instrText xml:space="preserve"> PAGEREF _Toc89855420 \h </w:instrText>
      </w:r>
      <w:r>
        <w:fldChar w:fldCharType="separate"/>
      </w:r>
      <w:r>
        <w:t>140</w:t>
      </w:r>
      <w:r>
        <w:fldChar w:fldCharType="end"/>
      </w:r>
    </w:p>
    <w:p w14:paraId="38830982" w14:textId="5DA04D6F" w:rsidR="00612053" w:rsidRDefault="00612053">
      <w:pPr>
        <w:pStyle w:val="TOC5"/>
        <w:rPr>
          <w:rFonts w:asciiTheme="minorHAnsi" w:eastAsiaTheme="minorEastAsia" w:hAnsiTheme="minorHAnsi" w:cstheme="minorBidi"/>
          <w:sz w:val="22"/>
          <w:szCs w:val="22"/>
        </w:rPr>
      </w:pPr>
      <w:r w:rsidRPr="00E77F31">
        <w:rPr>
          <w:rFonts w:eastAsia="MS Mincho"/>
        </w:rPr>
        <w:t>6.6.</w:t>
      </w:r>
      <w:r>
        <w:rPr>
          <w:lang w:eastAsia="zh-CN"/>
        </w:rPr>
        <w:t>4</w:t>
      </w:r>
      <w:r w:rsidRPr="00E77F31">
        <w:rPr>
          <w:rFonts w:eastAsia="MS Mincho"/>
        </w:rPr>
        <w:t>.4.2</w:t>
      </w:r>
      <w:r>
        <w:rPr>
          <w:rFonts w:asciiTheme="minorHAnsi" w:eastAsiaTheme="minorEastAsia" w:hAnsiTheme="minorHAnsi" w:cstheme="minorBidi"/>
          <w:sz w:val="22"/>
          <w:szCs w:val="22"/>
        </w:rPr>
        <w:tab/>
      </w:r>
      <w:r w:rsidRPr="00E77F31">
        <w:rPr>
          <w:rFonts w:eastAsia="MS Mincho"/>
        </w:rPr>
        <w:t>Procedure</w:t>
      </w:r>
      <w:r>
        <w:tab/>
      </w:r>
      <w:r>
        <w:fldChar w:fldCharType="begin"/>
      </w:r>
      <w:r>
        <w:instrText xml:space="preserve"> PAGEREF _Toc89855421 \h </w:instrText>
      </w:r>
      <w:r>
        <w:fldChar w:fldCharType="separate"/>
      </w:r>
      <w:r>
        <w:t>141</w:t>
      </w:r>
      <w:r>
        <w:fldChar w:fldCharType="end"/>
      </w:r>
    </w:p>
    <w:p w14:paraId="1610A1B6" w14:textId="76EC0831" w:rsidR="00612053" w:rsidRDefault="00612053">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_Toc89855422 \h </w:instrText>
      </w:r>
      <w:r>
        <w:fldChar w:fldCharType="separate"/>
      </w:r>
      <w:r>
        <w:t>141</w:t>
      </w:r>
      <w:r>
        <w:fldChar w:fldCharType="end"/>
      </w:r>
    </w:p>
    <w:p w14:paraId="171882A9" w14:textId="44059611" w:rsidR="00612053" w:rsidRDefault="00612053">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_Toc89855423 \h </w:instrText>
      </w:r>
      <w:r>
        <w:fldChar w:fldCharType="separate"/>
      </w:r>
      <w:r>
        <w:t>141</w:t>
      </w:r>
      <w:r>
        <w:fldChar w:fldCharType="end"/>
      </w:r>
    </w:p>
    <w:p w14:paraId="22594212" w14:textId="305FF55D" w:rsidR="00612053" w:rsidRDefault="00612053">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_Toc89855424 \h </w:instrText>
      </w:r>
      <w:r>
        <w:fldChar w:fldCharType="separate"/>
      </w:r>
      <w:r>
        <w:t>143</w:t>
      </w:r>
      <w:r>
        <w:fldChar w:fldCharType="end"/>
      </w:r>
    </w:p>
    <w:p w14:paraId="55487A9D" w14:textId="16330240" w:rsidR="00612053" w:rsidRDefault="00612053">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_Toc89855425 \h </w:instrText>
      </w:r>
      <w:r>
        <w:fldChar w:fldCharType="separate"/>
      </w:r>
      <w:r>
        <w:t>143</w:t>
      </w:r>
      <w:r>
        <w:fldChar w:fldCharType="end"/>
      </w:r>
    </w:p>
    <w:p w14:paraId="5894BD37" w14:textId="21E8240E" w:rsidR="00612053" w:rsidRDefault="00612053">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_Toc89855426 \h </w:instrText>
      </w:r>
      <w:r>
        <w:fldChar w:fldCharType="separate"/>
      </w:r>
      <w:r>
        <w:t>143</w:t>
      </w:r>
      <w:r>
        <w:fldChar w:fldCharType="end"/>
      </w:r>
    </w:p>
    <w:p w14:paraId="5D2BBB33" w14:textId="3020A499" w:rsidR="00612053" w:rsidRDefault="00612053">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_Toc89855427 \h </w:instrText>
      </w:r>
      <w:r>
        <w:fldChar w:fldCharType="separate"/>
      </w:r>
      <w:r>
        <w:t>144</w:t>
      </w:r>
      <w:r>
        <w:fldChar w:fldCharType="end"/>
      </w:r>
    </w:p>
    <w:p w14:paraId="71B973A8" w14:textId="0589B92B" w:rsidR="00612053" w:rsidRDefault="0061205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_Toc89855428 \h </w:instrText>
      </w:r>
      <w:r>
        <w:fldChar w:fldCharType="separate"/>
      </w:r>
      <w:r>
        <w:t>145</w:t>
      </w:r>
      <w:r>
        <w:fldChar w:fldCharType="end"/>
      </w:r>
    </w:p>
    <w:p w14:paraId="7296F5F4" w14:textId="47659DC4" w:rsidR="00612053" w:rsidRDefault="0061205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_Toc89855429 \h </w:instrText>
      </w:r>
      <w:r>
        <w:fldChar w:fldCharType="separate"/>
      </w:r>
      <w:r>
        <w:t>145</w:t>
      </w:r>
      <w:r>
        <w:fldChar w:fldCharType="end"/>
      </w:r>
    </w:p>
    <w:p w14:paraId="246690A5" w14:textId="138088CD" w:rsidR="00612053" w:rsidRDefault="0061205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_Toc89855430 \h </w:instrText>
      </w:r>
      <w:r>
        <w:fldChar w:fldCharType="separate"/>
      </w:r>
      <w:r>
        <w:t>145</w:t>
      </w:r>
      <w:r>
        <w:fldChar w:fldCharType="end"/>
      </w:r>
    </w:p>
    <w:p w14:paraId="0DC7DF4A" w14:textId="6E49EDEB" w:rsidR="00612053" w:rsidRDefault="00612053">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_Toc89855431 \h </w:instrText>
      </w:r>
      <w:r>
        <w:fldChar w:fldCharType="separate"/>
      </w:r>
      <w:r>
        <w:t>145</w:t>
      </w:r>
      <w:r>
        <w:fldChar w:fldCharType="end"/>
      </w:r>
    </w:p>
    <w:p w14:paraId="47CDC916" w14:textId="31924380" w:rsidR="00612053" w:rsidRDefault="00612053">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_Toc89855432 \h </w:instrText>
      </w:r>
      <w:r>
        <w:fldChar w:fldCharType="separate"/>
      </w:r>
      <w:r>
        <w:t>145</w:t>
      </w:r>
      <w:r>
        <w:fldChar w:fldCharType="end"/>
      </w:r>
    </w:p>
    <w:p w14:paraId="3CA83B77" w14:textId="7EAD5B22" w:rsidR="00612053" w:rsidRDefault="00612053">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_Toc89855433 \h </w:instrText>
      </w:r>
      <w:r>
        <w:fldChar w:fldCharType="separate"/>
      </w:r>
      <w:r>
        <w:t>145</w:t>
      </w:r>
      <w:r>
        <w:fldChar w:fldCharType="end"/>
      </w:r>
    </w:p>
    <w:p w14:paraId="1CFE2258" w14:textId="0E6ECBE7" w:rsidR="00612053" w:rsidRDefault="00612053">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_Toc89855434 \h </w:instrText>
      </w:r>
      <w:r>
        <w:fldChar w:fldCharType="separate"/>
      </w:r>
      <w:r>
        <w:t>145</w:t>
      </w:r>
      <w:r>
        <w:fldChar w:fldCharType="end"/>
      </w:r>
    </w:p>
    <w:p w14:paraId="5C7842D7" w14:textId="4898C9EE" w:rsidR="00612053" w:rsidRDefault="00612053">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_Toc89855435 \h </w:instrText>
      </w:r>
      <w:r>
        <w:fldChar w:fldCharType="separate"/>
      </w:r>
      <w:r>
        <w:t>145</w:t>
      </w:r>
      <w:r>
        <w:fldChar w:fldCharType="end"/>
      </w:r>
    </w:p>
    <w:p w14:paraId="0CA906C7" w14:textId="6AA64E0A" w:rsidR="00612053" w:rsidRDefault="00612053">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_Toc89855436 \h </w:instrText>
      </w:r>
      <w:r>
        <w:fldChar w:fldCharType="separate"/>
      </w:r>
      <w:r>
        <w:t>145</w:t>
      </w:r>
      <w:r>
        <w:fldChar w:fldCharType="end"/>
      </w:r>
    </w:p>
    <w:p w14:paraId="4B75BD82" w14:textId="64A31C24" w:rsidR="00612053" w:rsidRDefault="00612053">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_Toc89855437 \h </w:instrText>
      </w:r>
      <w:r>
        <w:fldChar w:fldCharType="separate"/>
      </w:r>
      <w:r>
        <w:t>146</w:t>
      </w:r>
      <w:r>
        <w:fldChar w:fldCharType="end"/>
      </w:r>
    </w:p>
    <w:p w14:paraId="7EF40D6C" w14:textId="2BFDCE9A" w:rsidR="00612053" w:rsidRDefault="00612053">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_Toc89855438 \h </w:instrText>
      </w:r>
      <w:r>
        <w:fldChar w:fldCharType="separate"/>
      </w:r>
      <w:r>
        <w:t>147</w:t>
      </w:r>
      <w:r>
        <w:fldChar w:fldCharType="end"/>
      </w:r>
    </w:p>
    <w:p w14:paraId="73B3E955" w14:textId="68D81A6F" w:rsidR="00612053" w:rsidRDefault="00612053">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_Toc89855439 \h </w:instrText>
      </w:r>
      <w:r>
        <w:fldChar w:fldCharType="separate"/>
      </w:r>
      <w:r>
        <w:t>148</w:t>
      </w:r>
      <w:r>
        <w:fldChar w:fldCharType="end"/>
      </w:r>
    </w:p>
    <w:p w14:paraId="580B60E2" w14:textId="57802F8F" w:rsidR="00612053" w:rsidRDefault="00612053">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_Toc89855440 \h </w:instrText>
      </w:r>
      <w:r>
        <w:fldChar w:fldCharType="separate"/>
      </w:r>
      <w:r>
        <w:t>148</w:t>
      </w:r>
      <w:r>
        <w:fldChar w:fldCharType="end"/>
      </w:r>
    </w:p>
    <w:p w14:paraId="47909372" w14:textId="25223AF3" w:rsidR="00612053" w:rsidRDefault="00612053">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_Toc89855441 \h </w:instrText>
      </w:r>
      <w:r>
        <w:fldChar w:fldCharType="separate"/>
      </w:r>
      <w:r>
        <w:t>148</w:t>
      </w:r>
      <w:r>
        <w:fldChar w:fldCharType="end"/>
      </w:r>
    </w:p>
    <w:p w14:paraId="107551FC" w14:textId="5840269B" w:rsidR="00612053" w:rsidRDefault="00612053">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_Toc89855442 \h </w:instrText>
      </w:r>
      <w:r>
        <w:fldChar w:fldCharType="separate"/>
      </w:r>
      <w:r>
        <w:t>148</w:t>
      </w:r>
      <w:r>
        <w:fldChar w:fldCharType="end"/>
      </w:r>
    </w:p>
    <w:p w14:paraId="7FD6F4A7" w14:textId="13DFFE7E" w:rsidR="00612053" w:rsidRDefault="00612053">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_Toc89855443 \h </w:instrText>
      </w:r>
      <w:r>
        <w:fldChar w:fldCharType="separate"/>
      </w:r>
      <w:r>
        <w:t>149</w:t>
      </w:r>
      <w:r>
        <w:fldChar w:fldCharType="end"/>
      </w:r>
    </w:p>
    <w:p w14:paraId="7474AF23" w14:textId="6052BFFF" w:rsidR="00612053" w:rsidRDefault="0061205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_Toc89855444 \h </w:instrText>
      </w:r>
      <w:r>
        <w:fldChar w:fldCharType="separate"/>
      </w:r>
      <w:r>
        <w:t>149</w:t>
      </w:r>
      <w:r>
        <w:fldChar w:fldCharType="end"/>
      </w:r>
    </w:p>
    <w:p w14:paraId="3B6FD750" w14:textId="0C8DD9EC" w:rsidR="00612053" w:rsidRDefault="0061205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_Toc89855445 \h </w:instrText>
      </w:r>
      <w:r>
        <w:fldChar w:fldCharType="separate"/>
      </w:r>
      <w:r>
        <w:t>149</w:t>
      </w:r>
      <w:r>
        <w:fldChar w:fldCharType="end"/>
      </w:r>
    </w:p>
    <w:p w14:paraId="4CA3ECCE" w14:textId="5072177A" w:rsidR="00612053" w:rsidRDefault="0061205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_Toc89855446 \h </w:instrText>
      </w:r>
      <w:r>
        <w:fldChar w:fldCharType="separate"/>
      </w:r>
      <w:r>
        <w:t>149</w:t>
      </w:r>
      <w:r>
        <w:fldChar w:fldCharType="end"/>
      </w:r>
    </w:p>
    <w:p w14:paraId="47C08562" w14:textId="72899709" w:rsidR="00612053" w:rsidRDefault="0061205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_Toc89855447 \h </w:instrText>
      </w:r>
      <w:r>
        <w:fldChar w:fldCharType="separate"/>
      </w:r>
      <w:r>
        <w:t>149</w:t>
      </w:r>
      <w:r>
        <w:fldChar w:fldCharType="end"/>
      </w:r>
    </w:p>
    <w:p w14:paraId="3FC9E5AE" w14:textId="13ED6F6A" w:rsidR="00612053" w:rsidRDefault="0061205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_Toc89855448 \h </w:instrText>
      </w:r>
      <w:r>
        <w:fldChar w:fldCharType="separate"/>
      </w:r>
      <w:r>
        <w:t>149</w:t>
      </w:r>
      <w:r>
        <w:fldChar w:fldCharType="end"/>
      </w:r>
    </w:p>
    <w:p w14:paraId="3F7D1F53" w14:textId="603C7FB5" w:rsidR="00612053" w:rsidRDefault="0061205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_Toc89855449 \h </w:instrText>
      </w:r>
      <w:r>
        <w:fldChar w:fldCharType="separate"/>
      </w:r>
      <w:r>
        <w:t>149</w:t>
      </w:r>
      <w:r>
        <w:fldChar w:fldCharType="end"/>
      </w:r>
    </w:p>
    <w:p w14:paraId="3E278832" w14:textId="0D6799EB" w:rsidR="00612053" w:rsidRDefault="0061205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_Toc89855450 \h </w:instrText>
      </w:r>
      <w:r>
        <w:fldChar w:fldCharType="separate"/>
      </w:r>
      <w:r>
        <w:t>149</w:t>
      </w:r>
      <w:r>
        <w:fldChar w:fldCharType="end"/>
      </w:r>
    </w:p>
    <w:p w14:paraId="0DA0C63A" w14:textId="538F5EA3" w:rsidR="00612053" w:rsidRDefault="00612053">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_Toc89855451 \h </w:instrText>
      </w:r>
      <w:r>
        <w:fldChar w:fldCharType="separate"/>
      </w:r>
      <w:r>
        <w:t>150</w:t>
      </w:r>
      <w:r>
        <w:fldChar w:fldCharType="end"/>
      </w:r>
    </w:p>
    <w:p w14:paraId="6BE14D4C" w14:textId="72981EC6" w:rsidR="00612053" w:rsidRDefault="00612053">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_Toc89855452 \h </w:instrText>
      </w:r>
      <w:r>
        <w:fldChar w:fldCharType="separate"/>
      </w:r>
      <w:r>
        <w:t>150</w:t>
      </w:r>
      <w:r>
        <w:fldChar w:fldCharType="end"/>
      </w:r>
    </w:p>
    <w:p w14:paraId="3D5F5F96" w14:textId="218649C9" w:rsidR="00612053" w:rsidRDefault="0061205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_Toc89855453 \h </w:instrText>
      </w:r>
      <w:r>
        <w:fldChar w:fldCharType="separate"/>
      </w:r>
      <w:r>
        <w:t>150</w:t>
      </w:r>
      <w:r>
        <w:fldChar w:fldCharType="end"/>
      </w:r>
    </w:p>
    <w:p w14:paraId="0EE2C474" w14:textId="45C819CA" w:rsidR="00612053" w:rsidRDefault="0061205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_Toc89855454 \h </w:instrText>
      </w:r>
      <w:r>
        <w:fldChar w:fldCharType="separate"/>
      </w:r>
      <w:r>
        <w:t>150</w:t>
      </w:r>
      <w:r>
        <w:fldChar w:fldCharType="end"/>
      </w:r>
    </w:p>
    <w:p w14:paraId="2C974A24" w14:textId="6E2BA182" w:rsidR="00612053" w:rsidRDefault="00612053">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_Toc89855455 \h </w:instrText>
      </w:r>
      <w:r>
        <w:fldChar w:fldCharType="separate"/>
      </w:r>
      <w:r>
        <w:t>150</w:t>
      </w:r>
      <w:r>
        <w:fldChar w:fldCharType="end"/>
      </w:r>
    </w:p>
    <w:p w14:paraId="4304232A" w14:textId="3E851E84" w:rsidR="00612053" w:rsidRDefault="0061205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_Toc89855456 \h </w:instrText>
      </w:r>
      <w:r>
        <w:fldChar w:fldCharType="separate"/>
      </w:r>
      <w:r>
        <w:t>150</w:t>
      </w:r>
      <w:r>
        <w:fldChar w:fldCharType="end"/>
      </w:r>
    </w:p>
    <w:p w14:paraId="10C5E52B" w14:textId="36301842" w:rsidR="00612053" w:rsidRDefault="00612053">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_Toc89855457 \h </w:instrText>
      </w:r>
      <w:r>
        <w:fldChar w:fldCharType="separate"/>
      </w:r>
      <w:r>
        <w:t>150</w:t>
      </w:r>
      <w:r>
        <w:fldChar w:fldCharType="end"/>
      </w:r>
    </w:p>
    <w:p w14:paraId="12F54D1C" w14:textId="1A9B4BFE" w:rsidR="00612053" w:rsidRDefault="00612053">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_Toc89855458 \h </w:instrText>
      </w:r>
      <w:r>
        <w:fldChar w:fldCharType="separate"/>
      </w:r>
      <w:r>
        <w:t>151</w:t>
      </w:r>
      <w:r>
        <w:fldChar w:fldCharType="end"/>
      </w:r>
    </w:p>
    <w:p w14:paraId="679BDE45" w14:textId="0A4FDD2D" w:rsidR="00612053" w:rsidRDefault="00612053">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_Toc89855459 \h </w:instrText>
      </w:r>
      <w:r>
        <w:fldChar w:fldCharType="separate"/>
      </w:r>
      <w:r>
        <w:t>151</w:t>
      </w:r>
      <w:r>
        <w:fldChar w:fldCharType="end"/>
      </w:r>
    </w:p>
    <w:p w14:paraId="61AAF89F" w14:textId="0C47EC3D" w:rsidR="00612053" w:rsidRDefault="00612053">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_Toc89855460 \h </w:instrText>
      </w:r>
      <w:r>
        <w:fldChar w:fldCharType="separate"/>
      </w:r>
      <w:r>
        <w:t>151</w:t>
      </w:r>
      <w:r>
        <w:fldChar w:fldCharType="end"/>
      </w:r>
    </w:p>
    <w:p w14:paraId="7710D9C1" w14:textId="74A6753E" w:rsidR="00612053" w:rsidRDefault="00612053">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_Toc89855461 \h </w:instrText>
      </w:r>
      <w:r>
        <w:fldChar w:fldCharType="separate"/>
      </w:r>
      <w:r>
        <w:t>151</w:t>
      </w:r>
      <w:r>
        <w:fldChar w:fldCharType="end"/>
      </w:r>
    </w:p>
    <w:p w14:paraId="5C7EB3D4" w14:textId="06216F1F" w:rsidR="00612053" w:rsidRDefault="0061205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_Toc89855462 \h </w:instrText>
      </w:r>
      <w:r>
        <w:fldChar w:fldCharType="separate"/>
      </w:r>
      <w:r>
        <w:t>152</w:t>
      </w:r>
      <w:r>
        <w:fldChar w:fldCharType="end"/>
      </w:r>
    </w:p>
    <w:p w14:paraId="03C5A975" w14:textId="077E0B8D" w:rsidR="00612053" w:rsidRDefault="0061205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_Toc89855463 \h </w:instrText>
      </w:r>
      <w:r>
        <w:fldChar w:fldCharType="separate"/>
      </w:r>
      <w:r>
        <w:t>152</w:t>
      </w:r>
      <w:r>
        <w:fldChar w:fldCharType="end"/>
      </w:r>
    </w:p>
    <w:p w14:paraId="51028E06" w14:textId="4FF32DC5" w:rsidR="00612053" w:rsidRDefault="0061205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_Toc89855464 \h </w:instrText>
      </w:r>
      <w:r>
        <w:fldChar w:fldCharType="separate"/>
      </w:r>
      <w:r>
        <w:t>152</w:t>
      </w:r>
      <w:r>
        <w:fldChar w:fldCharType="end"/>
      </w:r>
    </w:p>
    <w:p w14:paraId="6A0F4F93" w14:textId="3EA6DD4B" w:rsidR="00612053" w:rsidRDefault="0061205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_Toc89855465 \h </w:instrText>
      </w:r>
      <w:r>
        <w:fldChar w:fldCharType="separate"/>
      </w:r>
      <w:r>
        <w:t>152</w:t>
      </w:r>
      <w:r>
        <w:fldChar w:fldCharType="end"/>
      </w:r>
    </w:p>
    <w:p w14:paraId="686C9A9C" w14:textId="201580D9" w:rsidR="00612053" w:rsidRDefault="00612053">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_Toc89855466 \h </w:instrText>
      </w:r>
      <w:r>
        <w:fldChar w:fldCharType="separate"/>
      </w:r>
      <w:r>
        <w:t>152</w:t>
      </w:r>
      <w:r>
        <w:fldChar w:fldCharType="end"/>
      </w:r>
    </w:p>
    <w:p w14:paraId="29743534" w14:textId="111E6060" w:rsidR="00612053" w:rsidRDefault="00612053">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_Toc89855467 \h </w:instrText>
      </w:r>
      <w:r>
        <w:fldChar w:fldCharType="separate"/>
      </w:r>
      <w:r>
        <w:t>152</w:t>
      </w:r>
      <w:r>
        <w:fldChar w:fldCharType="end"/>
      </w:r>
    </w:p>
    <w:p w14:paraId="6A29E042" w14:textId="1FF642D5" w:rsidR="00612053" w:rsidRDefault="00612053">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_Toc89855468 \h </w:instrText>
      </w:r>
      <w:r>
        <w:fldChar w:fldCharType="separate"/>
      </w:r>
      <w:r>
        <w:t>152</w:t>
      </w:r>
      <w:r>
        <w:fldChar w:fldCharType="end"/>
      </w:r>
    </w:p>
    <w:p w14:paraId="638D320B" w14:textId="1508E748" w:rsidR="00612053" w:rsidRDefault="00612053">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_Toc89855469 \h </w:instrText>
      </w:r>
      <w:r>
        <w:fldChar w:fldCharType="separate"/>
      </w:r>
      <w:r>
        <w:t>153</w:t>
      </w:r>
      <w:r>
        <w:fldChar w:fldCharType="end"/>
      </w:r>
    </w:p>
    <w:p w14:paraId="3AC5C9AE" w14:textId="6E365635" w:rsidR="00612053" w:rsidRDefault="00612053">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_Toc89855470 \h </w:instrText>
      </w:r>
      <w:r>
        <w:fldChar w:fldCharType="separate"/>
      </w:r>
      <w:r>
        <w:t>153</w:t>
      </w:r>
      <w:r>
        <w:fldChar w:fldCharType="end"/>
      </w:r>
    </w:p>
    <w:p w14:paraId="50D6F173" w14:textId="53D61C43" w:rsidR="00612053" w:rsidRDefault="00612053">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_Toc89855471 \h </w:instrText>
      </w:r>
      <w:r>
        <w:fldChar w:fldCharType="separate"/>
      </w:r>
      <w:r>
        <w:t>153</w:t>
      </w:r>
      <w:r>
        <w:fldChar w:fldCharType="end"/>
      </w:r>
    </w:p>
    <w:p w14:paraId="60F9AF6D" w14:textId="75705C3C" w:rsidR="00612053" w:rsidRDefault="00612053">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_Toc89855472 \h </w:instrText>
      </w:r>
      <w:r>
        <w:fldChar w:fldCharType="separate"/>
      </w:r>
      <w:r>
        <w:t>153</w:t>
      </w:r>
      <w:r>
        <w:fldChar w:fldCharType="end"/>
      </w:r>
    </w:p>
    <w:p w14:paraId="65CBE2F4" w14:textId="25DF2C29" w:rsidR="00612053" w:rsidRDefault="00612053">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_Toc89855473 \h </w:instrText>
      </w:r>
      <w:r>
        <w:fldChar w:fldCharType="separate"/>
      </w:r>
      <w:r>
        <w:t>154</w:t>
      </w:r>
      <w:r>
        <w:fldChar w:fldCharType="end"/>
      </w:r>
    </w:p>
    <w:p w14:paraId="59CE9C3B" w14:textId="6401FB56" w:rsidR="00612053" w:rsidRDefault="00612053">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_Toc89855474 \h </w:instrText>
      </w:r>
      <w:r>
        <w:fldChar w:fldCharType="separate"/>
      </w:r>
      <w:r>
        <w:t>154</w:t>
      </w:r>
      <w:r>
        <w:fldChar w:fldCharType="end"/>
      </w:r>
    </w:p>
    <w:p w14:paraId="664C6B5B" w14:textId="76828520" w:rsidR="00612053" w:rsidRDefault="00612053">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_Toc89855475 \h </w:instrText>
      </w:r>
      <w:r>
        <w:fldChar w:fldCharType="separate"/>
      </w:r>
      <w:r>
        <w:t>154</w:t>
      </w:r>
      <w:r>
        <w:fldChar w:fldCharType="end"/>
      </w:r>
    </w:p>
    <w:p w14:paraId="1CBF7FCA" w14:textId="00A9FBFA" w:rsidR="00612053" w:rsidRDefault="00612053">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_Toc89855476 \h </w:instrText>
      </w:r>
      <w:r>
        <w:fldChar w:fldCharType="separate"/>
      </w:r>
      <w:r>
        <w:t>154</w:t>
      </w:r>
      <w:r>
        <w:fldChar w:fldCharType="end"/>
      </w:r>
    </w:p>
    <w:p w14:paraId="79963A47" w14:textId="5F278FEA" w:rsidR="00612053" w:rsidRDefault="00612053">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_Toc89855477 \h </w:instrText>
      </w:r>
      <w:r>
        <w:fldChar w:fldCharType="separate"/>
      </w:r>
      <w:r>
        <w:t>155</w:t>
      </w:r>
      <w:r>
        <w:fldChar w:fldCharType="end"/>
      </w:r>
    </w:p>
    <w:p w14:paraId="1346A417" w14:textId="7C203128" w:rsidR="00612053" w:rsidRDefault="00612053">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_Toc89855478 \h </w:instrText>
      </w:r>
      <w:r>
        <w:fldChar w:fldCharType="separate"/>
      </w:r>
      <w:r>
        <w:t>155</w:t>
      </w:r>
      <w:r>
        <w:fldChar w:fldCharType="end"/>
      </w:r>
    </w:p>
    <w:p w14:paraId="1811C838" w14:textId="0D8831D4" w:rsidR="00612053" w:rsidRDefault="00612053">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_Toc89855479 \h </w:instrText>
      </w:r>
      <w:r>
        <w:fldChar w:fldCharType="separate"/>
      </w:r>
      <w:r>
        <w:t>156</w:t>
      </w:r>
      <w:r>
        <w:fldChar w:fldCharType="end"/>
      </w:r>
    </w:p>
    <w:p w14:paraId="7D3AD937" w14:textId="67A121A1" w:rsidR="00612053" w:rsidRDefault="00612053">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_Toc89855480 \h </w:instrText>
      </w:r>
      <w:r>
        <w:fldChar w:fldCharType="separate"/>
      </w:r>
      <w:r>
        <w:t>158</w:t>
      </w:r>
      <w:r>
        <w:fldChar w:fldCharType="end"/>
      </w:r>
    </w:p>
    <w:p w14:paraId="55AC211E" w14:textId="345A66F1" w:rsidR="00612053" w:rsidRDefault="00612053">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_Toc89855481 \h </w:instrText>
      </w:r>
      <w:r>
        <w:fldChar w:fldCharType="separate"/>
      </w:r>
      <w:r>
        <w:t>158</w:t>
      </w:r>
      <w:r>
        <w:fldChar w:fldCharType="end"/>
      </w:r>
    </w:p>
    <w:p w14:paraId="477F6BC4" w14:textId="34DF3AB2" w:rsidR="00612053" w:rsidRDefault="00612053">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r>
      <w:r>
        <w:instrText xml:space="preserve"> PAGEREF _Toc89855482 \h </w:instrText>
      </w:r>
      <w:r>
        <w:fldChar w:fldCharType="separate"/>
      </w:r>
      <w:r>
        <w:t>158</w:t>
      </w:r>
      <w:r>
        <w:fldChar w:fldCharType="end"/>
      </w:r>
    </w:p>
    <w:p w14:paraId="7E561F4F" w14:textId="658D11BE" w:rsidR="00612053" w:rsidRDefault="0061205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_Toc89855483 \h </w:instrText>
      </w:r>
      <w:r>
        <w:fldChar w:fldCharType="separate"/>
      </w:r>
      <w:r>
        <w:t>159</w:t>
      </w:r>
      <w:r>
        <w:fldChar w:fldCharType="end"/>
      </w:r>
    </w:p>
    <w:p w14:paraId="48FC0320" w14:textId="1C9623CE" w:rsidR="00612053" w:rsidRDefault="0061205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_Toc89855484 \h </w:instrText>
      </w:r>
      <w:r>
        <w:fldChar w:fldCharType="separate"/>
      </w:r>
      <w:r>
        <w:t>159</w:t>
      </w:r>
      <w:r>
        <w:fldChar w:fldCharType="end"/>
      </w:r>
    </w:p>
    <w:p w14:paraId="0710ABFC" w14:textId="01F39D8D" w:rsidR="00612053" w:rsidRDefault="0061205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_Toc89855485 \h </w:instrText>
      </w:r>
      <w:r>
        <w:fldChar w:fldCharType="separate"/>
      </w:r>
      <w:r>
        <w:t>159</w:t>
      </w:r>
      <w:r>
        <w:fldChar w:fldCharType="end"/>
      </w:r>
    </w:p>
    <w:p w14:paraId="25A28F5B" w14:textId="0764F3C0" w:rsidR="00612053" w:rsidRDefault="00612053">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_Toc89855486 \h </w:instrText>
      </w:r>
      <w:r>
        <w:fldChar w:fldCharType="separate"/>
      </w:r>
      <w:r>
        <w:t>159</w:t>
      </w:r>
      <w:r>
        <w:fldChar w:fldCharType="end"/>
      </w:r>
    </w:p>
    <w:p w14:paraId="6862615C" w14:textId="251D2AF9" w:rsidR="00612053" w:rsidRDefault="00612053">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_Toc89855487 \h </w:instrText>
      </w:r>
      <w:r>
        <w:fldChar w:fldCharType="separate"/>
      </w:r>
      <w:r>
        <w:t>159</w:t>
      </w:r>
      <w:r>
        <w:fldChar w:fldCharType="end"/>
      </w:r>
    </w:p>
    <w:p w14:paraId="213DF551" w14:textId="13FFC6C3" w:rsidR="00612053" w:rsidRDefault="00612053">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_Toc89855488 \h </w:instrText>
      </w:r>
      <w:r>
        <w:fldChar w:fldCharType="separate"/>
      </w:r>
      <w:r>
        <w:t>159</w:t>
      </w:r>
      <w:r>
        <w:fldChar w:fldCharType="end"/>
      </w:r>
    </w:p>
    <w:p w14:paraId="60F8F7AB" w14:textId="1EB9BED8" w:rsidR="00612053" w:rsidRDefault="00612053">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_Toc89855489 \h </w:instrText>
      </w:r>
      <w:r>
        <w:fldChar w:fldCharType="separate"/>
      </w:r>
      <w:r>
        <w:t>160</w:t>
      </w:r>
      <w:r>
        <w:fldChar w:fldCharType="end"/>
      </w:r>
    </w:p>
    <w:p w14:paraId="4A4253C1" w14:textId="245AC99E" w:rsidR="00612053" w:rsidRDefault="00612053">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_Toc89855490 \h </w:instrText>
      </w:r>
      <w:r>
        <w:fldChar w:fldCharType="separate"/>
      </w:r>
      <w:r>
        <w:t>160</w:t>
      </w:r>
      <w:r>
        <w:fldChar w:fldCharType="end"/>
      </w:r>
    </w:p>
    <w:p w14:paraId="6D93FDE2" w14:textId="6012514C" w:rsidR="00612053" w:rsidRDefault="00612053">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_Toc89855491 \h </w:instrText>
      </w:r>
      <w:r>
        <w:fldChar w:fldCharType="separate"/>
      </w:r>
      <w:r>
        <w:t>160</w:t>
      </w:r>
      <w:r>
        <w:fldChar w:fldCharType="end"/>
      </w:r>
    </w:p>
    <w:p w14:paraId="617FC115" w14:textId="5A2D30DC" w:rsidR="00612053" w:rsidRDefault="00612053">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_Toc89855492 \h </w:instrText>
      </w:r>
      <w:r>
        <w:fldChar w:fldCharType="separate"/>
      </w:r>
      <w:r>
        <w:t>161</w:t>
      </w:r>
      <w:r>
        <w:fldChar w:fldCharType="end"/>
      </w:r>
    </w:p>
    <w:p w14:paraId="7D1F37BD" w14:textId="15E43644" w:rsidR="00612053" w:rsidRDefault="0061205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_Toc89855493 \h </w:instrText>
      </w:r>
      <w:r>
        <w:fldChar w:fldCharType="separate"/>
      </w:r>
      <w:r>
        <w:t>165</w:t>
      </w:r>
      <w:r>
        <w:fldChar w:fldCharType="end"/>
      </w:r>
    </w:p>
    <w:p w14:paraId="31AA4A31" w14:textId="555AED6D" w:rsidR="00612053" w:rsidRDefault="00612053">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_Toc89855494 \h </w:instrText>
      </w:r>
      <w:r>
        <w:fldChar w:fldCharType="separate"/>
      </w:r>
      <w:r>
        <w:t>165</w:t>
      </w:r>
      <w:r>
        <w:fldChar w:fldCharType="end"/>
      </w:r>
    </w:p>
    <w:p w14:paraId="6CED0F71" w14:textId="64D67D63" w:rsidR="00612053" w:rsidRDefault="0061205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_Toc89855495 \h </w:instrText>
      </w:r>
      <w:r>
        <w:fldChar w:fldCharType="separate"/>
      </w:r>
      <w:r>
        <w:t>165</w:t>
      </w:r>
      <w:r>
        <w:fldChar w:fldCharType="end"/>
      </w:r>
    </w:p>
    <w:p w14:paraId="5D76537E" w14:textId="18F9AA7B" w:rsidR="00612053" w:rsidRDefault="00612053">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_Toc89855496 \h </w:instrText>
      </w:r>
      <w:r>
        <w:fldChar w:fldCharType="separate"/>
      </w:r>
      <w:r>
        <w:t>165</w:t>
      </w:r>
      <w:r>
        <w:fldChar w:fldCharType="end"/>
      </w:r>
    </w:p>
    <w:p w14:paraId="1F6DE2EA" w14:textId="7F317E3B" w:rsidR="00612053" w:rsidRDefault="00612053">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_Toc89855497 \h </w:instrText>
      </w:r>
      <w:r>
        <w:fldChar w:fldCharType="separate"/>
      </w:r>
      <w:r>
        <w:t>165</w:t>
      </w:r>
      <w:r>
        <w:fldChar w:fldCharType="end"/>
      </w:r>
    </w:p>
    <w:p w14:paraId="55A6F230" w14:textId="4680DC89" w:rsidR="00612053" w:rsidRDefault="00612053">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_Toc89855498 \h </w:instrText>
      </w:r>
      <w:r>
        <w:fldChar w:fldCharType="separate"/>
      </w:r>
      <w:r>
        <w:t>165</w:t>
      </w:r>
      <w:r>
        <w:fldChar w:fldCharType="end"/>
      </w:r>
    </w:p>
    <w:p w14:paraId="00A60AB6" w14:textId="026C3662" w:rsidR="00612053" w:rsidRDefault="00612053">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_Toc89855499 \h </w:instrText>
      </w:r>
      <w:r>
        <w:fldChar w:fldCharType="separate"/>
      </w:r>
      <w:r>
        <w:t>166</w:t>
      </w:r>
      <w:r>
        <w:fldChar w:fldCharType="end"/>
      </w:r>
    </w:p>
    <w:p w14:paraId="7CF59179" w14:textId="053D41B1" w:rsidR="00612053" w:rsidRDefault="00612053">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_Toc89855500 \h </w:instrText>
      </w:r>
      <w:r>
        <w:fldChar w:fldCharType="separate"/>
      </w:r>
      <w:r>
        <w:t>166</w:t>
      </w:r>
      <w:r>
        <w:fldChar w:fldCharType="end"/>
      </w:r>
    </w:p>
    <w:p w14:paraId="73DAD959" w14:textId="6AB2011C" w:rsidR="00612053" w:rsidRDefault="00612053">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_Toc89855501 \h </w:instrText>
      </w:r>
      <w:r>
        <w:fldChar w:fldCharType="separate"/>
      </w:r>
      <w:r>
        <w:t>166</w:t>
      </w:r>
      <w:r>
        <w:fldChar w:fldCharType="end"/>
      </w:r>
    </w:p>
    <w:p w14:paraId="2DD12398" w14:textId="5591F537" w:rsidR="00612053" w:rsidRDefault="00612053">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_Toc89855502 \h </w:instrText>
      </w:r>
      <w:r>
        <w:fldChar w:fldCharType="separate"/>
      </w:r>
      <w:r>
        <w:t>166</w:t>
      </w:r>
      <w:r>
        <w:fldChar w:fldCharType="end"/>
      </w:r>
    </w:p>
    <w:p w14:paraId="4B4F4639" w14:textId="45969045" w:rsidR="00612053" w:rsidRDefault="0061205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_Toc89855503 \h </w:instrText>
      </w:r>
      <w:r>
        <w:fldChar w:fldCharType="separate"/>
      </w:r>
      <w:r>
        <w:t>167</w:t>
      </w:r>
      <w:r>
        <w:fldChar w:fldCharType="end"/>
      </w:r>
    </w:p>
    <w:p w14:paraId="3B45E7E7" w14:textId="2A3E2492" w:rsidR="00612053" w:rsidRDefault="0061205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_Toc89855504 \h </w:instrText>
      </w:r>
      <w:r>
        <w:fldChar w:fldCharType="separate"/>
      </w:r>
      <w:r>
        <w:t>167</w:t>
      </w:r>
      <w:r>
        <w:fldChar w:fldCharType="end"/>
      </w:r>
    </w:p>
    <w:p w14:paraId="03DE51AD" w14:textId="00CDEB26" w:rsidR="00612053" w:rsidRDefault="0061205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_Toc89855505 \h </w:instrText>
      </w:r>
      <w:r>
        <w:fldChar w:fldCharType="separate"/>
      </w:r>
      <w:r>
        <w:t>167</w:t>
      </w:r>
      <w:r>
        <w:fldChar w:fldCharType="end"/>
      </w:r>
    </w:p>
    <w:p w14:paraId="02F01BA4" w14:textId="3961DCF2" w:rsidR="00612053" w:rsidRDefault="0061205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_Toc89855506 \h </w:instrText>
      </w:r>
      <w:r>
        <w:fldChar w:fldCharType="separate"/>
      </w:r>
      <w:r>
        <w:t>167</w:t>
      </w:r>
      <w:r>
        <w:fldChar w:fldCharType="end"/>
      </w:r>
    </w:p>
    <w:p w14:paraId="5061021F" w14:textId="04A8CAF7" w:rsidR="00612053" w:rsidRDefault="0061205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_Toc89855507 \h </w:instrText>
      </w:r>
      <w:r>
        <w:fldChar w:fldCharType="separate"/>
      </w:r>
      <w:r>
        <w:t>167</w:t>
      </w:r>
      <w:r>
        <w:fldChar w:fldCharType="end"/>
      </w:r>
    </w:p>
    <w:p w14:paraId="349B4B29" w14:textId="76F4DDB1" w:rsidR="00612053" w:rsidRDefault="00612053">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_Toc89855508 \h </w:instrText>
      </w:r>
      <w:r>
        <w:fldChar w:fldCharType="separate"/>
      </w:r>
      <w:r>
        <w:t>167</w:t>
      </w:r>
      <w:r>
        <w:fldChar w:fldCharType="end"/>
      </w:r>
    </w:p>
    <w:p w14:paraId="449F43F4" w14:textId="294EAAFF" w:rsidR="00612053" w:rsidRDefault="00612053">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_Toc89855509 \h </w:instrText>
      </w:r>
      <w:r>
        <w:fldChar w:fldCharType="separate"/>
      </w:r>
      <w:r>
        <w:t>168</w:t>
      </w:r>
      <w:r>
        <w:fldChar w:fldCharType="end"/>
      </w:r>
    </w:p>
    <w:p w14:paraId="2CFEBC3C" w14:textId="6CC13478" w:rsidR="00612053" w:rsidRDefault="00612053">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_Toc89855510 \h </w:instrText>
      </w:r>
      <w:r>
        <w:fldChar w:fldCharType="separate"/>
      </w:r>
      <w:r>
        <w:t>168</w:t>
      </w:r>
      <w:r>
        <w:fldChar w:fldCharType="end"/>
      </w:r>
    </w:p>
    <w:p w14:paraId="43882669" w14:textId="72522E0D" w:rsidR="00612053" w:rsidRDefault="00612053">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_Toc89855511 \h </w:instrText>
      </w:r>
      <w:r>
        <w:fldChar w:fldCharType="separate"/>
      </w:r>
      <w:r>
        <w:t>168</w:t>
      </w:r>
      <w:r>
        <w:fldChar w:fldCharType="end"/>
      </w:r>
    </w:p>
    <w:p w14:paraId="5936511A" w14:textId="06A400DC" w:rsidR="00612053" w:rsidRDefault="00612053">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_Toc89855512 \h </w:instrText>
      </w:r>
      <w:r>
        <w:fldChar w:fldCharType="separate"/>
      </w:r>
      <w:r>
        <w:t>168</w:t>
      </w:r>
      <w:r>
        <w:fldChar w:fldCharType="end"/>
      </w:r>
    </w:p>
    <w:p w14:paraId="13D22CD0" w14:textId="08563617" w:rsidR="00612053" w:rsidRDefault="0061205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_Toc89855513 \h </w:instrText>
      </w:r>
      <w:r>
        <w:fldChar w:fldCharType="separate"/>
      </w:r>
      <w:r>
        <w:t>169</w:t>
      </w:r>
      <w:r>
        <w:fldChar w:fldCharType="end"/>
      </w:r>
    </w:p>
    <w:p w14:paraId="010DDD4A" w14:textId="389D5BC6" w:rsidR="00612053" w:rsidRDefault="00612053">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_Toc89855514 \h </w:instrText>
      </w:r>
      <w:r>
        <w:fldChar w:fldCharType="separate"/>
      </w:r>
      <w:r>
        <w:t>169</w:t>
      </w:r>
      <w:r>
        <w:fldChar w:fldCharType="end"/>
      </w:r>
    </w:p>
    <w:p w14:paraId="0BEF1C6E" w14:textId="7A589137" w:rsidR="00612053" w:rsidRDefault="00612053">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_Toc89855515 \h </w:instrText>
      </w:r>
      <w:r>
        <w:fldChar w:fldCharType="separate"/>
      </w:r>
      <w:r>
        <w:t>170</w:t>
      </w:r>
      <w:r>
        <w:fldChar w:fldCharType="end"/>
      </w:r>
    </w:p>
    <w:p w14:paraId="6F225272" w14:textId="16CF49F7" w:rsidR="00612053" w:rsidRDefault="00612053">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_Toc89855516 \h </w:instrText>
      </w:r>
      <w:r>
        <w:fldChar w:fldCharType="separate"/>
      </w:r>
      <w:r>
        <w:t>172</w:t>
      </w:r>
      <w:r>
        <w:fldChar w:fldCharType="end"/>
      </w:r>
    </w:p>
    <w:p w14:paraId="12C1C462" w14:textId="357FA205" w:rsidR="00612053" w:rsidRDefault="0061205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_Toc89855517 \h </w:instrText>
      </w:r>
      <w:r>
        <w:fldChar w:fldCharType="separate"/>
      </w:r>
      <w:r>
        <w:t>173</w:t>
      </w:r>
      <w:r>
        <w:fldChar w:fldCharType="end"/>
      </w:r>
    </w:p>
    <w:p w14:paraId="2E97A11E" w14:textId="3E7AAF78" w:rsidR="00612053" w:rsidRDefault="0061205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_Toc89855518 \h </w:instrText>
      </w:r>
      <w:r>
        <w:fldChar w:fldCharType="separate"/>
      </w:r>
      <w:r>
        <w:t>173</w:t>
      </w:r>
      <w:r>
        <w:fldChar w:fldCharType="end"/>
      </w:r>
    </w:p>
    <w:p w14:paraId="0A0CDA9D" w14:textId="76508BD9" w:rsidR="00612053" w:rsidRDefault="0061205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_Toc89855519 \h </w:instrText>
      </w:r>
      <w:r>
        <w:fldChar w:fldCharType="separate"/>
      </w:r>
      <w:r>
        <w:t>173</w:t>
      </w:r>
      <w:r>
        <w:fldChar w:fldCharType="end"/>
      </w:r>
    </w:p>
    <w:p w14:paraId="2A2B5CED" w14:textId="11B927E7" w:rsidR="00612053" w:rsidRDefault="00612053">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_Toc89855520 \h </w:instrText>
      </w:r>
      <w:r>
        <w:fldChar w:fldCharType="separate"/>
      </w:r>
      <w:r>
        <w:t>173</w:t>
      </w:r>
      <w:r>
        <w:fldChar w:fldCharType="end"/>
      </w:r>
    </w:p>
    <w:p w14:paraId="5C98CA29" w14:textId="5E9F139E" w:rsidR="00612053" w:rsidRDefault="00612053">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_Toc89855521 \h </w:instrText>
      </w:r>
      <w:r>
        <w:fldChar w:fldCharType="separate"/>
      </w:r>
      <w:r>
        <w:t>173</w:t>
      </w:r>
      <w:r>
        <w:fldChar w:fldCharType="end"/>
      </w:r>
    </w:p>
    <w:p w14:paraId="6C906D78" w14:textId="3EE3B2E8" w:rsidR="00612053" w:rsidRDefault="00612053">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_Toc89855522 \h </w:instrText>
      </w:r>
      <w:r>
        <w:fldChar w:fldCharType="separate"/>
      </w:r>
      <w:r>
        <w:t>173</w:t>
      </w:r>
      <w:r>
        <w:fldChar w:fldCharType="end"/>
      </w:r>
    </w:p>
    <w:p w14:paraId="7BC487FB" w14:textId="4B2686E0" w:rsidR="00612053" w:rsidRDefault="0061205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_Toc89855523 \h </w:instrText>
      </w:r>
      <w:r>
        <w:fldChar w:fldCharType="separate"/>
      </w:r>
      <w:r>
        <w:t>173</w:t>
      </w:r>
      <w:r>
        <w:fldChar w:fldCharType="end"/>
      </w:r>
    </w:p>
    <w:p w14:paraId="3DA19DE5" w14:textId="783A6049" w:rsidR="00612053" w:rsidRDefault="00612053">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_Toc89855524 \h </w:instrText>
      </w:r>
      <w:r>
        <w:fldChar w:fldCharType="separate"/>
      </w:r>
      <w:r>
        <w:t>174</w:t>
      </w:r>
      <w:r>
        <w:fldChar w:fldCharType="end"/>
      </w:r>
    </w:p>
    <w:p w14:paraId="7C3341D0" w14:textId="1754AB34" w:rsidR="00612053" w:rsidRDefault="0061205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_Toc89855525 \h </w:instrText>
      </w:r>
      <w:r>
        <w:fldChar w:fldCharType="separate"/>
      </w:r>
      <w:r>
        <w:t>174</w:t>
      </w:r>
      <w:r>
        <w:fldChar w:fldCharType="end"/>
      </w:r>
    </w:p>
    <w:p w14:paraId="5570D0C8" w14:textId="106F051D" w:rsidR="00612053" w:rsidRDefault="0061205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_Toc89855526 \h </w:instrText>
      </w:r>
      <w:r>
        <w:fldChar w:fldCharType="separate"/>
      </w:r>
      <w:r>
        <w:t>174</w:t>
      </w:r>
      <w:r>
        <w:fldChar w:fldCharType="end"/>
      </w:r>
    </w:p>
    <w:p w14:paraId="64066B2F" w14:textId="604C2F4B" w:rsidR="00612053" w:rsidRDefault="0061205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_Toc89855527 \h </w:instrText>
      </w:r>
      <w:r>
        <w:fldChar w:fldCharType="separate"/>
      </w:r>
      <w:r>
        <w:t>174</w:t>
      </w:r>
      <w:r>
        <w:fldChar w:fldCharType="end"/>
      </w:r>
    </w:p>
    <w:p w14:paraId="654AE4CE" w14:textId="74492D69" w:rsidR="00612053" w:rsidRDefault="00612053">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_Toc89855528 \h </w:instrText>
      </w:r>
      <w:r>
        <w:fldChar w:fldCharType="separate"/>
      </w:r>
      <w:r>
        <w:t>175</w:t>
      </w:r>
      <w:r>
        <w:fldChar w:fldCharType="end"/>
      </w:r>
    </w:p>
    <w:p w14:paraId="0538A0E9" w14:textId="11BE4FB0" w:rsidR="00612053" w:rsidRDefault="0061205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_Toc89855529 \h </w:instrText>
      </w:r>
      <w:r>
        <w:fldChar w:fldCharType="separate"/>
      </w:r>
      <w:r>
        <w:t>175</w:t>
      </w:r>
      <w:r>
        <w:fldChar w:fldCharType="end"/>
      </w:r>
    </w:p>
    <w:p w14:paraId="6881B799" w14:textId="7AEC9A62" w:rsidR="00612053" w:rsidRDefault="0061205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E77F31">
        <w:rPr>
          <w:rFonts w:cs="v4.2.0"/>
        </w:rPr>
        <w:t>Normal test environment</w:t>
      </w:r>
      <w:r>
        <w:tab/>
      </w:r>
      <w:r>
        <w:fldChar w:fldCharType="begin"/>
      </w:r>
      <w:r>
        <w:instrText xml:space="preserve"> PAGEREF _Toc89855530 \h </w:instrText>
      </w:r>
      <w:r>
        <w:fldChar w:fldCharType="separate"/>
      </w:r>
      <w:r>
        <w:t>175</w:t>
      </w:r>
      <w:r>
        <w:fldChar w:fldCharType="end"/>
      </w:r>
    </w:p>
    <w:p w14:paraId="536D682F" w14:textId="065893BA" w:rsidR="00612053" w:rsidRDefault="0061205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E77F31">
        <w:rPr>
          <w:rFonts w:cs="v4.2.0"/>
        </w:rPr>
        <w:t>Extreme test environment</w:t>
      </w:r>
      <w:r>
        <w:tab/>
      </w:r>
      <w:r>
        <w:fldChar w:fldCharType="begin"/>
      </w:r>
      <w:r>
        <w:instrText xml:space="preserve"> PAGEREF _Toc89855531 \h </w:instrText>
      </w:r>
      <w:r>
        <w:fldChar w:fldCharType="separate"/>
      </w:r>
      <w:r>
        <w:t>175</w:t>
      </w:r>
      <w:r>
        <w:fldChar w:fldCharType="end"/>
      </w:r>
    </w:p>
    <w:p w14:paraId="2742B9BA" w14:textId="55B91713" w:rsidR="00612053" w:rsidRDefault="0061205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_Toc89855532 \h </w:instrText>
      </w:r>
      <w:r>
        <w:fldChar w:fldCharType="separate"/>
      </w:r>
      <w:r>
        <w:t>175</w:t>
      </w:r>
      <w:r>
        <w:fldChar w:fldCharType="end"/>
      </w:r>
    </w:p>
    <w:p w14:paraId="45DBE891" w14:textId="38630DEA" w:rsidR="00612053" w:rsidRDefault="0061205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E77F31">
        <w:rPr>
          <w:rFonts w:cs="v4.2.0"/>
        </w:rPr>
        <w:t>Vibration</w:t>
      </w:r>
      <w:r>
        <w:tab/>
      </w:r>
      <w:r>
        <w:fldChar w:fldCharType="begin"/>
      </w:r>
      <w:r>
        <w:instrText xml:space="preserve"> PAGEREF _Toc89855533 \h </w:instrText>
      </w:r>
      <w:r>
        <w:fldChar w:fldCharType="separate"/>
      </w:r>
      <w:r>
        <w:t>176</w:t>
      </w:r>
      <w:r>
        <w:fldChar w:fldCharType="end"/>
      </w:r>
    </w:p>
    <w:p w14:paraId="2075CDE8" w14:textId="2CD57E82" w:rsidR="00612053" w:rsidRDefault="0061205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E77F31">
        <w:rPr>
          <w:rFonts w:cs="v4.2.0"/>
        </w:rPr>
        <w:t>Power supply</w:t>
      </w:r>
      <w:r>
        <w:tab/>
      </w:r>
      <w:r>
        <w:fldChar w:fldCharType="begin"/>
      </w:r>
      <w:r>
        <w:instrText xml:space="preserve"> PAGEREF _Toc89855534 \h </w:instrText>
      </w:r>
      <w:r>
        <w:fldChar w:fldCharType="separate"/>
      </w:r>
      <w:r>
        <w:t>176</w:t>
      </w:r>
      <w:r>
        <w:fldChar w:fldCharType="end"/>
      </w:r>
    </w:p>
    <w:p w14:paraId="6268FED7" w14:textId="4EDEE96A" w:rsidR="00612053" w:rsidRDefault="00612053">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_Toc89855535 \h </w:instrText>
      </w:r>
      <w:r>
        <w:fldChar w:fldCharType="separate"/>
      </w:r>
      <w:r>
        <w:t>176</w:t>
      </w:r>
      <w:r>
        <w:fldChar w:fldCharType="end"/>
      </w:r>
    </w:p>
    <w:p w14:paraId="71057BD5" w14:textId="25E2B7BA" w:rsidR="00612053" w:rsidRDefault="00612053">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_Toc89855536 \h </w:instrText>
      </w:r>
      <w:r>
        <w:fldChar w:fldCharType="separate"/>
      </w:r>
      <w:r>
        <w:t>177</w:t>
      </w:r>
      <w:r>
        <w:fldChar w:fldCharType="end"/>
      </w:r>
    </w:p>
    <w:p w14:paraId="7A6C92A3" w14:textId="0F3A7619" w:rsidR="00612053" w:rsidRDefault="0061205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_Toc89855537 \h </w:instrText>
      </w:r>
      <w:r>
        <w:fldChar w:fldCharType="separate"/>
      </w:r>
      <w:r>
        <w:t>178</w:t>
      </w:r>
      <w:r>
        <w:fldChar w:fldCharType="end"/>
      </w:r>
    </w:p>
    <w:p w14:paraId="32426596" w14:textId="7CDA6018" w:rsidR="00612053" w:rsidRDefault="0061205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_Toc89855538 \h </w:instrText>
      </w:r>
      <w:r>
        <w:fldChar w:fldCharType="separate"/>
      </w:r>
      <w:r>
        <w:t>182</w:t>
      </w:r>
      <w:r>
        <w:fldChar w:fldCharType="end"/>
      </w:r>
    </w:p>
    <w:p w14:paraId="383FF466" w14:textId="2E600CCF" w:rsidR="00612053" w:rsidRDefault="00612053">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_Toc89855539 \h </w:instrText>
      </w:r>
      <w:r>
        <w:fldChar w:fldCharType="separate"/>
      </w:r>
      <w:r>
        <w:t>185</w:t>
      </w:r>
      <w:r>
        <w:fldChar w:fldCharType="end"/>
      </w:r>
    </w:p>
    <w:p w14:paraId="088FBCC8" w14:textId="203391E2" w:rsidR="00612053" w:rsidRDefault="0061205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_Toc89855540 \h </w:instrText>
      </w:r>
      <w:r>
        <w:fldChar w:fldCharType="separate"/>
      </w:r>
      <w:r>
        <w:t>185</w:t>
      </w:r>
      <w:r>
        <w:fldChar w:fldCharType="end"/>
      </w:r>
    </w:p>
    <w:p w14:paraId="0D4A0253" w14:textId="6D8406E4" w:rsidR="00612053" w:rsidRDefault="00612053">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_Toc89855541 \h </w:instrText>
      </w:r>
      <w:r>
        <w:fldChar w:fldCharType="separate"/>
      </w:r>
      <w:r>
        <w:t>185</w:t>
      </w:r>
      <w:r>
        <w:fldChar w:fldCharType="end"/>
      </w:r>
    </w:p>
    <w:p w14:paraId="6B47F06F" w14:textId="4D1DD36F" w:rsidR="00612053" w:rsidRDefault="00612053">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_Toc89855542 \h </w:instrText>
      </w:r>
      <w:r>
        <w:fldChar w:fldCharType="separate"/>
      </w:r>
      <w:r>
        <w:t>185</w:t>
      </w:r>
      <w:r>
        <w:fldChar w:fldCharType="end"/>
      </w:r>
    </w:p>
    <w:p w14:paraId="41DFBAB3" w14:textId="5DE5125F" w:rsidR="00612053" w:rsidRDefault="0061205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_Toc89855543 \h </w:instrText>
      </w:r>
      <w:r>
        <w:fldChar w:fldCharType="separate"/>
      </w:r>
      <w:r>
        <w:t>186</w:t>
      </w:r>
      <w:r>
        <w:fldChar w:fldCharType="end"/>
      </w:r>
    </w:p>
    <w:p w14:paraId="3F0A3FEA" w14:textId="5B3E8613" w:rsidR="00612053" w:rsidRDefault="00612053">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_Toc89855544 \h </w:instrText>
      </w:r>
      <w:r>
        <w:fldChar w:fldCharType="separate"/>
      </w:r>
      <w:r>
        <w:t>186</w:t>
      </w:r>
      <w:r>
        <w:fldChar w:fldCharType="end"/>
      </w:r>
    </w:p>
    <w:p w14:paraId="0742DA83" w14:textId="601F05AB" w:rsidR="00612053" w:rsidRDefault="00612053">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_Toc89855545 \h </w:instrText>
      </w:r>
      <w:r>
        <w:fldChar w:fldCharType="separate"/>
      </w:r>
      <w:r>
        <w:t>186</w:t>
      </w:r>
      <w:r>
        <w:fldChar w:fldCharType="end"/>
      </w:r>
    </w:p>
    <w:p w14:paraId="2AC599A6" w14:textId="125B550B" w:rsidR="00612053" w:rsidRDefault="00612053">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_Toc89855546 \h </w:instrText>
      </w:r>
      <w:r>
        <w:fldChar w:fldCharType="separate"/>
      </w:r>
      <w:r>
        <w:t>186</w:t>
      </w:r>
      <w:r>
        <w:fldChar w:fldCharType="end"/>
      </w:r>
    </w:p>
    <w:p w14:paraId="79A448C6" w14:textId="7FCC18D4" w:rsidR="00612053" w:rsidRDefault="00612053">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_Toc89855547 \h </w:instrText>
      </w:r>
      <w:r>
        <w:fldChar w:fldCharType="separate"/>
      </w:r>
      <w:r>
        <w:t>187</w:t>
      </w:r>
      <w:r>
        <w:fldChar w:fldCharType="end"/>
      </w:r>
    </w:p>
    <w:p w14:paraId="2E88BB1B" w14:textId="1C5D7E70" w:rsidR="00612053" w:rsidRDefault="00612053">
      <w:pPr>
        <w:pStyle w:val="TOC1"/>
        <w:rPr>
          <w:rFonts w:asciiTheme="minorHAnsi" w:eastAsiaTheme="minorEastAsia" w:hAnsiTheme="minorHAnsi" w:cstheme="minorBidi"/>
          <w:szCs w:val="22"/>
        </w:rPr>
      </w:pPr>
      <w:r w:rsidRPr="00E77F31">
        <w:rPr>
          <w:rFonts w:eastAsia="MS Mincho"/>
        </w:rPr>
        <w:t>E.0</w:t>
      </w:r>
      <w:r>
        <w:rPr>
          <w:rFonts w:asciiTheme="minorHAnsi" w:eastAsiaTheme="minorEastAsia" w:hAnsiTheme="minorHAnsi" w:cstheme="minorBidi"/>
          <w:szCs w:val="22"/>
        </w:rPr>
        <w:tab/>
      </w:r>
      <w:r w:rsidRPr="00E77F31">
        <w:rPr>
          <w:rFonts w:eastAsia="MS Mincho"/>
        </w:rPr>
        <w:t>BC3 CS3 Test model description</w:t>
      </w:r>
      <w:r>
        <w:tab/>
      </w:r>
      <w:r>
        <w:fldChar w:fldCharType="begin"/>
      </w:r>
      <w:r>
        <w:instrText xml:space="preserve"> PAGEREF _Toc89855548 \h </w:instrText>
      </w:r>
      <w:r>
        <w:fldChar w:fldCharType="separate"/>
      </w:r>
      <w:r>
        <w:t>187</w:t>
      </w:r>
      <w:r>
        <w:fldChar w:fldCharType="end"/>
      </w:r>
    </w:p>
    <w:p w14:paraId="4E7ED94B" w14:textId="73BEB068" w:rsidR="00612053" w:rsidRDefault="00612053">
      <w:pPr>
        <w:pStyle w:val="TOC1"/>
        <w:rPr>
          <w:rFonts w:asciiTheme="minorHAnsi" w:eastAsiaTheme="minorEastAsia" w:hAnsiTheme="minorHAnsi" w:cstheme="minorBidi"/>
          <w:szCs w:val="22"/>
        </w:rPr>
      </w:pPr>
      <w:r w:rsidRPr="00E77F31">
        <w:rPr>
          <w:rFonts w:eastAsia="MS Mincho"/>
        </w:rPr>
        <w:t>E.1</w:t>
      </w:r>
      <w:r>
        <w:rPr>
          <w:rFonts w:asciiTheme="minorHAnsi" w:eastAsiaTheme="minorEastAsia" w:hAnsiTheme="minorHAnsi" w:cstheme="minorBidi"/>
          <w:szCs w:val="22"/>
        </w:rPr>
        <w:tab/>
      </w:r>
      <w:r w:rsidRPr="00E77F31">
        <w:rPr>
          <w:rFonts w:eastAsia="MS Mincho"/>
        </w:rPr>
        <w:t>E-UTRA Test Model 1.1 (E-TM1.1_</w:t>
      </w:r>
      <w:r>
        <w:rPr>
          <w:lang w:eastAsia="zh-CN"/>
        </w:rPr>
        <w:t>BC3</w:t>
      </w:r>
      <w:r w:rsidRPr="00E77F31">
        <w:rPr>
          <w:rFonts w:eastAsia="MS Mincho"/>
        </w:rPr>
        <w:t>CS3)</w:t>
      </w:r>
      <w:r>
        <w:tab/>
      </w:r>
      <w:r>
        <w:fldChar w:fldCharType="begin"/>
      </w:r>
      <w:r>
        <w:instrText xml:space="preserve"> PAGEREF _Toc89855549 \h </w:instrText>
      </w:r>
      <w:r>
        <w:fldChar w:fldCharType="separate"/>
      </w:r>
      <w:r>
        <w:t>188</w:t>
      </w:r>
      <w:r>
        <w:fldChar w:fldCharType="end"/>
      </w:r>
    </w:p>
    <w:p w14:paraId="7362EDF5" w14:textId="66EC5F93" w:rsidR="00612053" w:rsidRDefault="00612053">
      <w:pPr>
        <w:pStyle w:val="TOC1"/>
        <w:rPr>
          <w:rFonts w:asciiTheme="minorHAnsi" w:eastAsiaTheme="minorEastAsia" w:hAnsiTheme="minorHAnsi" w:cstheme="minorBidi"/>
          <w:szCs w:val="22"/>
        </w:rPr>
      </w:pPr>
      <w:r w:rsidRPr="00E77F31">
        <w:rPr>
          <w:rFonts w:eastAsia="MS Mincho"/>
        </w:rPr>
        <w:t>E.2</w:t>
      </w:r>
      <w:r>
        <w:rPr>
          <w:rFonts w:asciiTheme="minorHAnsi" w:eastAsiaTheme="minorEastAsia" w:hAnsiTheme="minorHAnsi" w:cstheme="minorBidi"/>
          <w:szCs w:val="22"/>
        </w:rPr>
        <w:tab/>
      </w:r>
      <w:r w:rsidRPr="00E77F31">
        <w:rPr>
          <w:rFonts w:eastAsia="MS Mincho"/>
        </w:rPr>
        <w:t>E-UTRA Test Model 1.2 (E-TM1.2_</w:t>
      </w:r>
      <w:r>
        <w:rPr>
          <w:lang w:eastAsia="zh-CN"/>
        </w:rPr>
        <w:t>BC3</w:t>
      </w:r>
      <w:r w:rsidRPr="00E77F31">
        <w:rPr>
          <w:rFonts w:eastAsia="MS Mincho"/>
        </w:rPr>
        <w:t>CS3)</w:t>
      </w:r>
      <w:r>
        <w:tab/>
      </w:r>
      <w:r>
        <w:fldChar w:fldCharType="begin"/>
      </w:r>
      <w:r>
        <w:instrText xml:space="preserve"> PAGEREF _Toc89855550 \h </w:instrText>
      </w:r>
      <w:r>
        <w:fldChar w:fldCharType="separate"/>
      </w:r>
      <w:r>
        <w:t>188</w:t>
      </w:r>
      <w:r>
        <w:fldChar w:fldCharType="end"/>
      </w:r>
    </w:p>
    <w:p w14:paraId="354FB66F" w14:textId="30F0452C" w:rsidR="00612053" w:rsidRDefault="00612053">
      <w:pPr>
        <w:pStyle w:val="TOC1"/>
        <w:rPr>
          <w:rFonts w:asciiTheme="minorHAnsi" w:eastAsiaTheme="minorEastAsia" w:hAnsiTheme="minorHAnsi" w:cstheme="minorBidi"/>
          <w:szCs w:val="22"/>
        </w:rPr>
      </w:pPr>
      <w:r w:rsidRPr="00E77F31">
        <w:rPr>
          <w:rFonts w:eastAsia="MS Mincho"/>
        </w:rPr>
        <w:t>E.3</w:t>
      </w:r>
      <w:r>
        <w:rPr>
          <w:rFonts w:asciiTheme="minorHAnsi" w:eastAsiaTheme="minorEastAsia" w:hAnsiTheme="minorHAnsi" w:cstheme="minorBidi"/>
          <w:szCs w:val="22"/>
        </w:rPr>
        <w:tab/>
      </w:r>
      <w:r w:rsidRPr="00E77F31">
        <w:rPr>
          <w:rFonts w:eastAsia="MS Mincho"/>
        </w:rPr>
        <w:t>E-UTRA Test Model 2 (E-TM2_</w:t>
      </w:r>
      <w:r>
        <w:rPr>
          <w:lang w:eastAsia="zh-CN"/>
        </w:rPr>
        <w:t>BC3</w:t>
      </w:r>
      <w:r w:rsidRPr="00E77F31">
        <w:rPr>
          <w:rFonts w:eastAsia="MS Mincho"/>
        </w:rPr>
        <w:t>CS3)</w:t>
      </w:r>
      <w:r>
        <w:tab/>
      </w:r>
      <w:r>
        <w:fldChar w:fldCharType="begin"/>
      </w:r>
      <w:r>
        <w:instrText xml:space="preserve"> PAGEREF _Toc89855551 \h </w:instrText>
      </w:r>
      <w:r>
        <w:fldChar w:fldCharType="separate"/>
      </w:r>
      <w:r>
        <w:t>188</w:t>
      </w:r>
      <w:r>
        <w:fldChar w:fldCharType="end"/>
      </w:r>
    </w:p>
    <w:p w14:paraId="4E167F7D" w14:textId="768D9289" w:rsidR="00612053" w:rsidRDefault="00612053">
      <w:pPr>
        <w:pStyle w:val="TOC1"/>
        <w:rPr>
          <w:rFonts w:asciiTheme="minorHAnsi" w:eastAsiaTheme="minorEastAsia" w:hAnsiTheme="minorHAnsi" w:cstheme="minorBidi"/>
          <w:szCs w:val="22"/>
        </w:rPr>
      </w:pPr>
      <w:r w:rsidRPr="00E77F31">
        <w:rPr>
          <w:rFonts w:eastAsia="MS Mincho"/>
        </w:rPr>
        <w:t>E.4</w:t>
      </w:r>
      <w:r>
        <w:rPr>
          <w:rFonts w:asciiTheme="minorHAnsi" w:eastAsiaTheme="minorEastAsia" w:hAnsiTheme="minorHAnsi" w:cstheme="minorBidi"/>
          <w:szCs w:val="22"/>
        </w:rPr>
        <w:tab/>
      </w:r>
      <w:r w:rsidRPr="00E77F31">
        <w:rPr>
          <w:rFonts w:eastAsia="MS Mincho"/>
        </w:rPr>
        <w:t>E-UTRA Test Model 3.1 (E-TM3.1_</w:t>
      </w:r>
      <w:r>
        <w:rPr>
          <w:lang w:eastAsia="zh-CN"/>
        </w:rPr>
        <w:t>BC3</w:t>
      </w:r>
      <w:r w:rsidRPr="00E77F31">
        <w:rPr>
          <w:rFonts w:eastAsia="MS Mincho"/>
        </w:rPr>
        <w:t>CS3)</w:t>
      </w:r>
      <w:r>
        <w:tab/>
      </w:r>
      <w:r>
        <w:fldChar w:fldCharType="begin"/>
      </w:r>
      <w:r>
        <w:instrText xml:space="preserve"> PAGEREF _Toc89855552 \h </w:instrText>
      </w:r>
      <w:r>
        <w:fldChar w:fldCharType="separate"/>
      </w:r>
      <w:r>
        <w:t>188</w:t>
      </w:r>
      <w:r>
        <w:fldChar w:fldCharType="end"/>
      </w:r>
    </w:p>
    <w:p w14:paraId="5025BCF8" w14:textId="65534C55" w:rsidR="00612053" w:rsidRDefault="00612053">
      <w:pPr>
        <w:pStyle w:val="TOC1"/>
        <w:rPr>
          <w:rFonts w:asciiTheme="minorHAnsi" w:eastAsiaTheme="minorEastAsia" w:hAnsiTheme="minorHAnsi" w:cstheme="minorBidi"/>
          <w:szCs w:val="22"/>
        </w:rPr>
      </w:pPr>
      <w:r w:rsidRPr="00E77F31">
        <w:rPr>
          <w:rFonts w:eastAsia="MS Mincho"/>
        </w:rPr>
        <w:t>E.5</w:t>
      </w:r>
      <w:r>
        <w:rPr>
          <w:rFonts w:asciiTheme="minorHAnsi" w:eastAsiaTheme="minorEastAsia" w:hAnsiTheme="minorHAnsi" w:cstheme="minorBidi"/>
          <w:szCs w:val="22"/>
        </w:rPr>
        <w:tab/>
      </w:r>
      <w:r w:rsidRPr="00E77F31">
        <w:rPr>
          <w:rFonts w:eastAsia="MS Mincho"/>
        </w:rPr>
        <w:t>E-UTRA Test Model 3.2 (E-TM3.2_</w:t>
      </w:r>
      <w:r>
        <w:rPr>
          <w:lang w:eastAsia="zh-CN"/>
        </w:rPr>
        <w:t>BC3</w:t>
      </w:r>
      <w:r w:rsidRPr="00E77F31">
        <w:rPr>
          <w:rFonts w:eastAsia="MS Mincho"/>
        </w:rPr>
        <w:t>CS3)</w:t>
      </w:r>
      <w:r>
        <w:tab/>
      </w:r>
      <w:r>
        <w:fldChar w:fldCharType="begin"/>
      </w:r>
      <w:r>
        <w:instrText xml:space="preserve"> PAGEREF _Toc89855553 \h </w:instrText>
      </w:r>
      <w:r>
        <w:fldChar w:fldCharType="separate"/>
      </w:r>
      <w:r>
        <w:t>188</w:t>
      </w:r>
      <w:r>
        <w:fldChar w:fldCharType="end"/>
      </w:r>
    </w:p>
    <w:p w14:paraId="52CF58C6" w14:textId="074773D9" w:rsidR="00612053" w:rsidRDefault="00612053">
      <w:pPr>
        <w:pStyle w:val="TOC1"/>
        <w:rPr>
          <w:rFonts w:asciiTheme="minorHAnsi" w:eastAsiaTheme="minorEastAsia" w:hAnsiTheme="minorHAnsi" w:cstheme="minorBidi"/>
          <w:szCs w:val="22"/>
        </w:rPr>
      </w:pPr>
      <w:r w:rsidRPr="00E77F31">
        <w:rPr>
          <w:rFonts w:eastAsia="MS Mincho"/>
        </w:rPr>
        <w:t>E.6</w:t>
      </w:r>
      <w:r>
        <w:rPr>
          <w:rFonts w:asciiTheme="minorHAnsi" w:eastAsiaTheme="minorEastAsia" w:hAnsiTheme="minorHAnsi" w:cstheme="minorBidi"/>
          <w:szCs w:val="22"/>
        </w:rPr>
        <w:tab/>
      </w:r>
      <w:r w:rsidRPr="00E77F31">
        <w:rPr>
          <w:rFonts w:eastAsia="MS Mincho"/>
        </w:rPr>
        <w:t>E-UTRA Test Model 3.3 (E-TM3.3_</w:t>
      </w:r>
      <w:r>
        <w:rPr>
          <w:lang w:eastAsia="zh-CN"/>
        </w:rPr>
        <w:t>BC3</w:t>
      </w:r>
      <w:r w:rsidRPr="00E77F31">
        <w:rPr>
          <w:rFonts w:eastAsia="MS Mincho"/>
        </w:rPr>
        <w:t>CS3)</w:t>
      </w:r>
      <w:r>
        <w:tab/>
      </w:r>
      <w:r>
        <w:fldChar w:fldCharType="begin"/>
      </w:r>
      <w:r>
        <w:instrText xml:space="preserve"> PAGEREF _Toc89855554 \h </w:instrText>
      </w:r>
      <w:r>
        <w:fldChar w:fldCharType="separate"/>
      </w:r>
      <w:r>
        <w:t>188</w:t>
      </w:r>
      <w:r>
        <w:fldChar w:fldCharType="end"/>
      </w:r>
    </w:p>
    <w:p w14:paraId="778D863C" w14:textId="052FA28B" w:rsidR="00612053" w:rsidRDefault="00612053">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_Toc89855555 \h </w:instrText>
      </w:r>
      <w:r>
        <w:fldChar w:fldCharType="separate"/>
      </w:r>
      <w:r>
        <w:t>189</w:t>
      </w:r>
      <w:r>
        <w:fldChar w:fldCharType="end"/>
      </w:r>
    </w:p>
    <w:p w14:paraId="5541C1AA" w14:textId="4EFF04F5" w:rsidR="00080512" w:rsidRPr="0050431F" w:rsidRDefault="00612053">
      <w:r>
        <w:fldChar w:fldCharType="end"/>
      </w:r>
    </w:p>
    <w:p w14:paraId="56AF8533" w14:textId="77777777" w:rsidR="00080512" w:rsidRPr="0050431F" w:rsidRDefault="00080512" w:rsidP="00F311C8">
      <w:pPr>
        <w:pStyle w:val="Heading1"/>
      </w:pPr>
      <w:r w:rsidRPr="0050431F">
        <w:br w:type="page"/>
      </w:r>
      <w:bookmarkStart w:id="3" w:name="_Toc13048369"/>
      <w:bookmarkStart w:id="4" w:name="_Toc29764585"/>
      <w:bookmarkStart w:id="5" w:name="_Toc29765003"/>
      <w:bookmarkStart w:id="6" w:name="_Toc52556501"/>
      <w:bookmarkStart w:id="7" w:name="_Toc67912203"/>
      <w:bookmarkStart w:id="8" w:name="_Toc89855138"/>
      <w:r w:rsidRPr="0050431F">
        <w:t>Foreword</w:t>
      </w:r>
      <w:bookmarkEnd w:id="3"/>
      <w:bookmarkEnd w:id="4"/>
      <w:bookmarkEnd w:id="5"/>
      <w:bookmarkEnd w:id="6"/>
      <w:bookmarkEnd w:id="7"/>
      <w:bookmarkEnd w:id="8"/>
    </w:p>
    <w:p w14:paraId="2695EBB1" w14:textId="77777777" w:rsidR="00080512" w:rsidRPr="0050431F" w:rsidRDefault="00080512">
      <w:r w:rsidRPr="0050431F">
        <w:t>This Technical Specification has been produced by the 3</w:t>
      </w:r>
      <w:r w:rsidRPr="0050431F">
        <w:rPr>
          <w:vertAlign w:val="superscript"/>
        </w:rPr>
        <w:t>rd</w:t>
      </w:r>
      <w:r w:rsidRPr="0050431F">
        <w:t xml:space="preserve"> Generation Partnership Project (3GPP).</w:t>
      </w:r>
    </w:p>
    <w:p w14:paraId="607FA9EF" w14:textId="77777777" w:rsidR="00080512" w:rsidRPr="0050431F" w:rsidRDefault="00080512">
      <w:r w:rsidRPr="005043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71E5A" w14:textId="77777777" w:rsidR="00080512" w:rsidRPr="0050431F" w:rsidRDefault="00080512">
      <w:pPr>
        <w:pStyle w:val="B10"/>
      </w:pPr>
      <w:r w:rsidRPr="0050431F">
        <w:t>Version x.y.z</w:t>
      </w:r>
    </w:p>
    <w:p w14:paraId="52442515" w14:textId="77777777" w:rsidR="00080512" w:rsidRPr="0050431F" w:rsidRDefault="00080512">
      <w:pPr>
        <w:pStyle w:val="B10"/>
      </w:pPr>
      <w:r w:rsidRPr="0050431F">
        <w:t>where:</w:t>
      </w:r>
    </w:p>
    <w:p w14:paraId="1B4F6DEC" w14:textId="77777777" w:rsidR="00080512" w:rsidRPr="0050431F" w:rsidRDefault="00080512">
      <w:pPr>
        <w:pStyle w:val="B20"/>
      </w:pPr>
      <w:r w:rsidRPr="0050431F">
        <w:t>x</w:t>
      </w:r>
      <w:r w:rsidRPr="0050431F">
        <w:tab/>
        <w:t>the first digit:</w:t>
      </w:r>
    </w:p>
    <w:p w14:paraId="5138C1A9" w14:textId="77777777" w:rsidR="00080512" w:rsidRPr="0050431F" w:rsidRDefault="00080512">
      <w:pPr>
        <w:pStyle w:val="B30"/>
      </w:pPr>
      <w:r w:rsidRPr="0050431F">
        <w:t>1</w:t>
      </w:r>
      <w:r w:rsidRPr="0050431F">
        <w:tab/>
        <w:t>presented to TSG for information;</w:t>
      </w:r>
    </w:p>
    <w:p w14:paraId="096A62D0" w14:textId="77777777" w:rsidR="00080512" w:rsidRPr="0050431F" w:rsidRDefault="00080512">
      <w:pPr>
        <w:pStyle w:val="B30"/>
      </w:pPr>
      <w:r w:rsidRPr="0050431F">
        <w:t>2</w:t>
      </w:r>
      <w:r w:rsidRPr="0050431F">
        <w:tab/>
        <w:t>presented to TSG for approval;</w:t>
      </w:r>
    </w:p>
    <w:p w14:paraId="515D870D" w14:textId="77777777" w:rsidR="00080512" w:rsidRPr="0050431F" w:rsidRDefault="00080512">
      <w:pPr>
        <w:pStyle w:val="B30"/>
      </w:pPr>
      <w:r w:rsidRPr="0050431F">
        <w:t>3</w:t>
      </w:r>
      <w:r w:rsidRPr="0050431F">
        <w:tab/>
        <w:t>or greater indicates TSG approved document under change control.</w:t>
      </w:r>
    </w:p>
    <w:p w14:paraId="0C12CE20" w14:textId="77777777" w:rsidR="00080512" w:rsidRPr="0050431F" w:rsidRDefault="00080512">
      <w:pPr>
        <w:pStyle w:val="B20"/>
      </w:pPr>
      <w:r w:rsidRPr="0050431F">
        <w:t>y</w:t>
      </w:r>
      <w:r w:rsidRPr="0050431F">
        <w:tab/>
        <w:t>the second digit is incremented for all changes of substance, i.e. technical enhancements, corrections, updates, etc.</w:t>
      </w:r>
    </w:p>
    <w:p w14:paraId="487A5147" w14:textId="77777777" w:rsidR="00080512" w:rsidRPr="0050431F" w:rsidRDefault="00080512">
      <w:pPr>
        <w:pStyle w:val="B20"/>
      </w:pPr>
      <w:r w:rsidRPr="0050431F">
        <w:t>z</w:t>
      </w:r>
      <w:r w:rsidRPr="0050431F">
        <w:tab/>
        <w:t>the third digit is incremented when editorial only changes have been incorporated in the document.</w:t>
      </w:r>
    </w:p>
    <w:p w14:paraId="178CFEB7" w14:textId="77777777" w:rsidR="00080512" w:rsidRPr="0050431F" w:rsidRDefault="00080512" w:rsidP="00F311C8">
      <w:pPr>
        <w:pStyle w:val="Heading1"/>
      </w:pPr>
      <w:r w:rsidRPr="0050431F">
        <w:br w:type="page"/>
      </w:r>
      <w:bookmarkStart w:id="9" w:name="_Toc13048370"/>
      <w:bookmarkStart w:id="10" w:name="_Toc29764586"/>
      <w:bookmarkStart w:id="11" w:name="_Toc29765004"/>
      <w:bookmarkStart w:id="12" w:name="_Toc52556502"/>
      <w:bookmarkStart w:id="13" w:name="_Toc67912204"/>
      <w:bookmarkStart w:id="14" w:name="_Toc89855139"/>
      <w:r w:rsidRPr="0050431F">
        <w:t>1</w:t>
      </w:r>
      <w:r w:rsidRPr="0050431F">
        <w:tab/>
        <w:t>Scope</w:t>
      </w:r>
      <w:bookmarkEnd w:id="9"/>
      <w:bookmarkEnd w:id="10"/>
      <w:bookmarkEnd w:id="11"/>
      <w:bookmarkEnd w:id="12"/>
      <w:bookmarkEnd w:id="13"/>
      <w:bookmarkEnd w:id="14"/>
    </w:p>
    <w:p w14:paraId="171477DE" w14:textId="77777777" w:rsidR="00080512" w:rsidRPr="0050431F" w:rsidRDefault="00080512" w:rsidP="007B6122">
      <w:r w:rsidRPr="0050431F">
        <w:t xml:space="preserve">The present document </w:t>
      </w:r>
      <w:r w:rsidR="00F06C9E" w:rsidRPr="0050431F">
        <w:t xml:space="preserve">specifies the Radio Frequency (RF) test methods and conformance requirements for </w:t>
      </w:r>
      <w:r w:rsidR="007B6122" w:rsidRPr="0050431F">
        <w:t>E-UTRA, UTRA</w:t>
      </w:r>
      <w:r w:rsidR="00F02F57" w:rsidRPr="0050431F">
        <w:t>,</w:t>
      </w:r>
      <w:r w:rsidR="007B6122" w:rsidRPr="0050431F">
        <w:t xml:space="preserve"> GSM/EDGE </w:t>
      </w:r>
      <w:r w:rsidR="00F02F57" w:rsidRPr="0050431F">
        <w:t xml:space="preserve">and NB-IoT </w:t>
      </w:r>
      <w:r w:rsidR="007B6122" w:rsidRPr="0050431F">
        <w:t>Multi-Standard Radio (MSR) Base Station (BS). These have been derived from, and are consistent with the E-UTRA, UTRA</w:t>
      </w:r>
      <w:r w:rsidR="00F02F57" w:rsidRPr="0050431F">
        <w:t>,</w:t>
      </w:r>
      <w:r w:rsidR="007B6122" w:rsidRPr="0050431F">
        <w:t xml:space="preserve"> GSM/EDGE </w:t>
      </w:r>
      <w:r w:rsidR="00F02F57" w:rsidRPr="0050431F">
        <w:t xml:space="preserve">and NB-IoT </w:t>
      </w:r>
      <w:r w:rsidR="007B6122" w:rsidRPr="0050431F">
        <w:t xml:space="preserve">MSR BS specification defined in [2]. </w:t>
      </w:r>
    </w:p>
    <w:p w14:paraId="07473AC5" w14:textId="77777777" w:rsidR="00080512" w:rsidRPr="0050431F" w:rsidRDefault="00080512" w:rsidP="00F311C8">
      <w:pPr>
        <w:pStyle w:val="Heading1"/>
      </w:pPr>
      <w:bookmarkStart w:id="15" w:name="_Toc13048371"/>
      <w:bookmarkStart w:id="16" w:name="_Toc29764587"/>
      <w:bookmarkStart w:id="17" w:name="_Toc29765005"/>
      <w:bookmarkStart w:id="18" w:name="_Toc52556503"/>
      <w:bookmarkStart w:id="19" w:name="_Toc67912205"/>
      <w:bookmarkStart w:id="20" w:name="_Toc89855140"/>
      <w:r w:rsidRPr="0050431F">
        <w:t>2</w:t>
      </w:r>
      <w:r w:rsidRPr="0050431F">
        <w:tab/>
        <w:t>References</w:t>
      </w:r>
      <w:bookmarkEnd w:id="15"/>
      <w:bookmarkEnd w:id="16"/>
      <w:bookmarkEnd w:id="17"/>
      <w:bookmarkEnd w:id="18"/>
      <w:bookmarkEnd w:id="19"/>
      <w:bookmarkEnd w:id="20"/>
    </w:p>
    <w:p w14:paraId="52A6571B" w14:textId="77777777" w:rsidR="00080512" w:rsidRPr="0050431F" w:rsidRDefault="00080512">
      <w:r w:rsidRPr="0050431F">
        <w:t>The following documents contain provisions which, through reference in this text, constitute provisions of the present document.</w:t>
      </w:r>
    </w:p>
    <w:p w14:paraId="526881D8" w14:textId="77777777" w:rsidR="00080512" w:rsidRPr="0050431F" w:rsidRDefault="00080512">
      <w:pPr>
        <w:pStyle w:val="B10"/>
      </w:pPr>
      <w:r w:rsidRPr="0050431F">
        <w:t>-</w:t>
      </w:r>
      <w:r w:rsidRPr="0050431F">
        <w:tab/>
        <w:t>References are either specific (identified by date of publication, edition numbe</w:t>
      </w:r>
      <w:r w:rsidR="00DC4DA2" w:rsidRPr="0050431F">
        <w:t>r, version number, etc.) or non</w:t>
      </w:r>
      <w:r w:rsidR="00DC4DA2" w:rsidRPr="0050431F">
        <w:noBreakHyphen/>
      </w:r>
      <w:r w:rsidRPr="0050431F">
        <w:t>specific.</w:t>
      </w:r>
    </w:p>
    <w:p w14:paraId="0E4A2FE9" w14:textId="77777777" w:rsidR="00080512" w:rsidRPr="0050431F" w:rsidRDefault="00080512">
      <w:pPr>
        <w:pStyle w:val="B10"/>
      </w:pPr>
      <w:r w:rsidRPr="0050431F">
        <w:t>-</w:t>
      </w:r>
      <w:r w:rsidRPr="0050431F">
        <w:tab/>
        <w:t>For a specific reference, subsequent revisions do not apply.</w:t>
      </w:r>
    </w:p>
    <w:p w14:paraId="4F1CBB76" w14:textId="77777777" w:rsidR="00080512" w:rsidRPr="0050431F" w:rsidRDefault="00080512">
      <w:pPr>
        <w:pStyle w:val="B10"/>
      </w:pPr>
      <w:r w:rsidRPr="0050431F">
        <w:t>-</w:t>
      </w:r>
      <w:r w:rsidRPr="0050431F">
        <w:tab/>
        <w:t>For a non-specific reference, the latest version applies. In the case of a reference to a 3GPP document (including a GSM document), a non-specific reference implicitly refers to the latest version of that document</w:t>
      </w:r>
      <w:r w:rsidRPr="0050431F">
        <w:rPr>
          <w:i/>
        </w:rPr>
        <w:t xml:space="preserve"> in the same Release as the present document</w:t>
      </w:r>
      <w:r w:rsidRPr="0050431F">
        <w:t>.</w:t>
      </w:r>
    </w:p>
    <w:p w14:paraId="1C507217" w14:textId="77777777" w:rsidR="00EC4A25" w:rsidRPr="0050431F" w:rsidRDefault="00EC4A25" w:rsidP="00EC4A25">
      <w:pPr>
        <w:pStyle w:val="EX"/>
      </w:pPr>
      <w:r w:rsidRPr="0050431F">
        <w:t>[1]</w:t>
      </w:r>
      <w:r w:rsidRPr="0050431F">
        <w:tab/>
        <w:t>3GPP TR 21.905: "Vocabulary for 3GPP Specifications".</w:t>
      </w:r>
    </w:p>
    <w:p w14:paraId="55359620" w14:textId="77777777" w:rsidR="0012070E" w:rsidRPr="0050431F" w:rsidRDefault="00EC4A25" w:rsidP="0012070E">
      <w:pPr>
        <w:pStyle w:val="EX"/>
      </w:pPr>
      <w:r w:rsidRPr="0050431F">
        <w:t>[</w:t>
      </w:r>
      <w:r w:rsidRPr="0050431F">
        <w:rPr>
          <w:noProof/>
        </w:rPr>
        <w:t>2</w:t>
      </w:r>
      <w:r w:rsidRPr="0050431F">
        <w:t>]</w:t>
      </w:r>
      <w:r w:rsidRPr="0050431F">
        <w:tab/>
      </w:r>
      <w:r w:rsidR="000D61B2" w:rsidRPr="0050431F">
        <w:t>3GPP TS 37.104</w:t>
      </w:r>
      <w:r w:rsidR="00687D00" w:rsidRPr="0050431F">
        <w:t>: "</w:t>
      </w:r>
      <w:r w:rsidR="000D61B2" w:rsidRPr="0050431F">
        <w:t>E-UTRA, UTRA and GSM/EDGE; Multi-Standard Radio (MSR) Base Station (BS) radio transmission and reception</w:t>
      </w:r>
      <w:r w:rsidR="00687D00" w:rsidRPr="0050431F">
        <w:t>".</w:t>
      </w:r>
    </w:p>
    <w:p w14:paraId="03CD2531" w14:textId="77777777" w:rsidR="0012070E" w:rsidRPr="0050431F" w:rsidRDefault="0012070E" w:rsidP="0012070E">
      <w:pPr>
        <w:pStyle w:val="EX"/>
      </w:pPr>
      <w:r w:rsidRPr="0050431F">
        <w:t>[3]</w:t>
      </w:r>
      <w:r w:rsidRPr="0050431F">
        <w:tab/>
        <w:t>3GPP TS 25.104</w:t>
      </w:r>
      <w:r w:rsidR="00687D00" w:rsidRPr="0050431F">
        <w:t>: "</w:t>
      </w:r>
      <w:r w:rsidRPr="0050431F">
        <w:t>Base Station (BS) radio transmission and reception (FDD)</w:t>
      </w:r>
      <w:r w:rsidR="00687D00" w:rsidRPr="0050431F">
        <w:t xml:space="preserve"> ".</w:t>
      </w:r>
    </w:p>
    <w:p w14:paraId="70187AED" w14:textId="77777777" w:rsidR="0012070E" w:rsidRPr="0050431F" w:rsidRDefault="0012070E" w:rsidP="0012070E">
      <w:pPr>
        <w:pStyle w:val="EX"/>
      </w:pPr>
      <w:r w:rsidRPr="0050431F">
        <w:t>[4]</w:t>
      </w:r>
      <w:r w:rsidRPr="0050431F">
        <w:tab/>
        <w:t>3GPP TS 25.105</w:t>
      </w:r>
      <w:r w:rsidR="00687D00" w:rsidRPr="0050431F">
        <w:t>: "</w:t>
      </w:r>
      <w:r w:rsidRPr="0050431F">
        <w:t>Base Station (BS) radio transmission and reception (TDD)</w:t>
      </w:r>
      <w:r w:rsidR="00687D00" w:rsidRPr="0050431F">
        <w:t xml:space="preserve"> ".</w:t>
      </w:r>
    </w:p>
    <w:p w14:paraId="7630C3CA" w14:textId="77777777" w:rsidR="0012070E" w:rsidRPr="0050431F" w:rsidRDefault="0012070E" w:rsidP="0012070E">
      <w:pPr>
        <w:pStyle w:val="EX"/>
      </w:pPr>
      <w:r w:rsidRPr="0050431F">
        <w:t>[5]</w:t>
      </w:r>
      <w:r w:rsidRPr="0050431F">
        <w:tab/>
        <w:t>3GPP TS 36.104</w:t>
      </w:r>
      <w:r w:rsidR="00687D00" w:rsidRPr="0050431F">
        <w:t>: "</w:t>
      </w:r>
      <w:r w:rsidRPr="0050431F">
        <w:t>Evolved Universal Terrestrial Radio Access (E-UTRA); Base Station (BS) radio transmission and reception</w:t>
      </w:r>
      <w:r w:rsidR="00687D00" w:rsidRPr="0050431F">
        <w:t>".</w:t>
      </w:r>
    </w:p>
    <w:p w14:paraId="47D41996" w14:textId="77777777" w:rsidR="0012070E" w:rsidRPr="0050431F" w:rsidRDefault="0012070E" w:rsidP="0012070E">
      <w:pPr>
        <w:pStyle w:val="EX"/>
      </w:pPr>
      <w:r w:rsidRPr="0050431F">
        <w:t>[6]</w:t>
      </w:r>
      <w:r w:rsidRPr="0050431F">
        <w:tab/>
        <w:t>3GPP TS 45.005</w:t>
      </w:r>
      <w:r w:rsidR="00687D00" w:rsidRPr="0050431F">
        <w:t>: "</w:t>
      </w:r>
      <w:r w:rsidRPr="0050431F">
        <w:t>Radio transmission and reception</w:t>
      </w:r>
      <w:r w:rsidR="00687D00" w:rsidRPr="0050431F">
        <w:t>".</w:t>
      </w:r>
    </w:p>
    <w:p w14:paraId="2EE67D6A" w14:textId="77777777" w:rsidR="0099032D" w:rsidRPr="0050431F" w:rsidRDefault="0099032D" w:rsidP="0099032D">
      <w:pPr>
        <w:pStyle w:val="EX"/>
      </w:pPr>
      <w:r w:rsidRPr="0050431F">
        <w:t>[7]</w:t>
      </w:r>
      <w:r w:rsidRPr="0050431F">
        <w:tab/>
        <w:t xml:space="preserve">ITU-R Recommendation M.1545, </w:t>
      </w:r>
      <w:r w:rsidR="009C036A" w:rsidRPr="0050431F">
        <w:t>"</w:t>
      </w:r>
      <w:r w:rsidRPr="0050431F">
        <w:t>Measurement uncertainty as it applies to test limits for the terrestrial component of International Mobile Telecommunications-2000</w:t>
      </w:r>
      <w:r w:rsidR="009C036A" w:rsidRPr="0050431F">
        <w:t>"</w:t>
      </w:r>
      <w:r w:rsidRPr="0050431F">
        <w:t>.</w:t>
      </w:r>
    </w:p>
    <w:p w14:paraId="5B6610E4" w14:textId="77777777" w:rsidR="0099032D" w:rsidRPr="0050431F" w:rsidRDefault="0099032D" w:rsidP="0099032D">
      <w:pPr>
        <w:pStyle w:val="EX"/>
      </w:pPr>
      <w:r w:rsidRPr="0050431F">
        <w:t>[8]</w:t>
      </w:r>
      <w:r w:rsidRPr="0050431F">
        <w:tab/>
      </w:r>
      <w:r w:rsidR="009C036A" w:rsidRPr="0050431F">
        <w:t>"</w:t>
      </w:r>
      <w:r w:rsidRPr="0050431F">
        <w:t>Title 47 of the Code of Federal Regulations (CFR)</w:t>
      </w:r>
      <w:r w:rsidR="009C036A" w:rsidRPr="0050431F">
        <w:t>"</w:t>
      </w:r>
      <w:r w:rsidRPr="0050431F">
        <w:t xml:space="preserve">, Federal Communications Commission. </w:t>
      </w:r>
    </w:p>
    <w:p w14:paraId="75A2DC4F" w14:textId="77777777" w:rsidR="0099032D" w:rsidRPr="0050431F" w:rsidRDefault="0099032D" w:rsidP="0099032D">
      <w:pPr>
        <w:pStyle w:val="EX"/>
      </w:pPr>
      <w:r w:rsidRPr="0050431F">
        <w:t>[9]</w:t>
      </w:r>
      <w:r w:rsidR="002B1E27">
        <w:tab/>
      </w:r>
      <w:r w:rsidRPr="0050431F">
        <w:t>3GPP TS 36.141</w:t>
      </w:r>
      <w:r w:rsidR="00687D00" w:rsidRPr="0050431F">
        <w:t>: "</w:t>
      </w:r>
      <w:r w:rsidRPr="0050431F">
        <w:t>Evolved Universal Terrestrial Radio Access (E-UTRA); Base Station (BS) conformance testing</w:t>
      </w:r>
      <w:r w:rsidR="00687D00" w:rsidRPr="0050431F">
        <w:t>".</w:t>
      </w:r>
    </w:p>
    <w:p w14:paraId="03EAA89B" w14:textId="77777777" w:rsidR="0099032D" w:rsidRPr="0050431F" w:rsidRDefault="0099032D" w:rsidP="0099032D">
      <w:pPr>
        <w:pStyle w:val="EX"/>
      </w:pPr>
      <w:r w:rsidRPr="0050431F">
        <w:t>[10]</w:t>
      </w:r>
      <w:r w:rsidRPr="0050431F">
        <w:tab/>
        <w:t>3GPP TS 25.141</w:t>
      </w:r>
      <w:r w:rsidR="00687D00" w:rsidRPr="0050431F">
        <w:t>: "</w:t>
      </w:r>
      <w:r w:rsidRPr="0050431F">
        <w:t>Base Station (BS) conformance testing (FDD)</w:t>
      </w:r>
      <w:r w:rsidR="00687D00" w:rsidRPr="0050431F">
        <w:t xml:space="preserve"> ".</w:t>
      </w:r>
    </w:p>
    <w:p w14:paraId="5C52F6FB" w14:textId="77777777" w:rsidR="0012070E" w:rsidRPr="0050431F" w:rsidRDefault="0099032D" w:rsidP="0099032D">
      <w:pPr>
        <w:pStyle w:val="EX"/>
      </w:pPr>
      <w:r w:rsidRPr="0050431F">
        <w:t>[11]</w:t>
      </w:r>
      <w:r w:rsidRPr="0050431F">
        <w:tab/>
        <w:t>3GPP TS 51.021</w:t>
      </w:r>
      <w:r w:rsidR="00687D00" w:rsidRPr="0050431F">
        <w:t>: "</w:t>
      </w:r>
      <w:r w:rsidRPr="0050431F">
        <w:t>Base Station System (BSS) equipment specification; Radio aspects</w:t>
      </w:r>
      <w:r w:rsidR="00687D00" w:rsidRPr="0050431F">
        <w:t>".</w:t>
      </w:r>
    </w:p>
    <w:p w14:paraId="75D9EF9F" w14:textId="77777777" w:rsidR="00050AFD" w:rsidRPr="0050431F" w:rsidRDefault="00050AFD" w:rsidP="00050AFD">
      <w:pPr>
        <w:pStyle w:val="EX"/>
      </w:pPr>
      <w:r w:rsidRPr="0050431F">
        <w:t>[12]</w:t>
      </w:r>
      <w:r w:rsidRPr="0050431F">
        <w:tab/>
        <w:t>3GPP TS 25.142</w:t>
      </w:r>
      <w:r w:rsidR="00687D00" w:rsidRPr="0050431F">
        <w:t>: "</w:t>
      </w:r>
      <w:r w:rsidRPr="0050431F">
        <w:t>Base Station (BS) conformance testing (TDD)</w:t>
      </w:r>
      <w:r w:rsidR="00687D00" w:rsidRPr="0050431F">
        <w:t xml:space="preserve"> ".</w:t>
      </w:r>
    </w:p>
    <w:p w14:paraId="44CA8AF1" w14:textId="77777777" w:rsidR="00050AFD" w:rsidRPr="0050431F" w:rsidRDefault="00050AFD" w:rsidP="00050AFD">
      <w:pPr>
        <w:pStyle w:val="EX"/>
      </w:pPr>
      <w:r w:rsidRPr="0050431F">
        <w:t>[13]</w:t>
      </w:r>
      <w:r w:rsidRPr="0050431F">
        <w:tab/>
        <w:t xml:space="preserve">Recommendation ITU-R SM.329-10, </w:t>
      </w:r>
      <w:r w:rsidR="009C036A" w:rsidRPr="0050431F">
        <w:t>"</w:t>
      </w:r>
      <w:r w:rsidRPr="0050431F">
        <w:t>Unwanted emissions in the spurious domain</w:t>
      </w:r>
      <w:r w:rsidR="009C036A" w:rsidRPr="0050431F">
        <w:t>"</w:t>
      </w:r>
      <w:r w:rsidR="00687D00" w:rsidRPr="0050431F">
        <w:t>.</w:t>
      </w:r>
    </w:p>
    <w:p w14:paraId="294113D9" w14:textId="77777777" w:rsidR="00080512" w:rsidRPr="0050431F" w:rsidRDefault="00050AFD" w:rsidP="00050AFD">
      <w:pPr>
        <w:pStyle w:val="EX"/>
      </w:pPr>
      <w:r w:rsidRPr="0050431F">
        <w:t>[14]</w:t>
      </w:r>
      <w:r w:rsidRPr="0050431F">
        <w:tab/>
        <w:t>3GPP TR 25.942</w:t>
      </w:r>
      <w:r w:rsidR="00687D00" w:rsidRPr="0050431F">
        <w:t>: "</w:t>
      </w:r>
      <w:r w:rsidRPr="0050431F">
        <w:t>Radio Frequency (RF) system scenarios</w:t>
      </w:r>
      <w:r w:rsidR="00687D00" w:rsidRPr="0050431F">
        <w:t>".</w:t>
      </w:r>
    </w:p>
    <w:p w14:paraId="40A32C92" w14:textId="77777777" w:rsidR="006121E7" w:rsidRPr="0050431F" w:rsidRDefault="006121E7" w:rsidP="00050AFD">
      <w:pPr>
        <w:pStyle w:val="EX"/>
      </w:pPr>
      <w:r w:rsidRPr="0050431F">
        <w:t>[15]</w:t>
      </w:r>
      <w:r w:rsidRPr="0050431F">
        <w:tab/>
        <w:t xml:space="preserve">ITU-R recommendation SM.328: </w:t>
      </w:r>
      <w:r w:rsidR="009C036A" w:rsidRPr="0050431F">
        <w:t>"</w:t>
      </w:r>
      <w:r w:rsidRPr="0050431F">
        <w:t>Spectra and bandwidth of emissions</w:t>
      </w:r>
      <w:r w:rsidR="009C036A" w:rsidRPr="0050431F">
        <w:t>"</w:t>
      </w:r>
      <w:r w:rsidRPr="0050431F">
        <w:t>.</w:t>
      </w:r>
    </w:p>
    <w:p w14:paraId="4EF1B47B" w14:textId="77777777" w:rsidR="00B42243" w:rsidRPr="0050431F" w:rsidRDefault="00B42243" w:rsidP="00B42243">
      <w:pPr>
        <w:pStyle w:val="EX"/>
      </w:pPr>
      <w:r w:rsidRPr="0050431F">
        <w:t>[16]</w:t>
      </w:r>
      <w:r w:rsidRPr="0050431F">
        <w:tab/>
        <w:t>IEC 60721: "Classification of environmental conditions".</w:t>
      </w:r>
    </w:p>
    <w:p w14:paraId="29A5AB8D" w14:textId="77777777" w:rsidR="00B42243" w:rsidRPr="0050431F" w:rsidRDefault="00B42243" w:rsidP="00B42243">
      <w:pPr>
        <w:pStyle w:val="EX"/>
      </w:pPr>
      <w:r w:rsidRPr="0050431F">
        <w:t>[17]</w:t>
      </w:r>
      <w:r w:rsidRPr="0050431F">
        <w:tab/>
        <w:t>IEC 60721-3-3: "Classification of environmental conditions - Part 3-3: Classification of groups of environmental parameters and their severities - Stationary use at weather protected locations".</w:t>
      </w:r>
    </w:p>
    <w:p w14:paraId="53B30408" w14:textId="77777777" w:rsidR="00B42243" w:rsidRPr="0050431F" w:rsidRDefault="00B42243" w:rsidP="00B42243">
      <w:pPr>
        <w:pStyle w:val="EX"/>
      </w:pPr>
      <w:r w:rsidRPr="0050431F">
        <w:t>[18]</w:t>
      </w:r>
      <w:r w:rsidRPr="0050431F">
        <w:tab/>
        <w:t>IEC 60721-3-4: "Classification of environmental conditions - Part 3: Classification of groups of environmental parameters and their severities - Section 4: Stationary use at non-weather protected locations".</w:t>
      </w:r>
    </w:p>
    <w:p w14:paraId="15AE8F82" w14:textId="77777777" w:rsidR="00B42243" w:rsidRPr="0050431F" w:rsidRDefault="00B42243" w:rsidP="00B42243">
      <w:pPr>
        <w:pStyle w:val="EX"/>
      </w:pPr>
      <w:r w:rsidRPr="0050431F">
        <w:t>[19]</w:t>
      </w:r>
      <w:r w:rsidRPr="0050431F">
        <w:tab/>
        <w:t xml:space="preserve">ETSI EN 300 019-1-3, </w:t>
      </w:r>
      <w:r w:rsidRPr="0050431F">
        <w:rPr>
          <w:i/>
        </w:rPr>
        <w:t>European Standard (Telecommunications series)</w:t>
      </w:r>
      <w:r w:rsidRPr="0050431F">
        <w:t xml:space="preserve">, </w:t>
      </w:r>
      <w:r w:rsidR="002B1E27">
        <w:t>"</w:t>
      </w:r>
      <w:r w:rsidRPr="0050431F">
        <w:t>Environmental Engineering (EE); Environmental conditions and environmental tests for telecommunications equipment; Part 1-3: Classification of environmental conditions; Stationary use at weather protected locations</w:t>
      </w:r>
      <w:r w:rsidR="002B1E27">
        <w:t>"</w:t>
      </w:r>
    </w:p>
    <w:p w14:paraId="64C43794" w14:textId="77777777" w:rsidR="00B42243" w:rsidRPr="0050431F" w:rsidRDefault="00B42243" w:rsidP="00B42243">
      <w:pPr>
        <w:pStyle w:val="EX"/>
      </w:pPr>
      <w:r w:rsidRPr="0050431F">
        <w:t>[20]</w:t>
      </w:r>
      <w:r w:rsidRPr="0050431F">
        <w:tab/>
        <w:t xml:space="preserve">ETSI EN 300 019-1-4, </w:t>
      </w:r>
      <w:r w:rsidRPr="0050431F">
        <w:rPr>
          <w:i/>
        </w:rPr>
        <w:t>European Standard (Telecommunications series)</w:t>
      </w:r>
      <w:r w:rsidRPr="0050431F">
        <w:t>, “Environmental Engineering (EE); Environmental conditions and environmental tests for telecommunications equipment; Part 1-4: Classification of environmental conditions; Stationary use at non-weather protected locations”.</w:t>
      </w:r>
    </w:p>
    <w:p w14:paraId="5695224C" w14:textId="77777777" w:rsidR="00B42243" w:rsidRPr="0050431F" w:rsidRDefault="00B42243" w:rsidP="00B42243">
      <w:pPr>
        <w:pStyle w:val="EX"/>
        <w:rPr>
          <w:rFonts w:cs="v4.2.0"/>
        </w:rPr>
      </w:pPr>
      <w:bookmarkStart w:id="21" w:name="_Ref467262628"/>
      <w:r w:rsidRPr="0050431F">
        <w:rPr>
          <w:rFonts w:cs="v4.2.0"/>
        </w:rPr>
        <w:t>[21]</w:t>
      </w:r>
      <w:r w:rsidRPr="0050431F">
        <w:rPr>
          <w:rFonts w:cs="v4.2.0"/>
        </w:rPr>
        <w:tab/>
        <w:t>IEC 60068-2-1 (2007): "Environmental testing - Part 2: Tests. Tests A: Cold</w:t>
      </w:r>
      <w:bookmarkEnd w:id="21"/>
      <w:r w:rsidRPr="0050431F">
        <w:rPr>
          <w:rFonts w:cs="v4.2.0"/>
        </w:rPr>
        <w:t>".</w:t>
      </w:r>
    </w:p>
    <w:p w14:paraId="3251AF47" w14:textId="77777777" w:rsidR="00B42243" w:rsidRPr="0050431F" w:rsidRDefault="00B42243" w:rsidP="00B42243">
      <w:pPr>
        <w:pStyle w:val="EX"/>
        <w:rPr>
          <w:rFonts w:cs="v4.2.0"/>
        </w:rPr>
      </w:pPr>
      <w:bookmarkStart w:id="22" w:name="_Ref467262642"/>
      <w:r w:rsidRPr="0050431F">
        <w:rPr>
          <w:rFonts w:cs="v4.2.0"/>
        </w:rPr>
        <w:t>[22]</w:t>
      </w:r>
      <w:r w:rsidRPr="0050431F">
        <w:rPr>
          <w:rFonts w:cs="v4.2.0"/>
        </w:rPr>
        <w:tab/>
        <w:t>IEC 60068-2-2 (2007): "Environmental testing - Part 2: Tests. Tests B: Dry heat</w:t>
      </w:r>
      <w:bookmarkEnd w:id="22"/>
      <w:r w:rsidRPr="0050431F">
        <w:rPr>
          <w:rFonts w:cs="v4.2.0"/>
        </w:rPr>
        <w:t>".</w:t>
      </w:r>
    </w:p>
    <w:p w14:paraId="02BDFF54" w14:textId="77777777" w:rsidR="00B42243" w:rsidRPr="0050431F" w:rsidRDefault="00B42243" w:rsidP="00B42243">
      <w:pPr>
        <w:pStyle w:val="EX"/>
        <w:rPr>
          <w:rFonts w:cs="v4.2.0"/>
        </w:rPr>
      </w:pPr>
      <w:bookmarkStart w:id="23" w:name="_Ref467262669"/>
      <w:r w:rsidRPr="0050431F">
        <w:rPr>
          <w:rFonts w:cs="v4.2.0"/>
        </w:rPr>
        <w:t>[23]</w:t>
      </w:r>
      <w:r w:rsidRPr="0050431F">
        <w:rPr>
          <w:rFonts w:cs="v4.2.0"/>
        </w:rPr>
        <w:tab/>
        <w:t>IEC 60068-2-6 (2007): "Environmental testing - Part 2: Tests - Test Fc: Vibration (sinusoidal)</w:t>
      </w:r>
      <w:bookmarkEnd w:id="23"/>
      <w:r w:rsidRPr="0050431F">
        <w:rPr>
          <w:rFonts w:cs="v4.2.0"/>
        </w:rPr>
        <w:t>".</w:t>
      </w:r>
    </w:p>
    <w:p w14:paraId="4DF8E666" w14:textId="77777777" w:rsidR="004C47BE" w:rsidRPr="0050431F" w:rsidRDefault="004C47BE" w:rsidP="00D445CD">
      <w:pPr>
        <w:pStyle w:val="EX"/>
      </w:pPr>
      <w:r w:rsidRPr="0050431F">
        <w:t>[24]</w:t>
      </w:r>
      <w:r w:rsidRPr="0050431F">
        <w:tab/>
        <w:t>CEPT ECC Decision (13)03, "The harmonised use of the frequency band 1452-1492 MHz for Mobile/Fixed Communications Networks Supplemental Downlink (MFCN SDL)".</w:t>
      </w:r>
    </w:p>
    <w:p w14:paraId="60ABA954" w14:textId="77777777" w:rsidR="00080512" w:rsidRPr="0050431F" w:rsidRDefault="00080512" w:rsidP="00F311C8">
      <w:pPr>
        <w:pStyle w:val="Heading1"/>
      </w:pPr>
      <w:bookmarkStart w:id="24" w:name="_Toc13048372"/>
      <w:bookmarkStart w:id="25" w:name="_Toc29764588"/>
      <w:bookmarkStart w:id="26" w:name="_Toc29765006"/>
      <w:bookmarkStart w:id="27" w:name="_Toc52556504"/>
      <w:bookmarkStart w:id="28" w:name="_Toc67912206"/>
      <w:bookmarkStart w:id="29" w:name="_Toc89855141"/>
      <w:r w:rsidRPr="0050431F">
        <w:t>3</w:t>
      </w:r>
      <w:r w:rsidRPr="0050431F">
        <w:tab/>
        <w:t>Definitions, symbols and abbreviations</w:t>
      </w:r>
      <w:bookmarkEnd w:id="24"/>
      <w:bookmarkEnd w:id="25"/>
      <w:bookmarkEnd w:id="26"/>
      <w:bookmarkEnd w:id="27"/>
      <w:bookmarkEnd w:id="28"/>
      <w:bookmarkEnd w:id="29"/>
    </w:p>
    <w:p w14:paraId="348BD6EE" w14:textId="77777777" w:rsidR="00080512" w:rsidRPr="0050431F" w:rsidRDefault="00080512" w:rsidP="00F311C8">
      <w:pPr>
        <w:pStyle w:val="Heading2"/>
      </w:pPr>
      <w:bookmarkStart w:id="30" w:name="_Toc13048373"/>
      <w:bookmarkStart w:id="31" w:name="_Toc29764589"/>
      <w:bookmarkStart w:id="32" w:name="_Toc29765007"/>
      <w:bookmarkStart w:id="33" w:name="_Toc52556505"/>
      <w:bookmarkStart w:id="34" w:name="_Toc67912207"/>
      <w:bookmarkStart w:id="35" w:name="_Toc89855142"/>
      <w:r w:rsidRPr="0050431F">
        <w:t>3.1</w:t>
      </w:r>
      <w:r w:rsidRPr="0050431F">
        <w:tab/>
        <w:t>Definitions</w:t>
      </w:r>
      <w:bookmarkEnd w:id="30"/>
      <w:bookmarkEnd w:id="31"/>
      <w:bookmarkEnd w:id="32"/>
      <w:bookmarkEnd w:id="33"/>
      <w:bookmarkEnd w:id="34"/>
      <w:bookmarkEnd w:id="35"/>
    </w:p>
    <w:p w14:paraId="73C13303" w14:textId="77777777" w:rsidR="000D61B2" w:rsidRPr="0050431F" w:rsidRDefault="00080512" w:rsidP="000D61B2">
      <w:pPr>
        <w:keepNext/>
      </w:pPr>
      <w:r w:rsidRPr="0050431F">
        <w:t>For the purposes of the present document, the terms and definitions given in TR 21.905 [</w:t>
      </w:r>
      <w:r w:rsidR="00F06C9E" w:rsidRPr="0050431F">
        <w:t>1</w:t>
      </w:r>
      <w:r w:rsidRPr="0050431F">
        <w:t>] and the following apply. A term defined in the present document takes precedence over the definition of the same term, if any, in TR 21.905 [</w:t>
      </w:r>
      <w:r w:rsidR="00F06C9E" w:rsidRPr="0050431F">
        <w:t>1</w:t>
      </w:r>
      <w:r w:rsidRPr="0050431F">
        <w:t>].</w:t>
      </w:r>
      <w:r w:rsidR="000D61B2" w:rsidRPr="0050431F">
        <w:t xml:space="preserve"> </w:t>
      </w:r>
    </w:p>
    <w:p w14:paraId="55CEF007" w14:textId="77777777" w:rsidR="0099032D" w:rsidRPr="0050431F" w:rsidRDefault="0099032D" w:rsidP="0099032D">
      <w:pPr>
        <w:rPr>
          <w:b/>
          <w:bCs/>
        </w:rPr>
      </w:pPr>
      <w:r w:rsidRPr="0050431F">
        <w:rPr>
          <w:b/>
        </w:rPr>
        <w:t>Band category:</w:t>
      </w:r>
      <w:r w:rsidRPr="0050431F">
        <w:t xml:space="preserve"> group of operating bands for which the same MSR scenarios apply</w:t>
      </w:r>
      <w:r w:rsidR="0086398E" w:rsidRPr="0050431F">
        <w:t>.</w:t>
      </w:r>
    </w:p>
    <w:p w14:paraId="7EDB12C8" w14:textId="77777777" w:rsidR="00464609" w:rsidRPr="0050431F" w:rsidRDefault="0099032D" w:rsidP="00464609">
      <w:r w:rsidRPr="0050431F">
        <w:rPr>
          <w:b/>
          <w:bCs/>
        </w:rPr>
        <w:t xml:space="preserve">Base Station RF </w:t>
      </w:r>
      <w:r w:rsidR="00F70B75" w:rsidRPr="0050431F">
        <w:rPr>
          <w:b/>
          <w:bCs/>
        </w:rPr>
        <w:t>B</w:t>
      </w:r>
      <w:r w:rsidRPr="0050431F">
        <w:rPr>
          <w:b/>
          <w:bCs/>
        </w:rPr>
        <w:t>andwidth:</w:t>
      </w:r>
      <w:r w:rsidRPr="0050431F">
        <w:t xml:space="preserve"> </w:t>
      </w:r>
      <w:r w:rsidR="00F70B75" w:rsidRPr="0050431F">
        <w:t xml:space="preserve">RF </w:t>
      </w:r>
      <w:r w:rsidRPr="0050431F">
        <w:t xml:space="preserve">bandwidth in which a </w:t>
      </w:r>
      <w:r w:rsidR="002E3846" w:rsidRPr="0050431F">
        <w:t xml:space="preserve">base station </w:t>
      </w:r>
      <w:r w:rsidRPr="0050431F">
        <w:t>transmits and</w:t>
      </w:r>
      <w:r w:rsidR="0054220A" w:rsidRPr="0050431F">
        <w:t>/or</w:t>
      </w:r>
      <w:r w:rsidRPr="0050431F">
        <w:t xml:space="preserve"> receives </w:t>
      </w:r>
      <w:r w:rsidR="002E3846" w:rsidRPr="0050431F">
        <w:t xml:space="preserve">single or </w:t>
      </w:r>
      <w:r w:rsidRPr="0050431F">
        <w:t>multiple carrier</w:t>
      </w:r>
      <w:r w:rsidR="002E3846" w:rsidRPr="0050431F">
        <w:t>(</w:t>
      </w:r>
      <w:r w:rsidRPr="0050431F">
        <w:t>s</w:t>
      </w:r>
      <w:r w:rsidR="002E3846" w:rsidRPr="0050431F">
        <w:t>)</w:t>
      </w:r>
      <w:r w:rsidRPr="0050431F">
        <w:t xml:space="preserve"> and/or RATs simultaneously </w:t>
      </w:r>
      <w:r w:rsidR="0086398E" w:rsidRPr="0050431F">
        <w:t xml:space="preserve">within </w:t>
      </w:r>
      <w:r w:rsidR="00FE0FE4" w:rsidRPr="0050431F">
        <w:rPr>
          <w:lang w:eastAsia="zh-CN"/>
        </w:rPr>
        <w:t>a</w:t>
      </w:r>
      <w:r w:rsidR="0086398E" w:rsidRPr="0050431F">
        <w:rPr>
          <w:lang w:eastAsia="zh-CN"/>
        </w:rPr>
        <w:t xml:space="preserve"> </w:t>
      </w:r>
      <w:r w:rsidR="0086398E" w:rsidRPr="0050431F">
        <w:t>supported operating band.</w:t>
      </w:r>
    </w:p>
    <w:p w14:paraId="356C857B" w14:textId="77777777" w:rsidR="0099032D" w:rsidRPr="0050431F" w:rsidRDefault="00464609" w:rsidP="00464609">
      <w:pPr>
        <w:pStyle w:val="NO"/>
        <w:rPr>
          <w:b/>
        </w:rPr>
      </w:pPr>
      <w:r w:rsidRPr="0050431F">
        <w:t>NOTE:</w:t>
      </w:r>
      <w:r w:rsidRPr="0050431F">
        <w:tab/>
        <w:t xml:space="preserve">In single carrier operation, the Base Station RF </w:t>
      </w:r>
      <w:r w:rsidR="00F70B75" w:rsidRPr="0050431F">
        <w:t>B</w:t>
      </w:r>
      <w:r w:rsidRPr="0050431F">
        <w:t>andwidth is equal to the channel bandwidth.</w:t>
      </w:r>
    </w:p>
    <w:p w14:paraId="1F499F38" w14:textId="77777777" w:rsidR="0099032D" w:rsidRPr="0050431F" w:rsidRDefault="0099032D" w:rsidP="0099032D">
      <w:pPr>
        <w:rPr>
          <w:b/>
        </w:rPr>
      </w:pPr>
      <w:r w:rsidRPr="0050431F">
        <w:rPr>
          <w:b/>
        </w:rPr>
        <w:t xml:space="preserve">Base Station RF </w:t>
      </w:r>
      <w:r w:rsidR="00F70B75" w:rsidRPr="0050431F">
        <w:rPr>
          <w:b/>
        </w:rPr>
        <w:t>B</w:t>
      </w:r>
      <w:r w:rsidRPr="0050431F">
        <w:rPr>
          <w:b/>
        </w:rPr>
        <w:t xml:space="preserve">andwidth edge: </w:t>
      </w:r>
      <w:r w:rsidRPr="0050431F">
        <w:t xml:space="preserve">frequency of one of the edges of the Base Station RF </w:t>
      </w:r>
      <w:r w:rsidR="00F70B75" w:rsidRPr="0050431F">
        <w:t>B</w:t>
      </w:r>
      <w:r w:rsidRPr="0050431F">
        <w:t>andwidth</w:t>
      </w:r>
      <w:r w:rsidR="0086398E" w:rsidRPr="0050431F">
        <w:t>.</w:t>
      </w:r>
    </w:p>
    <w:p w14:paraId="666DF185" w14:textId="77777777" w:rsidR="0099032D" w:rsidRPr="0050431F" w:rsidRDefault="0099032D" w:rsidP="0099032D">
      <w:pPr>
        <w:rPr>
          <w:b/>
        </w:rPr>
      </w:pPr>
      <w:r w:rsidRPr="0050431F">
        <w:rPr>
          <w:b/>
        </w:rPr>
        <w:t xml:space="preserve">Carrier: </w:t>
      </w:r>
      <w:r w:rsidRPr="0050431F">
        <w:rPr>
          <w:bCs/>
        </w:rPr>
        <w:t>modulated waveform conveying the E-UTRA, UTRA or GSM/EDGE physical channels</w:t>
      </w:r>
      <w:r w:rsidR="0086398E" w:rsidRPr="0050431F">
        <w:rPr>
          <w:bCs/>
        </w:rPr>
        <w:t>.</w:t>
      </w:r>
    </w:p>
    <w:p w14:paraId="22D774C7" w14:textId="77777777" w:rsidR="00CA5F77" w:rsidRPr="0050431F" w:rsidRDefault="00CA5F77" w:rsidP="00CA5F77">
      <w:pPr>
        <w:rPr>
          <w:b/>
          <w:bCs/>
        </w:rPr>
      </w:pPr>
      <w:r w:rsidRPr="0050431F">
        <w:rPr>
          <w:b/>
          <w:bCs/>
        </w:rPr>
        <w:t xml:space="preserve">Carrier aggregation: </w:t>
      </w:r>
      <w:r w:rsidRPr="0050431F">
        <w:rPr>
          <w:bCs/>
        </w:rPr>
        <w:t xml:space="preserve">aggregation of two or more </w:t>
      </w:r>
      <w:r w:rsidRPr="0050431F">
        <w:rPr>
          <w:bCs/>
          <w:lang w:eastAsia="zh-CN"/>
        </w:rPr>
        <w:t xml:space="preserve">E-UTRA </w:t>
      </w:r>
      <w:r w:rsidRPr="0050431F">
        <w:rPr>
          <w:bCs/>
        </w:rPr>
        <w:t>component carriers in order to support wider transmission bandwidths</w:t>
      </w:r>
      <w:r w:rsidR="0086398E" w:rsidRPr="0050431F">
        <w:rPr>
          <w:bCs/>
        </w:rPr>
        <w:t>.</w:t>
      </w:r>
    </w:p>
    <w:p w14:paraId="3EA7BAA1" w14:textId="77777777" w:rsidR="00CA5F77" w:rsidRPr="0050431F" w:rsidRDefault="00CA5F77" w:rsidP="00CA5F77">
      <w:pPr>
        <w:rPr>
          <w:rFonts w:cs="v5.0.0"/>
          <w:lang w:eastAsia="zh-CN"/>
        </w:rPr>
      </w:pPr>
      <w:r w:rsidRPr="0050431F">
        <w:rPr>
          <w:b/>
          <w:bCs/>
        </w:rPr>
        <w:t>Carrier aggregation band</w:t>
      </w:r>
      <w:r w:rsidRPr="0050431F">
        <w:rPr>
          <w:b/>
        </w:rPr>
        <w:t xml:space="preserve">: </w:t>
      </w:r>
      <w:r w:rsidRPr="0050431F">
        <w:t xml:space="preserve">set of one or more operating bands across which </w:t>
      </w:r>
      <w:r w:rsidRPr="0050431F">
        <w:rPr>
          <w:lang w:eastAsia="zh-CN"/>
        </w:rPr>
        <w:t xml:space="preserve">multiple E-UTRA </w:t>
      </w:r>
      <w:r w:rsidRPr="0050431F">
        <w:t xml:space="preserve">carriers </w:t>
      </w:r>
      <w:r w:rsidRPr="0050431F">
        <w:rPr>
          <w:lang w:eastAsia="zh-CN"/>
        </w:rPr>
        <w:t xml:space="preserve">are aggregated </w:t>
      </w:r>
      <w:r w:rsidRPr="0050431F">
        <w:rPr>
          <w:rFonts w:cs="v5.0.0"/>
        </w:rPr>
        <w:t>with a specific set of technical requirements</w:t>
      </w:r>
      <w:r w:rsidRPr="0050431F">
        <w:rPr>
          <w:rFonts w:cs="v5.0.0"/>
          <w:lang w:eastAsia="zh-CN"/>
        </w:rPr>
        <w:t>.</w:t>
      </w:r>
    </w:p>
    <w:p w14:paraId="43AF7F24" w14:textId="77777777" w:rsidR="00CA5F77" w:rsidRPr="0050431F" w:rsidRDefault="00CA5F77" w:rsidP="00CA5F77">
      <w:pPr>
        <w:pStyle w:val="NO"/>
        <w:rPr>
          <w:lang w:eastAsia="zh-CN"/>
        </w:rPr>
      </w:pPr>
      <w:r w:rsidRPr="0050431F">
        <w:t>NOTE:</w:t>
      </w:r>
      <w:r w:rsidRPr="0050431F">
        <w:tab/>
        <w:t>Carrier aggregation band(s) for an E-UTRA BS is declared by the manufacturer according to the designations in Tables 5.5-2 to 5.5-</w:t>
      </w:r>
      <w:r w:rsidR="00FE0FE4" w:rsidRPr="0050431F">
        <w:t>4</w:t>
      </w:r>
      <w:r w:rsidRPr="0050431F">
        <w:rPr>
          <w:lang w:eastAsia="zh-CN"/>
        </w:rPr>
        <w:t xml:space="preserve"> of TS 36.104 [</w:t>
      </w:r>
      <w:r w:rsidR="005E488C" w:rsidRPr="0050431F">
        <w:rPr>
          <w:lang w:eastAsia="zh-CN"/>
        </w:rPr>
        <w:t>5</w:t>
      </w:r>
      <w:r w:rsidRPr="0050431F">
        <w:rPr>
          <w:lang w:eastAsia="zh-CN"/>
        </w:rPr>
        <w:t>]</w:t>
      </w:r>
      <w:r w:rsidR="0086398E" w:rsidRPr="0050431F">
        <w:rPr>
          <w:lang w:eastAsia="zh-CN"/>
        </w:rPr>
        <w:t>.</w:t>
      </w:r>
    </w:p>
    <w:p w14:paraId="3EAD5AF3" w14:textId="77777777" w:rsidR="00F70B75" w:rsidRPr="0050431F" w:rsidRDefault="0099032D" w:rsidP="00F70B75">
      <w:r w:rsidRPr="0050431F">
        <w:rPr>
          <w:b/>
        </w:rPr>
        <w:t>Channel bandwidth:</w:t>
      </w:r>
      <w:r w:rsidRPr="0050431F">
        <w:t xml:space="preserve"> </w:t>
      </w:r>
      <w:r w:rsidR="00F70B75" w:rsidRPr="0050431F">
        <w:t xml:space="preserve">RF </w:t>
      </w:r>
      <w:r w:rsidRPr="0050431F">
        <w:t>bandwidth supporting a single E-UTRA</w:t>
      </w:r>
      <w:r w:rsidR="008F0F80" w:rsidRPr="0050431F">
        <w:t>, UTRA or GSM/EDGE</w:t>
      </w:r>
      <w:r w:rsidRPr="0050431F">
        <w:t xml:space="preserve"> RF carrier with the transmission bandwidth configured in the uplink or downlink of a cell.</w:t>
      </w:r>
    </w:p>
    <w:p w14:paraId="1B86F213" w14:textId="77777777" w:rsidR="0099032D" w:rsidRPr="0050431F" w:rsidRDefault="00F70B75" w:rsidP="00F70B75">
      <w:pPr>
        <w:pStyle w:val="NO"/>
      </w:pPr>
      <w:r w:rsidRPr="0050431F">
        <w:t>NOTE:</w:t>
      </w:r>
      <w:r w:rsidRPr="0050431F">
        <w:tab/>
      </w:r>
      <w:r w:rsidR="0099032D" w:rsidRPr="0050431F">
        <w:t>The channel bandwidth is measured in MHz and is used as a reference for transmitter and receiver RF requirements.</w:t>
      </w:r>
    </w:p>
    <w:p w14:paraId="2301758E" w14:textId="77777777" w:rsidR="00CA5F77" w:rsidRPr="0050431F" w:rsidRDefault="00CA5F77" w:rsidP="00CA5F77">
      <w:pPr>
        <w:pStyle w:val="BodyText"/>
        <w:rPr>
          <w:lang w:eastAsia="zh-CN"/>
        </w:rPr>
      </w:pPr>
      <w:r w:rsidRPr="0050431F">
        <w:rPr>
          <w:b/>
        </w:rPr>
        <w:t xml:space="preserve">Contiguous </w:t>
      </w:r>
      <w:r w:rsidRPr="0050431F">
        <w:rPr>
          <w:b/>
          <w:lang w:eastAsia="zh-CN"/>
        </w:rPr>
        <w:t xml:space="preserve">carriers: </w:t>
      </w:r>
      <w:r w:rsidRPr="0050431F">
        <w:rPr>
          <w:lang w:eastAsia="zh-CN"/>
        </w:rPr>
        <w:t>set of two or more carriers configured in a spectrum block where there are no RF requirements based on co-existence for un-coordinated operation within the spectrum block.</w:t>
      </w:r>
    </w:p>
    <w:p w14:paraId="0A079A56" w14:textId="77777777" w:rsidR="0099032D" w:rsidRPr="0050431F" w:rsidRDefault="0099032D" w:rsidP="0099032D">
      <w:r w:rsidRPr="0050431F">
        <w:rPr>
          <w:b/>
        </w:rPr>
        <w:t>Carrier power:</w:t>
      </w:r>
      <w:r w:rsidRPr="0050431F">
        <w:t xml:space="preserve"> power at the antenna connector in the channel bandwidth of the carrier averaged over at least one subframe for E-UTRA, at least one slot for UTRA and the useful part of the burst for GSM/EDGE.</w:t>
      </w:r>
    </w:p>
    <w:p w14:paraId="60B88F3C" w14:textId="77777777" w:rsidR="003C0A28" w:rsidRPr="0050431F" w:rsidRDefault="003C0A28" w:rsidP="0099032D">
      <w:r w:rsidRPr="0050431F">
        <w:rPr>
          <w:b/>
        </w:rPr>
        <w:t>Contiguous spectrum:</w:t>
      </w:r>
      <w:r w:rsidRPr="0050431F">
        <w:t xml:space="preserve"> </w:t>
      </w:r>
      <w:r w:rsidR="00F70B75" w:rsidRPr="0050431F">
        <w:t>s</w:t>
      </w:r>
      <w:r w:rsidRPr="0050431F">
        <w:t>pectrum consisting of a contiguous block of spectrum with no sub-block gap</w:t>
      </w:r>
      <w:r w:rsidR="00FE0FE4" w:rsidRPr="0050431F">
        <w:t>(</w:t>
      </w:r>
      <w:r w:rsidRPr="0050431F">
        <w:t>s</w:t>
      </w:r>
      <w:r w:rsidR="00FE0FE4" w:rsidRPr="0050431F">
        <w:t>)</w:t>
      </w:r>
      <w:r w:rsidRPr="0050431F">
        <w:t>.</w:t>
      </w:r>
    </w:p>
    <w:p w14:paraId="235BE144" w14:textId="77777777" w:rsidR="0086398E" w:rsidRPr="0050431F" w:rsidRDefault="0099032D" w:rsidP="0086398E">
      <w:pPr>
        <w:rPr>
          <w:rFonts w:cs="v5.0.0"/>
        </w:rPr>
      </w:pPr>
      <w:r w:rsidRPr="0050431F">
        <w:rPr>
          <w:rFonts w:cs="v5.0.0"/>
          <w:b/>
          <w:bCs/>
        </w:rPr>
        <w:t xml:space="preserve">Downlink operating band: </w:t>
      </w:r>
      <w:r w:rsidRPr="0050431F">
        <w:rPr>
          <w:rFonts w:cs="v5.0.0"/>
        </w:rPr>
        <w:t>part of the operating band designated for downlink.</w:t>
      </w:r>
    </w:p>
    <w:p w14:paraId="16DDB9D5" w14:textId="77777777" w:rsidR="00FE0FE4" w:rsidRPr="0050431F" w:rsidRDefault="00FE0FE4" w:rsidP="0086398E">
      <w:pPr>
        <w:rPr>
          <w:rFonts w:cs="v5.0.0"/>
          <w:lang w:eastAsia="zh-CN"/>
        </w:rPr>
      </w:pPr>
      <w:r w:rsidRPr="0050431F">
        <w:rPr>
          <w:b/>
          <w:bCs/>
        </w:rPr>
        <w:t>Highest Carrier:</w:t>
      </w:r>
      <w:r w:rsidRPr="0050431F">
        <w:t xml:space="preserve"> carrier with the highest carrier centre frequency transmitted/received in </w:t>
      </w:r>
      <w:r w:rsidRPr="0050431F">
        <w:rPr>
          <w:lang w:eastAsia="zh-CN"/>
        </w:rPr>
        <w:t>the</w:t>
      </w:r>
      <w:r w:rsidRPr="0050431F">
        <w:t xml:space="preserve"> specified operating band</w:t>
      </w:r>
      <w:r w:rsidRPr="0050431F">
        <w:rPr>
          <w:lang w:eastAsia="zh-CN"/>
        </w:rPr>
        <w:t>(s).</w:t>
      </w:r>
    </w:p>
    <w:p w14:paraId="532EE8D5" w14:textId="77777777" w:rsidR="0099032D" w:rsidRPr="0050431F" w:rsidRDefault="0086398E" w:rsidP="0086398E">
      <w:pPr>
        <w:rPr>
          <w:rFonts w:cs="v5.0.0"/>
        </w:rPr>
      </w:pPr>
      <w:r w:rsidRPr="0050431F">
        <w:rPr>
          <w:b/>
          <w:lang w:eastAsia="zh-CN"/>
        </w:rPr>
        <w:t xml:space="preserve">Inter RF </w:t>
      </w:r>
      <w:r w:rsidR="00F70B75" w:rsidRPr="0050431F">
        <w:rPr>
          <w:b/>
          <w:lang w:eastAsia="zh-CN"/>
        </w:rPr>
        <w:t>B</w:t>
      </w:r>
      <w:r w:rsidRPr="0050431F">
        <w:rPr>
          <w:b/>
          <w:lang w:eastAsia="zh-CN"/>
        </w:rPr>
        <w:t>andwidth</w:t>
      </w:r>
      <w:r w:rsidRPr="0050431F" w:rsidDel="00F570A7">
        <w:rPr>
          <w:b/>
        </w:rPr>
        <w:t xml:space="preserve"> </w:t>
      </w:r>
      <w:r w:rsidRPr="0050431F">
        <w:rPr>
          <w:b/>
        </w:rPr>
        <w:t xml:space="preserve">gap: </w:t>
      </w:r>
      <w:r w:rsidRPr="0050431F">
        <w:t xml:space="preserve">frequency gap </w:t>
      </w:r>
      <w:r w:rsidRPr="0050431F">
        <w:rPr>
          <w:lang w:eastAsia="zh-CN"/>
        </w:rPr>
        <w:t xml:space="preserve">between two consecutive </w:t>
      </w:r>
      <w:r w:rsidR="00F70B75" w:rsidRPr="0050431F">
        <w:rPr>
          <w:lang w:eastAsia="zh-CN"/>
        </w:rPr>
        <w:t xml:space="preserve">Base Station </w:t>
      </w:r>
      <w:r w:rsidRPr="0050431F">
        <w:rPr>
          <w:lang w:eastAsia="zh-CN"/>
        </w:rPr>
        <w:t xml:space="preserve">RF </w:t>
      </w:r>
      <w:r w:rsidR="00F70B75" w:rsidRPr="0050431F">
        <w:rPr>
          <w:lang w:eastAsia="zh-CN"/>
        </w:rPr>
        <w:t>B</w:t>
      </w:r>
      <w:r w:rsidRPr="0050431F">
        <w:rPr>
          <w:lang w:eastAsia="zh-CN"/>
        </w:rPr>
        <w:t xml:space="preserve">andwidths that </w:t>
      </w:r>
      <w:r w:rsidRPr="0050431F">
        <w:rPr>
          <w:rFonts w:cs="v5.0.0"/>
        </w:rPr>
        <w:t>are placed within</w:t>
      </w:r>
      <w:r w:rsidRPr="0050431F">
        <w:rPr>
          <w:rFonts w:cs="v5.0.0"/>
          <w:lang w:eastAsia="zh-CN"/>
        </w:rPr>
        <w:t xml:space="preserve"> </w:t>
      </w:r>
      <w:r w:rsidRPr="0050431F">
        <w:rPr>
          <w:lang w:eastAsia="zh-CN"/>
        </w:rPr>
        <w:t xml:space="preserve">two supported operating </w:t>
      </w:r>
      <w:r w:rsidRPr="0050431F">
        <w:rPr>
          <w:rFonts w:cs="v5.0.0"/>
          <w:bCs/>
        </w:rPr>
        <w:t>bands</w:t>
      </w:r>
      <w:r w:rsidRPr="0050431F">
        <w:t>.</w:t>
      </w:r>
    </w:p>
    <w:p w14:paraId="49A72605" w14:textId="77777777" w:rsidR="00CA5F77" w:rsidRPr="0050431F" w:rsidRDefault="00CA5F77" w:rsidP="00CA5F77">
      <w:pPr>
        <w:rPr>
          <w:b/>
          <w:bCs/>
          <w:lang w:eastAsia="zh-CN"/>
        </w:rPr>
      </w:pPr>
      <w:r w:rsidRPr="0050431F">
        <w:rPr>
          <w:b/>
          <w:bCs/>
        </w:rPr>
        <w:t>Inter-band carrier aggregation:</w:t>
      </w:r>
      <w:r w:rsidRPr="0050431F">
        <w:rPr>
          <w:bCs/>
        </w:rPr>
        <w:t xml:space="preserve"> carrier aggregation of </w:t>
      </w:r>
      <w:r w:rsidRPr="0050431F">
        <w:rPr>
          <w:bCs/>
          <w:lang w:eastAsia="zh-CN"/>
        </w:rPr>
        <w:t xml:space="preserve">E-UTRA </w:t>
      </w:r>
      <w:r w:rsidRPr="0050431F">
        <w:rPr>
          <w:bCs/>
        </w:rPr>
        <w:t>component carriers in different operating bands</w:t>
      </w:r>
      <w:r w:rsidRPr="0050431F">
        <w:rPr>
          <w:b/>
          <w:bCs/>
          <w:lang w:eastAsia="zh-CN"/>
        </w:rPr>
        <w:t>.</w:t>
      </w:r>
    </w:p>
    <w:p w14:paraId="2C6A6436" w14:textId="77777777" w:rsidR="00CA5F77" w:rsidRPr="0050431F" w:rsidRDefault="00CA5F77" w:rsidP="00CA5F77">
      <w:pPr>
        <w:pStyle w:val="NO"/>
        <w:rPr>
          <w:lang w:eastAsia="zh-CN"/>
        </w:rPr>
      </w:pPr>
      <w:r w:rsidRPr="0050431F">
        <w:t>NOTE:</w:t>
      </w:r>
      <w:r w:rsidRPr="0050431F">
        <w:tab/>
      </w:r>
      <w:r w:rsidRPr="0050431F">
        <w:rPr>
          <w:lang w:eastAsia="zh-CN"/>
        </w:rPr>
        <w:t>C</w:t>
      </w:r>
      <w:r w:rsidRPr="0050431F">
        <w:t xml:space="preserve">arriers </w:t>
      </w:r>
      <w:r w:rsidRPr="0050431F">
        <w:rPr>
          <w:lang w:eastAsia="zh-CN"/>
        </w:rPr>
        <w:t xml:space="preserve">aggregated </w:t>
      </w:r>
      <w:r w:rsidRPr="0050431F">
        <w:t xml:space="preserve">in each band </w:t>
      </w:r>
      <w:r w:rsidRPr="0050431F">
        <w:rPr>
          <w:lang w:eastAsia="zh-CN"/>
        </w:rPr>
        <w:t>can be</w:t>
      </w:r>
      <w:r w:rsidRPr="0050431F">
        <w:t xml:space="preserve"> contiguous</w:t>
      </w:r>
      <w:r w:rsidRPr="0050431F">
        <w:rPr>
          <w:lang w:eastAsia="zh-CN"/>
        </w:rPr>
        <w:t xml:space="preserve"> or non-contiguous.</w:t>
      </w:r>
    </w:p>
    <w:p w14:paraId="08932FA8" w14:textId="77777777" w:rsidR="005033B6" w:rsidRPr="0050431F" w:rsidRDefault="005033B6" w:rsidP="005033B6">
      <w:pPr>
        <w:rPr>
          <w:b/>
        </w:rPr>
      </w:pPr>
      <w:r w:rsidRPr="0050431F">
        <w:rPr>
          <w:b/>
        </w:rPr>
        <w:t xml:space="preserve">Inter-band gap: </w:t>
      </w:r>
      <w:r w:rsidRPr="0050431F">
        <w:t>The frequency gap between two supported consecutive operating bands.</w:t>
      </w:r>
    </w:p>
    <w:p w14:paraId="1197F0D0" w14:textId="77777777" w:rsidR="00CA5F77" w:rsidRPr="0050431F" w:rsidRDefault="00CA5F77" w:rsidP="00CA5F77">
      <w:pPr>
        <w:rPr>
          <w:lang w:eastAsia="zh-CN"/>
        </w:rPr>
      </w:pPr>
      <w:r w:rsidRPr="0050431F">
        <w:rPr>
          <w:b/>
        </w:rPr>
        <w:t xml:space="preserve">Intra-band contiguous carrier aggregation: </w:t>
      </w:r>
      <w:r w:rsidRPr="0050431F">
        <w:rPr>
          <w:lang w:eastAsia="zh-CN"/>
        </w:rPr>
        <w:t>contiguous</w:t>
      </w:r>
      <w:r w:rsidRPr="0050431F">
        <w:rPr>
          <w:b/>
        </w:rPr>
        <w:t xml:space="preserve"> </w:t>
      </w:r>
      <w:r w:rsidRPr="0050431F">
        <w:rPr>
          <w:lang w:eastAsia="zh-CN"/>
        </w:rPr>
        <w:t>E-UTRA</w:t>
      </w:r>
      <w:r w:rsidRPr="0050431F">
        <w:rPr>
          <w:b/>
        </w:rPr>
        <w:t xml:space="preserve"> </w:t>
      </w:r>
      <w:r w:rsidRPr="0050431F">
        <w:t>carrier</w:t>
      </w:r>
      <w:r w:rsidRPr="0050431F">
        <w:rPr>
          <w:lang w:eastAsia="zh-CN"/>
        </w:rPr>
        <w:t>s aggregated</w:t>
      </w:r>
      <w:r w:rsidRPr="0050431F">
        <w:t xml:space="preserve"> in the same operating band</w:t>
      </w:r>
      <w:r w:rsidRPr="0050431F">
        <w:rPr>
          <w:lang w:eastAsia="zh-CN"/>
        </w:rPr>
        <w:t xml:space="preserve">. </w:t>
      </w:r>
    </w:p>
    <w:p w14:paraId="0CFE188F" w14:textId="77777777" w:rsidR="00CA5F77" w:rsidRPr="0050431F" w:rsidRDefault="00CA5F77" w:rsidP="00CA5F77">
      <w:pPr>
        <w:rPr>
          <w:lang w:eastAsia="zh-CN"/>
        </w:rPr>
      </w:pPr>
      <w:r w:rsidRPr="0050431F">
        <w:rPr>
          <w:b/>
        </w:rPr>
        <w:t xml:space="preserve">Intra-band </w:t>
      </w:r>
      <w:r w:rsidRPr="0050431F">
        <w:rPr>
          <w:b/>
          <w:lang w:eastAsia="zh-CN"/>
        </w:rPr>
        <w:t>non-</w:t>
      </w:r>
      <w:r w:rsidRPr="0050431F">
        <w:rPr>
          <w:b/>
        </w:rPr>
        <w:t xml:space="preserve">contiguous carrier aggregation: </w:t>
      </w:r>
      <w:r w:rsidRPr="0050431F">
        <w:rPr>
          <w:lang w:eastAsia="zh-CN"/>
        </w:rPr>
        <w:t>non-contiguous</w:t>
      </w:r>
      <w:r w:rsidRPr="0050431F">
        <w:rPr>
          <w:b/>
        </w:rPr>
        <w:t xml:space="preserve"> </w:t>
      </w:r>
      <w:r w:rsidRPr="0050431F">
        <w:rPr>
          <w:lang w:eastAsia="zh-CN"/>
        </w:rPr>
        <w:t>E-UTRA</w:t>
      </w:r>
      <w:r w:rsidRPr="0050431F">
        <w:rPr>
          <w:b/>
        </w:rPr>
        <w:t xml:space="preserve"> </w:t>
      </w:r>
      <w:r w:rsidRPr="0050431F">
        <w:t>carrier</w:t>
      </w:r>
      <w:r w:rsidRPr="0050431F">
        <w:rPr>
          <w:lang w:eastAsia="zh-CN"/>
        </w:rPr>
        <w:t>s aggregated</w:t>
      </w:r>
      <w:r w:rsidRPr="0050431F">
        <w:t xml:space="preserve"> in the same operating band</w:t>
      </w:r>
      <w:r w:rsidRPr="0050431F">
        <w:rPr>
          <w:lang w:eastAsia="zh-CN"/>
        </w:rPr>
        <w:t xml:space="preserve">. </w:t>
      </w:r>
    </w:p>
    <w:p w14:paraId="0B00D3E2" w14:textId="77777777" w:rsidR="00FE0FE4" w:rsidRPr="0050431F" w:rsidRDefault="00FE0FE4" w:rsidP="00FE0FE4">
      <w:pPr>
        <w:rPr>
          <w:lang w:eastAsia="zh-CN"/>
        </w:rPr>
      </w:pPr>
      <w:r w:rsidRPr="0050431F">
        <w:rPr>
          <w:b/>
          <w:bCs/>
        </w:rPr>
        <w:t>Lowest Carrier:</w:t>
      </w:r>
      <w:r w:rsidRPr="0050431F">
        <w:tab/>
        <w:t xml:space="preserve">carrier with the lowest carrier centre frequency transmitted/received in </w:t>
      </w:r>
      <w:r w:rsidRPr="0050431F">
        <w:rPr>
          <w:lang w:eastAsia="zh-CN"/>
        </w:rPr>
        <w:t xml:space="preserve">the </w:t>
      </w:r>
      <w:r w:rsidRPr="0050431F">
        <w:t>specified operating band</w:t>
      </w:r>
      <w:r w:rsidRPr="0050431F">
        <w:rPr>
          <w:lang w:eastAsia="zh-CN"/>
        </w:rPr>
        <w:t>(s)</w:t>
      </w:r>
      <w:r w:rsidRPr="0050431F">
        <w:t>.</w:t>
      </w:r>
    </w:p>
    <w:p w14:paraId="39CD45D7" w14:textId="77777777" w:rsidR="0099032D" w:rsidRPr="0050431F" w:rsidRDefault="0099032D" w:rsidP="0099032D">
      <w:pPr>
        <w:tabs>
          <w:tab w:val="left" w:pos="3765"/>
        </w:tabs>
      </w:pPr>
      <w:r w:rsidRPr="0050431F">
        <w:rPr>
          <w:b/>
        </w:rPr>
        <w:t xml:space="preserve">Lower </w:t>
      </w:r>
      <w:r w:rsidR="00F70B75" w:rsidRPr="0050431F">
        <w:rPr>
          <w:b/>
        </w:rPr>
        <w:t xml:space="preserve">Base Station </w:t>
      </w:r>
      <w:r w:rsidRPr="0050431F">
        <w:rPr>
          <w:b/>
        </w:rPr>
        <w:t xml:space="preserve">RF </w:t>
      </w:r>
      <w:r w:rsidR="00F70B75" w:rsidRPr="0050431F">
        <w:rPr>
          <w:b/>
        </w:rPr>
        <w:t>B</w:t>
      </w:r>
      <w:r w:rsidRPr="0050431F">
        <w:rPr>
          <w:b/>
        </w:rPr>
        <w:t>andwidth edge:</w:t>
      </w:r>
      <w:r w:rsidR="00C462C9" w:rsidRPr="0050431F">
        <w:rPr>
          <w:b/>
        </w:rPr>
        <w:t xml:space="preserve"> </w:t>
      </w:r>
      <w:r w:rsidRPr="0050431F">
        <w:t xml:space="preserve">frequency of the lower Base Station RF </w:t>
      </w:r>
      <w:r w:rsidR="00F70B75" w:rsidRPr="0050431F">
        <w:t>B</w:t>
      </w:r>
      <w:r w:rsidRPr="0050431F">
        <w:t>andwidth</w:t>
      </w:r>
      <w:r w:rsidR="00F70B75" w:rsidRPr="0050431F">
        <w:t xml:space="preserve"> edge</w:t>
      </w:r>
      <w:r w:rsidRPr="0050431F">
        <w:t>, used as a frequency reference point for transmitter and receiver requirements</w:t>
      </w:r>
      <w:r w:rsidR="0086398E" w:rsidRPr="0050431F">
        <w:t>.</w:t>
      </w:r>
    </w:p>
    <w:p w14:paraId="12FD208D" w14:textId="77777777" w:rsidR="00F70B75" w:rsidRPr="0050431F" w:rsidRDefault="003C0A28" w:rsidP="00F70B75">
      <w:pPr>
        <w:tabs>
          <w:tab w:val="left" w:pos="3765"/>
        </w:tabs>
      </w:pPr>
      <w:r w:rsidRPr="0050431F">
        <w:rPr>
          <w:b/>
        </w:rPr>
        <w:t xml:space="preserve">Lower </w:t>
      </w:r>
      <w:r w:rsidRPr="0050431F">
        <w:rPr>
          <w:b/>
          <w:lang w:eastAsia="zh-CN"/>
        </w:rPr>
        <w:t>sub-block</w:t>
      </w:r>
      <w:r w:rsidRPr="0050431F">
        <w:rPr>
          <w:b/>
        </w:rPr>
        <w:t xml:space="preserve"> edge: </w:t>
      </w:r>
      <w:r w:rsidRPr="0050431F">
        <w:t xml:space="preserve">frequency at the lower edge of </w:t>
      </w:r>
      <w:r w:rsidRPr="0050431F">
        <w:rPr>
          <w:lang w:eastAsia="zh-CN"/>
        </w:rPr>
        <w:t>one</w:t>
      </w:r>
      <w:r w:rsidRPr="0050431F">
        <w:t xml:space="preserve"> </w:t>
      </w:r>
      <w:r w:rsidRPr="0050431F">
        <w:rPr>
          <w:lang w:eastAsia="zh-CN"/>
        </w:rPr>
        <w:t>sub-block</w:t>
      </w:r>
      <w:r w:rsidR="00F70B75" w:rsidRPr="0050431F">
        <w:t>.</w:t>
      </w:r>
    </w:p>
    <w:p w14:paraId="13D673BA" w14:textId="77777777" w:rsidR="003C0A28" w:rsidRPr="0050431F" w:rsidRDefault="00F70B75" w:rsidP="00F70B75">
      <w:pPr>
        <w:pStyle w:val="NO"/>
      </w:pPr>
      <w:r w:rsidRPr="0050431F">
        <w:t>NOTE:</w:t>
      </w:r>
      <w:r w:rsidRPr="0050431F">
        <w:tab/>
      </w:r>
      <w:r w:rsidR="003C0A28" w:rsidRPr="0050431F">
        <w:t>It is used as a frequency reference point for both transmitter and receiver requirements.</w:t>
      </w:r>
    </w:p>
    <w:p w14:paraId="25226A62" w14:textId="77777777" w:rsidR="0099032D" w:rsidRPr="0050431F" w:rsidRDefault="0099032D" w:rsidP="0099032D">
      <w:pPr>
        <w:tabs>
          <w:tab w:val="left" w:pos="3765"/>
        </w:tabs>
      </w:pPr>
      <w:r w:rsidRPr="0050431F">
        <w:rPr>
          <w:b/>
        </w:rPr>
        <w:t xml:space="preserve">Maximum Base Station RF </w:t>
      </w:r>
      <w:r w:rsidR="00F70B75" w:rsidRPr="0050431F">
        <w:rPr>
          <w:b/>
        </w:rPr>
        <w:t>B</w:t>
      </w:r>
      <w:r w:rsidRPr="0050431F">
        <w:rPr>
          <w:b/>
        </w:rPr>
        <w:t xml:space="preserve">andwidth: </w:t>
      </w:r>
      <w:r w:rsidRPr="0050431F">
        <w:t xml:space="preserve">maximum RF bandwidth supported by a BS within </w:t>
      </w:r>
      <w:r w:rsidR="0086398E" w:rsidRPr="0050431F">
        <w:rPr>
          <w:lang w:eastAsia="zh-CN"/>
        </w:rPr>
        <w:t xml:space="preserve">each supported </w:t>
      </w:r>
      <w:r w:rsidRPr="0050431F">
        <w:t>operating band.</w:t>
      </w:r>
    </w:p>
    <w:p w14:paraId="3457F3D7" w14:textId="77777777" w:rsidR="003C0A28" w:rsidRPr="0050431F" w:rsidRDefault="003C0A28" w:rsidP="003C0A28">
      <w:pPr>
        <w:pStyle w:val="NO"/>
        <w:rPr>
          <w:b/>
        </w:rPr>
      </w:pPr>
      <w:r w:rsidRPr="0050431F">
        <w:t>NOTE:</w:t>
      </w:r>
      <w:r w:rsidRPr="0050431F">
        <w:tab/>
        <w:t xml:space="preserve">The </w:t>
      </w:r>
      <w:r w:rsidR="00F70B75" w:rsidRPr="0050431F">
        <w:t>m</w:t>
      </w:r>
      <w:r w:rsidRPr="0050431F">
        <w:t xml:space="preserve">aximum Base Station RF </w:t>
      </w:r>
      <w:r w:rsidR="00F70B75" w:rsidRPr="0050431F">
        <w:t>B</w:t>
      </w:r>
      <w:r w:rsidRPr="0050431F">
        <w:t xml:space="preserve">andwidth for BS configured for contiguous and non-contiguous operation </w:t>
      </w:r>
      <w:r w:rsidR="0086398E" w:rsidRPr="0050431F">
        <w:rPr>
          <w:lang w:eastAsia="zh-CN"/>
        </w:rPr>
        <w:t xml:space="preserve">within each supported operating band </w:t>
      </w:r>
      <w:r w:rsidRPr="0050431F">
        <w:t>is declared separately.</w:t>
      </w:r>
    </w:p>
    <w:p w14:paraId="2D324876" w14:textId="77777777" w:rsidR="0099032D" w:rsidRPr="0050431F" w:rsidRDefault="0099032D" w:rsidP="0099032D">
      <w:pPr>
        <w:tabs>
          <w:tab w:val="left" w:pos="3765"/>
        </w:tabs>
        <w:rPr>
          <w:bCs/>
        </w:rPr>
      </w:pPr>
      <w:r w:rsidRPr="0050431F">
        <w:rPr>
          <w:b/>
        </w:rPr>
        <w:t xml:space="preserve">Maximum carrier </w:t>
      </w:r>
      <w:r w:rsidR="00050AFD" w:rsidRPr="0050431F">
        <w:rPr>
          <w:b/>
        </w:rPr>
        <w:t xml:space="preserve">output </w:t>
      </w:r>
      <w:r w:rsidRPr="0050431F">
        <w:rPr>
          <w:b/>
        </w:rPr>
        <w:t>power:</w:t>
      </w:r>
      <w:r w:rsidRPr="0050431F">
        <w:t xml:space="preserve"> </w:t>
      </w:r>
      <w:r w:rsidR="00F70B75" w:rsidRPr="0050431F">
        <w:t>c</w:t>
      </w:r>
      <w:r w:rsidRPr="0050431F">
        <w:t xml:space="preserve">arrier power </w:t>
      </w:r>
      <w:r w:rsidRPr="0050431F">
        <w:rPr>
          <w:bCs/>
        </w:rPr>
        <w:t>available at the antenna connector for a specified reference condition.</w:t>
      </w:r>
    </w:p>
    <w:p w14:paraId="7D12AA09" w14:textId="77777777" w:rsidR="0086398E" w:rsidRPr="0050431F" w:rsidRDefault="0086398E" w:rsidP="0086398E">
      <w:pPr>
        <w:widowControl w:val="0"/>
        <w:spacing w:after="240"/>
        <w:rPr>
          <w:rFonts w:cs="v5.0.0"/>
          <w:bCs/>
          <w:lang w:eastAsia="zh-CN"/>
        </w:rPr>
      </w:pPr>
      <w:r w:rsidRPr="0050431F">
        <w:rPr>
          <w:b/>
          <w:bCs/>
          <w:lang w:eastAsia="zh-CN"/>
        </w:rPr>
        <w:t xml:space="preserve">Maximum </w:t>
      </w:r>
      <w:r w:rsidR="00F70B75" w:rsidRPr="0050431F">
        <w:rPr>
          <w:b/>
          <w:bCs/>
          <w:lang w:eastAsia="zh-CN"/>
        </w:rPr>
        <w:t>R</w:t>
      </w:r>
      <w:r w:rsidRPr="0050431F">
        <w:rPr>
          <w:b/>
          <w:bCs/>
        </w:rPr>
        <w:t xml:space="preserve">adio </w:t>
      </w:r>
      <w:r w:rsidR="00F70B75" w:rsidRPr="0050431F">
        <w:rPr>
          <w:b/>
          <w:bCs/>
        </w:rPr>
        <w:t>B</w:t>
      </w:r>
      <w:r w:rsidRPr="0050431F">
        <w:rPr>
          <w:b/>
          <w:bCs/>
        </w:rPr>
        <w:t>andwidth:</w:t>
      </w:r>
      <w:r w:rsidRPr="0050431F">
        <w:rPr>
          <w:lang w:eastAsia="zh-CN"/>
        </w:rPr>
        <w:t xml:space="preserve"> </w:t>
      </w:r>
      <w:r w:rsidR="00F70B75" w:rsidRPr="0050431F">
        <w:rPr>
          <w:bCs/>
        </w:rPr>
        <w:t>m</w:t>
      </w:r>
      <w:r w:rsidRPr="0050431F">
        <w:rPr>
          <w:bCs/>
        </w:rPr>
        <w:t>aximum frequency difference between the upper edge of the highest used carrier and the lower edge of the lowest used carrier.</w:t>
      </w:r>
    </w:p>
    <w:p w14:paraId="50120CEF" w14:textId="77777777" w:rsidR="0099032D" w:rsidRPr="0050431F" w:rsidRDefault="0099032D" w:rsidP="0099032D">
      <w:pPr>
        <w:tabs>
          <w:tab w:val="left" w:pos="3765"/>
        </w:tabs>
      </w:pPr>
      <w:r w:rsidRPr="0050431F">
        <w:rPr>
          <w:b/>
        </w:rPr>
        <w:t xml:space="preserve">Maximum RAT </w:t>
      </w:r>
      <w:r w:rsidR="008F0F80" w:rsidRPr="0050431F">
        <w:rPr>
          <w:b/>
        </w:rPr>
        <w:t xml:space="preserve">output </w:t>
      </w:r>
      <w:r w:rsidRPr="0050431F">
        <w:rPr>
          <w:b/>
        </w:rPr>
        <w:t>power:</w:t>
      </w:r>
      <w:r w:rsidRPr="0050431F">
        <w:t xml:space="preserve"> </w:t>
      </w:r>
      <w:r w:rsidR="00050AFD" w:rsidRPr="0050431F">
        <w:t xml:space="preserve">sum of the power of all carriers of the same RAT </w:t>
      </w:r>
      <w:r w:rsidRPr="0050431F">
        <w:rPr>
          <w:bCs/>
        </w:rPr>
        <w:t>available at the antenna connector for a specified reference condition.</w:t>
      </w:r>
    </w:p>
    <w:p w14:paraId="5F871BCB" w14:textId="77777777" w:rsidR="0099032D" w:rsidRPr="0050431F" w:rsidRDefault="0099032D" w:rsidP="0099032D">
      <w:pPr>
        <w:tabs>
          <w:tab w:val="left" w:pos="3765"/>
        </w:tabs>
        <w:rPr>
          <w:bCs/>
        </w:rPr>
      </w:pPr>
      <w:r w:rsidRPr="0050431F">
        <w:rPr>
          <w:b/>
        </w:rPr>
        <w:t xml:space="preserve">Maximum throughput: </w:t>
      </w:r>
      <w:r w:rsidRPr="0050431F">
        <w:rPr>
          <w:bCs/>
        </w:rPr>
        <w:t xml:space="preserve">maximum achievable throughput for a reference measurement channel. </w:t>
      </w:r>
    </w:p>
    <w:p w14:paraId="5D4214F5" w14:textId="77777777" w:rsidR="0086398E" w:rsidRPr="0050431F" w:rsidRDefault="0099032D" w:rsidP="0086398E">
      <w:pPr>
        <w:tabs>
          <w:tab w:val="left" w:pos="3765"/>
        </w:tabs>
        <w:rPr>
          <w:bCs/>
          <w:lang w:eastAsia="zh-CN"/>
        </w:rPr>
      </w:pPr>
      <w:r w:rsidRPr="0050431F">
        <w:rPr>
          <w:b/>
          <w:bCs/>
        </w:rPr>
        <w:t>Maximum total output power:</w:t>
      </w:r>
      <w:r w:rsidRPr="0050431F">
        <w:rPr>
          <w:bCs/>
        </w:rPr>
        <w:t xml:space="preserve"> </w:t>
      </w:r>
      <w:r w:rsidR="00050AFD" w:rsidRPr="0050431F">
        <w:rPr>
          <w:bCs/>
        </w:rPr>
        <w:t xml:space="preserve">sum of the power of all carriers </w:t>
      </w:r>
      <w:r w:rsidRPr="0050431F">
        <w:rPr>
          <w:bCs/>
        </w:rPr>
        <w:t>available at the antenna connector for a specified reference condition.</w:t>
      </w:r>
    </w:p>
    <w:p w14:paraId="4B2AEF84" w14:textId="77777777" w:rsidR="0099032D" w:rsidRPr="0050431F" w:rsidRDefault="0086398E" w:rsidP="0086398E">
      <w:pPr>
        <w:tabs>
          <w:tab w:val="left" w:pos="3765"/>
        </w:tabs>
        <w:rPr>
          <w:lang w:eastAsia="zh-CN"/>
        </w:rPr>
      </w:pPr>
      <w:r w:rsidRPr="0050431F">
        <w:rPr>
          <w:rFonts w:cs="v5.0.0"/>
          <w:b/>
          <w:lang w:eastAsia="zh-CN"/>
        </w:rPr>
        <w:t>MB-MSR Base Station:</w:t>
      </w:r>
      <w:r w:rsidRPr="0050431F">
        <w:rPr>
          <w:lang w:eastAsia="zh-CN"/>
        </w:rPr>
        <w:t xml:space="preserve"> MSR </w:t>
      </w:r>
      <w:r w:rsidR="00F70B75" w:rsidRPr="0050431F">
        <w:rPr>
          <w:lang w:eastAsia="zh-CN"/>
        </w:rPr>
        <w:t>b</w:t>
      </w:r>
      <w:r w:rsidRPr="0050431F">
        <w:rPr>
          <w:lang w:eastAsia="zh-CN"/>
        </w:rPr>
        <w:t xml:space="preserve">ase </w:t>
      </w:r>
      <w:r w:rsidR="00F70B75" w:rsidRPr="0050431F">
        <w:rPr>
          <w:lang w:eastAsia="zh-CN"/>
        </w:rPr>
        <w:t>s</w:t>
      </w:r>
      <w:r w:rsidRPr="0050431F">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50431F">
        <w:rPr>
          <w:rFonts w:cs="v4.2.0"/>
        </w:rPr>
        <w:t>(which is not a sub-band or superseding-band of another supported operating band)</w:t>
      </w:r>
      <w:r w:rsidR="0047580E" w:rsidRPr="0050431F">
        <w:rPr>
          <w:rFonts w:cs="v4.2.0"/>
          <w:lang w:eastAsia="zh-CN"/>
        </w:rPr>
        <w:t xml:space="preserve"> </w:t>
      </w:r>
      <w:r w:rsidRPr="0050431F">
        <w:rPr>
          <w:lang w:eastAsia="zh-CN"/>
        </w:rPr>
        <w:t>than the other carrier(s).</w:t>
      </w:r>
    </w:p>
    <w:p w14:paraId="4933861A" w14:textId="77777777" w:rsidR="00D44B42" w:rsidRPr="0050431F" w:rsidRDefault="00D44B42" w:rsidP="00D44B42">
      <w:pPr>
        <w:tabs>
          <w:tab w:val="left" w:pos="2448"/>
          <w:tab w:val="left" w:pos="9198"/>
        </w:tabs>
      </w:pPr>
      <w:r w:rsidRPr="0050431F">
        <w:rPr>
          <w:b/>
        </w:rPr>
        <w:t xml:space="preserve">Mean power: </w:t>
      </w:r>
      <w:r w:rsidRPr="0050431F">
        <w:t xml:space="preserve">power measured in the bandwidth and period of measurement applicable for each RAT </w:t>
      </w:r>
    </w:p>
    <w:p w14:paraId="58AC638B" w14:textId="77777777" w:rsidR="00D44B42" w:rsidRPr="0050431F" w:rsidRDefault="00D44B42" w:rsidP="00D44B42">
      <w:pPr>
        <w:pStyle w:val="NO"/>
      </w:pPr>
      <w:r w:rsidRPr="0050431F">
        <w:t>NOTE:</w:t>
      </w:r>
      <w:r w:rsidRPr="0050431F">
        <w:tab/>
        <w:t>Mean power for an E-UTRA carrier is defined in TS 36.141 [9] and mean power for a UTRA carrier is defined in TS 25.141 [10]. In case of multiple carriers, the mean power is the sum of the mean power of all carriers.</w:t>
      </w:r>
    </w:p>
    <w:p w14:paraId="6873AC00" w14:textId="77777777" w:rsidR="0099032D" w:rsidRPr="0050431F" w:rsidRDefault="0099032D" w:rsidP="0099032D">
      <w:r w:rsidRPr="0050431F">
        <w:rPr>
          <w:b/>
        </w:rPr>
        <w:t>Measurement bandwidth</w:t>
      </w:r>
      <w:r w:rsidRPr="0050431F">
        <w:t xml:space="preserve">: </w:t>
      </w:r>
      <w:r w:rsidR="00F70B75" w:rsidRPr="0050431F">
        <w:t xml:space="preserve">RF </w:t>
      </w:r>
      <w:r w:rsidRPr="0050431F">
        <w:t>bandwidth in which an emission level is specified.</w:t>
      </w:r>
    </w:p>
    <w:p w14:paraId="389A7A68" w14:textId="77777777" w:rsidR="0086398E" w:rsidRPr="0050431F" w:rsidRDefault="00A63983" w:rsidP="0086398E">
      <w:pPr>
        <w:rPr>
          <w:lang w:eastAsia="zh-CN"/>
        </w:rPr>
      </w:pPr>
      <w:r w:rsidRPr="0050431F">
        <w:rPr>
          <w:b/>
        </w:rPr>
        <w:t>MSR Base S</w:t>
      </w:r>
      <w:r w:rsidR="0099032D" w:rsidRPr="0050431F">
        <w:rPr>
          <w:b/>
        </w:rPr>
        <w:t xml:space="preserve">tation: </w:t>
      </w:r>
      <w:r w:rsidR="00F70B75" w:rsidRPr="0050431F">
        <w:t>b</w:t>
      </w:r>
      <w:r w:rsidR="0099032D" w:rsidRPr="0050431F">
        <w:t xml:space="preserve">ase </w:t>
      </w:r>
      <w:r w:rsidR="00F70B75" w:rsidRPr="0050431F">
        <w:t>s</w:t>
      </w:r>
      <w:r w:rsidR="0099032D" w:rsidRPr="0050431F">
        <w:t xml:space="preserve">tation characterized by the ability of its receiver and transmitter to process two or more carriers in common active RF components simultaneously in a declared </w:t>
      </w:r>
      <w:r w:rsidR="00F70B75" w:rsidRPr="0050431F">
        <w:t xml:space="preserve">Base Station </w:t>
      </w:r>
      <w:r w:rsidR="0099032D" w:rsidRPr="0050431F">
        <w:t xml:space="preserve">RF </w:t>
      </w:r>
      <w:r w:rsidR="00F70B75" w:rsidRPr="0050431F">
        <w:t>B</w:t>
      </w:r>
      <w:r w:rsidR="0099032D" w:rsidRPr="0050431F">
        <w:t>andwidth, where at least one carrier is of a different RAT than the other carrier(s).</w:t>
      </w:r>
    </w:p>
    <w:p w14:paraId="1956ABAB" w14:textId="77777777" w:rsidR="0086398E" w:rsidRPr="0050431F" w:rsidRDefault="0086398E" w:rsidP="0086398E">
      <w:r w:rsidRPr="0050431F">
        <w:rPr>
          <w:b/>
        </w:rPr>
        <w:t>Multi-band transmitter:</w:t>
      </w:r>
      <w:r w:rsidRPr="0050431F">
        <w:t xml:space="preserve"> </w:t>
      </w:r>
      <w:r w:rsidR="00F70B75" w:rsidRPr="0050431F">
        <w:t>t</w:t>
      </w:r>
      <w:r w:rsidRPr="0050431F">
        <w:t>ransmitter characterized by the ability to process two or more carriers in common active RF components simultaneously, where at least one carrier is configured at a different operating band</w:t>
      </w:r>
      <w:r w:rsidR="0047580E" w:rsidRPr="0050431F">
        <w:rPr>
          <w:rFonts w:cs="v4.2.0"/>
        </w:rPr>
        <w:t xml:space="preserve"> (which is not a sub-band or superseding-band of another supported operating band)</w:t>
      </w:r>
      <w:r w:rsidRPr="0050431F">
        <w:t xml:space="preserve"> than the other carrier(s).</w:t>
      </w:r>
    </w:p>
    <w:p w14:paraId="2D048854" w14:textId="77777777" w:rsidR="0099032D" w:rsidRPr="0050431F" w:rsidRDefault="0086398E" w:rsidP="0086398E">
      <w:r w:rsidRPr="0050431F">
        <w:rPr>
          <w:b/>
        </w:rPr>
        <w:t>Multi-band receiver:</w:t>
      </w:r>
      <w:r w:rsidRPr="0050431F">
        <w:t xml:space="preserve"> </w:t>
      </w:r>
      <w:r w:rsidR="00F70B75" w:rsidRPr="0050431F">
        <w:t>r</w:t>
      </w:r>
      <w:r w:rsidRPr="0050431F">
        <w:t>eceiver characterized by the ability to process two or more carriers in common active RF components simultaneously, where at least one carrier is configured at a different operating band</w:t>
      </w:r>
      <w:r w:rsidR="0047580E" w:rsidRPr="0050431F">
        <w:rPr>
          <w:rFonts w:cs="v4.2.0"/>
        </w:rPr>
        <w:t xml:space="preserve"> (which is not a sub-band or superseding-band of another supported operating band)</w:t>
      </w:r>
      <w:r w:rsidRPr="0050431F">
        <w:t xml:space="preserve"> than the other carrier(s).</w:t>
      </w:r>
    </w:p>
    <w:p w14:paraId="21EEC3C0" w14:textId="77777777" w:rsidR="003C0A28" w:rsidRPr="0050431F" w:rsidRDefault="003C0A28" w:rsidP="0099032D">
      <w:pPr>
        <w:tabs>
          <w:tab w:val="left" w:pos="2448"/>
          <w:tab w:val="left" w:pos="9468"/>
        </w:tabs>
        <w:rPr>
          <w:rFonts w:cs="v5.0.0"/>
          <w:bCs/>
        </w:rPr>
      </w:pPr>
      <w:r w:rsidRPr="0050431F">
        <w:rPr>
          <w:b/>
        </w:rPr>
        <w:t>Non-contiguous spectrum:</w:t>
      </w:r>
      <w:r w:rsidRPr="0050431F">
        <w:t xml:space="preserve"> </w:t>
      </w:r>
      <w:r w:rsidR="00F70B75" w:rsidRPr="0050431F">
        <w:t>s</w:t>
      </w:r>
      <w:r w:rsidRPr="0050431F">
        <w:t>pectrum consisting of two or more sub-blocks separated by sub-block gap(s).</w:t>
      </w:r>
    </w:p>
    <w:p w14:paraId="5FD8704B" w14:textId="77777777" w:rsidR="00F02F57" w:rsidRPr="0050431F" w:rsidRDefault="00F02F57" w:rsidP="00F02F57">
      <w:pPr>
        <w:tabs>
          <w:tab w:val="left" w:pos="2448"/>
          <w:tab w:val="left" w:pos="9468"/>
        </w:tabs>
        <w:rPr>
          <w:lang w:eastAsia="zh-CN"/>
        </w:rPr>
      </w:pPr>
      <w:r w:rsidRPr="0050431F">
        <w:rPr>
          <w:b/>
        </w:rPr>
        <w:t>NB-IoT In-band operation:</w:t>
      </w:r>
      <w:r w:rsidRPr="0050431F">
        <w:t xml:space="preserve"> NB-IoT is operating in-band when it utilizes the resource block(s) within a normal E-UTRA carrier</w:t>
      </w:r>
      <w:r w:rsidRPr="0050431F">
        <w:rPr>
          <w:lang w:eastAsia="zh-CN"/>
        </w:rPr>
        <w:t>.</w:t>
      </w:r>
    </w:p>
    <w:p w14:paraId="0D58DB65" w14:textId="77777777" w:rsidR="00F02F57" w:rsidRPr="0050431F" w:rsidRDefault="00F02F57" w:rsidP="00F02F57">
      <w:r w:rsidRPr="0050431F">
        <w:rPr>
          <w:b/>
        </w:rPr>
        <w:t>NB-IoT guard band operation:</w:t>
      </w:r>
      <w:r w:rsidRPr="0050431F">
        <w:t xml:space="preserve"> NB-IoT is operating in guard band when it utilizes the unused resource block(s) within a E-UTRA carrier’s guard-band. </w:t>
      </w:r>
    </w:p>
    <w:p w14:paraId="24E5659E" w14:textId="77777777" w:rsidR="00F02F57" w:rsidRPr="0050431F" w:rsidRDefault="00F02F57" w:rsidP="00F02F57">
      <w:pPr>
        <w:tabs>
          <w:tab w:val="left" w:pos="2448"/>
          <w:tab w:val="left" w:pos="9468"/>
        </w:tabs>
        <w:rPr>
          <w:lang w:eastAsia="zh-CN"/>
        </w:rPr>
      </w:pPr>
      <w:r w:rsidRPr="0050431F">
        <w:rPr>
          <w:b/>
        </w:rPr>
        <w:t>NB-IoT standalone operation:</w:t>
      </w:r>
      <w:r w:rsidRPr="0050431F">
        <w:t xml:space="preserve"> NB-IoT is operating standalone when it utilizes its own spectrum, for example the spectrum currently being used by GERAN systems as a replacement of one or more GSM carriers, as well as scattered spectrum for potential IoT deployment.</w:t>
      </w:r>
    </w:p>
    <w:p w14:paraId="0F783385" w14:textId="77777777" w:rsidR="0099032D" w:rsidRPr="0050431F" w:rsidRDefault="0099032D" w:rsidP="0099032D">
      <w:pPr>
        <w:tabs>
          <w:tab w:val="left" w:pos="2448"/>
          <w:tab w:val="left" w:pos="9468"/>
        </w:tabs>
        <w:rPr>
          <w:rFonts w:cs="v5.0.0"/>
        </w:rPr>
      </w:pPr>
      <w:r w:rsidRPr="0050431F">
        <w:rPr>
          <w:rFonts w:cs="v5.0.0"/>
          <w:b/>
          <w:bCs/>
        </w:rPr>
        <w:t>Occupied bandwidth:</w:t>
      </w:r>
      <w:r w:rsidRPr="0050431F">
        <w:rPr>
          <w:rFonts w:cs="v5.0.0"/>
        </w:rPr>
        <w:t xml:space="preserve"> width of a frequency band such that, below the lower and above the upper frequency limits, the mean powers emitted are each equal to a specified percentage β/2 of the total mean power of a given emission.</w:t>
      </w:r>
    </w:p>
    <w:p w14:paraId="115D35FC" w14:textId="77777777" w:rsidR="0099032D" w:rsidRPr="0050431F" w:rsidRDefault="0099032D" w:rsidP="0099032D">
      <w:pPr>
        <w:tabs>
          <w:tab w:val="left" w:pos="2448"/>
          <w:tab w:val="left" w:pos="9468"/>
        </w:tabs>
        <w:rPr>
          <w:rFonts w:cs="v5.0.0"/>
          <w:b/>
          <w:bCs/>
        </w:rPr>
      </w:pPr>
      <w:r w:rsidRPr="0050431F">
        <w:rPr>
          <w:rFonts w:cs="v5.0.0"/>
          <w:b/>
          <w:bCs/>
        </w:rPr>
        <w:t xml:space="preserve">Operating band: </w:t>
      </w:r>
      <w:r w:rsidRPr="0050431F">
        <w:rPr>
          <w:rFonts w:cs="v5.0.0"/>
        </w:rPr>
        <w:t>A frequency range in which E-UTRA, UTRA or GSM/EDGE operates (paired or unpaired), that is defined with a specific set of technical requirements</w:t>
      </w:r>
      <w:r w:rsidRPr="0050431F">
        <w:rPr>
          <w:rFonts w:cs="v5.0.0"/>
          <w:b/>
          <w:bCs/>
        </w:rPr>
        <w:t>.</w:t>
      </w:r>
    </w:p>
    <w:p w14:paraId="3FECAEA8" w14:textId="77777777" w:rsidR="0099032D" w:rsidRPr="0050431F" w:rsidRDefault="0099032D" w:rsidP="0099032D">
      <w:pPr>
        <w:pStyle w:val="NO"/>
      </w:pPr>
      <w:r w:rsidRPr="0050431F">
        <w:t>NOTE:</w:t>
      </w:r>
      <w:r w:rsidRPr="0050431F">
        <w:tab/>
        <w:t xml:space="preserve">The operating band(s) for a </w:t>
      </w:r>
      <w:r w:rsidR="00F70B75" w:rsidRPr="0050431F">
        <w:t>base station</w:t>
      </w:r>
      <w:r w:rsidRPr="0050431F">
        <w:t xml:space="preserve"> is declared by the manufacturer.</w:t>
      </w:r>
    </w:p>
    <w:p w14:paraId="75F54004" w14:textId="77777777" w:rsidR="0047580E" w:rsidRPr="0050431F" w:rsidRDefault="0047580E" w:rsidP="0047580E">
      <w:pPr>
        <w:tabs>
          <w:tab w:val="left" w:pos="2448"/>
          <w:tab w:val="left" w:pos="9468"/>
        </w:tabs>
        <w:rPr>
          <w:rFonts w:cs="v4.2.0"/>
        </w:rPr>
      </w:pPr>
      <w:r w:rsidRPr="0050431F">
        <w:rPr>
          <w:rFonts w:cs="v4.2.0"/>
          <w:b/>
        </w:rPr>
        <w:t xml:space="preserve">Sub-band: </w:t>
      </w:r>
      <w:r w:rsidRPr="0050431F">
        <w:rPr>
          <w:rFonts w:cs="v4.2.0"/>
        </w:rPr>
        <w:t>A sub-band of an operating band contains a part of the uplink and downlink frequency range of the operating band.</w:t>
      </w:r>
    </w:p>
    <w:p w14:paraId="5CA5C340" w14:textId="77777777" w:rsidR="00F70B75" w:rsidRPr="0050431F" w:rsidRDefault="003C0A28" w:rsidP="00F70B75">
      <w:r w:rsidRPr="0050431F">
        <w:rPr>
          <w:b/>
        </w:rPr>
        <w:t>Sub-block:</w:t>
      </w:r>
      <w:r w:rsidRPr="0050431F">
        <w:t xml:space="preserve"> one contiguous allocated block of spectrum for use by the same </w:t>
      </w:r>
      <w:r w:rsidR="00F70B75" w:rsidRPr="0050431F">
        <w:t>b</w:t>
      </w:r>
      <w:r w:rsidRPr="0050431F">
        <w:t xml:space="preserve">ase </w:t>
      </w:r>
      <w:r w:rsidR="00F70B75" w:rsidRPr="0050431F">
        <w:t>station.</w:t>
      </w:r>
    </w:p>
    <w:p w14:paraId="5E405A5F" w14:textId="77777777" w:rsidR="003C0A28" w:rsidRPr="0050431F" w:rsidRDefault="00F70B75" w:rsidP="00F70B75">
      <w:pPr>
        <w:pStyle w:val="NO"/>
      </w:pPr>
      <w:r w:rsidRPr="0050431F">
        <w:t>NOTE:</w:t>
      </w:r>
      <w:r w:rsidRPr="0050431F">
        <w:tab/>
      </w:r>
      <w:r w:rsidR="003C0A28" w:rsidRPr="0050431F">
        <w:t>There may be multiple instances of sub-blocks within an RF bandwidth.</w:t>
      </w:r>
    </w:p>
    <w:p w14:paraId="65D7CC78" w14:textId="77777777" w:rsidR="003C0A28" w:rsidRPr="0050431F" w:rsidRDefault="003C0A28" w:rsidP="003C0A28">
      <w:r w:rsidRPr="0050431F">
        <w:rPr>
          <w:b/>
        </w:rPr>
        <w:t xml:space="preserve">Sub-block bandwidth: </w:t>
      </w:r>
      <w:r w:rsidR="00F70B75" w:rsidRPr="0050431F">
        <w:t xml:space="preserve">RF </w:t>
      </w:r>
      <w:r w:rsidRPr="0050431F">
        <w:t>bandwidth of one sub-block.</w:t>
      </w:r>
    </w:p>
    <w:p w14:paraId="22CC0F42" w14:textId="77777777" w:rsidR="0086398E" w:rsidRPr="0050431F" w:rsidRDefault="003C0A28" w:rsidP="0086398E">
      <w:pPr>
        <w:tabs>
          <w:tab w:val="left" w:pos="2448"/>
          <w:tab w:val="left" w:pos="9468"/>
        </w:tabs>
        <w:rPr>
          <w:lang w:eastAsia="zh-CN"/>
        </w:rPr>
      </w:pPr>
      <w:r w:rsidRPr="0050431F">
        <w:rPr>
          <w:b/>
        </w:rPr>
        <w:t xml:space="preserve">Sub-block gap: </w:t>
      </w:r>
      <w:r w:rsidRPr="0050431F">
        <w:t xml:space="preserve">frequency gap between two consecutive sub-blocks within an </w:t>
      </w:r>
      <w:r w:rsidR="00F70B75" w:rsidRPr="0050431F">
        <w:t xml:space="preserve">Base Station </w:t>
      </w:r>
      <w:r w:rsidRPr="0050431F">
        <w:t xml:space="preserve">RF </w:t>
      </w:r>
      <w:r w:rsidR="00F70B75" w:rsidRPr="0050431F">
        <w:t>B</w:t>
      </w:r>
      <w:r w:rsidRPr="0050431F">
        <w:t>andwidth, where the RF requirements in the gap are based on co-existence for un-coordinated operation.</w:t>
      </w:r>
    </w:p>
    <w:p w14:paraId="09720D87" w14:textId="77777777" w:rsidR="0047580E" w:rsidRPr="0050431F" w:rsidRDefault="0047580E" w:rsidP="0047580E">
      <w:pPr>
        <w:tabs>
          <w:tab w:val="left" w:pos="2448"/>
          <w:tab w:val="left" w:pos="9468"/>
        </w:tabs>
        <w:rPr>
          <w:rFonts w:cs="v4.2.0"/>
        </w:rPr>
      </w:pPr>
      <w:r w:rsidRPr="0050431F">
        <w:rPr>
          <w:rFonts w:cs="v4.2.0"/>
          <w:b/>
        </w:rPr>
        <w:t xml:space="preserve">Superseding-band: </w:t>
      </w:r>
      <w:r w:rsidRPr="0050431F">
        <w:rPr>
          <w:rFonts w:cs="v4.2.0"/>
        </w:rPr>
        <w:t>A superseding-band of an operating band includes the whole of the uplink and downlink frequency range of the operating band.</w:t>
      </w:r>
    </w:p>
    <w:p w14:paraId="777DB082" w14:textId="77777777" w:rsidR="003C0A28" w:rsidRPr="0050431F" w:rsidRDefault="0086398E" w:rsidP="0086398E">
      <w:pPr>
        <w:tabs>
          <w:tab w:val="left" w:pos="2448"/>
          <w:tab w:val="left" w:pos="9468"/>
        </w:tabs>
        <w:rPr>
          <w:b/>
        </w:rPr>
      </w:pPr>
      <w:r w:rsidRPr="0050431F">
        <w:rPr>
          <w:b/>
        </w:rPr>
        <w:t>Single-RAT operation:</w:t>
      </w:r>
      <w:r w:rsidRPr="0050431F">
        <w:t xml:space="preserve"> operation of a </w:t>
      </w:r>
      <w:r w:rsidR="00F70B75" w:rsidRPr="0050431F">
        <w:t>base station</w:t>
      </w:r>
      <w:r w:rsidRPr="0050431F">
        <w:t xml:space="preserve"> in an operating band with only one RAT configured in that operating band.</w:t>
      </w:r>
    </w:p>
    <w:p w14:paraId="2BE95B79" w14:textId="77777777" w:rsidR="001575EF" w:rsidRPr="0050431F" w:rsidRDefault="001575EF" w:rsidP="001575EF">
      <w:pPr>
        <w:rPr>
          <w:rFonts w:cs="v5.0.0"/>
          <w:bCs/>
        </w:rPr>
      </w:pPr>
      <w:r w:rsidRPr="0050431F">
        <w:rPr>
          <w:rFonts w:cs="v5.0.0"/>
          <w:b/>
          <w:bCs/>
        </w:rPr>
        <w:t xml:space="preserve">Synchronized operation: </w:t>
      </w:r>
      <w:r w:rsidR="00F70B75" w:rsidRPr="0050431F">
        <w:rPr>
          <w:rFonts w:cs="v5.0.0"/>
          <w:bCs/>
        </w:rPr>
        <w:t>o</w:t>
      </w:r>
      <w:r w:rsidRPr="0050431F">
        <w:rPr>
          <w:rFonts w:cs="v5.0.0"/>
          <w:bCs/>
        </w:rPr>
        <w:t>peration of TDD in two different systems, where no simultaneous uplink and downlink occur.</w:t>
      </w:r>
    </w:p>
    <w:p w14:paraId="3266E855" w14:textId="77777777" w:rsidR="00200D14" w:rsidRPr="0050431F" w:rsidRDefault="0099032D" w:rsidP="00200D14">
      <w:pPr>
        <w:tabs>
          <w:tab w:val="left" w:pos="2448"/>
          <w:tab w:val="left" w:pos="9468"/>
        </w:tabs>
      </w:pPr>
      <w:r w:rsidRPr="0050431F">
        <w:rPr>
          <w:b/>
        </w:rPr>
        <w:t>RAT power:</w:t>
      </w:r>
      <w:r w:rsidRPr="0050431F">
        <w:t xml:space="preserve"> sum of all carrier powers for all carriers of the same type.</w:t>
      </w:r>
      <w:r w:rsidR="00200D14" w:rsidRPr="0050431F">
        <w:t xml:space="preserve"> </w:t>
      </w:r>
    </w:p>
    <w:p w14:paraId="30EBC146" w14:textId="77777777" w:rsidR="00200D14" w:rsidRPr="0050431F" w:rsidRDefault="00200D14" w:rsidP="00200D14">
      <w:pPr>
        <w:tabs>
          <w:tab w:val="left" w:pos="2448"/>
          <w:tab w:val="left" w:pos="9468"/>
        </w:tabs>
      </w:pPr>
      <w:r w:rsidRPr="0050431F">
        <w:rPr>
          <w:b/>
        </w:rPr>
        <w:t>Rated carrier output power:</w:t>
      </w:r>
      <w:r w:rsidRPr="0050431F">
        <w:t xml:space="preserve"> mean power level per carrier that the manufacturer has declared to be available at the antenna connector.</w:t>
      </w:r>
    </w:p>
    <w:p w14:paraId="5F625D57" w14:textId="77777777" w:rsidR="00200D14" w:rsidRPr="0050431F" w:rsidRDefault="00200D14" w:rsidP="00200D14">
      <w:pPr>
        <w:tabs>
          <w:tab w:val="left" w:pos="2448"/>
          <w:tab w:val="left" w:pos="9468"/>
        </w:tabs>
      </w:pPr>
      <w:r w:rsidRPr="0050431F">
        <w:rPr>
          <w:b/>
        </w:rPr>
        <w:t>Rated RAT output power:</w:t>
      </w:r>
      <w:r w:rsidRPr="0050431F">
        <w:t xml:space="preserve"> mean power level per RAT that the manufacturer has declared to be available at the antenna connector.</w:t>
      </w:r>
    </w:p>
    <w:p w14:paraId="5BA3B450" w14:textId="77777777" w:rsidR="0099032D" w:rsidRPr="0050431F" w:rsidRDefault="00200D14" w:rsidP="00200D14">
      <w:pPr>
        <w:tabs>
          <w:tab w:val="left" w:pos="2448"/>
          <w:tab w:val="left" w:pos="9468"/>
        </w:tabs>
      </w:pPr>
      <w:r w:rsidRPr="0050431F">
        <w:rPr>
          <w:b/>
        </w:rPr>
        <w:t>Rated total output power:</w:t>
      </w:r>
      <w:r w:rsidRPr="0050431F">
        <w:t xml:space="preserve"> total mean power level that the manufacturer has declared to be available at the antenna connector.</w:t>
      </w:r>
    </w:p>
    <w:p w14:paraId="32493582" w14:textId="77777777" w:rsidR="0099032D" w:rsidRPr="0050431F" w:rsidRDefault="0099032D" w:rsidP="0099032D">
      <w:pPr>
        <w:tabs>
          <w:tab w:val="left" w:pos="2448"/>
          <w:tab w:val="left" w:pos="9468"/>
        </w:tabs>
      </w:pPr>
      <w:r w:rsidRPr="0050431F">
        <w:rPr>
          <w:b/>
        </w:rPr>
        <w:t xml:space="preserve">RRC filtered mean power: </w:t>
      </w:r>
      <w:r w:rsidRPr="0050431F">
        <w:t xml:space="preserve">mean power of a UTRA carrier as measured through a root raised cosine filter with roll-off factor </w:t>
      </w:r>
      <w:r w:rsidRPr="0050431F">
        <w:rPr>
          <w:rFonts w:ascii="Symbol" w:hAnsi="Symbol"/>
        </w:rPr>
        <w:t></w:t>
      </w:r>
      <w:r w:rsidRPr="0050431F">
        <w:t xml:space="preserve"> and a bandwidth equal to the chip rate of the radio access mode.</w:t>
      </w:r>
    </w:p>
    <w:p w14:paraId="3D968AE7" w14:textId="77777777" w:rsidR="0099032D" w:rsidRPr="0050431F" w:rsidRDefault="0099032D" w:rsidP="0099032D">
      <w:pPr>
        <w:pStyle w:val="NO"/>
      </w:pPr>
      <w:r w:rsidRPr="0050431F">
        <w:t>NOTE:</w:t>
      </w:r>
      <w:r w:rsidRPr="0050431F">
        <w:tab/>
        <w:t>The RRC filtered mean power of a perfectly modulated UTRA signal is 0.246 dB lower than the mean power of the same signal.</w:t>
      </w:r>
    </w:p>
    <w:p w14:paraId="535B8F1E" w14:textId="77777777" w:rsidR="0099032D" w:rsidRPr="0050431F" w:rsidRDefault="0099032D" w:rsidP="0099032D">
      <w:pPr>
        <w:rPr>
          <w:bCs/>
        </w:rPr>
      </w:pPr>
      <w:r w:rsidRPr="0050431F">
        <w:rPr>
          <w:b/>
        </w:rPr>
        <w:t xml:space="preserve">Throughput: </w:t>
      </w:r>
      <w:r w:rsidRPr="0050431F">
        <w:rPr>
          <w:bCs/>
        </w:rPr>
        <w:t>number of payload bits successfully received per second for a reference measurement channel in a specified reference condition.</w:t>
      </w:r>
    </w:p>
    <w:p w14:paraId="7A8E4B82" w14:textId="77777777" w:rsidR="0086398E" w:rsidRPr="0050431F" w:rsidRDefault="0099032D" w:rsidP="0086398E">
      <w:r w:rsidRPr="0050431F">
        <w:rPr>
          <w:b/>
        </w:rPr>
        <w:t>Total output power:</w:t>
      </w:r>
      <w:r w:rsidRPr="0050431F">
        <w:t xml:space="preserve"> sum of all carrier powers for all carriers transmitted by the BS.</w:t>
      </w:r>
    </w:p>
    <w:p w14:paraId="3FF3C3B8" w14:textId="77777777" w:rsidR="0099032D" w:rsidRPr="0050431F" w:rsidRDefault="0086398E" w:rsidP="0086398E">
      <w:r w:rsidRPr="0050431F">
        <w:rPr>
          <w:b/>
          <w:lang w:eastAsia="zh-CN"/>
        </w:rPr>
        <w:t xml:space="preserve">Total RF </w:t>
      </w:r>
      <w:r w:rsidR="00F70B75" w:rsidRPr="0050431F">
        <w:rPr>
          <w:b/>
          <w:lang w:eastAsia="zh-CN"/>
        </w:rPr>
        <w:t>B</w:t>
      </w:r>
      <w:r w:rsidRPr="0050431F">
        <w:rPr>
          <w:b/>
          <w:lang w:eastAsia="zh-CN"/>
        </w:rPr>
        <w:t>andwidth</w:t>
      </w:r>
      <w:r w:rsidRPr="0050431F">
        <w:rPr>
          <w:lang w:eastAsia="zh-CN"/>
        </w:rPr>
        <w:t xml:space="preserve">: </w:t>
      </w:r>
      <w:r w:rsidR="00F70B75" w:rsidRPr="0050431F">
        <w:rPr>
          <w:lang w:eastAsia="zh-CN"/>
        </w:rPr>
        <w:t>m</w:t>
      </w:r>
      <w:r w:rsidRPr="0050431F">
        <w:rPr>
          <w:lang w:eastAsia="zh-CN"/>
        </w:rPr>
        <w:t xml:space="preserve">aximum sum of </w:t>
      </w:r>
      <w:r w:rsidR="00F70B75" w:rsidRPr="0050431F">
        <w:rPr>
          <w:lang w:eastAsia="zh-CN"/>
        </w:rPr>
        <w:t xml:space="preserve">Base Station </w:t>
      </w:r>
      <w:r w:rsidRPr="0050431F">
        <w:rPr>
          <w:lang w:eastAsia="zh-CN"/>
        </w:rPr>
        <w:t xml:space="preserve">RF </w:t>
      </w:r>
      <w:r w:rsidR="00F70B75" w:rsidRPr="0050431F">
        <w:rPr>
          <w:lang w:eastAsia="zh-CN"/>
        </w:rPr>
        <w:t>B</w:t>
      </w:r>
      <w:r w:rsidRPr="0050431F">
        <w:rPr>
          <w:lang w:eastAsia="zh-CN"/>
        </w:rPr>
        <w:t>andwidths in all supported operating bands.</w:t>
      </w:r>
    </w:p>
    <w:p w14:paraId="05A84FAD" w14:textId="77777777" w:rsidR="0099032D" w:rsidRPr="0050431F" w:rsidRDefault="0099032D" w:rsidP="0099032D">
      <w:r w:rsidRPr="0050431F">
        <w:rPr>
          <w:b/>
        </w:rPr>
        <w:t>Transmission bandwidth:</w:t>
      </w:r>
      <w:r w:rsidRPr="0050431F">
        <w:t xml:space="preserve"> </w:t>
      </w:r>
      <w:r w:rsidR="00F70B75" w:rsidRPr="0050431F">
        <w:t>b</w:t>
      </w:r>
      <w:r w:rsidRPr="0050431F">
        <w:t xml:space="preserve">andwidth of an instantaneous E-UTRA transmission from a UE or BS, measured in </w:t>
      </w:r>
      <w:r w:rsidR="00F70B75" w:rsidRPr="0050431F">
        <w:t>r</w:t>
      </w:r>
      <w:r w:rsidRPr="0050431F">
        <w:t xml:space="preserve">esource </w:t>
      </w:r>
      <w:r w:rsidR="00F70B75" w:rsidRPr="0050431F">
        <w:t>b</w:t>
      </w:r>
      <w:r w:rsidRPr="0050431F">
        <w:t>lock units.</w:t>
      </w:r>
    </w:p>
    <w:p w14:paraId="25054D8E" w14:textId="77777777" w:rsidR="008F0F80" w:rsidRPr="0050431F" w:rsidRDefault="0099032D" w:rsidP="008F0F80">
      <w:r w:rsidRPr="0050431F">
        <w:rPr>
          <w:b/>
        </w:rPr>
        <w:t>Transmission bandwidth configuration:</w:t>
      </w:r>
      <w:r w:rsidRPr="0050431F">
        <w:t xml:space="preserve"> highest E-UTRA transmission bandwidth allowed for uplink or downlink in a given channel bandwidth, measured in </w:t>
      </w:r>
      <w:r w:rsidR="00F70B75" w:rsidRPr="0050431F">
        <w:t>r</w:t>
      </w:r>
      <w:r w:rsidRPr="0050431F">
        <w:t xml:space="preserve">esource </w:t>
      </w:r>
      <w:r w:rsidR="00F70B75" w:rsidRPr="0050431F">
        <w:t>b</w:t>
      </w:r>
      <w:r w:rsidRPr="0050431F">
        <w:t>lock units.</w:t>
      </w:r>
    </w:p>
    <w:p w14:paraId="577D12C8" w14:textId="77777777" w:rsidR="008F0F80" w:rsidRPr="0050431F" w:rsidRDefault="008F0F80" w:rsidP="008F0F80">
      <w:pPr>
        <w:rPr>
          <w:rFonts w:cs="v5.0.0"/>
          <w:bCs/>
        </w:rPr>
      </w:pPr>
      <w:r w:rsidRPr="0050431F">
        <w:rPr>
          <w:rFonts w:cs="v5.0.0"/>
          <w:b/>
          <w:bCs/>
        </w:rPr>
        <w:t xml:space="preserve">Transmitter ON period: </w:t>
      </w:r>
      <w:r w:rsidRPr="0050431F">
        <w:rPr>
          <w:rFonts w:cs="v5.0.0"/>
          <w:bCs/>
        </w:rPr>
        <w:t xml:space="preserve">time period during which the </w:t>
      </w:r>
      <w:r w:rsidR="00F70B75" w:rsidRPr="0050431F">
        <w:rPr>
          <w:rFonts w:cs="v5.0.0"/>
          <w:bCs/>
        </w:rPr>
        <w:t>base station</w:t>
      </w:r>
      <w:r w:rsidRPr="0050431F">
        <w:rPr>
          <w:rFonts w:cs="v5.0.0"/>
          <w:bCs/>
        </w:rPr>
        <w:t xml:space="preserve"> transmitter is transmitting data and/or reference symbols.</w:t>
      </w:r>
    </w:p>
    <w:p w14:paraId="74466675" w14:textId="77777777" w:rsidR="008F0F80" w:rsidRPr="0050431F" w:rsidRDefault="008F0F80" w:rsidP="008F0F80">
      <w:pPr>
        <w:rPr>
          <w:rFonts w:cs="v5.0.0"/>
          <w:bCs/>
        </w:rPr>
      </w:pPr>
      <w:r w:rsidRPr="0050431F">
        <w:rPr>
          <w:rFonts w:cs="v5.0.0"/>
          <w:b/>
          <w:bCs/>
        </w:rPr>
        <w:t>Transmitter OFF period:</w:t>
      </w:r>
      <w:r w:rsidRPr="0050431F">
        <w:rPr>
          <w:rFonts w:cs="v5.0.0"/>
          <w:bCs/>
        </w:rPr>
        <w:t xml:space="preserve"> time period during which the </w:t>
      </w:r>
      <w:r w:rsidR="00F70B75" w:rsidRPr="0050431F">
        <w:rPr>
          <w:rFonts w:cs="v5.0.0"/>
          <w:bCs/>
        </w:rPr>
        <w:t>base station</w:t>
      </w:r>
      <w:r w:rsidRPr="0050431F">
        <w:rPr>
          <w:rFonts w:cs="v5.0.0"/>
          <w:bCs/>
        </w:rPr>
        <w:t xml:space="preserve"> transmitter is not allowed to transmit.</w:t>
      </w:r>
    </w:p>
    <w:p w14:paraId="4BD5949C" w14:textId="77777777" w:rsidR="008F0F80" w:rsidRPr="0050431F" w:rsidRDefault="008F0F80" w:rsidP="008F0F80">
      <w:pPr>
        <w:rPr>
          <w:rFonts w:cs="v5.0.0"/>
          <w:bCs/>
        </w:rPr>
      </w:pPr>
      <w:r w:rsidRPr="0050431F">
        <w:rPr>
          <w:rFonts w:cs="v5.0.0"/>
          <w:b/>
          <w:bCs/>
        </w:rPr>
        <w:t>Transmitter transient period:</w:t>
      </w:r>
      <w:r w:rsidRPr="0050431F">
        <w:rPr>
          <w:rFonts w:cs="v5.0.0"/>
          <w:bCs/>
        </w:rPr>
        <w:t xml:space="preserve"> time period during which the transmitter is changing from the OFF period to the ON period or vice versa.</w:t>
      </w:r>
    </w:p>
    <w:p w14:paraId="5BB2F31F" w14:textId="77777777" w:rsidR="001575EF" w:rsidRPr="0050431F" w:rsidRDefault="001575EF" w:rsidP="001575EF">
      <w:pPr>
        <w:tabs>
          <w:tab w:val="left" w:pos="2448"/>
          <w:tab w:val="left" w:pos="9468"/>
        </w:tabs>
        <w:spacing w:line="240" w:lineRule="exact"/>
        <w:rPr>
          <w:rFonts w:cs="v5.0.0"/>
        </w:rPr>
      </w:pPr>
      <w:r w:rsidRPr="0050431F">
        <w:rPr>
          <w:rFonts w:cs="v5.0.0"/>
          <w:b/>
          <w:bCs/>
        </w:rPr>
        <w:t xml:space="preserve">Unsynchronized operation: </w:t>
      </w:r>
      <w:r w:rsidRPr="0050431F">
        <w:rPr>
          <w:rFonts w:cs="v5.0.0"/>
        </w:rPr>
        <w:t>peration of TDD in two different systems, where the conditions for synchronized operation are not met.</w:t>
      </w:r>
    </w:p>
    <w:p w14:paraId="7B25CCEA" w14:textId="77777777" w:rsidR="0099032D" w:rsidRPr="0050431F" w:rsidRDefault="0099032D" w:rsidP="0099032D">
      <w:pPr>
        <w:rPr>
          <w:rFonts w:cs="v5.0.0"/>
        </w:rPr>
      </w:pPr>
      <w:r w:rsidRPr="0050431F">
        <w:rPr>
          <w:rFonts w:cs="v5.0.0"/>
          <w:b/>
          <w:bCs/>
        </w:rPr>
        <w:t xml:space="preserve">Uplink operating band: </w:t>
      </w:r>
      <w:r w:rsidRPr="0050431F">
        <w:rPr>
          <w:rFonts w:cs="v5.0.0"/>
        </w:rPr>
        <w:t xml:space="preserve">part of the operating band designated for uplink. </w:t>
      </w:r>
    </w:p>
    <w:p w14:paraId="74333958" w14:textId="77777777" w:rsidR="003C0A28" w:rsidRPr="0050431F" w:rsidRDefault="0099032D" w:rsidP="004C2E88">
      <w:pPr>
        <w:rPr>
          <w:b/>
        </w:rPr>
      </w:pPr>
      <w:r w:rsidRPr="0050431F">
        <w:rPr>
          <w:b/>
        </w:rPr>
        <w:t xml:space="preserve">Upper </w:t>
      </w:r>
      <w:r w:rsidR="00F70B75" w:rsidRPr="0050431F">
        <w:rPr>
          <w:b/>
        </w:rPr>
        <w:t xml:space="preserve">Base Station </w:t>
      </w:r>
      <w:r w:rsidRPr="0050431F">
        <w:rPr>
          <w:b/>
        </w:rPr>
        <w:t xml:space="preserve">RF </w:t>
      </w:r>
      <w:r w:rsidR="00F70B75" w:rsidRPr="0050431F">
        <w:rPr>
          <w:b/>
        </w:rPr>
        <w:t>B</w:t>
      </w:r>
      <w:r w:rsidRPr="0050431F">
        <w:rPr>
          <w:b/>
        </w:rPr>
        <w:t xml:space="preserve">andwidth edge: </w:t>
      </w:r>
      <w:r w:rsidRPr="0050431F">
        <w:t xml:space="preserve">frequency of the upper Base Station RF </w:t>
      </w:r>
      <w:r w:rsidR="00F70B75" w:rsidRPr="0050431F">
        <w:t>B</w:t>
      </w:r>
      <w:r w:rsidRPr="0050431F">
        <w:t>andwidth</w:t>
      </w:r>
      <w:r w:rsidR="00F70B75" w:rsidRPr="0050431F">
        <w:t xml:space="preserve"> edge</w:t>
      </w:r>
      <w:r w:rsidRPr="0050431F">
        <w:t>, used as a frequency reference point for transmitter and receiver requirements.</w:t>
      </w:r>
    </w:p>
    <w:p w14:paraId="6C2BED69" w14:textId="77777777" w:rsidR="00F70B75" w:rsidRPr="0050431F" w:rsidRDefault="003C0A28" w:rsidP="00F70B75">
      <w:r w:rsidRPr="0050431F">
        <w:rPr>
          <w:b/>
        </w:rPr>
        <w:t xml:space="preserve">Upper </w:t>
      </w:r>
      <w:r w:rsidRPr="0050431F">
        <w:rPr>
          <w:b/>
          <w:lang w:eastAsia="zh-CN"/>
        </w:rPr>
        <w:t>sub-block</w:t>
      </w:r>
      <w:r w:rsidRPr="0050431F">
        <w:rPr>
          <w:b/>
        </w:rPr>
        <w:t xml:space="preserve"> edge: </w:t>
      </w:r>
      <w:r w:rsidRPr="0050431F">
        <w:t xml:space="preserve">frequency at the upper edge of </w:t>
      </w:r>
      <w:r w:rsidRPr="0050431F">
        <w:rPr>
          <w:lang w:eastAsia="zh-CN"/>
        </w:rPr>
        <w:t>one</w:t>
      </w:r>
      <w:r w:rsidRPr="0050431F">
        <w:t xml:space="preserve"> </w:t>
      </w:r>
      <w:r w:rsidRPr="0050431F">
        <w:rPr>
          <w:lang w:eastAsia="zh-CN"/>
        </w:rPr>
        <w:t>sub-block</w:t>
      </w:r>
      <w:r w:rsidR="00F70B75" w:rsidRPr="0050431F">
        <w:t>.</w:t>
      </w:r>
    </w:p>
    <w:p w14:paraId="6C3FCC81" w14:textId="77777777" w:rsidR="000D61B2" w:rsidRPr="0050431F" w:rsidRDefault="00F70B75" w:rsidP="00F70B75">
      <w:pPr>
        <w:pStyle w:val="NO"/>
        <w:rPr>
          <w:b/>
        </w:rPr>
      </w:pPr>
      <w:r w:rsidRPr="0050431F">
        <w:t>NOTE:</w:t>
      </w:r>
      <w:r w:rsidRPr="0050431F">
        <w:tab/>
      </w:r>
      <w:r w:rsidR="003C0A28" w:rsidRPr="0050431F">
        <w:t>It is used as a frequency reference point for both transmitter and receiver requirements.</w:t>
      </w:r>
    </w:p>
    <w:p w14:paraId="66955856" w14:textId="77777777" w:rsidR="00080512" w:rsidRPr="0050431F" w:rsidRDefault="00080512" w:rsidP="00F311C8">
      <w:pPr>
        <w:pStyle w:val="Heading2"/>
      </w:pPr>
      <w:bookmarkStart w:id="36" w:name="_Toc13048374"/>
      <w:bookmarkStart w:id="37" w:name="_Toc29764590"/>
      <w:bookmarkStart w:id="38" w:name="_Toc29765008"/>
      <w:bookmarkStart w:id="39" w:name="_Toc52556506"/>
      <w:bookmarkStart w:id="40" w:name="_Toc67912208"/>
      <w:bookmarkStart w:id="41" w:name="_Toc89855143"/>
      <w:r w:rsidRPr="0050431F">
        <w:t>3.2</w:t>
      </w:r>
      <w:r w:rsidRPr="0050431F">
        <w:tab/>
        <w:t>Symbols</w:t>
      </w:r>
      <w:bookmarkEnd w:id="36"/>
      <w:bookmarkEnd w:id="37"/>
      <w:bookmarkEnd w:id="38"/>
      <w:bookmarkEnd w:id="39"/>
      <w:bookmarkEnd w:id="40"/>
      <w:bookmarkEnd w:id="41"/>
    </w:p>
    <w:p w14:paraId="0A6AD59B" w14:textId="77777777" w:rsidR="0099032D" w:rsidRPr="0050431F" w:rsidRDefault="00080512" w:rsidP="0099032D">
      <w:pPr>
        <w:keepNext/>
      </w:pPr>
      <w:r w:rsidRPr="0050431F">
        <w:t>For the purposes of the present document, the following symbols apply:</w:t>
      </w:r>
      <w:r w:rsidR="0099032D" w:rsidRPr="0050431F">
        <w:t xml:space="preserve"> </w:t>
      </w:r>
    </w:p>
    <w:p w14:paraId="3F91402C" w14:textId="77777777" w:rsidR="0099032D" w:rsidRPr="0050431F" w:rsidRDefault="0099032D" w:rsidP="0099032D">
      <w:pPr>
        <w:pStyle w:val="EW"/>
      </w:pPr>
      <w:r w:rsidRPr="0050431F">
        <w:rPr>
          <w:rFonts w:ascii="Symbol" w:hAnsi="Symbol"/>
        </w:rPr>
        <w:t></w:t>
      </w:r>
      <w:r w:rsidRPr="0050431F">
        <w:rPr>
          <w:rFonts w:ascii="Symbol" w:hAnsi="Symbol"/>
        </w:rPr>
        <w:tab/>
      </w:r>
      <w:r w:rsidRPr="0050431F">
        <w:t>Roll-off factor</w:t>
      </w:r>
    </w:p>
    <w:p w14:paraId="4257BFE9" w14:textId="77777777" w:rsidR="0099032D" w:rsidRPr="0050431F" w:rsidRDefault="0099032D" w:rsidP="0099032D">
      <w:pPr>
        <w:pStyle w:val="EW"/>
        <w:rPr>
          <w:rFonts w:cs="v5.0.0"/>
        </w:rPr>
      </w:pPr>
      <w:r w:rsidRPr="0050431F">
        <w:rPr>
          <w:rFonts w:ascii="Symbol" w:hAnsi="Symbol" w:cs="v5.0.0"/>
        </w:rPr>
        <w:t></w:t>
      </w:r>
      <w:r w:rsidRPr="0050431F">
        <w:rPr>
          <w:rFonts w:cs="v5.0.0"/>
        </w:rPr>
        <w:tab/>
        <w:t>Percentage of the mean transmitted power emitted outside the occupied bandwidth on the assigned channel</w:t>
      </w:r>
    </w:p>
    <w:p w14:paraId="3B6A2503" w14:textId="77777777" w:rsidR="0099032D" w:rsidRPr="0050431F" w:rsidRDefault="0099032D" w:rsidP="0099032D">
      <w:pPr>
        <w:pStyle w:val="EW"/>
      </w:pPr>
      <w:r w:rsidRPr="0050431F">
        <w:t>BW</w:t>
      </w:r>
      <w:r w:rsidRPr="0050431F">
        <w:rPr>
          <w:vertAlign w:val="subscript"/>
        </w:rPr>
        <w:t>Channel</w:t>
      </w:r>
      <w:r w:rsidRPr="0050431F">
        <w:tab/>
        <w:t>Channel bandwidth (for E-UTRA)</w:t>
      </w:r>
    </w:p>
    <w:p w14:paraId="721AB5FC" w14:textId="77777777" w:rsidR="0099032D" w:rsidRPr="0050431F" w:rsidRDefault="0099032D" w:rsidP="0099032D">
      <w:pPr>
        <w:pStyle w:val="EW"/>
      </w:pPr>
      <w:r w:rsidRPr="0050431F">
        <w:t>BW</w:t>
      </w:r>
      <w:r w:rsidRPr="0050431F">
        <w:rPr>
          <w:vertAlign w:val="subscript"/>
        </w:rPr>
        <w:t>Config</w:t>
      </w:r>
      <w:r w:rsidRPr="0050431F">
        <w:tab/>
        <w:t>Transmission bandwidth configuration (for E-UTRA), expressed in MHz, where BW</w:t>
      </w:r>
      <w:r w:rsidRPr="0050431F">
        <w:rPr>
          <w:vertAlign w:val="subscript"/>
        </w:rPr>
        <w:t>Config</w:t>
      </w:r>
      <w:r w:rsidRPr="0050431F">
        <w:t xml:space="preserve"> = </w:t>
      </w:r>
      <w:r w:rsidRPr="0050431F">
        <w:rPr>
          <w:i/>
          <w:iCs/>
        </w:rPr>
        <w:t>N</w:t>
      </w:r>
      <w:r w:rsidRPr="0050431F">
        <w:rPr>
          <w:vertAlign w:val="subscript"/>
        </w:rPr>
        <w:t>RB</w:t>
      </w:r>
      <w:r w:rsidRPr="0050431F">
        <w:t xml:space="preserve"> x 180 kHz in the uplink and BW</w:t>
      </w:r>
      <w:r w:rsidRPr="0050431F">
        <w:rPr>
          <w:vertAlign w:val="subscript"/>
        </w:rPr>
        <w:t>Config</w:t>
      </w:r>
      <w:r w:rsidRPr="0050431F">
        <w:t xml:space="preserve"> = 15 kHz + </w:t>
      </w:r>
      <w:r w:rsidRPr="0050431F">
        <w:rPr>
          <w:i/>
          <w:iCs/>
        </w:rPr>
        <w:t>N</w:t>
      </w:r>
      <w:r w:rsidRPr="0050431F">
        <w:rPr>
          <w:vertAlign w:val="subscript"/>
        </w:rPr>
        <w:t>RB</w:t>
      </w:r>
      <w:r w:rsidRPr="0050431F">
        <w:t xml:space="preserve"> x 180 kHz in the downlink.</w:t>
      </w:r>
    </w:p>
    <w:p w14:paraId="05C472D8" w14:textId="77777777" w:rsidR="0099032D" w:rsidRPr="0050431F" w:rsidRDefault="0099032D" w:rsidP="0099032D">
      <w:pPr>
        <w:pStyle w:val="EW"/>
      </w:pPr>
      <w:r w:rsidRPr="0050431F">
        <w:t>BW</w:t>
      </w:r>
      <w:r w:rsidRPr="0050431F">
        <w:rPr>
          <w:vertAlign w:val="subscript"/>
        </w:rPr>
        <w:t>RF</w:t>
      </w:r>
      <w:r w:rsidR="002B1E27">
        <w:tab/>
      </w:r>
      <w:r w:rsidRPr="0050431F">
        <w:t xml:space="preserve">Base Station RF </w:t>
      </w:r>
      <w:r w:rsidR="00147340" w:rsidRPr="0050431F">
        <w:t>B</w:t>
      </w:r>
      <w:r w:rsidRPr="0050431F">
        <w:t>andwidth, where BW</w:t>
      </w:r>
      <w:r w:rsidRPr="0050431F">
        <w:rPr>
          <w:vertAlign w:val="subscript"/>
        </w:rPr>
        <w:t xml:space="preserve">RF </w:t>
      </w:r>
      <w:r w:rsidRPr="0050431F">
        <w:t>= F</w:t>
      </w:r>
      <w:r w:rsidRPr="0050431F">
        <w:rPr>
          <w:vertAlign w:val="subscript"/>
        </w:rPr>
        <w:t xml:space="preserve">BW RF,high </w:t>
      </w:r>
      <w:r w:rsidRPr="0050431F">
        <w:t>– F</w:t>
      </w:r>
      <w:r w:rsidRPr="0050431F">
        <w:rPr>
          <w:vertAlign w:val="subscript"/>
        </w:rPr>
        <w:t>BW RF,low</w:t>
      </w:r>
      <w:r w:rsidRPr="0050431F">
        <w:t xml:space="preserve"> </w:t>
      </w:r>
    </w:p>
    <w:p w14:paraId="5C768A54" w14:textId="77777777" w:rsidR="008F0F80" w:rsidRPr="0050431F" w:rsidRDefault="0099032D" w:rsidP="008F0F80">
      <w:pPr>
        <w:pStyle w:val="EW"/>
      </w:pPr>
      <w:r w:rsidRPr="0050431F">
        <w:t>BW</w:t>
      </w:r>
      <w:r w:rsidRPr="0050431F">
        <w:rPr>
          <w:vertAlign w:val="subscript"/>
        </w:rPr>
        <w:t>RF,max</w:t>
      </w:r>
      <w:r w:rsidR="002B1E27">
        <w:tab/>
      </w:r>
      <w:r w:rsidRPr="0050431F">
        <w:t xml:space="preserve">Maximum Base Station RF </w:t>
      </w:r>
      <w:r w:rsidR="00147340" w:rsidRPr="0050431F">
        <w:t>B</w:t>
      </w:r>
      <w:r w:rsidRPr="0050431F">
        <w:t>andwidth</w:t>
      </w:r>
    </w:p>
    <w:p w14:paraId="4AA5ABC1" w14:textId="77777777" w:rsidR="00CF6B59" w:rsidRPr="0050431F" w:rsidRDefault="00CF6B59" w:rsidP="00CF6B59">
      <w:pPr>
        <w:pStyle w:val="EW"/>
      </w:pPr>
      <w:r w:rsidRPr="0050431F">
        <w:t>CA_X</w:t>
      </w:r>
      <w:r w:rsidRPr="0050431F">
        <w:tab/>
        <w:t>CA for band X where X is the applicable E-UTRA operating band</w:t>
      </w:r>
    </w:p>
    <w:p w14:paraId="50BAF2E3" w14:textId="77777777" w:rsidR="00CF6B59" w:rsidRPr="0050431F" w:rsidRDefault="00CF6B59" w:rsidP="00CF6B59">
      <w:pPr>
        <w:pStyle w:val="EW"/>
      </w:pPr>
      <w:r w:rsidRPr="0050431F">
        <w:t>CA_X-Y</w:t>
      </w:r>
      <w:r w:rsidRPr="0050431F">
        <w:tab/>
        <w:t>CA for band X and Band Y where X and Y are the applicable E-UTRA operating band</w:t>
      </w:r>
    </w:p>
    <w:p w14:paraId="2F04DE42" w14:textId="77777777" w:rsidR="0099032D" w:rsidRPr="0050431F" w:rsidRDefault="008F0F80" w:rsidP="008F0F80">
      <w:pPr>
        <w:pStyle w:val="EW"/>
      </w:pPr>
      <w:r w:rsidRPr="0050431F">
        <w:t>DwPTS</w:t>
      </w:r>
      <w:r w:rsidRPr="0050431F">
        <w:tab/>
        <w:t>Downlink part of the special subframe (for E-UTRA TDD operation</w:t>
      </w:r>
    </w:p>
    <w:p w14:paraId="68CF641D" w14:textId="77777777" w:rsidR="0099032D" w:rsidRPr="0050431F" w:rsidRDefault="0099032D" w:rsidP="0099032D">
      <w:pPr>
        <w:pStyle w:val="EW"/>
      </w:pPr>
      <w:r w:rsidRPr="0050431F">
        <w:t>f</w:t>
      </w:r>
      <w:r w:rsidRPr="0050431F">
        <w:tab/>
        <w:t>Frequency</w:t>
      </w:r>
      <w:r w:rsidRPr="0050431F">
        <w:tab/>
      </w:r>
      <w:r w:rsidRPr="0050431F">
        <w:tab/>
      </w:r>
      <w:r w:rsidRPr="0050431F">
        <w:tab/>
      </w:r>
    </w:p>
    <w:p w14:paraId="77409A14" w14:textId="77777777" w:rsidR="0099032D" w:rsidRPr="0050431F" w:rsidRDefault="0099032D" w:rsidP="0099032D">
      <w:pPr>
        <w:pStyle w:val="EW"/>
      </w:pPr>
      <w:r w:rsidRPr="0050431F">
        <w:sym w:font="Symbol" w:char="F044"/>
      </w:r>
      <w:r w:rsidRPr="0050431F">
        <w:t>f</w:t>
      </w:r>
      <w:r w:rsidRPr="0050431F">
        <w:tab/>
        <w:t xml:space="preserve">Separation between the Base Station RF </w:t>
      </w:r>
      <w:r w:rsidR="00147340" w:rsidRPr="0050431F">
        <w:t>B</w:t>
      </w:r>
      <w:r w:rsidRPr="0050431F">
        <w:t>andwidth edge frequency and the nominal -3dB point of the measuring filter closest to the carrier frequency</w:t>
      </w:r>
    </w:p>
    <w:p w14:paraId="0463E08A" w14:textId="77777777" w:rsidR="0099032D" w:rsidRPr="0050431F" w:rsidRDefault="0099032D" w:rsidP="0099032D">
      <w:pPr>
        <w:pStyle w:val="EW"/>
      </w:pPr>
      <w:r w:rsidRPr="0050431F">
        <w:sym w:font="Symbol" w:char="F044"/>
      </w:r>
      <w:r w:rsidRPr="0050431F">
        <w:t>f</w:t>
      </w:r>
      <w:r w:rsidRPr="0050431F">
        <w:rPr>
          <w:vertAlign w:val="subscript"/>
        </w:rPr>
        <w:t>max</w:t>
      </w:r>
      <w:r w:rsidR="002B1E27">
        <w:tab/>
      </w:r>
      <w:r w:rsidRPr="0050431F">
        <w:t xml:space="preserve">The largest value of </w:t>
      </w:r>
      <w:r w:rsidRPr="0050431F">
        <w:sym w:font="Symbol" w:char="F044"/>
      </w:r>
      <w:r w:rsidRPr="0050431F">
        <w:t>f used for defining the requirement</w:t>
      </w:r>
    </w:p>
    <w:p w14:paraId="06A9B792" w14:textId="77777777" w:rsidR="008F0F80" w:rsidRPr="0050431F" w:rsidRDefault="0099032D" w:rsidP="008F0F80">
      <w:pPr>
        <w:pStyle w:val="EW"/>
      </w:pPr>
      <w:r w:rsidRPr="0050431F">
        <w:t>F</w:t>
      </w:r>
      <w:r w:rsidRPr="0050431F">
        <w:rPr>
          <w:vertAlign w:val="subscript"/>
        </w:rPr>
        <w:t>C</w:t>
      </w:r>
      <w:r w:rsidRPr="0050431F">
        <w:rPr>
          <w:vertAlign w:val="subscript"/>
        </w:rPr>
        <w:tab/>
      </w:r>
      <w:r w:rsidRPr="0050431F">
        <w:t>Carrier centre frequency</w:t>
      </w:r>
    </w:p>
    <w:p w14:paraId="37F420AD" w14:textId="77777777" w:rsidR="0099032D" w:rsidRPr="0050431F" w:rsidRDefault="008F0F80" w:rsidP="008F0F80">
      <w:pPr>
        <w:pStyle w:val="EW"/>
      </w:pPr>
      <w:r w:rsidRPr="0050431F">
        <w:t>F</w:t>
      </w:r>
      <w:r w:rsidRPr="0050431F">
        <w:rPr>
          <w:vertAlign w:val="subscript"/>
        </w:rPr>
        <w:t>filter</w:t>
      </w:r>
      <w:r w:rsidRPr="0050431F">
        <w:tab/>
        <w:t>Filter centre frequency</w:t>
      </w:r>
    </w:p>
    <w:p w14:paraId="2B964F03" w14:textId="77777777" w:rsidR="0099032D" w:rsidRPr="0050431F" w:rsidRDefault="0099032D" w:rsidP="0099032D">
      <w:pPr>
        <w:pStyle w:val="EW"/>
      </w:pPr>
      <w:r w:rsidRPr="0050431F">
        <w:t>f_offset</w:t>
      </w:r>
      <w:r w:rsidR="002B1E27">
        <w:tab/>
      </w:r>
      <w:r w:rsidRPr="0050431F">
        <w:t xml:space="preserve">Separation between the Base Station RF </w:t>
      </w:r>
      <w:r w:rsidR="00147340" w:rsidRPr="0050431F">
        <w:t>B</w:t>
      </w:r>
      <w:r w:rsidRPr="0050431F">
        <w:t>andwidth edge frequency and the centre of the measuring filter</w:t>
      </w:r>
    </w:p>
    <w:p w14:paraId="4061E87A" w14:textId="77777777" w:rsidR="0099032D" w:rsidRPr="0050431F" w:rsidRDefault="0099032D" w:rsidP="0099032D">
      <w:pPr>
        <w:pStyle w:val="EW"/>
      </w:pPr>
      <w:r w:rsidRPr="0050431F">
        <w:t>f_offset</w:t>
      </w:r>
      <w:r w:rsidRPr="0050431F">
        <w:rPr>
          <w:vertAlign w:val="subscript"/>
        </w:rPr>
        <w:t>max</w:t>
      </w:r>
      <w:r w:rsidR="002B1E27">
        <w:tab/>
      </w:r>
      <w:r w:rsidRPr="0050431F">
        <w:t>The maximum value of f_offset used for defining the requirement</w:t>
      </w:r>
    </w:p>
    <w:p w14:paraId="0720679E" w14:textId="77777777" w:rsidR="003C0A28" w:rsidRPr="0050431F" w:rsidRDefault="003C0A28" w:rsidP="003C0A28">
      <w:pPr>
        <w:pStyle w:val="EW"/>
        <w:rPr>
          <w:vertAlign w:val="subscript"/>
          <w:lang w:eastAsia="zh-CN"/>
        </w:rPr>
      </w:pPr>
      <w:r w:rsidRPr="0050431F">
        <w:t>F</w:t>
      </w:r>
      <w:r w:rsidRPr="0050431F">
        <w:rPr>
          <w:vertAlign w:val="subscript"/>
        </w:rPr>
        <w:t>block,high</w:t>
      </w:r>
      <w:r w:rsidRPr="0050431F">
        <w:tab/>
        <w:t xml:space="preserve">Upper </w:t>
      </w:r>
      <w:r w:rsidRPr="0050431F">
        <w:rPr>
          <w:lang w:eastAsia="zh-CN"/>
        </w:rPr>
        <w:t>sub-block</w:t>
      </w:r>
      <w:r w:rsidRPr="0050431F">
        <w:rPr>
          <w:b/>
        </w:rPr>
        <w:t xml:space="preserve"> </w:t>
      </w:r>
      <w:r w:rsidRPr="0050431F">
        <w:t>edge, where F</w:t>
      </w:r>
      <w:r w:rsidRPr="0050431F">
        <w:rPr>
          <w:vertAlign w:val="subscript"/>
        </w:rPr>
        <w:t xml:space="preserve">block,high </w:t>
      </w:r>
      <w:r w:rsidRPr="0050431F">
        <w:t>= F</w:t>
      </w:r>
      <w:r w:rsidRPr="0050431F">
        <w:rPr>
          <w:vertAlign w:val="subscript"/>
        </w:rPr>
        <w:t xml:space="preserve">C,block,high </w:t>
      </w:r>
      <w:r w:rsidRPr="0050431F">
        <w:t>+ F</w:t>
      </w:r>
      <w:r w:rsidRPr="0050431F">
        <w:rPr>
          <w:vertAlign w:val="subscript"/>
        </w:rPr>
        <w:t>offset, RAT</w:t>
      </w:r>
    </w:p>
    <w:p w14:paraId="0133BCF8" w14:textId="77777777" w:rsidR="003C0A28" w:rsidRPr="0050431F" w:rsidRDefault="003C0A28" w:rsidP="003C0A28">
      <w:pPr>
        <w:pStyle w:val="EW"/>
      </w:pPr>
      <w:r w:rsidRPr="0050431F">
        <w:t>F</w:t>
      </w:r>
      <w:r w:rsidR="005E488C" w:rsidRPr="0050431F">
        <w:rPr>
          <w:vertAlign w:val="subscript"/>
        </w:rPr>
        <w:t>b</w:t>
      </w:r>
      <w:r w:rsidRPr="0050431F">
        <w:rPr>
          <w:vertAlign w:val="subscript"/>
        </w:rPr>
        <w:t>lock,low</w:t>
      </w:r>
      <w:r w:rsidRPr="0050431F">
        <w:tab/>
        <w:t xml:space="preserve">Lower </w:t>
      </w:r>
      <w:r w:rsidRPr="0050431F">
        <w:rPr>
          <w:lang w:eastAsia="zh-CN"/>
        </w:rPr>
        <w:t>sub-block</w:t>
      </w:r>
      <w:r w:rsidRPr="0050431F">
        <w:rPr>
          <w:b/>
        </w:rPr>
        <w:t xml:space="preserve"> </w:t>
      </w:r>
      <w:r w:rsidRPr="0050431F">
        <w:t>edge, where F</w:t>
      </w:r>
      <w:r w:rsidRPr="0050431F">
        <w:rPr>
          <w:vertAlign w:val="subscript"/>
        </w:rPr>
        <w:t xml:space="preserve">block,low </w:t>
      </w:r>
      <w:r w:rsidRPr="0050431F">
        <w:t>= F</w:t>
      </w:r>
      <w:r w:rsidRPr="0050431F">
        <w:rPr>
          <w:vertAlign w:val="subscript"/>
        </w:rPr>
        <w:t xml:space="preserve">C,block,low </w:t>
      </w:r>
      <w:r w:rsidRPr="0050431F">
        <w:t>- F</w:t>
      </w:r>
      <w:r w:rsidRPr="0050431F">
        <w:rPr>
          <w:vertAlign w:val="subscript"/>
        </w:rPr>
        <w:t>offset, RAT</w:t>
      </w:r>
    </w:p>
    <w:p w14:paraId="38E51BC9" w14:textId="77777777" w:rsidR="0099032D" w:rsidRPr="0050431F" w:rsidRDefault="0099032D" w:rsidP="0099032D">
      <w:pPr>
        <w:pStyle w:val="EW"/>
        <w:rPr>
          <w:b/>
        </w:rPr>
      </w:pPr>
      <w:r w:rsidRPr="0050431F">
        <w:t>F</w:t>
      </w:r>
      <w:r w:rsidRPr="0050431F">
        <w:rPr>
          <w:vertAlign w:val="subscript"/>
        </w:rPr>
        <w:t>BW RF,high</w:t>
      </w:r>
      <w:r w:rsidR="002B1E27">
        <w:rPr>
          <w:vertAlign w:val="subscript"/>
        </w:rPr>
        <w:tab/>
      </w:r>
      <w:r w:rsidRPr="0050431F">
        <w:t xml:space="preserve">Upper </w:t>
      </w:r>
      <w:r w:rsidR="00147340" w:rsidRPr="0050431F">
        <w:t xml:space="preserve">Base Station </w:t>
      </w:r>
      <w:r w:rsidRPr="0050431F">
        <w:t xml:space="preserve">RF </w:t>
      </w:r>
      <w:r w:rsidR="00147340" w:rsidRPr="0050431F">
        <w:t>B</w:t>
      </w:r>
      <w:r w:rsidRPr="0050431F">
        <w:t>andwidth edge, where F</w:t>
      </w:r>
      <w:r w:rsidRPr="0050431F">
        <w:rPr>
          <w:vertAlign w:val="subscript"/>
        </w:rPr>
        <w:t>BW RF,high</w:t>
      </w:r>
      <w:r w:rsidR="00C462C9" w:rsidRPr="0050431F">
        <w:rPr>
          <w:vertAlign w:val="subscript"/>
        </w:rPr>
        <w:t xml:space="preserve"> </w:t>
      </w:r>
      <w:r w:rsidRPr="0050431F">
        <w:t>= F</w:t>
      </w:r>
      <w:r w:rsidRPr="0050431F">
        <w:rPr>
          <w:vertAlign w:val="subscript"/>
        </w:rPr>
        <w:t xml:space="preserve">C,high </w:t>
      </w:r>
      <w:r w:rsidRPr="0050431F">
        <w:t>+ F</w:t>
      </w:r>
      <w:r w:rsidRPr="0050431F">
        <w:rPr>
          <w:vertAlign w:val="subscript"/>
        </w:rPr>
        <w:t>offset, RAT</w:t>
      </w:r>
      <w:r w:rsidRPr="0050431F">
        <w:rPr>
          <w:b/>
        </w:rPr>
        <w:t xml:space="preserve"> </w:t>
      </w:r>
    </w:p>
    <w:p w14:paraId="4867AF82" w14:textId="77777777" w:rsidR="0099032D" w:rsidRPr="0050431F" w:rsidRDefault="0099032D" w:rsidP="0099032D">
      <w:pPr>
        <w:pStyle w:val="EW"/>
        <w:rPr>
          <w:vertAlign w:val="subscript"/>
        </w:rPr>
      </w:pPr>
      <w:r w:rsidRPr="0050431F">
        <w:t>F</w:t>
      </w:r>
      <w:r w:rsidRPr="0050431F">
        <w:rPr>
          <w:vertAlign w:val="subscript"/>
        </w:rPr>
        <w:t>BW RF,low</w:t>
      </w:r>
      <w:r w:rsidR="002B1E27">
        <w:rPr>
          <w:vertAlign w:val="subscript"/>
        </w:rPr>
        <w:tab/>
      </w:r>
      <w:r w:rsidRPr="0050431F">
        <w:t xml:space="preserve">Lower </w:t>
      </w:r>
      <w:r w:rsidR="00147340" w:rsidRPr="0050431F">
        <w:t xml:space="preserve">Base Station </w:t>
      </w:r>
      <w:r w:rsidRPr="0050431F">
        <w:t xml:space="preserve">RF </w:t>
      </w:r>
      <w:r w:rsidR="00147340" w:rsidRPr="0050431F">
        <w:t>B</w:t>
      </w:r>
      <w:r w:rsidRPr="0050431F">
        <w:t>andwidth edge, where F</w:t>
      </w:r>
      <w:r w:rsidRPr="0050431F">
        <w:rPr>
          <w:vertAlign w:val="subscript"/>
        </w:rPr>
        <w:t>BW RF,low</w:t>
      </w:r>
      <w:r w:rsidR="00C462C9" w:rsidRPr="0050431F">
        <w:rPr>
          <w:vertAlign w:val="subscript"/>
        </w:rPr>
        <w:t xml:space="preserve"> </w:t>
      </w:r>
      <w:r w:rsidRPr="0050431F">
        <w:t>= F</w:t>
      </w:r>
      <w:r w:rsidRPr="0050431F">
        <w:rPr>
          <w:vertAlign w:val="subscript"/>
        </w:rPr>
        <w:t xml:space="preserve">C,low </w:t>
      </w:r>
      <w:r w:rsidRPr="0050431F">
        <w:t>- F</w:t>
      </w:r>
      <w:r w:rsidRPr="0050431F">
        <w:rPr>
          <w:vertAlign w:val="subscript"/>
        </w:rPr>
        <w:t>offset, RAT</w:t>
      </w:r>
    </w:p>
    <w:p w14:paraId="4CC4EA17" w14:textId="77777777" w:rsidR="00E85B8F" w:rsidRPr="0050431F" w:rsidRDefault="00E85B8F" w:rsidP="00E85B8F">
      <w:pPr>
        <w:pStyle w:val="EW"/>
        <w:rPr>
          <w:vertAlign w:val="subscript"/>
        </w:rPr>
      </w:pPr>
      <w:r w:rsidRPr="0050431F">
        <w:t>F</w:t>
      </w:r>
      <w:r w:rsidRPr="0050431F">
        <w:rPr>
          <w:vertAlign w:val="subscript"/>
        </w:rPr>
        <w:t>C band, high</w:t>
      </w:r>
      <w:r w:rsidRPr="0050431F">
        <w:rPr>
          <w:vertAlign w:val="subscript"/>
        </w:rPr>
        <w:tab/>
      </w:r>
      <w:r w:rsidRPr="0050431F">
        <w:rPr>
          <w:vertAlign w:val="subscript"/>
        </w:rPr>
        <w:tab/>
      </w:r>
      <w:r w:rsidRPr="0050431F">
        <w:t>Center frequency of the highest transmitted/received carrier in a band.</w:t>
      </w:r>
    </w:p>
    <w:p w14:paraId="3955425B" w14:textId="77777777" w:rsidR="00E85B8F" w:rsidRPr="0050431F" w:rsidRDefault="00E85B8F" w:rsidP="00E85B8F">
      <w:pPr>
        <w:pStyle w:val="EW"/>
      </w:pPr>
      <w:r w:rsidRPr="0050431F">
        <w:t>F</w:t>
      </w:r>
      <w:r w:rsidRPr="0050431F">
        <w:rPr>
          <w:vertAlign w:val="subscript"/>
        </w:rPr>
        <w:t>C band, low</w:t>
      </w:r>
      <w:r w:rsidRPr="0050431F">
        <w:rPr>
          <w:vertAlign w:val="subscript"/>
        </w:rPr>
        <w:tab/>
      </w:r>
      <w:r w:rsidRPr="0050431F">
        <w:rPr>
          <w:vertAlign w:val="subscript"/>
        </w:rPr>
        <w:tab/>
      </w:r>
      <w:r w:rsidRPr="0050431F">
        <w:t>Center frequency of the lowest transmitted/received carrier in a band.</w:t>
      </w:r>
    </w:p>
    <w:p w14:paraId="16DF7A46" w14:textId="77777777" w:rsidR="003C0A28" w:rsidRPr="0050431F" w:rsidRDefault="003C0A28" w:rsidP="003C0A28">
      <w:pPr>
        <w:pStyle w:val="EW"/>
        <w:rPr>
          <w:vertAlign w:val="subscript"/>
        </w:rPr>
      </w:pPr>
      <w:r w:rsidRPr="0050431F">
        <w:t>F</w:t>
      </w:r>
      <w:r w:rsidRPr="0050431F">
        <w:rPr>
          <w:vertAlign w:val="subscript"/>
        </w:rPr>
        <w:t>C,block, high</w:t>
      </w:r>
      <w:r w:rsidRPr="0050431F">
        <w:rPr>
          <w:vertAlign w:val="subscript"/>
        </w:rPr>
        <w:tab/>
      </w:r>
      <w:r w:rsidRPr="0050431F">
        <w:rPr>
          <w:vertAlign w:val="subscript"/>
        </w:rPr>
        <w:tab/>
      </w:r>
      <w:r w:rsidRPr="0050431F">
        <w:t>Centr</w:t>
      </w:r>
      <w:r w:rsidR="00275A6E" w:rsidRPr="0050431F">
        <w:t>e</w:t>
      </w:r>
      <w:r w:rsidRPr="0050431F">
        <w:t xml:space="preserve"> frequency of the highest transmitted/received carrier in a sub-block.</w:t>
      </w:r>
    </w:p>
    <w:p w14:paraId="16628169" w14:textId="77777777" w:rsidR="003C0A28" w:rsidRPr="0050431F" w:rsidRDefault="003C0A28" w:rsidP="003C0A28">
      <w:pPr>
        <w:pStyle w:val="EW"/>
        <w:rPr>
          <w:b/>
        </w:rPr>
      </w:pPr>
      <w:r w:rsidRPr="0050431F">
        <w:t>F</w:t>
      </w:r>
      <w:r w:rsidRPr="0050431F">
        <w:rPr>
          <w:vertAlign w:val="subscript"/>
        </w:rPr>
        <w:t>C,block, low</w:t>
      </w:r>
      <w:r w:rsidRPr="0050431F">
        <w:rPr>
          <w:vertAlign w:val="subscript"/>
        </w:rPr>
        <w:tab/>
      </w:r>
      <w:r w:rsidRPr="0050431F">
        <w:rPr>
          <w:vertAlign w:val="subscript"/>
        </w:rPr>
        <w:tab/>
      </w:r>
      <w:r w:rsidRPr="0050431F">
        <w:t>Centr</w:t>
      </w:r>
      <w:r w:rsidR="00275A6E" w:rsidRPr="0050431F">
        <w:t>e</w:t>
      </w:r>
      <w:r w:rsidRPr="0050431F">
        <w:t xml:space="preserve"> frequency of the lowest transmitted/received carrier in a sub-block.</w:t>
      </w:r>
    </w:p>
    <w:p w14:paraId="5C0B528A" w14:textId="77777777" w:rsidR="0099032D" w:rsidRPr="0050431F" w:rsidRDefault="0099032D" w:rsidP="0099032D">
      <w:pPr>
        <w:pStyle w:val="EW"/>
        <w:rPr>
          <w:vertAlign w:val="subscript"/>
        </w:rPr>
      </w:pPr>
      <w:r w:rsidRPr="0050431F">
        <w:t>F</w:t>
      </w:r>
      <w:r w:rsidRPr="0050431F">
        <w:rPr>
          <w:vertAlign w:val="subscript"/>
        </w:rPr>
        <w:t>C,high</w:t>
      </w:r>
      <w:r w:rsidRPr="0050431F">
        <w:rPr>
          <w:vertAlign w:val="subscript"/>
        </w:rPr>
        <w:tab/>
      </w:r>
      <w:r w:rsidRPr="0050431F">
        <w:rPr>
          <w:vertAlign w:val="subscript"/>
        </w:rPr>
        <w:tab/>
      </w:r>
      <w:r w:rsidRPr="0050431F">
        <w:t>Centr</w:t>
      </w:r>
      <w:r w:rsidR="00275A6E" w:rsidRPr="0050431F">
        <w:t>e</w:t>
      </w:r>
      <w:r w:rsidRPr="0050431F">
        <w:t xml:space="preserve"> frequency of the highest transmitted/received carrier.</w:t>
      </w:r>
    </w:p>
    <w:p w14:paraId="396A5738" w14:textId="77777777" w:rsidR="0099032D" w:rsidRPr="0050431F" w:rsidRDefault="0099032D" w:rsidP="0099032D">
      <w:pPr>
        <w:pStyle w:val="EW"/>
      </w:pPr>
      <w:r w:rsidRPr="0050431F">
        <w:t>F</w:t>
      </w:r>
      <w:r w:rsidRPr="0050431F">
        <w:rPr>
          <w:vertAlign w:val="subscript"/>
        </w:rPr>
        <w:t>C,low</w:t>
      </w:r>
      <w:r w:rsidRPr="0050431F">
        <w:rPr>
          <w:vertAlign w:val="subscript"/>
        </w:rPr>
        <w:tab/>
      </w:r>
      <w:r w:rsidRPr="0050431F">
        <w:rPr>
          <w:vertAlign w:val="subscript"/>
        </w:rPr>
        <w:tab/>
      </w:r>
      <w:r w:rsidRPr="0050431F">
        <w:t>Centr</w:t>
      </w:r>
      <w:r w:rsidR="00275A6E" w:rsidRPr="0050431F">
        <w:t>e</w:t>
      </w:r>
      <w:r w:rsidRPr="0050431F">
        <w:t xml:space="preserve"> frequency of the lowest transmitted/received carrier.</w:t>
      </w:r>
    </w:p>
    <w:p w14:paraId="3FA0C614" w14:textId="77777777" w:rsidR="0099032D" w:rsidRPr="0050431F" w:rsidRDefault="0099032D" w:rsidP="0099032D">
      <w:pPr>
        <w:pStyle w:val="EW"/>
      </w:pPr>
      <w:r w:rsidRPr="0050431F">
        <w:t>F</w:t>
      </w:r>
      <w:r w:rsidRPr="0050431F">
        <w:rPr>
          <w:vertAlign w:val="subscript"/>
        </w:rPr>
        <w:t>offset, RAT</w:t>
      </w:r>
      <w:r w:rsidRPr="0050431F">
        <w:tab/>
      </w:r>
      <w:r w:rsidR="003C0A28" w:rsidRPr="0050431F">
        <w:t xml:space="preserve">Frequency offset from the centre frequency of the </w:t>
      </w:r>
      <w:r w:rsidR="003C0A28" w:rsidRPr="0050431F">
        <w:rPr>
          <w:i/>
        </w:rPr>
        <w:t>highest</w:t>
      </w:r>
      <w:r w:rsidR="003C0A28" w:rsidRPr="0050431F">
        <w:t xml:space="preserve"> transmitted/received carrier to the </w:t>
      </w:r>
      <w:r w:rsidR="003C0A28" w:rsidRPr="0050431F">
        <w:rPr>
          <w:i/>
        </w:rPr>
        <w:t xml:space="preserve">upper </w:t>
      </w:r>
      <w:r w:rsidR="00147340" w:rsidRPr="0050431F">
        <w:t>Base Station</w:t>
      </w:r>
      <w:r w:rsidR="00147340" w:rsidRPr="0050431F">
        <w:rPr>
          <w:i/>
        </w:rPr>
        <w:t xml:space="preserve"> </w:t>
      </w:r>
      <w:r w:rsidR="003C0A28" w:rsidRPr="0050431F">
        <w:t xml:space="preserve">RF </w:t>
      </w:r>
      <w:r w:rsidR="00147340" w:rsidRPr="0050431F">
        <w:t>B</w:t>
      </w:r>
      <w:r w:rsidR="003C0A28" w:rsidRPr="0050431F">
        <w:t>andwidth edge</w:t>
      </w:r>
      <w:r w:rsidR="00E85B8F" w:rsidRPr="0050431F">
        <w:t>,</w:t>
      </w:r>
      <w:r w:rsidR="003C0A28" w:rsidRPr="0050431F">
        <w:t xml:space="preserve"> sub-block edge</w:t>
      </w:r>
      <w:r w:rsidR="00E85B8F" w:rsidRPr="0050431F">
        <w:t xml:space="preserve"> or </w:t>
      </w:r>
      <w:r w:rsidR="00147340" w:rsidRPr="0050431F">
        <w:t>I</w:t>
      </w:r>
      <w:r w:rsidR="00E85B8F" w:rsidRPr="0050431F">
        <w:t>nter</w:t>
      </w:r>
      <w:r w:rsidR="00147340" w:rsidRPr="0050431F">
        <w:t xml:space="preserve"> </w:t>
      </w:r>
      <w:r w:rsidR="00E85B8F" w:rsidRPr="0050431F">
        <w:t xml:space="preserve">RF </w:t>
      </w:r>
      <w:r w:rsidR="00147340" w:rsidRPr="0050431F">
        <w:t>B</w:t>
      </w:r>
      <w:r w:rsidR="00E85B8F" w:rsidRPr="0050431F">
        <w:t>andwidth edge</w:t>
      </w:r>
      <w:r w:rsidR="003C0A28" w:rsidRPr="0050431F">
        <w:t xml:space="preserve">, or from the centre frequency of the </w:t>
      </w:r>
      <w:r w:rsidR="003C0A28" w:rsidRPr="0050431F">
        <w:rPr>
          <w:i/>
        </w:rPr>
        <w:t>lowest</w:t>
      </w:r>
      <w:r w:rsidR="003C0A28" w:rsidRPr="0050431F">
        <w:t xml:space="preserve"> transmitted/received carrier to the </w:t>
      </w:r>
      <w:r w:rsidR="003C0A28" w:rsidRPr="0050431F">
        <w:rPr>
          <w:i/>
        </w:rPr>
        <w:t xml:space="preserve">lower </w:t>
      </w:r>
      <w:r w:rsidR="00147340" w:rsidRPr="0050431F">
        <w:t>Base Station</w:t>
      </w:r>
      <w:r w:rsidR="00147340" w:rsidRPr="0050431F">
        <w:rPr>
          <w:i/>
        </w:rPr>
        <w:t xml:space="preserve"> </w:t>
      </w:r>
      <w:r w:rsidR="003C0A28" w:rsidRPr="0050431F">
        <w:t xml:space="preserve">RF </w:t>
      </w:r>
      <w:r w:rsidR="00147340" w:rsidRPr="0050431F">
        <w:t>B</w:t>
      </w:r>
      <w:r w:rsidR="003C0A28" w:rsidRPr="0050431F">
        <w:t>andwidth edge</w:t>
      </w:r>
      <w:r w:rsidR="00E85B8F" w:rsidRPr="0050431F">
        <w:t>,</w:t>
      </w:r>
      <w:r w:rsidR="003C0A28" w:rsidRPr="0050431F">
        <w:t xml:space="preserve"> sub-block edge </w:t>
      </w:r>
      <w:r w:rsidR="00E85B8F" w:rsidRPr="0050431F">
        <w:t xml:space="preserve">or </w:t>
      </w:r>
      <w:r w:rsidR="00147340" w:rsidRPr="0050431F">
        <w:t>I</w:t>
      </w:r>
      <w:r w:rsidR="00E85B8F" w:rsidRPr="0050431F">
        <w:t>nter</w:t>
      </w:r>
      <w:r w:rsidR="00147340" w:rsidRPr="0050431F">
        <w:t xml:space="preserve"> </w:t>
      </w:r>
      <w:r w:rsidR="00E85B8F" w:rsidRPr="0050431F">
        <w:t xml:space="preserve">RF </w:t>
      </w:r>
      <w:r w:rsidR="00147340" w:rsidRPr="0050431F">
        <w:t>B</w:t>
      </w:r>
      <w:r w:rsidR="00E85B8F" w:rsidRPr="0050431F">
        <w:t xml:space="preserve">andwidth edge </w:t>
      </w:r>
      <w:r w:rsidR="003C0A28" w:rsidRPr="0050431F">
        <w:t>for a specific RAT</w:t>
      </w:r>
      <w:r w:rsidRPr="0050431F">
        <w:t>.</w:t>
      </w:r>
    </w:p>
    <w:p w14:paraId="15DBB2BA" w14:textId="77777777" w:rsidR="0099032D" w:rsidRPr="0050431F" w:rsidRDefault="0099032D" w:rsidP="0099032D">
      <w:pPr>
        <w:pStyle w:val="EW"/>
      </w:pPr>
      <w:r w:rsidRPr="0050431F">
        <w:t>F</w:t>
      </w:r>
      <w:r w:rsidRPr="0050431F">
        <w:rPr>
          <w:vertAlign w:val="subscript"/>
        </w:rPr>
        <w:t>DL_low</w:t>
      </w:r>
      <w:r w:rsidRPr="0050431F">
        <w:rPr>
          <w:vertAlign w:val="subscript"/>
        </w:rPr>
        <w:tab/>
      </w:r>
      <w:r w:rsidRPr="0050431F">
        <w:t>The lowest frequency of the downlink operating band</w:t>
      </w:r>
    </w:p>
    <w:p w14:paraId="28644BA9" w14:textId="77777777" w:rsidR="0099032D" w:rsidRPr="0050431F" w:rsidRDefault="0099032D" w:rsidP="0099032D">
      <w:pPr>
        <w:pStyle w:val="EW"/>
      </w:pPr>
      <w:r w:rsidRPr="0050431F">
        <w:t>F</w:t>
      </w:r>
      <w:r w:rsidRPr="0050431F">
        <w:rPr>
          <w:vertAlign w:val="subscript"/>
        </w:rPr>
        <w:t>DL_high</w:t>
      </w:r>
      <w:r w:rsidRPr="0050431F">
        <w:rPr>
          <w:vertAlign w:val="subscript"/>
        </w:rPr>
        <w:tab/>
      </w:r>
      <w:r w:rsidRPr="0050431F">
        <w:t>The highest frequency of the downlink operating band</w:t>
      </w:r>
    </w:p>
    <w:p w14:paraId="2AB74DD0" w14:textId="77777777" w:rsidR="0099032D" w:rsidRPr="0050431F" w:rsidRDefault="0099032D" w:rsidP="0099032D">
      <w:pPr>
        <w:pStyle w:val="EW"/>
      </w:pPr>
      <w:r w:rsidRPr="0050431F">
        <w:t>F</w:t>
      </w:r>
      <w:r w:rsidRPr="0050431F">
        <w:rPr>
          <w:vertAlign w:val="subscript"/>
        </w:rPr>
        <w:t>UL_low</w:t>
      </w:r>
      <w:r w:rsidRPr="0050431F">
        <w:rPr>
          <w:vertAlign w:val="subscript"/>
        </w:rPr>
        <w:tab/>
      </w:r>
      <w:r w:rsidRPr="0050431F">
        <w:t>The lowest frequency of the uplink operating band</w:t>
      </w:r>
    </w:p>
    <w:p w14:paraId="5530FFF9" w14:textId="77777777" w:rsidR="0099032D" w:rsidRPr="0050431F" w:rsidRDefault="0099032D" w:rsidP="0099032D">
      <w:pPr>
        <w:pStyle w:val="EW"/>
      </w:pPr>
      <w:r w:rsidRPr="0050431F">
        <w:t>F</w:t>
      </w:r>
      <w:r w:rsidRPr="0050431F">
        <w:rPr>
          <w:vertAlign w:val="subscript"/>
        </w:rPr>
        <w:t>UL_high</w:t>
      </w:r>
      <w:r w:rsidRPr="0050431F">
        <w:rPr>
          <w:vertAlign w:val="subscript"/>
        </w:rPr>
        <w:tab/>
      </w:r>
      <w:r w:rsidRPr="0050431F">
        <w:t>The highest frequency of the uplink operating band</w:t>
      </w:r>
    </w:p>
    <w:p w14:paraId="53D8E460" w14:textId="77777777" w:rsidR="0099032D" w:rsidRPr="0050431F" w:rsidRDefault="0099032D" w:rsidP="0099032D">
      <w:pPr>
        <w:pStyle w:val="EW"/>
      </w:pPr>
      <w:r w:rsidRPr="0050431F">
        <w:t>N</w:t>
      </w:r>
      <w:r w:rsidRPr="0050431F">
        <w:rPr>
          <w:vertAlign w:val="subscript"/>
        </w:rPr>
        <w:t>RB</w:t>
      </w:r>
      <w:r w:rsidRPr="0050431F">
        <w:tab/>
        <w:t>Transmission bandwidth configuration, expressed in units of resource blocks (for E-UTRA)</w:t>
      </w:r>
    </w:p>
    <w:p w14:paraId="42BE0673" w14:textId="77777777" w:rsidR="00275A6E" w:rsidRPr="0050431F" w:rsidRDefault="00275A6E" w:rsidP="0099032D">
      <w:pPr>
        <w:pStyle w:val="EW"/>
      </w:pPr>
      <w:r w:rsidRPr="0050431F">
        <w:t>P</w:t>
      </w:r>
      <w:r w:rsidRPr="0050431F">
        <w:rPr>
          <w:vertAlign w:val="subscript"/>
        </w:rPr>
        <w:t>EM,B32,ind</w:t>
      </w:r>
      <w:r w:rsidRPr="0050431F">
        <w:rPr>
          <w:vertAlign w:val="subscript"/>
        </w:rPr>
        <w:tab/>
      </w:r>
      <w:r w:rsidRPr="0050431F">
        <w:t>Declared emission level in Band 32, ind=a, b, c, d, e</w:t>
      </w:r>
    </w:p>
    <w:p w14:paraId="0F0A3FE0" w14:textId="77777777" w:rsidR="00D44B42" w:rsidRPr="0050431F" w:rsidRDefault="00D44B42" w:rsidP="00D44B42">
      <w:pPr>
        <w:pStyle w:val="EW"/>
      </w:pPr>
      <w:r w:rsidRPr="0050431F">
        <w:t>P</w:t>
      </w:r>
      <w:r w:rsidRPr="0050431F">
        <w:rPr>
          <w:vertAlign w:val="subscript"/>
        </w:rPr>
        <w:t>max</w:t>
      </w:r>
      <w:r w:rsidRPr="0050431F">
        <w:rPr>
          <w:vertAlign w:val="subscript"/>
        </w:rPr>
        <w:tab/>
      </w:r>
      <w:r w:rsidRPr="0050431F">
        <w:t>Maximum total output power</w:t>
      </w:r>
    </w:p>
    <w:p w14:paraId="17411C8A" w14:textId="77777777" w:rsidR="00D44B42" w:rsidRPr="0050431F" w:rsidRDefault="00D44B42" w:rsidP="00D44B42">
      <w:pPr>
        <w:pStyle w:val="EW"/>
      </w:pPr>
      <w:r w:rsidRPr="0050431F">
        <w:t>P</w:t>
      </w:r>
      <w:r w:rsidRPr="0050431F">
        <w:rPr>
          <w:vertAlign w:val="subscript"/>
        </w:rPr>
        <w:t>max,c</w:t>
      </w:r>
      <w:r w:rsidRPr="0050431F">
        <w:tab/>
        <w:t>Maximum carrier output power</w:t>
      </w:r>
    </w:p>
    <w:p w14:paraId="37F09B65" w14:textId="77777777" w:rsidR="00D44B42" w:rsidRPr="0050431F" w:rsidRDefault="00D44B42" w:rsidP="00D44B42">
      <w:pPr>
        <w:pStyle w:val="EW"/>
      </w:pPr>
      <w:r w:rsidRPr="0050431F">
        <w:t>P</w:t>
      </w:r>
      <w:r w:rsidRPr="0050431F">
        <w:rPr>
          <w:vertAlign w:val="subscript"/>
        </w:rPr>
        <w:t>max,RAT</w:t>
      </w:r>
      <w:r w:rsidRPr="0050431F">
        <w:rPr>
          <w:vertAlign w:val="subscript"/>
        </w:rPr>
        <w:tab/>
      </w:r>
      <w:r w:rsidRPr="0050431F">
        <w:t>Maximum RAT output power</w:t>
      </w:r>
    </w:p>
    <w:p w14:paraId="2486538D" w14:textId="77777777" w:rsidR="00D44B42" w:rsidRPr="0050431F" w:rsidRDefault="00D44B42" w:rsidP="00D44B42">
      <w:pPr>
        <w:pStyle w:val="EW"/>
      </w:pPr>
      <w:r w:rsidRPr="0050431F">
        <w:t>P</w:t>
      </w:r>
      <w:r w:rsidRPr="0050431F">
        <w:rPr>
          <w:vertAlign w:val="subscript"/>
        </w:rPr>
        <w:t>Rated,carrier</w:t>
      </w:r>
      <w:r w:rsidRPr="0050431F">
        <w:tab/>
        <w:t>Rated carrier output power</w:t>
      </w:r>
    </w:p>
    <w:p w14:paraId="5040043D" w14:textId="77777777" w:rsidR="0099032D" w:rsidRPr="0050431F" w:rsidRDefault="0099032D" w:rsidP="0099032D">
      <w:pPr>
        <w:pStyle w:val="EW"/>
      </w:pPr>
      <w:r w:rsidRPr="0050431F">
        <w:t>P</w:t>
      </w:r>
      <w:r w:rsidRPr="0050431F">
        <w:rPr>
          <w:vertAlign w:val="subscript"/>
        </w:rPr>
        <w:t>REFSENS</w:t>
      </w:r>
      <w:r w:rsidRPr="0050431F">
        <w:tab/>
      </w:r>
      <w:r w:rsidRPr="0050431F">
        <w:tab/>
        <w:t>Reference Sensitivity power level</w:t>
      </w:r>
    </w:p>
    <w:p w14:paraId="42EF84F5" w14:textId="77777777" w:rsidR="003C0A28" w:rsidRPr="0050431F" w:rsidRDefault="003C0A28" w:rsidP="0099032D">
      <w:pPr>
        <w:pStyle w:val="EW"/>
      </w:pPr>
      <w:r w:rsidRPr="0050431F">
        <w:rPr>
          <w:rFonts w:cs="v5.0.0"/>
        </w:rPr>
        <w:t>W</w:t>
      </w:r>
      <w:r w:rsidRPr="0050431F">
        <w:rPr>
          <w:rFonts w:cs="v5.0.0"/>
          <w:vertAlign w:val="subscript"/>
        </w:rPr>
        <w:t>gap</w:t>
      </w:r>
      <w:r w:rsidRPr="0050431F">
        <w:tab/>
        <w:t>Sub-block gap size</w:t>
      </w:r>
      <w:r w:rsidR="0086398E" w:rsidRPr="0050431F">
        <w:rPr>
          <w:lang w:eastAsia="zh-CN"/>
        </w:rPr>
        <w:t xml:space="preserve"> or </w:t>
      </w:r>
      <w:r w:rsidR="00147340" w:rsidRPr="0050431F">
        <w:rPr>
          <w:lang w:eastAsia="zh-CN"/>
        </w:rPr>
        <w:t>I</w:t>
      </w:r>
      <w:r w:rsidR="0086398E" w:rsidRPr="0050431F">
        <w:rPr>
          <w:lang w:eastAsia="zh-CN"/>
        </w:rPr>
        <w:t xml:space="preserve">nter RF </w:t>
      </w:r>
      <w:r w:rsidR="00147340" w:rsidRPr="0050431F">
        <w:rPr>
          <w:lang w:eastAsia="zh-CN"/>
        </w:rPr>
        <w:t>B</w:t>
      </w:r>
      <w:r w:rsidR="0086398E" w:rsidRPr="0050431F">
        <w:rPr>
          <w:lang w:eastAsia="zh-CN"/>
        </w:rPr>
        <w:t>andwidth gap size</w:t>
      </w:r>
    </w:p>
    <w:p w14:paraId="79CC7AF3" w14:textId="77777777" w:rsidR="0099032D" w:rsidRPr="0050431F" w:rsidRDefault="0099032D" w:rsidP="00ED1D11"/>
    <w:bookmarkStart w:id="42" w:name="_MON_1326001305"/>
    <w:bookmarkEnd w:id="42"/>
    <w:p w14:paraId="3495B536" w14:textId="77777777" w:rsidR="004F6AD7" w:rsidRPr="0050431F" w:rsidRDefault="00050AFD" w:rsidP="004F6AD7">
      <w:pPr>
        <w:pStyle w:val="TH"/>
      </w:pPr>
      <w:r w:rsidRPr="0050431F">
        <w:object w:dxaOrig="8639" w:dyaOrig="5230" w14:anchorId="5EEAB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0" o:title=""/>
          </v:shape>
          <o:OLEObject Type="Embed" ProgID="Word.Picture.8" ShapeID="_x0000_i1025" DrawAspect="Content" ObjectID="_1703173045" r:id="rId11"/>
        </w:object>
      </w:r>
    </w:p>
    <w:p w14:paraId="6E55B90C" w14:textId="77777777" w:rsidR="000D61B2" w:rsidRPr="0050431F" w:rsidRDefault="0099032D" w:rsidP="004F6AD7">
      <w:pPr>
        <w:pStyle w:val="TF"/>
      </w:pPr>
      <w:r w:rsidRPr="0050431F">
        <w:t xml:space="preserve">Figure 3.2-1: Illustration of </w:t>
      </w:r>
      <w:r w:rsidR="00147340" w:rsidRPr="0050431F">
        <w:t xml:space="preserve">Base Station </w:t>
      </w:r>
      <w:r w:rsidRPr="0050431F">
        <w:t xml:space="preserve">RF </w:t>
      </w:r>
      <w:r w:rsidR="00147340" w:rsidRPr="0050431F">
        <w:t>B</w:t>
      </w:r>
      <w:r w:rsidRPr="0050431F">
        <w:t>andwidth related symbols and definitions for Multi-standard Radio</w:t>
      </w:r>
    </w:p>
    <w:p w14:paraId="69A8F8CB" w14:textId="77777777" w:rsidR="003C0A28" w:rsidRPr="0050431F" w:rsidRDefault="003C0A28" w:rsidP="003C0A28"/>
    <w:bookmarkStart w:id="43" w:name="_MON_1351612194"/>
    <w:bookmarkEnd w:id="43"/>
    <w:bookmarkStart w:id="44" w:name="_MON_1351612452"/>
    <w:bookmarkEnd w:id="44"/>
    <w:p w14:paraId="125D7245" w14:textId="77777777" w:rsidR="003C0A28" w:rsidRPr="0050431F" w:rsidRDefault="003C0A28" w:rsidP="003C0A28">
      <w:pPr>
        <w:pStyle w:val="TH"/>
        <w:rPr>
          <w:lang w:eastAsia="zh-CN"/>
        </w:rPr>
      </w:pPr>
      <w:r w:rsidRPr="0050431F">
        <w:object w:dxaOrig="10500" w:dyaOrig="5039" w14:anchorId="6CA86C31">
          <v:shape id="_x0000_i1026" type="#_x0000_t75" style="width:481.3pt;height:231.5pt" o:ole="">
            <v:imagedata r:id="rId12" o:title=""/>
          </v:shape>
          <o:OLEObject Type="Embed" ProgID="Word.Picture.8" ShapeID="_x0000_i1026" DrawAspect="Content" ObjectID="_1703173046" r:id="rId13"/>
        </w:object>
      </w:r>
    </w:p>
    <w:p w14:paraId="25F57179" w14:textId="77777777" w:rsidR="003C0A28" w:rsidRPr="0050431F" w:rsidRDefault="003C0A28" w:rsidP="003C0A28">
      <w:pPr>
        <w:pStyle w:val="TF"/>
      </w:pPr>
      <w:r w:rsidRPr="0050431F">
        <w:t xml:space="preserve">Figure 3.2-2: </w:t>
      </w:r>
      <w:r w:rsidR="0086398E" w:rsidRPr="0050431F">
        <w:t xml:space="preserve">Illustration of </w:t>
      </w:r>
      <w:r w:rsidR="00147340" w:rsidRPr="0050431F">
        <w:t xml:space="preserve">Base Station </w:t>
      </w:r>
      <w:r w:rsidR="0086398E" w:rsidRPr="0050431F">
        <w:t xml:space="preserve">RF </w:t>
      </w:r>
      <w:r w:rsidR="00147340" w:rsidRPr="0050431F">
        <w:t>B</w:t>
      </w:r>
      <w:r w:rsidR="0086398E" w:rsidRPr="0050431F">
        <w:t>andwidth related symbols and definitions for non-contiguous Multi-standard Radio</w:t>
      </w:r>
    </w:p>
    <w:bookmarkStart w:id="45" w:name="_MON_1448782975"/>
    <w:bookmarkEnd w:id="45"/>
    <w:p w14:paraId="540EEF78" w14:textId="77777777" w:rsidR="0086398E" w:rsidRPr="0050431F" w:rsidRDefault="007873B2" w:rsidP="0086398E">
      <w:pPr>
        <w:pStyle w:val="TH"/>
        <w:rPr>
          <w:lang w:eastAsia="zh-CN"/>
        </w:rPr>
      </w:pPr>
      <w:r w:rsidRPr="0050431F">
        <w:object w:dxaOrig="10500" w:dyaOrig="5040" w14:anchorId="144B74D6">
          <v:shape id="_x0000_i1027" type="#_x0000_t75" style="width:481.3pt;height:231.5pt" o:ole="">
            <v:imagedata r:id="rId14" o:title=""/>
          </v:shape>
          <o:OLEObject Type="Embed" ProgID="Word.Picture.8" ShapeID="_x0000_i1027" DrawAspect="Content" ObjectID="_1703173047" r:id="rId15"/>
        </w:object>
      </w:r>
    </w:p>
    <w:p w14:paraId="5C05B77E" w14:textId="77777777" w:rsidR="003C0A28" w:rsidRPr="0050431F" w:rsidRDefault="0086398E" w:rsidP="0086398E">
      <w:pPr>
        <w:pStyle w:val="TF"/>
        <w:rPr>
          <w:rFonts w:eastAsia="SimSun"/>
        </w:rPr>
      </w:pPr>
      <w:r w:rsidRPr="0050431F">
        <w:rPr>
          <w:rFonts w:eastAsia="SimSun"/>
        </w:rPr>
        <w:t>Figure 3.</w:t>
      </w:r>
      <w:r w:rsidRPr="0050431F">
        <w:rPr>
          <w:rFonts w:eastAsia="SimSun"/>
          <w:lang w:eastAsia="zh-CN"/>
        </w:rPr>
        <w:t>2</w:t>
      </w:r>
      <w:r w:rsidRPr="0050431F">
        <w:rPr>
          <w:rFonts w:eastAsia="SimSun"/>
        </w:rPr>
        <w:t>-</w:t>
      </w:r>
      <w:r w:rsidRPr="0050431F">
        <w:rPr>
          <w:rFonts w:eastAsia="SimSun"/>
          <w:lang w:eastAsia="zh-CN"/>
        </w:rPr>
        <w:t>3:</w:t>
      </w:r>
      <w:r w:rsidRPr="0050431F">
        <w:rPr>
          <w:rFonts w:eastAsia="SimSun"/>
        </w:rPr>
        <w:t xml:space="preserve"> Illustration of </w:t>
      </w:r>
      <w:r w:rsidR="00147340" w:rsidRPr="0050431F">
        <w:rPr>
          <w:rFonts w:eastAsia="SimSun"/>
        </w:rPr>
        <w:t>M</w:t>
      </w:r>
      <w:r w:rsidRPr="0050431F">
        <w:rPr>
          <w:rFonts w:eastAsia="SimSun"/>
        </w:rPr>
        <w:t xml:space="preserve">aximum </w:t>
      </w:r>
      <w:r w:rsidR="00147340" w:rsidRPr="0050431F">
        <w:rPr>
          <w:rFonts w:eastAsia="SimSun"/>
        </w:rPr>
        <w:t>R</w:t>
      </w:r>
      <w:r w:rsidRPr="0050431F">
        <w:rPr>
          <w:rFonts w:eastAsia="SimSun"/>
        </w:rPr>
        <w:t xml:space="preserve">adio </w:t>
      </w:r>
      <w:r w:rsidR="00147340" w:rsidRPr="0050431F">
        <w:rPr>
          <w:rFonts w:eastAsia="SimSun"/>
        </w:rPr>
        <w:t>B</w:t>
      </w:r>
      <w:r w:rsidRPr="0050431F">
        <w:rPr>
          <w:rFonts w:eastAsia="SimSun"/>
        </w:rPr>
        <w:t xml:space="preserve">andwidth and Total RF </w:t>
      </w:r>
      <w:r w:rsidR="00147340" w:rsidRPr="0050431F">
        <w:rPr>
          <w:rFonts w:eastAsia="SimSun"/>
        </w:rPr>
        <w:t>B</w:t>
      </w:r>
      <w:r w:rsidRPr="0050431F">
        <w:rPr>
          <w:rFonts w:eastAsia="SimSun"/>
        </w:rPr>
        <w:t>andwidth for Multi-band Multi-standard Radio</w:t>
      </w:r>
    </w:p>
    <w:p w14:paraId="625D4200" w14:textId="77777777" w:rsidR="00080512" w:rsidRPr="0050431F" w:rsidRDefault="00080512" w:rsidP="00F311C8">
      <w:pPr>
        <w:pStyle w:val="Heading2"/>
      </w:pPr>
      <w:bookmarkStart w:id="46" w:name="_Toc13048375"/>
      <w:bookmarkStart w:id="47" w:name="_Toc29764591"/>
      <w:bookmarkStart w:id="48" w:name="_Toc29765009"/>
      <w:bookmarkStart w:id="49" w:name="_Toc52556507"/>
      <w:bookmarkStart w:id="50" w:name="_Toc67912209"/>
      <w:bookmarkStart w:id="51" w:name="_Toc89855144"/>
      <w:r w:rsidRPr="0050431F">
        <w:t>3.3</w:t>
      </w:r>
      <w:r w:rsidRPr="0050431F">
        <w:tab/>
        <w:t>Abbreviations</w:t>
      </w:r>
      <w:bookmarkEnd w:id="46"/>
      <w:bookmarkEnd w:id="47"/>
      <w:bookmarkEnd w:id="48"/>
      <w:bookmarkEnd w:id="49"/>
      <w:bookmarkEnd w:id="50"/>
      <w:bookmarkEnd w:id="51"/>
    </w:p>
    <w:p w14:paraId="2EB9E30D" w14:textId="77777777" w:rsidR="000D61B2" w:rsidRPr="0050431F" w:rsidRDefault="00080512" w:rsidP="00E50994">
      <w:r w:rsidRPr="0050431F">
        <w:t>For the purposes of the present document, the abbreviations given in TR 21.905 [</w:t>
      </w:r>
      <w:r w:rsidR="00BA3673" w:rsidRPr="0050431F">
        <w:t>1</w:t>
      </w:r>
      <w:r w:rsidRPr="0050431F">
        <w:t>] and the following apply. An abbreviation defined in the present document takes precedence over the definition of the same abbreviation, if any, in TR 21.905 [</w:t>
      </w:r>
      <w:r w:rsidR="00BA3673" w:rsidRPr="0050431F">
        <w:t>1</w:t>
      </w:r>
      <w:r w:rsidRPr="0050431F">
        <w:t>].</w:t>
      </w:r>
      <w:r w:rsidR="000D61B2" w:rsidRPr="0050431F">
        <w:t xml:space="preserve"> </w:t>
      </w:r>
    </w:p>
    <w:p w14:paraId="2C483687" w14:textId="77777777" w:rsidR="00E50994" w:rsidRPr="0050431F" w:rsidRDefault="00E50994" w:rsidP="00E50994">
      <w:pPr>
        <w:pStyle w:val="EW"/>
      </w:pPr>
      <w:r w:rsidRPr="0050431F">
        <w:t>ACIR</w:t>
      </w:r>
      <w:r w:rsidRPr="0050431F">
        <w:tab/>
        <w:t>Adjacent Channel Interference Ratio</w:t>
      </w:r>
    </w:p>
    <w:p w14:paraId="6960937C" w14:textId="77777777" w:rsidR="00E50994" w:rsidRPr="0050431F" w:rsidRDefault="00E50994" w:rsidP="00E50994">
      <w:pPr>
        <w:pStyle w:val="EW"/>
      </w:pPr>
      <w:r w:rsidRPr="0050431F">
        <w:t>ACLR</w:t>
      </w:r>
      <w:r w:rsidRPr="0050431F">
        <w:tab/>
        <w:t>Adjacent Channel Leakage Ratio</w:t>
      </w:r>
    </w:p>
    <w:p w14:paraId="3906EFF6" w14:textId="77777777" w:rsidR="00E50994" w:rsidRPr="0050431F" w:rsidRDefault="00E50994" w:rsidP="00E50994">
      <w:pPr>
        <w:pStyle w:val="EW"/>
      </w:pPr>
      <w:r w:rsidRPr="0050431F">
        <w:t>ACK</w:t>
      </w:r>
      <w:r w:rsidRPr="0050431F">
        <w:tab/>
        <w:t>Acknowledgement (in HARQ protocols)</w:t>
      </w:r>
    </w:p>
    <w:p w14:paraId="5A308A21" w14:textId="77777777" w:rsidR="00E50994" w:rsidRPr="0050431F" w:rsidRDefault="00E50994" w:rsidP="00E50994">
      <w:pPr>
        <w:pStyle w:val="EW"/>
      </w:pPr>
      <w:r w:rsidRPr="0050431F">
        <w:t>ACS</w:t>
      </w:r>
      <w:r w:rsidRPr="0050431F">
        <w:tab/>
        <w:t>Adjacent Channel Selectivity</w:t>
      </w:r>
    </w:p>
    <w:p w14:paraId="1330050F" w14:textId="77777777" w:rsidR="00E50994" w:rsidRPr="0050431F" w:rsidRDefault="00E50994" w:rsidP="00E50994">
      <w:pPr>
        <w:pStyle w:val="EW"/>
      </w:pPr>
      <w:r w:rsidRPr="0050431F">
        <w:t>ARFCN</w:t>
      </w:r>
      <w:r w:rsidRPr="0050431F">
        <w:tab/>
        <w:t>Absolute Radio Frequency Channel Number</w:t>
      </w:r>
    </w:p>
    <w:p w14:paraId="343EC799" w14:textId="77777777" w:rsidR="00E50994" w:rsidRPr="0050431F" w:rsidRDefault="00E50994" w:rsidP="00E50994">
      <w:pPr>
        <w:pStyle w:val="EW"/>
      </w:pPr>
      <w:r w:rsidRPr="0050431F">
        <w:t>AWGN</w:t>
      </w:r>
      <w:r w:rsidRPr="0050431F">
        <w:tab/>
        <w:t>Additive White Gaussian Noise</w:t>
      </w:r>
    </w:p>
    <w:p w14:paraId="677C066E" w14:textId="77777777" w:rsidR="00E50994" w:rsidRPr="0050431F" w:rsidRDefault="00E50994" w:rsidP="00E50994">
      <w:pPr>
        <w:pStyle w:val="EW"/>
      </w:pPr>
      <w:r w:rsidRPr="0050431F">
        <w:t>BC</w:t>
      </w:r>
      <w:r w:rsidRPr="0050431F">
        <w:tab/>
        <w:t>Band Category</w:t>
      </w:r>
    </w:p>
    <w:p w14:paraId="1C0F9F9A" w14:textId="77777777" w:rsidR="00E50994" w:rsidRPr="0050431F" w:rsidRDefault="00E50994" w:rsidP="00E50994">
      <w:pPr>
        <w:pStyle w:val="EW"/>
      </w:pPr>
      <w:r w:rsidRPr="0050431F">
        <w:t>BER</w:t>
      </w:r>
      <w:r w:rsidRPr="0050431F">
        <w:tab/>
        <w:t>Bit Error Ratio</w:t>
      </w:r>
    </w:p>
    <w:p w14:paraId="1E6A912B" w14:textId="77777777" w:rsidR="00E50994" w:rsidRPr="0050431F" w:rsidRDefault="00E50994" w:rsidP="00E50994">
      <w:pPr>
        <w:pStyle w:val="EW"/>
      </w:pPr>
      <w:r w:rsidRPr="0050431F">
        <w:t>BS</w:t>
      </w:r>
      <w:r w:rsidRPr="0050431F">
        <w:tab/>
        <w:t>Base Station</w:t>
      </w:r>
    </w:p>
    <w:p w14:paraId="794FD744" w14:textId="77777777" w:rsidR="00E50994" w:rsidRPr="0050431F" w:rsidRDefault="00E50994" w:rsidP="00E50994">
      <w:pPr>
        <w:pStyle w:val="EW"/>
      </w:pPr>
      <w:r w:rsidRPr="0050431F">
        <w:t>BTS</w:t>
      </w:r>
      <w:r w:rsidRPr="0050431F">
        <w:tab/>
        <w:t>Base Transceiver Station</w:t>
      </w:r>
    </w:p>
    <w:p w14:paraId="070231D6" w14:textId="77777777" w:rsidR="00CF6B59" w:rsidRPr="0050431F" w:rsidRDefault="00CF6B59" w:rsidP="00E50994">
      <w:pPr>
        <w:pStyle w:val="EW"/>
      </w:pPr>
      <w:r w:rsidRPr="0050431F">
        <w:t>CA</w:t>
      </w:r>
      <w:r w:rsidRPr="0050431F">
        <w:tab/>
        <w:t>Carrier Aggregation</w:t>
      </w:r>
    </w:p>
    <w:p w14:paraId="7A3E8208" w14:textId="77777777" w:rsidR="00CA5F77" w:rsidRPr="0050431F" w:rsidRDefault="00CA5F77" w:rsidP="00E50994">
      <w:pPr>
        <w:pStyle w:val="EW"/>
      </w:pPr>
      <w:r w:rsidRPr="0050431F">
        <w:t>CACLR</w:t>
      </w:r>
      <w:r w:rsidRPr="0050431F">
        <w:tab/>
        <w:t>Cumulative Adjacent Channel Leakage Ratio</w:t>
      </w:r>
    </w:p>
    <w:p w14:paraId="4B0F5BF3" w14:textId="77777777" w:rsidR="00E50994" w:rsidRPr="0050431F" w:rsidRDefault="00E50994" w:rsidP="00E50994">
      <w:pPr>
        <w:pStyle w:val="EW"/>
      </w:pPr>
      <w:r w:rsidRPr="0050431F">
        <w:t>CP</w:t>
      </w:r>
      <w:r w:rsidRPr="0050431F">
        <w:tab/>
        <w:t>Cyclic prefix</w:t>
      </w:r>
    </w:p>
    <w:p w14:paraId="27475A9C" w14:textId="77777777" w:rsidR="00E50994" w:rsidRPr="0050431F" w:rsidRDefault="00E50994" w:rsidP="00E50994">
      <w:pPr>
        <w:pStyle w:val="EW"/>
      </w:pPr>
      <w:r w:rsidRPr="0050431F">
        <w:t>CRC</w:t>
      </w:r>
      <w:r w:rsidRPr="0050431F">
        <w:tab/>
        <w:t>Cyclic Redundancy Check</w:t>
      </w:r>
    </w:p>
    <w:p w14:paraId="776BEAA2" w14:textId="77777777" w:rsidR="00E50994" w:rsidRPr="0050431F" w:rsidRDefault="00E50994" w:rsidP="00E50994">
      <w:pPr>
        <w:pStyle w:val="EW"/>
      </w:pPr>
      <w:r w:rsidRPr="0050431F">
        <w:t>CW</w:t>
      </w:r>
      <w:r w:rsidRPr="0050431F">
        <w:tab/>
        <w:t>Continuous Wave</w:t>
      </w:r>
    </w:p>
    <w:p w14:paraId="02155280" w14:textId="77777777" w:rsidR="00E50994" w:rsidRPr="0050431F" w:rsidRDefault="00E50994" w:rsidP="00E50994">
      <w:pPr>
        <w:pStyle w:val="EW"/>
      </w:pPr>
      <w:r w:rsidRPr="0050431F">
        <w:t>DC</w:t>
      </w:r>
      <w:r w:rsidRPr="0050431F">
        <w:tab/>
        <w:t>Direct Current</w:t>
      </w:r>
    </w:p>
    <w:p w14:paraId="070A9F8B" w14:textId="77777777" w:rsidR="00E50994" w:rsidRPr="0050431F" w:rsidRDefault="00E50994" w:rsidP="00E50994">
      <w:pPr>
        <w:pStyle w:val="EW"/>
      </w:pPr>
      <w:r w:rsidRPr="0050431F">
        <w:t>DC-HSDPA</w:t>
      </w:r>
      <w:r w:rsidRPr="0050431F">
        <w:tab/>
        <w:t>Dual Cell HSDPA</w:t>
      </w:r>
    </w:p>
    <w:p w14:paraId="3D973CF7" w14:textId="77777777" w:rsidR="00E50994" w:rsidRPr="0050431F" w:rsidRDefault="00E50994" w:rsidP="00E50994">
      <w:pPr>
        <w:pStyle w:val="EW"/>
      </w:pPr>
      <w:r w:rsidRPr="0050431F">
        <w:t>DTX</w:t>
      </w:r>
      <w:r w:rsidRPr="0050431F">
        <w:tab/>
        <w:t>Discontinuous Transmission</w:t>
      </w:r>
    </w:p>
    <w:p w14:paraId="6E0A934E" w14:textId="77777777" w:rsidR="00E50994" w:rsidRPr="0050431F" w:rsidRDefault="00E50994" w:rsidP="00E50994">
      <w:pPr>
        <w:pStyle w:val="EW"/>
      </w:pPr>
      <w:r w:rsidRPr="0050431F">
        <w:t>EARFCN</w:t>
      </w:r>
      <w:r w:rsidRPr="0050431F">
        <w:tab/>
        <w:t xml:space="preserve">E-UTRA Absolute Radio Frequency Channel Number </w:t>
      </w:r>
    </w:p>
    <w:p w14:paraId="26C2021C" w14:textId="77777777" w:rsidR="00E50994" w:rsidRPr="0050431F" w:rsidRDefault="00E50994" w:rsidP="00E50994">
      <w:pPr>
        <w:pStyle w:val="EW"/>
      </w:pPr>
      <w:r w:rsidRPr="0050431F">
        <w:t>EDGE</w:t>
      </w:r>
      <w:r w:rsidRPr="0050431F">
        <w:tab/>
        <w:t>Enhanced Data rates for GSM Evolution</w:t>
      </w:r>
    </w:p>
    <w:p w14:paraId="7BD7BFDD" w14:textId="77777777" w:rsidR="00275A6E" w:rsidRPr="0050431F" w:rsidRDefault="00275A6E" w:rsidP="00275A6E">
      <w:pPr>
        <w:pStyle w:val="EW"/>
      </w:pPr>
      <w:r w:rsidRPr="0050431F">
        <w:t>EIRP</w:t>
      </w:r>
      <w:r w:rsidRPr="0050431F">
        <w:tab/>
        <w:t>Effective Isotropic Radiated Power</w:t>
      </w:r>
    </w:p>
    <w:p w14:paraId="1EE87D5E" w14:textId="77777777" w:rsidR="00E50994" w:rsidRPr="0050431F" w:rsidRDefault="00E50994" w:rsidP="00E50994">
      <w:pPr>
        <w:pStyle w:val="EW"/>
      </w:pPr>
      <w:r w:rsidRPr="0050431F">
        <w:t>EVM</w:t>
      </w:r>
      <w:r w:rsidRPr="0050431F">
        <w:tab/>
        <w:t>Error Vector Magnitude</w:t>
      </w:r>
    </w:p>
    <w:p w14:paraId="581E5132" w14:textId="77777777" w:rsidR="00E50994" w:rsidRPr="0050431F" w:rsidRDefault="00E50994" w:rsidP="00E50994">
      <w:pPr>
        <w:pStyle w:val="EW"/>
      </w:pPr>
      <w:r w:rsidRPr="0050431F">
        <w:t>FCC</w:t>
      </w:r>
      <w:r w:rsidRPr="0050431F">
        <w:tab/>
        <w:t>Federal Communications Commission</w:t>
      </w:r>
    </w:p>
    <w:p w14:paraId="1E1DC109" w14:textId="77777777" w:rsidR="00E50994" w:rsidRPr="0050431F" w:rsidRDefault="00E50994" w:rsidP="00E50994">
      <w:pPr>
        <w:pStyle w:val="EW"/>
      </w:pPr>
      <w:r w:rsidRPr="0050431F">
        <w:t>FDD</w:t>
      </w:r>
      <w:r w:rsidRPr="0050431F">
        <w:tab/>
        <w:t>Frequency Division Duplex</w:t>
      </w:r>
    </w:p>
    <w:p w14:paraId="76832FE3" w14:textId="77777777" w:rsidR="00E50994" w:rsidRPr="0050431F" w:rsidRDefault="00E50994" w:rsidP="00E50994">
      <w:pPr>
        <w:pStyle w:val="EW"/>
      </w:pPr>
      <w:r w:rsidRPr="0050431F">
        <w:t>FRC</w:t>
      </w:r>
      <w:r w:rsidRPr="0050431F">
        <w:tab/>
        <w:t>Fixed Reference Channel</w:t>
      </w:r>
    </w:p>
    <w:p w14:paraId="21D10B75" w14:textId="77777777" w:rsidR="00E50994" w:rsidRPr="0050431F" w:rsidRDefault="00E50994" w:rsidP="00E50994">
      <w:pPr>
        <w:pStyle w:val="EW"/>
      </w:pPr>
      <w:r w:rsidRPr="0050431F">
        <w:t>GP</w:t>
      </w:r>
      <w:r w:rsidRPr="0050431F">
        <w:tab/>
        <w:t>Guard Period (for E-UTRA TDD operation)</w:t>
      </w:r>
    </w:p>
    <w:p w14:paraId="6BB141DF" w14:textId="77777777" w:rsidR="00E50994" w:rsidRPr="0050431F" w:rsidRDefault="00E50994" w:rsidP="00E50994">
      <w:pPr>
        <w:pStyle w:val="EW"/>
      </w:pPr>
      <w:r w:rsidRPr="0050431F">
        <w:t>GSM</w:t>
      </w:r>
      <w:r w:rsidRPr="0050431F">
        <w:tab/>
        <w:t>Global System for Mobile Communications</w:t>
      </w:r>
    </w:p>
    <w:p w14:paraId="0A38F4F6" w14:textId="77777777" w:rsidR="00E50994" w:rsidRPr="0050431F" w:rsidRDefault="00E50994" w:rsidP="00E50994">
      <w:pPr>
        <w:pStyle w:val="EW"/>
      </w:pPr>
      <w:r w:rsidRPr="0050431F">
        <w:t>HSDPA</w:t>
      </w:r>
      <w:r w:rsidRPr="0050431F">
        <w:tab/>
        <w:t>High Speed Downlink Packet Access</w:t>
      </w:r>
    </w:p>
    <w:p w14:paraId="461A390A" w14:textId="77777777" w:rsidR="00E50994" w:rsidRPr="0050431F" w:rsidRDefault="00E50994" w:rsidP="00E50994">
      <w:pPr>
        <w:pStyle w:val="EW"/>
      </w:pPr>
      <w:r w:rsidRPr="0050431F">
        <w:t>ICS</w:t>
      </w:r>
      <w:r w:rsidRPr="0050431F">
        <w:tab/>
        <w:t>In-Channel Selectivity</w:t>
      </w:r>
    </w:p>
    <w:p w14:paraId="770B0CE5" w14:textId="77777777" w:rsidR="00E42031" w:rsidRPr="0050431F" w:rsidRDefault="00E50994" w:rsidP="00E42031">
      <w:pPr>
        <w:pStyle w:val="EW"/>
      </w:pPr>
      <w:r w:rsidRPr="0050431F">
        <w:t>ITU</w:t>
      </w:r>
      <w:r w:rsidRPr="0050431F">
        <w:noBreakHyphen/>
        <w:t>R</w:t>
      </w:r>
      <w:r w:rsidRPr="0050431F">
        <w:tab/>
        <w:t>Radiocommunication Sector of the ITU</w:t>
      </w:r>
    </w:p>
    <w:p w14:paraId="7DFAAC57" w14:textId="77777777" w:rsidR="00E50994" w:rsidRPr="00990BA1" w:rsidRDefault="00E42031" w:rsidP="00E42031">
      <w:pPr>
        <w:pStyle w:val="EW"/>
        <w:rPr>
          <w:lang w:val="fr-FR"/>
        </w:rPr>
      </w:pPr>
      <w:r w:rsidRPr="00990BA1">
        <w:rPr>
          <w:lang w:val="fr-FR"/>
        </w:rPr>
        <w:t>LA</w:t>
      </w:r>
      <w:r w:rsidRPr="00990BA1">
        <w:rPr>
          <w:lang w:val="fr-FR"/>
        </w:rPr>
        <w:tab/>
        <w:t>Local Area</w:t>
      </w:r>
    </w:p>
    <w:p w14:paraId="14B28F40" w14:textId="77777777" w:rsidR="00E50994" w:rsidRPr="00990BA1" w:rsidRDefault="00E50994" w:rsidP="00E50994">
      <w:pPr>
        <w:pStyle w:val="EW"/>
        <w:rPr>
          <w:lang w:val="fr-FR"/>
        </w:rPr>
      </w:pPr>
      <w:r w:rsidRPr="00990BA1">
        <w:rPr>
          <w:lang w:val="fr-FR"/>
        </w:rPr>
        <w:t>LNA</w:t>
      </w:r>
      <w:r w:rsidRPr="00990BA1">
        <w:rPr>
          <w:lang w:val="fr-FR"/>
        </w:rPr>
        <w:tab/>
        <w:t>Low Noise Amplifier</w:t>
      </w:r>
    </w:p>
    <w:p w14:paraId="212E57A7" w14:textId="77777777" w:rsidR="00E50994" w:rsidRPr="0050431F" w:rsidRDefault="00E50994" w:rsidP="00E50994">
      <w:pPr>
        <w:pStyle w:val="EW"/>
      </w:pPr>
      <w:r w:rsidRPr="0050431F">
        <w:t>MCL</w:t>
      </w:r>
      <w:r w:rsidRPr="0050431F">
        <w:tab/>
        <w:t>Minimum Coupling Loss</w:t>
      </w:r>
    </w:p>
    <w:p w14:paraId="09E56D80" w14:textId="77777777" w:rsidR="00E50994" w:rsidRPr="0050431F" w:rsidRDefault="00E50994" w:rsidP="00E50994">
      <w:pPr>
        <w:pStyle w:val="EW"/>
      </w:pPr>
      <w:r w:rsidRPr="0050431F">
        <w:t>MCS</w:t>
      </w:r>
      <w:r w:rsidRPr="0050431F">
        <w:tab/>
        <w:t>Modulation and Coding Scheme</w:t>
      </w:r>
    </w:p>
    <w:p w14:paraId="41A67415" w14:textId="77777777" w:rsidR="00E42031" w:rsidRPr="0050431F" w:rsidRDefault="00E50994" w:rsidP="00E42031">
      <w:pPr>
        <w:pStyle w:val="EW"/>
      </w:pPr>
      <w:r w:rsidRPr="0050431F">
        <w:t>MIMO</w:t>
      </w:r>
      <w:r w:rsidRPr="0050431F">
        <w:tab/>
        <w:t>Multiple Input Multiple Output</w:t>
      </w:r>
    </w:p>
    <w:p w14:paraId="29C02664" w14:textId="77777777" w:rsidR="0086398E" w:rsidRPr="0050431F" w:rsidRDefault="0086398E" w:rsidP="0086398E">
      <w:pPr>
        <w:pStyle w:val="EW"/>
        <w:rPr>
          <w:lang w:eastAsia="zh-CN"/>
        </w:rPr>
      </w:pPr>
      <w:r w:rsidRPr="0050431F">
        <w:rPr>
          <w:lang w:eastAsia="zh-CN"/>
        </w:rPr>
        <w:t>MB-MSR</w:t>
      </w:r>
      <w:r w:rsidRPr="0050431F">
        <w:rPr>
          <w:lang w:eastAsia="zh-CN"/>
        </w:rPr>
        <w:tab/>
        <w:t>Multi-Band Multi-Standard Radio</w:t>
      </w:r>
    </w:p>
    <w:p w14:paraId="4B8D9F39" w14:textId="77777777" w:rsidR="0086398E" w:rsidRPr="0050431F" w:rsidRDefault="0086398E" w:rsidP="00E42031">
      <w:pPr>
        <w:pStyle w:val="EW"/>
        <w:rPr>
          <w:lang w:eastAsia="zh-CN"/>
        </w:rPr>
      </w:pPr>
      <w:r w:rsidRPr="0050431F">
        <w:rPr>
          <w:lang w:eastAsia="zh-CN"/>
        </w:rPr>
        <w:t>MBT</w:t>
      </w:r>
      <w:r w:rsidR="002B1E27">
        <w:rPr>
          <w:lang w:eastAsia="zh-CN"/>
        </w:rPr>
        <w:tab/>
      </w:r>
      <w:r w:rsidRPr="0050431F">
        <w:rPr>
          <w:lang w:eastAsia="zh-CN"/>
        </w:rPr>
        <w:tab/>
        <w:t>Multi-Band Testing</w:t>
      </w:r>
    </w:p>
    <w:p w14:paraId="13221FD5" w14:textId="77777777" w:rsidR="00E50994" w:rsidRPr="0050431F" w:rsidRDefault="00E42031" w:rsidP="00E42031">
      <w:pPr>
        <w:pStyle w:val="EW"/>
      </w:pPr>
      <w:r w:rsidRPr="0050431F">
        <w:t>MR</w:t>
      </w:r>
      <w:r w:rsidRPr="0050431F">
        <w:tab/>
        <w:t>Medium Range</w:t>
      </w:r>
    </w:p>
    <w:p w14:paraId="1F2BE4DB" w14:textId="77777777" w:rsidR="00E50994" w:rsidRPr="0050431F" w:rsidRDefault="00E50994" w:rsidP="00E50994">
      <w:pPr>
        <w:pStyle w:val="EW"/>
      </w:pPr>
      <w:r w:rsidRPr="0050431F">
        <w:t>MS</w:t>
      </w:r>
      <w:r w:rsidRPr="0050431F">
        <w:tab/>
        <w:t>Mobile Station</w:t>
      </w:r>
    </w:p>
    <w:p w14:paraId="71F75B0E" w14:textId="77777777" w:rsidR="00E50994" w:rsidRPr="0050431F" w:rsidRDefault="00E50994" w:rsidP="00E50994">
      <w:pPr>
        <w:pStyle w:val="EW"/>
      </w:pPr>
      <w:r w:rsidRPr="0050431F">
        <w:t>MSR</w:t>
      </w:r>
      <w:r w:rsidRPr="0050431F">
        <w:tab/>
        <w:t>Multi-Standard Radio</w:t>
      </w:r>
    </w:p>
    <w:p w14:paraId="396D1C73" w14:textId="77777777" w:rsidR="00F02F57" w:rsidRPr="0050431F" w:rsidRDefault="00F02F57" w:rsidP="00F02F57">
      <w:pPr>
        <w:pStyle w:val="EW"/>
        <w:rPr>
          <w:lang w:eastAsia="zh-CN"/>
        </w:rPr>
      </w:pPr>
      <w:r w:rsidRPr="0050431F">
        <w:rPr>
          <w:lang w:eastAsia="zh-CN"/>
        </w:rPr>
        <w:t>NB-IoT</w:t>
      </w:r>
      <w:r w:rsidRPr="0050431F">
        <w:rPr>
          <w:lang w:eastAsia="zh-CN"/>
        </w:rPr>
        <w:tab/>
        <w:t>Narrowband-Internet of Things</w:t>
      </w:r>
    </w:p>
    <w:p w14:paraId="29E94511" w14:textId="77777777" w:rsidR="00F02F57" w:rsidRPr="0050431F" w:rsidRDefault="00F02F57" w:rsidP="00F02F57">
      <w:pPr>
        <w:pStyle w:val="EW"/>
        <w:rPr>
          <w:lang w:eastAsia="zh-CN"/>
        </w:rPr>
      </w:pPr>
      <w:r w:rsidRPr="0050431F">
        <w:t>NRS</w:t>
      </w:r>
      <w:r w:rsidRPr="0050431F">
        <w:tab/>
        <w:t>Narrowband Reference Signal</w:t>
      </w:r>
    </w:p>
    <w:p w14:paraId="750B561E" w14:textId="77777777" w:rsidR="00E50994" w:rsidRPr="0050431F" w:rsidRDefault="00E50994" w:rsidP="00E50994">
      <w:pPr>
        <w:pStyle w:val="EW"/>
      </w:pPr>
      <w:r w:rsidRPr="0050431F">
        <w:t>OFDM</w:t>
      </w:r>
      <w:r w:rsidRPr="0050431F">
        <w:tab/>
        <w:t>Orthogonal Frequency Division Multiplex</w:t>
      </w:r>
    </w:p>
    <w:p w14:paraId="4EF3BEE6" w14:textId="77777777" w:rsidR="00E50994" w:rsidRPr="0050431F" w:rsidRDefault="00E50994" w:rsidP="00E50994">
      <w:pPr>
        <w:pStyle w:val="EW"/>
      </w:pPr>
      <w:r w:rsidRPr="0050431F">
        <w:t>OOB</w:t>
      </w:r>
      <w:r w:rsidRPr="0050431F">
        <w:tab/>
        <w:t>Out-Of-band</w:t>
      </w:r>
    </w:p>
    <w:p w14:paraId="77EF5D16" w14:textId="77777777" w:rsidR="00E50994" w:rsidRPr="0050431F" w:rsidRDefault="00E50994" w:rsidP="00E50994">
      <w:pPr>
        <w:pStyle w:val="EW"/>
      </w:pPr>
      <w:r w:rsidRPr="0050431F">
        <w:t>PA</w:t>
      </w:r>
      <w:r w:rsidRPr="0050431F">
        <w:tab/>
        <w:t>Power Amplifier</w:t>
      </w:r>
    </w:p>
    <w:p w14:paraId="34D30589" w14:textId="77777777" w:rsidR="00E50994" w:rsidRPr="0050431F" w:rsidRDefault="00E50994" w:rsidP="00E50994">
      <w:pPr>
        <w:pStyle w:val="EW"/>
      </w:pPr>
      <w:r w:rsidRPr="0050431F">
        <w:t>PHS</w:t>
      </w:r>
      <w:r w:rsidRPr="0050431F">
        <w:tab/>
        <w:t>Personal Handyphone System</w:t>
      </w:r>
    </w:p>
    <w:p w14:paraId="1E882C04" w14:textId="77777777" w:rsidR="00E50994" w:rsidRPr="0050431F" w:rsidRDefault="00E50994" w:rsidP="00E50994">
      <w:pPr>
        <w:pStyle w:val="EW"/>
      </w:pPr>
      <w:r w:rsidRPr="0050431F">
        <w:t>QAM</w:t>
      </w:r>
      <w:r w:rsidRPr="0050431F">
        <w:tab/>
        <w:t>Quadrature Amplitude Modulation</w:t>
      </w:r>
    </w:p>
    <w:p w14:paraId="690D67B9" w14:textId="77777777" w:rsidR="00E50994" w:rsidRPr="0050431F" w:rsidRDefault="00E50994" w:rsidP="00E50994">
      <w:pPr>
        <w:pStyle w:val="EW"/>
      </w:pPr>
      <w:r w:rsidRPr="0050431F">
        <w:t>QPSK</w:t>
      </w:r>
      <w:r w:rsidRPr="0050431F">
        <w:tab/>
        <w:t>Quadrature Phase-Shift Keying</w:t>
      </w:r>
    </w:p>
    <w:p w14:paraId="42510EFB" w14:textId="77777777" w:rsidR="00E50994" w:rsidRPr="0050431F" w:rsidRDefault="00E50994" w:rsidP="00E50994">
      <w:pPr>
        <w:pStyle w:val="EW"/>
      </w:pPr>
      <w:r w:rsidRPr="0050431F">
        <w:t>RAT</w:t>
      </w:r>
      <w:r w:rsidRPr="0050431F">
        <w:tab/>
        <w:t>Radio Access Technology</w:t>
      </w:r>
    </w:p>
    <w:p w14:paraId="3AB886CE" w14:textId="77777777" w:rsidR="00E50994" w:rsidRPr="0050431F" w:rsidRDefault="00E50994" w:rsidP="00E50994">
      <w:pPr>
        <w:pStyle w:val="EW"/>
      </w:pPr>
      <w:r w:rsidRPr="0050431F">
        <w:t>RB</w:t>
      </w:r>
      <w:r w:rsidRPr="0050431F">
        <w:tab/>
        <w:t>Resource Block</w:t>
      </w:r>
    </w:p>
    <w:p w14:paraId="54185B96" w14:textId="77777777" w:rsidR="00E50994" w:rsidRPr="0050431F" w:rsidRDefault="00E50994" w:rsidP="00E50994">
      <w:pPr>
        <w:pStyle w:val="EW"/>
      </w:pPr>
      <w:r w:rsidRPr="0050431F">
        <w:t>RF</w:t>
      </w:r>
      <w:r w:rsidRPr="0050431F">
        <w:tab/>
        <w:t>Radio Frequency</w:t>
      </w:r>
    </w:p>
    <w:p w14:paraId="457E5FA9" w14:textId="77777777" w:rsidR="00E50994" w:rsidRPr="0050431F" w:rsidRDefault="00E50994" w:rsidP="00E50994">
      <w:pPr>
        <w:pStyle w:val="EW"/>
      </w:pPr>
      <w:r w:rsidRPr="0050431F">
        <w:t>RMS</w:t>
      </w:r>
      <w:r w:rsidRPr="0050431F">
        <w:tab/>
        <w:t>Root Mean Square (value)</w:t>
      </w:r>
    </w:p>
    <w:p w14:paraId="1C28ABE4" w14:textId="77777777" w:rsidR="00E50994" w:rsidRPr="0050431F" w:rsidRDefault="00E50994" w:rsidP="00E50994">
      <w:pPr>
        <w:pStyle w:val="EW"/>
      </w:pPr>
      <w:r w:rsidRPr="0050431F">
        <w:t>RS</w:t>
      </w:r>
      <w:r w:rsidRPr="0050431F">
        <w:tab/>
        <w:t>Reference Symbol</w:t>
      </w:r>
    </w:p>
    <w:p w14:paraId="5F5706F8" w14:textId="77777777" w:rsidR="00E50994" w:rsidRPr="0050431F" w:rsidRDefault="00E50994" w:rsidP="00E50994">
      <w:pPr>
        <w:pStyle w:val="EW"/>
      </w:pPr>
      <w:r w:rsidRPr="0050431F">
        <w:t>RX</w:t>
      </w:r>
      <w:r w:rsidRPr="0050431F">
        <w:tab/>
        <w:t>Receiver</w:t>
      </w:r>
    </w:p>
    <w:p w14:paraId="28B33A54" w14:textId="77777777" w:rsidR="0086398E" w:rsidRPr="0050431F" w:rsidRDefault="00E50994" w:rsidP="0086398E">
      <w:pPr>
        <w:pStyle w:val="EW"/>
      </w:pPr>
      <w:r w:rsidRPr="0050431F">
        <w:t>RRC</w:t>
      </w:r>
      <w:r w:rsidRPr="0050431F">
        <w:tab/>
        <w:t>Root Raised Cosine</w:t>
      </w:r>
    </w:p>
    <w:p w14:paraId="7ED16102" w14:textId="77777777" w:rsidR="00E50994" w:rsidRPr="0050431F" w:rsidRDefault="0086398E" w:rsidP="0086398E">
      <w:pPr>
        <w:pStyle w:val="EW"/>
      </w:pPr>
      <w:r w:rsidRPr="0050431F">
        <w:t>SBT</w:t>
      </w:r>
      <w:r w:rsidR="002B1E27">
        <w:tab/>
      </w:r>
      <w:r w:rsidRPr="0050431F">
        <w:t>Single Band Testing</w:t>
      </w:r>
    </w:p>
    <w:p w14:paraId="41838848" w14:textId="77777777" w:rsidR="00E50994" w:rsidRPr="0050431F" w:rsidRDefault="00E50994" w:rsidP="00E50994">
      <w:pPr>
        <w:pStyle w:val="EW"/>
      </w:pPr>
      <w:r w:rsidRPr="0050431F">
        <w:t>SNR</w:t>
      </w:r>
      <w:r w:rsidRPr="0050431F">
        <w:tab/>
        <w:t>Signal-to-Noise Ratio</w:t>
      </w:r>
    </w:p>
    <w:p w14:paraId="6E10040D" w14:textId="77777777" w:rsidR="00E50994" w:rsidRPr="0050431F" w:rsidRDefault="00E50994" w:rsidP="00E50994">
      <w:pPr>
        <w:pStyle w:val="EW"/>
      </w:pPr>
      <w:r w:rsidRPr="0050431F">
        <w:t>TDD</w:t>
      </w:r>
      <w:r w:rsidRPr="0050431F">
        <w:tab/>
        <w:t>Time Division Duplex</w:t>
      </w:r>
    </w:p>
    <w:p w14:paraId="77785504" w14:textId="77777777" w:rsidR="00E50994" w:rsidRPr="0050431F" w:rsidRDefault="00E50994" w:rsidP="00E50994">
      <w:pPr>
        <w:pStyle w:val="EW"/>
      </w:pPr>
      <w:r w:rsidRPr="0050431F">
        <w:t>TT</w:t>
      </w:r>
      <w:r w:rsidRPr="0050431F">
        <w:tab/>
        <w:t>Test Tolerance</w:t>
      </w:r>
    </w:p>
    <w:p w14:paraId="5E6262AD" w14:textId="77777777" w:rsidR="00E50994" w:rsidRPr="0050431F" w:rsidRDefault="00E50994" w:rsidP="00E50994">
      <w:pPr>
        <w:pStyle w:val="EW"/>
      </w:pPr>
      <w:r w:rsidRPr="0050431F">
        <w:t>TX</w:t>
      </w:r>
      <w:r w:rsidRPr="0050431F">
        <w:tab/>
        <w:t xml:space="preserve">Transmitter </w:t>
      </w:r>
    </w:p>
    <w:p w14:paraId="7F707A29" w14:textId="77777777" w:rsidR="00E50994" w:rsidRPr="0050431F" w:rsidRDefault="00E50994" w:rsidP="00E50994">
      <w:pPr>
        <w:pStyle w:val="EW"/>
      </w:pPr>
      <w:r w:rsidRPr="0050431F">
        <w:t>UARFCN</w:t>
      </w:r>
      <w:r w:rsidRPr="0050431F">
        <w:tab/>
        <w:t>UTRA Absolute Radio Frequency Channel Number</w:t>
      </w:r>
    </w:p>
    <w:p w14:paraId="190B65A4" w14:textId="77777777" w:rsidR="00E50994" w:rsidRPr="0050431F" w:rsidRDefault="00E50994" w:rsidP="00E50994">
      <w:pPr>
        <w:pStyle w:val="EW"/>
      </w:pPr>
      <w:r w:rsidRPr="0050431F">
        <w:t>UE</w:t>
      </w:r>
      <w:r w:rsidRPr="0050431F">
        <w:tab/>
        <w:t>User Equipment</w:t>
      </w:r>
    </w:p>
    <w:p w14:paraId="65470A09" w14:textId="77777777" w:rsidR="00E50994" w:rsidRPr="0050431F" w:rsidRDefault="00E50994" w:rsidP="00E50994">
      <w:pPr>
        <w:pStyle w:val="EW"/>
      </w:pPr>
      <w:r w:rsidRPr="0050431F">
        <w:t>UEM</w:t>
      </w:r>
      <w:r w:rsidRPr="0050431F">
        <w:tab/>
        <w:t>operating band Unwanted Emissions Mask</w:t>
      </w:r>
    </w:p>
    <w:p w14:paraId="7158E3B8" w14:textId="77777777" w:rsidR="00E42031" w:rsidRPr="0050431F" w:rsidRDefault="00E42031" w:rsidP="00E42031">
      <w:pPr>
        <w:pStyle w:val="EX"/>
      </w:pPr>
      <w:r w:rsidRPr="0050431F">
        <w:t>WA</w:t>
      </w:r>
      <w:r w:rsidRPr="0050431F">
        <w:tab/>
        <w:t>Wide Area</w:t>
      </w:r>
    </w:p>
    <w:p w14:paraId="7A24EB9F" w14:textId="77777777" w:rsidR="00080512" w:rsidRPr="0050431F" w:rsidRDefault="00080512" w:rsidP="00F311C8">
      <w:pPr>
        <w:pStyle w:val="Heading1"/>
      </w:pPr>
      <w:bookmarkStart w:id="52" w:name="_Toc13048376"/>
      <w:bookmarkStart w:id="53" w:name="_Toc29764592"/>
      <w:bookmarkStart w:id="54" w:name="_Toc29765010"/>
      <w:bookmarkStart w:id="55" w:name="_Toc52556508"/>
      <w:bookmarkStart w:id="56" w:name="_Toc67912210"/>
      <w:bookmarkStart w:id="57" w:name="_Toc89855145"/>
      <w:r w:rsidRPr="0050431F">
        <w:t>4</w:t>
      </w:r>
      <w:r w:rsidRPr="0050431F">
        <w:tab/>
      </w:r>
      <w:r w:rsidR="00BA3673" w:rsidRPr="0050431F">
        <w:t>General test conditions and declarations</w:t>
      </w:r>
      <w:bookmarkEnd w:id="52"/>
      <w:bookmarkEnd w:id="53"/>
      <w:bookmarkEnd w:id="54"/>
      <w:bookmarkEnd w:id="55"/>
      <w:bookmarkEnd w:id="56"/>
      <w:bookmarkEnd w:id="57"/>
    </w:p>
    <w:p w14:paraId="7570349C" w14:textId="77777777" w:rsidR="00080512" w:rsidRPr="0050431F" w:rsidRDefault="00080512" w:rsidP="00F311C8">
      <w:pPr>
        <w:pStyle w:val="Heading2"/>
      </w:pPr>
      <w:bookmarkStart w:id="58" w:name="_Toc13048377"/>
      <w:bookmarkStart w:id="59" w:name="_Toc29764593"/>
      <w:bookmarkStart w:id="60" w:name="_Toc29765011"/>
      <w:bookmarkStart w:id="61" w:name="_Toc52556509"/>
      <w:bookmarkStart w:id="62" w:name="_Toc67912211"/>
      <w:bookmarkStart w:id="63" w:name="_Toc89855146"/>
      <w:r w:rsidRPr="0050431F">
        <w:t>4.1</w:t>
      </w:r>
      <w:r w:rsidRPr="0050431F">
        <w:tab/>
      </w:r>
      <w:r w:rsidR="003B499A" w:rsidRPr="0050431F">
        <w:t xml:space="preserve">Measurement uncertainties and </w:t>
      </w:r>
      <w:r w:rsidR="004F6AD7" w:rsidRPr="0050431F">
        <w:t>t</w:t>
      </w:r>
      <w:r w:rsidR="003B499A" w:rsidRPr="0050431F">
        <w:t xml:space="preserve">est </w:t>
      </w:r>
      <w:r w:rsidR="004F6AD7" w:rsidRPr="0050431F">
        <w:t>r</w:t>
      </w:r>
      <w:r w:rsidR="003B499A" w:rsidRPr="0050431F">
        <w:t>equirements</w:t>
      </w:r>
      <w:bookmarkEnd w:id="58"/>
      <w:bookmarkEnd w:id="59"/>
      <w:bookmarkEnd w:id="60"/>
      <w:bookmarkEnd w:id="61"/>
      <w:bookmarkEnd w:id="62"/>
      <w:bookmarkEnd w:id="63"/>
    </w:p>
    <w:p w14:paraId="6C9F3CA1" w14:textId="77777777" w:rsidR="00F9256D" w:rsidRPr="0050431F" w:rsidRDefault="00F9256D" w:rsidP="00F311C8">
      <w:pPr>
        <w:pStyle w:val="Heading3"/>
      </w:pPr>
      <w:bookmarkStart w:id="64" w:name="_Toc13048378"/>
      <w:bookmarkStart w:id="65" w:name="_Toc29764594"/>
      <w:bookmarkStart w:id="66" w:name="_Toc29765012"/>
      <w:bookmarkStart w:id="67" w:name="_Toc52556510"/>
      <w:bookmarkStart w:id="68" w:name="_Toc67912212"/>
      <w:bookmarkStart w:id="69" w:name="_Toc89855147"/>
      <w:r w:rsidRPr="0050431F">
        <w:t>4.1.1</w:t>
      </w:r>
      <w:r w:rsidRPr="0050431F">
        <w:tab/>
        <w:t>General</w:t>
      </w:r>
      <w:bookmarkEnd w:id="64"/>
      <w:bookmarkEnd w:id="65"/>
      <w:bookmarkEnd w:id="66"/>
      <w:bookmarkEnd w:id="67"/>
      <w:bookmarkEnd w:id="68"/>
      <w:bookmarkEnd w:id="69"/>
    </w:p>
    <w:p w14:paraId="33E5E559" w14:textId="77777777" w:rsidR="00F9256D" w:rsidRPr="0050431F" w:rsidRDefault="00F9256D" w:rsidP="00F104DF">
      <w:r w:rsidRPr="0050431F">
        <w:t>The requirements of this clause apply to all applicable tests in this specification.</w:t>
      </w:r>
    </w:p>
    <w:p w14:paraId="159C60B9" w14:textId="77777777" w:rsidR="00EA0844" w:rsidRPr="0050431F" w:rsidRDefault="00F9256D" w:rsidP="00F9256D">
      <w:pPr>
        <w:keepNext/>
        <w:rPr>
          <w:rFonts w:cs="v5.0.0"/>
          <w:snapToGrid w:val="0"/>
        </w:rPr>
      </w:pPr>
      <w:r w:rsidRPr="0050431F">
        <w:rPr>
          <w:rFonts w:cs="v5.0.0"/>
          <w:snapToGrid w:val="0"/>
        </w:rPr>
        <w:t xml:space="preserve">The </w:t>
      </w:r>
      <w:r w:rsidR="00DB7FF2" w:rsidRPr="0050431F">
        <w:rPr>
          <w:rFonts w:cs="v5.0.0"/>
          <w:snapToGrid w:val="0"/>
        </w:rPr>
        <w:t>minimum requirement</w:t>
      </w:r>
      <w:r w:rsidRPr="0050431F">
        <w:rPr>
          <w:rFonts w:cs="v5.0.0"/>
          <w:snapToGrid w:val="0"/>
        </w:rPr>
        <w:t xml:space="preserve">s are given in </w:t>
      </w:r>
      <w:r w:rsidR="00974EE1" w:rsidRPr="0050431F">
        <w:rPr>
          <w:rFonts w:cs="v5.0.0"/>
          <w:snapToGrid w:val="0"/>
        </w:rPr>
        <w:t xml:space="preserve">TS </w:t>
      </w:r>
      <w:r w:rsidRPr="0050431F">
        <w:rPr>
          <w:rFonts w:cs="v5.0.0"/>
          <w:snapToGrid w:val="0"/>
        </w:rPr>
        <w:t>37.104 [2]</w:t>
      </w:r>
      <w:r w:rsidR="00EA0844" w:rsidRPr="0050431F">
        <w:rPr>
          <w:rFonts w:cs="v5.0.0"/>
          <w:snapToGrid w:val="0"/>
        </w:rPr>
        <w:t xml:space="preserve"> and the references therein. T</w:t>
      </w:r>
      <w:r w:rsidRPr="0050431F">
        <w:rPr>
          <w:rFonts w:cs="v5.0.0"/>
          <w:snapToGrid w:val="0"/>
        </w:rPr>
        <w:t>est requirements are given in this specification</w:t>
      </w:r>
      <w:r w:rsidR="00EA0844" w:rsidRPr="0050431F">
        <w:rPr>
          <w:rFonts w:cs="v5.0.0"/>
          <w:snapToGrid w:val="0"/>
        </w:rPr>
        <w:t xml:space="preserve"> or are included by reference to TS 25.141 [10], TS 25.142</w:t>
      </w:r>
      <w:r w:rsidR="001C45BF" w:rsidRPr="0050431F">
        <w:rPr>
          <w:rFonts w:cs="v5.0.0"/>
          <w:snapToGrid w:val="0"/>
        </w:rPr>
        <w:t> </w:t>
      </w:r>
      <w:r w:rsidR="00EA0844" w:rsidRPr="0050431F">
        <w:rPr>
          <w:rFonts w:cs="v5.0.0"/>
          <w:snapToGrid w:val="0"/>
        </w:rPr>
        <w:t>[12], TS 36.141</w:t>
      </w:r>
      <w:r w:rsidR="001C45BF" w:rsidRPr="0050431F">
        <w:rPr>
          <w:rFonts w:cs="v5.0.0"/>
          <w:snapToGrid w:val="0"/>
        </w:rPr>
        <w:t> </w:t>
      </w:r>
      <w:r w:rsidR="00EA0844" w:rsidRPr="0050431F">
        <w:rPr>
          <w:rFonts w:cs="v5.0.0"/>
          <w:snapToGrid w:val="0"/>
        </w:rPr>
        <w:t>[9] or TS 51.021</w:t>
      </w:r>
      <w:r w:rsidR="001C45BF" w:rsidRPr="0050431F">
        <w:rPr>
          <w:rFonts w:cs="v5.0.0"/>
          <w:snapToGrid w:val="0"/>
        </w:rPr>
        <w:t> </w:t>
      </w:r>
      <w:r w:rsidR="00EA0844" w:rsidRPr="0050431F">
        <w:rPr>
          <w:rFonts w:cs="v5.0.0"/>
          <w:snapToGrid w:val="0"/>
        </w:rPr>
        <w:t>[11]</w:t>
      </w:r>
      <w:r w:rsidRPr="0050431F">
        <w:rPr>
          <w:rFonts w:cs="v5.0.0"/>
          <w:snapToGrid w:val="0"/>
        </w:rPr>
        <w:t xml:space="preserve">. Test Tolerances </w:t>
      </w:r>
      <w:r w:rsidR="00EA0844" w:rsidRPr="0050431F">
        <w:rPr>
          <w:rFonts w:cs="v5.0.0"/>
          <w:snapToGrid w:val="0"/>
        </w:rPr>
        <w:t>for the test requirements explicitly stated in the present specification are defined in Annex C of this specification</w:t>
      </w:r>
      <w:r w:rsidRPr="0050431F">
        <w:rPr>
          <w:rFonts w:cs="v5.0.0"/>
          <w:snapToGrid w:val="0"/>
        </w:rPr>
        <w:t xml:space="preserve">. </w:t>
      </w:r>
      <w:r w:rsidR="00EA0844" w:rsidRPr="0050431F">
        <w:rPr>
          <w:rFonts w:cs="v5.0.0"/>
          <w:snapToGrid w:val="0"/>
        </w:rPr>
        <w:t>Test Tolerances for test requirements included by reference are defined in the respective referred test specification.</w:t>
      </w:r>
    </w:p>
    <w:p w14:paraId="2B37676F" w14:textId="77777777" w:rsidR="00F9256D" w:rsidRPr="0050431F" w:rsidRDefault="00F9256D" w:rsidP="00F9256D">
      <w:pPr>
        <w:keepNext/>
        <w:rPr>
          <w:rFonts w:cs="v5.0.0"/>
          <w:snapToGrid w:val="0"/>
        </w:rPr>
      </w:pPr>
      <w:r w:rsidRPr="0050431F">
        <w:rPr>
          <w:rFonts w:cs="v5.0.0"/>
          <w:snapToGrid w:val="0"/>
        </w:rPr>
        <w:t xml:space="preserve">Test Tolerances are individually calculated for each test. The Test Tolerances are used to relax the </w:t>
      </w:r>
      <w:r w:rsidR="00DB7FF2" w:rsidRPr="0050431F">
        <w:rPr>
          <w:rFonts w:cs="v5.0.0"/>
          <w:snapToGrid w:val="0"/>
        </w:rPr>
        <w:t>minimum requirement</w:t>
      </w:r>
      <w:r w:rsidRPr="0050431F">
        <w:rPr>
          <w:rFonts w:cs="v5.0.0"/>
          <w:snapToGrid w:val="0"/>
        </w:rPr>
        <w:t xml:space="preserve">s to create </w:t>
      </w:r>
      <w:r w:rsidR="00DB7FF2" w:rsidRPr="0050431F">
        <w:rPr>
          <w:rFonts w:cs="v5.0.0"/>
          <w:snapToGrid w:val="0"/>
        </w:rPr>
        <w:t>test requirement</w:t>
      </w:r>
      <w:r w:rsidRPr="0050431F">
        <w:rPr>
          <w:rFonts w:cs="v5.0.0"/>
          <w:snapToGrid w:val="0"/>
        </w:rPr>
        <w:t>s.</w:t>
      </w:r>
    </w:p>
    <w:p w14:paraId="0787D915" w14:textId="77777777" w:rsidR="00F104DF" w:rsidRPr="0050431F" w:rsidRDefault="00F104DF" w:rsidP="00F104DF">
      <w:r w:rsidRPr="0050431F">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19FA03F" w14:textId="77777777" w:rsidR="00F9256D" w:rsidRPr="0050431F" w:rsidRDefault="00F9256D" w:rsidP="00F311C8">
      <w:pPr>
        <w:pStyle w:val="Heading3"/>
      </w:pPr>
      <w:bookmarkStart w:id="70" w:name="_Toc13048379"/>
      <w:bookmarkStart w:id="71" w:name="_Toc29764595"/>
      <w:bookmarkStart w:id="72" w:name="_Toc29765013"/>
      <w:bookmarkStart w:id="73" w:name="_Toc52556511"/>
      <w:bookmarkStart w:id="74" w:name="_Toc67912213"/>
      <w:bookmarkStart w:id="75" w:name="_Toc89855148"/>
      <w:r w:rsidRPr="0050431F">
        <w:t>4.1.2</w:t>
      </w:r>
      <w:r w:rsidRPr="0050431F">
        <w:tab/>
        <w:t xml:space="preserve">Acceptable uncertainty of </w:t>
      </w:r>
      <w:r w:rsidR="00627B32" w:rsidRPr="0050431F">
        <w:t>T</w:t>
      </w:r>
      <w:r w:rsidRPr="0050431F">
        <w:t xml:space="preserve">est </w:t>
      </w:r>
      <w:r w:rsidR="00627B32" w:rsidRPr="0050431F">
        <w:t>S</w:t>
      </w:r>
      <w:r w:rsidRPr="0050431F">
        <w:t>ystem</w:t>
      </w:r>
      <w:bookmarkEnd w:id="70"/>
      <w:bookmarkEnd w:id="71"/>
      <w:bookmarkEnd w:id="72"/>
      <w:bookmarkEnd w:id="73"/>
      <w:bookmarkEnd w:id="74"/>
      <w:bookmarkEnd w:id="75"/>
    </w:p>
    <w:p w14:paraId="63D34B67" w14:textId="77777777" w:rsidR="00EA0844" w:rsidRPr="0050431F" w:rsidRDefault="00F9256D" w:rsidP="00EA0844">
      <w:pPr>
        <w:rPr>
          <w:rFonts w:cs="v4.2.0"/>
        </w:rPr>
      </w:pPr>
      <w:r w:rsidRPr="0050431F">
        <w:rPr>
          <w:rFonts w:cs="v4.2.0"/>
        </w:rPr>
        <w:t>The maximum acceptable uncertainty of the Test System is specified below for each test</w:t>
      </w:r>
      <w:r w:rsidR="00EA0844" w:rsidRPr="0050431F">
        <w:rPr>
          <w:rFonts w:cs="v4.2.0"/>
        </w:rPr>
        <w:t xml:space="preserve"> defined </w:t>
      </w:r>
      <w:r w:rsidR="00EA0844" w:rsidRPr="0050431F">
        <w:rPr>
          <w:rFonts w:cs="v5.0.0"/>
          <w:snapToGrid w:val="0"/>
        </w:rPr>
        <w:t>explicitly in the present specification</w:t>
      </w:r>
      <w:r w:rsidRPr="0050431F">
        <w:rPr>
          <w:rFonts w:cs="v4.2.0"/>
        </w:rPr>
        <w:t xml:space="preserve">, where appropriate. </w:t>
      </w:r>
      <w:r w:rsidR="00EA0844" w:rsidRPr="0050431F">
        <w:rPr>
          <w:rFonts w:cs="v4.2.0"/>
        </w:rPr>
        <w:t>The maximum acceptable uncertainty of the Test System</w:t>
      </w:r>
      <w:r w:rsidR="00EA0844" w:rsidRPr="0050431F">
        <w:rPr>
          <w:rFonts w:cs="v5.0.0"/>
          <w:snapToGrid w:val="0"/>
        </w:rPr>
        <w:t xml:space="preserve"> for test requirements included by reference is defined in the respective referred test specification.</w:t>
      </w:r>
    </w:p>
    <w:p w14:paraId="3C00A94D" w14:textId="77777777" w:rsidR="00F9256D" w:rsidRPr="0050431F" w:rsidRDefault="00F9256D" w:rsidP="00F9256D">
      <w:pPr>
        <w:rPr>
          <w:rFonts w:cs="v4.2.0"/>
        </w:rPr>
      </w:pPr>
      <w:r w:rsidRPr="0050431F">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06BD015" w14:textId="77777777" w:rsidR="00F9256D" w:rsidRPr="0050431F" w:rsidRDefault="00F9256D" w:rsidP="00F9256D">
      <w:pPr>
        <w:rPr>
          <w:rFonts w:cs="v4.2.0"/>
        </w:rPr>
      </w:pPr>
      <w:r w:rsidRPr="0050431F">
        <w:rPr>
          <w:rFonts w:cs="v4.2.0"/>
        </w:rPr>
        <w:t>A confidence level of 95% is the measurement uncertainty tolerance interval for a specific measurement that contains 95% of the performance of a population of test equipment.</w:t>
      </w:r>
    </w:p>
    <w:p w14:paraId="431A78B1" w14:textId="77777777" w:rsidR="00F02F57" w:rsidRPr="0050431F" w:rsidRDefault="00F9256D" w:rsidP="00F02F57">
      <w:pPr>
        <w:rPr>
          <w:rFonts w:cs="v4.2.0"/>
        </w:rPr>
      </w:pPr>
      <w:r w:rsidRPr="0050431F">
        <w:rPr>
          <w:rFonts w:cs="v4.2.0"/>
        </w:rPr>
        <w:t>For RF tests, it should be noted that the uncertainties in subclause 4.1.2 apply to the Test System operating into a nominal 50 ohm load and do not include system effects due to mismatch between the DUT and the Test System.</w:t>
      </w:r>
    </w:p>
    <w:p w14:paraId="6994E794" w14:textId="77777777" w:rsidR="00F9256D" w:rsidRPr="0050431F" w:rsidRDefault="00F02F57" w:rsidP="00F02F57">
      <w:pPr>
        <w:spacing w:after="0"/>
        <w:rPr>
          <w:rFonts w:cs="Arial"/>
        </w:rPr>
      </w:pPr>
      <w:r w:rsidRPr="0050431F">
        <w:rPr>
          <w:rFonts w:cs="Arial"/>
        </w:rPr>
        <w:t>Unless otherwise stated, the uncertainties in subclause 4.1.2 apply to the Test System for testing E-UTRA, UTRA</w:t>
      </w:r>
      <w:r w:rsidRPr="0050431F">
        <w:rPr>
          <w:rFonts w:cs="Arial"/>
          <w:lang w:eastAsia="zh-CN"/>
        </w:rPr>
        <w:t xml:space="preserve">, </w:t>
      </w:r>
      <w:r w:rsidRPr="0050431F">
        <w:rPr>
          <w:rFonts w:cs="Arial"/>
        </w:rPr>
        <w:t>GSM/EDGE</w:t>
      </w:r>
      <w:r w:rsidRPr="0050431F">
        <w:rPr>
          <w:rFonts w:cs="Arial"/>
          <w:lang w:eastAsia="zh-CN"/>
        </w:rPr>
        <w:t xml:space="preserve"> and NB-IoT MSR BS</w:t>
      </w:r>
      <w:r w:rsidRPr="0050431F">
        <w:rPr>
          <w:rFonts w:cs="Arial"/>
        </w:rPr>
        <w:t>.</w:t>
      </w:r>
    </w:p>
    <w:p w14:paraId="108516CC" w14:textId="77777777" w:rsidR="00F9256D" w:rsidRPr="0050431F" w:rsidRDefault="00F9256D" w:rsidP="00F311C8">
      <w:pPr>
        <w:pStyle w:val="Heading4"/>
      </w:pPr>
      <w:bookmarkStart w:id="76" w:name="_Toc13048380"/>
      <w:bookmarkStart w:id="77" w:name="_Toc29764596"/>
      <w:bookmarkStart w:id="78" w:name="_Toc29765014"/>
      <w:bookmarkStart w:id="79" w:name="_Toc52556512"/>
      <w:bookmarkStart w:id="80" w:name="_Toc67912214"/>
      <w:bookmarkStart w:id="81" w:name="_Toc89855149"/>
      <w:r w:rsidRPr="0050431F">
        <w:rPr>
          <w:lang w:eastAsia="sv-SE"/>
        </w:rPr>
        <w:t>4.1.</w:t>
      </w:r>
      <w:r w:rsidRPr="0050431F">
        <w:t>2.1</w:t>
      </w:r>
      <w:r w:rsidRPr="0050431F">
        <w:rPr>
          <w:lang w:eastAsia="sv-SE"/>
        </w:rPr>
        <w:tab/>
        <w:t>Measurement of t</w:t>
      </w:r>
      <w:r w:rsidRPr="0050431F">
        <w:t>ransmitter</w:t>
      </w:r>
      <w:bookmarkEnd w:id="76"/>
      <w:bookmarkEnd w:id="77"/>
      <w:bookmarkEnd w:id="78"/>
      <w:bookmarkEnd w:id="79"/>
      <w:bookmarkEnd w:id="80"/>
      <w:bookmarkEnd w:id="81"/>
    </w:p>
    <w:p w14:paraId="5CC85784" w14:textId="77777777" w:rsidR="00F9256D" w:rsidRPr="0050431F" w:rsidRDefault="00F9256D" w:rsidP="00EB0F3C">
      <w:pPr>
        <w:pStyle w:val="TH"/>
      </w:pPr>
      <w:r w:rsidRPr="0050431F">
        <w:t xml:space="preserve">Table 4.1.2-1: Maximum Test System </w:t>
      </w:r>
      <w:r w:rsidR="00627B32" w:rsidRPr="0050431F">
        <w:t>u</w:t>
      </w:r>
      <w:r w:rsidRPr="0050431F">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9256D" w:rsidRPr="0050431F" w14:paraId="23E49E77" w14:textId="77777777">
        <w:trPr>
          <w:cantSplit/>
          <w:jc w:val="center"/>
        </w:trPr>
        <w:tc>
          <w:tcPr>
            <w:tcW w:w="2436" w:type="dxa"/>
          </w:tcPr>
          <w:p w14:paraId="0CD240C4" w14:textId="77777777" w:rsidR="00F9256D" w:rsidRPr="0050431F" w:rsidRDefault="00F9256D" w:rsidP="00E634D2">
            <w:pPr>
              <w:pStyle w:val="TAH"/>
              <w:rPr>
                <w:rFonts w:cs="Arial"/>
                <w:lang w:eastAsia="en-US"/>
              </w:rPr>
            </w:pPr>
            <w:r w:rsidRPr="0050431F">
              <w:rPr>
                <w:rFonts w:cs="Arial"/>
                <w:lang w:eastAsia="en-US"/>
              </w:rPr>
              <w:t>Subclause</w:t>
            </w:r>
          </w:p>
        </w:tc>
        <w:tc>
          <w:tcPr>
            <w:tcW w:w="4536" w:type="dxa"/>
          </w:tcPr>
          <w:p w14:paraId="790B628F" w14:textId="77777777" w:rsidR="00F9256D" w:rsidRPr="0050431F" w:rsidRDefault="00F9256D" w:rsidP="00E634D2">
            <w:pPr>
              <w:pStyle w:val="TAH"/>
              <w:rPr>
                <w:rFonts w:cs="Arial"/>
                <w:lang w:eastAsia="en-US"/>
              </w:rPr>
            </w:pPr>
            <w:r w:rsidRPr="0050431F">
              <w:rPr>
                <w:rFonts w:cs="Arial"/>
                <w:lang w:eastAsia="en-US"/>
              </w:rPr>
              <w:t>Maximum Test System Uncertainty</w:t>
            </w:r>
          </w:p>
        </w:tc>
        <w:tc>
          <w:tcPr>
            <w:tcW w:w="2721" w:type="dxa"/>
          </w:tcPr>
          <w:p w14:paraId="44D11377" w14:textId="77777777" w:rsidR="00F9256D" w:rsidRPr="0050431F" w:rsidRDefault="00F9256D" w:rsidP="00E634D2">
            <w:pPr>
              <w:pStyle w:val="TAH"/>
              <w:rPr>
                <w:rFonts w:cs="Arial"/>
                <w:lang w:eastAsia="en-US"/>
              </w:rPr>
            </w:pPr>
            <w:r w:rsidRPr="0050431F">
              <w:rPr>
                <w:rFonts w:cs="Arial"/>
                <w:lang w:eastAsia="en-US"/>
              </w:rPr>
              <w:t>Derivation of Test System Uncertainty</w:t>
            </w:r>
          </w:p>
        </w:tc>
      </w:tr>
      <w:tr w:rsidR="0075643D" w:rsidRPr="0050431F" w14:paraId="0F82614E" w14:textId="77777777">
        <w:trPr>
          <w:cantSplit/>
          <w:jc w:val="center"/>
        </w:trPr>
        <w:tc>
          <w:tcPr>
            <w:tcW w:w="2436" w:type="dxa"/>
          </w:tcPr>
          <w:p w14:paraId="149FF3BB" w14:textId="77777777" w:rsidR="0075643D" w:rsidRPr="0050431F" w:rsidRDefault="00A63983" w:rsidP="0075643D">
            <w:pPr>
              <w:pStyle w:val="TAL"/>
              <w:rPr>
                <w:rFonts w:cs="Arial"/>
                <w:lang w:eastAsia="en-US"/>
              </w:rPr>
            </w:pPr>
            <w:r w:rsidRPr="0050431F">
              <w:rPr>
                <w:rFonts w:cs="Arial"/>
                <w:lang w:eastAsia="en-US"/>
              </w:rPr>
              <w:t>6.2.1</w:t>
            </w:r>
            <w:r w:rsidRPr="0050431F">
              <w:rPr>
                <w:rFonts w:cs="Arial"/>
                <w:lang w:eastAsia="en-US"/>
              </w:rPr>
              <w:tab/>
              <w:t>Base S</w:t>
            </w:r>
            <w:r w:rsidR="0075643D" w:rsidRPr="0050431F">
              <w:rPr>
                <w:rFonts w:cs="Arial"/>
                <w:lang w:eastAsia="en-US"/>
              </w:rPr>
              <w:t>tation maximum output power</w:t>
            </w:r>
          </w:p>
        </w:tc>
        <w:tc>
          <w:tcPr>
            <w:tcW w:w="4536" w:type="dxa"/>
          </w:tcPr>
          <w:p w14:paraId="5755FEC3" w14:textId="77777777" w:rsidR="00782C9D" w:rsidRPr="0050431F" w:rsidRDefault="0075643D" w:rsidP="00782C9D">
            <w:pPr>
              <w:pStyle w:val="TAL"/>
              <w:rPr>
                <w:rFonts w:cs="v4.2.0"/>
                <w:lang w:eastAsia="en-US"/>
              </w:rPr>
            </w:pPr>
            <w:r w:rsidRPr="0050431F">
              <w:rPr>
                <w:rFonts w:cs="Arial"/>
                <w:lang w:eastAsia="en-US"/>
              </w:rPr>
              <w:t>±0.7 dB for UTRA and E-UTRA</w:t>
            </w:r>
            <w:r w:rsidR="00782C9D" w:rsidRPr="0050431F">
              <w:rPr>
                <w:rFonts w:cs="v4.2.0"/>
                <w:lang w:eastAsia="en-US"/>
              </w:rPr>
              <w:t xml:space="preserve">, f </w:t>
            </w:r>
            <w:r w:rsidR="00782C9D" w:rsidRPr="0050431F">
              <w:rPr>
                <w:rFonts w:cs="Arial"/>
                <w:lang w:eastAsia="en-US"/>
              </w:rPr>
              <w:t>≤</w:t>
            </w:r>
            <w:r w:rsidR="00782C9D" w:rsidRPr="0050431F">
              <w:rPr>
                <w:rFonts w:cs="v4.2.0"/>
                <w:lang w:eastAsia="en-US"/>
              </w:rPr>
              <w:t xml:space="preserve"> 3.0 GHz</w:t>
            </w:r>
          </w:p>
          <w:p w14:paraId="191B50AA" w14:textId="77777777" w:rsidR="0075643D"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1.0 dB, 3.0 GHz &lt; f </w:t>
            </w:r>
            <w:r w:rsidRPr="0050431F">
              <w:rPr>
                <w:rFonts w:cs="Arial"/>
                <w:lang w:eastAsia="en-US"/>
              </w:rPr>
              <w:t>≤</w:t>
            </w:r>
            <w:r w:rsidRPr="0050431F">
              <w:rPr>
                <w:rFonts w:cs="v4.2.0"/>
                <w:lang w:eastAsia="en-US"/>
              </w:rPr>
              <w:t xml:space="preserve"> 4.2 GHz </w:t>
            </w:r>
            <w:r w:rsidRPr="0050431F">
              <w:rPr>
                <w:rFonts w:cs="Arial"/>
                <w:lang w:eastAsia="en-US"/>
              </w:rPr>
              <w:t>for UTRA and E-UTRA</w:t>
            </w:r>
          </w:p>
          <w:p w14:paraId="47F24AB8" w14:textId="77777777" w:rsidR="0075643D" w:rsidRPr="0050431F" w:rsidDel="006575B2" w:rsidRDefault="0075643D" w:rsidP="00E634D2">
            <w:pPr>
              <w:pStyle w:val="TAL"/>
              <w:rPr>
                <w:rFonts w:cs="Arial"/>
                <w:lang w:eastAsia="en-US"/>
              </w:rPr>
            </w:pPr>
            <w:r w:rsidRPr="0050431F">
              <w:rPr>
                <w:rFonts w:cs="Arial"/>
                <w:lang w:eastAsia="en-US"/>
              </w:rPr>
              <w:t>±1.0 dB for GSM/EDGE</w:t>
            </w:r>
            <w:r w:rsidR="00F02F57" w:rsidRPr="0050431F">
              <w:rPr>
                <w:rFonts w:cs="Arial"/>
                <w:lang w:eastAsia="en-US"/>
              </w:rPr>
              <w:t xml:space="preserve"> </w:t>
            </w:r>
            <w:r w:rsidR="00F02F57" w:rsidRPr="0050431F">
              <w:rPr>
                <w:rFonts w:cs="Arial"/>
                <w:szCs w:val="18"/>
                <w:lang w:eastAsia="ja-JP"/>
              </w:rPr>
              <w:t>or standalone NB-IoT</w:t>
            </w:r>
          </w:p>
        </w:tc>
        <w:tc>
          <w:tcPr>
            <w:tcW w:w="2721" w:type="dxa"/>
          </w:tcPr>
          <w:p w14:paraId="35296131" w14:textId="77777777" w:rsidR="0075643D" w:rsidRPr="0050431F" w:rsidDel="006575B2" w:rsidRDefault="0075643D" w:rsidP="00E634D2">
            <w:pPr>
              <w:pStyle w:val="TAL"/>
              <w:rPr>
                <w:rFonts w:cs="Arial"/>
                <w:lang w:eastAsia="en-US"/>
              </w:rPr>
            </w:pPr>
          </w:p>
        </w:tc>
      </w:tr>
      <w:tr w:rsidR="008F0F80" w:rsidRPr="0050431F" w:rsidDel="002B4972" w14:paraId="02BA4D7E" w14:textId="77777777">
        <w:trPr>
          <w:cantSplit/>
          <w:jc w:val="center"/>
        </w:trPr>
        <w:tc>
          <w:tcPr>
            <w:tcW w:w="2436" w:type="dxa"/>
          </w:tcPr>
          <w:p w14:paraId="17DBB246" w14:textId="77777777" w:rsidR="008F0F80" w:rsidRPr="0050431F" w:rsidRDefault="008F0F80" w:rsidP="009002E0">
            <w:pPr>
              <w:pStyle w:val="TAL"/>
              <w:tabs>
                <w:tab w:val="left" w:pos="523"/>
              </w:tabs>
              <w:rPr>
                <w:rFonts w:cs="Arial"/>
                <w:lang w:eastAsia="en-US"/>
              </w:rPr>
            </w:pPr>
            <w:r w:rsidRPr="0050431F">
              <w:rPr>
                <w:rFonts w:cs="Arial"/>
                <w:lang w:eastAsia="en-US"/>
              </w:rPr>
              <w:t>6.4 Transmit ON/OFF power</w:t>
            </w:r>
          </w:p>
        </w:tc>
        <w:tc>
          <w:tcPr>
            <w:tcW w:w="4536" w:type="dxa"/>
          </w:tcPr>
          <w:p w14:paraId="6252DF1A" w14:textId="77777777" w:rsidR="00782C9D" w:rsidRPr="0050431F" w:rsidRDefault="000B4117" w:rsidP="00782C9D">
            <w:pPr>
              <w:pStyle w:val="TAL"/>
              <w:rPr>
                <w:rFonts w:cs="v4.2.0"/>
                <w:lang w:eastAsia="en-US"/>
              </w:rPr>
            </w:pPr>
            <w:r w:rsidRPr="0050431F">
              <w:rPr>
                <w:rFonts w:cs="v4.2.0"/>
                <w:kern w:val="2"/>
                <w:lang w:eastAsia="en-US"/>
              </w:rPr>
              <w:t>±</w:t>
            </w:r>
            <w:r w:rsidR="008F0F80" w:rsidRPr="0050431F">
              <w:rPr>
                <w:rFonts w:cs="Arial"/>
                <w:lang w:eastAsia="en-US"/>
              </w:rPr>
              <w:t>2.0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2045C0B7" w14:textId="77777777" w:rsidR="008F0F80"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tc>
        <w:tc>
          <w:tcPr>
            <w:tcW w:w="2721" w:type="dxa"/>
          </w:tcPr>
          <w:p w14:paraId="2EFEDEE9" w14:textId="77777777" w:rsidR="008F0F80" w:rsidRPr="0050431F" w:rsidDel="002B4972" w:rsidRDefault="008F0F80" w:rsidP="009002E0">
            <w:pPr>
              <w:pStyle w:val="TAL"/>
              <w:rPr>
                <w:rFonts w:cs="Arial"/>
                <w:lang w:eastAsia="en-US"/>
              </w:rPr>
            </w:pPr>
          </w:p>
        </w:tc>
      </w:tr>
      <w:tr w:rsidR="00B42243" w:rsidRPr="0050431F" w:rsidDel="002B4972" w14:paraId="72457171" w14:textId="77777777">
        <w:trPr>
          <w:cantSplit/>
          <w:jc w:val="center"/>
        </w:trPr>
        <w:tc>
          <w:tcPr>
            <w:tcW w:w="2436" w:type="dxa"/>
          </w:tcPr>
          <w:p w14:paraId="403B7AC5" w14:textId="77777777" w:rsidR="00B42243" w:rsidRPr="0050431F" w:rsidRDefault="00B42243" w:rsidP="003819FB">
            <w:pPr>
              <w:pStyle w:val="TAL"/>
              <w:tabs>
                <w:tab w:val="left" w:pos="523"/>
              </w:tabs>
              <w:rPr>
                <w:rFonts w:cs="Arial"/>
                <w:lang w:eastAsia="en-US"/>
              </w:rPr>
            </w:pPr>
            <w:r w:rsidRPr="0050431F">
              <w:rPr>
                <w:rFonts w:cs="Arial"/>
                <w:lang w:eastAsia="en-US"/>
              </w:rPr>
              <w:t>6.6.1.5.1</w:t>
            </w:r>
            <w:r w:rsidRPr="0050431F">
              <w:rPr>
                <w:rFonts w:cs="Arial"/>
                <w:lang w:eastAsia="en-US"/>
              </w:rPr>
              <w:tab/>
              <w:t>Transmitter spurious emissions, Mandatory Requirements</w:t>
            </w:r>
          </w:p>
        </w:tc>
        <w:tc>
          <w:tcPr>
            <w:tcW w:w="4536" w:type="dxa"/>
          </w:tcPr>
          <w:p w14:paraId="44E1A08D" w14:textId="77777777" w:rsidR="00B42243" w:rsidRPr="0050431F" w:rsidRDefault="00B42243" w:rsidP="003819FB">
            <w:pPr>
              <w:pStyle w:val="TAL"/>
              <w:rPr>
                <w:rFonts w:cs="Arial"/>
                <w:lang w:eastAsia="en-US"/>
              </w:rPr>
            </w:pPr>
            <w:r w:rsidRPr="0050431F">
              <w:rPr>
                <w:rFonts w:cs="Arial"/>
                <w:lang w:eastAsia="en-US"/>
              </w:rPr>
              <w:t>9 kHz &lt; f ≤ 4 GHz: ±2.0 dB</w:t>
            </w:r>
          </w:p>
          <w:p w14:paraId="1ED9088F" w14:textId="77777777" w:rsidR="00B42243" w:rsidRPr="0050431F" w:rsidRDefault="00B42243" w:rsidP="003819FB">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2721" w:type="dxa"/>
          </w:tcPr>
          <w:p w14:paraId="072A066E" w14:textId="77777777" w:rsidR="00B42243" w:rsidRPr="0050431F" w:rsidDel="002B4972" w:rsidRDefault="00B42243" w:rsidP="003819FB">
            <w:pPr>
              <w:pStyle w:val="TAL"/>
              <w:rPr>
                <w:rFonts w:cs="Arial"/>
                <w:lang w:eastAsia="en-US"/>
              </w:rPr>
            </w:pPr>
          </w:p>
        </w:tc>
      </w:tr>
      <w:tr w:rsidR="00B42243" w:rsidRPr="0050431F" w:rsidDel="002B4972" w14:paraId="7E8C37CD" w14:textId="77777777">
        <w:trPr>
          <w:cantSplit/>
          <w:jc w:val="center"/>
        </w:trPr>
        <w:tc>
          <w:tcPr>
            <w:tcW w:w="2436" w:type="dxa"/>
          </w:tcPr>
          <w:p w14:paraId="6D1DE0D4" w14:textId="77777777" w:rsidR="00B42243" w:rsidRPr="0050431F" w:rsidRDefault="00B42243" w:rsidP="003819FB">
            <w:pPr>
              <w:pStyle w:val="TAL"/>
              <w:tabs>
                <w:tab w:val="left" w:pos="523"/>
              </w:tabs>
              <w:rPr>
                <w:rFonts w:cs="Arial"/>
                <w:lang w:eastAsia="en-US"/>
              </w:rPr>
            </w:pPr>
            <w:r w:rsidRPr="0050431F">
              <w:rPr>
                <w:rFonts w:cs="Arial"/>
                <w:lang w:eastAsia="en-US"/>
              </w:rPr>
              <w:t>6.6.1.5.2</w:t>
            </w:r>
            <w:r w:rsidRPr="0050431F">
              <w:rPr>
                <w:rFonts w:cs="Arial"/>
                <w:lang w:eastAsia="en-US"/>
              </w:rPr>
              <w:tab/>
              <w:t>Transmitter spurious emissions, Mandatory Requirements</w:t>
            </w:r>
          </w:p>
        </w:tc>
        <w:tc>
          <w:tcPr>
            <w:tcW w:w="4536" w:type="dxa"/>
          </w:tcPr>
          <w:p w14:paraId="2E470AB2" w14:textId="77777777" w:rsidR="00B42243" w:rsidRPr="0050431F" w:rsidRDefault="00B42243" w:rsidP="003819FB">
            <w:pPr>
              <w:pStyle w:val="TAL"/>
              <w:rPr>
                <w:rFonts w:cs="Arial"/>
                <w:lang w:eastAsia="en-US"/>
              </w:rPr>
            </w:pPr>
            <w:r w:rsidRPr="0050431F">
              <w:rPr>
                <w:rFonts w:cs="Arial"/>
                <w:lang w:eastAsia="en-US"/>
              </w:rPr>
              <w:t>9 kHz &lt; f ≤ 4 GHz: ±2.0 dB</w:t>
            </w:r>
          </w:p>
          <w:p w14:paraId="767214DE" w14:textId="77777777" w:rsidR="00B42243" w:rsidRPr="0050431F" w:rsidRDefault="00B42243" w:rsidP="003819FB">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2721" w:type="dxa"/>
          </w:tcPr>
          <w:p w14:paraId="1197906C" w14:textId="77777777" w:rsidR="00B42243" w:rsidRPr="0050431F" w:rsidDel="002B4972" w:rsidRDefault="00B42243" w:rsidP="003819FB">
            <w:pPr>
              <w:pStyle w:val="TAL"/>
              <w:rPr>
                <w:rFonts w:cs="Arial"/>
                <w:lang w:eastAsia="en-US"/>
              </w:rPr>
            </w:pPr>
          </w:p>
        </w:tc>
      </w:tr>
      <w:tr w:rsidR="00B42243" w:rsidRPr="0050431F" w:rsidDel="002B4972" w14:paraId="69DAF58A" w14:textId="77777777">
        <w:trPr>
          <w:cantSplit/>
          <w:jc w:val="center"/>
        </w:trPr>
        <w:tc>
          <w:tcPr>
            <w:tcW w:w="2436" w:type="dxa"/>
          </w:tcPr>
          <w:p w14:paraId="6445B8FE" w14:textId="77777777" w:rsidR="00B42243" w:rsidRPr="0050431F" w:rsidRDefault="00B42243" w:rsidP="003819FB">
            <w:pPr>
              <w:pStyle w:val="TAL"/>
              <w:tabs>
                <w:tab w:val="left" w:pos="523"/>
              </w:tabs>
              <w:rPr>
                <w:rFonts w:cs="Arial"/>
                <w:lang w:eastAsia="en-US"/>
              </w:rPr>
            </w:pPr>
            <w:r w:rsidRPr="0050431F">
              <w:rPr>
                <w:rFonts w:cs="Arial"/>
                <w:lang w:eastAsia="en-US"/>
              </w:rPr>
              <w:t>6.6.1.5.3</w:t>
            </w:r>
            <w:r w:rsidRPr="0050431F">
              <w:rPr>
                <w:rFonts w:cs="Arial"/>
                <w:lang w:eastAsia="en-US"/>
              </w:rPr>
              <w:tab/>
              <w:t>Transmitter spurious emissions, Additional BC2 Requirement</w:t>
            </w:r>
          </w:p>
        </w:tc>
        <w:tc>
          <w:tcPr>
            <w:tcW w:w="4536" w:type="dxa"/>
          </w:tcPr>
          <w:p w14:paraId="61D6DC7C" w14:textId="77777777" w:rsidR="00B42243" w:rsidRPr="0050431F" w:rsidRDefault="00B42243" w:rsidP="003819FB">
            <w:pPr>
              <w:pStyle w:val="TAL"/>
              <w:rPr>
                <w:rFonts w:cs="Arial"/>
                <w:lang w:eastAsia="en-US"/>
              </w:rPr>
            </w:pPr>
            <w:r w:rsidRPr="0050431F">
              <w:rPr>
                <w:rFonts w:cs="Arial"/>
                <w:lang w:eastAsia="en-US"/>
              </w:rPr>
              <w:t>9 kHz &lt; f ≤ 4 GHz: ±2.0 dB</w:t>
            </w:r>
          </w:p>
          <w:p w14:paraId="0AD576B0" w14:textId="77777777" w:rsidR="00B42243" w:rsidRPr="0050431F" w:rsidRDefault="00B42243" w:rsidP="003819FB">
            <w:pPr>
              <w:pStyle w:val="TAL"/>
              <w:rPr>
                <w:rFonts w:cs="Arial"/>
                <w:lang w:eastAsia="en-US"/>
              </w:rPr>
            </w:pPr>
            <w:r w:rsidRPr="0050431F">
              <w:rPr>
                <w:rFonts w:cs="Arial"/>
                <w:lang w:eastAsia="en-US"/>
              </w:rPr>
              <w:t>4 GHz &lt; f ≤ 12.75 GHz: ±4.0 dB</w:t>
            </w:r>
          </w:p>
        </w:tc>
        <w:tc>
          <w:tcPr>
            <w:tcW w:w="2721" w:type="dxa"/>
          </w:tcPr>
          <w:p w14:paraId="3A36F828" w14:textId="77777777" w:rsidR="00B42243" w:rsidRPr="0050431F" w:rsidDel="002B4972" w:rsidRDefault="00B42243" w:rsidP="003819FB">
            <w:pPr>
              <w:pStyle w:val="TAL"/>
              <w:rPr>
                <w:rFonts w:cs="Arial"/>
                <w:lang w:eastAsia="en-US"/>
              </w:rPr>
            </w:pPr>
          </w:p>
        </w:tc>
      </w:tr>
      <w:tr w:rsidR="00B42243" w:rsidRPr="0050431F" w:rsidDel="002B4972" w14:paraId="0F82D1B9" w14:textId="77777777">
        <w:trPr>
          <w:cantSplit/>
          <w:jc w:val="center"/>
        </w:trPr>
        <w:tc>
          <w:tcPr>
            <w:tcW w:w="2436" w:type="dxa"/>
          </w:tcPr>
          <w:p w14:paraId="100A9543" w14:textId="77777777" w:rsidR="00B42243" w:rsidRPr="0050431F" w:rsidRDefault="00B42243" w:rsidP="003819FB">
            <w:pPr>
              <w:pStyle w:val="TAL"/>
              <w:tabs>
                <w:tab w:val="left" w:pos="523"/>
              </w:tabs>
              <w:rPr>
                <w:rFonts w:cs="Arial"/>
                <w:lang w:eastAsia="en-US"/>
              </w:rPr>
            </w:pPr>
            <w:r w:rsidRPr="0050431F">
              <w:rPr>
                <w:rFonts w:cs="Arial"/>
                <w:lang w:eastAsia="en-US"/>
              </w:rPr>
              <w:t>6.6.1.5.4</w:t>
            </w:r>
            <w:r w:rsidRPr="0050431F">
              <w:rPr>
                <w:rFonts w:cs="Arial"/>
                <w:lang w:eastAsia="en-US"/>
              </w:rPr>
              <w:tab/>
              <w:t>Transmitter spurious emissions, Protection of BS receiver</w:t>
            </w:r>
          </w:p>
        </w:tc>
        <w:tc>
          <w:tcPr>
            <w:tcW w:w="4536" w:type="dxa"/>
          </w:tcPr>
          <w:p w14:paraId="010CF4EC" w14:textId="77777777" w:rsidR="00B42243" w:rsidRPr="0050431F" w:rsidRDefault="00B42243" w:rsidP="003819FB">
            <w:pPr>
              <w:pStyle w:val="TAL"/>
              <w:rPr>
                <w:rFonts w:cs="Arial"/>
                <w:lang w:eastAsia="en-US"/>
              </w:rPr>
            </w:pPr>
            <w:r w:rsidRPr="0050431F">
              <w:rPr>
                <w:rFonts w:cs="v4.2.0"/>
                <w:lang w:eastAsia="en-US"/>
              </w:rPr>
              <w:t>±3.0 dB</w:t>
            </w:r>
          </w:p>
        </w:tc>
        <w:tc>
          <w:tcPr>
            <w:tcW w:w="2721" w:type="dxa"/>
          </w:tcPr>
          <w:p w14:paraId="691CC372" w14:textId="77777777" w:rsidR="00B42243" w:rsidRPr="0050431F" w:rsidDel="002B4972" w:rsidRDefault="00B42243" w:rsidP="003819FB">
            <w:pPr>
              <w:pStyle w:val="TAL"/>
              <w:rPr>
                <w:rFonts w:cs="Arial"/>
                <w:lang w:eastAsia="en-US"/>
              </w:rPr>
            </w:pPr>
          </w:p>
        </w:tc>
      </w:tr>
      <w:tr w:rsidR="00B42243" w:rsidRPr="0050431F" w:rsidDel="002B4972" w14:paraId="701DB09A" w14:textId="77777777">
        <w:trPr>
          <w:cantSplit/>
          <w:jc w:val="center"/>
        </w:trPr>
        <w:tc>
          <w:tcPr>
            <w:tcW w:w="2436" w:type="dxa"/>
          </w:tcPr>
          <w:p w14:paraId="28B454F7" w14:textId="77777777" w:rsidR="00B42243" w:rsidRPr="0050431F" w:rsidRDefault="00B42243" w:rsidP="003819FB">
            <w:pPr>
              <w:pStyle w:val="TAL"/>
              <w:tabs>
                <w:tab w:val="left" w:pos="523"/>
              </w:tabs>
              <w:rPr>
                <w:rFonts w:cs="Arial"/>
                <w:lang w:eastAsia="en-US"/>
              </w:rPr>
            </w:pPr>
            <w:r w:rsidRPr="0050431F">
              <w:rPr>
                <w:rFonts w:cs="Arial"/>
                <w:lang w:eastAsia="en-US"/>
              </w:rPr>
              <w:t>6.6.1.5.5</w:t>
            </w:r>
            <w:r w:rsidRPr="0050431F">
              <w:rPr>
                <w:rFonts w:cs="Arial"/>
                <w:lang w:eastAsia="en-US"/>
              </w:rPr>
              <w:tab/>
              <w:t>Transmitter spurious emissions, Additional spurious emission requirements</w:t>
            </w:r>
          </w:p>
        </w:tc>
        <w:tc>
          <w:tcPr>
            <w:tcW w:w="4536" w:type="dxa"/>
          </w:tcPr>
          <w:p w14:paraId="292C4865" w14:textId="77777777" w:rsidR="00782C9D" w:rsidRPr="0050431F" w:rsidRDefault="00B42243" w:rsidP="00782C9D">
            <w:pPr>
              <w:pStyle w:val="TAL"/>
              <w:rPr>
                <w:rFonts w:cs="v4.2.0"/>
                <w:lang w:eastAsia="en-US"/>
              </w:rPr>
            </w:pPr>
            <w:r w:rsidRPr="0050431F">
              <w:rPr>
                <w:rFonts w:cs="Arial"/>
                <w:lang w:eastAsia="en-US"/>
              </w:rPr>
              <w:t>±2.0 dB for &gt; -60dBm</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22E21B2B" w14:textId="77777777" w:rsidR="00B42243"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p w14:paraId="5738F73E" w14:textId="77777777" w:rsidR="00782C9D" w:rsidRPr="0050431F" w:rsidRDefault="00B42243" w:rsidP="00782C9D">
            <w:pPr>
              <w:pStyle w:val="TAL"/>
              <w:rPr>
                <w:rFonts w:cs="v4.2.0"/>
                <w:lang w:eastAsia="en-US"/>
              </w:rPr>
            </w:pPr>
            <w:r w:rsidRPr="0050431F">
              <w:rPr>
                <w:rFonts w:cs="Arial"/>
                <w:lang w:eastAsia="en-US"/>
              </w:rPr>
              <w:t>±3.0 dB for ≤ -60dBm</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F71EF53" w14:textId="77777777" w:rsidR="00B42243"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3.5 dB, 3.0 GHz &lt; f </w:t>
            </w:r>
            <w:r w:rsidRPr="0050431F">
              <w:rPr>
                <w:rFonts w:cs="Arial"/>
                <w:lang w:eastAsia="en-US"/>
              </w:rPr>
              <w:t>≤</w:t>
            </w:r>
            <w:r w:rsidRPr="0050431F">
              <w:rPr>
                <w:rFonts w:cs="v4.2.0"/>
                <w:lang w:eastAsia="en-US"/>
              </w:rPr>
              <w:t xml:space="preserve"> 4.2 GHz</w:t>
            </w:r>
          </w:p>
        </w:tc>
        <w:tc>
          <w:tcPr>
            <w:tcW w:w="2721" w:type="dxa"/>
          </w:tcPr>
          <w:p w14:paraId="10F708EA" w14:textId="77777777" w:rsidR="00B42243" w:rsidRPr="0050431F" w:rsidDel="002B4972" w:rsidRDefault="00B42243" w:rsidP="003819FB">
            <w:pPr>
              <w:pStyle w:val="TAL"/>
              <w:rPr>
                <w:rFonts w:cs="Arial"/>
                <w:lang w:eastAsia="en-US"/>
              </w:rPr>
            </w:pPr>
          </w:p>
        </w:tc>
      </w:tr>
      <w:tr w:rsidR="00B42243" w:rsidRPr="0050431F" w:rsidDel="002B4972" w14:paraId="6148B31E" w14:textId="77777777">
        <w:trPr>
          <w:cantSplit/>
          <w:jc w:val="center"/>
        </w:trPr>
        <w:tc>
          <w:tcPr>
            <w:tcW w:w="2436" w:type="dxa"/>
          </w:tcPr>
          <w:p w14:paraId="3E0CFB9B" w14:textId="77777777" w:rsidR="00B42243" w:rsidRPr="0050431F" w:rsidRDefault="00B42243" w:rsidP="003819FB">
            <w:pPr>
              <w:pStyle w:val="TAL"/>
              <w:tabs>
                <w:tab w:val="left" w:pos="523"/>
              </w:tabs>
              <w:rPr>
                <w:rFonts w:cs="Arial"/>
                <w:lang w:eastAsia="en-US"/>
              </w:rPr>
            </w:pPr>
            <w:r w:rsidRPr="0050431F">
              <w:rPr>
                <w:rFonts w:cs="Arial"/>
                <w:lang w:eastAsia="en-US"/>
              </w:rPr>
              <w:t>6.6.1.5.6</w:t>
            </w:r>
            <w:r w:rsidRPr="0050431F">
              <w:rPr>
                <w:rFonts w:cs="Arial"/>
                <w:lang w:eastAsia="en-US"/>
              </w:rPr>
              <w:tab/>
              <w:t xml:space="preserve">Transmitter spurious emissions, </w:t>
            </w:r>
            <w:r w:rsidRPr="0050431F">
              <w:rPr>
                <w:rFonts w:cs="Arial"/>
                <w:lang w:eastAsia="en-US"/>
              </w:rPr>
              <w:br/>
              <w:t>Co-location</w:t>
            </w:r>
          </w:p>
        </w:tc>
        <w:tc>
          <w:tcPr>
            <w:tcW w:w="4536" w:type="dxa"/>
          </w:tcPr>
          <w:p w14:paraId="131D464C" w14:textId="77777777" w:rsidR="00B42243" w:rsidRPr="0050431F" w:rsidRDefault="00B42243" w:rsidP="003819FB">
            <w:pPr>
              <w:pStyle w:val="TAL"/>
              <w:rPr>
                <w:rFonts w:cs="Arial"/>
                <w:lang w:eastAsia="en-US"/>
              </w:rPr>
            </w:pPr>
            <w:r w:rsidRPr="0050431F">
              <w:rPr>
                <w:rFonts w:cs="v4.2.0"/>
                <w:lang w:eastAsia="en-US"/>
              </w:rPr>
              <w:t>±3.0 dB</w:t>
            </w:r>
          </w:p>
        </w:tc>
        <w:tc>
          <w:tcPr>
            <w:tcW w:w="2721" w:type="dxa"/>
          </w:tcPr>
          <w:p w14:paraId="651E950B" w14:textId="77777777" w:rsidR="00B42243" w:rsidRPr="0050431F" w:rsidDel="002B4972" w:rsidRDefault="00B42243" w:rsidP="003819FB">
            <w:pPr>
              <w:pStyle w:val="TAL"/>
              <w:rPr>
                <w:rFonts w:cs="Arial"/>
                <w:lang w:eastAsia="en-US"/>
              </w:rPr>
            </w:pPr>
          </w:p>
        </w:tc>
      </w:tr>
      <w:tr w:rsidR="0075643D" w:rsidRPr="0050431F" w14:paraId="6CA1C84A" w14:textId="77777777">
        <w:trPr>
          <w:cantSplit/>
          <w:jc w:val="center"/>
        </w:trPr>
        <w:tc>
          <w:tcPr>
            <w:tcW w:w="2436" w:type="dxa"/>
          </w:tcPr>
          <w:p w14:paraId="3D0C63DC" w14:textId="77777777" w:rsidR="0075643D" w:rsidRPr="0050431F" w:rsidRDefault="0075643D" w:rsidP="00E634D2">
            <w:pPr>
              <w:pStyle w:val="TAL"/>
              <w:tabs>
                <w:tab w:val="left" w:pos="523"/>
              </w:tabs>
              <w:rPr>
                <w:rFonts w:cs="v4.2.0"/>
                <w:lang w:eastAsia="en-US"/>
              </w:rPr>
            </w:pPr>
            <w:r w:rsidRPr="0050431F">
              <w:rPr>
                <w:rFonts w:cs="Arial"/>
                <w:lang w:eastAsia="en-US"/>
              </w:rPr>
              <w:t>6.6.2</w:t>
            </w:r>
            <w:r w:rsidRPr="0050431F">
              <w:rPr>
                <w:rFonts w:cs="Arial"/>
                <w:lang w:eastAsia="en-US"/>
              </w:rPr>
              <w:tab/>
              <w:t>Operating band unwanted emissions</w:t>
            </w:r>
            <w:r w:rsidRPr="0050431F">
              <w:rPr>
                <w:rFonts w:cs="Arial"/>
                <w:lang w:eastAsia="en-US"/>
              </w:rPr>
              <w:tab/>
            </w:r>
          </w:p>
        </w:tc>
        <w:tc>
          <w:tcPr>
            <w:tcW w:w="4536" w:type="dxa"/>
          </w:tcPr>
          <w:p w14:paraId="1F5FC039" w14:textId="77777777" w:rsidR="00782C9D" w:rsidRPr="0050431F" w:rsidRDefault="0075643D" w:rsidP="00782C9D">
            <w:pPr>
              <w:pStyle w:val="TAL"/>
              <w:rPr>
                <w:rFonts w:cs="v4.2.0"/>
                <w:lang w:eastAsia="en-US"/>
              </w:rPr>
            </w:pPr>
            <w:r w:rsidRPr="0050431F">
              <w:rPr>
                <w:rFonts w:cs="Arial"/>
                <w:lang w:eastAsia="en-US"/>
              </w:rPr>
              <w:t>±1.5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75E0141" w14:textId="77777777" w:rsidR="0075643D" w:rsidRPr="0050431F" w:rsidDel="006575B2" w:rsidRDefault="00782C9D" w:rsidP="00782C9D">
            <w:pPr>
              <w:pStyle w:val="TAL"/>
              <w:rPr>
                <w:rFonts w:cs="Arial"/>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2721" w:type="dxa"/>
          </w:tcPr>
          <w:p w14:paraId="2C62FD72" w14:textId="77777777" w:rsidR="0075643D" w:rsidRPr="0050431F" w:rsidDel="006575B2" w:rsidRDefault="0075643D" w:rsidP="00E634D2">
            <w:pPr>
              <w:pStyle w:val="TAL"/>
              <w:rPr>
                <w:rFonts w:cs="Arial"/>
                <w:lang w:eastAsia="en-US"/>
              </w:rPr>
            </w:pPr>
          </w:p>
        </w:tc>
      </w:tr>
      <w:tr w:rsidR="00F9256D" w:rsidRPr="0050431F" w14:paraId="0114C5EB" w14:textId="77777777">
        <w:trPr>
          <w:cantSplit/>
          <w:jc w:val="center"/>
        </w:trPr>
        <w:tc>
          <w:tcPr>
            <w:tcW w:w="2436" w:type="dxa"/>
          </w:tcPr>
          <w:p w14:paraId="158DC2D6" w14:textId="77777777" w:rsidR="00F9256D" w:rsidRPr="0050431F" w:rsidRDefault="00683446" w:rsidP="00E634D2">
            <w:pPr>
              <w:pStyle w:val="TAL"/>
              <w:tabs>
                <w:tab w:val="left" w:pos="523"/>
              </w:tabs>
              <w:rPr>
                <w:rFonts w:cs="Arial"/>
                <w:lang w:eastAsia="en-US"/>
              </w:rPr>
            </w:pPr>
            <w:r w:rsidRPr="0050431F">
              <w:rPr>
                <w:rFonts w:cs="Arial"/>
                <w:lang w:eastAsia="en-US"/>
              </w:rPr>
              <w:t>6.6.3</w:t>
            </w:r>
            <w:r w:rsidRPr="0050431F">
              <w:rPr>
                <w:rFonts w:cs="Arial"/>
                <w:lang w:eastAsia="en-US"/>
              </w:rPr>
              <w:tab/>
              <w:t>Occupied bandwidth</w:t>
            </w:r>
          </w:p>
        </w:tc>
        <w:tc>
          <w:tcPr>
            <w:tcW w:w="4536" w:type="dxa"/>
          </w:tcPr>
          <w:p w14:paraId="7A783A45" w14:textId="77777777" w:rsidR="00683446" w:rsidRPr="00552333" w:rsidRDefault="00683446" w:rsidP="00683446">
            <w:pPr>
              <w:pStyle w:val="TAL"/>
              <w:rPr>
                <w:rFonts w:cs="Arial"/>
                <w:lang w:val="sv-FI" w:eastAsia="en-US"/>
              </w:rPr>
            </w:pPr>
            <w:r w:rsidRPr="00552333">
              <w:rPr>
                <w:rFonts w:cs="Arial"/>
                <w:u w:val="single"/>
                <w:lang w:val="sv-FI" w:eastAsia="en-US"/>
              </w:rPr>
              <w:t>For E-UTRA:</w:t>
            </w:r>
            <w:r w:rsidRPr="00552333">
              <w:rPr>
                <w:rFonts w:cs="Arial"/>
                <w:lang w:val="sv-FI" w:eastAsia="en-US"/>
              </w:rPr>
              <w:br/>
              <w:t>1.4MHz, 3MHz Channel BW: ±30kHz</w:t>
            </w:r>
          </w:p>
          <w:p w14:paraId="7160618C" w14:textId="77777777" w:rsidR="00683446" w:rsidRPr="00552333" w:rsidRDefault="00683446" w:rsidP="00683446">
            <w:pPr>
              <w:pStyle w:val="TAL"/>
              <w:rPr>
                <w:rFonts w:cs="Arial"/>
                <w:lang w:val="sv-FI" w:eastAsia="en-US"/>
              </w:rPr>
            </w:pPr>
            <w:r w:rsidRPr="00552333">
              <w:rPr>
                <w:rFonts w:cs="Arial"/>
                <w:lang w:val="sv-FI" w:eastAsia="en-US"/>
              </w:rPr>
              <w:t>5MHz, 10MHz Channel BW: ±100kHz</w:t>
            </w:r>
          </w:p>
          <w:p w14:paraId="198B3B10" w14:textId="77777777" w:rsidR="00683446" w:rsidRPr="00552333" w:rsidRDefault="00683446" w:rsidP="00683446">
            <w:pPr>
              <w:pStyle w:val="TAL"/>
              <w:rPr>
                <w:rFonts w:cs="Arial"/>
                <w:lang w:val="sv-FI" w:eastAsia="en-US"/>
              </w:rPr>
            </w:pPr>
            <w:r w:rsidRPr="00552333">
              <w:rPr>
                <w:rFonts w:cs="Arial"/>
                <w:lang w:val="sv-FI" w:eastAsia="en-US"/>
              </w:rPr>
              <w:t>15MHz, 20MHz: Channel BW: ±300kHz</w:t>
            </w:r>
            <w:r w:rsidRPr="00552333">
              <w:rPr>
                <w:rFonts w:cs="Arial"/>
                <w:lang w:val="sv-FI" w:eastAsia="en-US"/>
              </w:rPr>
              <w:br/>
            </w:r>
          </w:p>
          <w:p w14:paraId="0D658A64" w14:textId="77777777" w:rsidR="00F9256D" w:rsidRPr="0050431F" w:rsidRDefault="00683446" w:rsidP="00683446">
            <w:pPr>
              <w:pStyle w:val="TAL"/>
              <w:rPr>
                <w:rFonts w:cs="Arial"/>
                <w:lang w:eastAsia="en-US"/>
              </w:rPr>
            </w:pPr>
            <w:r w:rsidRPr="0050431F">
              <w:rPr>
                <w:rFonts w:cs="Arial"/>
                <w:u w:val="single"/>
                <w:lang w:eastAsia="en-US"/>
              </w:rPr>
              <w:t>For UTRA</w:t>
            </w:r>
            <w:r w:rsidRPr="0050431F">
              <w:rPr>
                <w:rFonts w:cs="Arial"/>
                <w:lang w:eastAsia="en-US"/>
              </w:rPr>
              <w:t>:   ±100kHz</w:t>
            </w:r>
          </w:p>
        </w:tc>
        <w:tc>
          <w:tcPr>
            <w:tcW w:w="2721" w:type="dxa"/>
          </w:tcPr>
          <w:p w14:paraId="0B7ACCF0" w14:textId="77777777" w:rsidR="00F9256D" w:rsidRPr="0050431F" w:rsidRDefault="00F9256D" w:rsidP="00E634D2">
            <w:pPr>
              <w:pStyle w:val="TAL"/>
              <w:rPr>
                <w:rFonts w:cs="Arial"/>
                <w:lang w:eastAsia="en-US"/>
              </w:rPr>
            </w:pPr>
          </w:p>
        </w:tc>
      </w:tr>
      <w:tr w:rsidR="003C0A28" w:rsidRPr="0050431F" w14:paraId="302E5F30" w14:textId="77777777">
        <w:trPr>
          <w:cantSplit/>
          <w:jc w:val="center"/>
        </w:trPr>
        <w:tc>
          <w:tcPr>
            <w:tcW w:w="2436" w:type="dxa"/>
          </w:tcPr>
          <w:p w14:paraId="14F97ABA" w14:textId="77777777" w:rsidR="003C0A28" w:rsidRPr="0050431F" w:rsidRDefault="003C0A28" w:rsidP="00E634D2">
            <w:pPr>
              <w:pStyle w:val="TAL"/>
              <w:tabs>
                <w:tab w:val="left" w:pos="523"/>
              </w:tabs>
              <w:rPr>
                <w:rFonts w:cs="Arial"/>
                <w:lang w:eastAsia="en-US"/>
              </w:rPr>
            </w:pPr>
            <w:r w:rsidRPr="0050431F">
              <w:rPr>
                <w:rFonts w:cs="Arial"/>
                <w:lang w:eastAsia="en-US"/>
              </w:rPr>
              <w:t>6.6.4</w:t>
            </w:r>
            <w:r w:rsidRPr="0050431F">
              <w:rPr>
                <w:rFonts w:cs="Arial"/>
                <w:lang w:eastAsia="en-US"/>
              </w:rPr>
              <w:tab/>
              <w:t>Adjacent Channel Leakage power Ratio (ACLR)</w:t>
            </w:r>
          </w:p>
        </w:tc>
        <w:tc>
          <w:tcPr>
            <w:tcW w:w="4536" w:type="dxa"/>
          </w:tcPr>
          <w:p w14:paraId="41E5E772" w14:textId="77777777" w:rsidR="0086398E" w:rsidRPr="0050431F" w:rsidRDefault="0086398E" w:rsidP="0086398E">
            <w:pPr>
              <w:pStyle w:val="TAL"/>
              <w:rPr>
                <w:rFonts w:cs="Arial"/>
                <w:lang w:eastAsia="en-US"/>
              </w:rPr>
            </w:pPr>
            <w:r w:rsidRPr="0050431F">
              <w:rPr>
                <w:rFonts w:cs="Arial"/>
                <w:lang w:eastAsia="en-US"/>
              </w:rPr>
              <w:t>ACLR ±0.8 dB</w:t>
            </w:r>
          </w:p>
          <w:p w14:paraId="2BECD665" w14:textId="77777777" w:rsidR="0086398E" w:rsidRPr="0050431F" w:rsidRDefault="0086398E" w:rsidP="0086398E">
            <w:pPr>
              <w:pStyle w:val="TAL"/>
              <w:rPr>
                <w:rFonts w:cs="Arial"/>
                <w:lang w:eastAsia="en-US"/>
              </w:rPr>
            </w:pPr>
            <w:r w:rsidRPr="0050431F">
              <w:rPr>
                <w:rFonts w:cs="Arial"/>
                <w:lang w:eastAsia="en-US"/>
              </w:rPr>
              <w:t>Absolute power ±2.0 dB, f ≤ 3.0GHz</w:t>
            </w:r>
          </w:p>
          <w:p w14:paraId="37E9B7E9" w14:textId="77777777" w:rsidR="0086398E" w:rsidRPr="0050431F" w:rsidRDefault="0086398E" w:rsidP="0086398E">
            <w:pPr>
              <w:pStyle w:val="TAL"/>
              <w:rPr>
                <w:rFonts w:cs="Arial"/>
                <w:lang w:eastAsia="en-US"/>
              </w:rPr>
            </w:pPr>
            <w:r w:rsidRPr="0050431F">
              <w:rPr>
                <w:rFonts w:cs="Arial"/>
                <w:lang w:eastAsia="en-US"/>
              </w:rPr>
              <w:t>Absolute power ±2.5 dB, 3.0GHz &lt; f ≤ 4.2GHz</w:t>
            </w:r>
          </w:p>
          <w:p w14:paraId="1C41299B" w14:textId="77777777" w:rsidR="003C0A28" w:rsidRPr="0050431F" w:rsidRDefault="003C0A28" w:rsidP="003C0A28">
            <w:pPr>
              <w:pStyle w:val="TAL"/>
              <w:rPr>
                <w:rFonts w:cs="Arial"/>
                <w:lang w:eastAsia="en-US"/>
              </w:rPr>
            </w:pPr>
            <w:r w:rsidRPr="0050431F">
              <w:rPr>
                <w:rFonts w:cs="Arial"/>
                <w:lang w:eastAsia="en-US"/>
              </w:rPr>
              <w:t>CACLR ±0.8 dB</w:t>
            </w:r>
          </w:p>
          <w:p w14:paraId="0AE5EF7C" w14:textId="77777777" w:rsidR="00782C9D" w:rsidRPr="0050431F" w:rsidRDefault="003C0A28" w:rsidP="00782C9D">
            <w:pPr>
              <w:pStyle w:val="TAL"/>
              <w:rPr>
                <w:rFonts w:cs="v4.2.0"/>
                <w:lang w:eastAsia="en-US"/>
              </w:rPr>
            </w:pPr>
            <w:r w:rsidRPr="0050431F">
              <w:rPr>
                <w:rFonts w:cs="Arial"/>
                <w:lang w:eastAsia="en-US"/>
              </w:rPr>
              <w:t>CACLR absolute power ±2.0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2212929" w14:textId="77777777" w:rsidR="003C0A28" w:rsidRPr="0050431F" w:rsidRDefault="00782C9D" w:rsidP="00782C9D">
            <w:pPr>
              <w:pStyle w:val="TAL"/>
              <w:rPr>
                <w:rFonts w:cs="Arial"/>
                <w:u w:val="single"/>
                <w:lang w:eastAsia="en-US"/>
              </w:rPr>
            </w:pPr>
            <w:r w:rsidRPr="0050431F">
              <w:rPr>
                <w:rFonts w:cs="Arial"/>
                <w:lang w:eastAsia="en-US"/>
              </w:rPr>
              <w:t>CACLR absolute power ±</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tc>
        <w:tc>
          <w:tcPr>
            <w:tcW w:w="2721" w:type="dxa"/>
          </w:tcPr>
          <w:p w14:paraId="3D34DDD1" w14:textId="77777777" w:rsidR="003C0A28" w:rsidRPr="0050431F" w:rsidRDefault="003C0A28" w:rsidP="00E634D2">
            <w:pPr>
              <w:pStyle w:val="TAL"/>
              <w:rPr>
                <w:rFonts w:cs="Arial"/>
                <w:lang w:eastAsia="en-US"/>
              </w:rPr>
            </w:pPr>
          </w:p>
        </w:tc>
      </w:tr>
      <w:tr w:rsidR="00F9256D" w:rsidRPr="0050431F" w14:paraId="21CF50D3" w14:textId="77777777">
        <w:trPr>
          <w:cantSplit/>
          <w:jc w:val="center"/>
        </w:trPr>
        <w:tc>
          <w:tcPr>
            <w:tcW w:w="2436" w:type="dxa"/>
          </w:tcPr>
          <w:p w14:paraId="7E067A1E" w14:textId="77777777" w:rsidR="00683446" w:rsidRPr="0050431F" w:rsidRDefault="00683446" w:rsidP="00683446">
            <w:pPr>
              <w:pStyle w:val="TAL"/>
              <w:tabs>
                <w:tab w:val="left" w:pos="523"/>
              </w:tabs>
              <w:rPr>
                <w:rFonts w:cs="Arial"/>
                <w:lang w:eastAsia="en-US"/>
              </w:rPr>
            </w:pPr>
            <w:r w:rsidRPr="0050431F">
              <w:rPr>
                <w:rFonts w:cs="Arial"/>
                <w:lang w:eastAsia="en-US"/>
              </w:rPr>
              <w:t xml:space="preserve">6.7 Transmitter intermodulation </w:t>
            </w:r>
          </w:p>
          <w:p w14:paraId="5987CE41" w14:textId="77777777" w:rsidR="00683446" w:rsidRPr="0050431F" w:rsidRDefault="00683446" w:rsidP="00683446">
            <w:pPr>
              <w:pStyle w:val="TAL"/>
              <w:tabs>
                <w:tab w:val="left" w:pos="523"/>
              </w:tabs>
              <w:rPr>
                <w:rFonts w:cs="Arial"/>
                <w:lang w:eastAsia="en-US"/>
              </w:rPr>
            </w:pPr>
            <w:r w:rsidRPr="0050431F">
              <w:rPr>
                <w:rFonts w:cs="Arial"/>
                <w:lang w:eastAsia="en-US"/>
              </w:rPr>
              <w:t>(interferer requirements)</w:t>
            </w:r>
          </w:p>
          <w:p w14:paraId="4A00691B" w14:textId="77777777" w:rsidR="00F9256D" w:rsidRPr="0050431F" w:rsidDel="006575B2" w:rsidRDefault="00683446" w:rsidP="00683446">
            <w:pPr>
              <w:pStyle w:val="TAL"/>
              <w:tabs>
                <w:tab w:val="left" w:pos="523"/>
              </w:tabs>
              <w:rPr>
                <w:rFonts w:cs="Arial"/>
                <w:lang w:eastAsia="en-US"/>
              </w:rPr>
            </w:pPr>
            <w:r w:rsidRPr="0050431F">
              <w:rPr>
                <w:rFonts w:cs="Arial"/>
                <w:lang w:eastAsia="en-US"/>
              </w:rPr>
              <w:t>This tolerance applies to the stimulus and not the measurements defined in 6.6.1, 6.6.2 and 6.6.4</w:t>
            </w:r>
            <w:r w:rsidRPr="0050431F" w:rsidDel="00683446">
              <w:rPr>
                <w:rFonts w:cs="Arial"/>
                <w:lang w:eastAsia="en-US"/>
              </w:rPr>
              <w:t xml:space="preserve"> </w:t>
            </w:r>
          </w:p>
        </w:tc>
        <w:tc>
          <w:tcPr>
            <w:tcW w:w="4536" w:type="dxa"/>
          </w:tcPr>
          <w:p w14:paraId="0CCD1451" w14:textId="77777777" w:rsidR="00683446" w:rsidRPr="0050431F" w:rsidRDefault="00683446" w:rsidP="00683446">
            <w:pPr>
              <w:pStyle w:val="TAL"/>
              <w:rPr>
                <w:rFonts w:cs="Arial"/>
                <w:lang w:eastAsia="en-US"/>
              </w:rPr>
            </w:pPr>
            <w:r w:rsidRPr="0050431F">
              <w:rPr>
                <w:rFonts w:cs="Arial"/>
                <w:lang w:eastAsia="en-US"/>
              </w:rPr>
              <w:t>The value below applies only to the interfer</w:t>
            </w:r>
            <w:r w:rsidR="00ED3483" w:rsidRPr="0050431F">
              <w:rPr>
                <w:rFonts w:cs="Arial"/>
                <w:lang w:eastAsia="en-US"/>
              </w:rPr>
              <w:t>ing</w:t>
            </w:r>
            <w:r w:rsidRPr="0050431F">
              <w:rPr>
                <w:rFonts w:cs="Arial"/>
                <w:lang w:eastAsia="en-US"/>
              </w:rPr>
              <w:t xml:space="preserve"> signal and is unrelated to the measurement uncertainty of the tests (6.6.1, 6.6.2 and 6.6.4) which have to be carried out in the presence of the interferer.</w:t>
            </w:r>
          </w:p>
          <w:p w14:paraId="3291234B" w14:textId="77777777" w:rsidR="00683446" w:rsidRPr="0050431F" w:rsidRDefault="00683446" w:rsidP="00683446">
            <w:pPr>
              <w:pStyle w:val="TAL"/>
              <w:rPr>
                <w:rFonts w:cs="Arial"/>
                <w:lang w:eastAsia="en-US"/>
              </w:rPr>
            </w:pPr>
            <w:r w:rsidRPr="0050431F">
              <w:rPr>
                <w:rFonts w:cs="Arial"/>
                <w:lang w:eastAsia="en-US"/>
              </w:rPr>
              <w:t xml:space="preserve"> </w:t>
            </w:r>
          </w:p>
          <w:p w14:paraId="0503D31C" w14:textId="77777777" w:rsidR="00F9256D" w:rsidRPr="0050431F" w:rsidDel="006575B2" w:rsidRDefault="00683446" w:rsidP="00683446">
            <w:pPr>
              <w:pStyle w:val="TAL"/>
              <w:rPr>
                <w:rFonts w:cs="Arial"/>
                <w:lang w:eastAsia="en-US"/>
              </w:rPr>
            </w:pPr>
            <w:r w:rsidRPr="0050431F">
              <w:rPr>
                <w:rFonts w:cs="Arial"/>
                <w:lang w:eastAsia="en-US"/>
              </w:rPr>
              <w:t>±1.0 dB</w:t>
            </w:r>
          </w:p>
        </w:tc>
        <w:tc>
          <w:tcPr>
            <w:tcW w:w="2721" w:type="dxa"/>
          </w:tcPr>
          <w:p w14:paraId="7EC68AFF" w14:textId="77777777" w:rsidR="00F9256D" w:rsidRPr="0050431F" w:rsidDel="006575B2" w:rsidRDefault="00683446" w:rsidP="00E634D2">
            <w:pPr>
              <w:pStyle w:val="TAL"/>
              <w:rPr>
                <w:rFonts w:cs="Arial"/>
                <w:lang w:eastAsia="en-US"/>
              </w:rPr>
            </w:pPr>
            <w:r w:rsidRPr="0050431F">
              <w:rPr>
                <w:rFonts w:cs="Arial"/>
                <w:lang w:eastAsia="en-US"/>
              </w:rPr>
              <w:t>The uncertainty of interferer has double the effect on the result due to the frequency offset</w:t>
            </w:r>
          </w:p>
        </w:tc>
      </w:tr>
    </w:tbl>
    <w:p w14:paraId="295C6F9E" w14:textId="77777777" w:rsidR="00F9256D" w:rsidRPr="0050431F" w:rsidRDefault="00F9256D" w:rsidP="004F6AD7"/>
    <w:p w14:paraId="5A32C661" w14:textId="77777777" w:rsidR="00F9256D" w:rsidRPr="0050431F" w:rsidRDefault="00F9256D" w:rsidP="00F311C8">
      <w:pPr>
        <w:pStyle w:val="Heading4"/>
        <w:rPr>
          <w:lang w:eastAsia="sv-SE"/>
        </w:rPr>
      </w:pPr>
      <w:bookmarkStart w:id="82" w:name="_Toc13048381"/>
      <w:bookmarkStart w:id="83" w:name="_Toc29764597"/>
      <w:bookmarkStart w:id="84" w:name="_Toc29765015"/>
      <w:bookmarkStart w:id="85" w:name="_Toc52556513"/>
      <w:bookmarkStart w:id="86" w:name="_Toc67912215"/>
      <w:bookmarkStart w:id="87" w:name="_Toc89855150"/>
      <w:r w:rsidRPr="0050431F">
        <w:rPr>
          <w:lang w:eastAsia="sv-SE"/>
        </w:rPr>
        <w:t>4.1.</w:t>
      </w:r>
      <w:r w:rsidRPr="0050431F">
        <w:t>2.2</w:t>
      </w:r>
      <w:r w:rsidRPr="0050431F">
        <w:rPr>
          <w:lang w:eastAsia="sv-SE"/>
        </w:rPr>
        <w:tab/>
        <w:t xml:space="preserve">Measurement of </w:t>
      </w:r>
      <w:r w:rsidRPr="0050431F">
        <w:t>receiver</w:t>
      </w:r>
      <w:bookmarkEnd w:id="82"/>
      <w:bookmarkEnd w:id="83"/>
      <w:bookmarkEnd w:id="84"/>
      <w:bookmarkEnd w:id="85"/>
      <w:bookmarkEnd w:id="86"/>
      <w:bookmarkEnd w:id="87"/>
    </w:p>
    <w:p w14:paraId="68F16A1A" w14:textId="77777777" w:rsidR="00F9256D" w:rsidRPr="0050431F" w:rsidRDefault="00F9256D" w:rsidP="00EB0F3C">
      <w:pPr>
        <w:pStyle w:val="TH"/>
      </w:pPr>
      <w:r w:rsidRPr="0050431F">
        <w:t xml:space="preserve">Table 4.1.2-2: Maximum Test System </w:t>
      </w:r>
      <w:r w:rsidR="004F6AD7" w:rsidRPr="0050431F">
        <w:t>U</w:t>
      </w:r>
      <w:r w:rsidRPr="0050431F">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9256D" w:rsidRPr="0050431F" w14:paraId="174F8946" w14:textId="77777777">
        <w:trPr>
          <w:cantSplit/>
          <w:jc w:val="center"/>
        </w:trPr>
        <w:tc>
          <w:tcPr>
            <w:tcW w:w="2285" w:type="dxa"/>
          </w:tcPr>
          <w:p w14:paraId="108052BF" w14:textId="77777777" w:rsidR="00F9256D" w:rsidRPr="0050431F" w:rsidRDefault="00F9256D" w:rsidP="006D3267">
            <w:pPr>
              <w:pStyle w:val="TAH"/>
              <w:rPr>
                <w:rFonts w:cs="Arial"/>
                <w:lang w:eastAsia="en-US"/>
              </w:rPr>
            </w:pPr>
            <w:r w:rsidRPr="0050431F">
              <w:rPr>
                <w:rFonts w:cs="Arial"/>
                <w:lang w:eastAsia="en-US"/>
              </w:rPr>
              <w:t>Subclause</w:t>
            </w:r>
          </w:p>
        </w:tc>
        <w:tc>
          <w:tcPr>
            <w:tcW w:w="3260" w:type="dxa"/>
            <w:gridSpan w:val="2"/>
          </w:tcPr>
          <w:p w14:paraId="25F3210F" w14:textId="77777777" w:rsidR="00F9256D" w:rsidRPr="0050431F" w:rsidRDefault="00F9256D" w:rsidP="006D3267">
            <w:pPr>
              <w:pStyle w:val="TAH"/>
              <w:rPr>
                <w:rFonts w:cs="Arial"/>
                <w:lang w:eastAsia="en-US"/>
              </w:rPr>
            </w:pPr>
            <w:r w:rsidRPr="0050431F">
              <w:rPr>
                <w:rFonts w:cs="Arial"/>
                <w:lang w:eastAsia="en-US"/>
              </w:rPr>
              <w:t xml:space="preserve">Maximum Test System </w:t>
            </w:r>
            <w:r w:rsidR="004F6AD7" w:rsidRPr="0050431F">
              <w:rPr>
                <w:rFonts w:cs="Arial"/>
                <w:lang w:eastAsia="en-US"/>
              </w:rPr>
              <w:t>U</w:t>
            </w:r>
            <w:r w:rsidRPr="0050431F">
              <w:rPr>
                <w:rFonts w:cs="Arial"/>
                <w:lang w:eastAsia="en-US"/>
              </w:rPr>
              <w:t>ncertainty</w:t>
            </w:r>
          </w:p>
        </w:tc>
        <w:tc>
          <w:tcPr>
            <w:tcW w:w="3845" w:type="dxa"/>
          </w:tcPr>
          <w:p w14:paraId="7B4814B6" w14:textId="77777777" w:rsidR="00F9256D" w:rsidRPr="0050431F" w:rsidRDefault="00F9256D" w:rsidP="006D3267">
            <w:pPr>
              <w:pStyle w:val="TAH"/>
              <w:rPr>
                <w:rFonts w:cs="Arial"/>
                <w:lang w:eastAsia="en-US"/>
              </w:rPr>
            </w:pPr>
            <w:r w:rsidRPr="0050431F">
              <w:rPr>
                <w:rFonts w:cs="Arial"/>
                <w:lang w:eastAsia="en-US"/>
              </w:rPr>
              <w:t xml:space="preserve">Derivation of Test System </w:t>
            </w:r>
            <w:r w:rsidR="004F6AD7" w:rsidRPr="0050431F">
              <w:rPr>
                <w:rFonts w:cs="Arial"/>
                <w:lang w:eastAsia="en-US"/>
              </w:rPr>
              <w:t>U</w:t>
            </w:r>
            <w:r w:rsidRPr="0050431F">
              <w:rPr>
                <w:rFonts w:cs="Arial"/>
                <w:lang w:eastAsia="en-US"/>
              </w:rPr>
              <w:t>ncertainty</w:t>
            </w:r>
          </w:p>
        </w:tc>
      </w:tr>
      <w:tr w:rsidR="00F9256D" w:rsidRPr="0050431F" w14:paraId="1B534843" w14:textId="77777777">
        <w:trPr>
          <w:cantSplit/>
          <w:jc w:val="center"/>
        </w:trPr>
        <w:tc>
          <w:tcPr>
            <w:tcW w:w="2285" w:type="dxa"/>
          </w:tcPr>
          <w:p w14:paraId="6151FF58" w14:textId="77777777" w:rsidR="00F9256D" w:rsidRPr="0050431F" w:rsidDel="006575B2" w:rsidRDefault="006D3267" w:rsidP="00E634D2">
            <w:pPr>
              <w:pStyle w:val="TAL"/>
              <w:rPr>
                <w:rFonts w:cs="Arial"/>
                <w:lang w:eastAsia="en-US"/>
              </w:rPr>
            </w:pPr>
            <w:r w:rsidRPr="0050431F">
              <w:rPr>
                <w:rFonts w:cs="Arial"/>
                <w:lang w:eastAsia="en-US"/>
              </w:rPr>
              <w:t>7.4 In-band selectivity and blocking (General blocking requirements)</w:t>
            </w:r>
          </w:p>
        </w:tc>
        <w:tc>
          <w:tcPr>
            <w:tcW w:w="3260" w:type="dxa"/>
            <w:gridSpan w:val="2"/>
          </w:tcPr>
          <w:p w14:paraId="21BDC6A9"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087B0642" w14:textId="77777777" w:rsidR="00F9256D" w:rsidRPr="0050431F" w:rsidDel="006575B2" w:rsidRDefault="00782C9D" w:rsidP="00782C9D">
            <w:pPr>
              <w:pStyle w:val="TAL"/>
              <w:rPr>
                <w:rFonts w:cs="Arial"/>
                <w:vertAlign w:val="superscript"/>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72ABC2AD" w14:textId="77777777" w:rsidR="006D3267" w:rsidRPr="0050431F" w:rsidRDefault="006D3267" w:rsidP="006D3267">
            <w:pPr>
              <w:pStyle w:val="TAL"/>
              <w:rPr>
                <w:rFonts w:cs="Arial"/>
                <w:lang w:eastAsia="en-US"/>
              </w:rPr>
            </w:pPr>
            <w:r w:rsidRPr="0050431F">
              <w:rPr>
                <w:rFonts w:cs="Arial"/>
                <w:lang w:eastAsia="en-US"/>
              </w:rPr>
              <w:t>Overall system uncertainty comprises three quantities:</w:t>
            </w:r>
          </w:p>
          <w:p w14:paraId="42586999" w14:textId="77777777" w:rsidR="006D3267" w:rsidRPr="0050431F" w:rsidRDefault="006D3267" w:rsidP="006D3267">
            <w:pPr>
              <w:pStyle w:val="TAL"/>
              <w:rPr>
                <w:rFonts w:cs="Arial"/>
                <w:lang w:eastAsia="en-US"/>
              </w:rPr>
            </w:pPr>
          </w:p>
          <w:p w14:paraId="54D7EB12" w14:textId="77777777" w:rsidR="006D3267" w:rsidRPr="0050431F" w:rsidRDefault="006D3267" w:rsidP="006D3267">
            <w:pPr>
              <w:pStyle w:val="TAL"/>
              <w:rPr>
                <w:rFonts w:cs="Arial"/>
                <w:lang w:eastAsia="en-US"/>
              </w:rPr>
            </w:pPr>
            <w:r w:rsidRPr="0050431F">
              <w:rPr>
                <w:rFonts w:cs="Arial"/>
                <w:lang w:eastAsia="en-US"/>
              </w:rPr>
              <w:t>1. Wanted signal level error</w:t>
            </w:r>
          </w:p>
          <w:p w14:paraId="7A61FF3B" w14:textId="77777777" w:rsidR="006D3267" w:rsidRPr="0050431F" w:rsidRDefault="006D3267" w:rsidP="006D3267">
            <w:pPr>
              <w:pStyle w:val="TAL"/>
              <w:rPr>
                <w:rFonts w:cs="Arial"/>
                <w:lang w:eastAsia="en-US"/>
              </w:rPr>
            </w:pPr>
            <w:r w:rsidRPr="0050431F">
              <w:rPr>
                <w:rFonts w:cs="Arial"/>
                <w:lang w:eastAsia="en-US"/>
              </w:rPr>
              <w:t>2. Interferer signal level error</w:t>
            </w:r>
          </w:p>
          <w:p w14:paraId="1C8977A4" w14:textId="77777777" w:rsidR="006D3267" w:rsidRPr="0050431F" w:rsidRDefault="006D3267" w:rsidP="006D3267">
            <w:pPr>
              <w:pStyle w:val="TAL"/>
              <w:rPr>
                <w:rFonts w:cs="Arial"/>
                <w:lang w:eastAsia="en-US"/>
              </w:rPr>
            </w:pPr>
            <w:r w:rsidRPr="0050431F">
              <w:rPr>
                <w:rFonts w:cs="Arial"/>
                <w:lang w:eastAsia="en-US"/>
              </w:rPr>
              <w:t>3. Additional impact of interferer leakage</w:t>
            </w:r>
            <w:r w:rsidRPr="0050431F">
              <w:rPr>
                <w:rFonts w:cs="Arial"/>
                <w:lang w:eastAsia="en-US"/>
              </w:rPr>
              <w:br/>
            </w:r>
          </w:p>
          <w:p w14:paraId="60BF9622" w14:textId="77777777" w:rsidR="006D3267" w:rsidRPr="0050431F" w:rsidRDefault="006D3267" w:rsidP="006D3267">
            <w:pPr>
              <w:pStyle w:val="TAL"/>
              <w:rPr>
                <w:rFonts w:cs="Arial"/>
                <w:lang w:eastAsia="en-US"/>
              </w:rPr>
            </w:pPr>
            <w:r w:rsidRPr="0050431F">
              <w:rPr>
                <w:rFonts w:cs="Arial"/>
                <w:lang w:eastAsia="en-US"/>
              </w:rPr>
              <w:t>Items 1 and 2 are assumed to be uncorrelated so can be root sum squared to provide the ratio error of the two signals. The interferer leakage effect is systematic, and is added arithmetically.</w:t>
            </w:r>
            <w:r w:rsidRPr="0050431F">
              <w:rPr>
                <w:rFonts w:cs="Arial"/>
                <w:lang w:eastAsia="en-US"/>
              </w:rPr>
              <w:br/>
            </w:r>
          </w:p>
          <w:p w14:paraId="30EF821A" w14:textId="77777777" w:rsidR="006D3267" w:rsidRPr="0050431F" w:rsidRDefault="006D3267" w:rsidP="006D3267">
            <w:pPr>
              <w:pStyle w:val="TAL"/>
              <w:rPr>
                <w:rFonts w:cs="Arial"/>
                <w:lang w:eastAsia="en-US"/>
              </w:rPr>
            </w:pPr>
            <w:r w:rsidRPr="0050431F">
              <w:rPr>
                <w:rFonts w:cs="Arial"/>
                <w:lang w:eastAsia="en-US"/>
              </w:rPr>
              <w:t>Test System uncertainty = [SQRT (wanted_level_error</w:t>
            </w:r>
            <w:r w:rsidRPr="0050431F">
              <w:rPr>
                <w:rFonts w:cs="Arial"/>
                <w:vertAlign w:val="superscript"/>
                <w:lang w:eastAsia="en-US"/>
              </w:rPr>
              <w:t>2</w:t>
            </w:r>
            <w:r w:rsidRPr="0050431F">
              <w:rPr>
                <w:rFonts w:cs="Arial"/>
                <w:lang w:eastAsia="en-US"/>
              </w:rPr>
              <w:t xml:space="preserve"> + interferer_level_error</w:t>
            </w:r>
            <w:r w:rsidRPr="0050431F">
              <w:rPr>
                <w:rFonts w:cs="Arial"/>
                <w:vertAlign w:val="superscript"/>
                <w:lang w:eastAsia="en-US"/>
              </w:rPr>
              <w:t>2</w:t>
            </w:r>
            <w:r w:rsidRPr="0050431F">
              <w:rPr>
                <w:rFonts w:cs="Arial"/>
                <w:lang w:eastAsia="en-US"/>
              </w:rPr>
              <w:t>)] + leakage effect.</w:t>
            </w:r>
          </w:p>
          <w:p w14:paraId="6F5EDA90" w14:textId="77777777" w:rsidR="006D3267" w:rsidRPr="0050431F" w:rsidRDefault="006D3267" w:rsidP="006D3267">
            <w:pPr>
              <w:pStyle w:val="TAL"/>
              <w:rPr>
                <w:rFonts w:cs="Arial"/>
                <w:lang w:eastAsia="en-US"/>
              </w:rPr>
            </w:pPr>
          </w:p>
          <w:p w14:paraId="24F3AC38"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f ≤ 3.0 GHz</w:t>
            </w:r>
          </w:p>
          <w:p w14:paraId="33229505" w14:textId="77777777" w:rsidR="006D3267" w:rsidRPr="0050431F" w:rsidRDefault="006D3267" w:rsidP="006D3267">
            <w:pPr>
              <w:pStyle w:val="TAL"/>
              <w:rPr>
                <w:rFonts w:cs="Arial"/>
                <w:lang w:eastAsia="en-US"/>
              </w:rPr>
            </w:pPr>
            <w:r w:rsidRPr="0050431F">
              <w:rPr>
                <w:rFonts w:cs="Arial"/>
                <w:lang w:eastAsia="en-US"/>
              </w:rPr>
              <w:t>Wanted signal level ± 0.7 dB</w:t>
            </w:r>
          </w:p>
          <w:p w14:paraId="50BBAEE4" w14:textId="77777777" w:rsidR="006D3267" w:rsidRPr="0050431F" w:rsidRDefault="006D3267" w:rsidP="006D3267">
            <w:pPr>
              <w:pStyle w:val="TAL"/>
              <w:rPr>
                <w:rFonts w:cs="Arial"/>
                <w:lang w:eastAsia="en-US"/>
              </w:rPr>
            </w:pPr>
            <w:r w:rsidRPr="0050431F">
              <w:rPr>
                <w:rFonts w:cs="Arial"/>
                <w:lang w:eastAsia="en-US"/>
              </w:rPr>
              <w:t>Interferer signal level ± 0.7 dB</w:t>
            </w:r>
          </w:p>
          <w:p w14:paraId="4B314502"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3.0 GHz &lt; f ≤ 4.2 GHz</w:t>
            </w:r>
          </w:p>
          <w:p w14:paraId="3C3131F2"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 xml:space="preserve">Wanted signal level </w:t>
            </w:r>
            <w:r w:rsidRPr="0050431F">
              <w:rPr>
                <w:rFonts w:ascii="Arial" w:hAnsi="Arial" w:cs="Arial"/>
                <w:noProof/>
                <w:sz w:val="18"/>
                <w:szCs w:val="18"/>
                <w:lang w:eastAsia="sv-SE"/>
              </w:rPr>
              <w:t>±</w:t>
            </w:r>
            <w:r w:rsidRPr="0050431F">
              <w:rPr>
                <w:rFonts w:ascii="Arial" w:hAnsi="Arial"/>
                <w:noProof/>
                <w:sz w:val="18"/>
                <w:szCs w:val="18"/>
                <w:lang w:eastAsia="sv-SE"/>
              </w:rPr>
              <w:t xml:space="preserve"> 1.0 dB</w:t>
            </w:r>
          </w:p>
          <w:p w14:paraId="4655F10C"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 xml:space="preserve">Interferer signal level </w:t>
            </w:r>
            <w:r w:rsidRPr="0050431F">
              <w:rPr>
                <w:rFonts w:ascii="Arial" w:hAnsi="Arial" w:cs="Arial"/>
                <w:noProof/>
                <w:sz w:val="18"/>
                <w:szCs w:val="18"/>
                <w:lang w:eastAsia="sv-SE"/>
              </w:rPr>
              <w:t>±</w:t>
            </w:r>
            <w:r w:rsidRPr="0050431F">
              <w:rPr>
                <w:rFonts w:ascii="Arial" w:hAnsi="Arial"/>
                <w:noProof/>
                <w:sz w:val="18"/>
                <w:szCs w:val="18"/>
                <w:lang w:eastAsia="sv-SE"/>
              </w:rPr>
              <w:t xml:space="preserve"> 1.0 dB</w:t>
            </w:r>
          </w:p>
          <w:p w14:paraId="6A0D34EB" w14:textId="77777777" w:rsidR="00782C9D" w:rsidRPr="0050431F" w:rsidRDefault="00782C9D" w:rsidP="00782C9D">
            <w:pPr>
              <w:pStyle w:val="TAL"/>
              <w:rPr>
                <w:rFonts w:cs="Arial"/>
                <w:lang w:eastAsia="en-US"/>
              </w:rPr>
            </w:pPr>
          </w:p>
          <w:p w14:paraId="17B41A3A" w14:textId="77777777" w:rsidR="00782C9D" w:rsidRPr="0050431F" w:rsidRDefault="00782C9D" w:rsidP="00782C9D">
            <w:pPr>
              <w:pStyle w:val="TAL"/>
              <w:rPr>
                <w:rFonts w:cs="Arial"/>
                <w:lang w:eastAsia="en-US"/>
              </w:rPr>
            </w:pPr>
            <w:r w:rsidRPr="0050431F">
              <w:rPr>
                <w:rFonts w:cs="Arial"/>
                <w:lang w:eastAsia="en-US"/>
              </w:rPr>
              <w:t>f ≤ 4.2 GHz</w:t>
            </w:r>
          </w:p>
          <w:p w14:paraId="735EEA66" w14:textId="77777777" w:rsidR="00F9256D" w:rsidRPr="0050431F" w:rsidDel="006575B2" w:rsidRDefault="006D3267" w:rsidP="006D3267">
            <w:pPr>
              <w:pStyle w:val="TAL"/>
              <w:rPr>
                <w:rFonts w:cs="Arial"/>
                <w:lang w:eastAsia="en-US"/>
              </w:rPr>
            </w:pPr>
            <w:r w:rsidRPr="0050431F">
              <w:rPr>
                <w:rFonts w:cs="Arial"/>
                <w:lang w:eastAsia="en-US"/>
              </w:rPr>
              <w:t xml:space="preserve">Impact of interferer leakage 0.4 dB. </w:t>
            </w:r>
          </w:p>
        </w:tc>
      </w:tr>
      <w:tr w:rsidR="00F9256D" w:rsidRPr="0050431F" w14:paraId="74425C29" w14:textId="77777777">
        <w:trPr>
          <w:cantSplit/>
          <w:jc w:val="center"/>
        </w:trPr>
        <w:tc>
          <w:tcPr>
            <w:tcW w:w="2285" w:type="dxa"/>
          </w:tcPr>
          <w:p w14:paraId="6507F9E5" w14:textId="77777777" w:rsidR="00F9256D" w:rsidRPr="0050431F" w:rsidDel="006575B2" w:rsidRDefault="006D3267" w:rsidP="00E634D2">
            <w:pPr>
              <w:pStyle w:val="TAL"/>
              <w:rPr>
                <w:rFonts w:cs="Arial"/>
                <w:lang w:eastAsia="en-US"/>
              </w:rPr>
            </w:pPr>
            <w:r w:rsidRPr="0050431F">
              <w:rPr>
                <w:rFonts w:cs="Arial"/>
                <w:lang w:eastAsia="en-US"/>
              </w:rPr>
              <w:t>7.4 In-band selectivity and blocking (Narrowband  blocking requirements)</w:t>
            </w:r>
          </w:p>
        </w:tc>
        <w:tc>
          <w:tcPr>
            <w:tcW w:w="3260" w:type="dxa"/>
            <w:gridSpan w:val="2"/>
          </w:tcPr>
          <w:p w14:paraId="7E0AB1EF"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7B5925AA" w14:textId="77777777" w:rsidR="00F9256D" w:rsidRPr="0050431F" w:rsidDel="006575B2" w:rsidRDefault="00782C9D" w:rsidP="00782C9D">
            <w:pPr>
              <w:pStyle w:val="TAL"/>
              <w:rPr>
                <w:rFonts w:cs="Arial"/>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2606F71A" w14:textId="77777777" w:rsidR="00F9256D" w:rsidRPr="0050431F" w:rsidDel="006575B2" w:rsidRDefault="006D3267" w:rsidP="00E634D2">
            <w:pPr>
              <w:pStyle w:val="TAL"/>
              <w:rPr>
                <w:rFonts w:cs="Arial"/>
                <w:lang w:eastAsia="en-US"/>
              </w:rPr>
            </w:pPr>
            <w:r w:rsidRPr="0050431F">
              <w:rPr>
                <w:rFonts w:cs="Arial"/>
                <w:lang w:eastAsia="en-US"/>
              </w:rPr>
              <w:t xml:space="preserve">Same as In-band selectivity and blocking (General blocking requirements). </w:t>
            </w:r>
          </w:p>
        </w:tc>
      </w:tr>
      <w:tr w:rsidR="00F9256D" w:rsidRPr="0050431F" w14:paraId="46BDB633" w14:textId="77777777">
        <w:trPr>
          <w:cantSplit/>
          <w:jc w:val="center"/>
        </w:trPr>
        <w:tc>
          <w:tcPr>
            <w:tcW w:w="2285" w:type="dxa"/>
            <w:tcBorders>
              <w:bottom w:val="single" w:sz="4" w:space="0" w:color="auto"/>
            </w:tcBorders>
          </w:tcPr>
          <w:p w14:paraId="30D6882E" w14:textId="77777777" w:rsidR="00F9256D" w:rsidRPr="0050431F" w:rsidRDefault="006D3267" w:rsidP="00E634D2">
            <w:pPr>
              <w:pStyle w:val="TAL"/>
              <w:rPr>
                <w:rFonts w:cs="Arial"/>
                <w:lang w:eastAsia="en-US"/>
              </w:rPr>
            </w:pPr>
            <w:r w:rsidRPr="0050431F">
              <w:rPr>
                <w:rFonts w:cs="Arial"/>
                <w:lang w:eastAsia="en-US"/>
              </w:rPr>
              <w:t>7.4 In-band selectivity and blocking (BC3 blocking requirements)</w:t>
            </w:r>
          </w:p>
        </w:tc>
        <w:tc>
          <w:tcPr>
            <w:tcW w:w="3260" w:type="dxa"/>
            <w:gridSpan w:val="2"/>
          </w:tcPr>
          <w:p w14:paraId="31332D25"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357B584" w14:textId="77777777" w:rsidR="00F9256D" w:rsidRPr="0050431F" w:rsidDel="006575B2" w:rsidRDefault="00782C9D" w:rsidP="00782C9D">
            <w:pPr>
              <w:pStyle w:val="TAL"/>
              <w:rPr>
                <w:rFonts w:cs="Arial"/>
                <w:vertAlign w:val="superscript"/>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26DB50F6" w14:textId="77777777" w:rsidR="00F9256D" w:rsidRPr="0050431F" w:rsidDel="006575B2" w:rsidRDefault="006D3267" w:rsidP="00E634D2">
            <w:pPr>
              <w:pStyle w:val="TAL"/>
              <w:rPr>
                <w:rFonts w:cs="Arial"/>
                <w:lang w:eastAsia="en-US"/>
              </w:rPr>
            </w:pPr>
            <w:r w:rsidRPr="0050431F">
              <w:rPr>
                <w:rFonts w:cs="Arial"/>
                <w:lang w:eastAsia="en-US"/>
              </w:rPr>
              <w:t xml:space="preserve">Same as In-band selectivity and blocking (General blocking requirements). </w:t>
            </w:r>
          </w:p>
        </w:tc>
      </w:tr>
      <w:tr w:rsidR="00F9256D" w:rsidRPr="0050431F" w14:paraId="2EF625A3" w14:textId="77777777">
        <w:trPr>
          <w:cantSplit/>
          <w:jc w:val="center"/>
        </w:trPr>
        <w:tc>
          <w:tcPr>
            <w:tcW w:w="2285" w:type="dxa"/>
            <w:tcBorders>
              <w:bottom w:val="single" w:sz="4" w:space="0" w:color="auto"/>
            </w:tcBorders>
          </w:tcPr>
          <w:p w14:paraId="77038B48" w14:textId="77777777" w:rsidR="00F9256D" w:rsidRPr="0050431F" w:rsidRDefault="006D3267" w:rsidP="00E634D2">
            <w:pPr>
              <w:pStyle w:val="TAL"/>
              <w:rPr>
                <w:rFonts w:cs="Arial"/>
                <w:lang w:eastAsia="en-US"/>
              </w:rPr>
            </w:pPr>
            <w:r w:rsidRPr="0050431F">
              <w:rPr>
                <w:rFonts w:cs="Arial"/>
                <w:lang w:eastAsia="en-US"/>
              </w:rPr>
              <w:t>7.5 Out-of-band blocking</w:t>
            </w:r>
          </w:p>
        </w:tc>
        <w:tc>
          <w:tcPr>
            <w:tcW w:w="3260" w:type="dxa"/>
            <w:gridSpan w:val="2"/>
          </w:tcPr>
          <w:p w14:paraId="5E03314E" w14:textId="77777777" w:rsidR="006D3267" w:rsidRPr="00552333" w:rsidRDefault="006D3267" w:rsidP="006D3267">
            <w:pPr>
              <w:pStyle w:val="TAL"/>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f</w:t>
            </w:r>
            <w:r w:rsidRPr="00552333">
              <w:rPr>
                <w:rFonts w:cs="Arial"/>
                <w:vertAlign w:val="subscript"/>
                <w:lang w:val="sv-FI" w:eastAsia="en-US"/>
              </w:rPr>
              <w:t>interferer</w:t>
            </w:r>
            <w:r w:rsidRPr="00552333">
              <w:rPr>
                <w:rFonts w:cs="Arial"/>
                <w:lang w:val="sv-FI" w:eastAsia="en-US"/>
              </w:rPr>
              <w:t xml:space="preserve"> </w:t>
            </w:r>
            <w:r w:rsidRPr="0050431F">
              <w:rPr>
                <w:rFonts w:cs="Arial"/>
                <w:lang w:eastAsia="en-US"/>
              </w:rPr>
              <w:sym w:font="Symbol" w:char="F0A3"/>
            </w:r>
            <w:r w:rsidRPr="00552333">
              <w:rPr>
                <w:rFonts w:cs="Arial"/>
                <w:lang w:val="sv-FI" w:eastAsia="en-US"/>
              </w:rPr>
              <w:t xml:space="preserve"> 3 GHz: ±1.3 dB</w:t>
            </w:r>
          </w:p>
          <w:p w14:paraId="3B8769C2" w14:textId="77777777" w:rsidR="00F9256D" w:rsidRPr="00552333" w:rsidDel="006575B2" w:rsidRDefault="006D3267" w:rsidP="006D3267">
            <w:pPr>
              <w:pStyle w:val="TAL"/>
              <w:rPr>
                <w:rFonts w:cs="Arial"/>
                <w:lang w:val="sv-FI" w:eastAsia="en-US"/>
              </w:rPr>
            </w:pPr>
            <w:r w:rsidRPr="00552333">
              <w:rPr>
                <w:rFonts w:cs="Arial"/>
                <w:lang w:val="sv-FI" w:eastAsia="en-US"/>
              </w:rPr>
              <w:t>3 GHz &lt; f</w:t>
            </w:r>
            <w:r w:rsidRPr="00552333">
              <w:rPr>
                <w:rFonts w:cs="Arial"/>
                <w:vertAlign w:val="subscript"/>
                <w:lang w:val="sv-FI" w:eastAsia="en-US"/>
              </w:rPr>
              <w:t>interferer</w:t>
            </w:r>
            <w:r w:rsidRPr="00552333">
              <w:rPr>
                <w:rFonts w:cs="Arial"/>
                <w:lang w:val="sv-FI" w:eastAsia="en-US"/>
              </w:rPr>
              <w:t xml:space="preserve"> </w:t>
            </w:r>
            <w:r w:rsidRPr="0050431F">
              <w:rPr>
                <w:rFonts w:cs="Arial"/>
                <w:lang w:eastAsia="en-US"/>
              </w:rPr>
              <w:sym w:font="Symbol" w:char="F0A3"/>
            </w:r>
            <w:r w:rsidRPr="00552333">
              <w:rPr>
                <w:rFonts w:cs="Arial"/>
                <w:lang w:val="sv-FI" w:eastAsia="en-US"/>
              </w:rPr>
              <w:t xml:space="preserve"> 12.75 GHz: ±3.2 dB</w:t>
            </w:r>
          </w:p>
        </w:tc>
        <w:tc>
          <w:tcPr>
            <w:tcW w:w="3845" w:type="dxa"/>
            <w:tcBorders>
              <w:bottom w:val="single" w:sz="4" w:space="0" w:color="auto"/>
            </w:tcBorders>
          </w:tcPr>
          <w:p w14:paraId="54F10AF2" w14:textId="77777777" w:rsidR="006D3267" w:rsidRPr="0050431F" w:rsidRDefault="006D3267" w:rsidP="006D3267">
            <w:pPr>
              <w:pStyle w:val="TAL"/>
              <w:rPr>
                <w:rFonts w:cs="Arial"/>
                <w:lang w:eastAsia="en-US"/>
              </w:rPr>
            </w:pPr>
            <w:r w:rsidRPr="0050431F">
              <w:rPr>
                <w:rFonts w:cs="Arial"/>
                <w:lang w:eastAsia="en-US"/>
              </w:rPr>
              <w:t>Overall system uncertainty comprises three quantities:</w:t>
            </w:r>
          </w:p>
          <w:p w14:paraId="3E3DCD17" w14:textId="77777777" w:rsidR="006D3267" w:rsidRPr="0050431F" w:rsidRDefault="006D3267" w:rsidP="006D3267">
            <w:pPr>
              <w:pStyle w:val="TAL"/>
              <w:rPr>
                <w:rFonts w:cs="Arial"/>
                <w:lang w:eastAsia="en-US"/>
              </w:rPr>
            </w:pPr>
          </w:p>
          <w:p w14:paraId="63F1C9C3" w14:textId="77777777" w:rsidR="006D3267" w:rsidRPr="0050431F" w:rsidRDefault="006D3267" w:rsidP="006D3267">
            <w:pPr>
              <w:pStyle w:val="TAL"/>
              <w:rPr>
                <w:rFonts w:cs="Arial"/>
                <w:lang w:eastAsia="en-US"/>
              </w:rPr>
            </w:pPr>
            <w:r w:rsidRPr="0050431F">
              <w:rPr>
                <w:rFonts w:cs="Arial"/>
                <w:lang w:eastAsia="en-US"/>
              </w:rPr>
              <w:t>1. Wanted signal level error</w:t>
            </w:r>
          </w:p>
          <w:p w14:paraId="4DD638F2" w14:textId="77777777" w:rsidR="006D3267" w:rsidRPr="0050431F" w:rsidRDefault="006D3267" w:rsidP="006D3267">
            <w:pPr>
              <w:pStyle w:val="TAL"/>
              <w:rPr>
                <w:rFonts w:cs="Arial"/>
                <w:lang w:eastAsia="en-US"/>
              </w:rPr>
            </w:pPr>
            <w:r w:rsidRPr="0050431F">
              <w:rPr>
                <w:rFonts w:cs="Arial"/>
                <w:lang w:eastAsia="en-US"/>
              </w:rPr>
              <w:t>2. Interferer signal level error</w:t>
            </w:r>
          </w:p>
          <w:p w14:paraId="2E538677" w14:textId="77777777" w:rsidR="006D3267" w:rsidRPr="0050431F" w:rsidRDefault="006D3267" w:rsidP="006D3267">
            <w:pPr>
              <w:pStyle w:val="TAL"/>
              <w:rPr>
                <w:rFonts w:cs="Arial"/>
                <w:lang w:eastAsia="en-US"/>
              </w:rPr>
            </w:pPr>
            <w:r w:rsidRPr="0050431F">
              <w:rPr>
                <w:rFonts w:cs="Arial"/>
                <w:lang w:eastAsia="en-US"/>
              </w:rPr>
              <w:t>3. Interferer broadband noise</w:t>
            </w:r>
          </w:p>
          <w:p w14:paraId="555A41F2" w14:textId="77777777" w:rsidR="006D3267" w:rsidRPr="0050431F" w:rsidRDefault="006D3267" w:rsidP="006D3267">
            <w:pPr>
              <w:pStyle w:val="TAL"/>
              <w:rPr>
                <w:rFonts w:cs="Arial"/>
                <w:lang w:eastAsia="en-US"/>
              </w:rPr>
            </w:pPr>
          </w:p>
          <w:p w14:paraId="02A0BC08" w14:textId="77777777" w:rsidR="006D3267" w:rsidRPr="0050431F" w:rsidRDefault="006D3267" w:rsidP="006D3267">
            <w:pPr>
              <w:pStyle w:val="TAL"/>
              <w:rPr>
                <w:rFonts w:cs="Arial"/>
                <w:lang w:eastAsia="en-US"/>
              </w:rPr>
            </w:pPr>
            <w:r w:rsidRPr="0050431F">
              <w:rPr>
                <w:rFonts w:cs="Arial"/>
                <w:lang w:eastAsia="en-US"/>
              </w:rPr>
              <w:t>Items 1 and 2 are assumed to be uncorrelated so can be root sum squared to provide the ratio error of the two signals. The Interferer Broadband noise effect is systematic, and is added arithmetically.</w:t>
            </w:r>
          </w:p>
          <w:p w14:paraId="6B5A2D96" w14:textId="77777777" w:rsidR="006D3267" w:rsidRPr="0050431F" w:rsidRDefault="006D3267" w:rsidP="006D3267">
            <w:pPr>
              <w:pStyle w:val="TAL"/>
              <w:rPr>
                <w:rFonts w:cs="Arial"/>
                <w:lang w:eastAsia="en-US"/>
              </w:rPr>
            </w:pPr>
          </w:p>
          <w:p w14:paraId="7D93B38D" w14:textId="77777777" w:rsidR="006D3267" w:rsidRPr="0050431F" w:rsidRDefault="006D3267" w:rsidP="006D3267">
            <w:pPr>
              <w:pStyle w:val="TAL"/>
              <w:rPr>
                <w:rFonts w:cs="Arial"/>
                <w:lang w:eastAsia="en-US"/>
              </w:rPr>
            </w:pPr>
            <w:r w:rsidRPr="0050431F">
              <w:rPr>
                <w:rFonts w:cs="Arial"/>
                <w:lang w:eastAsia="en-US"/>
              </w:rPr>
              <w:t>Test System uncertainty = [SQRT (wanted_level_error</w:t>
            </w:r>
            <w:r w:rsidRPr="0050431F">
              <w:rPr>
                <w:rFonts w:cs="Arial"/>
                <w:vertAlign w:val="superscript"/>
                <w:lang w:eastAsia="en-US"/>
              </w:rPr>
              <w:t>2</w:t>
            </w:r>
            <w:r w:rsidRPr="0050431F">
              <w:rPr>
                <w:rFonts w:cs="Arial"/>
                <w:lang w:eastAsia="en-US"/>
              </w:rPr>
              <w:t xml:space="preserve"> + interferer_level_error</w:t>
            </w:r>
            <w:r w:rsidRPr="0050431F">
              <w:rPr>
                <w:rFonts w:cs="Arial"/>
                <w:vertAlign w:val="superscript"/>
                <w:lang w:eastAsia="en-US"/>
              </w:rPr>
              <w:t>2</w:t>
            </w:r>
            <w:r w:rsidRPr="0050431F">
              <w:rPr>
                <w:rFonts w:cs="Arial"/>
                <w:lang w:eastAsia="en-US"/>
              </w:rPr>
              <w:t>)] + Broadband noise effect.</w:t>
            </w:r>
          </w:p>
          <w:p w14:paraId="265C13E6" w14:textId="77777777" w:rsidR="006D3267" w:rsidRPr="0050431F" w:rsidRDefault="006D3267" w:rsidP="006D3267">
            <w:pPr>
              <w:pStyle w:val="TAL"/>
              <w:rPr>
                <w:rFonts w:cs="Arial"/>
                <w:lang w:eastAsia="en-US"/>
              </w:rPr>
            </w:pPr>
          </w:p>
          <w:p w14:paraId="357412C8" w14:textId="77777777" w:rsidR="006D3267" w:rsidRPr="0050431F" w:rsidRDefault="006D3267" w:rsidP="006D3267">
            <w:pPr>
              <w:pStyle w:val="TAL"/>
              <w:rPr>
                <w:rFonts w:cs="Arial"/>
                <w:lang w:eastAsia="en-US"/>
              </w:rPr>
            </w:pPr>
            <w:r w:rsidRPr="0050431F">
              <w:rPr>
                <w:rFonts w:cs="Arial"/>
                <w:lang w:eastAsia="en-US"/>
              </w:rPr>
              <w:t>Out of band blocking, using CW interferer:</w:t>
            </w:r>
          </w:p>
          <w:p w14:paraId="41014D49" w14:textId="77777777" w:rsidR="00782C9D" w:rsidRPr="0050431F" w:rsidRDefault="006D3267" w:rsidP="00782C9D">
            <w:pPr>
              <w:pStyle w:val="TAL"/>
              <w:rPr>
                <w:rFonts w:cs="Arial"/>
                <w:lang w:eastAsia="en-US"/>
              </w:rPr>
            </w:pPr>
            <w:r w:rsidRPr="0050431F">
              <w:rPr>
                <w:rFonts w:cs="Arial"/>
                <w:lang w:eastAsia="en-US"/>
              </w:rPr>
              <w:t>Wanted signal level</w:t>
            </w:r>
            <w:r w:rsidR="00782C9D" w:rsidRPr="0050431F">
              <w:rPr>
                <w:rFonts w:cs="Arial"/>
                <w:lang w:eastAsia="en-US"/>
              </w:rPr>
              <w:t>:</w:t>
            </w:r>
          </w:p>
          <w:p w14:paraId="69FEC00F" w14:textId="77777777" w:rsidR="00782C9D" w:rsidRPr="0050431F" w:rsidRDefault="006D3267" w:rsidP="00782C9D">
            <w:pPr>
              <w:pStyle w:val="TAL"/>
              <w:rPr>
                <w:rFonts w:cs="Arial"/>
                <w:lang w:eastAsia="en-US"/>
              </w:rPr>
            </w:pPr>
            <w:r w:rsidRPr="0050431F">
              <w:rPr>
                <w:rFonts w:cs="Arial"/>
                <w:lang w:eastAsia="en-US"/>
              </w:rPr>
              <w:t>± 0.7 dB</w:t>
            </w:r>
            <w:r w:rsidR="00782C9D" w:rsidRPr="0050431F">
              <w:rPr>
                <w:rFonts w:cs="Arial"/>
                <w:lang w:eastAsia="en-US"/>
              </w:rPr>
              <w:t xml:space="preserve"> up to 3 GHz</w:t>
            </w:r>
          </w:p>
          <w:p w14:paraId="6D1AF7C8" w14:textId="77777777" w:rsidR="006D3267" w:rsidRPr="0050431F" w:rsidRDefault="00782C9D" w:rsidP="00782C9D">
            <w:pPr>
              <w:pStyle w:val="TAL"/>
              <w:rPr>
                <w:rFonts w:cs="Arial"/>
                <w:lang w:eastAsia="en-US"/>
              </w:rPr>
            </w:pPr>
            <w:r w:rsidRPr="0050431F">
              <w:rPr>
                <w:rFonts w:cs="Arial"/>
                <w:lang w:eastAsia="en-US"/>
              </w:rPr>
              <w:t>± 1.0 dB up to 4.2 GHz</w:t>
            </w:r>
          </w:p>
          <w:p w14:paraId="3EA0A8EB" w14:textId="77777777" w:rsidR="006D3267" w:rsidRPr="0050431F" w:rsidRDefault="006D3267" w:rsidP="006D3267">
            <w:pPr>
              <w:pStyle w:val="TAL"/>
              <w:rPr>
                <w:rFonts w:cs="Arial"/>
                <w:lang w:eastAsia="en-US"/>
              </w:rPr>
            </w:pPr>
            <w:r w:rsidRPr="0050431F">
              <w:rPr>
                <w:rFonts w:cs="Arial"/>
                <w:lang w:eastAsia="en-US"/>
              </w:rPr>
              <w:t>Interferer signal level:</w:t>
            </w:r>
          </w:p>
          <w:p w14:paraId="347D238D" w14:textId="77777777" w:rsidR="006D3267" w:rsidRPr="0050431F" w:rsidRDefault="006D3267" w:rsidP="006D3267">
            <w:pPr>
              <w:pStyle w:val="TAL"/>
              <w:rPr>
                <w:rFonts w:cs="Arial"/>
                <w:lang w:eastAsia="en-US"/>
              </w:rPr>
            </w:pPr>
            <w:r w:rsidRPr="0050431F">
              <w:rPr>
                <w:rFonts w:cs="Arial"/>
                <w:lang w:eastAsia="en-US"/>
              </w:rPr>
              <w:t>± 1.0 dB up to 3 GHz</w:t>
            </w:r>
          </w:p>
          <w:p w14:paraId="3FC9AC71" w14:textId="77777777" w:rsidR="006D3267" w:rsidRPr="0050431F" w:rsidRDefault="006D3267" w:rsidP="006D3267">
            <w:pPr>
              <w:pStyle w:val="TAL"/>
              <w:rPr>
                <w:rFonts w:cs="Arial"/>
                <w:lang w:eastAsia="en-US"/>
              </w:rPr>
            </w:pPr>
            <w:r w:rsidRPr="0050431F">
              <w:rPr>
                <w:rFonts w:cs="Arial"/>
                <w:lang w:eastAsia="en-US"/>
              </w:rPr>
              <w:t>± 3.0 dB up to 12.75 GHz</w:t>
            </w:r>
          </w:p>
          <w:p w14:paraId="36E94B2F" w14:textId="77777777" w:rsidR="00F9256D" w:rsidRPr="0050431F" w:rsidDel="006575B2" w:rsidRDefault="006D3267" w:rsidP="006D3267">
            <w:pPr>
              <w:pStyle w:val="TAL"/>
              <w:rPr>
                <w:rFonts w:cs="Arial"/>
                <w:lang w:eastAsia="en-US"/>
              </w:rPr>
            </w:pPr>
            <w:r w:rsidRPr="0050431F">
              <w:rPr>
                <w:rFonts w:cs="Arial"/>
                <w:lang w:eastAsia="en-US"/>
              </w:rPr>
              <w:t xml:space="preserve">Impact of interferer Broadband noise 0.1 dB </w:t>
            </w:r>
          </w:p>
        </w:tc>
      </w:tr>
      <w:tr w:rsidR="006D3267" w:rsidRPr="0050431F" w14:paraId="6DD70F7C" w14:textId="77777777">
        <w:trPr>
          <w:cantSplit/>
          <w:jc w:val="center"/>
        </w:trPr>
        <w:tc>
          <w:tcPr>
            <w:tcW w:w="2395" w:type="dxa"/>
            <w:gridSpan w:val="2"/>
          </w:tcPr>
          <w:p w14:paraId="340EB6B5" w14:textId="77777777" w:rsidR="006D3267" w:rsidRPr="0050431F" w:rsidRDefault="006D3267" w:rsidP="00033FE9">
            <w:pPr>
              <w:pStyle w:val="TAL"/>
              <w:rPr>
                <w:rFonts w:cs="Arial"/>
                <w:lang w:eastAsia="en-US"/>
              </w:rPr>
            </w:pPr>
            <w:r w:rsidRPr="0050431F">
              <w:rPr>
                <w:rFonts w:cs="Arial"/>
                <w:lang w:eastAsia="en-US"/>
              </w:rPr>
              <w:t>7.6 Receiver spurious emissions</w:t>
            </w:r>
          </w:p>
        </w:tc>
        <w:tc>
          <w:tcPr>
            <w:tcW w:w="3150" w:type="dxa"/>
          </w:tcPr>
          <w:p w14:paraId="33840516" w14:textId="77777777" w:rsidR="006D3267" w:rsidRPr="0050431F" w:rsidRDefault="006D3267" w:rsidP="00033FE9">
            <w:pPr>
              <w:pStyle w:val="TAL"/>
              <w:rPr>
                <w:rFonts w:cs="Arial"/>
                <w:lang w:eastAsia="en-US"/>
              </w:rPr>
            </w:pPr>
            <w:r w:rsidRPr="0050431F">
              <w:rPr>
                <w:rFonts w:cs="Arial"/>
                <w:lang w:eastAsia="en-US"/>
              </w:rPr>
              <w:t>30 MHz ≤ f ≤ 4 GHz: ±2.0 dB</w:t>
            </w:r>
          </w:p>
          <w:p w14:paraId="6AC3F3D5" w14:textId="77777777" w:rsidR="006D3267" w:rsidRPr="0050431F" w:rsidRDefault="006D3267" w:rsidP="00033FE9">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3845" w:type="dxa"/>
          </w:tcPr>
          <w:p w14:paraId="7A6E2038" w14:textId="77777777" w:rsidR="006D3267" w:rsidRPr="0050431F" w:rsidRDefault="006D3267" w:rsidP="00033FE9">
            <w:pPr>
              <w:pStyle w:val="TAL"/>
              <w:rPr>
                <w:rFonts w:cs="Arial"/>
                <w:lang w:eastAsia="en-US"/>
              </w:rPr>
            </w:pPr>
          </w:p>
        </w:tc>
      </w:tr>
      <w:tr w:rsidR="006D3267" w:rsidRPr="0050431F" w14:paraId="4AE96626" w14:textId="77777777">
        <w:trPr>
          <w:cantSplit/>
          <w:jc w:val="center"/>
        </w:trPr>
        <w:tc>
          <w:tcPr>
            <w:tcW w:w="2395" w:type="dxa"/>
            <w:gridSpan w:val="2"/>
          </w:tcPr>
          <w:p w14:paraId="6E79EDB9" w14:textId="77777777" w:rsidR="006D3267" w:rsidRPr="0050431F" w:rsidRDefault="006D3267" w:rsidP="00033FE9">
            <w:pPr>
              <w:pStyle w:val="TAL"/>
              <w:rPr>
                <w:rFonts w:cs="Arial"/>
                <w:lang w:eastAsia="en-US"/>
              </w:rPr>
            </w:pPr>
            <w:r w:rsidRPr="0050431F">
              <w:rPr>
                <w:rFonts w:cs="Arial"/>
                <w:lang w:eastAsia="en-US"/>
              </w:rPr>
              <w:t>7.7.5 Receiver intermodulation (General requirements)</w:t>
            </w:r>
          </w:p>
        </w:tc>
        <w:tc>
          <w:tcPr>
            <w:tcW w:w="3150" w:type="dxa"/>
          </w:tcPr>
          <w:p w14:paraId="56A1BEC7" w14:textId="77777777" w:rsidR="00782C9D" w:rsidRPr="0050431F" w:rsidRDefault="006D3267" w:rsidP="00782C9D">
            <w:pPr>
              <w:pStyle w:val="TAL"/>
              <w:rPr>
                <w:rFonts w:cs="v4.2.0"/>
                <w:lang w:eastAsia="en-US"/>
              </w:rPr>
            </w:pPr>
            <w:r w:rsidRPr="0050431F">
              <w:rPr>
                <w:rFonts w:cs="Arial"/>
                <w:lang w:eastAsia="en-US"/>
              </w:rPr>
              <w:t>±1.8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620B9C7" w14:textId="77777777" w:rsidR="006D3267"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2.4 dB, 3.0 GHz &lt; f </w:t>
            </w:r>
            <w:r w:rsidRPr="0050431F">
              <w:rPr>
                <w:rFonts w:cs="Arial"/>
                <w:lang w:eastAsia="en-US"/>
              </w:rPr>
              <w:t>≤</w:t>
            </w:r>
            <w:r w:rsidRPr="0050431F">
              <w:rPr>
                <w:rFonts w:cs="v4.2.0"/>
                <w:lang w:eastAsia="en-US"/>
              </w:rPr>
              <w:t xml:space="preserve"> 4.2 GHz</w:t>
            </w:r>
          </w:p>
        </w:tc>
        <w:tc>
          <w:tcPr>
            <w:tcW w:w="3845" w:type="dxa"/>
          </w:tcPr>
          <w:p w14:paraId="0083C6D6" w14:textId="77777777" w:rsidR="006D3267" w:rsidRPr="0050431F" w:rsidRDefault="006D3267" w:rsidP="00033FE9">
            <w:pPr>
              <w:pStyle w:val="TAL"/>
              <w:rPr>
                <w:rFonts w:cs="Arial"/>
                <w:lang w:eastAsia="en-US"/>
              </w:rPr>
            </w:pPr>
            <w:r w:rsidRPr="0050431F">
              <w:rPr>
                <w:rFonts w:cs="Arial"/>
                <w:lang w:eastAsia="en-US"/>
              </w:rPr>
              <w:t>Overall system uncertainty comprises four quantities:</w:t>
            </w:r>
          </w:p>
          <w:p w14:paraId="5A6FB46A" w14:textId="77777777" w:rsidR="006D3267" w:rsidRPr="0050431F" w:rsidRDefault="006D3267" w:rsidP="00033FE9">
            <w:pPr>
              <w:pStyle w:val="TAL"/>
              <w:rPr>
                <w:rFonts w:cs="Arial"/>
                <w:lang w:eastAsia="en-US"/>
              </w:rPr>
            </w:pPr>
          </w:p>
          <w:p w14:paraId="0A693AF3" w14:textId="77777777" w:rsidR="006D3267" w:rsidRPr="0050431F" w:rsidRDefault="006D3267" w:rsidP="00033FE9">
            <w:pPr>
              <w:pStyle w:val="TAL"/>
              <w:rPr>
                <w:rFonts w:cs="Arial"/>
                <w:lang w:eastAsia="en-US"/>
              </w:rPr>
            </w:pPr>
            <w:r w:rsidRPr="0050431F">
              <w:rPr>
                <w:rFonts w:cs="Arial"/>
                <w:lang w:eastAsia="en-US"/>
              </w:rPr>
              <w:t>1. Wanted signal level error</w:t>
            </w:r>
          </w:p>
          <w:p w14:paraId="02074590" w14:textId="77777777" w:rsidR="006D3267" w:rsidRPr="0050431F" w:rsidRDefault="006D3267" w:rsidP="00033FE9">
            <w:pPr>
              <w:pStyle w:val="TAL"/>
              <w:rPr>
                <w:rFonts w:cs="Arial"/>
                <w:lang w:eastAsia="en-US"/>
              </w:rPr>
            </w:pPr>
            <w:r w:rsidRPr="0050431F">
              <w:rPr>
                <w:rFonts w:cs="Arial"/>
                <w:lang w:eastAsia="en-US"/>
              </w:rPr>
              <w:t>2. CW Interferer level error</w:t>
            </w:r>
          </w:p>
          <w:p w14:paraId="6C044B26" w14:textId="77777777" w:rsidR="006D3267" w:rsidRPr="0050431F" w:rsidRDefault="006D3267" w:rsidP="00033FE9">
            <w:pPr>
              <w:pStyle w:val="TAL"/>
              <w:rPr>
                <w:rFonts w:cs="Arial"/>
                <w:lang w:eastAsia="en-US"/>
              </w:rPr>
            </w:pPr>
            <w:r w:rsidRPr="0050431F">
              <w:rPr>
                <w:rFonts w:cs="Arial"/>
                <w:lang w:eastAsia="en-US"/>
              </w:rPr>
              <w:t>3. Modulated Interferer level error</w:t>
            </w:r>
          </w:p>
          <w:p w14:paraId="7BC3E697" w14:textId="77777777" w:rsidR="006D3267" w:rsidRPr="0050431F" w:rsidRDefault="006D3267" w:rsidP="00033FE9">
            <w:pPr>
              <w:pStyle w:val="TAL"/>
              <w:rPr>
                <w:rFonts w:cs="Arial"/>
                <w:lang w:eastAsia="en-US"/>
              </w:rPr>
            </w:pPr>
            <w:r w:rsidRPr="0050431F">
              <w:rPr>
                <w:rFonts w:cs="Arial"/>
                <w:lang w:eastAsia="en-US"/>
              </w:rPr>
              <w:t xml:space="preserve">4. Impact of interferer ACLR </w:t>
            </w:r>
          </w:p>
          <w:p w14:paraId="25723474" w14:textId="77777777" w:rsidR="006D3267" w:rsidRPr="0050431F" w:rsidRDefault="006D3267" w:rsidP="00033FE9">
            <w:pPr>
              <w:pStyle w:val="TAL"/>
              <w:rPr>
                <w:rFonts w:cs="Arial"/>
                <w:lang w:eastAsia="en-US"/>
              </w:rPr>
            </w:pPr>
          </w:p>
          <w:p w14:paraId="29531AE3" w14:textId="77777777" w:rsidR="006D3267" w:rsidRPr="0050431F" w:rsidRDefault="006D3267" w:rsidP="00033FE9">
            <w:pPr>
              <w:pStyle w:val="TAL"/>
              <w:rPr>
                <w:rFonts w:cs="Arial"/>
                <w:lang w:eastAsia="en-US"/>
              </w:rPr>
            </w:pPr>
            <w:r w:rsidRPr="0050431F">
              <w:rPr>
                <w:rFonts w:cs="Arial"/>
                <w:lang w:eastAsia="en-US"/>
              </w:rPr>
              <w:t>The effect of the closer CW signal has twice the effect.</w:t>
            </w:r>
          </w:p>
          <w:p w14:paraId="743B3AA6" w14:textId="77777777" w:rsidR="006D3267" w:rsidRPr="0050431F" w:rsidRDefault="006D3267" w:rsidP="00033FE9">
            <w:pPr>
              <w:pStyle w:val="TAL"/>
              <w:rPr>
                <w:rFonts w:cs="Arial"/>
                <w:lang w:eastAsia="en-US"/>
              </w:rPr>
            </w:pPr>
          </w:p>
          <w:p w14:paraId="1F45D763" w14:textId="77777777" w:rsidR="006D3267" w:rsidRPr="0050431F" w:rsidRDefault="006D3267" w:rsidP="00033FE9">
            <w:pPr>
              <w:pStyle w:val="TAL"/>
              <w:rPr>
                <w:rFonts w:cs="Arial"/>
                <w:lang w:eastAsia="en-US"/>
              </w:rPr>
            </w:pPr>
            <w:r w:rsidRPr="0050431F">
              <w:rPr>
                <w:rFonts w:cs="Arial"/>
                <w:lang w:eastAsia="en-US"/>
              </w:rPr>
              <w:t>Items 1, 2 and 3 are assumed to be uncorrelated so can be root sum squared to provide the combined effect of the three signals. The interferer ACLR effect is systematic, and is added arithmetically.</w:t>
            </w:r>
          </w:p>
          <w:p w14:paraId="5564A5CA" w14:textId="77777777" w:rsidR="006D3267" w:rsidRPr="0050431F" w:rsidRDefault="006D3267" w:rsidP="00033FE9">
            <w:pPr>
              <w:pStyle w:val="TAL"/>
              <w:rPr>
                <w:rFonts w:cs="Arial"/>
                <w:lang w:eastAsia="en-US"/>
              </w:rPr>
            </w:pPr>
          </w:p>
          <w:p w14:paraId="11391266" w14:textId="77777777" w:rsidR="006D3267" w:rsidRPr="0050431F" w:rsidRDefault="006D3267" w:rsidP="00033FE9">
            <w:pPr>
              <w:pStyle w:val="TAL"/>
              <w:rPr>
                <w:rFonts w:cs="Arial"/>
                <w:lang w:eastAsia="en-US"/>
              </w:rPr>
            </w:pPr>
            <w:r w:rsidRPr="0050431F">
              <w:rPr>
                <w:rFonts w:cs="Arial"/>
                <w:lang w:eastAsia="en-US"/>
              </w:rPr>
              <w:t>Test System uncertainty = SQRT [(2 x CW_level_error)</w:t>
            </w:r>
            <w:r w:rsidRPr="0050431F">
              <w:rPr>
                <w:rFonts w:cs="Arial"/>
                <w:vertAlign w:val="superscript"/>
                <w:lang w:eastAsia="en-US"/>
              </w:rPr>
              <w:t>2</w:t>
            </w:r>
            <w:r w:rsidRPr="0050431F">
              <w:rPr>
                <w:rFonts w:cs="Arial"/>
                <w:lang w:eastAsia="en-US"/>
              </w:rPr>
              <w:t xml:space="preserve"> +(mod interferer_level_error)</w:t>
            </w:r>
            <w:r w:rsidRPr="0050431F">
              <w:rPr>
                <w:rFonts w:cs="Arial"/>
                <w:vertAlign w:val="superscript"/>
                <w:lang w:eastAsia="en-US"/>
              </w:rPr>
              <w:t>2</w:t>
            </w:r>
            <w:r w:rsidRPr="0050431F">
              <w:rPr>
                <w:rFonts w:cs="Arial"/>
                <w:lang w:eastAsia="en-US"/>
              </w:rPr>
              <w:t xml:space="preserve">  +(wanted signal_level_error)</w:t>
            </w:r>
            <w:r w:rsidRPr="0050431F">
              <w:rPr>
                <w:rFonts w:cs="Arial"/>
                <w:vertAlign w:val="superscript"/>
                <w:lang w:eastAsia="en-US"/>
              </w:rPr>
              <w:t>2</w:t>
            </w:r>
            <w:r w:rsidRPr="0050431F">
              <w:rPr>
                <w:rFonts w:cs="Arial"/>
                <w:lang w:eastAsia="en-US"/>
              </w:rPr>
              <w:t>] + ACLR effect.</w:t>
            </w:r>
          </w:p>
          <w:p w14:paraId="558388A1" w14:textId="77777777" w:rsidR="006D3267" w:rsidRPr="0050431F" w:rsidRDefault="006D3267" w:rsidP="00033FE9">
            <w:pPr>
              <w:pStyle w:val="TAL"/>
              <w:rPr>
                <w:rFonts w:cs="Arial"/>
                <w:lang w:eastAsia="en-US"/>
              </w:rPr>
            </w:pPr>
          </w:p>
          <w:p w14:paraId="321D5D75" w14:textId="77777777" w:rsidR="00782C9D" w:rsidRPr="0050431F" w:rsidRDefault="00782C9D" w:rsidP="00782C9D">
            <w:pPr>
              <w:pStyle w:val="TAL"/>
              <w:rPr>
                <w:rFonts w:cs="Arial"/>
                <w:lang w:eastAsia="en-US"/>
              </w:rPr>
            </w:pPr>
            <w:r w:rsidRPr="0050431F">
              <w:rPr>
                <w:rFonts w:cs="Arial"/>
                <w:lang w:eastAsia="en-US"/>
              </w:rPr>
              <w:t xml:space="preserve">f ≤ 3.0 GHz </w:t>
            </w:r>
          </w:p>
          <w:p w14:paraId="2B972A98" w14:textId="77777777" w:rsidR="006D3267" w:rsidRPr="0050431F" w:rsidRDefault="006D3267" w:rsidP="00033FE9">
            <w:pPr>
              <w:pStyle w:val="TAL"/>
              <w:rPr>
                <w:rFonts w:cs="Arial"/>
                <w:lang w:eastAsia="en-US"/>
              </w:rPr>
            </w:pPr>
            <w:r w:rsidRPr="0050431F">
              <w:rPr>
                <w:rFonts w:cs="Arial"/>
                <w:lang w:eastAsia="en-US"/>
              </w:rPr>
              <w:t xml:space="preserve">Wanted signal level ± 0.7dB </w:t>
            </w:r>
          </w:p>
          <w:p w14:paraId="6149E1EF" w14:textId="77777777" w:rsidR="006D3267" w:rsidRPr="0050431F" w:rsidRDefault="006D3267" w:rsidP="00033FE9">
            <w:pPr>
              <w:pStyle w:val="TAL"/>
              <w:rPr>
                <w:rFonts w:cs="Arial"/>
                <w:lang w:eastAsia="en-US"/>
              </w:rPr>
            </w:pPr>
            <w:r w:rsidRPr="0050431F">
              <w:rPr>
                <w:rFonts w:cs="Arial"/>
                <w:lang w:eastAsia="en-US"/>
              </w:rPr>
              <w:t>CW interferer level ± 0.5 dB</w:t>
            </w:r>
          </w:p>
          <w:p w14:paraId="6A6D6A0F" w14:textId="77777777" w:rsidR="006D3267" w:rsidRPr="0050431F" w:rsidRDefault="006D3267" w:rsidP="00033FE9">
            <w:pPr>
              <w:pStyle w:val="TAL"/>
              <w:rPr>
                <w:rFonts w:cs="Arial"/>
                <w:lang w:eastAsia="en-US"/>
              </w:rPr>
            </w:pPr>
            <w:r w:rsidRPr="0050431F">
              <w:rPr>
                <w:rFonts w:cs="Arial"/>
                <w:lang w:eastAsia="en-US"/>
              </w:rPr>
              <w:t>Mod interferer level ± 0.7 dB</w:t>
            </w:r>
          </w:p>
          <w:p w14:paraId="028AB24C"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3.0 GHz &lt; f ≤ 4.2 GHz</w:t>
            </w:r>
          </w:p>
          <w:p w14:paraId="1DE6AFDB" w14:textId="77777777" w:rsidR="00782C9D" w:rsidRPr="0050431F" w:rsidRDefault="00782C9D" w:rsidP="00782C9D">
            <w:pPr>
              <w:spacing w:after="0"/>
              <w:rPr>
                <w:rFonts w:ascii="Arial" w:hAnsi="Arial" w:cs="Arial"/>
                <w:noProof/>
                <w:sz w:val="18"/>
                <w:szCs w:val="18"/>
                <w:lang w:eastAsia="sv-SE"/>
              </w:rPr>
            </w:pPr>
            <w:r w:rsidRPr="0050431F">
              <w:rPr>
                <w:rFonts w:ascii="Arial" w:hAnsi="Arial" w:cs="Arial"/>
                <w:noProof/>
                <w:sz w:val="18"/>
                <w:szCs w:val="18"/>
                <w:lang w:eastAsia="sv-SE"/>
              </w:rPr>
              <w:t>Wanted signal level ± 1.0 dB</w:t>
            </w:r>
          </w:p>
          <w:p w14:paraId="35F5186A" w14:textId="77777777" w:rsidR="00782C9D" w:rsidRPr="0050431F" w:rsidRDefault="00782C9D" w:rsidP="00782C9D">
            <w:pPr>
              <w:spacing w:after="0"/>
              <w:rPr>
                <w:rFonts w:ascii="Arial" w:hAnsi="Arial" w:cs="Arial"/>
                <w:noProof/>
                <w:sz w:val="18"/>
                <w:szCs w:val="18"/>
                <w:lang w:eastAsia="sv-SE"/>
              </w:rPr>
            </w:pPr>
            <w:r w:rsidRPr="0050431F">
              <w:rPr>
                <w:rFonts w:ascii="Arial" w:hAnsi="Arial" w:cs="Arial"/>
                <w:noProof/>
                <w:sz w:val="18"/>
                <w:szCs w:val="18"/>
                <w:lang w:eastAsia="sv-SE"/>
              </w:rPr>
              <w:t>CW Interferer level ± 0.7 dB</w:t>
            </w:r>
          </w:p>
          <w:p w14:paraId="16B6594D" w14:textId="77777777" w:rsidR="00782C9D" w:rsidRPr="0050431F" w:rsidRDefault="00782C9D" w:rsidP="00782C9D">
            <w:pPr>
              <w:pStyle w:val="TAL"/>
              <w:keepNext w:val="0"/>
              <w:rPr>
                <w:rFonts w:cs="Arial"/>
                <w:noProof/>
                <w:lang w:eastAsia="sv-SE"/>
              </w:rPr>
            </w:pPr>
            <w:r w:rsidRPr="0050431F">
              <w:rPr>
                <w:rFonts w:cs="Arial"/>
                <w:noProof/>
                <w:lang w:eastAsia="sv-SE"/>
              </w:rPr>
              <w:t>Mod Interferer level ± 1.0 dB</w:t>
            </w:r>
          </w:p>
          <w:p w14:paraId="6C8C9AB0" w14:textId="77777777" w:rsidR="00782C9D" w:rsidRPr="0050431F" w:rsidRDefault="00782C9D" w:rsidP="00782C9D">
            <w:pPr>
              <w:pStyle w:val="TAL"/>
              <w:rPr>
                <w:rFonts w:cs="Arial"/>
                <w:lang w:eastAsia="en-US"/>
              </w:rPr>
            </w:pPr>
          </w:p>
          <w:p w14:paraId="69174939" w14:textId="77777777" w:rsidR="00782C9D" w:rsidRPr="0050431F" w:rsidRDefault="00782C9D" w:rsidP="00782C9D">
            <w:pPr>
              <w:pStyle w:val="TAL"/>
              <w:rPr>
                <w:rFonts w:cs="Arial"/>
                <w:lang w:eastAsia="en-US"/>
              </w:rPr>
            </w:pPr>
            <w:r w:rsidRPr="0050431F">
              <w:rPr>
                <w:rFonts w:cs="Arial"/>
                <w:noProof/>
                <w:lang w:eastAsia="sv-SE"/>
              </w:rPr>
              <w:t>f ≤ 4.2 GHz</w:t>
            </w:r>
          </w:p>
          <w:p w14:paraId="3D60F024" w14:textId="77777777" w:rsidR="006D3267" w:rsidRPr="0050431F" w:rsidRDefault="006D3267" w:rsidP="00033FE9">
            <w:pPr>
              <w:pStyle w:val="TAL"/>
              <w:rPr>
                <w:rFonts w:cs="Arial"/>
                <w:lang w:eastAsia="en-US"/>
              </w:rPr>
            </w:pPr>
            <w:r w:rsidRPr="0050431F">
              <w:rPr>
                <w:rFonts w:cs="Arial"/>
                <w:lang w:eastAsia="en-US"/>
              </w:rPr>
              <w:t>Impact of interferer ACLR 0.4 dB</w:t>
            </w:r>
          </w:p>
        </w:tc>
      </w:tr>
      <w:tr w:rsidR="006D3267" w:rsidRPr="0050431F" w14:paraId="1CEC8462" w14:textId="77777777">
        <w:trPr>
          <w:cantSplit/>
          <w:jc w:val="center"/>
        </w:trPr>
        <w:tc>
          <w:tcPr>
            <w:tcW w:w="2395" w:type="dxa"/>
            <w:gridSpan w:val="2"/>
          </w:tcPr>
          <w:p w14:paraId="7700AE2C" w14:textId="77777777" w:rsidR="006D3267" w:rsidRPr="0050431F" w:rsidRDefault="006D3267" w:rsidP="00033FE9">
            <w:pPr>
              <w:pStyle w:val="TAL"/>
              <w:rPr>
                <w:rFonts w:cs="Arial"/>
                <w:lang w:eastAsia="en-US"/>
              </w:rPr>
            </w:pPr>
            <w:r w:rsidRPr="0050431F">
              <w:rPr>
                <w:rFonts w:cs="Arial"/>
                <w:lang w:eastAsia="en-US"/>
              </w:rPr>
              <w:t>7.7.5 Receiver intermodulation (Narrowband  requirements)</w:t>
            </w:r>
          </w:p>
        </w:tc>
        <w:tc>
          <w:tcPr>
            <w:tcW w:w="3150" w:type="dxa"/>
          </w:tcPr>
          <w:p w14:paraId="7026BD2D" w14:textId="77777777" w:rsidR="00782C9D" w:rsidRPr="0050431F" w:rsidRDefault="006D3267" w:rsidP="00782C9D">
            <w:pPr>
              <w:pStyle w:val="TAL"/>
              <w:rPr>
                <w:rFonts w:cs="v4.2.0"/>
                <w:lang w:eastAsia="en-US"/>
              </w:rPr>
            </w:pPr>
            <w:r w:rsidRPr="0050431F">
              <w:rPr>
                <w:rFonts w:cs="Arial"/>
                <w:lang w:eastAsia="en-US"/>
              </w:rPr>
              <w:t>±1.8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9345678" w14:textId="77777777" w:rsidR="006D3267"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2.4 dB, 3.0 GHz &lt; f </w:t>
            </w:r>
            <w:r w:rsidRPr="0050431F">
              <w:rPr>
                <w:rFonts w:cs="Arial"/>
                <w:lang w:eastAsia="en-US"/>
              </w:rPr>
              <w:t>≤</w:t>
            </w:r>
            <w:r w:rsidRPr="0050431F">
              <w:rPr>
                <w:rFonts w:cs="v4.2.0"/>
                <w:lang w:eastAsia="en-US"/>
              </w:rPr>
              <w:t xml:space="preserve"> 4.2 GHz</w:t>
            </w:r>
          </w:p>
        </w:tc>
        <w:tc>
          <w:tcPr>
            <w:tcW w:w="3845" w:type="dxa"/>
          </w:tcPr>
          <w:p w14:paraId="07E5FB76" w14:textId="77777777" w:rsidR="006D3267" w:rsidRPr="0050431F" w:rsidRDefault="006D3267" w:rsidP="00033FE9">
            <w:pPr>
              <w:pStyle w:val="TAL"/>
              <w:rPr>
                <w:rFonts w:cs="Arial"/>
                <w:lang w:eastAsia="en-US"/>
              </w:rPr>
            </w:pPr>
            <w:r w:rsidRPr="0050431F">
              <w:rPr>
                <w:rFonts w:cs="Arial"/>
                <w:lang w:eastAsia="en-US"/>
              </w:rPr>
              <w:t>Same as Receiver intermodulation (General requirements).</w:t>
            </w:r>
          </w:p>
        </w:tc>
      </w:tr>
      <w:tr w:rsidR="006D3267" w:rsidRPr="0050431F" w14:paraId="55F313E2" w14:textId="77777777">
        <w:trPr>
          <w:cantSplit/>
          <w:trHeight w:val="185"/>
          <w:jc w:val="center"/>
        </w:trPr>
        <w:tc>
          <w:tcPr>
            <w:tcW w:w="9390" w:type="dxa"/>
            <w:gridSpan w:val="4"/>
            <w:tcBorders>
              <w:bottom w:val="single" w:sz="4" w:space="0" w:color="auto"/>
            </w:tcBorders>
          </w:tcPr>
          <w:p w14:paraId="389F6504" w14:textId="77777777" w:rsidR="006D3267" w:rsidRPr="0050431F" w:rsidRDefault="006D3267" w:rsidP="006D3267">
            <w:pPr>
              <w:pStyle w:val="TAN"/>
              <w:rPr>
                <w:rFonts w:cs="Arial"/>
                <w:lang w:eastAsia="en-US"/>
              </w:rPr>
            </w:pPr>
            <w:r w:rsidRPr="0050431F">
              <w:rPr>
                <w:rFonts w:cs="Arial"/>
                <w:lang w:eastAsia="en-US"/>
              </w:rPr>
              <w:t>NOTE 1:</w:t>
            </w:r>
            <w:r w:rsidRPr="0050431F">
              <w:rPr>
                <w:rFonts w:cs="Arial"/>
                <w:lang w:eastAsia="en-US"/>
              </w:rPr>
              <w:tab/>
              <w:t xml:space="preserve">Unless otherwise noted, only the Test System stimulus error is considered here. The effect of errors in the throughput measurements or </w:t>
            </w:r>
            <w:r w:rsidRPr="0050431F">
              <w:rPr>
                <w:rFonts w:cs="Arial"/>
                <w:lang w:eastAsia="sv-SE"/>
              </w:rPr>
              <w:t xml:space="preserve">the BER/FER </w:t>
            </w:r>
            <w:r w:rsidRPr="0050431F">
              <w:rPr>
                <w:rFonts w:cs="Arial"/>
                <w:lang w:eastAsia="en-US"/>
              </w:rPr>
              <w:t>due to finite test duration is not considered.</w:t>
            </w:r>
          </w:p>
        </w:tc>
      </w:tr>
    </w:tbl>
    <w:p w14:paraId="694E9F3D" w14:textId="77777777" w:rsidR="00F9256D" w:rsidRPr="0050431F" w:rsidRDefault="00F9256D" w:rsidP="00F9256D"/>
    <w:p w14:paraId="083FD4B6" w14:textId="77777777" w:rsidR="00F9256D" w:rsidRPr="0050431F" w:rsidRDefault="00F9256D" w:rsidP="00F311C8">
      <w:pPr>
        <w:pStyle w:val="Heading3"/>
        <w:rPr>
          <w:lang w:eastAsia="sv-SE"/>
        </w:rPr>
      </w:pPr>
      <w:bookmarkStart w:id="88" w:name="_Toc13048382"/>
      <w:bookmarkStart w:id="89" w:name="_Toc29764598"/>
      <w:bookmarkStart w:id="90" w:name="_Toc29765016"/>
      <w:bookmarkStart w:id="91" w:name="_Toc52556514"/>
      <w:bookmarkStart w:id="92" w:name="_Toc67912216"/>
      <w:bookmarkStart w:id="93" w:name="_Toc89855151"/>
      <w:r w:rsidRPr="0050431F">
        <w:rPr>
          <w:lang w:eastAsia="sv-SE"/>
        </w:rPr>
        <w:t>4.1.</w:t>
      </w:r>
      <w:r w:rsidRPr="0050431F">
        <w:t>3</w:t>
      </w:r>
      <w:r w:rsidRPr="0050431F">
        <w:rPr>
          <w:lang w:eastAsia="sv-SE"/>
        </w:rPr>
        <w:tab/>
        <w:t>Interpretation of measurement results</w:t>
      </w:r>
      <w:bookmarkEnd w:id="88"/>
      <w:bookmarkEnd w:id="89"/>
      <w:bookmarkEnd w:id="90"/>
      <w:bookmarkEnd w:id="91"/>
      <w:bookmarkEnd w:id="92"/>
      <w:bookmarkEnd w:id="93"/>
    </w:p>
    <w:p w14:paraId="13CFECAA" w14:textId="77777777" w:rsidR="00F9256D" w:rsidRPr="0050431F" w:rsidRDefault="00F9256D" w:rsidP="00F9256D">
      <w:pPr>
        <w:rPr>
          <w:rFonts w:cs="v4.2.0"/>
          <w:snapToGrid w:val="0"/>
        </w:rPr>
      </w:pPr>
      <w:r w:rsidRPr="0050431F">
        <w:rPr>
          <w:rFonts w:cs="v4.2.0"/>
          <w:snapToGrid w:val="0"/>
        </w:rPr>
        <w:t xml:space="preserve">The measurement results returned by the Test System are compared - without any modification - against the </w:t>
      </w:r>
      <w:r w:rsidR="00DB7FF2" w:rsidRPr="0050431F">
        <w:rPr>
          <w:rFonts w:cs="v4.2.0"/>
          <w:snapToGrid w:val="0"/>
        </w:rPr>
        <w:t>test requirement</w:t>
      </w:r>
      <w:r w:rsidRPr="0050431F">
        <w:rPr>
          <w:rFonts w:cs="v4.2.0"/>
          <w:snapToGrid w:val="0"/>
        </w:rPr>
        <w:t>s as defined by the Shared Risk principle.</w:t>
      </w:r>
    </w:p>
    <w:p w14:paraId="2AB6DF1F" w14:textId="77777777" w:rsidR="00F9256D" w:rsidRPr="0050431F" w:rsidRDefault="00F9256D" w:rsidP="00F9256D">
      <w:pPr>
        <w:rPr>
          <w:rFonts w:cs="v4.2.0"/>
        </w:rPr>
      </w:pPr>
      <w:r w:rsidRPr="0050431F">
        <w:rPr>
          <w:rFonts w:cs="v5.0.0"/>
          <w:snapToGrid w:val="0"/>
        </w:rPr>
        <w:t>The Shared Risk principle is defined in ITU-R M.1545 [7].</w:t>
      </w:r>
    </w:p>
    <w:p w14:paraId="449A65EE" w14:textId="77777777" w:rsidR="00F9256D" w:rsidRPr="0050431F" w:rsidRDefault="00F9256D" w:rsidP="00F9256D">
      <w:pPr>
        <w:rPr>
          <w:rFonts w:cs="v4.2.0"/>
        </w:rPr>
      </w:pPr>
      <w:r w:rsidRPr="0050431F">
        <w:rPr>
          <w:rFonts w:cs="v4.2.0"/>
        </w:rPr>
        <w:t>The actual measurement uncertainty of the Test System for the measurement of each parameter shall be included in the test report.</w:t>
      </w:r>
    </w:p>
    <w:p w14:paraId="724521BE" w14:textId="77777777" w:rsidR="00F9256D" w:rsidRPr="0050431F" w:rsidRDefault="00F9256D" w:rsidP="00F9256D">
      <w:pPr>
        <w:rPr>
          <w:rFonts w:cs="v4.2.0"/>
        </w:rPr>
      </w:pPr>
      <w:r w:rsidRPr="0050431F">
        <w:rPr>
          <w:rFonts w:cs="v4.2.0"/>
        </w:rPr>
        <w:t>The recorded value for the Test System uncertainty shall be, for each measurement, equal to or lower than the appropriate figure in subclause 4.1.2 of this specification.</w:t>
      </w:r>
    </w:p>
    <w:p w14:paraId="612C5E66" w14:textId="77777777" w:rsidR="00F9256D" w:rsidRPr="0050431F" w:rsidRDefault="00F9256D" w:rsidP="00F9256D">
      <w:pPr>
        <w:rPr>
          <w:rFonts w:cs="v4.2.0"/>
        </w:rPr>
      </w:pPr>
      <w:r w:rsidRPr="0050431F">
        <w:rPr>
          <w:rFonts w:cs="v4.2.0"/>
        </w:rPr>
        <w:t>If the Test System for a test is known to have a measurement uncertainty greater than that specified in subclause 4.1.2, it is still permitted to use this apparatus provided that an adjustment is made as follows.</w:t>
      </w:r>
    </w:p>
    <w:p w14:paraId="7E2E49F0" w14:textId="77777777" w:rsidR="00F9256D" w:rsidRPr="0050431F" w:rsidRDefault="00F9256D" w:rsidP="00F9256D">
      <w:pPr>
        <w:rPr>
          <w:rFonts w:cs="v4.2.0"/>
        </w:rPr>
      </w:pPr>
      <w:r w:rsidRPr="0050431F">
        <w:rPr>
          <w:rFonts w:cs="v4.2.0"/>
        </w:rPr>
        <w:t xml:space="preserve">Any additional uncertainty in the Test System over and above that specified in subclause 4.1.2 shall be used to tighten the </w:t>
      </w:r>
      <w:r w:rsidR="00DB7FF2" w:rsidRPr="0050431F">
        <w:rPr>
          <w:rFonts w:cs="v4.2.0"/>
        </w:rPr>
        <w:t>test requirement</w:t>
      </w:r>
      <w:r w:rsidRPr="0050431F">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0D7890D" w14:textId="77777777" w:rsidR="00636AF4" w:rsidRPr="0050431F" w:rsidRDefault="004F6AD7" w:rsidP="00F311C8">
      <w:pPr>
        <w:pStyle w:val="Heading2"/>
      </w:pPr>
      <w:bookmarkStart w:id="94" w:name="_Toc13048383"/>
      <w:bookmarkStart w:id="95" w:name="_Toc29764599"/>
      <w:bookmarkStart w:id="96" w:name="_Toc29765017"/>
      <w:bookmarkStart w:id="97" w:name="_Toc52556515"/>
      <w:bookmarkStart w:id="98" w:name="_Toc67912217"/>
      <w:bookmarkStart w:id="99" w:name="_Toc89855152"/>
      <w:r w:rsidRPr="0050431F">
        <w:t>4.2</w:t>
      </w:r>
      <w:r w:rsidRPr="0050431F">
        <w:tab/>
        <w:t>Base S</w:t>
      </w:r>
      <w:r w:rsidR="00636AF4" w:rsidRPr="0050431F">
        <w:t>tation classes</w:t>
      </w:r>
      <w:bookmarkEnd w:id="94"/>
      <w:bookmarkEnd w:id="95"/>
      <w:bookmarkEnd w:id="96"/>
      <w:bookmarkEnd w:id="97"/>
      <w:bookmarkEnd w:id="98"/>
      <w:bookmarkEnd w:id="99"/>
    </w:p>
    <w:p w14:paraId="77B1A424" w14:textId="77777777" w:rsidR="00E42031" w:rsidRPr="0050431F" w:rsidRDefault="00E42031" w:rsidP="00E42031">
      <w:r w:rsidRPr="0050431F">
        <w:t>The requirements in this specification apply to Wide Area Base Stations, Medium Range Base Stations and Local Area Base Stations unless otherwise stated.</w:t>
      </w:r>
    </w:p>
    <w:p w14:paraId="74F2F2E9" w14:textId="77777777" w:rsidR="00E42031" w:rsidRPr="0050431F" w:rsidRDefault="00E42031" w:rsidP="00E42031">
      <w:r w:rsidRPr="0050431F">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275DBBF9" w14:textId="77777777" w:rsidR="00E42031" w:rsidRPr="0050431F" w:rsidRDefault="00E42031" w:rsidP="00E42031">
      <w:r w:rsidRPr="0050431F">
        <w:t>Medium Range Base Stations are characterised by requirements derived from Micro Cell scenarios with a BS to UE minimum coupling loss equals to 53 dB.</w:t>
      </w:r>
    </w:p>
    <w:p w14:paraId="52010584" w14:textId="77777777" w:rsidR="00E42031" w:rsidRPr="0050431F" w:rsidRDefault="00E42031" w:rsidP="00E42031">
      <w:r w:rsidRPr="0050431F">
        <w:t>Local Area Base Stations are characterised by requirements derived from Pico Cell scenarios with a BS to UE minimum coupling loss equal to 45 dB.</w:t>
      </w:r>
    </w:p>
    <w:p w14:paraId="0C3D6C6D" w14:textId="77777777" w:rsidR="00F9256D" w:rsidRPr="0050431F" w:rsidRDefault="00E42031" w:rsidP="00E42031">
      <w:r w:rsidRPr="0050431F">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50431F">
        <w:t>MSR requirements for multi-RAT operation only apply for the highest GSM/EDGE static power step.</w:t>
      </w:r>
    </w:p>
    <w:p w14:paraId="2B75526A" w14:textId="77777777" w:rsidR="00E42031" w:rsidRPr="0050431F" w:rsidRDefault="00E42031" w:rsidP="00E42031">
      <w:r w:rsidRPr="0050431F">
        <w:t>The manufacturer shall declare the intended class of the BS under test.</w:t>
      </w:r>
    </w:p>
    <w:p w14:paraId="4EE7648E" w14:textId="77777777" w:rsidR="00636AF4" w:rsidRPr="0050431F" w:rsidRDefault="00636AF4" w:rsidP="00F311C8">
      <w:pPr>
        <w:pStyle w:val="Heading2"/>
      </w:pPr>
      <w:bookmarkStart w:id="100" w:name="_Toc13048384"/>
      <w:bookmarkStart w:id="101" w:name="_Toc29764600"/>
      <w:bookmarkStart w:id="102" w:name="_Toc29765018"/>
      <w:bookmarkStart w:id="103" w:name="_Toc52556516"/>
      <w:bookmarkStart w:id="104" w:name="_Toc67912218"/>
      <w:bookmarkStart w:id="105" w:name="_Toc89855153"/>
      <w:r w:rsidRPr="0050431F">
        <w:t>4.3</w:t>
      </w:r>
      <w:r w:rsidRPr="0050431F">
        <w:tab/>
        <w:t>Regional requirements</w:t>
      </w:r>
      <w:bookmarkEnd w:id="100"/>
      <w:bookmarkEnd w:id="101"/>
      <w:bookmarkEnd w:id="102"/>
      <w:bookmarkEnd w:id="103"/>
      <w:bookmarkEnd w:id="104"/>
      <w:bookmarkEnd w:id="105"/>
    </w:p>
    <w:p w14:paraId="1E097055" w14:textId="77777777" w:rsidR="00F9256D" w:rsidRPr="0050431F" w:rsidRDefault="00F9256D" w:rsidP="00F9256D">
      <w:pPr>
        <w:rPr>
          <w:rFonts w:cs="v5.0.0"/>
        </w:rPr>
      </w:pPr>
      <w:r w:rsidRPr="0050431F">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B273110" w14:textId="77777777" w:rsidR="00F9256D" w:rsidRPr="0050431F" w:rsidRDefault="00F9256D" w:rsidP="00F9256D">
      <w:r w:rsidRPr="0050431F">
        <w:t xml:space="preserve">Table 4.3-1lists all requirements in the present specification that may be applied differently in different regions. There are additional </w:t>
      </w:r>
      <w:r w:rsidR="00C473FF" w:rsidRPr="0050431F">
        <w:t xml:space="preserve">single-RAT </w:t>
      </w:r>
      <w:r w:rsidRPr="0050431F">
        <w:t>regional requirements that may apply. These are referenced from the present specification, but listed in the specification for the RATs concerned [3][4][5]</w:t>
      </w:r>
      <w:r w:rsidR="00D34CBD" w:rsidRPr="0050431F">
        <w:t>[6]</w:t>
      </w:r>
      <w:r w:rsidRPr="0050431F">
        <w:t>.</w:t>
      </w:r>
    </w:p>
    <w:p w14:paraId="599217E4" w14:textId="77777777" w:rsidR="00F9256D" w:rsidRPr="0050431F" w:rsidRDefault="00F9256D" w:rsidP="00EB0F3C">
      <w:pPr>
        <w:pStyle w:val="TH"/>
        <w:rPr>
          <w:rFonts w:cs="v5.0.0"/>
        </w:rPr>
      </w:pPr>
      <w:r w:rsidRPr="0050431F">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9256D" w:rsidRPr="0050431F" w14:paraId="79925596"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4AB6104" w14:textId="77777777" w:rsidR="00F9256D" w:rsidRPr="0050431F" w:rsidRDefault="00F9256D" w:rsidP="00E634D2">
            <w:pPr>
              <w:pStyle w:val="TAH"/>
              <w:rPr>
                <w:rFonts w:cs="Arial"/>
                <w:lang w:eastAsia="en-US"/>
              </w:rPr>
            </w:pPr>
            <w:r w:rsidRPr="0050431F">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DB5B277" w14:textId="77777777" w:rsidR="00F9256D" w:rsidRPr="0050431F" w:rsidRDefault="00F9256D" w:rsidP="00E634D2">
            <w:pPr>
              <w:pStyle w:val="TAH"/>
              <w:rPr>
                <w:rFonts w:cs="Arial"/>
                <w:lang w:eastAsia="en-US"/>
              </w:rPr>
            </w:pPr>
            <w:r w:rsidRPr="0050431F">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E8C5B2B" w14:textId="77777777" w:rsidR="00F9256D" w:rsidRPr="0050431F" w:rsidRDefault="00F9256D" w:rsidP="00E634D2">
            <w:pPr>
              <w:pStyle w:val="TAH"/>
              <w:rPr>
                <w:rFonts w:cs="Arial"/>
                <w:lang w:eastAsia="en-US"/>
              </w:rPr>
            </w:pPr>
            <w:r w:rsidRPr="0050431F">
              <w:rPr>
                <w:rFonts w:cs="Arial"/>
                <w:lang w:eastAsia="en-US"/>
              </w:rPr>
              <w:t>Comments</w:t>
            </w:r>
          </w:p>
        </w:tc>
      </w:tr>
      <w:tr w:rsidR="00F9256D" w:rsidRPr="0050431F" w14:paraId="1C683DD0"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DEA5AF1" w14:textId="77777777" w:rsidR="00F9256D" w:rsidRPr="0050431F" w:rsidRDefault="00F9256D" w:rsidP="00E634D2">
            <w:pPr>
              <w:pStyle w:val="TAL"/>
              <w:rPr>
                <w:rFonts w:cs="Arial"/>
                <w:lang w:eastAsia="en-US"/>
              </w:rPr>
            </w:pPr>
            <w:r w:rsidRPr="0050431F">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22AFCEB5" w14:textId="77777777" w:rsidR="00F9256D" w:rsidRPr="0050431F" w:rsidRDefault="00F9256D" w:rsidP="00E634D2">
            <w:pPr>
              <w:pStyle w:val="TAL"/>
              <w:rPr>
                <w:rFonts w:cs="Arial"/>
                <w:lang w:eastAsia="en-US"/>
              </w:rPr>
            </w:pPr>
            <w:r w:rsidRPr="0050431F">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D99B2AC" w14:textId="77777777" w:rsidR="00F9256D" w:rsidRPr="0050431F" w:rsidRDefault="00F9256D" w:rsidP="00E634D2">
            <w:pPr>
              <w:pStyle w:val="TAL"/>
              <w:rPr>
                <w:rFonts w:cs="Arial"/>
                <w:lang w:eastAsia="en-US"/>
              </w:rPr>
            </w:pPr>
            <w:r w:rsidRPr="0050431F">
              <w:rPr>
                <w:rFonts w:cs="Arial"/>
                <w:lang w:eastAsia="en-US"/>
              </w:rPr>
              <w:t>Some bands may be applied regionally.</w:t>
            </w:r>
          </w:p>
        </w:tc>
      </w:tr>
      <w:tr w:rsidR="00820E2D" w:rsidRPr="0050431F" w14:paraId="1D32127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618196B" w14:textId="77777777" w:rsidR="00820E2D" w:rsidRPr="0050431F" w:rsidRDefault="00820E2D" w:rsidP="00E634D2">
            <w:pPr>
              <w:pStyle w:val="TAL"/>
              <w:rPr>
                <w:rFonts w:cs="Arial"/>
                <w:lang w:eastAsia="en-US"/>
              </w:rPr>
            </w:pPr>
            <w:r w:rsidRPr="0050431F">
              <w:rPr>
                <w:rFonts w:cs="Arial"/>
                <w:lang w:eastAsia="en-US"/>
              </w:rPr>
              <w:t>6.6.1.</w:t>
            </w:r>
            <w:r w:rsidR="00E00D02" w:rsidRPr="0050431F">
              <w:rPr>
                <w:rFonts w:cs="Arial"/>
                <w:lang w:eastAsia="en-US"/>
              </w:rPr>
              <w:t>5.</w:t>
            </w:r>
            <w:r w:rsidRPr="0050431F">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45941B4D" w14:textId="77777777" w:rsidR="00E00D02" w:rsidRPr="0050431F" w:rsidRDefault="00E00D02" w:rsidP="00E00D02">
            <w:pPr>
              <w:pStyle w:val="TAL"/>
              <w:rPr>
                <w:rFonts w:cs="Arial"/>
                <w:lang w:eastAsia="en-US"/>
              </w:rPr>
            </w:pPr>
            <w:r w:rsidRPr="0050431F">
              <w:rPr>
                <w:rFonts w:cs="Arial"/>
                <w:lang w:eastAsia="en-US"/>
              </w:rPr>
              <w:t>S</w:t>
            </w:r>
            <w:r w:rsidR="00820E2D" w:rsidRPr="0050431F">
              <w:rPr>
                <w:rFonts w:cs="Arial"/>
                <w:lang w:eastAsia="en-US"/>
              </w:rPr>
              <w:t>purious emissions</w:t>
            </w:r>
            <w:r w:rsidRPr="0050431F">
              <w:rPr>
                <w:rFonts w:cs="Arial"/>
                <w:lang w:eastAsia="en-US"/>
              </w:rPr>
              <w:t xml:space="preserve"> </w:t>
            </w:r>
          </w:p>
          <w:p w14:paraId="5DE8355C" w14:textId="77777777" w:rsidR="00820E2D" w:rsidRPr="0050431F" w:rsidRDefault="00E00D02" w:rsidP="00E00D02">
            <w:pPr>
              <w:pStyle w:val="TAL"/>
              <w:rPr>
                <w:rFonts w:cs="Arial"/>
                <w:lang w:eastAsia="en-US"/>
              </w:rPr>
            </w:pPr>
            <w:r w:rsidRPr="0050431F">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053E2D7" w14:textId="77777777" w:rsidR="00820E2D" w:rsidRPr="0050431F" w:rsidRDefault="00820E2D" w:rsidP="00E634D2">
            <w:pPr>
              <w:pStyle w:val="TAL"/>
              <w:rPr>
                <w:rFonts w:cs="Arial"/>
                <w:lang w:eastAsia="en-US"/>
              </w:rPr>
            </w:pPr>
            <w:r w:rsidRPr="0050431F">
              <w:rPr>
                <w:rFonts w:cs="Arial"/>
                <w:lang w:eastAsia="en-US"/>
              </w:rPr>
              <w:t>Category A limits are mandatory for regions where Category A limits for spurious emissions, as defined in ITU-R Recommendation SM.329 [13] apply.</w:t>
            </w:r>
          </w:p>
        </w:tc>
      </w:tr>
      <w:tr w:rsidR="00E00D02" w:rsidRPr="0050431F" w14:paraId="65BF7FDA"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24FB608F" w14:textId="77777777" w:rsidR="00E00D02" w:rsidRPr="0050431F" w:rsidDel="00E00D02" w:rsidRDefault="00E00D02" w:rsidP="00E634D2">
            <w:pPr>
              <w:pStyle w:val="TAL"/>
              <w:rPr>
                <w:rFonts w:cs="Arial"/>
                <w:lang w:eastAsia="en-US"/>
              </w:rPr>
            </w:pPr>
            <w:r w:rsidRPr="0050431F">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5AB4150E" w14:textId="77777777" w:rsidR="00E00D02" w:rsidRPr="0050431F" w:rsidRDefault="00E00D02" w:rsidP="004D45FD">
            <w:pPr>
              <w:pStyle w:val="TAL"/>
              <w:rPr>
                <w:rFonts w:cs="Arial"/>
                <w:lang w:eastAsia="en-US"/>
              </w:rPr>
            </w:pPr>
            <w:r w:rsidRPr="0050431F">
              <w:rPr>
                <w:rFonts w:cs="Arial"/>
                <w:lang w:eastAsia="en-US"/>
              </w:rPr>
              <w:t>Spurious emissions</w:t>
            </w:r>
          </w:p>
          <w:p w14:paraId="4998A263" w14:textId="77777777" w:rsidR="00E00D02" w:rsidRPr="0050431F" w:rsidDel="00E00D02" w:rsidRDefault="00E00D02" w:rsidP="00E00D02">
            <w:pPr>
              <w:pStyle w:val="TAL"/>
              <w:rPr>
                <w:rFonts w:cs="Arial"/>
                <w:lang w:eastAsia="en-US"/>
              </w:rPr>
            </w:pPr>
            <w:r w:rsidRPr="0050431F">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F9A83CE" w14:textId="77777777" w:rsidR="00E00D02" w:rsidRPr="0050431F" w:rsidRDefault="00E00D02" w:rsidP="00E634D2">
            <w:pPr>
              <w:pStyle w:val="TAL"/>
              <w:rPr>
                <w:rFonts w:cs="Arial"/>
                <w:lang w:eastAsia="en-US"/>
              </w:rPr>
            </w:pPr>
            <w:r w:rsidRPr="0050431F">
              <w:rPr>
                <w:rFonts w:cs="Arial"/>
                <w:lang w:eastAsia="en-US"/>
              </w:rPr>
              <w:t>Category B limits are mandatory for regions where Category B limits for spurious emissions, as defined in ITU-R Recommendation SM.329 [13] apply.</w:t>
            </w:r>
          </w:p>
        </w:tc>
      </w:tr>
      <w:tr w:rsidR="00E00D02" w:rsidRPr="0050431F" w14:paraId="5B4E485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E98BE82" w14:textId="77777777" w:rsidR="00E00D02" w:rsidRPr="0050431F" w:rsidDel="00E00D02" w:rsidRDefault="00E00D02" w:rsidP="00E634D2">
            <w:pPr>
              <w:pStyle w:val="TAL"/>
              <w:rPr>
                <w:rFonts w:cs="Arial"/>
                <w:lang w:eastAsia="en-US"/>
              </w:rPr>
            </w:pPr>
            <w:r w:rsidRPr="0050431F">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44D18C25" w14:textId="77777777" w:rsidR="00E00D02" w:rsidRPr="0050431F" w:rsidDel="00E00D02" w:rsidRDefault="00E00D02" w:rsidP="00E00D02">
            <w:pPr>
              <w:pStyle w:val="TAL"/>
              <w:rPr>
                <w:rFonts w:cs="Arial"/>
                <w:lang w:eastAsia="en-US"/>
              </w:rPr>
            </w:pPr>
            <w:r w:rsidRPr="0050431F">
              <w:rPr>
                <w:rFonts w:cs="Arial"/>
                <w:lang w:eastAsia="en-US"/>
              </w:rPr>
              <w:t>Additional</w:t>
            </w:r>
            <w:r w:rsidR="00C462C9" w:rsidRPr="0050431F">
              <w:rPr>
                <w:rFonts w:cs="Arial"/>
                <w:lang w:eastAsia="en-US"/>
              </w:rPr>
              <w:t xml:space="preserve"> </w:t>
            </w:r>
            <w:r w:rsidRPr="0050431F">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FA384A" w14:textId="77777777" w:rsidR="00E00D02" w:rsidRPr="0050431F" w:rsidRDefault="00E00D02" w:rsidP="00E634D2">
            <w:pPr>
              <w:pStyle w:val="TAL"/>
              <w:rPr>
                <w:rFonts w:cs="Arial"/>
                <w:lang w:eastAsia="en-US"/>
              </w:rPr>
            </w:pPr>
            <w:r w:rsidRPr="0050431F">
              <w:rPr>
                <w:rFonts w:cs="Arial"/>
                <w:lang w:eastAsia="en-US"/>
              </w:rPr>
              <w:t>Category B limits are mandatory for regions where Category B limits for spurious emissions, as defined in ITU-R Recommendation SM.329 [13] apply.</w:t>
            </w:r>
          </w:p>
        </w:tc>
      </w:tr>
      <w:tr w:rsidR="00E00D02" w:rsidRPr="0050431F" w14:paraId="54FBE7E3"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53A5386" w14:textId="77777777" w:rsidR="00E00D02" w:rsidRPr="0050431F" w:rsidRDefault="00E00D02" w:rsidP="00E634D2">
            <w:pPr>
              <w:pStyle w:val="TAL"/>
              <w:rPr>
                <w:rFonts w:cs="Arial"/>
                <w:lang w:eastAsia="en-US"/>
              </w:rPr>
            </w:pPr>
            <w:r w:rsidRPr="0050431F">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09A329AE" w14:textId="77777777" w:rsidR="00E00D02" w:rsidRPr="0050431F" w:rsidRDefault="00E00D02" w:rsidP="00E634D2">
            <w:pPr>
              <w:pStyle w:val="TAL"/>
              <w:rPr>
                <w:rFonts w:cs="Arial"/>
                <w:lang w:eastAsia="en-US"/>
              </w:rPr>
            </w:pPr>
            <w:r w:rsidRPr="0050431F">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3829E33" w14:textId="77777777" w:rsidR="00E00D02" w:rsidRPr="0050431F" w:rsidRDefault="00CF0DF8" w:rsidP="00E634D2">
            <w:pPr>
              <w:pStyle w:val="TAL"/>
              <w:rPr>
                <w:rFonts w:cs="Arial"/>
                <w:lang w:eastAsia="en-US"/>
              </w:rPr>
            </w:pPr>
            <w:r w:rsidRPr="0050431F">
              <w:rPr>
                <w:rFonts w:cs="Arial"/>
                <w:lang w:eastAsia="en-US"/>
              </w:rPr>
              <w:t xml:space="preserve">These requirements may be applied for the protection of system operating in frequency ranges other than the MSR BS operating band. </w:t>
            </w:r>
            <w:r w:rsidR="00E00D02" w:rsidRPr="0050431F">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E00D02" w:rsidRPr="0050431F" w14:paraId="1D231BD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FBD5BE" w14:textId="77777777" w:rsidR="00E00D02" w:rsidRPr="0050431F" w:rsidRDefault="00E00D02" w:rsidP="00E634D2">
            <w:pPr>
              <w:pStyle w:val="TAL"/>
              <w:rPr>
                <w:rFonts w:cs="Arial"/>
                <w:lang w:eastAsia="en-US"/>
              </w:rPr>
            </w:pPr>
            <w:r w:rsidRPr="0050431F">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7E43B189" w14:textId="77777777" w:rsidR="00E00D02" w:rsidRPr="0050431F" w:rsidRDefault="00E00D02" w:rsidP="00E634D2">
            <w:pPr>
              <w:pStyle w:val="TAL"/>
              <w:rPr>
                <w:rFonts w:cs="Arial"/>
                <w:lang w:eastAsia="en-US"/>
              </w:rPr>
            </w:pPr>
            <w:r w:rsidRPr="0050431F">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5FEDAF8" w14:textId="77777777" w:rsidR="00E00D02" w:rsidRPr="0050431F" w:rsidRDefault="00E00D02" w:rsidP="00E634D2">
            <w:pPr>
              <w:pStyle w:val="TAL"/>
              <w:rPr>
                <w:rFonts w:cs="Arial"/>
                <w:lang w:eastAsia="en-US"/>
              </w:rPr>
            </w:pPr>
            <w:r w:rsidRPr="0050431F">
              <w:rPr>
                <w:rFonts w:cs="Arial"/>
                <w:lang w:eastAsia="en-US"/>
              </w:rPr>
              <w:t>These requirements may be applied for the protection of other BS receivers when a BS operating in another frequency band is co-located with any BS.</w:t>
            </w:r>
          </w:p>
        </w:tc>
      </w:tr>
      <w:tr w:rsidR="00724FF0" w:rsidRPr="0050431F" w14:paraId="2F81BB6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6F09080" w14:textId="77777777" w:rsidR="00724FF0" w:rsidRPr="0050431F" w:rsidRDefault="00724FF0" w:rsidP="00E634D2">
            <w:pPr>
              <w:pStyle w:val="TAL"/>
              <w:rPr>
                <w:rFonts w:cs="Arial"/>
                <w:lang w:eastAsia="en-US"/>
              </w:rPr>
            </w:pPr>
            <w:r w:rsidRPr="0050431F">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35E46694" w14:textId="77777777" w:rsidR="00724FF0" w:rsidRPr="0050431F" w:rsidRDefault="00724FF0" w:rsidP="00E634D2">
            <w:pPr>
              <w:pStyle w:val="TAL"/>
              <w:rPr>
                <w:rFonts w:cs="Arial"/>
                <w:lang w:eastAsia="en-US"/>
              </w:rPr>
            </w:pPr>
            <w:r w:rsidRPr="0050431F">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63FFAB5" w14:textId="77777777" w:rsidR="00724FF0" w:rsidRPr="0050431F" w:rsidRDefault="00724FF0" w:rsidP="00E634D2">
            <w:pPr>
              <w:pStyle w:val="TAL"/>
              <w:rPr>
                <w:rFonts w:cs="Arial"/>
                <w:lang w:eastAsia="en-US"/>
              </w:rPr>
            </w:pPr>
            <w:r w:rsidRPr="0050431F">
              <w:rPr>
                <w:rFonts w:cs="Arial"/>
                <w:lang w:eastAsia="en-US"/>
              </w:rPr>
              <w:t xml:space="preserve">In addition to the requirements in subclauses </w:t>
            </w:r>
            <w:r w:rsidR="00E00D02" w:rsidRPr="0050431F">
              <w:rPr>
                <w:rFonts w:cs="Arial"/>
                <w:lang w:eastAsia="en-US"/>
              </w:rPr>
              <w:t xml:space="preserve">6.6.2.5.1 </w:t>
            </w:r>
            <w:r w:rsidRPr="0050431F">
              <w:rPr>
                <w:rFonts w:cs="Arial"/>
                <w:lang w:eastAsia="en-US"/>
              </w:rPr>
              <w:t xml:space="preserve">and </w:t>
            </w:r>
            <w:r w:rsidR="00E00D02" w:rsidRPr="0050431F">
              <w:rPr>
                <w:rFonts w:cs="Arial"/>
                <w:lang w:eastAsia="en-US"/>
              </w:rPr>
              <w:t>6.6.2.5.2</w:t>
            </w:r>
            <w:r w:rsidRPr="0050431F">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724FF0" w:rsidRPr="0050431F" w14:paraId="097FF61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EFF73D4" w14:textId="77777777" w:rsidR="00724FF0" w:rsidRPr="0050431F" w:rsidRDefault="00724FF0" w:rsidP="00E634D2">
            <w:pPr>
              <w:pStyle w:val="TAL"/>
              <w:rPr>
                <w:rFonts w:cs="Arial"/>
                <w:lang w:eastAsia="en-US"/>
              </w:rPr>
            </w:pPr>
            <w:r w:rsidRPr="0050431F">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490B46D6" w14:textId="77777777" w:rsidR="00724FF0" w:rsidRPr="0050431F" w:rsidRDefault="00724FF0" w:rsidP="00E634D2">
            <w:pPr>
              <w:pStyle w:val="TAL"/>
              <w:rPr>
                <w:rFonts w:cs="Arial"/>
                <w:lang w:eastAsia="en-US"/>
              </w:rPr>
            </w:pPr>
            <w:r w:rsidRPr="0050431F">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0A949C5" w14:textId="77777777" w:rsidR="00724FF0" w:rsidRPr="0050431F" w:rsidRDefault="00724FF0" w:rsidP="00E634D2">
            <w:pPr>
              <w:pStyle w:val="TAL"/>
              <w:rPr>
                <w:rFonts w:cs="Arial"/>
                <w:lang w:eastAsia="en-US"/>
              </w:rPr>
            </w:pPr>
            <w:r w:rsidRPr="0050431F">
              <w:rPr>
                <w:rFonts w:cs="Arial"/>
                <w:lang w:eastAsia="en-US"/>
              </w:rPr>
              <w:t>The requirements for unsynchronized TDD co-existence may apply regionally.</w:t>
            </w:r>
          </w:p>
        </w:tc>
      </w:tr>
      <w:tr w:rsidR="00724FF0" w:rsidRPr="0050431F" w14:paraId="73EA2AA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109CF0" w14:textId="77777777" w:rsidR="00724FF0" w:rsidRPr="0050431F" w:rsidRDefault="00724FF0" w:rsidP="00E634D2">
            <w:pPr>
              <w:pStyle w:val="TAL"/>
              <w:rPr>
                <w:rFonts w:cs="Arial"/>
                <w:lang w:eastAsia="en-US"/>
              </w:rPr>
            </w:pPr>
            <w:r w:rsidRPr="0050431F">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516148BA" w14:textId="77777777" w:rsidR="00724FF0" w:rsidRPr="0050431F" w:rsidRDefault="00724FF0" w:rsidP="00E634D2">
            <w:pPr>
              <w:pStyle w:val="TAL"/>
              <w:rPr>
                <w:rFonts w:cs="Arial"/>
                <w:lang w:eastAsia="en-US"/>
              </w:rPr>
            </w:pPr>
            <w:r w:rsidRPr="0050431F">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C2FE17D" w14:textId="77777777" w:rsidR="00724FF0" w:rsidRPr="0050431F" w:rsidRDefault="00724FF0" w:rsidP="00E634D2">
            <w:pPr>
              <w:pStyle w:val="TAL"/>
              <w:rPr>
                <w:rFonts w:cs="Arial"/>
                <w:lang w:eastAsia="en-US"/>
              </w:rPr>
            </w:pPr>
            <w:r w:rsidRPr="0050431F">
              <w:rPr>
                <w:rFonts w:cs="Arial"/>
                <w:lang w:eastAsia="en-US"/>
              </w:rPr>
              <w:t>The requirements for protection of DTT may apply regionally.</w:t>
            </w:r>
          </w:p>
        </w:tc>
      </w:tr>
      <w:tr w:rsidR="00724FF0" w:rsidRPr="0050431F" w14:paraId="228CB5C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747734" w14:textId="77777777" w:rsidR="00724FF0" w:rsidRPr="0050431F" w:rsidRDefault="00724FF0" w:rsidP="00E634D2">
            <w:pPr>
              <w:pStyle w:val="TAL"/>
              <w:rPr>
                <w:rFonts w:cs="Arial"/>
                <w:lang w:eastAsia="en-US"/>
              </w:rPr>
            </w:pPr>
            <w:r w:rsidRPr="0050431F">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040DFB02" w14:textId="77777777" w:rsidR="00724FF0" w:rsidRPr="0050431F" w:rsidRDefault="00724FF0" w:rsidP="00E634D2">
            <w:pPr>
              <w:pStyle w:val="TAL"/>
              <w:rPr>
                <w:rFonts w:cs="Arial"/>
                <w:lang w:eastAsia="en-US"/>
              </w:rPr>
            </w:pPr>
            <w:r w:rsidRPr="0050431F">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7632B9C" w14:textId="77777777" w:rsidR="00724FF0" w:rsidRPr="0050431F" w:rsidRDefault="00724FF0" w:rsidP="00E634D2">
            <w:pPr>
              <w:pStyle w:val="TAL"/>
              <w:rPr>
                <w:rFonts w:cs="Arial"/>
                <w:lang w:eastAsia="en-US"/>
              </w:rPr>
            </w:pPr>
            <w:r w:rsidRPr="0050431F">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5D90" w:rsidRPr="0050431F" w14:paraId="61044CA2"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B2625F4" w14:textId="77777777" w:rsidR="00B95D90" w:rsidRPr="0050431F" w:rsidRDefault="00B95D90" w:rsidP="00C737DC">
            <w:pPr>
              <w:pStyle w:val="TAL"/>
              <w:rPr>
                <w:rFonts w:cs="Arial"/>
                <w:lang w:eastAsia="en-US"/>
              </w:rPr>
            </w:pPr>
            <w:r w:rsidRPr="0050431F">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518ABDE2" w14:textId="77777777" w:rsidR="00B95D90" w:rsidRPr="0050431F" w:rsidRDefault="00B95D90" w:rsidP="00C737DC">
            <w:pPr>
              <w:pStyle w:val="TAL"/>
              <w:rPr>
                <w:rFonts w:cs="Arial"/>
                <w:lang w:eastAsia="zh-CN"/>
              </w:rPr>
            </w:pPr>
            <w:r w:rsidRPr="0050431F">
              <w:rPr>
                <w:rFonts w:cs="Arial"/>
                <w:lang w:eastAsia="en-US"/>
              </w:rPr>
              <w:t xml:space="preserve">Additional requirements for band 41 </w:t>
            </w:r>
            <w:r w:rsidRPr="0050431F">
              <w:rPr>
                <w:rFonts w:cs="Arial"/>
                <w:lang w:eastAsia="zh-CN"/>
              </w:rPr>
              <w:t>(</w:t>
            </w:r>
            <w:r w:rsidRPr="0050431F">
              <w:rPr>
                <w:rFonts w:cs="Arial"/>
                <w:lang w:eastAsia="en-US"/>
              </w:rPr>
              <w:t>Operating band unwanted emissions</w:t>
            </w:r>
            <w:r w:rsidRPr="0050431F">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52A36270" w14:textId="77777777" w:rsidR="00B95D90" w:rsidRPr="0050431F" w:rsidRDefault="00B95D90" w:rsidP="00C737DC">
            <w:pPr>
              <w:pStyle w:val="TAL"/>
              <w:rPr>
                <w:rFonts w:cs="v5.0.0"/>
                <w:lang w:eastAsia="en-US"/>
              </w:rPr>
            </w:pPr>
            <w:r w:rsidRPr="0050431F">
              <w:rPr>
                <w:rFonts w:cs="v5.0.0"/>
                <w:lang w:eastAsia="zh-CN"/>
              </w:rPr>
              <w:t xml:space="preserve">The requirements may apply </w:t>
            </w:r>
            <w:r w:rsidR="00C65D36" w:rsidRPr="0050431F">
              <w:rPr>
                <w:rFonts w:cs="Arial"/>
                <w:lang w:eastAsia="en-US"/>
              </w:rPr>
              <w:t>in certain regions as additional Operating band unwanted emission limits.</w:t>
            </w:r>
          </w:p>
        </w:tc>
      </w:tr>
      <w:tr w:rsidR="00275A6E" w:rsidRPr="0050431F" w14:paraId="1698EA4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7CFCDCE8" w14:textId="77777777" w:rsidR="00275A6E" w:rsidRPr="0050431F"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50431F">
                <w:rPr>
                  <w:rFonts w:cs="Arial"/>
                  <w:lang w:eastAsia="en-US"/>
                </w:rPr>
                <w:t>6.6.2</w:t>
              </w:r>
            </w:smartTag>
            <w:r w:rsidRPr="0050431F">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0BB3AC5E" w14:textId="77777777" w:rsidR="00275A6E" w:rsidRPr="0050431F" w:rsidRDefault="00275A6E" w:rsidP="00BC26EF">
            <w:pPr>
              <w:pStyle w:val="TAL"/>
              <w:rPr>
                <w:rFonts w:cs="Arial"/>
                <w:lang w:eastAsia="en-US"/>
              </w:rPr>
            </w:pPr>
            <w:r w:rsidRPr="0050431F">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06E83DD6" w14:textId="77777777" w:rsidR="00275A6E" w:rsidRPr="0050431F" w:rsidRDefault="00275A6E" w:rsidP="00BC26EF">
            <w:pPr>
              <w:pStyle w:val="TAL"/>
              <w:rPr>
                <w:rFonts w:cs="Arial"/>
                <w:lang w:eastAsia="en-US"/>
              </w:rPr>
            </w:pPr>
            <w:r w:rsidRPr="0050431F">
              <w:rPr>
                <w:rFonts w:cs="Arial"/>
                <w:lang w:eastAsia="en-US"/>
              </w:rPr>
              <w:t xml:space="preserve">These requirements may apply in certain regions </w:t>
            </w:r>
          </w:p>
        </w:tc>
      </w:tr>
      <w:tr w:rsidR="00820E2D" w:rsidRPr="0050431F" w14:paraId="5EBABBE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35F52E0" w14:textId="77777777" w:rsidR="00820E2D" w:rsidRPr="0050431F" w:rsidRDefault="00820E2D" w:rsidP="00E634D2">
            <w:pPr>
              <w:pStyle w:val="TAL"/>
              <w:rPr>
                <w:rFonts w:cs="Arial"/>
                <w:lang w:eastAsia="en-US"/>
              </w:rPr>
            </w:pPr>
            <w:r w:rsidRPr="0050431F">
              <w:rPr>
                <w:rFonts w:cs="Arial"/>
                <w:lang w:eastAsia="en-US"/>
              </w:rPr>
              <w:t>6.6.3</w:t>
            </w:r>
            <w:r w:rsidR="00E00D02" w:rsidRPr="0050431F">
              <w:rPr>
                <w:rFonts w:cs="Arial"/>
                <w:lang w:eastAsia="en-US"/>
              </w:rPr>
              <w:t>.5</w:t>
            </w:r>
            <w:r w:rsidRPr="0050431F">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7AFB02A2" w14:textId="77777777" w:rsidR="00820E2D" w:rsidRPr="0050431F" w:rsidRDefault="00820E2D" w:rsidP="00E634D2">
            <w:pPr>
              <w:pStyle w:val="TAL"/>
              <w:rPr>
                <w:rFonts w:cs="Arial"/>
                <w:lang w:eastAsia="en-US"/>
              </w:rPr>
            </w:pPr>
            <w:r w:rsidRPr="0050431F">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0AA107F3" w14:textId="77777777" w:rsidR="00820E2D" w:rsidRPr="0050431F" w:rsidRDefault="00820E2D" w:rsidP="00E634D2">
            <w:pPr>
              <w:pStyle w:val="TAL"/>
              <w:rPr>
                <w:rFonts w:cs="Arial"/>
                <w:lang w:eastAsia="en-US"/>
              </w:rPr>
            </w:pPr>
            <w:r w:rsidRPr="0050431F">
              <w:rPr>
                <w:rFonts w:cs="Arial"/>
                <w:lang w:eastAsia="en-US"/>
              </w:rPr>
              <w:t>The requirement may be applied regionally. There may also be regional requirements to declare the Occupied bandwidth according to the definition.</w:t>
            </w:r>
          </w:p>
        </w:tc>
      </w:tr>
      <w:tr w:rsidR="00C65D36" w:rsidRPr="0050431F" w14:paraId="421519BA"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CC8A4AE" w14:textId="77777777" w:rsidR="00C65D36" w:rsidRPr="0050431F" w:rsidRDefault="00C65D36" w:rsidP="00E634D2">
            <w:pPr>
              <w:pStyle w:val="TAL"/>
              <w:rPr>
                <w:rFonts w:cs="Arial"/>
                <w:lang w:eastAsia="en-US"/>
              </w:rPr>
            </w:pPr>
            <w:r w:rsidRPr="0050431F">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8626D6A" w14:textId="77777777" w:rsidR="00C65D36" w:rsidRPr="0050431F" w:rsidRDefault="00C65D36" w:rsidP="00E634D2">
            <w:pPr>
              <w:pStyle w:val="TAL"/>
              <w:rPr>
                <w:rFonts w:cs="Arial"/>
                <w:lang w:eastAsia="en-US"/>
              </w:rPr>
            </w:pPr>
            <w:r w:rsidRPr="0050431F">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30C8346" w14:textId="77777777" w:rsidR="00C65D36" w:rsidRPr="0050431F" w:rsidRDefault="00C65D36" w:rsidP="00E634D2">
            <w:pPr>
              <w:pStyle w:val="TAL"/>
              <w:rPr>
                <w:rFonts w:cs="Arial"/>
                <w:lang w:eastAsia="en-US"/>
              </w:rPr>
            </w:pPr>
            <w:r w:rsidRPr="0050431F">
              <w:rPr>
                <w:rFonts w:cs="Arial"/>
                <w:lang w:eastAsia="en-US"/>
              </w:rPr>
              <w:t>These requirements may apply in certain regions for Band 41</w:t>
            </w:r>
          </w:p>
        </w:tc>
      </w:tr>
      <w:tr w:rsidR="00C65D36" w:rsidRPr="0050431F" w14:paraId="6A1CDA3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E88D3CE" w14:textId="77777777" w:rsidR="00C65D36" w:rsidRPr="0050431F" w:rsidRDefault="00C65D36" w:rsidP="00E634D2">
            <w:pPr>
              <w:pStyle w:val="TAL"/>
              <w:rPr>
                <w:rFonts w:cs="Arial"/>
                <w:lang w:eastAsia="en-US"/>
              </w:rPr>
            </w:pPr>
            <w:r w:rsidRPr="0050431F">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22325A82" w14:textId="77777777" w:rsidR="00C65D36" w:rsidRPr="0050431F" w:rsidRDefault="00C65D36" w:rsidP="00E634D2">
            <w:pPr>
              <w:pStyle w:val="TAL"/>
              <w:rPr>
                <w:rFonts w:cs="Arial"/>
                <w:lang w:eastAsia="en-US"/>
              </w:rPr>
            </w:pPr>
            <w:r w:rsidRPr="0050431F">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00C6EA72" w14:textId="77777777" w:rsidR="00C65D36" w:rsidRPr="0050431F" w:rsidRDefault="00C65D36" w:rsidP="00E634D2">
            <w:pPr>
              <w:pStyle w:val="TAL"/>
              <w:rPr>
                <w:rFonts w:cs="Arial"/>
                <w:lang w:eastAsia="en-US"/>
              </w:rPr>
            </w:pPr>
            <w:r w:rsidRPr="0050431F">
              <w:rPr>
                <w:rFonts w:cs="Arial"/>
                <w:lang w:eastAsia="en-US"/>
              </w:rPr>
              <w:t>These requirements may apply in certain regions for Band 41</w:t>
            </w:r>
          </w:p>
        </w:tc>
      </w:tr>
      <w:tr w:rsidR="00F9256D" w:rsidRPr="0050431F" w14:paraId="3CDC4EA0"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FEDA3FD" w14:textId="77777777" w:rsidR="00F9256D" w:rsidRPr="0050431F" w:rsidRDefault="00F9256D" w:rsidP="00E634D2">
            <w:pPr>
              <w:pStyle w:val="TAL"/>
              <w:rPr>
                <w:rFonts w:cs="Arial"/>
                <w:lang w:eastAsia="en-US"/>
              </w:rPr>
            </w:pPr>
            <w:r w:rsidRPr="0050431F">
              <w:rPr>
                <w:rFonts w:cs="Arial"/>
                <w:lang w:eastAsia="en-US"/>
              </w:rPr>
              <w:t>7.5.2</w:t>
            </w:r>
            <w:r w:rsidR="00E00D02" w:rsidRPr="0050431F">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0AB904F1" w14:textId="77777777" w:rsidR="00F9256D" w:rsidRPr="0050431F" w:rsidRDefault="00F9256D" w:rsidP="00E634D2">
            <w:pPr>
              <w:pStyle w:val="TAL"/>
              <w:rPr>
                <w:rFonts w:cs="Arial"/>
                <w:lang w:eastAsia="en-US"/>
              </w:rPr>
            </w:pPr>
            <w:r w:rsidRPr="0050431F">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6FF57E8" w14:textId="77777777" w:rsidR="00F9256D" w:rsidRPr="0050431F" w:rsidRDefault="00F9256D" w:rsidP="00E634D2">
            <w:pPr>
              <w:pStyle w:val="TAL"/>
              <w:rPr>
                <w:rFonts w:cs="Arial"/>
                <w:lang w:eastAsia="en-US"/>
              </w:rPr>
            </w:pPr>
            <w:r w:rsidRPr="0050431F">
              <w:rPr>
                <w:rFonts w:cs="Arial"/>
                <w:lang w:eastAsia="en-US"/>
              </w:rPr>
              <w:t xml:space="preserve">These requirements may be applied for the protection of the BS receiver when a BS operating in another frequency band is co-located with </w:t>
            </w:r>
            <w:r w:rsidR="00820E2D" w:rsidRPr="0050431F">
              <w:rPr>
                <w:rFonts w:cs="Arial"/>
                <w:lang w:eastAsia="en-US"/>
              </w:rPr>
              <w:t>any</w:t>
            </w:r>
            <w:r w:rsidR="00974EE1" w:rsidRPr="0050431F">
              <w:rPr>
                <w:rFonts w:cs="Arial"/>
                <w:lang w:eastAsia="en-US"/>
              </w:rPr>
              <w:t xml:space="preserve"> </w:t>
            </w:r>
            <w:r w:rsidRPr="0050431F">
              <w:rPr>
                <w:rFonts w:cs="Arial"/>
                <w:lang w:eastAsia="en-US"/>
              </w:rPr>
              <w:t>BS.</w:t>
            </w:r>
          </w:p>
        </w:tc>
      </w:tr>
    </w:tbl>
    <w:p w14:paraId="6AC126F7" w14:textId="77777777" w:rsidR="00E26E51" w:rsidRPr="0050431F" w:rsidRDefault="00E26E51" w:rsidP="00E26E51"/>
    <w:p w14:paraId="0F00BF94" w14:textId="77777777" w:rsidR="009545B3" w:rsidRPr="0050431F" w:rsidRDefault="004F6AD7" w:rsidP="00F311C8">
      <w:pPr>
        <w:pStyle w:val="Heading2"/>
      </w:pPr>
      <w:bookmarkStart w:id="106" w:name="_Toc13048385"/>
      <w:bookmarkStart w:id="107" w:name="_Toc29764601"/>
      <w:bookmarkStart w:id="108" w:name="_Toc29765019"/>
      <w:bookmarkStart w:id="109" w:name="_Toc52556517"/>
      <w:bookmarkStart w:id="110" w:name="_Toc67912219"/>
      <w:bookmarkStart w:id="111" w:name="_Toc89855154"/>
      <w:r w:rsidRPr="0050431F">
        <w:t>4.4</w:t>
      </w:r>
      <w:r w:rsidRPr="0050431F">
        <w:tab/>
        <w:t>Operating bands and band c</w:t>
      </w:r>
      <w:r w:rsidR="009545B3" w:rsidRPr="0050431F">
        <w:t>ategories</w:t>
      </w:r>
      <w:bookmarkEnd w:id="106"/>
      <w:bookmarkEnd w:id="107"/>
      <w:bookmarkEnd w:id="108"/>
      <w:bookmarkEnd w:id="109"/>
      <w:bookmarkEnd w:id="110"/>
      <w:bookmarkEnd w:id="111"/>
    </w:p>
    <w:p w14:paraId="2AC24F2F" w14:textId="77777777" w:rsidR="00F9256D" w:rsidRPr="0050431F" w:rsidRDefault="00F9256D" w:rsidP="00F9256D">
      <w:r w:rsidRPr="0050431F">
        <w:t>MSR requirements are applicable for band definitions and band numbering as defined in the specifications TS 45.005 [</w:t>
      </w:r>
      <w:r w:rsidR="00F1786C" w:rsidRPr="0050431F">
        <w:t>6</w:t>
      </w:r>
      <w:r w:rsidRPr="0050431F">
        <w:t>], TS25.104 [3], TS 25.105 [4] and TS 36.104 [5]. For the purpose of defining the BS requirements, the operating bands are divided into three band categories as follows:</w:t>
      </w:r>
    </w:p>
    <w:p w14:paraId="7B647D4F" w14:textId="77777777" w:rsidR="00F9256D" w:rsidRPr="0050431F" w:rsidRDefault="00F9256D" w:rsidP="00F02F57">
      <w:pPr>
        <w:pStyle w:val="B10"/>
      </w:pPr>
      <w:r w:rsidRPr="0050431F">
        <w:t>-</w:t>
      </w:r>
      <w:r w:rsidRPr="0050431F">
        <w:tab/>
        <w:t>Band Category 1 (BC1): Bands for E-UTRA FDD and UTRA FDD operation</w:t>
      </w:r>
      <w:r w:rsidR="00F02F57" w:rsidRPr="0050431F">
        <w:t>.</w:t>
      </w:r>
      <w:r w:rsidR="00F02F57" w:rsidRPr="0050431F">
        <w:rPr>
          <w:rFonts w:eastAsia="MS Mincho"/>
        </w:rPr>
        <w:t xml:space="preserve"> Bands in this category are also used for NB-IoT operation (all modes).</w:t>
      </w:r>
    </w:p>
    <w:p w14:paraId="59284B97" w14:textId="77777777" w:rsidR="00F9256D" w:rsidRPr="0050431F" w:rsidRDefault="00F9256D" w:rsidP="00F02F57">
      <w:pPr>
        <w:pStyle w:val="B10"/>
      </w:pPr>
      <w:r w:rsidRPr="0050431F">
        <w:t>-</w:t>
      </w:r>
      <w:r w:rsidRPr="0050431F">
        <w:tab/>
        <w:t>Band Category 2 (BC2): Bands for E-UTRA FDD, UTRA FDD and GSM/EDGE operation</w:t>
      </w:r>
      <w:r w:rsidR="00F02F57" w:rsidRPr="0050431F">
        <w:t>. Bands in this category are also used for NB-IoT operation (all modes).</w:t>
      </w:r>
    </w:p>
    <w:p w14:paraId="79E8BE7D" w14:textId="77777777" w:rsidR="00F9256D" w:rsidRPr="0050431F" w:rsidRDefault="00F9256D" w:rsidP="00F9256D">
      <w:pPr>
        <w:pStyle w:val="B10"/>
      </w:pPr>
      <w:r w:rsidRPr="0050431F">
        <w:t>-</w:t>
      </w:r>
      <w:r w:rsidRPr="0050431F">
        <w:tab/>
        <w:t>Band Category 3 (BC3): Bands for E-UTRA TDD and UTRA TDD operation</w:t>
      </w:r>
    </w:p>
    <w:p w14:paraId="70E0AB0E" w14:textId="77777777" w:rsidR="00F9256D" w:rsidRPr="0050431F" w:rsidRDefault="00F9256D" w:rsidP="00F9256D">
      <w:pPr>
        <w:pStyle w:val="NO"/>
      </w:pPr>
      <w:r w:rsidRPr="0050431F">
        <w:t>NOTE:</w:t>
      </w:r>
      <w:r w:rsidRPr="0050431F">
        <w:tab/>
        <w:t>For UTRA TDD, requirements in the present document cover the 1.28 Mcps UTRA TDD option.</w:t>
      </w:r>
    </w:p>
    <w:p w14:paraId="760F3CC8" w14:textId="77777777" w:rsidR="00F9256D" w:rsidRPr="0050431F" w:rsidRDefault="00F9256D" w:rsidP="00F9256D">
      <w:r w:rsidRPr="0050431F">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14:paraId="419BB8DF" w14:textId="77777777" w:rsidR="00F9256D" w:rsidRPr="0050431F" w:rsidRDefault="00F9256D" w:rsidP="00EB0F3C">
      <w:pPr>
        <w:pStyle w:val="TH"/>
      </w:pPr>
      <w:r w:rsidRPr="0050431F">
        <w:t>Table 4.4-1: Paired ban</w:t>
      </w:r>
      <w:r w:rsidR="002D1511" w:rsidRPr="0050431F">
        <w:t>ds in E-UTRA, UTRA and GSM/EDGE</w:t>
      </w:r>
    </w:p>
    <w:tbl>
      <w:tblPr>
        <w:tblW w:w="9878" w:type="dxa"/>
        <w:jc w:val="center"/>
        <w:tblLook w:val="0000" w:firstRow="0" w:lastRow="0" w:firstColumn="0" w:lastColumn="0" w:noHBand="0" w:noVBand="0"/>
      </w:tblPr>
      <w:tblGrid>
        <w:gridCol w:w="981"/>
        <w:gridCol w:w="930"/>
        <w:gridCol w:w="1174"/>
        <w:gridCol w:w="1190"/>
        <w:gridCol w:w="307"/>
        <w:gridCol w:w="10"/>
        <w:gridCol w:w="507"/>
        <w:gridCol w:w="831"/>
        <w:gridCol w:w="6"/>
        <w:gridCol w:w="1343"/>
        <w:gridCol w:w="188"/>
        <w:gridCol w:w="129"/>
        <w:gridCol w:w="188"/>
        <w:gridCol w:w="1050"/>
        <w:gridCol w:w="1044"/>
      </w:tblGrid>
      <w:tr w:rsidR="00F9256D" w:rsidRPr="0050431F" w14:paraId="449CFFCC" w14:textId="77777777" w:rsidTr="00CA7249">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0125D" w14:textId="77777777" w:rsidR="00F9256D" w:rsidRPr="0050431F" w:rsidRDefault="00F9256D" w:rsidP="000715EC">
            <w:pPr>
              <w:pStyle w:val="TAH"/>
              <w:rPr>
                <w:rFonts w:cs="Arial"/>
                <w:lang w:eastAsia="en-US"/>
              </w:rPr>
            </w:pPr>
            <w:r w:rsidRPr="0050431F">
              <w:rPr>
                <w:rFonts w:cs="Arial"/>
                <w:lang w:eastAsia="en-US"/>
              </w:rPr>
              <w:t>MSR and E</w:t>
            </w:r>
            <w:r w:rsidRPr="0050431F">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D3AFA" w14:textId="77777777" w:rsidR="00F9256D" w:rsidRPr="0050431F" w:rsidRDefault="00F9256D" w:rsidP="000715EC">
            <w:pPr>
              <w:pStyle w:val="TAH"/>
              <w:rPr>
                <w:rFonts w:cs="Arial"/>
                <w:lang w:eastAsia="en-US"/>
              </w:rPr>
            </w:pPr>
            <w:r w:rsidRPr="0050431F">
              <w:rPr>
                <w:rFonts w:cs="Arial"/>
                <w:lang w:eastAsia="en-US"/>
              </w:rPr>
              <w:t>UTRA</w:t>
            </w:r>
            <w:r w:rsidRPr="0050431F">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C3D58" w14:textId="77777777" w:rsidR="00F9256D" w:rsidRPr="0050431F" w:rsidRDefault="00F9256D" w:rsidP="000715EC">
            <w:pPr>
              <w:pStyle w:val="TAH"/>
              <w:rPr>
                <w:rFonts w:cs="Arial"/>
                <w:lang w:eastAsia="en-US"/>
              </w:rPr>
            </w:pPr>
            <w:r w:rsidRPr="0050431F">
              <w:rPr>
                <w:rFonts w:cs="Arial"/>
                <w:lang w:eastAsia="en-US"/>
              </w:rPr>
              <w:t>GSM/EDGE</w:t>
            </w:r>
          </w:p>
          <w:p w14:paraId="64FA3F78" w14:textId="77777777" w:rsidR="00F9256D" w:rsidRPr="0050431F" w:rsidRDefault="00F9256D" w:rsidP="000715EC">
            <w:pPr>
              <w:pStyle w:val="TAH"/>
              <w:rPr>
                <w:rFonts w:cs="Arial"/>
                <w:lang w:eastAsia="en-US"/>
              </w:rPr>
            </w:pPr>
            <w:r w:rsidRPr="0050431F">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1CB03" w14:textId="77777777" w:rsidR="00F9256D" w:rsidRPr="0050431F" w:rsidRDefault="00F9256D" w:rsidP="000715EC">
            <w:pPr>
              <w:pStyle w:val="TAH"/>
              <w:rPr>
                <w:rFonts w:cs="Arial"/>
                <w:lang w:eastAsia="en-US"/>
              </w:rPr>
            </w:pPr>
            <w:r w:rsidRPr="0050431F">
              <w:rPr>
                <w:rFonts w:cs="Arial"/>
                <w:lang w:eastAsia="en-US"/>
              </w:rPr>
              <w:t>Uplink (UL) BS receive</w:t>
            </w:r>
            <w:r w:rsidRPr="0050431F">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14:paraId="15B62BED" w14:textId="77777777" w:rsidR="00F9256D" w:rsidRPr="0050431F" w:rsidRDefault="00F9256D" w:rsidP="000715EC">
            <w:pPr>
              <w:pStyle w:val="TAH"/>
              <w:rPr>
                <w:rFonts w:cs="Arial"/>
                <w:lang w:eastAsia="en-US"/>
              </w:rPr>
            </w:pPr>
            <w:r w:rsidRPr="0050431F">
              <w:rPr>
                <w:rFonts w:cs="Arial"/>
                <w:lang w:eastAsia="en-US"/>
              </w:rPr>
              <w:t xml:space="preserve">Downlink (DL) BS transmit </w:t>
            </w:r>
            <w:r w:rsidRPr="0050431F">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FE410" w14:textId="77777777" w:rsidR="00F9256D" w:rsidRPr="0050431F" w:rsidRDefault="00F9256D" w:rsidP="000715EC">
            <w:pPr>
              <w:pStyle w:val="TAH"/>
              <w:rPr>
                <w:rFonts w:cs="Arial"/>
                <w:lang w:eastAsia="en-US"/>
              </w:rPr>
            </w:pPr>
            <w:r w:rsidRPr="0050431F">
              <w:rPr>
                <w:rFonts w:cs="Arial"/>
                <w:lang w:eastAsia="en-US"/>
              </w:rPr>
              <w:t>Band category</w:t>
            </w:r>
          </w:p>
        </w:tc>
      </w:tr>
      <w:tr w:rsidR="00CA7249" w:rsidRPr="0050431F" w14:paraId="2CC01EE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E019C" w14:textId="77777777" w:rsidR="00F9256D" w:rsidRPr="0050431F" w:rsidRDefault="00F9256D" w:rsidP="00753F76">
            <w:pPr>
              <w:pStyle w:val="TAC"/>
              <w:rPr>
                <w:rFonts w:cs="Arial"/>
                <w:lang w:eastAsia="en-US"/>
              </w:rPr>
            </w:pPr>
            <w:r w:rsidRPr="0050431F">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0A8F7" w14:textId="77777777" w:rsidR="00F9256D" w:rsidRPr="0050431F" w:rsidRDefault="00F9256D" w:rsidP="00753F76">
            <w:pPr>
              <w:pStyle w:val="TAC"/>
              <w:rPr>
                <w:rFonts w:cs="Arial"/>
                <w:lang w:eastAsia="en-US"/>
              </w:rPr>
            </w:pPr>
            <w:r w:rsidRPr="0050431F">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F1022"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B5A9A54" w14:textId="77777777" w:rsidR="00F9256D" w:rsidRPr="0050431F" w:rsidRDefault="00F9256D" w:rsidP="00753F76">
            <w:pPr>
              <w:pStyle w:val="TAR"/>
              <w:jc w:val="center"/>
              <w:rPr>
                <w:rFonts w:cs="Arial"/>
                <w:lang w:eastAsia="en-US"/>
              </w:rPr>
            </w:pPr>
            <w:r w:rsidRPr="0050431F">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14:paraId="0DDF6847"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4EB0300D" w14:textId="77777777" w:rsidR="00F9256D" w:rsidRPr="0050431F" w:rsidRDefault="00F9256D" w:rsidP="00753F76">
            <w:pPr>
              <w:pStyle w:val="TAL"/>
              <w:jc w:val="center"/>
              <w:rPr>
                <w:rFonts w:cs="Arial"/>
                <w:lang w:eastAsia="en-US"/>
              </w:rPr>
            </w:pPr>
            <w:r w:rsidRPr="0050431F">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14:paraId="58304EC5"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504AB28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CB0ED5E" w14:textId="77777777" w:rsidR="00F9256D" w:rsidRPr="0050431F" w:rsidRDefault="00F9256D" w:rsidP="00753F76">
            <w:pPr>
              <w:pStyle w:val="TAL"/>
              <w:jc w:val="center"/>
              <w:rPr>
                <w:rFonts w:cs="Arial"/>
                <w:lang w:eastAsia="en-US"/>
              </w:rPr>
            </w:pPr>
            <w:r w:rsidRPr="0050431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F0BB0"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432D7FF9"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F4895" w14:textId="77777777" w:rsidR="00F9256D" w:rsidRPr="0050431F" w:rsidRDefault="00F9256D" w:rsidP="00753F76">
            <w:pPr>
              <w:pStyle w:val="TAC"/>
              <w:rPr>
                <w:rFonts w:cs="Arial"/>
                <w:lang w:eastAsia="en-US"/>
              </w:rPr>
            </w:pPr>
            <w:r w:rsidRPr="0050431F">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057D8" w14:textId="77777777" w:rsidR="00F9256D" w:rsidRPr="0050431F" w:rsidRDefault="00F9256D" w:rsidP="00753F76">
            <w:pPr>
              <w:pStyle w:val="TAC"/>
              <w:rPr>
                <w:rFonts w:cs="Arial"/>
                <w:lang w:eastAsia="en-US"/>
              </w:rPr>
            </w:pPr>
            <w:r w:rsidRPr="0050431F">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6B989" w14:textId="77777777" w:rsidR="00F9256D" w:rsidRPr="0050431F" w:rsidRDefault="00F9256D" w:rsidP="00753F76">
            <w:pPr>
              <w:pStyle w:val="TAC"/>
              <w:rPr>
                <w:rFonts w:cs="Arial"/>
                <w:lang w:eastAsia="en-US"/>
              </w:rPr>
            </w:pPr>
            <w:r w:rsidRPr="0050431F">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5B87BDC" w14:textId="77777777" w:rsidR="00F9256D" w:rsidRPr="0050431F" w:rsidRDefault="00F9256D" w:rsidP="00753F76">
            <w:pPr>
              <w:pStyle w:val="TAR"/>
              <w:jc w:val="center"/>
              <w:rPr>
                <w:rFonts w:cs="Arial"/>
                <w:lang w:eastAsia="en-US"/>
              </w:rPr>
            </w:pPr>
            <w:r w:rsidRPr="0050431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14:paraId="01747E84"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D264E64" w14:textId="77777777" w:rsidR="00F9256D" w:rsidRPr="0050431F" w:rsidRDefault="00F9256D" w:rsidP="00753F76">
            <w:pPr>
              <w:pStyle w:val="TAL"/>
              <w:jc w:val="center"/>
              <w:rPr>
                <w:rFonts w:cs="Arial"/>
                <w:lang w:eastAsia="en-US"/>
              </w:rPr>
            </w:pPr>
            <w:r w:rsidRPr="0050431F">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14:paraId="719A3442" w14:textId="77777777" w:rsidR="00F9256D" w:rsidRPr="0050431F" w:rsidRDefault="00F9256D" w:rsidP="00753F76">
            <w:pPr>
              <w:pStyle w:val="TAR"/>
              <w:jc w:val="center"/>
              <w:rPr>
                <w:rFonts w:cs="Arial"/>
                <w:lang w:eastAsia="en-US"/>
              </w:rPr>
            </w:pPr>
            <w:r w:rsidRPr="0050431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14:paraId="43D3BCF1"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D0431DC" w14:textId="77777777" w:rsidR="00F9256D" w:rsidRPr="0050431F" w:rsidRDefault="00F9256D" w:rsidP="00753F76">
            <w:pPr>
              <w:pStyle w:val="TAL"/>
              <w:jc w:val="center"/>
              <w:rPr>
                <w:rFonts w:cs="Arial"/>
                <w:lang w:eastAsia="en-US"/>
              </w:rPr>
            </w:pPr>
            <w:r w:rsidRPr="0050431F">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98344"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758056A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35D1B" w14:textId="77777777" w:rsidR="00F9256D" w:rsidRPr="0050431F" w:rsidRDefault="00F9256D" w:rsidP="00753F76">
            <w:pPr>
              <w:pStyle w:val="TAC"/>
              <w:rPr>
                <w:rFonts w:cs="Arial"/>
                <w:lang w:eastAsia="en-US"/>
              </w:rPr>
            </w:pPr>
            <w:r w:rsidRPr="0050431F">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67B2FF" w14:textId="77777777" w:rsidR="00F9256D" w:rsidRPr="0050431F" w:rsidRDefault="00F9256D" w:rsidP="00753F76">
            <w:pPr>
              <w:pStyle w:val="TAC"/>
              <w:rPr>
                <w:rFonts w:cs="Arial"/>
                <w:lang w:eastAsia="en-US"/>
              </w:rPr>
            </w:pPr>
            <w:r w:rsidRPr="0050431F">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4AA07A" w14:textId="77777777" w:rsidR="00F9256D" w:rsidRPr="0050431F" w:rsidRDefault="00F9256D" w:rsidP="00753F76">
            <w:pPr>
              <w:pStyle w:val="TAC"/>
              <w:rPr>
                <w:rFonts w:cs="Arial"/>
                <w:lang w:eastAsia="en-US"/>
              </w:rPr>
            </w:pPr>
            <w:r w:rsidRPr="0050431F">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9FB38DE"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75C1809A"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B6F79A0" w14:textId="77777777" w:rsidR="00F9256D" w:rsidRPr="0050431F" w:rsidRDefault="00F9256D" w:rsidP="00753F76">
            <w:pPr>
              <w:pStyle w:val="TAL"/>
              <w:jc w:val="center"/>
              <w:rPr>
                <w:rFonts w:cs="Arial"/>
                <w:lang w:eastAsia="en-US"/>
              </w:rPr>
            </w:pPr>
            <w:r w:rsidRPr="0050431F">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14:paraId="1E99B556" w14:textId="77777777" w:rsidR="00F9256D" w:rsidRPr="0050431F" w:rsidRDefault="00F9256D" w:rsidP="00753F76">
            <w:pPr>
              <w:pStyle w:val="TAR"/>
              <w:jc w:val="center"/>
              <w:rPr>
                <w:rFonts w:cs="Arial"/>
                <w:lang w:eastAsia="en-US"/>
              </w:rPr>
            </w:pPr>
            <w:r w:rsidRPr="0050431F">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14:paraId="09CE5F4A"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D2A5274" w14:textId="77777777" w:rsidR="00F9256D" w:rsidRPr="0050431F" w:rsidRDefault="00F9256D" w:rsidP="00753F76">
            <w:pPr>
              <w:pStyle w:val="TAL"/>
              <w:jc w:val="center"/>
              <w:rPr>
                <w:rFonts w:cs="Arial"/>
                <w:lang w:eastAsia="en-US"/>
              </w:rPr>
            </w:pPr>
            <w:r w:rsidRPr="0050431F">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A0B4C"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5D9860C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EC42" w14:textId="77777777" w:rsidR="00F9256D" w:rsidRPr="0050431F" w:rsidRDefault="00F9256D" w:rsidP="00753F76">
            <w:pPr>
              <w:pStyle w:val="TAC"/>
              <w:rPr>
                <w:rFonts w:cs="Arial"/>
                <w:lang w:eastAsia="en-US"/>
              </w:rPr>
            </w:pPr>
            <w:r w:rsidRPr="0050431F">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398FD8" w14:textId="77777777" w:rsidR="00F9256D" w:rsidRPr="0050431F" w:rsidRDefault="00F9256D" w:rsidP="00753F76">
            <w:pPr>
              <w:pStyle w:val="TAC"/>
              <w:rPr>
                <w:rFonts w:cs="Arial"/>
                <w:lang w:eastAsia="en-US"/>
              </w:rPr>
            </w:pPr>
            <w:r w:rsidRPr="0050431F">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503293"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7B11AD4"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205F005F"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79E0FAE" w14:textId="77777777" w:rsidR="00F9256D" w:rsidRPr="0050431F" w:rsidRDefault="00F9256D" w:rsidP="00753F76">
            <w:pPr>
              <w:pStyle w:val="TAL"/>
              <w:jc w:val="center"/>
              <w:rPr>
                <w:rFonts w:cs="Arial"/>
                <w:lang w:eastAsia="en-US"/>
              </w:rPr>
            </w:pPr>
            <w:r w:rsidRPr="0050431F">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14:paraId="05CC77E2"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101FBB59"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C62F92F" w14:textId="77777777" w:rsidR="00F9256D" w:rsidRPr="0050431F" w:rsidRDefault="00F9256D" w:rsidP="00753F76">
            <w:pPr>
              <w:pStyle w:val="TAL"/>
              <w:jc w:val="center"/>
              <w:rPr>
                <w:rFonts w:cs="Arial"/>
                <w:lang w:eastAsia="en-US"/>
              </w:rPr>
            </w:pPr>
            <w:r w:rsidRPr="0050431F">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FE4E39" w14:textId="77777777" w:rsidR="00F02F57" w:rsidRPr="0050431F" w:rsidRDefault="00F9256D" w:rsidP="00753F76">
            <w:pPr>
              <w:pStyle w:val="TAC"/>
              <w:rPr>
                <w:rFonts w:cs="Arial"/>
                <w:lang w:eastAsia="en-US"/>
              </w:rPr>
            </w:pPr>
            <w:r w:rsidRPr="0050431F">
              <w:rPr>
                <w:rFonts w:cs="Arial"/>
                <w:lang w:eastAsia="en-US"/>
              </w:rPr>
              <w:t>1</w:t>
            </w:r>
          </w:p>
          <w:p w14:paraId="160BCBDB"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0685950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C6AD48" w14:textId="77777777" w:rsidR="00F9256D" w:rsidRPr="0050431F" w:rsidRDefault="00F9256D" w:rsidP="00753F76">
            <w:pPr>
              <w:pStyle w:val="TAC"/>
              <w:rPr>
                <w:rFonts w:cs="Arial"/>
                <w:lang w:eastAsia="en-US"/>
              </w:rPr>
            </w:pPr>
            <w:r w:rsidRPr="0050431F">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272F5" w14:textId="77777777" w:rsidR="00F9256D" w:rsidRPr="0050431F" w:rsidRDefault="00F9256D" w:rsidP="00753F76">
            <w:pPr>
              <w:pStyle w:val="TAC"/>
              <w:rPr>
                <w:rFonts w:cs="Arial"/>
                <w:lang w:eastAsia="en-US"/>
              </w:rPr>
            </w:pPr>
            <w:r w:rsidRPr="0050431F">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0E5A4" w14:textId="77777777" w:rsidR="00F9256D" w:rsidRPr="0050431F" w:rsidRDefault="00F9256D" w:rsidP="00753F76">
            <w:pPr>
              <w:pStyle w:val="TAC"/>
              <w:rPr>
                <w:rFonts w:cs="Arial"/>
                <w:lang w:eastAsia="en-US"/>
              </w:rPr>
            </w:pPr>
            <w:r w:rsidRPr="0050431F">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1BE686BE" w14:textId="77777777" w:rsidR="00F9256D" w:rsidRPr="0050431F" w:rsidRDefault="00F9256D" w:rsidP="00753F76">
            <w:pPr>
              <w:pStyle w:val="TAR"/>
              <w:jc w:val="center"/>
              <w:rPr>
                <w:rFonts w:cs="Arial"/>
                <w:lang w:eastAsia="en-US"/>
              </w:rPr>
            </w:pPr>
            <w:r w:rsidRPr="0050431F">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14:paraId="75CBE968"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AC63870" w14:textId="77777777" w:rsidR="00F9256D" w:rsidRPr="0050431F" w:rsidRDefault="00F9256D" w:rsidP="00753F76">
            <w:pPr>
              <w:pStyle w:val="TAL"/>
              <w:jc w:val="center"/>
              <w:rPr>
                <w:rFonts w:cs="Arial"/>
                <w:lang w:eastAsia="en-US"/>
              </w:rPr>
            </w:pPr>
            <w:r w:rsidRPr="0050431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14:paraId="116FEBB2" w14:textId="77777777" w:rsidR="00F9256D" w:rsidRPr="0050431F" w:rsidRDefault="00F9256D" w:rsidP="00753F76">
            <w:pPr>
              <w:pStyle w:val="TAR"/>
              <w:jc w:val="center"/>
              <w:rPr>
                <w:rFonts w:cs="Arial"/>
                <w:lang w:eastAsia="en-US"/>
              </w:rPr>
            </w:pPr>
            <w:r w:rsidRPr="0050431F">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14:paraId="0DB1B853"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5F90584" w14:textId="77777777" w:rsidR="00F9256D" w:rsidRPr="0050431F" w:rsidRDefault="00F9256D" w:rsidP="00753F76">
            <w:pPr>
              <w:pStyle w:val="TAL"/>
              <w:jc w:val="center"/>
              <w:rPr>
                <w:rFonts w:cs="Arial"/>
                <w:lang w:eastAsia="en-US"/>
              </w:rPr>
            </w:pPr>
            <w:r w:rsidRPr="0050431F">
              <w:rPr>
                <w:rFonts w:cs="Arial"/>
                <w:lang w:eastAsia="en-US"/>
              </w:rPr>
              <w:t>894</w:t>
            </w:r>
            <w:r w:rsidR="003867CE" w:rsidRPr="0050431F">
              <w:rPr>
                <w:rFonts w:cs="Arial"/>
                <w:lang w:eastAsia="en-US"/>
              </w:rPr>
              <w:t xml:space="preserve"> </w:t>
            </w:r>
            <w:r w:rsidRPr="0050431F">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559016"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436F7F5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20853" w14:textId="77777777" w:rsidR="00F9256D" w:rsidRPr="0050431F" w:rsidRDefault="00F9256D" w:rsidP="00753F76">
            <w:pPr>
              <w:pStyle w:val="TAC"/>
              <w:rPr>
                <w:rFonts w:cs="Arial"/>
                <w:vertAlign w:val="superscript"/>
                <w:lang w:eastAsia="en-US"/>
              </w:rPr>
            </w:pPr>
            <w:r w:rsidRPr="0050431F">
              <w:rPr>
                <w:rFonts w:cs="Arial"/>
                <w:lang w:eastAsia="en-US"/>
              </w:rPr>
              <w:t>6</w:t>
            </w:r>
          </w:p>
          <w:p w14:paraId="41F64480" w14:textId="77777777" w:rsidR="00275A6E" w:rsidRPr="0050431F" w:rsidRDefault="00275A6E" w:rsidP="00753F76">
            <w:pPr>
              <w:pStyle w:val="TAC"/>
              <w:rPr>
                <w:rFonts w:cs="Arial"/>
                <w:lang w:eastAsia="en-US"/>
              </w:rPr>
            </w:pPr>
            <w:r w:rsidRPr="0050431F">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EAF01" w14:textId="77777777" w:rsidR="00F9256D" w:rsidRPr="0050431F" w:rsidRDefault="00F9256D" w:rsidP="00753F76">
            <w:pPr>
              <w:pStyle w:val="TAC"/>
              <w:rPr>
                <w:rFonts w:cs="Arial"/>
                <w:lang w:eastAsia="en-US"/>
              </w:rPr>
            </w:pPr>
            <w:r w:rsidRPr="0050431F">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C7E4D"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20607A5" w14:textId="77777777" w:rsidR="00F9256D" w:rsidRPr="0050431F" w:rsidRDefault="00F9256D" w:rsidP="00753F76">
            <w:pPr>
              <w:pStyle w:val="TAR"/>
              <w:jc w:val="center"/>
              <w:rPr>
                <w:rFonts w:cs="Arial"/>
                <w:lang w:eastAsia="en-US"/>
              </w:rPr>
            </w:pPr>
            <w:r w:rsidRPr="0050431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14:paraId="7C601D34"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0E4D530C" w14:textId="77777777" w:rsidR="00F9256D" w:rsidRPr="0050431F" w:rsidRDefault="00F9256D" w:rsidP="00753F76">
            <w:pPr>
              <w:pStyle w:val="TAL"/>
              <w:jc w:val="center"/>
              <w:rPr>
                <w:rFonts w:cs="Arial"/>
                <w:lang w:eastAsia="en-US"/>
              </w:rPr>
            </w:pPr>
            <w:r w:rsidRPr="0050431F">
              <w:rPr>
                <w:rFonts w:cs="Arial"/>
                <w:lang w:eastAsia="en-US"/>
              </w:rPr>
              <w:t>840</w:t>
            </w:r>
            <w:r w:rsidR="00C462C9" w:rsidRPr="0050431F">
              <w:rPr>
                <w:rFonts w:cs="Arial"/>
                <w:lang w:eastAsia="en-US"/>
              </w:rPr>
              <w:t xml:space="preserve"> </w:t>
            </w:r>
            <w:r w:rsidRPr="0050431F">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14:paraId="4777B047" w14:textId="77777777" w:rsidR="00F9256D" w:rsidRPr="0050431F" w:rsidRDefault="00F9256D" w:rsidP="00753F76">
            <w:pPr>
              <w:pStyle w:val="TAR"/>
              <w:jc w:val="center"/>
              <w:rPr>
                <w:rFonts w:cs="Arial"/>
                <w:lang w:eastAsia="en-US"/>
              </w:rPr>
            </w:pPr>
            <w:r w:rsidRPr="0050431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14:paraId="55B2611E"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3744A71F" w14:textId="77777777" w:rsidR="00F9256D" w:rsidRPr="0050431F" w:rsidRDefault="00F9256D" w:rsidP="00753F76">
            <w:pPr>
              <w:pStyle w:val="TAL"/>
              <w:jc w:val="center"/>
              <w:rPr>
                <w:rFonts w:cs="Arial"/>
                <w:lang w:eastAsia="en-US"/>
              </w:rPr>
            </w:pPr>
            <w:r w:rsidRPr="0050431F">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C2754" w14:textId="77777777" w:rsidR="00F9256D" w:rsidRPr="0050431F" w:rsidRDefault="00F9256D" w:rsidP="00753F76">
            <w:pPr>
              <w:pStyle w:val="TAC"/>
              <w:rPr>
                <w:rFonts w:cs="Arial"/>
                <w:vertAlign w:val="superscript"/>
                <w:lang w:eastAsia="en-US"/>
              </w:rPr>
            </w:pPr>
            <w:r w:rsidRPr="0050431F">
              <w:rPr>
                <w:rFonts w:cs="Arial"/>
                <w:lang w:eastAsia="en-US"/>
              </w:rPr>
              <w:t>1</w:t>
            </w:r>
          </w:p>
          <w:p w14:paraId="360D9DE7" w14:textId="77777777" w:rsidR="00275A6E" w:rsidRPr="0050431F" w:rsidRDefault="00275A6E" w:rsidP="00753F76">
            <w:pPr>
              <w:pStyle w:val="TAC"/>
              <w:rPr>
                <w:rFonts w:cs="Arial"/>
                <w:lang w:eastAsia="en-US"/>
              </w:rPr>
            </w:pPr>
            <w:r w:rsidRPr="0050431F">
              <w:rPr>
                <w:rFonts w:cs="Arial"/>
                <w:lang w:eastAsia="en-US"/>
              </w:rPr>
              <w:t>(NOTE 1)</w:t>
            </w:r>
          </w:p>
        </w:tc>
      </w:tr>
      <w:tr w:rsidR="00CA7249" w:rsidRPr="0050431F" w14:paraId="685A354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4C69B" w14:textId="77777777" w:rsidR="00F9256D" w:rsidRPr="0050431F" w:rsidRDefault="00F9256D" w:rsidP="00753F76">
            <w:pPr>
              <w:pStyle w:val="TAC"/>
              <w:rPr>
                <w:rFonts w:cs="Arial"/>
                <w:lang w:eastAsia="en-US"/>
              </w:rPr>
            </w:pPr>
            <w:r w:rsidRPr="0050431F">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40346" w14:textId="77777777" w:rsidR="00F9256D" w:rsidRPr="0050431F" w:rsidRDefault="00F9256D" w:rsidP="00753F76">
            <w:pPr>
              <w:pStyle w:val="TAC"/>
              <w:rPr>
                <w:rFonts w:cs="Arial"/>
                <w:lang w:eastAsia="en-US"/>
              </w:rPr>
            </w:pPr>
            <w:r w:rsidRPr="0050431F">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E5B8A"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67A7F12" w14:textId="77777777" w:rsidR="00F9256D" w:rsidRPr="0050431F" w:rsidRDefault="00F9256D" w:rsidP="00753F76">
            <w:pPr>
              <w:pStyle w:val="TAR"/>
              <w:jc w:val="center"/>
              <w:rPr>
                <w:rFonts w:cs="Arial"/>
                <w:lang w:eastAsia="en-US"/>
              </w:rPr>
            </w:pPr>
            <w:r w:rsidRPr="0050431F">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14:paraId="1469A963"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493F842" w14:textId="77777777" w:rsidR="00F9256D" w:rsidRPr="0050431F" w:rsidRDefault="00F9256D" w:rsidP="00753F76">
            <w:pPr>
              <w:pStyle w:val="TAL"/>
              <w:jc w:val="center"/>
              <w:rPr>
                <w:rFonts w:cs="Arial"/>
                <w:lang w:eastAsia="en-US"/>
              </w:rPr>
            </w:pPr>
            <w:r w:rsidRPr="0050431F">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14:paraId="2BA7C5C8" w14:textId="77777777" w:rsidR="00F9256D" w:rsidRPr="0050431F" w:rsidRDefault="00F9256D" w:rsidP="00753F76">
            <w:pPr>
              <w:pStyle w:val="TAR"/>
              <w:jc w:val="center"/>
              <w:rPr>
                <w:rFonts w:cs="Arial"/>
                <w:lang w:eastAsia="en-US"/>
              </w:rPr>
            </w:pPr>
            <w:r w:rsidRPr="0050431F">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14:paraId="5E5B6046"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289365E" w14:textId="77777777" w:rsidR="00F9256D" w:rsidRPr="0050431F" w:rsidRDefault="00F9256D" w:rsidP="00753F76">
            <w:pPr>
              <w:pStyle w:val="TAL"/>
              <w:jc w:val="center"/>
              <w:rPr>
                <w:rFonts w:cs="Arial"/>
                <w:lang w:eastAsia="en-US"/>
              </w:rPr>
            </w:pPr>
            <w:r w:rsidRPr="0050431F">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7A54B" w14:textId="77777777" w:rsidR="00F02F57" w:rsidRPr="0050431F" w:rsidRDefault="00F9256D" w:rsidP="00753F76">
            <w:pPr>
              <w:pStyle w:val="TAC"/>
              <w:rPr>
                <w:rFonts w:cs="Arial"/>
                <w:lang w:eastAsia="en-US"/>
              </w:rPr>
            </w:pPr>
            <w:r w:rsidRPr="0050431F">
              <w:rPr>
                <w:rFonts w:cs="Arial"/>
                <w:lang w:eastAsia="en-US"/>
              </w:rPr>
              <w:t>1</w:t>
            </w:r>
          </w:p>
          <w:p w14:paraId="7B8CEC82"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4AF45C0F" w14:textId="77777777" w:rsidTr="00753F76">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9EC88" w14:textId="77777777" w:rsidR="00F9256D" w:rsidRPr="0050431F" w:rsidRDefault="00F9256D" w:rsidP="00753F76">
            <w:pPr>
              <w:pStyle w:val="TAC"/>
              <w:rPr>
                <w:rFonts w:cs="Arial"/>
                <w:lang w:eastAsia="en-US"/>
              </w:rPr>
            </w:pPr>
            <w:r w:rsidRPr="0050431F">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40927" w14:textId="77777777" w:rsidR="00F9256D" w:rsidRPr="0050431F" w:rsidRDefault="00F9256D" w:rsidP="00753F76">
            <w:pPr>
              <w:pStyle w:val="TAC"/>
              <w:rPr>
                <w:rFonts w:cs="Arial"/>
                <w:lang w:eastAsia="en-US"/>
              </w:rPr>
            </w:pPr>
            <w:r w:rsidRPr="0050431F">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CFFEA7" w14:textId="77777777" w:rsidR="00F9256D" w:rsidRPr="0050431F" w:rsidRDefault="00F9256D" w:rsidP="00753F76">
            <w:pPr>
              <w:pStyle w:val="TAC"/>
              <w:rPr>
                <w:rFonts w:cs="Arial"/>
                <w:lang w:eastAsia="en-US"/>
              </w:rPr>
            </w:pPr>
            <w:r w:rsidRPr="0050431F">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59690C35" w14:textId="77777777" w:rsidR="00F9256D" w:rsidRPr="0050431F" w:rsidRDefault="00F9256D" w:rsidP="00753F76">
            <w:pPr>
              <w:pStyle w:val="TAR"/>
              <w:jc w:val="center"/>
              <w:rPr>
                <w:rFonts w:cs="Arial"/>
                <w:lang w:eastAsia="en-US"/>
              </w:rPr>
            </w:pPr>
            <w:r w:rsidRPr="0050431F">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14:paraId="2E06284B"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D449352" w14:textId="77777777" w:rsidR="00F9256D" w:rsidRPr="0050431F" w:rsidRDefault="00F9256D" w:rsidP="00753F76">
            <w:pPr>
              <w:pStyle w:val="TAL"/>
              <w:jc w:val="center"/>
              <w:rPr>
                <w:rFonts w:cs="Arial"/>
                <w:lang w:eastAsia="en-US"/>
              </w:rPr>
            </w:pPr>
            <w:r w:rsidRPr="0050431F">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14:paraId="0AD494F9" w14:textId="77777777" w:rsidR="00F9256D" w:rsidRPr="0050431F" w:rsidRDefault="00F9256D" w:rsidP="00753F76">
            <w:pPr>
              <w:pStyle w:val="TAR"/>
              <w:jc w:val="center"/>
              <w:rPr>
                <w:rFonts w:cs="Arial"/>
                <w:lang w:eastAsia="en-US"/>
              </w:rPr>
            </w:pPr>
            <w:r w:rsidRPr="0050431F">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14:paraId="1863C251"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6225732" w14:textId="77777777" w:rsidR="00F9256D" w:rsidRPr="0050431F" w:rsidRDefault="00F9256D" w:rsidP="00753F76">
            <w:pPr>
              <w:pStyle w:val="TAL"/>
              <w:jc w:val="center"/>
              <w:rPr>
                <w:rFonts w:cs="Arial"/>
                <w:lang w:eastAsia="en-US"/>
              </w:rPr>
            </w:pPr>
            <w:r w:rsidRPr="0050431F">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7F4BA"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38D9621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C9926" w14:textId="77777777" w:rsidR="00F9256D" w:rsidRPr="0050431F" w:rsidRDefault="00F9256D" w:rsidP="00753F76">
            <w:pPr>
              <w:pStyle w:val="TAC"/>
              <w:rPr>
                <w:rFonts w:cs="Arial"/>
                <w:lang w:eastAsia="en-US"/>
              </w:rPr>
            </w:pPr>
            <w:r w:rsidRPr="0050431F">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BF749" w14:textId="77777777" w:rsidR="00F9256D" w:rsidRPr="0050431F" w:rsidRDefault="00F9256D" w:rsidP="00753F76">
            <w:pPr>
              <w:pStyle w:val="TAC"/>
              <w:rPr>
                <w:rFonts w:cs="Arial"/>
                <w:lang w:eastAsia="en-US"/>
              </w:rPr>
            </w:pPr>
            <w:r w:rsidRPr="0050431F">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1A7300"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5BAABC7" w14:textId="77777777" w:rsidR="00F9256D" w:rsidRPr="0050431F" w:rsidRDefault="00F9256D" w:rsidP="00753F76">
            <w:pPr>
              <w:pStyle w:val="TAR"/>
              <w:jc w:val="center"/>
              <w:rPr>
                <w:rFonts w:cs="Arial"/>
                <w:lang w:eastAsia="en-US"/>
              </w:rPr>
            </w:pPr>
            <w:r w:rsidRPr="0050431F">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14:paraId="455CD6E5"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5ACF4B9" w14:textId="77777777" w:rsidR="00F9256D" w:rsidRPr="0050431F" w:rsidRDefault="00F9256D" w:rsidP="00753F76">
            <w:pPr>
              <w:pStyle w:val="TAL"/>
              <w:jc w:val="center"/>
              <w:rPr>
                <w:rFonts w:cs="Arial"/>
                <w:lang w:eastAsia="en-US"/>
              </w:rPr>
            </w:pPr>
            <w:r w:rsidRPr="0050431F">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14:paraId="27351568" w14:textId="77777777" w:rsidR="00F9256D" w:rsidRPr="0050431F" w:rsidRDefault="00F9256D" w:rsidP="00753F76">
            <w:pPr>
              <w:pStyle w:val="TAR"/>
              <w:jc w:val="center"/>
              <w:rPr>
                <w:rFonts w:cs="Arial"/>
                <w:lang w:eastAsia="en-US"/>
              </w:rPr>
            </w:pPr>
            <w:r w:rsidRPr="0050431F">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14:paraId="3A82F319"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CB4E863" w14:textId="77777777" w:rsidR="00F9256D" w:rsidRPr="0050431F" w:rsidRDefault="00F9256D" w:rsidP="00753F76">
            <w:pPr>
              <w:pStyle w:val="TAL"/>
              <w:jc w:val="center"/>
              <w:rPr>
                <w:rFonts w:cs="Arial"/>
                <w:lang w:eastAsia="en-US"/>
              </w:rPr>
            </w:pPr>
            <w:r w:rsidRPr="0050431F">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403CB" w14:textId="77777777" w:rsidR="00F02F57" w:rsidRPr="0050431F" w:rsidRDefault="00F9256D" w:rsidP="00753F76">
            <w:pPr>
              <w:pStyle w:val="TAC"/>
              <w:rPr>
                <w:rFonts w:cs="Arial"/>
                <w:lang w:eastAsia="en-US"/>
              </w:rPr>
            </w:pPr>
            <w:r w:rsidRPr="0050431F">
              <w:rPr>
                <w:rFonts w:cs="Arial"/>
                <w:lang w:eastAsia="en-US"/>
              </w:rPr>
              <w:t>1</w:t>
            </w:r>
          </w:p>
          <w:p w14:paraId="735256D0"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281E731B"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62325" w14:textId="77777777" w:rsidR="00F9256D" w:rsidRPr="0050431F" w:rsidRDefault="00F9256D" w:rsidP="00753F76">
            <w:pPr>
              <w:pStyle w:val="TAC"/>
              <w:rPr>
                <w:rFonts w:cs="Arial"/>
                <w:lang w:eastAsia="en-US"/>
              </w:rPr>
            </w:pPr>
            <w:r w:rsidRPr="0050431F">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EFACA" w14:textId="77777777" w:rsidR="00F9256D" w:rsidRPr="0050431F" w:rsidRDefault="00F9256D" w:rsidP="00753F76">
            <w:pPr>
              <w:pStyle w:val="TAC"/>
              <w:rPr>
                <w:rFonts w:cs="Arial"/>
                <w:lang w:eastAsia="en-US"/>
              </w:rPr>
            </w:pPr>
            <w:r w:rsidRPr="0050431F">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E1A3"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5D180447"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7D68FE5E"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FF34F8A" w14:textId="77777777" w:rsidR="00F9256D" w:rsidRPr="0050431F" w:rsidRDefault="00F9256D" w:rsidP="00753F76">
            <w:pPr>
              <w:pStyle w:val="TAL"/>
              <w:jc w:val="center"/>
              <w:rPr>
                <w:rFonts w:cs="Arial"/>
                <w:lang w:eastAsia="en-US"/>
              </w:rPr>
            </w:pPr>
            <w:r w:rsidRPr="0050431F">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14:paraId="743F307B"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3733C63C"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848C6D5" w14:textId="77777777" w:rsidR="00F9256D" w:rsidRPr="0050431F" w:rsidRDefault="00F9256D" w:rsidP="00753F76">
            <w:pPr>
              <w:pStyle w:val="TAL"/>
              <w:jc w:val="center"/>
              <w:rPr>
                <w:rFonts w:cs="Arial"/>
                <w:lang w:eastAsia="en-US"/>
              </w:rPr>
            </w:pPr>
            <w:r w:rsidRPr="0050431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0CDD0" w14:textId="77777777" w:rsidR="00F02F57" w:rsidRPr="0050431F" w:rsidRDefault="00F9256D" w:rsidP="00753F76">
            <w:pPr>
              <w:pStyle w:val="TAC"/>
              <w:rPr>
                <w:rFonts w:cs="Arial"/>
                <w:lang w:eastAsia="en-US"/>
              </w:rPr>
            </w:pPr>
            <w:r w:rsidRPr="0050431F">
              <w:rPr>
                <w:rFonts w:cs="Arial"/>
                <w:lang w:eastAsia="en-US"/>
              </w:rPr>
              <w:t>1</w:t>
            </w:r>
          </w:p>
          <w:p w14:paraId="68E4AF1A"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56AC33DD"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2938C" w14:textId="77777777" w:rsidR="00F9256D" w:rsidRPr="0050431F" w:rsidRDefault="00F9256D" w:rsidP="00753F76">
            <w:pPr>
              <w:pStyle w:val="TAC"/>
              <w:rPr>
                <w:rFonts w:cs="Arial"/>
                <w:lang w:eastAsia="en-US"/>
              </w:rPr>
            </w:pPr>
            <w:r w:rsidRPr="0050431F">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53394D" w14:textId="77777777" w:rsidR="00F9256D" w:rsidRPr="0050431F" w:rsidRDefault="00F9256D" w:rsidP="00753F76">
            <w:pPr>
              <w:pStyle w:val="TAC"/>
              <w:rPr>
                <w:rFonts w:cs="Arial"/>
                <w:lang w:eastAsia="en-US"/>
              </w:rPr>
            </w:pPr>
            <w:r w:rsidRPr="0050431F">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A17D7"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10156EB" w14:textId="77777777" w:rsidR="00F9256D" w:rsidRPr="0050431F" w:rsidRDefault="00F9256D" w:rsidP="00753F76">
            <w:pPr>
              <w:pStyle w:val="TAR"/>
              <w:jc w:val="center"/>
              <w:rPr>
                <w:rFonts w:cs="Arial"/>
                <w:lang w:eastAsia="en-US"/>
              </w:rPr>
            </w:pPr>
            <w:r w:rsidRPr="0050431F">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14:paraId="1B70379C"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B122507" w14:textId="77777777" w:rsidR="00F9256D" w:rsidRPr="0050431F" w:rsidRDefault="00765940" w:rsidP="00753F76">
            <w:pPr>
              <w:pStyle w:val="TAL"/>
              <w:jc w:val="center"/>
              <w:rPr>
                <w:rFonts w:cs="Arial"/>
                <w:lang w:eastAsia="en-US"/>
              </w:rPr>
            </w:pPr>
            <w:r w:rsidRPr="0050431F">
              <w:rPr>
                <w:rFonts w:cs="Arial"/>
                <w:lang w:eastAsia="en-US"/>
              </w:rPr>
              <w:t>1447</w:t>
            </w:r>
            <w:r w:rsidR="00F9256D" w:rsidRPr="0050431F">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14:paraId="422350B7" w14:textId="77777777" w:rsidR="00F9256D" w:rsidRPr="0050431F" w:rsidRDefault="00F9256D" w:rsidP="00753F76">
            <w:pPr>
              <w:pStyle w:val="TAR"/>
              <w:jc w:val="center"/>
              <w:rPr>
                <w:rFonts w:cs="Arial"/>
                <w:lang w:eastAsia="en-US"/>
              </w:rPr>
            </w:pPr>
            <w:r w:rsidRPr="0050431F">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14:paraId="5FDC47C8"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0BAB28D" w14:textId="77777777" w:rsidR="00F9256D" w:rsidRPr="0050431F" w:rsidRDefault="00765940" w:rsidP="00753F76">
            <w:pPr>
              <w:pStyle w:val="TAL"/>
              <w:jc w:val="center"/>
              <w:rPr>
                <w:rFonts w:cs="Arial"/>
                <w:lang w:eastAsia="en-US"/>
              </w:rPr>
            </w:pPr>
            <w:r w:rsidRPr="0050431F">
              <w:rPr>
                <w:rFonts w:cs="Arial"/>
                <w:lang w:eastAsia="en-US"/>
              </w:rPr>
              <w:t>1495</w:t>
            </w:r>
            <w:r w:rsidR="00F9256D" w:rsidRPr="0050431F">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9E78" w14:textId="77777777" w:rsidR="00F9256D" w:rsidRPr="0050431F" w:rsidRDefault="00F9256D" w:rsidP="00CA73E2">
            <w:pPr>
              <w:pStyle w:val="TAC"/>
              <w:rPr>
                <w:rFonts w:cs="Arial"/>
                <w:lang w:eastAsia="en-US"/>
              </w:rPr>
            </w:pPr>
            <w:r w:rsidRPr="0050431F">
              <w:rPr>
                <w:rFonts w:cs="Arial"/>
                <w:lang w:eastAsia="en-US"/>
              </w:rPr>
              <w:t>1</w:t>
            </w:r>
          </w:p>
        </w:tc>
      </w:tr>
      <w:tr w:rsidR="00CA7249" w:rsidRPr="0050431F" w14:paraId="6AFEE2A9"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4E900F" w14:textId="77777777" w:rsidR="00F9256D" w:rsidRPr="0050431F" w:rsidRDefault="00F9256D" w:rsidP="00753F76">
            <w:pPr>
              <w:pStyle w:val="TAC"/>
              <w:rPr>
                <w:rFonts w:cs="Arial"/>
                <w:lang w:eastAsia="en-US"/>
              </w:rPr>
            </w:pPr>
            <w:r w:rsidRPr="0050431F">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F96313" w14:textId="77777777" w:rsidR="00F9256D" w:rsidRPr="0050431F" w:rsidRDefault="00F9256D" w:rsidP="00753F76">
            <w:pPr>
              <w:pStyle w:val="TAC"/>
              <w:rPr>
                <w:rFonts w:cs="Arial"/>
                <w:lang w:eastAsia="en-US"/>
              </w:rPr>
            </w:pPr>
            <w:r w:rsidRPr="0050431F">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A7849"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1EC5850D" w14:textId="77777777" w:rsidR="00F9256D" w:rsidRPr="0050431F" w:rsidRDefault="00F9256D" w:rsidP="00753F76">
            <w:pPr>
              <w:pStyle w:val="TAR"/>
              <w:jc w:val="center"/>
              <w:rPr>
                <w:rFonts w:cs="Arial"/>
                <w:lang w:eastAsia="en-US"/>
              </w:rPr>
            </w:pPr>
            <w:r w:rsidRPr="0050431F">
              <w:rPr>
                <w:rFonts w:cs="Arial"/>
                <w:lang w:eastAsia="en-US"/>
              </w:rPr>
              <w:t>69</w:t>
            </w:r>
            <w:r w:rsidR="006D3267" w:rsidRPr="0050431F">
              <w:rPr>
                <w:rFonts w:cs="Arial"/>
                <w:lang w:eastAsia="en-US"/>
              </w:rPr>
              <w:t>9</w:t>
            </w:r>
            <w:r w:rsidRPr="0050431F">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14:paraId="1A8E195E"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586FF63A" w14:textId="77777777" w:rsidR="00F9256D" w:rsidRPr="0050431F" w:rsidRDefault="00F9256D" w:rsidP="00753F76">
            <w:pPr>
              <w:pStyle w:val="TAL"/>
              <w:jc w:val="center"/>
              <w:rPr>
                <w:rFonts w:cs="Arial"/>
                <w:lang w:eastAsia="en-US"/>
              </w:rPr>
            </w:pPr>
            <w:r w:rsidRPr="0050431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14:paraId="5A45E90F" w14:textId="77777777" w:rsidR="00F9256D" w:rsidRPr="0050431F" w:rsidRDefault="006D3267" w:rsidP="00753F76">
            <w:pPr>
              <w:pStyle w:val="TAR"/>
              <w:jc w:val="center"/>
              <w:rPr>
                <w:rFonts w:cs="Arial"/>
                <w:lang w:eastAsia="en-US"/>
              </w:rPr>
            </w:pPr>
            <w:r w:rsidRPr="0050431F">
              <w:rPr>
                <w:rFonts w:cs="Arial"/>
                <w:lang w:eastAsia="en-US"/>
              </w:rPr>
              <w:t xml:space="preserve">729 </w:t>
            </w:r>
            <w:r w:rsidR="00F9256D" w:rsidRPr="0050431F">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14:paraId="470AC40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10449A" w14:textId="77777777" w:rsidR="00F9256D" w:rsidRPr="0050431F" w:rsidRDefault="00F9256D" w:rsidP="00753F76">
            <w:pPr>
              <w:pStyle w:val="TAL"/>
              <w:jc w:val="center"/>
              <w:rPr>
                <w:rFonts w:cs="Arial"/>
                <w:lang w:eastAsia="en-US"/>
              </w:rPr>
            </w:pPr>
            <w:r w:rsidRPr="0050431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24708F"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6DA7D458"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A4D87" w14:textId="77777777" w:rsidR="00F9256D" w:rsidRPr="0050431F" w:rsidRDefault="00F9256D" w:rsidP="00753F76">
            <w:pPr>
              <w:pStyle w:val="TAC"/>
              <w:rPr>
                <w:rFonts w:cs="Arial"/>
                <w:lang w:eastAsia="en-US"/>
              </w:rPr>
            </w:pPr>
            <w:r w:rsidRPr="0050431F">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D0FAD" w14:textId="77777777" w:rsidR="00F9256D" w:rsidRPr="0050431F" w:rsidRDefault="00F9256D" w:rsidP="00753F76">
            <w:pPr>
              <w:pStyle w:val="TAC"/>
              <w:rPr>
                <w:rFonts w:cs="Arial"/>
                <w:lang w:eastAsia="en-US"/>
              </w:rPr>
            </w:pPr>
            <w:r w:rsidRPr="0050431F">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65AB"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40C3AD8" w14:textId="77777777" w:rsidR="00F9256D" w:rsidRPr="0050431F" w:rsidRDefault="00F9256D" w:rsidP="00753F76">
            <w:pPr>
              <w:pStyle w:val="TAR"/>
              <w:jc w:val="center"/>
              <w:rPr>
                <w:rFonts w:cs="Arial"/>
                <w:lang w:eastAsia="en-US"/>
              </w:rPr>
            </w:pPr>
            <w:r w:rsidRPr="0050431F">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14:paraId="143A55B3"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CF676CA" w14:textId="77777777" w:rsidR="00F9256D" w:rsidRPr="0050431F" w:rsidRDefault="00F9256D" w:rsidP="00753F76">
            <w:pPr>
              <w:pStyle w:val="TAL"/>
              <w:jc w:val="center"/>
              <w:rPr>
                <w:rFonts w:cs="Arial"/>
                <w:lang w:eastAsia="en-US"/>
              </w:rPr>
            </w:pPr>
            <w:r w:rsidRPr="0050431F">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14:paraId="3637F727" w14:textId="77777777" w:rsidR="00F9256D" w:rsidRPr="0050431F" w:rsidRDefault="00F9256D" w:rsidP="00753F76">
            <w:pPr>
              <w:pStyle w:val="TAR"/>
              <w:jc w:val="center"/>
              <w:rPr>
                <w:rFonts w:cs="Arial"/>
                <w:lang w:eastAsia="en-US"/>
              </w:rPr>
            </w:pPr>
            <w:r w:rsidRPr="0050431F">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14:paraId="1C116FDB"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63FCF27B" w14:textId="77777777" w:rsidR="00F9256D" w:rsidRPr="0050431F" w:rsidRDefault="00F9256D" w:rsidP="00753F76">
            <w:pPr>
              <w:pStyle w:val="TAL"/>
              <w:jc w:val="center"/>
              <w:rPr>
                <w:rFonts w:cs="Arial"/>
                <w:lang w:eastAsia="en-US"/>
              </w:rPr>
            </w:pPr>
            <w:r w:rsidRPr="0050431F">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EF5549"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775EF50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8A1380" w14:textId="77777777" w:rsidR="00F9256D" w:rsidRPr="0050431F" w:rsidRDefault="00F9256D" w:rsidP="00753F76">
            <w:pPr>
              <w:pStyle w:val="TAC"/>
              <w:rPr>
                <w:rFonts w:cs="Arial"/>
                <w:lang w:eastAsia="en-US"/>
              </w:rPr>
            </w:pPr>
            <w:r w:rsidRPr="0050431F">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B061D" w14:textId="77777777" w:rsidR="00F9256D" w:rsidRPr="0050431F" w:rsidRDefault="00F9256D" w:rsidP="00753F76">
            <w:pPr>
              <w:pStyle w:val="TAC"/>
              <w:rPr>
                <w:rFonts w:cs="Arial"/>
                <w:lang w:eastAsia="en-US"/>
              </w:rPr>
            </w:pPr>
            <w:r w:rsidRPr="0050431F">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C686F6"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4347217" w14:textId="77777777" w:rsidR="00F9256D" w:rsidRPr="0050431F" w:rsidRDefault="00F9256D" w:rsidP="00753F76">
            <w:pPr>
              <w:pStyle w:val="TAR"/>
              <w:jc w:val="center"/>
              <w:rPr>
                <w:rFonts w:cs="Arial"/>
                <w:lang w:eastAsia="en-US"/>
              </w:rPr>
            </w:pPr>
            <w:r w:rsidRPr="0050431F">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14:paraId="1B09DDC2"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48D29A0" w14:textId="77777777" w:rsidR="00F9256D" w:rsidRPr="0050431F" w:rsidRDefault="00F9256D" w:rsidP="00753F76">
            <w:pPr>
              <w:pStyle w:val="TAL"/>
              <w:jc w:val="center"/>
              <w:rPr>
                <w:rFonts w:cs="Arial"/>
                <w:lang w:eastAsia="en-US"/>
              </w:rPr>
            </w:pPr>
            <w:r w:rsidRPr="0050431F">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14:paraId="1682CA46" w14:textId="77777777" w:rsidR="00F9256D" w:rsidRPr="0050431F" w:rsidRDefault="00F9256D" w:rsidP="00753F76">
            <w:pPr>
              <w:pStyle w:val="TAR"/>
              <w:jc w:val="center"/>
              <w:rPr>
                <w:rFonts w:cs="Arial"/>
                <w:lang w:eastAsia="en-US"/>
              </w:rPr>
            </w:pPr>
            <w:r w:rsidRPr="0050431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14:paraId="3296AF87"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9D8AE8D" w14:textId="77777777" w:rsidR="00F9256D" w:rsidRPr="0050431F" w:rsidRDefault="00F9256D" w:rsidP="00753F76">
            <w:pPr>
              <w:pStyle w:val="TAL"/>
              <w:jc w:val="center"/>
              <w:rPr>
                <w:rFonts w:cs="Arial"/>
                <w:lang w:eastAsia="en-US"/>
              </w:rPr>
            </w:pPr>
            <w:r w:rsidRPr="0050431F">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D2F43" w14:textId="77777777" w:rsidR="00F02F57" w:rsidRPr="0050431F" w:rsidRDefault="00F9256D" w:rsidP="00753F76">
            <w:pPr>
              <w:pStyle w:val="TAC"/>
              <w:rPr>
                <w:rFonts w:cs="Arial"/>
                <w:lang w:eastAsia="en-US"/>
              </w:rPr>
            </w:pPr>
            <w:r w:rsidRPr="0050431F">
              <w:rPr>
                <w:rFonts w:cs="Arial"/>
                <w:lang w:eastAsia="en-US"/>
              </w:rPr>
              <w:t>1</w:t>
            </w:r>
          </w:p>
          <w:p w14:paraId="56FB0796"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3D888F03"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C2C0D" w14:textId="77777777" w:rsidR="00F9256D" w:rsidRPr="0050431F" w:rsidRDefault="00F9256D" w:rsidP="00753F76">
            <w:pPr>
              <w:pStyle w:val="TAC"/>
              <w:rPr>
                <w:rFonts w:cs="Arial"/>
                <w:lang w:eastAsia="en-US"/>
              </w:rPr>
            </w:pPr>
            <w:r w:rsidRPr="0050431F">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29BE7" w14:textId="77777777" w:rsidR="00F9256D" w:rsidRPr="0050431F" w:rsidRDefault="00F9256D" w:rsidP="00753F76">
            <w:pPr>
              <w:pStyle w:val="TAC"/>
              <w:rPr>
                <w:rFonts w:cs="Arial"/>
                <w:lang w:eastAsia="en-US"/>
              </w:rPr>
            </w:pPr>
            <w:r w:rsidRPr="0050431F">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03DB11"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FF7CF1A"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70D0ED90" w14:textId="77777777" w:rsidR="00F9256D" w:rsidRPr="0050431F" w:rsidRDefault="00F9256D" w:rsidP="00753F76">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A369457" w14:textId="77777777" w:rsidR="00F9256D" w:rsidRPr="0050431F" w:rsidRDefault="00F9256D" w:rsidP="00753F76">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14:paraId="3AE59E27"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15F12220" w14:textId="77777777" w:rsidR="00F9256D" w:rsidRPr="0050431F" w:rsidRDefault="00F9256D" w:rsidP="00753F76">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EB6E4F0" w14:textId="77777777" w:rsidR="00F9256D" w:rsidRPr="0050431F" w:rsidRDefault="00F9256D" w:rsidP="00753F76">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9B7AF" w14:textId="77777777" w:rsidR="00F9256D" w:rsidRPr="0050431F" w:rsidRDefault="00F9256D" w:rsidP="00753F76">
            <w:pPr>
              <w:pStyle w:val="TAC"/>
              <w:rPr>
                <w:rFonts w:cs="Arial"/>
                <w:lang w:eastAsia="en-US"/>
              </w:rPr>
            </w:pPr>
          </w:p>
        </w:tc>
      </w:tr>
      <w:tr w:rsidR="00CA7249" w:rsidRPr="0050431F" w14:paraId="3DE8578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34925" w14:textId="77777777" w:rsidR="00F9256D" w:rsidRPr="0050431F" w:rsidRDefault="00F9256D" w:rsidP="00753F76">
            <w:pPr>
              <w:pStyle w:val="TAC"/>
              <w:rPr>
                <w:rFonts w:cs="Arial"/>
                <w:lang w:eastAsia="en-US"/>
              </w:rPr>
            </w:pPr>
            <w:r w:rsidRPr="0050431F">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79EF3A" w14:textId="77777777" w:rsidR="00F9256D" w:rsidRPr="0050431F" w:rsidRDefault="00F9256D" w:rsidP="00753F76">
            <w:pPr>
              <w:pStyle w:val="TAC"/>
              <w:rPr>
                <w:rFonts w:cs="Arial"/>
                <w:lang w:eastAsia="en-US"/>
              </w:rPr>
            </w:pPr>
            <w:r w:rsidRPr="0050431F">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DB554B"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563F430"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169BBC64" w14:textId="77777777" w:rsidR="00F9256D" w:rsidRPr="0050431F" w:rsidRDefault="00F9256D" w:rsidP="00753F76">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F9711FB" w14:textId="77777777" w:rsidR="00F9256D" w:rsidRPr="0050431F" w:rsidRDefault="00F9256D" w:rsidP="00753F76">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14:paraId="1199B93B"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5163C767" w14:textId="77777777" w:rsidR="00F9256D" w:rsidRPr="0050431F" w:rsidRDefault="00F9256D" w:rsidP="00753F76">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BE59261" w14:textId="77777777" w:rsidR="00F9256D" w:rsidRPr="0050431F" w:rsidRDefault="00F9256D" w:rsidP="00753F76">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D9CE2" w14:textId="77777777" w:rsidR="00F9256D" w:rsidRPr="0050431F" w:rsidRDefault="00F9256D" w:rsidP="00753F76">
            <w:pPr>
              <w:pStyle w:val="TAC"/>
              <w:rPr>
                <w:rFonts w:cs="Arial"/>
                <w:lang w:eastAsia="en-US"/>
              </w:rPr>
            </w:pPr>
          </w:p>
        </w:tc>
      </w:tr>
      <w:tr w:rsidR="00CA7249" w:rsidRPr="0050431F" w14:paraId="0F98F00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71BBB2" w14:textId="77777777" w:rsidR="00F9256D" w:rsidRPr="0050431F" w:rsidRDefault="00F9256D" w:rsidP="00753F76">
            <w:pPr>
              <w:pStyle w:val="TAC"/>
              <w:rPr>
                <w:rFonts w:cs="Arial"/>
                <w:lang w:eastAsia="en-US"/>
              </w:rPr>
            </w:pPr>
            <w:r w:rsidRPr="0050431F">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A483F" w14:textId="77777777" w:rsidR="00F9256D" w:rsidRPr="0050431F" w:rsidRDefault="00F9256D"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275A6"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D983632" w14:textId="77777777" w:rsidR="00F9256D" w:rsidRPr="0050431F" w:rsidRDefault="00F9256D" w:rsidP="00753F76">
            <w:pPr>
              <w:pStyle w:val="TAR"/>
              <w:jc w:val="center"/>
              <w:rPr>
                <w:rFonts w:cs="Arial"/>
                <w:lang w:eastAsia="en-US"/>
              </w:rPr>
            </w:pPr>
            <w:r w:rsidRPr="0050431F">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14:paraId="036414A7"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1790124" w14:textId="77777777" w:rsidR="00F9256D" w:rsidRPr="0050431F" w:rsidRDefault="00F9256D" w:rsidP="00753F76">
            <w:pPr>
              <w:pStyle w:val="TAL"/>
              <w:jc w:val="center"/>
              <w:rPr>
                <w:rFonts w:cs="Arial"/>
                <w:lang w:eastAsia="en-US"/>
              </w:rPr>
            </w:pPr>
            <w:r w:rsidRPr="0050431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14:paraId="0A2D9DF2" w14:textId="77777777" w:rsidR="00F9256D" w:rsidRPr="0050431F" w:rsidRDefault="00F9256D" w:rsidP="00753F76">
            <w:pPr>
              <w:pStyle w:val="TAR"/>
              <w:jc w:val="center"/>
              <w:rPr>
                <w:rFonts w:cs="Arial"/>
                <w:lang w:eastAsia="en-US"/>
              </w:rPr>
            </w:pPr>
            <w:r w:rsidRPr="0050431F">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14:paraId="1310F48E"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C82A270" w14:textId="77777777" w:rsidR="00F9256D" w:rsidRPr="0050431F" w:rsidRDefault="00F9256D" w:rsidP="00753F76">
            <w:pPr>
              <w:pStyle w:val="TAL"/>
              <w:jc w:val="center"/>
              <w:rPr>
                <w:rFonts w:cs="Arial"/>
                <w:lang w:eastAsia="en-US"/>
              </w:rPr>
            </w:pPr>
            <w:r w:rsidRPr="0050431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E54AB" w14:textId="77777777" w:rsidR="00F9256D" w:rsidRPr="0050431F" w:rsidRDefault="00F9256D" w:rsidP="00753F76">
            <w:pPr>
              <w:pStyle w:val="TAC"/>
              <w:rPr>
                <w:rFonts w:cs="Arial"/>
                <w:vertAlign w:val="superscript"/>
                <w:lang w:eastAsia="en-US"/>
              </w:rPr>
            </w:pPr>
            <w:r w:rsidRPr="0050431F">
              <w:rPr>
                <w:rFonts w:cs="Arial"/>
                <w:lang w:eastAsia="en-US"/>
              </w:rPr>
              <w:t>1</w:t>
            </w:r>
          </w:p>
          <w:p w14:paraId="7722DD83"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CA7249" w:rsidRPr="0050431F" w14:paraId="777EE81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D7670" w14:textId="77777777" w:rsidR="00F9256D" w:rsidRPr="0050431F" w:rsidRDefault="00F9256D" w:rsidP="00753F76">
            <w:pPr>
              <w:pStyle w:val="TAC"/>
              <w:rPr>
                <w:rFonts w:cs="Arial"/>
                <w:lang w:eastAsia="en-US"/>
              </w:rPr>
            </w:pPr>
            <w:r w:rsidRPr="0050431F">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5997A" w14:textId="77777777" w:rsidR="00F9256D" w:rsidRPr="0050431F" w:rsidRDefault="00F9256D"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DC1A5"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CCADF75" w14:textId="77777777" w:rsidR="00F9256D" w:rsidRPr="0050431F" w:rsidRDefault="00F9256D" w:rsidP="00753F76">
            <w:pPr>
              <w:pStyle w:val="TAR"/>
              <w:jc w:val="center"/>
              <w:rPr>
                <w:rFonts w:cs="Arial"/>
                <w:lang w:eastAsia="en-US"/>
              </w:rPr>
            </w:pPr>
            <w:r w:rsidRPr="0050431F">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14:paraId="0DEB89E9"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016739B" w14:textId="77777777" w:rsidR="00F9256D" w:rsidRPr="0050431F" w:rsidRDefault="00F9256D" w:rsidP="00753F76">
            <w:pPr>
              <w:pStyle w:val="TAL"/>
              <w:jc w:val="center"/>
              <w:rPr>
                <w:rFonts w:cs="Arial"/>
                <w:lang w:eastAsia="en-US"/>
              </w:rPr>
            </w:pPr>
            <w:r w:rsidRPr="0050431F">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14:paraId="185DD17C" w14:textId="77777777" w:rsidR="00F9256D" w:rsidRPr="0050431F" w:rsidRDefault="00F9256D" w:rsidP="00753F76">
            <w:pPr>
              <w:pStyle w:val="TAR"/>
              <w:jc w:val="center"/>
              <w:rPr>
                <w:rFonts w:cs="Arial"/>
                <w:lang w:eastAsia="en-US"/>
              </w:rPr>
            </w:pPr>
            <w:r w:rsidRPr="0050431F">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14:paraId="623A4328"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02F4FD0" w14:textId="77777777" w:rsidR="00F9256D" w:rsidRPr="0050431F" w:rsidRDefault="00F9256D" w:rsidP="00753F76">
            <w:pPr>
              <w:pStyle w:val="TAL"/>
              <w:jc w:val="center"/>
              <w:rPr>
                <w:rFonts w:cs="Arial"/>
                <w:lang w:eastAsia="en-US"/>
              </w:rPr>
            </w:pPr>
            <w:r w:rsidRPr="0050431F">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5C92F" w14:textId="77777777" w:rsidR="00F9256D" w:rsidRPr="0050431F" w:rsidRDefault="00F9256D" w:rsidP="00753F76">
            <w:pPr>
              <w:pStyle w:val="TAC"/>
              <w:rPr>
                <w:rFonts w:cs="Arial"/>
                <w:vertAlign w:val="superscript"/>
                <w:lang w:eastAsia="en-US"/>
              </w:rPr>
            </w:pPr>
            <w:r w:rsidRPr="0050431F">
              <w:rPr>
                <w:rFonts w:cs="Arial"/>
                <w:lang w:eastAsia="en-US"/>
              </w:rPr>
              <w:t>1</w:t>
            </w:r>
          </w:p>
          <w:p w14:paraId="78D3FC31"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CA7249" w:rsidRPr="0050431F" w14:paraId="160C8170"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9BE512" w14:textId="77777777" w:rsidR="00F9256D" w:rsidRPr="0050431F" w:rsidRDefault="00F9256D" w:rsidP="00753F76">
            <w:pPr>
              <w:pStyle w:val="TAC"/>
              <w:rPr>
                <w:rFonts w:cs="Arial"/>
                <w:lang w:eastAsia="en-US"/>
              </w:rPr>
            </w:pPr>
            <w:r w:rsidRPr="0050431F">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AFCE77" w14:textId="77777777" w:rsidR="00F9256D" w:rsidRPr="0050431F" w:rsidRDefault="00F9256D" w:rsidP="00753F76">
            <w:pPr>
              <w:pStyle w:val="TAC"/>
              <w:rPr>
                <w:rFonts w:cs="Arial"/>
                <w:lang w:eastAsia="en-US"/>
              </w:rPr>
            </w:pPr>
            <w:r w:rsidRPr="0050431F">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0666C"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6B62A1B" w14:textId="77777777" w:rsidR="00F9256D" w:rsidRPr="0050431F" w:rsidRDefault="00F9256D" w:rsidP="00753F76">
            <w:pPr>
              <w:pStyle w:val="TAR"/>
              <w:jc w:val="center"/>
              <w:rPr>
                <w:rFonts w:cs="Arial"/>
                <w:lang w:eastAsia="en-US"/>
              </w:rPr>
            </w:pPr>
            <w:r w:rsidRPr="0050431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14:paraId="057A24BB"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9DFC205" w14:textId="77777777" w:rsidR="00F9256D" w:rsidRPr="0050431F" w:rsidRDefault="00F9256D" w:rsidP="00753F76">
            <w:pPr>
              <w:pStyle w:val="TAL"/>
              <w:jc w:val="center"/>
              <w:rPr>
                <w:rFonts w:cs="Arial"/>
                <w:lang w:eastAsia="en-US"/>
              </w:rPr>
            </w:pPr>
            <w:r w:rsidRPr="0050431F">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14:paraId="58231A79" w14:textId="77777777" w:rsidR="00F9256D" w:rsidRPr="0050431F" w:rsidRDefault="00F9256D" w:rsidP="00753F76">
            <w:pPr>
              <w:pStyle w:val="TAR"/>
              <w:jc w:val="center"/>
              <w:rPr>
                <w:rFonts w:cs="Arial"/>
                <w:lang w:eastAsia="en-US"/>
              </w:rPr>
            </w:pPr>
            <w:r w:rsidRPr="0050431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14:paraId="55BB79E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441A7D5" w14:textId="77777777" w:rsidR="00F9256D" w:rsidRPr="0050431F" w:rsidRDefault="00F9256D" w:rsidP="00753F76">
            <w:pPr>
              <w:pStyle w:val="TAL"/>
              <w:jc w:val="center"/>
              <w:rPr>
                <w:rFonts w:cs="Arial"/>
                <w:lang w:eastAsia="en-US"/>
              </w:rPr>
            </w:pPr>
            <w:r w:rsidRPr="0050431F">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06056"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4ED14CD2"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E5005" w14:textId="77777777" w:rsidR="00765940" w:rsidRPr="0050431F" w:rsidRDefault="00765940" w:rsidP="00753F76">
            <w:pPr>
              <w:pStyle w:val="TAC"/>
              <w:rPr>
                <w:rFonts w:cs="Arial"/>
                <w:lang w:eastAsia="en-US"/>
              </w:rPr>
            </w:pPr>
            <w:r w:rsidRPr="0050431F">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E0C1B6" w14:textId="77777777" w:rsidR="00765940" w:rsidRPr="0050431F" w:rsidRDefault="00765940" w:rsidP="00753F76">
            <w:pPr>
              <w:pStyle w:val="TAC"/>
              <w:rPr>
                <w:rFonts w:cs="Arial"/>
                <w:lang w:eastAsia="en-US"/>
              </w:rPr>
            </w:pPr>
            <w:r w:rsidRPr="0050431F">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741A30" w14:textId="77777777" w:rsidR="00765940" w:rsidRPr="0050431F" w:rsidRDefault="0076594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B1D90AF" w14:textId="77777777" w:rsidR="00765940" w:rsidRPr="0050431F" w:rsidRDefault="00765940" w:rsidP="00753F76">
            <w:pPr>
              <w:pStyle w:val="TAR"/>
              <w:jc w:val="center"/>
              <w:rPr>
                <w:rFonts w:cs="Arial"/>
                <w:lang w:eastAsia="en-US"/>
              </w:rPr>
            </w:pPr>
            <w:r w:rsidRPr="0050431F">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14:paraId="48445CF8" w14:textId="77777777" w:rsidR="00765940" w:rsidRPr="0050431F" w:rsidRDefault="0076594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01AF764E" w14:textId="77777777" w:rsidR="00765940" w:rsidRPr="0050431F" w:rsidRDefault="00765940" w:rsidP="00753F76">
            <w:pPr>
              <w:pStyle w:val="TAL"/>
              <w:jc w:val="center"/>
              <w:rPr>
                <w:rFonts w:cs="Arial"/>
                <w:lang w:eastAsia="en-US"/>
              </w:rPr>
            </w:pPr>
            <w:r w:rsidRPr="0050431F">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14:paraId="435A4A81" w14:textId="77777777" w:rsidR="00765940" w:rsidRPr="0050431F" w:rsidRDefault="00765940" w:rsidP="00753F76">
            <w:pPr>
              <w:pStyle w:val="TAR"/>
              <w:jc w:val="center"/>
              <w:rPr>
                <w:rFonts w:cs="Arial"/>
                <w:lang w:eastAsia="en-US"/>
              </w:rPr>
            </w:pPr>
            <w:r w:rsidRPr="0050431F">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14:paraId="79E90B3B" w14:textId="77777777" w:rsidR="00765940" w:rsidRPr="0050431F" w:rsidRDefault="0076594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C60DB81" w14:textId="77777777" w:rsidR="00765940" w:rsidRPr="0050431F" w:rsidRDefault="00765940" w:rsidP="00753F76">
            <w:pPr>
              <w:pStyle w:val="TAL"/>
              <w:jc w:val="center"/>
              <w:rPr>
                <w:rFonts w:cs="Arial"/>
                <w:lang w:eastAsia="en-US"/>
              </w:rPr>
            </w:pPr>
            <w:r w:rsidRPr="0050431F">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1D47B" w14:textId="77777777" w:rsidR="00765940" w:rsidRPr="0050431F" w:rsidRDefault="00765940" w:rsidP="00753F76">
            <w:pPr>
              <w:pStyle w:val="TAC"/>
              <w:rPr>
                <w:rFonts w:cs="Arial"/>
                <w:lang w:eastAsia="en-US"/>
              </w:rPr>
            </w:pPr>
            <w:r w:rsidRPr="0050431F">
              <w:rPr>
                <w:rFonts w:cs="Arial"/>
                <w:lang w:eastAsia="en-US"/>
              </w:rPr>
              <w:t>1</w:t>
            </w:r>
          </w:p>
        </w:tc>
      </w:tr>
      <w:tr w:rsidR="00CA7249" w:rsidRPr="0050431F" w14:paraId="6442B9F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7D01D5" w14:textId="77777777" w:rsidR="00765940" w:rsidRPr="0050431F" w:rsidRDefault="00765940" w:rsidP="00753F76">
            <w:pPr>
              <w:pStyle w:val="TAC"/>
              <w:rPr>
                <w:rFonts w:cs="Arial"/>
                <w:lang w:eastAsia="en-US"/>
              </w:rPr>
            </w:pPr>
            <w:r w:rsidRPr="0050431F">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C37A6" w14:textId="77777777" w:rsidR="00765940" w:rsidRPr="0050431F" w:rsidRDefault="00765940" w:rsidP="00753F76">
            <w:pPr>
              <w:pStyle w:val="TAC"/>
              <w:rPr>
                <w:rFonts w:cs="Arial"/>
                <w:lang w:eastAsia="en-US"/>
              </w:rPr>
            </w:pPr>
            <w:r w:rsidRPr="0050431F">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FAB07" w14:textId="77777777" w:rsidR="00765940" w:rsidRPr="0050431F" w:rsidRDefault="0076594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D410F93" w14:textId="77777777" w:rsidR="00765940" w:rsidRPr="0050431F" w:rsidRDefault="00765940" w:rsidP="00753F76">
            <w:pPr>
              <w:pStyle w:val="TAR"/>
              <w:jc w:val="center"/>
              <w:rPr>
                <w:rFonts w:cs="Arial"/>
                <w:lang w:eastAsia="en-US"/>
              </w:rPr>
            </w:pPr>
            <w:r w:rsidRPr="0050431F">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14:paraId="33FF40B0" w14:textId="77777777" w:rsidR="00765940" w:rsidRPr="0050431F" w:rsidRDefault="0076594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26161F3" w14:textId="77777777" w:rsidR="00765940" w:rsidRPr="0050431F" w:rsidRDefault="00765940" w:rsidP="00753F76">
            <w:pPr>
              <w:pStyle w:val="TAL"/>
              <w:jc w:val="center"/>
              <w:rPr>
                <w:rFonts w:cs="Arial"/>
                <w:lang w:eastAsia="en-US"/>
              </w:rPr>
            </w:pPr>
            <w:r w:rsidRPr="0050431F">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14:paraId="4CF78217" w14:textId="77777777" w:rsidR="00765940" w:rsidRPr="0050431F" w:rsidRDefault="00765940" w:rsidP="00753F76">
            <w:pPr>
              <w:pStyle w:val="TAR"/>
              <w:jc w:val="center"/>
              <w:rPr>
                <w:rFonts w:cs="Arial"/>
                <w:lang w:eastAsia="en-US"/>
              </w:rPr>
            </w:pPr>
            <w:r w:rsidRPr="0050431F">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14:paraId="4E468BE3" w14:textId="77777777" w:rsidR="00765940" w:rsidRPr="0050431F" w:rsidRDefault="0076594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717403" w14:textId="77777777" w:rsidR="00765940" w:rsidRPr="0050431F" w:rsidRDefault="00765940" w:rsidP="00753F76">
            <w:pPr>
              <w:pStyle w:val="TAL"/>
              <w:jc w:val="center"/>
              <w:rPr>
                <w:rFonts w:cs="Arial"/>
                <w:lang w:eastAsia="en-US"/>
              </w:rPr>
            </w:pPr>
            <w:r w:rsidRPr="0050431F">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C43D3" w14:textId="77777777" w:rsidR="00765940" w:rsidRPr="0050431F" w:rsidRDefault="00765940" w:rsidP="003527EC">
            <w:pPr>
              <w:pStyle w:val="TAC"/>
              <w:rPr>
                <w:rFonts w:cs="Arial"/>
                <w:lang w:eastAsia="en-US"/>
              </w:rPr>
            </w:pPr>
            <w:r w:rsidRPr="0050431F">
              <w:rPr>
                <w:rFonts w:cs="Arial"/>
                <w:lang w:eastAsia="en-US"/>
              </w:rPr>
              <w:t>1</w:t>
            </w:r>
          </w:p>
        </w:tc>
      </w:tr>
      <w:tr w:rsidR="00CA7249" w:rsidRPr="0050431F" w14:paraId="67A192A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E5EB8F" w14:textId="77777777" w:rsidR="003274E6" w:rsidRPr="0050431F" w:rsidRDefault="003274E6" w:rsidP="00753F76">
            <w:pPr>
              <w:pStyle w:val="TAC"/>
              <w:rPr>
                <w:rFonts w:cs="Arial"/>
                <w:lang w:eastAsia="en-US"/>
              </w:rPr>
            </w:pPr>
            <w:r w:rsidRPr="0050431F">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8AC630" w14:textId="77777777" w:rsidR="003274E6" w:rsidRPr="0050431F" w:rsidRDefault="003274E6" w:rsidP="00753F76">
            <w:pPr>
              <w:pStyle w:val="TAC"/>
              <w:rPr>
                <w:rFonts w:cs="Arial"/>
                <w:lang w:eastAsia="en-US"/>
              </w:rPr>
            </w:pPr>
            <w:r w:rsidRPr="0050431F">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1CF05" w14:textId="77777777" w:rsidR="003274E6" w:rsidRPr="0050431F" w:rsidRDefault="003274E6"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CCFB367" w14:textId="77777777" w:rsidR="003274E6" w:rsidRPr="0050431F" w:rsidRDefault="003274E6" w:rsidP="00753F76">
            <w:pPr>
              <w:pStyle w:val="TAR"/>
              <w:jc w:val="center"/>
              <w:rPr>
                <w:rFonts w:cs="Arial"/>
                <w:lang w:eastAsia="en-US"/>
              </w:rPr>
            </w:pPr>
            <w:r w:rsidRPr="0050431F">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14:paraId="77226648" w14:textId="77777777" w:rsidR="003274E6" w:rsidRPr="0050431F" w:rsidRDefault="003274E6"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DBADFB3" w14:textId="77777777" w:rsidR="003274E6" w:rsidRPr="0050431F" w:rsidRDefault="003274E6" w:rsidP="00753F76">
            <w:pPr>
              <w:pStyle w:val="TAL"/>
              <w:jc w:val="center"/>
              <w:rPr>
                <w:rFonts w:cs="Arial"/>
                <w:lang w:eastAsia="en-US"/>
              </w:rPr>
            </w:pPr>
            <w:r w:rsidRPr="0050431F">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14:paraId="0524C680" w14:textId="77777777" w:rsidR="003274E6" w:rsidRPr="0050431F" w:rsidRDefault="003274E6" w:rsidP="00753F76">
            <w:pPr>
              <w:pStyle w:val="TAR"/>
              <w:jc w:val="center"/>
              <w:rPr>
                <w:rFonts w:cs="Arial"/>
                <w:lang w:eastAsia="en-US"/>
              </w:rPr>
            </w:pPr>
            <w:r w:rsidRPr="0050431F">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14:paraId="6EDFC256" w14:textId="77777777" w:rsidR="003274E6" w:rsidRPr="0050431F" w:rsidRDefault="003274E6"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92F5308" w14:textId="77777777" w:rsidR="003274E6" w:rsidRPr="0050431F" w:rsidRDefault="003274E6" w:rsidP="00753F76">
            <w:pPr>
              <w:pStyle w:val="TAL"/>
              <w:jc w:val="center"/>
              <w:rPr>
                <w:rFonts w:cs="Arial"/>
                <w:lang w:eastAsia="en-US"/>
              </w:rPr>
            </w:pPr>
            <w:r w:rsidRPr="0050431F">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12210" w14:textId="77777777" w:rsidR="00F02F57" w:rsidRPr="0050431F" w:rsidRDefault="003274E6" w:rsidP="00753F76">
            <w:pPr>
              <w:pStyle w:val="TAC"/>
              <w:rPr>
                <w:rFonts w:cs="Arial"/>
                <w:lang w:eastAsia="en-US"/>
              </w:rPr>
            </w:pPr>
            <w:r w:rsidRPr="0050431F">
              <w:rPr>
                <w:rFonts w:cs="Arial"/>
                <w:lang w:eastAsia="en-US"/>
              </w:rPr>
              <w:t>1</w:t>
            </w:r>
          </w:p>
          <w:p w14:paraId="25D49695" w14:textId="77777777" w:rsidR="003274E6" w:rsidRPr="0050431F" w:rsidRDefault="00F02F57" w:rsidP="00753F76">
            <w:pPr>
              <w:pStyle w:val="TAC"/>
              <w:rPr>
                <w:rFonts w:cs="Arial"/>
                <w:lang w:eastAsia="en-US"/>
              </w:rPr>
            </w:pPr>
            <w:r w:rsidRPr="0050431F">
              <w:rPr>
                <w:rFonts w:cs="Arial"/>
                <w:szCs w:val="18"/>
                <w:lang w:eastAsia="ja-JP"/>
              </w:rPr>
              <w:t>(NOTE 3)</w:t>
            </w:r>
          </w:p>
        </w:tc>
      </w:tr>
      <w:tr w:rsidR="00CA7249" w:rsidRPr="0050431F" w14:paraId="5D3E6FB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867A" w14:textId="77777777" w:rsidR="003B0010" w:rsidRPr="0050431F" w:rsidRDefault="003B0010" w:rsidP="00753F76">
            <w:pPr>
              <w:pStyle w:val="TAC"/>
              <w:rPr>
                <w:rFonts w:cs="Arial"/>
                <w:lang w:eastAsia="en-US"/>
              </w:rPr>
            </w:pPr>
            <w:r w:rsidRPr="0050431F">
              <w:rPr>
                <w:rFonts w:cs="Arial"/>
                <w:lang w:eastAsia="en-US"/>
              </w:rPr>
              <w:t>23</w:t>
            </w:r>
            <w:r w:rsidR="00F02F57" w:rsidRPr="0050431F">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ADB8D" w14:textId="77777777" w:rsidR="003B0010" w:rsidRPr="0050431F" w:rsidRDefault="003B0010"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572E9" w14:textId="77777777" w:rsidR="003B0010" w:rsidRPr="0050431F" w:rsidRDefault="003B001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2262172" w14:textId="77777777" w:rsidR="003B0010" w:rsidRPr="0050431F" w:rsidRDefault="003B0010" w:rsidP="00753F76">
            <w:pPr>
              <w:pStyle w:val="TAR"/>
              <w:jc w:val="center"/>
              <w:rPr>
                <w:rFonts w:cs="Arial"/>
                <w:lang w:eastAsia="en-US"/>
              </w:rPr>
            </w:pPr>
            <w:r w:rsidRPr="0050431F">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14:paraId="4BDDF339" w14:textId="77777777" w:rsidR="003B0010" w:rsidRPr="0050431F" w:rsidRDefault="003B001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CC89F43" w14:textId="77777777" w:rsidR="003B0010" w:rsidRPr="0050431F" w:rsidRDefault="003B0010" w:rsidP="00753F76">
            <w:pPr>
              <w:pStyle w:val="TAL"/>
              <w:jc w:val="center"/>
              <w:rPr>
                <w:rFonts w:cs="Arial"/>
                <w:lang w:eastAsia="en-US"/>
              </w:rPr>
            </w:pPr>
            <w:r w:rsidRPr="0050431F">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14:paraId="579280BD" w14:textId="77777777" w:rsidR="003B0010" w:rsidRPr="0050431F" w:rsidRDefault="003B0010" w:rsidP="00753F76">
            <w:pPr>
              <w:pStyle w:val="TAR"/>
              <w:jc w:val="center"/>
              <w:rPr>
                <w:rFonts w:cs="Arial"/>
                <w:lang w:eastAsia="en-US"/>
              </w:rPr>
            </w:pPr>
            <w:r w:rsidRPr="0050431F">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14:paraId="2A61C3BB" w14:textId="77777777" w:rsidR="003B0010" w:rsidRPr="0050431F" w:rsidRDefault="003B001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9E9416" w14:textId="77777777" w:rsidR="003B0010" w:rsidRPr="0050431F" w:rsidRDefault="003B0010"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3B77A" w14:textId="77777777" w:rsidR="003B0010" w:rsidRPr="0050431F" w:rsidRDefault="003B0010" w:rsidP="00753F76">
            <w:pPr>
              <w:pStyle w:val="TAC"/>
              <w:rPr>
                <w:rFonts w:cs="Arial"/>
                <w:vertAlign w:val="superscript"/>
                <w:lang w:eastAsia="en-US"/>
              </w:rPr>
            </w:pPr>
            <w:r w:rsidRPr="0050431F">
              <w:rPr>
                <w:rFonts w:cs="Arial"/>
                <w:lang w:eastAsia="en-US"/>
              </w:rPr>
              <w:t>1</w:t>
            </w:r>
          </w:p>
          <w:p w14:paraId="24C2B8F6"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6ACA7EE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516C3E" w14:textId="77777777" w:rsidR="00D520AE" w:rsidRDefault="000517DC" w:rsidP="00D520AE">
            <w:pPr>
              <w:pStyle w:val="TAC"/>
              <w:rPr>
                <w:rFonts w:cs="Arial"/>
              </w:rPr>
            </w:pPr>
            <w:r w:rsidRPr="0050431F">
              <w:rPr>
                <w:rFonts w:cs="Arial"/>
                <w:lang w:eastAsia="en-US"/>
              </w:rPr>
              <w:t>24</w:t>
            </w:r>
          </w:p>
          <w:p w14:paraId="31B26469" w14:textId="77777777" w:rsidR="000517DC" w:rsidRPr="0050431F" w:rsidRDefault="00D520AE" w:rsidP="00D520AE">
            <w:pPr>
              <w:pStyle w:val="TAC"/>
              <w:rPr>
                <w:rFonts w:cs="Arial"/>
                <w:lang w:eastAsia="en-US"/>
              </w:rPr>
            </w:pPr>
            <w:r>
              <w:rPr>
                <w:rFonts w:cs="Arial"/>
              </w:rPr>
              <w:t>(NOTE 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2DA7A" w14:textId="77777777" w:rsidR="000517DC" w:rsidRPr="0050431F" w:rsidRDefault="000517D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434FE" w14:textId="77777777" w:rsidR="000517DC" w:rsidRPr="0050431F" w:rsidRDefault="000517DC"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4B1B05E" w14:textId="77777777" w:rsidR="000517DC" w:rsidRPr="0050431F" w:rsidRDefault="000517DC" w:rsidP="00753F76">
            <w:pPr>
              <w:pStyle w:val="TAR"/>
              <w:jc w:val="center"/>
              <w:rPr>
                <w:rFonts w:cs="Arial"/>
                <w:lang w:eastAsia="en-US"/>
              </w:rPr>
            </w:pPr>
            <w:r w:rsidRPr="0050431F">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14:paraId="4FC7D38C" w14:textId="77777777" w:rsidR="000517DC" w:rsidRPr="0050431F" w:rsidRDefault="000517DC"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400B940D" w14:textId="77777777" w:rsidR="000517DC" w:rsidRPr="0050431F" w:rsidRDefault="000517DC" w:rsidP="00753F76">
            <w:pPr>
              <w:pStyle w:val="TAL"/>
              <w:jc w:val="center"/>
              <w:rPr>
                <w:rFonts w:cs="Arial"/>
                <w:lang w:eastAsia="en-US"/>
              </w:rPr>
            </w:pPr>
            <w:r w:rsidRPr="0050431F">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14:paraId="173B89AC" w14:textId="77777777" w:rsidR="000517DC" w:rsidRPr="0050431F" w:rsidRDefault="000517DC" w:rsidP="00753F76">
            <w:pPr>
              <w:pStyle w:val="TAR"/>
              <w:jc w:val="center"/>
              <w:rPr>
                <w:rFonts w:cs="Arial"/>
                <w:lang w:eastAsia="en-US"/>
              </w:rPr>
            </w:pPr>
            <w:r w:rsidRPr="0050431F">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14:paraId="621D41E1" w14:textId="77777777" w:rsidR="000517DC" w:rsidRPr="0050431F" w:rsidRDefault="000517D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7755000" w14:textId="77777777" w:rsidR="000517DC" w:rsidRPr="0050431F" w:rsidRDefault="000517DC" w:rsidP="00753F76">
            <w:pPr>
              <w:pStyle w:val="TAL"/>
              <w:jc w:val="center"/>
              <w:rPr>
                <w:rFonts w:cs="Arial"/>
                <w:lang w:eastAsia="en-US"/>
              </w:rPr>
            </w:pPr>
            <w:r w:rsidRPr="0050431F">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ABBC3" w14:textId="77777777" w:rsidR="000517DC" w:rsidRPr="0050431F" w:rsidRDefault="000517DC" w:rsidP="00753F76">
            <w:pPr>
              <w:pStyle w:val="TAC"/>
              <w:rPr>
                <w:rFonts w:cs="Arial"/>
                <w:vertAlign w:val="superscript"/>
                <w:lang w:eastAsia="en-US"/>
              </w:rPr>
            </w:pPr>
            <w:r w:rsidRPr="0050431F">
              <w:rPr>
                <w:rFonts w:cs="Arial"/>
                <w:lang w:eastAsia="en-US"/>
              </w:rPr>
              <w:t>1</w:t>
            </w:r>
          </w:p>
          <w:p w14:paraId="0751DE51"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524D0AF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41818" w14:textId="77777777" w:rsidR="009002E0" w:rsidRPr="0050431F" w:rsidRDefault="009002E0" w:rsidP="00753F76">
            <w:pPr>
              <w:pStyle w:val="TAC"/>
              <w:rPr>
                <w:rFonts w:cs="Arial"/>
                <w:lang w:eastAsia="en-US"/>
              </w:rPr>
            </w:pPr>
            <w:r w:rsidRPr="0050431F">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CD545F" w14:textId="77777777" w:rsidR="009002E0" w:rsidRPr="0050431F" w:rsidRDefault="009002E0" w:rsidP="00753F76">
            <w:pPr>
              <w:pStyle w:val="TAC"/>
              <w:rPr>
                <w:rFonts w:cs="Arial"/>
                <w:lang w:eastAsia="en-US"/>
              </w:rPr>
            </w:pPr>
            <w:r w:rsidRPr="0050431F">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A7988" w14:textId="77777777" w:rsidR="009002E0" w:rsidRPr="0050431F" w:rsidRDefault="009002E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1853904" w14:textId="77777777" w:rsidR="009002E0" w:rsidRPr="0050431F" w:rsidRDefault="009002E0" w:rsidP="00753F76">
            <w:pPr>
              <w:pStyle w:val="TAR"/>
              <w:jc w:val="center"/>
              <w:rPr>
                <w:rFonts w:cs="Arial"/>
                <w:lang w:eastAsia="en-US"/>
              </w:rPr>
            </w:pPr>
            <w:r w:rsidRPr="0050431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14:paraId="0EE91A6F" w14:textId="77777777" w:rsidR="009002E0" w:rsidRPr="0050431F" w:rsidRDefault="009002E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FA7CED8" w14:textId="77777777" w:rsidR="009002E0" w:rsidRPr="0050431F" w:rsidRDefault="009002E0" w:rsidP="00753F76">
            <w:pPr>
              <w:pStyle w:val="TAL"/>
              <w:jc w:val="center"/>
              <w:rPr>
                <w:rFonts w:cs="Arial"/>
                <w:lang w:eastAsia="en-US"/>
              </w:rPr>
            </w:pPr>
            <w:r w:rsidRPr="0050431F">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14:paraId="03B708FE" w14:textId="77777777" w:rsidR="009002E0" w:rsidRPr="0050431F" w:rsidRDefault="009002E0" w:rsidP="00753F76">
            <w:pPr>
              <w:pStyle w:val="TAR"/>
              <w:jc w:val="center"/>
              <w:rPr>
                <w:rFonts w:cs="Arial"/>
                <w:lang w:eastAsia="en-US"/>
              </w:rPr>
            </w:pPr>
            <w:r w:rsidRPr="0050431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14:paraId="1FE0A78E" w14:textId="77777777" w:rsidR="009002E0" w:rsidRPr="0050431F" w:rsidRDefault="009002E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888BDAB" w14:textId="77777777" w:rsidR="009002E0" w:rsidRPr="0050431F" w:rsidRDefault="009002E0" w:rsidP="00753F76">
            <w:pPr>
              <w:pStyle w:val="TAL"/>
              <w:jc w:val="center"/>
              <w:rPr>
                <w:rFonts w:cs="Arial"/>
                <w:lang w:eastAsia="en-US"/>
              </w:rPr>
            </w:pPr>
            <w:r w:rsidRPr="0050431F">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0FCC0" w14:textId="77777777" w:rsidR="009002E0" w:rsidRPr="0050431F" w:rsidRDefault="009002E0" w:rsidP="00CA73E2">
            <w:pPr>
              <w:pStyle w:val="TAC"/>
              <w:rPr>
                <w:rFonts w:cs="Arial"/>
                <w:lang w:eastAsia="en-US"/>
              </w:rPr>
            </w:pPr>
            <w:r w:rsidRPr="0050431F">
              <w:rPr>
                <w:rFonts w:cs="Arial"/>
                <w:lang w:eastAsia="en-US"/>
              </w:rPr>
              <w:t>1</w:t>
            </w:r>
          </w:p>
        </w:tc>
      </w:tr>
      <w:tr w:rsidR="00CA7249" w:rsidRPr="0050431F" w14:paraId="7F5F12B2"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ABA9C8" w14:textId="77777777" w:rsidR="003867CE" w:rsidRPr="0050431F" w:rsidRDefault="003867CE" w:rsidP="00753F76">
            <w:pPr>
              <w:pStyle w:val="TAC"/>
              <w:rPr>
                <w:rFonts w:cs="Arial"/>
                <w:lang w:eastAsia="en-US"/>
              </w:rPr>
            </w:pPr>
            <w:r w:rsidRPr="0050431F">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D5E76" w14:textId="77777777" w:rsidR="003867CE" w:rsidRPr="0050431F" w:rsidRDefault="003867CE" w:rsidP="00753F76">
            <w:pPr>
              <w:pStyle w:val="TAC"/>
              <w:rPr>
                <w:rFonts w:cs="Arial"/>
                <w:lang w:eastAsia="en-US"/>
              </w:rPr>
            </w:pPr>
            <w:r w:rsidRPr="0050431F">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D91A3" w14:textId="77777777" w:rsidR="003867CE" w:rsidRPr="0050431F" w:rsidRDefault="003867CE"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908D99A" w14:textId="77777777" w:rsidR="003867CE" w:rsidRPr="0050431F" w:rsidRDefault="003867CE" w:rsidP="00753F76">
            <w:pPr>
              <w:pStyle w:val="TAR"/>
              <w:jc w:val="center"/>
              <w:rPr>
                <w:rFonts w:cs="Arial"/>
                <w:lang w:eastAsia="en-US"/>
              </w:rPr>
            </w:pPr>
            <w:r w:rsidRPr="0050431F">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14:paraId="1390DC6A" w14:textId="77777777" w:rsidR="003867CE" w:rsidRPr="0050431F" w:rsidRDefault="003867CE"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7647E76" w14:textId="77777777" w:rsidR="003867CE" w:rsidRPr="0050431F" w:rsidRDefault="003867CE" w:rsidP="00753F76">
            <w:pPr>
              <w:pStyle w:val="TAL"/>
              <w:jc w:val="center"/>
              <w:rPr>
                <w:rFonts w:cs="Arial"/>
                <w:lang w:eastAsia="en-US"/>
              </w:rPr>
            </w:pPr>
            <w:r w:rsidRPr="0050431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14:paraId="2554584D" w14:textId="77777777" w:rsidR="003867CE" w:rsidRPr="0050431F" w:rsidRDefault="003867CE" w:rsidP="00753F76">
            <w:pPr>
              <w:pStyle w:val="TAR"/>
              <w:jc w:val="center"/>
              <w:rPr>
                <w:rFonts w:cs="Arial"/>
                <w:lang w:eastAsia="en-US"/>
              </w:rPr>
            </w:pPr>
            <w:r w:rsidRPr="0050431F">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14:paraId="2FCC36E0" w14:textId="77777777" w:rsidR="003867CE" w:rsidRPr="0050431F" w:rsidRDefault="003867CE"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861EBFE" w14:textId="77777777" w:rsidR="003867CE" w:rsidRPr="0050431F" w:rsidRDefault="003867CE" w:rsidP="00753F76">
            <w:pPr>
              <w:pStyle w:val="TAL"/>
              <w:jc w:val="center"/>
              <w:rPr>
                <w:rFonts w:cs="Arial"/>
                <w:lang w:eastAsia="en-US"/>
              </w:rPr>
            </w:pPr>
            <w:r w:rsidRPr="0050431F">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A74716" w14:textId="77777777" w:rsidR="003867CE" w:rsidRPr="0050431F" w:rsidRDefault="003867CE" w:rsidP="00753F76">
            <w:pPr>
              <w:pStyle w:val="TAC"/>
              <w:rPr>
                <w:rFonts w:cs="Arial"/>
                <w:lang w:eastAsia="en-US"/>
              </w:rPr>
            </w:pPr>
            <w:r w:rsidRPr="0050431F">
              <w:rPr>
                <w:rFonts w:cs="Arial"/>
                <w:lang w:eastAsia="en-US"/>
              </w:rPr>
              <w:t>1</w:t>
            </w:r>
          </w:p>
        </w:tc>
      </w:tr>
      <w:tr w:rsidR="00CA7249" w:rsidRPr="0050431F" w14:paraId="5C5E6D7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5D32AB" w14:textId="77777777" w:rsidR="00D8102F" w:rsidRPr="0050431F" w:rsidRDefault="00D8102F" w:rsidP="00753F76">
            <w:pPr>
              <w:pStyle w:val="TAC"/>
              <w:rPr>
                <w:rFonts w:cs="Arial"/>
                <w:lang w:eastAsia="en-US"/>
              </w:rPr>
            </w:pPr>
            <w:r w:rsidRPr="0050431F">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DBBA2" w14:textId="77777777" w:rsidR="00D8102F" w:rsidRPr="0050431F" w:rsidRDefault="00D8102F"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43D3F" w14:textId="77777777" w:rsidR="00D8102F" w:rsidRPr="0050431F" w:rsidRDefault="00D8102F"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26E7C6A" w14:textId="77777777" w:rsidR="00D8102F" w:rsidRPr="0050431F" w:rsidRDefault="00D8102F" w:rsidP="00753F76">
            <w:pPr>
              <w:pStyle w:val="TAR"/>
              <w:jc w:val="center"/>
              <w:rPr>
                <w:rFonts w:cs="Arial"/>
                <w:lang w:eastAsia="en-US"/>
              </w:rPr>
            </w:pPr>
            <w:r w:rsidRPr="0050431F">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14:paraId="13A7E93E" w14:textId="77777777" w:rsidR="00D8102F" w:rsidRPr="0050431F" w:rsidRDefault="00D8102F"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BABB762" w14:textId="77777777" w:rsidR="00D8102F" w:rsidRPr="0050431F" w:rsidRDefault="00D8102F" w:rsidP="00753F76">
            <w:pPr>
              <w:pStyle w:val="TAL"/>
              <w:jc w:val="center"/>
              <w:rPr>
                <w:rFonts w:cs="Arial"/>
                <w:lang w:eastAsia="en-US"/>
              </w:rPr>
            </w:pPr>
            <w:r w:rsidRPr="0050431F">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14:paraId="75A6E57E" w14:textId="77777777" w:rsidR="00D8102F" w:rsidRPr="0050431F" w:rsidRDefault="00D8102F" w:rsidP="00753F76">
            <w:pPr>
              <w:pStyle w:val="TAR"/>
              <w:jc w:val="center"/>
              <w:rPr>
                <w:rFonts w:cs="Arial"/>
                <w:lang w:eastAsia="en-US"/>
              </w:rPr>
            </w:pPr>
            <w:r w:rsidRPr="0050431F">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14:paraId="1EBF0A23" w14:textId="77777777" w:rsidR="00D8102F" w:rsidRPr="0050431F" w:rsidRDefault="00D8102F"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1F4A1D4" w14:textId="77777777" w:rsidR="00D8102F" w:rsidRPr="0050431F" w:rsidRDefault="00D8102F" w:rsidP="00753F76">
            <w:pPr>
              <w:pStyle w:val="TAL"/>
              <w:jc w:val="center"/>
              <w:rPr>
                <w:rFonts w:cs="Arial"/>
                <w:lang w:eastAsia="en-US"/>
              </w:rPr>
            </w:pPr>
            <w:r w:rsidRPr="0050431F">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115F0" w14:textId="77777777" w:rsidR="00D8102F" w:rsidRPr="0050431F" w:rsidRDefault="00D8102F" w:rsidP="00753F76">
            <w:pPr>
              <w:pStyle w:val="TAC"/>
              <w:rPr>
                <w:rFonts w:cs="Arial"/>
                <w:vertAlign w:val="superscript"/>
                <w:lang w:eastAsia="en-US"/>
              </w:rPr>
            </w:pPr>
            <w:r w:rsidRPr="0050431F">
              <w:rPr>
                <w:rFonts w:cs="Arial"/>
                <w:lang w:eastAsia="en-US"/>
              </w:rPr>
              <w:t>1</w:t>
            </w:r>
          </w:p>
          <w:p w14:paraId="7BE35C72"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2DF43C8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A1F03" w14:textId="77777777" w:rsidR="000B4117" w:rsidRPr="0050431F" w:rsidRDefault="000B4117" w:rsidP="00753F76">
            <w:pPr>
              <w:pStyle w:val="TAC"/>
              <w:rPr>
                <w:rFonts w:cs="Arial"/>
                <w:lang w:eastAsia="en-US"/>
              </w:rPr>
            </w:pPr>
            <w:r w:rsidRPr="0050431F">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7316" w14:textId="77777777" w:rsidR="000B4117" w:rsidRPr="0050431F" w:rsidRDefault="000B4117"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FC0ED" w14:textId="77777777" w:rsidR="000B4117" w:rsidRPr="0050431F" w:rsidRDefault="000B4117"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1F904D5" w14:textId="77777777" w:rsidR="000B4117" w:rsidRPr="0050431F" w:rsidRDefault="000B4117" w:rsidP="00753F76">
            <w:pPr>
              <w:pStyle w:val="TAR"/>
              <w:jc w:val="center"/>
              <w:rPr>
                <w:rFonts w:cs="Arial"/>
                <w:lang w:eastAsia="en-US"/>
              </w:rPr>
            </w:pPr>
            <w:r w:rsidRPr="0050431F">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14:paraId="793B5D2E" w14:textId="77777777" w:rsidR="000B4117" w:rsidRPr="0050431F" w:rsidRDefault="000B4117"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572AD03" w14:textId="77777777" w:rsidR="000B4117" w:rsidRPr="0050431F" w:rsidRDefault="000B4117" w:rsidP="00753F76">
            <w:pPr>
              <w:pStyle w:val="TAL"/>
              <w:jc w:val="center"/>
              <w:rPr>
                <w:rFonts w:cs="Arial"/>
                <w:lang w:eastAsia="en-US"/>
              </w:rPr>
            </w:pPr>
            <w:r w:rsidRPr="0050431F">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14:paraId="4B643D4E" w14:textId="77777777" w:rsidR="000B4117" w:rsidRPr="0050431F" w:rsidRDefault="000B4117" w:rsidP="00753F76">
            <w:pPr>
              <w:pStyle w:val="TAR"/>
              <w:jc w:val="center"/>
              <w:rPr>
                <w:rFonts w:cs="Arial"/>
                <w:lang w:eastAsia="en-US"/>
              </w:rPr>
            </w:pPr>
            <w:r w:rsidRPr="0050431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14:paraId="5F90C4DB" w14:textId="77777777" w:rsidR="000B4117" w:rsidRPr="0050431F" w:rsidRDefault="000B4117"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FDCF87F" w14:textId="77777777" w:rsidR="000B4117" w:rsidRPr="0050431F" w:rsidRDefault="000B4117" w:rsidP="00753F76">
            <w:pPr>
              <w:pStyle w:val="TAL"/>
              <w:jc w:val="center"/>
              <w:rPr>
                <w:rFonts w:cs="Arial"/>
                <w:lang w:eastAsia="en-US"/>
              </w:rPr>
            </w:pPr>
            <w:r w:rsidRPr="0050431F">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61266" w14:textId="77777777" w:rsidR="000B4117" w:rsidRPr="0050431F" w:rsidRDefault="000B4117" w:rsidP="00753F76">
            <w:pPr>
              <w:pStyle w:val="TAC"/>
              <w:rPr>
                <w:rFonts w:cs="Arial"/>
                <w:vertAlign w:val="superscript"/>
                <w:lang w:eastAsia="en-US"/>
              </w:rPr>
            </w:pPr>
            <w:r w:rsidRPr="0050431F">
              <w:rPr>
                <w:rFonts w:cs="Arial"/>
                <w:lang w:eastAsia="en-US"/>
              </w:rPr>
              <w:t>1</w:t>
            </w:r>
          </w:p>
          <w:p w14:paraId="146CD356"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0715EC" w:rsidRPr="0050431F" w14:paraId="6C97D1D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28F97" w14:textId="77777777" w:rsidR="000715EC" w:rsidRPr="0050431F" w:rsidRDefault="000715EC" w:rsidP="00753F76">
            <w:pPr>
              <w:pStyle w:val="TAC"/>
              <w:rPr>
                <w:rFonts w:cs="Arial"/>
                <w:lang w:eastAsia="en-US"/>
              </w:rPr>
            </w:pPr>
            <w:r w:rsidRPr="0050431F">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3C17" w14:textId="77777777" w:rsidR="000715EC" w:rsidRPr="0050431F" w:rsidRDefault="000715E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D2CF3" w14:textId="77777777" w:rsidR="000715EC" w:rsidRPr="0050431F" w:rsidRDefault="000715EC" w:rsidP="00753F76">
            <w:pPr>
              <w:pStyle w:val="TAC"/>
              <w:rPr>
                <w:rFonts w:cs="Arial"/>
                <w:lang w:eastAsia="en-US"/>
              </w:rPr>
            </w:pPr>
            <w:r w:rsidRPr="0050431F">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24403" w14:textId="77777777" w:rsidR="000715EC" w:rsidRPr="0050431F" w:rsidRDefault="000715EC" w:rsidP="00753F76">
            <w:pPr>
              <w:pStyle w:val="TAC"/>
              <w:rPr>
                <w:rFonts w:cs="Arial"/>
                <w:lang w:eastAsia="en-US"/>
              </w:rPr>
            </w:pPr>
            <w:r w:rsidRPr="0050431F">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14:paraId="6A7809D8" w14:textId="77777777" w:rsidR="000715EC" w:rsidRPr="0050431F" w:rsidRDefault="000715EC" w:rsidP="00753F76">
            <w:pPr>
              <w:pStyle w:val="TAR"/>
              <w:jc w:val="center"/>
              <w:rPr>
                <w:rFonts w:cs="Arial"/>
                <w:lang w:eastAsia="en-US"/>
              </w:rPr>
            </w:pPr>
            <w:r w:rsidRPr="0050431F">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14:paraId="1A1E8CBF" w14:textId="77777777" w:rsidR="000715EC" w:rsidRPr="0050431F" w:rsidRDefault="000715E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10A36BB" w14:textId="77777777" w:rsidR="000715EC" w:rsidRPr="0050431F" w:rsidRDefault="000715EC" w:rsidP="00753F76">
            <w:pPr>
              <w:pStyle w:val="TAL"/>
              <w:jc w:val="center"/>
              <w:rPr>
                <w:rFonts w:cs="Arial"/>
                <w:lang w:eastAsia="en-US"/>
              </w:rPr>
            </w:pPr>
            <w:r w:rsidRPr="0050431F">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27861" w14:textId="77777777" w:rsidR="00C304F0" w:rsidRPr="0050431F" w:rsidRDefault="00C304F0" w:rsidP="00753F76">
            <w:pPr>
              <w:pStyle w:val="TAC"/>
              <w:rPr>
                <w:rFonts w:cs="Arial"/>
                <w:lang w:eastAsia="en-US"/>
              </w:rPr>
            </w:pPr>
            <w:r w:rsidRPr="0050431F">
              <w:rPr>
                <w:rFonts w:cs="Arial"/>
                <w:lang w:eastAsia="en-US"/>
              </w:rPr>
              <w:t>1</w:t>
            </w:r>
          </w:p>
          <w:p w14:paraId="4E30EFEA" w14:textId="77777777" w:rsidR="00C304F0" w:rsidRPr="0050431F" w:rsidRDefault="00C304F0" w:rsidP="00753F76">
            <w:pPr>
              <w:pStyle w:val="TAC"/>
              <w:rPr>
                <w:rFonts w:cs="Arial"/>
                <w:lang w:eastAsia="en-US"/>
              </w:rPr>
            </w:pPr>
            <w:r w:rsidRPr="0050431F">
              <w:rPr>
                <w:rFonts w:cs="Arial"/>
                <w:lang w:eastAsia="en-US"/>
              </w:rPr>
              <w:t>(NOTE 2,</w:t>
            </w:r>
          </w:p>
          <w:p w14:paraId="4670B335" w14:textId="77777777" w:rsidR="000715EC" w:rsidRPr="0050431F" w:rsidRDefault="00C304F0"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r>
      <w:tr w:rsidR="00CA7249" w:rsidRPr="0050431F" w14:paraId="09C99DF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B14C8" w14:textId="77777777" w:rsidR="000715EC" w:rsidRPr="0050431F" w:rsidRDefault="000715EC" w:rsidP="00753F76">
            <w:pPr>
              <w:pStyle w:val="TAC"/>
              <w:rPr>
                <w:rFonts w:cs="Arial"/>
                <w:lang w:eastAsia="en-US"/>
              </w:rPr>
            </w:pPr>
            <w:r w:rsidRPr="0050431F">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8FC1F" w14:textId="77777777" w:rsidR="000715EC" w:rsidRPr="0050431F" w:rsidRDefault="000715E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D0555" w14:textId="77777777" w:rsidR="000715EC" w:rsidRPr="0050431F" w:rsidRDefault="000715EC"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7326013" w14:textId="77777777" w:rsidR="000715EC" w:rsidRPr="0050431F" w:rsidRDefault="000715EC" w:rsidP="00753F76">
            <w:pPr>
              <w:pStyle w:val="TAR"/>
              <w:jc w:val="center"/>
              <w:rPr>
                <w:rFonts w:cs="Arial"/>
                <w:lang w:eastAsia="en-US"/>
              </w:rPr>
            </w:pPr>
            <w:r w:rsidRPr="0050431F">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14:paraId="729C9CB4" w14:textId="77777777" w:rsidR="000715EC" w:rsidRPr="0050431F" w:rsidRDefault="000715EC"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D34A37E" w14:textId="77777777" w:rsidR="000715EC" w:rsidRPr="0050431F" w:rsidRDefault="000715EC" w:rsidP="00753F76">
            <w:pPr>
              <w:pStyle w:val="TAL"/>
              <w:jc w:val="center"/>
              <w:rPr>
                <w:rFonts w:cs="Arial"/>
                <w:lang w:eastAsia="en-US"/>
              </w:rPr>
            </w:pPr>
            <w:r w:rsidRPr="0050431F">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14:paraId="67710D96" w14:textId="77777777" w:rsidR="000715EC" w:rsidRPr="0050431F" w:rsidRDefault="000715EC" w:rsidP="00753F76">
            <w:pPr>
              <w:pStyle w:val="TAR"/>
              <w:jc w:val="center"/>
              <w:rPr>
                <w:rFonts w:cs="Arial"/>
                <w:lang w:eastAsia="en-US"/>
              </w:rPr>
            </w:pPr>
            <w:r w:rsidRPr="0050431F">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14:paraId="77231439" w14:textId="77777777" w:rsidR="000715EC" w:rsidRPr="0050431F" w:rsidRDefault="000715E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7CBBBA8" w14:textId="77777777" w:rsidR="000715EC" w:rsidRPr="0050431F" w:rsidRDefault="000715EC" w:rsidP="00753F76">
            <w:pPr>
              <w:pStyle w:val="TAL"/>
              <w:jc w:val="center"/>
              <w:rPr>
                <w:rFonts w:cs="Arial"/>
                <w:lang w:eastAsia="en-US"/>
              </w:rPr>
            </w:pPr>
            <w:r w:rsidRPr="0050431F">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AD3B3" w14:textId="77777777" w:rsidR="000715EC" w:rsidRPr="0050431F" w:rsidRDefault="000715EC" w:rsidP="00753F76">
            <w:pPr>
              <w:pStyle w:val="TAC"/>
              <w:rPr>
                <w:rFonts w:cs="Arial"/>
                <w:vertAlign w:val="superscript"/>
                <w:lang w:eastAsia="en-US"/>
              </w:rPr>
            </w:pPr>
            <w:r w:rsidRPr="0050431F">
              <w:rPr>
                <w:rFonts w:cs="Arial"/>
                <w:lang w:eastAsia="en-US"/>
              </w:rPr>
              <w:t>1</w:t>
            </w:r>
          </w:p>
          <w:p w14:paraId="34C878A8" w14:textId="77777777" w:rsidR="00CB510D" w:rsidRPr="0050431F" w:rsidRDefault="00CB510D" w:rsidP="00753F76">
            <w:pPr>
              <w:pStyle w:val="TAC"/>
              <w:rPr>
                <w:rFonts w:cs="Arial"/>
                <w:lang w:eastAsia="en-US"/>
              </w:rPr>
            </w:pPr>
            <w:r w:rsidRPr="0050431F">
              <w:rPr>
                <w:rFonts w:cs="Arial"/>
                <w:lang w:eastAsia="en-US"/>
              </w:rPr>
              <w:t>(NOTE 2)</w:t>
            </w:r>
          </w:p>
        </w:tc>
      </w:tr>
      <w:tr w:rsidR="00CA7249" w:rsidRPr="0050431F" w14:paraId="748851D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E243D" w14:textId="77777777" w:rsidR="00354B86" w:rsidRPr="0050431F" w:rsidRDefault="00354B86" w:rsidP="00753F76">
            <w:pPr>
              <w:pStyle w:val="TAC"/>
              <w:rPr>
                <w:rFonts w:cs="Arial"/>
                <w:lang w:eastAsia="en-US"/>
              </w:rPr>
            </w:pPr>
            <w:r w:rsidRPr="0050431F">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0F647" w14:textId="77777777" w:rsidR="00354B86" w:rsidRPr="0050431F" w:rsidRDefault="00354B86"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4CB86" w14:textId="77777777" w:rsidR="00354B86" w:rsidRPr="0050431F" w:rsidRDefault="00354B86"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0B0A355" w14:textId="77777777" w:rsidR="00354B86" w:rsidRPr="0050431F" w:rsidRDefault="00354B86" w:rsidP="00753F76">
            <w:pPr>
              <w:pStyle w:val="TAR"/>
              <w:jc w:val="center"/>
              <w:rPr>
                <w:rFonts w:cs="Arial"/>
                <w:lang w:eastAsia="en-US"/>
              </w:rPr>
            </w:pPr>
            <w:r w:rsidRPr="0050431F">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14:paraId="3376AA94" w14:textId="77777777" w:rsidR="00354B86" w:rsidRPr="0050431F" w:rsidRDefault="00354B86"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A7ABA2B" w14:textId="77777777" w:rsidR="00354B86" w:rsidRPr="0050431F" w:rsidRDefault="00354B86" w:rsidP="00753F76">
            <w:pPr>
              <w:pStyle w:val="TAL"/>
              <w:jc w:val="center"/>
              <w:rPr>
                <w:rFonts w:cs="Arial"/>
                <w:lang w:eastAsia="en-US"/>
              </w:rPr>
            </w:pPr>
            <w:r w:rsidRPr="0050431F">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14:paraId="0144EBA0" w14:textId="77777777" w:rsidR="00354B86" w:rsidRPr="0050431F" w:rsidRDefault="00354B86" w:rsidP="00753F76">
            <w:pPr>
              <w:pStyle w:val="TAR"/>
              <w:jc w:val="center"/>
              <w:rPr>
                <w:rFonts w:cs="Arial"/>
                <w:lang w:eastAsia="en-US"/>
              </w:rPr>
            </w:pPr>
            <w:r w:rsidRPr="0050431F">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14:paraId="4C101119" w14:textId="77777777" w:rsidR="00354B86" w:rsidRPr="0050431F" w:rsidRDefault="00354B86"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F6CB9DC" w14:textId="77777777" w:rsidR="00354B86" w:rsidRPr="0050431F" w:rsidRDefault="00354B86" w:rsidP="00753F76">
            <w:pPr>
              <w:pStyle w:val="TAL"/>
              <w:jc w:val="center"/>
              <w:rPr>
                <w:rFonts w:cs="Arial"/>
                <w:lang w:eastAsia="en-US"/>
              </w:rPr>
            </w:pPr>
            <w:r w:rsidRPr="0050431F">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300B2" w14:textId="77777777" w:rsidR="00354B86" w:rsidRPr="0050431F" w:rsidRDefault="00354B86" w:rsidP="00753F76">
            <w:pPr>
              <w:pStyle w:val="TAC"/>
              <w:rPr>
                <w:rFonts w:cs="Arial"/>
                <w:vertAlign w:val="superscript"/>
                <w:lang w:eastAsia="en-US"/>
              </w:rPr>
            </w:pPr>
            <w:r w:rsidRPr="0050431F">
              <w:rPr>
                <w:rFonts w:cs="Arial"/>
                <w:lang w:eastAsia="en-US"/>
              </w:rPr>
              <w:t>1</w:t>
            </w:r>
          </w:p>
          <w:p w14:paraId="3EDE62FD" w14:textId="77777777" w:rsidR="00CB510D" w:rsidRPr="0050431F" w:rsidRDefault="00CB510D" w:rsidP="00CA73E2">
            <w:pPr>
              <w:pStyle w:val="TAC"/>
              <w:rPr>
                <w:rFonts w:cs="Arial"/>
                <w:lang w:eastAsia="en-US"/>
              </w:rPr>
            </w:pPr>
            <w:r w:rsidRPr="0050431F">
              <w:rPr>
                <w:rFonts w:cs="Arial"/>
                <w:lang w:eastAsia="en-US"/>
              </w:rPr>
              <w:t xml:space="preserve">(NOTE </w:t>
            </w:r>
            <w:r w:rsidR="00CA73E2" w:rsidRPr="0050431F">
              <w:rPr>
                <w:rFonts w:cs="Arial"/>
                <w:lang w:eastAsia="en-US"/>
              </w:rPr>
              <w:t>4</w:t>
            </w:r>
            <w:r w:rsidRPr="0050431F">
              <w:rPr>
                <w:rFonts w:cs="Arial"/>
                <w:lang w:eastAsia="en-US"/>
              </w:rPr>
              <w:t>)</w:t>
            </w:r>
          </w:p>
        </w:tc>
      </w:tr>
      <w:tr w:rsidR="00CB510D" w:rsidRPr="0050431F" w14:paraId="00273F1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854FC" w14:textId="77777777" w:rsidR="00CB510D" w:rsidRPr="0050431F" w:rsidRDefault="00CB510D" w:rsidP="00753F76">
            <w:pPr>
              <w:pStyle w:val="TAC"/>
              <w:rPr>
                <w:rFonts w:cs="Arial"/>
                <w:lang w:eastAsia="en-US"/>
              </w:rPr>
            </w:pPr>
            <w:r w:rsidRPr="0050431F">
              <w:rPr>
                <w:rFonts w:cs="Arial"/>
                <w:lang w:eastAsia="en-US"/>
              </w:rPr>
              <w:t>32</w:t>
            </w:r>
          </w:p>
          <w:p w14:paraId="36A12416" w14:textId="77777777" w:rsidR="00CB510D" w:rsidRPr="0050431F" w:rsidRDefault="00CB510D"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21FFB" w14:textId="77777777" w:rsidR="00CB510D" w:rsidRPr="0050431F" w:rsidRDefault="00CB510D" w:rsidP="00753F76">
            <w:pPr>
              <w:pStyle w:val="TAC"/>
              <w:rPr>
                <w:rFonts w:cs="Arial"/>
                <w:lang w:eastAsia="en-US"/>
              </w:rPr>
            </w:pPr>
            <w:r w:rsidRPr="0050431F">
              <w:rPr>
                <w:rFonts w:cs="Arial"/>
                <w:lang w:eastAsia="en-US"/>
              </w:rPr>
              <w:t xml:space="preserve">XXXII (NOTE </w:t>
            </w:r>
            <w:r w:rsidR="00F02F57" w:rsidRPr="0050431F">
              <w:rPr>
                <w:rFonts w:cs="Arial"/>
                <w:lang w:eastAsia="en-US"/>
              </w:rPr>
              <w:t>6</w:t>
            </w: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1BEAC" w14:textId="77777777" w:rsidR="00CB510D" w:rsidRPr="0050431F" w:rsidRDefault="00CB510D"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68BC81D5" w14:textId="77777777" w:rsidR="00CB510D" w:rsidRPr="0050431F" w:rsidRDefault="00CB510D" w:rsidP="00753F76">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14:paraId="22CDAECF" w14:textId="77777777" w:rsidR="00CB510D" w:rsidRPr="0050431F" w:rsidRDefault="00CB510D" w:rsidP="00753F76">
            <w:pPr>
              <w:pStyle w:val="TAC"/>
              <w:rPr>
                <w:rFonts w:cs="Arial"/>
                <w:lang w:eastAsia="en-US"/>
              </w:rPr>
            </w:pPr>
            <w:r w:rsidRPr="0050431F">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47B7FA4A" w14:textId="77777777" w:rsidR="00CB510D" w:rsidRPr="0050431F" w:rsidRDefault="00CB510D" w:rsidP="00753F76">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14:paraId="7809C079" w14:textId="77777777" w:rsidR="00CB510D" w:rsidRPr="0050431F" w:rsidRDefault="00CB510D" w:rsidP="00753F76">
            <w:pPr>
              <w:pStyle w:val="TAR"/>
              <w:jc w:val="center"/>
              <w:rPr>
                <w:rFonts w:cs="Arial"/>
                <w:lang w:eastAsia="en-US"/>
              </w:rPr>
            </w:pPr>
            <w:r w:rsidRPr="0050431F">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14:paraId="2929C8C3" w14:textId="77777777" w:rsidR="00CB510D" w:rsidRPr="0050431F" w:rsidRDefault="00CB510D"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43079C68" w14:textId="77777777" w:rsidR="00CB510D" w:rsidRPr="0050431F" w:rsidRDefault="00CB510D" w:rsidP="00753F76">
            <w:pPr>
              <w:pStyle w:val="TAL"/>
              <w:jc w:val="center"/>
              <w:rPr>
                <w:rFonts w:cs="Arial"/>
                <w:lang w:eastAsia="en-US"/>
              </w:rPr>
            </w:pPr>
            <w:r w:rsidRPr="0050431F">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82B22" w14:textId="77777777" w:rsidR="00F02F57" w:rsidRPr="0050431F" w:rsidRDefault="00CB510D" w:rsidP="00753F76">
            <w:pPr>
              <w:pStyle w:val="TAC"/>
              <w:rPr>
                <w:rFonts w:cs="Arial"/>
                <w:lang w:eastAsia="en-US"/>
              </w:rPr>
            </w:pPr>
            <w:r w:rsidRPr="0050431F">
              <w:rPr>
                <w:rFonts w:cs="Arial"/>
                <w:lang w:eastAsia="en-US"/>
              </w:rPr>
              <w:t>1</w:t>
            </w:r>
          </w:p>
          <w:p w14:paraId="526B79AA" w14:textId="77777777" w:rsidR="00CB510D" w:rsidRPr="0050431F" w:rsidRDefault="00F02F57" w:rsidP="00753F76">
            <w:pPr>
              <w:pStyle w:val="TAC"/>
              <w:rPr>
                <w:rFonts w:cs="Arial"/>
                <w:lang w:eastAsia="en-US"/>
              </w:rPr>
            </w:pPr>
            <w:r w:rsidRPr="0050431F">
              <w:rPr>
                <w:rFonts w:cs="Arial"/>
                <w:szCs w:val="18"/>
                <w:lang w:eastAsia="ja-JP"/>
              </w:rPr>
              <w:t>(NOTE 3)</w:t>
            </w:r>
          </w:p>
        </w:tc>
      </w:tr>
      <w:tr w:rsidR="00161574" w:rsidRPr="0050431F" w14:paraId="3F8C9CDD"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ABD7AD" w14:textId="77777777" w:rsidR="00161574" w:rsidRPr="0050431F" w:rsidRDefault="00161574" w:rsidP="00753F76">
            <w:pPr>
              <w:pStyle w:val="TAC"/>
              <w:rPr>
                <w:rFonts w:cs="Arial"/>
                <w:lang w:eastAsia="en-US"/>
              </w:rPr>
            </w:pPr>
            <w:r w:rsidRPr="0050431F">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7DF9E3" w14:textId="77777777" w:rsidR="00161574" w:rsidRPr="0050431F" w:rsidRDefault="00161574"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7339" w14:textId="77777777" w:rsidR="00161574" w:rsidRPr="0050431F" w:rsidRDefault="00161574"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7E9931E9" w14:textId="77777777" w:rsidR="00161574" w:rsidRPr="0050431F" w:rsidRDefault="00161574" w:rsidP="00753F76">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14:paraId="561CC08A" w14:textId="77777777" w:rsidR="00161574" w:rsidRPr="0050431F" w:rsidRDefault="00161574" w:rsidP="00753F76">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14:paraId="28134294" w14:textId="77777777" w:rsidR="00161574" w:rsidRPr="0050431F" w:rsidRDefault="00161574" w:rsidP="00753F76">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14:paraId="05EDF672" w14:textId="77777777" w:rsidR="00161574" w:rsidRPr="0050431F" w:rsidRDefault="00161574" w:rsidP="00753F76">
            <w:pPr>
              <w:pStyle w:val="TAL"/>
              <w:jc w:val="center"/>
              <w:rPr>
                <w:rFonts w:cs="Arial"/>
                <w:lang w:eastAsia="en-US"/>
              </w:rPr>
            </w:pPr>
            <w:r w:rsidRPr="0050431F">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14:paraId="15141C41" w14:textId="77777777" w:rsidR="00161574" w:rsidRPr="0050431F" w:rsidRDefault="00161574" w:rsidP="00753F76">
            <w:pPr>
              <w:pStyle w:val="TAC"/>
              <w:rPr>
                <w:rFonts w:cs="Arial"/>
                <w:lang w:eastAsia="en-US"/>
              </w:rPr>
            </w:pPr>
          </w:p>
        </w:tc>
      </w:tr>
      <w:tr w:rsidR="00E17C26" w:rsidRPr="0050431F" w14:paraId="78690F0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6AAD6B" w14:textId="77777777" w:rsidR="00E17C26" w:rsidRPr="0050431F" w:rsidRDefault="00E17C26" w:rsidP="00753F76">
            <w:pPr>
              <w:pStyle w:val="TAC"/>
              <w:rPr>
                <w:rFonts w:cs="Arial"/>
                <w:lang w:eastAsia="en-US"/>
              </w:rPr>
            </w:pPr>
            <w:r w:rsidRPr="0050431F">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BA142" w14:textId="77777777" w:rsidR="00E17C26" w:rsidRPr="0050431F" w:rsidRDefault="00E17C26"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65470" w14:textId="77777777" w:rsidR="00E17C26" w:rsidRPr="0050431F" w:rsidRDefault="00E17C26"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57D2495E" w14:textId="77777777" w:rsidR="00E17C26" w:rsidRPr="0050431F" w:rsidRDefault="00E17C26" w:rsidP="00753F76">
            <w:pPr>
              <w:pStyle w:val="TAR"/>
              <w:jc w:val="center"/>
              <w:rPr>
                <w:rFonts w:cs="Arial"/>
                <w:lang w:eastAsia="en-US"/>
              </w:rPr>
            </w:pPr>
            <w:r w:rsidRPr="0050431F">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14:paraId="39557E94" w14:textId="77777777" w:rsidR="00E17C26" w:rsidRPr="0050431F" w:rsidRDefault="00E17C26" w:rsidP="00753F76">
            <w:pPr>
              <w:pStyle w:val="TAC"/>
              <w:rPr>
                <w:rFonts w:cs="Arial"/>
                <w:lang w:eastAsia="zh-CN"/>
              </w:rPr>
            </w:pPr>
            <w:r w:rsidRPr="0050431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1FE5CF08" w14:textId="77777777" w:rsidR="00E17C26" w:rsidRPr="0050431F" w:rsidRDefault="00E17C26" w:rsidP="00753F76">
            <w:pPr>
              <w:pStyle w:val="TAL"/>
              <w:jc w:val="center"/>
              <w:rPr>
                <w:rFonts w:cs="Arial"/>
                <w:lang w:eastAsia="en-US"/>
              </w:rPr>
            </w:pPr>
            <w:r w:rsidRPr="0050431F">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14:paraId="4E442286" w14:textId="77777777" w:rsidR="00E17C26" w:rsidRPr="0050431F" w:rsidRDefault="00E17C26"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26ED467F" w14:textId="77777777" w:rsidR="00E17C26" w:rsidRPr="0050431F" w:rsidRDefault="00E17C26"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77B64B7A" w14:textId="77777777" w:rsidR="00E17C26" w:rsidRPr="0050431F" w:rsidRDefault="00E17C26"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A8341" w14:textId="77777777" w:rsidR="00E17C26" w:rsidRPr="0050431F" w:rsidRDefault="00E17C26" w:rsidP="00753F76">
            <w:pPr>
              <w:pStyle w:val="TAC"/>
              <w:rPr>
                <w:rFonts w:cs="Arial"/>
                <w:lang w:eastAsia="en-US"/>
              </w:rPr>
            </w:pPr>
            <w:r w:rsidRPr="0050431F">
              <w:rPr>
                <w:rFonts w:cs="Arial"/>
                <w:lang w:eastAsia="en-US"/>
              </w:rPr>
              <w:t>1</w:t>
            </w:r>
          </w:p>
          <w:p w14:paraId="220A18E0" w14:textId="77777777" w:rsidR="00E17C26" w:rsidRPr="0050431F" w:rsidRDefault="00E17C26" w:rsidP="00753F76">
            <w:pPr>
              <w:pStyle w:val="TAC"/>
              <w:rPr>
                <w:rFonts w:cs="Arial"/>
                <w:lang w:eastAsia="en-US"/>
              </w:rPr>
            </w:pPr>
            <w:r w:rsidRPr="0050431F">
              <w:rPr>
                <w:rFonts w:cs="Arial"/>
                <w:lang w:eastAsia="en-US"/>
              </w:rPr>
              <w:t>(NOTE 2)</w:t>
            </w:r>
          </w:p>
        </w:tc>
      </w:tr>
      <w:tr w:rsidR="00161574" w:rsidRPr="0050431F" w14:paraId="056A890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738970" w14:textId="77777777" w:rsidR="00161574" w:rsidRPr="0050431F" w:rsidRDefault="00161574" w:rsidP="00753F76">
            <w:pPr>
              <w:pStyle w:val="TAC"/>
              <w:rPr>
                <w:rFonts w:cs="Arial"/>
                <w:lang w:eastAsia="en-US"/>
              </w:rPr>
            </w:pPr>
            <w:r w:rsidRPr="0050431F">
              <w:rPr>
                <w:rFonts w:cs="Arial"/>
                <w:lang w:eastAsia="en-US"/>
              </w:rPr>
              <w:t>66</w:t>
            </w:r>
          </w:p>
          <w:p w14:paraId="786C898A" w14:textId="77777777" w:rsidR="00161574" w:rsidRPr="0050431F" w:rsidRDefault="00161574" w:rsidP="00753F76">
            <w:pPr>
              <w:pStyle w:val="TAC"/>
              <w:rPr>
                <w:rFonts w:cs="Arial"/>
                <w:lang w:eastAsia="en-US"/>
              </w:rPr>
            </w:pPr>
            <w:r w:rsidRPr="0050431F">
              <w:rPr>
                <w:rFonts w:cs="Arial"/>
                <w:lang w:eastAsia="en-US"/>
              </w:rPr>
              <w:t xml:space="preserve">(NOTE </w:t>
            </w:r>
            <w:r w:rsidR="00F02F57" w:rsidRPr="0050431F">
              <w:rPr>
                <w:rFonts w:cs="Arial"/>
                <w:lang w:eastAsia="en-US"/>
              </w:rPr>
              <w:t>7</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E57D13" w14:textId="77777777" w:rsidR="00161574" w:rsidRPr="0050431F" w:rsidRDefault="00161574"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C2B2D" w14:textId="77777777" w:rsidR="00161574" w:rsidRPr="0050431F" w:rsidRDefault="00161574"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51113F21" w14:textId="77777777" w:rsidR="00161574" w:rsidRPr="0050431F" w:rsidRDefault="00161574" w:rsidP="00753F76">
            <w:pPr>
              <w:pStyle w:val="TAR"/>
              <w:jc w:val="center"/>
              <w:rPr>
                <w:rFonts w:cs="Arial"/>
                <w:lang w:eastAsia="en-US"/>
              </w:rPr>
            </w:pPr>
            <w:r w:rsidRPr="0050431F">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14:paraId="1DAFB067" w14:textId="77777777" w:rsidR="00161574" w:rsidRPr="0050431F" w:rsidRDefault="00161574" w:rsidP="00753F76">
            <w:pPr>
              <w:pStyle w:val="TAC"/>
              <w:rPr>
                <w:rFonts w:cs="Arial"/>
                <w:lang w:eastAsia="zh-CN"/>
              </w:rPr>
            </w:pPr>
            <w:r w:rsidRPr="0050431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780F29F8" w14:textId="77777777" w:rsidR="00161574" w:rsidRPr="0050431F" w:rsidRDefault="00161574" w:rsidP="00753F76">
            <w:pPr>
              <w:pStyle w:val="TAL"/>
              <w:jc w:val="center"/>
              <w:rPr>
                <w:rFonts w:cs="Arial"/>
                <w:lang w:eastAsia="en-US"/>
              </w:rPr>
            </w:pPr>
            <w:r w:rsidRPr="0050431F">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14:paraId="78CA0507" w14:textId="77777777" w:rsidR="00161574" w:rsidRPr="0050431F" w:rsidRDefault="00161574"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792FDA25" w14:textId="77777777" w:rsidR="00161574" w:rsidRPr="0050431F" w:rsidRDefault="00161574"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BD0C057" w14:textId="77777777" w:rsidR="00161574" w:rsidRPr="0050431F" w:rsidRDefault="00161574"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FB008" w14:textId="77777777" w:rsidR="00161574" w:rsidRPr="0050431F" w:rsidRDefault="00161574" w:rsidP="00753F76">
            <w:pPr>
              <w:pStyle w:val="TAC"/>
              <w:rPr>
                <w:rFonts w:cs="Arial"/>
                <w:lang w:eastAsia="en-US"/>
              </w:rPr>
            </w:pPr>
            <w:r w:rsidRPr="0050431F">
              <w:rPr>
                <w:rFonts w:cs="Arial"/>
                <w:lang w:eastAsia="en-US"/>
              </w:rPr>
              <w:t>1</w:t>
            </w:r>
          </w:p>
          <w:p w14:paraId="21C1085C" w14:textId="77777777" w:rsidR="00161574" w:rsidRPr="0050431F" w:rsidRDefault="00161574"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2D1511" w:rsidRPr="0050431F" w14:paraId="62E40D5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71EE4" w14:textId="77777777" w:rsidR="002D1511" w:rsidRPr="0050431F" w:rsidRDefault="002D1511" w:rsidP="00753F76">
            <w:pPr>
              <w:pStyle w:val="TAC"/>
              <w:rPr>
                <w:rFonts w:cs="Arial"/>
                <w:lang w:eastAsia="en-US"/>
              </w:rPr>
            </w:pPr>
            <w:r w:rsidRPr="0050431F">
              <w:rPr>
                <w:rFonts w:cs="Arial"/>
                <w:lang w:eastAsia="en-US"/>
              </w:rPr>
              <w:t>67</w:t>
            </w:r>
          </w:p>
          <w:p w14:paraId="0908F2C3" w14:textId="77777777" w:rsidR="002D1511" w:rsidRPr="0050431F" w:rsidRDefault="002D1511"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E5D4" w14:textId="77777777" w:rsidR="002D1511" w:rsidRPr="0050431F" w:rsidRDefault="002D1511"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EB853" w14:textId="77777777" w:rsidR="002D1511" w:rsidRPr="0050431F" w:rsidRDefault="002D1511"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4DD23ED7" w14:textId="77777777" w:rsidR="002D1511" w:rsidRPr="0050431F" w:rsidRDefault="002D1511" w:rsidP="00753F76">
            <w:pPr>
              <w:pStyle w:val="TAR"/>
              <w:jc w:val="center"/>
              <w:rPr>
                <w:rFonts w:cs="Arial"/>
                <w:lang w:eastAsia="en-US"/>
              </w:rPr>
            </w:pPr>
            <w:r w:rsidRPr="0050431F">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14:paraId="15C18D28" w14:textId="77777777" w:rsidR="002D1511" w:rsidRPr="0050431F" w:rsidRDefault="002D1511" w:rsidP="00753F76">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3D510336" w14:textId="77777777" w:rsidR="002D1511" w:rsidRPr="0050431F" w:rsidRDefault="002D1511" w:rsidP="00753F76">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14:paraId="67F4F3A0" w14:textId="77777777" w:rsidR="002D1511" w:rsidRPr="0050431F" w:rsidRDefault="002D1511" w:rsidP="00753F76">
            <w:pPr>
              <w:pStyle w:val="TAR"/>
              <w:jc w:val="center"/>
              <w:rPr>
                <w:rFonts w:cs="Arial"/>
                <w:lang w:eastAsia="en-US"/>
              </w:rPr>
            </w:pPr>
            <w:r w:rsidRPr="0050431F">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14:paraId="3B332621" w14:textId="77777777" w:rsidR="002D1511" w:rsidRPr="0050431F" w:rsidRDefault="002D1511"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44A9422" w14:textId="77777777" w:rsidR="002D1511" w:rsidRPr="0050431F" w:rsidRDefault="002D1511" w:rsidP="00753F76">
            <w:pPr>
              <w:pStyle w:val="TAL"/>
              <w:jc w:val="center"/>
              <w:rPr>
                <w:rFonts w:cs="Arial"/>
                <w:lang w:eastAsia="en-US"/>
              </w:rPr>
            </w:pPr>
            <w:r w:rsidRPr="0050431F">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1B585" w14:textId="77777777" w:rsidR="002D1511" w:rsidRPr="0050431F" w:rsidRDefault="002D1511" w:rsidP="00753F76">
            <w:pPr>
              <w:pStyle w:val="TAC"/>
              <w:rPr>
                <w:rFonts w:cs="Arial"/>
                <w:lang w:eastAsia="en-US"/>
              </w:rPr>
            </w:pPr>
            <w:r w:rsidRPr="0050431F">
              <w:rPr>
                <w:rFonts w:cs="Arial"/>
                <w:lang w:eastAsia="en-US"/>
              </w:rPr>
              <w:t>1</w:t>
            </w:r>
          </w:p>
          <w:p w14:paraId="243D68A3" w14:textId="77777777" w:rsidR="002D1511" w:rsidRPr="0050431F" w:rsidRDefault="002D1511" w:rsidP="00753F76">
            <w:pPr>
              <w:pStyle w:val="TAC"/>
              <w:rPr>
                <w:rFonts w:cs="Arial"/>
                <w:lang w:eastAsia="en-US"/>
              </w:rPr>
            </w:pPr>
            <w:r w:rsidRPr="0050431F">
              <w:rPr>
                <w:rFonts w:cs="Arial"/>
                <w:lang w:eastAsia="en-US"/>
              </w:rPr>
              <w:t>(NOTE 2)</w:t>
            </w:r>
          </w:p>
        </w:tc>
      </w:tr>
      <w:tr w:rsidR="00D40552" w:rsidRPr="0050431F" w14:paraId="1C4D6DE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040BB" w14:textId="77777777" w:rsidR="00D40552" w:rsidRPr="0050431F" w:rsidRDefault="00D40552" w:rsidP="00753F76">
            <w:pPr>
              <w:pStyle w:val="TAC"/>
              <w:rPr>
                <w:rFonts w:cs="Arial"/>
                <w:lang w:eastAsia="en-US"/>
              </w:rPr>
            </w:pPr>
            <w:r w:rsidRPr="0050431F">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03161" w14:textId="77777777" w:rsidR="00D40552" w:rsidRPr="0050431F" w:rsidRDefault="00D40552"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134236" w14:textId="77777777" w:rsidR="00D40552" w:rsidRPr="0050431F" w:rsidRDefault="00D40552"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3EDFE1B7" w14:textId="77777777" w:rsidR="00D40552" w:rsidRPr="0050431F" w:rsidRDefault="00D40552" w:rsidP="00753F76">
            <w:pPr>
              <w:pStyle w:val="TAR"/>
              <w:jc w:val="center"/>
              <w:rPr>
                <w:rFonts w:cs="Arial"/>
                <w:lang w:eastAsia="en-US"/>
              </w:rPr>
            </w:pPr>
            <w:r w:rsidRPr="0050431F">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14:paraId="2DE309FD" w14:textId="77777777" w:rsidR="00D40552" w:rsidRPr="0050431F" w:rsidRDefault="00D40552" w:rsidP="00753F76">
            <w:pPr>
              <w:pStyle w:val="TAC"/>
              <w:rPr>
                <w:rFonts w:cs="Arial"/>
                <w:lang w:eastAsia="zh-CN"/>
              </w:rPr>
            </w:pPr>
            <w:r w:rsidRPr="0050431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7A0306F3" w14:textId="77777777" w:rsidR="00D40552" w:rsidRPr="0050431F" w:rsidRDefault="00D40552" w:rsidP="00753F76">
            <w:pPr>
              <w:pStyle w:val="TAL"/>
              <w:jc w:val="center"/>
              <w:rPr>
                <w:rFonts w:cs="Arial"/>
                <w:lang w:eastAsia="en-US"/>
              </w:rPr>
            </w:pPr>
            <w:r w:rsidRPr="0050431F">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14:paraId="612E8286" w14:textId="77777777" w:rsidR="00D40552" w:rsidRPr="0050431F" w:rsidRDefault="00D40552" w:rsidP="00753F76">
            <w:pPr>
              <w:pStyle w:val="TAR"/>
              <w:jc w:val="center"/>
              <w:rPr>
                <w:rFonts w:cs="Arial"/>
                <w:lang w:eastAsia="en-US"/>
              </w:rPr>
            </w:pPr>
            <w:r w:rsidRPr="0050431F">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14:paraId="50523E66" w14:textId="77777777" w:rsidR="00D40552" w:rsidRPr="0050431F" w:rsidRDefault="00D40552"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7E30A239" w14:textId="77777777" w:rsidR="00D40552" w:rsidRPr="0050431F" w:rsidRDefault="00D40552" w:rsidP="00753F76">
            <w:pPr>
              <w:pStyle w:val="TAL"/>
              <w:jc w:val="center"/>
              <w:rPr>
                <w:rFonts w:cs="Arial"/>
                <w:lang w:eastAsia="en-US"/>
              </w:rPr>
            </w:pPr>
            <w:r w:rsidRPr="0050431F">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C5660" w14:textId="77777777" w:rsidR="00D40552" w:rsidRPr="0050431F" w:rsidRDefault="00D40552" w:rsidP="00753F76">
            <w:pPr>
              <w:pStyle w:val="TAC"/>
              <w:rPr>
                <w:rFonts w:cs="Arial"/>
                <w:lang w:eastAsia="en-US"/>
              </w:rPr>
            </w:pPr>
            <w:r w:rsidRPr="0050431F">
              <w:rPr>
                <w:rFonts w:cs="Arial"/>
                <w:lang w:eastAsia="en-US"/>
              </w:rPr>
              <w:t>1</w:t>
            </w:r>
          </w:p>
          <w:p w14:paraId="7C1A697A" w14:textId="77777777" w:rsidR="00D40552" w:rsidRPr="0050431F" w:rsidRDefault="00D40552" w:rsidP="00753F76">
            <w:pPr>
              <w:pStyle w:val="TAC"/>
              <w:rPr>
                <w:rFonts w:cs="Arial"/>
                <w:lang w:eastAsia="en-US"/>
              </w:rPr>
            </w:pPr>
            <w:r w:rsidRPr="0050431F">
              <w:rPr>
                <w:rFonts w:cs="Arial"/>
                <w:lang w:eastAsia="en-US"/>
              </w:rPr>
              <w:t>(NOTE 2)</w:t>
            </w:r>
          </w:p>
        </w:tc>
      </w:tr>
      <w:tr w:rsidR="001715E3" w:rsidRPr="0050431F" w14:paraId="7B328FB7"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DDEB4" w14:textId="77777777" w:rsidR="001715E3" w:rsidRPr="0050431F" w:rsidRDefault="001715E3" w:rsidP="00753F76">
            <w:pPr>
              <w:pStyle w:val="TAC"/>
              <w:rPr>
                <w:rFonts w:cs="Arial"/>
                <w:lang w:eastAsia="en-US"/>
              </w:rPr>
            </w:pPr>
            <w:r w:rsidRPr="0050431F">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58A8A" w14:textId="77777777" w:rsidR="001715E3" w:rsidRPr="0050431F" w:rsidRDefault="001715E3"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0A03A" w14:textId="77777777" w:rsidR="001715E3" w:rsidRPr="0050431F" w:rsidRDefault="001715E3" w:rsidP="00753F76">
            <w:pPr>
              <w:pStyle w:val="TAC"/>
              <w:rPr>
                <w:rFonts w:cs="Arial"/>
                <w:lang w:eastAsia="en-US"/>
              </w:rPr>
            </w:pPr>
            <w:r w:rsidRPr="0050431F">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7FD7F2" w14:textId="77777777" w:rsidR="001715E3" w:rsidRPr="0050431F" w:rsidRDefault="001715E3" w:rsidP="00753F76">
            <w:pPr>
              <w:pStyle w:val="TAL"/>
              <w:jc w:val="center"/>
              <w:rPr>
                <w:rFonts w:cs="Arial"/>
                <w:lang w:eastAsia="en-US"/>
              </w:rPr>
            </w:pPr>
            <w:r w:rsidRPr="0050431F">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14:paraId="4E8C1097" w14:textId="77777777" w:rsidR="001715E3" w:rsidRPr="0050431F" w:rsidRDefault="001715E3" w:rsidP="00753F76">
            <w:pPr>
              <w:pStyle w:val="TAR"/>
              <w:jc w:val="center"/>
              <w:rPr>
                <w:rFonts w:cs="Arial"/>
                <w:lang w:eastAsia="en-US"/>
              </w:rPr>
            </w:pPr>
            <w:r w:rsidRPr="0050431F">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14:paraId="6E655B1A" w14:textId="77777777" w:rsidR="001715E3" w:rsidRPr="0050431F" w:rsidRDefault="001715E3"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4164E404" w14:textId="77777777" w:rsidR="001715E3" w:rsidRPr="0050431F" w:rsidRDefault="001715E3" w:rsidP="00753F76">
            <w:pPr>
              <w:pStyle w:val="TAL"/>
              <w:jc w:val="center"/>
              <w:rPr>
                <w:rFonts w:cs="Arial"/>
                <w:lang w:eastAsia="en-US"/>
              </w:rPr>
            </w:pPr>
            <w:r w:rsidRPr="0050431F">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C32C3" w14:textId="77777777" w:rsidR="001715E3" w:rsidRPr="0050431F" w:rsidRDefault="001715E3" w:rsidP="00753F76">
            <w:pPr>
              <w:pStyle w:val="TAC"/>
              <w:rPr>
                <w:rFonts w:cs="Arial"/>
                <w:lang w:eastAsia="en-US"/>
              </w:rPr>
            </w:pPr>
            <w:r w:rsidRPr="0050431F">
              <w:rPr>
                <w:rFonts w:cs="Arial"/>
                <w:lang w:eastAsia="en-US"/>
              </w:rPr>
              <w:t>1</w:t>
            </w:r>
          </w:p>
          <w:p w14:paraId="5B843D5A" w14:textId="77777777" w:rsidR="001715E3" w:rsidRPr="0050431F" w:rsidRDefault="001715E3" w:rsidP="00753F76">
            <w:pPr>
              <w:pStyle w:val="TAC"/>
              <w:rPr>
                <w:rFonts w:cs="Arial"/>
                <w:lang w:eastAsia="en-US"/>
              </w:rPr>
            </w:pPr>
            <w:r w:rsidRPr="0050431F">
              <w:rPr>
                <w:rFonts w:cs="Arial"/>
                <w:lang w:eastAsia="en-US"/>
              </w:rPr>
              <w:t xml:space="preserve">(NOTE 2, NOTE </w:t>
            </w:r>
            <w:r w:rsidR="00F02F57" w:rsidRPr="0050431F">
              <w:rPr>
                <w:rFonts w:cs="Arial"/>
                <w:lang w:eastAsia="en-US"/>
              </w:rPr>
              <w:t>5</w:t>
            </w:r>
            <w:r w:rsidRPr="0050431F">
              <w:rPr>
                <w:rFonts w:cs="Arial"/>
                <w:lang w:eastAsia="en-US"/>
              </w:rPr>
              <w:t>)</w:t>
            </w:r>
          </w:p>
        </w:tc>
      </w:tr>
      <w:tr w:rsidR="00AB5812" w:rsidRPr="0050431F" w14:paraId="6929638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C06081" w14:textId="77777777" w:rsidR="00AB5812" w:rsidRPr="0050431F" w:rsidRDefault="00AB5812" w:rsidP="00753F76">
            <w:pPr>
              <w:pStyle w:val="TAC"/>
              <w:rPr>
                <w:rFonts w:cs="Arial"/>
                <w:lang w:eastAsia="en-US"/>
              </w:rPr>
            </w:pPr>
            <w:r w:rsidRPr="0050431F">
              <w:rPr>
                <w:rFonts w:cs="Arial"/>
                <w:lang w:eastAsia="en-US"/>
              </w:rPr>
              <w:t>70</w:t>
            </w:r>
          </w:p>
          <w:p w14:paraId="38432CF9" w14:textId="77777777" w:rsidR="00AB5812" w:rsidRPr="0050431F" w:rsidRDefault="00AB5812" w:rsidP="00753F76">
            <w:pPr>
              <w:pStyle w:val="TAC"/>
              <w:rPr>
                <w:rFonts w:cs="Arial"/>
                <w:lang w:eastAsia="en-US"/>
              </w:rPr>
            </w:pPr>
            <w:r w:rsidRPr="0050431F">
              <w:rPr>
                <w:rFonts w:cs="Arial"/>
                <w:lang w:eastAsia="en-US"/>
              </w:rPr>
              <w:t xml:space="preserve">(NOTE </w:t>
            </w:r>
            <w:r w:rsidR="00F02F57" w:rsidRPr="0050431F">
              <w:rPr>
                <w:rFonts w:cs="Arial"/>
                <w:lang w:eastAsia="en-US"/>
              </w:rPr>
              <w:t>9</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212CD2" w14:textId="77777777" w:rsidR="00AB5812" w:rsidRPr="0050431F" w:rsidRDefault="00AB5812"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C11809" w14:textId="77777777" w:rsidR="00AB5812" w:rsidRPr="0050431F" w:rsidRDefault="00AB5812"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15C3B709" w14:textId="77777777" w:rsidR="00AB5812" w:rsidRPr="0050431F" w:rsidRDefault="00AB5812" w:rsidP="00753F76">
            <w:pPr>
              <w:pStyle w:val="TAR"/>
              <w:jc w:val="center"/>
              <w:rPr>
                <w:rFonts w:cs="Arial"/>
                <w:lang w:eastAsia="en-US"/>
              </w:rPr>
            </w:pPr>
            <w:r w:rsidRPr="0050431F">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14:paraId="10519CBA" w14:textId="77777777" w:rsidR="00AB5812" w:rsidRPr="0050431F" w:rsidRDefault="00AB5812" w:rsidP="00753F76">
            <w:pPr>
              <w:pStyle w:val="TAC"/>
              <w:rPr>
                <w:rFonts w:cs="Arial"/>
                <w:lang w:eastAsia="zh-CN"/>
              </w:rPr>
            </w:pPr>
            <w:r w:rsidRPr="0050431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25F657D9" w14:textId="77777777" w:rsidR="00AB5812" w:rsidRPr="0050431F" w:rsidRDefault="00AB5812" w:rsidP="00753F76">
            <w:pPr>
              <w:pStyle w:val="TAL"/>
              <w:jc w:val="center"/>
              <w:rPr>
                <w:rFonts w:cs="Arial"/>
                <w:lang w:eastAsia="en-US"/>
              </w:rPr>
            </w:pPr>
            <w:r w:rsidRPr="0050431F">
              <w:rPr>
                <w:rFonts w:cs="Arial"/>
                <w:lang w:eastAsia="en-US"/>
              </w:rPr>
              <w:t>1710 MHz</w:t>
            </w:r>
          </w:p>
        </w:tc>
        <w:tc>
          <w:tcPr>
            <w:tcW w:w="1531" w:type="dxa"/>
            <w:gridSpan w:val="2"/>
            <w:tcBorders>
              <w:top w:val="single" w:sz="4" w:space="0" w:color="auto"/>
              <w:bottom w:val="single" w:sz="4" w:space="0" w:color="auto"/>
            </w:tcBorders>
            <w:tcMar>
              <w:left w:w="57" w:type="dxa"/>
              <w:right w:w="57" w:type="dxa"/>
            </w:tcMar>
            <w:vAlign w:val="center"/>
          </w:tcPr>
          <w:p w14:paraId="7694F639" w14:textId="77777777" w:rsidR="00AB5812" w:rsidRPr="0050431F" w:rsidRDefault="00AB5812" w:rsidP="00753F76">
            <w:pPr>
              <w:pStyle w:val="TAR"/>
              <w:jc w:val="center"/>
              <w:rPr>
                <w:rFonts w:cs="Arial"/>
                <w:lang w:eastAsia="en-US"/>
              </w:rPr>
            </w:pPr>
            <w:r w:rsidRPr="0050431F">
              <w:rPr>
                <w:rFonts w:cs="Arial"/>
                <w:lang w:eastAsia="en-US"/>
              </w:rPr>
              <w:t>1995 MHz</w:t>
            </w:r>
          </w:p>
        </w:tc>
        <w:tc>
          <w:tcPr>
            <w:tcW w:w="317" w:type="dxa"/>
            <w:gridSpan w:val="2"/>
            <w:tcBorders>
              <w:top w:val="single" w:sz="4" w:space="0" w:color="auto"/>
              <w:bottom w:val="single" w:sz="4" w:space="0" w:color="auto"/>
            </w:tcBorders>
            <w:tcMar>
              <w:left w:w="57" w:type="dxa"/>
              <w:right w:w="57" w:type="dxa"/>
            </w:tcMar>
            <w:vAlign w:val="center"/>
          </w:tcPr>
          <w:p w14:paraId="4BB6D31B" w14:textId="77777777" w:rsidR="00AB5812" w:rsidRPr="0050431F" w:rsidRDefault="00AB5812"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FCD89F3" w14:textId="77777777" w:rsidR="00AB5812" w:rsidRPr="0050431F" w:rsidRDefault="00AB5812" w:rsidP="00753F76">
            <w:pPr>
              <w:pStyle w:val="TAL"/>
              <w:jc w:val="center"/>
              <w:rPr>
                <w:rFonts w:cs="Arial"/>
                <w:lang w:eastAsia="en-US"/>
              </w:rPr>
            </w:pPr>
            <w:r w:rsidRPr="0050431F">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212A2" w14:textId="77777777" w:rsidR="00AB5812" w:rsidRPr="0050431F" w:rsidRDefault="00AB5812" w:rsidP="00753F76">
            <w:pPr>
              <w:pStyle w:val="TAC"/>
              <w:rPr>
                <w:rFonts w:cs="Arial"/>
                <w:vertAlign w:val="superscript"/>
                <w:lang w:eastAsia="en-US"/>
              </w:rPr>
            </w:pPr>
            <w:r w:rsidRPr="0050431F">
              <w:rPr>
                <w:rFonts w:cs="Arial"/>
                <w:lang w:eastAsia="en-US"/>
              </w:rPr>
              <w:t>1</w:t>
            </w:r>
          </w:p>
          <w:p w14:paraId="5B01A525" w14:textId="77777777" w:rsidR="00AB5812" w:rsidRPr="0050431F" w:rsidRDefault="00AB5812" w:rsidP="00CA73E2">
            <w:pPr>
              <w:pStyle w:val="TAC"/>
              <w:rPr>
                <w:rFonts w:cs="Arial"/>
                <w:lang w:eastAsia="en-US"/>
              </w:rPr>
            </w:pPr>
            <w:r w:rsidRPr="0050431F">
              <w:rPr>
                <w:rFonts w:cs="Arial"/>
                <w:lang w:eastAsia="en-US"/>
              </w:rPr>
              <w:t xml:space="preserve">(NOTE </w:t>
            </w:r>
            <w:r w:rsidR="00CA73E2" w:rsidRPr="0050431F">
              <w:rPr>
                <w:rFonts w:cs="Arial"/>
                <w:lang w:eastAsia="en-US"/>
              </w:rPr>
              <w:t>4</w:t>
            </w:r>
            <w:r w:rsidRPr="0050431F">
              <w:rPr>
                <w:rFonts w:cs="Arial"/>
                <w:lang w:eastAsia="en-US"/>
              </w:rPr>
              <w:t>)</w:t>
            </w:r>
          </w:p>
        </w:tc>
      </w:tr>
      <w:tr w:rsidR="00F9256D" w:rsidRPr="0050431F" w14:paraId="15D88454" w14:textId="77777777" w:rsidTr="00CA7249">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DCA2EF" w14:textId="77777777" w:rsidR="00F9256D" w:rsidRPr="0050431F" w:rsidRDefault="007F653F" w:rsidP="00E634D2">
            <w:pPr>
              <w:pStyle w:val="TAN"/>
              <w:rPr>
                <w:rFonts w:cs="Arial"/>
                <w:lang w:eastAsia="en-US"/>
              </w:rPr>
            </w:pPr>
            <w:r w:rsidRPr="0050431F">
              <w:rPr>
                <w:rFonts w:cs="Arial"/>
                <w:lang w:eastAsia="en-US"/>
              </w:rPr>
              <w:t>NOTE</w:t>
            </w:r>
            <w:r w:rsidR="00F9256D" w:rsidRPr="0050431F">
              <w:rPr>
                <w:rFonts w:cs="Arial"/>
                <w:lang w:eastAsia="en-US"/>
              </w:rPr>
              <w:t xml:space="preserve"> 1:</w:t>
            </w:r>
            <w:r w:rsidR="00F9256D" w:rsidRPr="0050431F">
              <w:rPr>
                <w:rFonts w:cs="Arial"/>
                <w:lang w:eastAsia="en-US"/>
              </w:rPr>
              <w:tab/>
              <w:t>The band is for UTRA only.</w:t>
            </w:r>
          </w:p>
          <w:p w14:paraId="7263AA0D" w14:textId="77777777" w:rsidR="00475096" w:rsidRPr="0050431F" w:rsidRDefault="007F653F" w:rsidP="00475096">
            <w:pPr>
              <w:pStyle w:val="TAN"/>
              <w:rPr>
                <w:rFonts w:cs="Arial"/>
                <w:lang w:eastAsia="en-US"/>
              </w:rPr>
            </w:pPr>
            <w:r w:rsidRPr="0050431F">
              <w:rPr>
                <w:rFonts w:cs="Arial"/>
                <w:lang w:eastAsia="en-US"/>
              </w:rPr>
              <w:t>NOTE</w:t>
            </w:r>
            <w:r w:rsidR="00F9256D" w:rsidRPr="0050431F">
              <w:rPr>
                <w:rFonts w:cs="Arial"/>
                <w:lang w:eastAsia="en-US"/>
              </w:rPr>
              <w:t xml:space="preserve"> 2:</w:t>
            </w:r>
            <w:r w:rsidR="00F9256D" w:rsidRPr="0050431F">
              <w:rPr>
                <w:rFonts w:cs="Arial"/>
                <w:lang w:eastAsia="en-US"/>
              </w:rPr>
              <w:tab/>
              <w:t>The band is for E-UTRA only.</w:t>
            </w:r>
          </w:p>
          <w:p w14:paraId="747F9F0B" w14:textId="77777777" w:rsidR="00F02F57" w:rsidRPr="0050431F" w:rsidRDefault="00F02F57" w:rsidP="00F02F57">
            <w:pPr>
              <w:pStyle w:val="TAN"/>
              <w:rPr>
                <w:rFonts w:cs="Arial"/>
                <w:lang w:eastAsia="en-US"/>
              </w:rPr>
            </w:pPr>
            <w:r w:rsidRPr="0050431F">
              <w:rPr>
                <w:rFonts w:cs="Arial"/>
                <w:lang w:eastAsia="en-US"/>
              </w:rPr>
              <w:t>NOTE 3:</w:t>
            </w:r>
            <w:r w:rsidRPr="0050431F">
              <w:rPr>
                <w:rFonts w:cs="Arial"/>
                <w:lang w:eastAsia="en-US"/>
              </w:rPr>
              <w:tab/>
              <w:t>The band is for E-UTRA and UTRA only.</w:t>
            </w:r>
          </w:p>
          <w:p w14:paraId="5F055F9B" w14:textId="77777777" w:rsidR="00F02F57" w:rsidRPr="0050431F" w:rsidRDefault="00F02F57" w:rsidP="00F02F57">
            <w:pPr>
              <w:pStyle w:val="TAN"/>
              <w:rPr>
                <w:rFonts w:cs="Arial"/>
                <w:lang w:eastAsia="en-US"/>
              </w:rPr>
            </w:pPr>
            <w:r w:rsidRPr="0050431F">
              <w:rPr>
                <w:rFonts w:cs="Arial"/>
                <w:lang w:eastAsia="en-US"/>
              </w:rPr>
              <w:t>NOTE 4:</w:t>
            </w:r>
            <w:r w:rsidRPr="0050431F">
              <w:rPr>
                <w:rFonts w:cs="Arial"/>
                <w:lang w:eastAsia="en-US"/>
              </w:rPr>
              <w:tab/>
              <w:t>The band is for E-UTRA and NB-IoT only.</w:t>
            </w:r>
          </w:p>
          <w:p w14:paraId="6C31ABD3" w14:textId="77777777" w:rsidR="00F9256D" w:rsidRPr="0050431F" w:rsidRDefault="00475096" w:rsidP="00475096">
            <w:pPr>
              <w:pStyle w:val="TAN"/>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r w:rsidRPr="0050431F">
              <w:rPr>
                <w:rFonts w:cs="Arial"/>
                <w:lang w:eastAsia="en-US"/>
              </w:rPr>
              <w:tab/>
              <w:t>Rest</w:t>
            </w:r>
            <w:r w:rsidR="002D1511" w:rsidRPr="0050431F">
              <w:rPr>
                <w:rFonts w:cs="Arial"/>
                <w:lang w:eastAsia="en-US"/>
              </w:rPr>
              <w:t>r</w:t>
            </w:r>
            <w:r w:rsidRPr="0050431F">
              <w:rPr>
                <w:rFonts w:cs="Arial"/>
                <w:lang w:eastAsia="en-US"/>
              </w:rPr>
              <w:t>icted to E-UTRA operation when carrier aggregation is configured. The downlink operating band is paired with the uplink operating band (external) of the carrier aggregation configuration that is supporting the configured Pcell.</w:t>
            </w:r>
          </w:p>
          <w:p w14:paraId="4899BAC8" w14:textId="77777777" w:rsidR="00161574" w:rsidRPr="0050431F" w:rsidRDefault="001C6C67" w:rsidP="00161574">
            <w:pPr>
              <w:pStyle w:val="TAN"/>
              <w:rPr>
                <w:rFonts w:cs="Arial"/>
                <w:lang w:eastAsia="en-US"/>
              </w:rPr>
            </w:pPr>
            <w:r w:rsidRPr="0050431F">
              <w:rPr>
                <w:rFonts w:cs="Arial"/>
                <w:lang w:eastAsia="en-US"/>
              </w:rPr>
              <w:t xml:space="preserve">NOTE </w:t>
            </w:r>
            <w:r w:rsidR="00F02F57" w:rsidRPr="0050431F">
              <w:rPr>
                <w:rFonts w:cs="Arial"/>
                <w:lang w:eastAsia="en-US"/>
              </w:rPr>
              <w:t>6</w:t>
            </w:r>
            <w:r w:rsidRPr="0050431F">
              <w:rPr>
                <w:rFonts w:cs="Arial"/>
                <w:lang w:eastAsia="en-US"/>
              </w:rPr>
              <w:t>:</w:t>
            </w:r>
            <w:r w:rsidRPr="0050431F">
              <w:rPr>
                <w:rFonts w:cs="Arial"/>
                <w:lang w:eastAsia="en-US"/>
              </w:rPr>
              <w:tab/>
              <w:t>Restricted to UTRA operation when dual band is configured (e.g., DB-DC-HSDPA or dual band 4C-HSDPA). The down link frequenc</w:t>
            </w:r>
            <w:r w:rsidR="002D1511" w:rsidRPr="0050431F">
              <w:rPr>
                <w:rFonts w:cs="Arial"/>
                <w:lang w:eastAsia="en-US"/>
              </w:rPr>
              <w:t>y</w:t>
            </w:r>
            <w:r w:rsidRPr="0050431F">
              <w:rPr>
                <w:rFonts w:cs="Arial"/>
                <w:lang w:eastAsia="en-US"/>
              </w:rPr>
              <w:t xml:space="preserve">(ies) of this band are paired with the uplink frequenc(ies) of the other FDD band (external) </w:t>
            </w:r>
            <w:r w:rsidR="002D1511" w:rsidRPr="0050431F">
              <w:rPr>
                <w:rFonts w:cs="Arial"/>
                <w:lang w:eastAsia="en-US"/>
              </w:rPr>
              <w:t>of the dual band configuration.</w:t>
            </w:r>
          </w:p>
          <w:p w14:paraId="4C9F71AF" w14:textId="77777777" w:rsidR="00AB5812" w:rsidRPr="0050431F" w:rsidRDefault="00161574" w:rsidP="00AB5812">
            <w:pPr>
              <w:pStyle w:val="TAN"/>
              <w:rPr>
                <w:rFonts w:cs="Arial"/>
                <w:lang w:eastAsia="en-US"/>
              </w:rPr>
            </w:pPr>
            <w:r w:rsidRPr="0050431F">
              <w:rPr>
                <w:rFonts w:cs="Arial"/>
                <w:lang w:eastAsia="en-US"/>
              </w:rPr>
              <w:t xml:space="preserve">NOTE </w:t>
            </w:r>
            <w:r w:rsidR="00F02F57" w:rsidRPr="0050431F">
              <w:rPr>
                <w:rFonts w:cs="Arial"/>
                <w:lang w:eastAsia="en-US"/>
              </w:rPr>
              <w:t>7</w:t>
            </w:r>
            <w:r w:rsidRPr="0050431F">
              <w:rPr>
                <w:rFonts w:cs="Arial"/>
                <w:lang w:eastAsia="en-US"/>
              </w:rPr>
              <w:t>:</w:t>
            </w:r>
            <w:r w:rsidRPr="0050431F">
              <w:rPr>
                <w:rFonts w:cs="Arial"/>
                <w:lang w:eastAsia="en-US"/>
              </w:rPr>
              <w:tab/>
              <w:t>The range 2180-2200 MHz of the DL operating band is restricted to E-UTRA operation when carrier aggregation is configured.</w:t>
            </w:r>
          </w:p>
          <w:p w14:paraId="1BD9170D" w14:textId="77777777" w:rsidR="00AB5812" w:rsidRPr="0050431F" w:rsidRDefault="00AB5812" w:rsidP="00AB5812">
            <w:pPr>
              <w:pStyle w:val="TAN"/>
              <w:rPr>
                <w:rFonts w:cs="Arial"/>
                <w:lang w:eastAsia="en-US"/>
              </w:rPr>
            </w:pPr>
            <w:r w:rsidRPr="0050431F">
              <w:rPr>
                <w:rFonts w:cs="Arial"/>
                <w:lang w:eastAsia="en-US"/>
              </w:rPr>
              <w:t xml:space="preserve">NOTE </w:t>
            </w:r>
            <w:r w:rsidR="00F02F57" w:rsidRPr="0050431F">
              <w:rPr>
                <w:rFonts w:cs="Arial"/>
                <w:lang w:eastAsia="en-US"/>
              </w:rPr>
              <w:t>8</w:t>
            </w:r>
            <w:r w:rsidRPr="0050431F">
              <w:rPr>
                <w:rFonts w:cs="Arial"/>
                <w:lang w:eastAsia="en-US"/>
              </w:rPr>
              <w:t>:</w:t>
            </w:r>
            <w:r w:rsidRPr="0050431F">
              <w:rPr>
                <w:rFonts w:cs="Arial"/>
                <w:lang w:eastAsia="en-US"/>
              </w:rPr>
              <w:tab/>
              <w:t>Band 23 is not applicable.</w:t>
            </w:r>
          </w:p>
          <w:p w14:paraId="72560458" w14:textId="77777777" w:rsidR="00D520AE" w:rsidRDefault="00AB5812" w:rsidP="00D520AE">
            <w:pPr>
              <w:pStyle w:val="TAN"/>
              <w:rPr>
                <w:rFonts w:cs="Arial"/>
              </w:rPr>
            </w:pPr>
            <w:r w:rsidRPr="0050431F">
              <w:rPr>
                <w:rFonts w:cs="Arial"/>
                <w:lang w:eastAsia="en-US"/>
              </w:rPr>
              <w:t xml:space="preserve">NOTE </w:t>
            </w:r>
            <w:r w:rsidR="00F02F57" w:rsidRPr="0050431F">
              <w:rPr>
                <w:rFonts w:cs="Arial"/>
                <w:lang w:eastAsia="en-US"/>
              </w:rPr>
              <w:t>9</w:t>
            </w:r>
            <w:r w:rsidRPr="0050431F">
              <w:rPr>
                <w:rFonts w:cs="Arial"/>
                <w:lang w:eastAsia="en-US"/>
              </w:rPr>
              <w:t>:</w:t>
            </w:r>
            <w:r w:rsidRPr="0050431F">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8F18DC4" w14:textId="77777777" w:rsidR="00161574" w:rsidRPr="0050431F" w:rsidRDefault="00D520AE" w:rsidP="00D520AE">
            <w:pPr>
              <w:pStyle w:val="TAN"/>
              <w:rPr>
                <w:rFonts w:cs="Arial"/>
                <w:lang w:eastAsia="en-US"/>
              </w:rPr>
            </w:pPr>
            <w:r>
              <w:t xml:space="preserve">NOTE 10: DL operation is restricted to 1526-1536 MHz frequency range. UL operation is restricted </w:t>
            </w:r>
            <w:r>
              <w:rPr>
                <w:szCs w:val="18"/>
              </w:rPr>
              <w:t>to 1627.5 – 1637.5 MHz and 1646.5 – 1656.5 MHz per FCC Order DA 20-48.</w:t>
            </w:r>
          </w:p>
        </w:tc>
      </w:tr>
    </w:tbl>
    <w:p w14:paraId="2E59421D" w14:textId="77777777" w:rsidR="00C473FF" w:rsidRPr="0050431F" w:rsidRDefault="00C473FF" w:rsidP="00C473FF"/>
    <w:p w14:paraId="314A23D5" w14:textId="77777777" w:rsidR="00F9256D" w:rsidRPr="0050431F" w:rsidRDefault="00C473FF" w:rsidP="00C473FF">
      <w:pPr>
        <w:pStyle w:val="NO"/>
      </w:pPr>
      <w:r w:rsidRPr="0050431F">
        <w:t>NOTE:</w:t>
      </w:r>
      <w:r w:rsidRPr="0050431F">
        <w:tab/>
        <w:t>For BS capable of multi-band operation, the supported operating bands may belong to different Band Categories.</w:t>
      </w:r>
    </w:p>
    <w:p w14:paraId="044D7F4B" w14:textId="77777777" w:rsidR="00F9256D" w:rsidRPr="0050431F" w:rsidRDefault="00F9256D" w:rsidP="00EB0F3C">
      <w:pPr>
        <w:pStyle w:val="TH"/>
      </w:pPr>
      <w:r w:rsidRPr="0050431F">
        <w:t>Table 4.4-2: Un</w:t>
      </w:r>
      <w:r w:rsidR="00161574" w:rsidRPr="0050431F">
        <w:t>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F9256D" w:rsidRPr="0050431F" w14:paraId="6BBC700B"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C191CB7" w14:textId="77777777" w:rsidR="00F9256D" w:rsidRPr="0050431F" w:rsidRDefault="00F9256D" w:rsidP="00E634D2">
            <w:pPr>
              <w:pStyle w:val="TAR"/>
              <w:jc w:val="center"/>
              <w:rPr>
                <w:rFonts w:cs="Arial"/>
                <w:b/>
                <w:bCs/>
                <w:sz w:val="20"/>
                <w:lang w:eastAsia="en-US"/>
              </w:rPr>
            </w:pPr>
            <w:r w:rsidRPr="0050431F">
              <w:rPr>
                <w:rFonts w:cs="Arial"/>
                <w:b/>
                <w:bCs/>
                <w:sz w:val="20"/>
                <w:lang w:eastAsia="en-US"/>
              </w:rPr>
              <w:t>MSR and E</w:t>
            </w:r>
            <w:r w:rsidRPr="0050431F">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A6F625C" w14:textId="77777777" w:rsidR="00F9256D" w:rsidRPr="0050431F" w:rsidRDefault="00F9256D" w:rsidP="00E634D2">
            <w:pPr>
              <w:pStyle w:val="TAR"/>
              <w:jc w:val="center"/>
              <w:rPr>
                <w:rFonts w:cs="Arial"/>
                <w:b/>
                <w:bCs/>
                <w:sz w:val="20"/>
                <w:lang w:eastAsia="en-US"/>
              </w:rPr>
            </w:pPr>
            <w:r w:rsidRPr="0050431F">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7E1D4101" w14:textId="77777777" w:rsidR="00F9256D" w:rsidRPr="0050431F" w:rsidRDefault="00F9256D" w:rsidP="00E634D2">
            <w:pPr>
              <w:pStyle w:val="Index2"/>
              <w:jc w:val="center"/>
              <w:rPr>
                <w:rFonts w:ascii="Arial" w:hAnsi="Arial" w:cs="Arial"/>
                <w:b/>
                <w:bCs/>
              </w:rPr>
            </w:pPr>
            <w:r w:rsidRPr="0050431F">
              <w:rPr>
                <w:rFonts w:ascii="Arial" w:hAnsi="Arial" w:cs="Arial"/>
                <w:b/>
                <w:bCs/>
              </w:rPr>
              <w:t>Uplink (UL) BS receive</w:t>
            </w:r>
            <w:r w:rsidRPr="0050431F">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4353BE8C" w14:textId="77777777" w:rsidR="00F9256D" w:rsidRPr="0050431F" w:rsidRDefault="00F9256D" w:rsidP="00E634D2">
            <w:pPr>
              <w:pStyle w:val="TAL"/>
              <w:jc w:val="center"/>
              <w:rPr>
                <w:rFonts w:cs="Arial"/>
                <w:b/>
                <w:bCs/>
                <w:lang w:eastAsia="en-US"/>
              </w:rPr>
            </w:pPr>
            <w:r w:rsidRPr="0050431F">
              <w:rPr>
                <w:rFonts w:cs="Arial"/>
                <w:b/>
                <w:bCs/>
                <w:lang w:eastAsia="en-US"/>
              </w:rPr>
              <w:t xml:space="preserve">Downlink (DL) BS transmit </w:t>
            </w:r>
            <w:r w:rsidRPr="0050431F">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7EC1CC02" w14:textId="77777777" w:rsidR="00F9256D" w:rsidRPr="0050431F" w:rsidRDefault="00F9256D" w:rsidP="00E634D2">
            <w:pPr>
              <w:pStyle w:val="TAC"/>
              <w:rPr>
                <w:rFonts w:cs="Arial"/>
                <w:b/>
                <w:bCs/>
                <w:sz w:val="20"/>
                <w:lang w:eastAsia="en-US"/>
              </w:rPr>
            </w:pPr>
            <w:r w:rsidRPr="0050431F">
              <w:rPr>
                <w:rFonts w:cs="Arial"/>
                <w:b/>
                <w:bCs/>
                <w:sz w:val="20"/>
                <w:lang w:eastAsia="en-US"/>
              </w:rPr>
              <w:t>Band category</w:t>
            </w:r>
          </w:p>
        </w:tc>
      </w:tr>
      <w:tr w:rsidR="00F9256D" w:rsidRPr="0050431F" w14:paraId="3FF6DBC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72357FF" w14:textId="77777777" w:rsidR="00F9256D" w:rsidRPr="0050431F" w:rsidRDefault="00F9256D" w:rsidP="00E634D2">
            <w:pPr>
              <w:pStyle w:val="TAC"/>
              <w:rPr>
                <w:rFonts w:cs="Arial"/>
                <w:lang w:eastAsia="en-US"/>
              </w:rPr>
            </w:pPr>
            <w:r w:rsidRPr="0050431F">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61F3B12B" w14:textId="77777777" w:rsidR="00F9256D" w:rsidRPr="0050431F" w:rsidRDefault="00F9256D" w:rsidP="00E634D2">
            <w:pPr>
              <w:pStyle w:val="TAC"/>
              <w:rPr>
                <w:rFonts w:cs="Arial"/>
                <w:lang w:eastAsia="en-US"/>
              </w:rPr>
            </w:pPr>
            <w:r w:rsidRPr="0050431F">
              <w:rPr>
                <w:rFonts w:cs="Arial"/>
                <w:lang w:eastAsia="en-US"/>
              </w:rPr>
              <w:t>a)</w:t>
            </w:r>
          </w:p>
        </w:tc>
        <w:tc>
          <w:tcPr>
            <w:tcW w:w="1154" w:type="dxa"/>
            <w:tcBorders>
              <w:top w:val="single" w:sz="4" w:space="0" w:color="auto"/>
              <w:left w:val="single" w:sz="4" w:space="0" w:color="auto"/>
              <w:bottom w:val="single" w:sz="4" w:space="0" w:color="auto"/>
            </w:tcBorders>
          </w:tcPr>
          <w:p w14:paraId="5CE0AF29" w14:textId="77777777" w:rsidR="00F9256D" w:rsidRPr="0050431F" w:rsidRDefault="00F9256D" w:rsidP="00E634D2">
            <w:pPr>
              <w:pStyle w:val="TAR"/>
              <w:rPr>
                <w:rFonts w:cs="Arial"/>
                <w:lang w:eastAsia="en-US"/>
              </w:rPr>
            </w:pPr>
            <w:r w:rsidRPr="0050431F">
              <w:rPr>
                <w:rFonts w:cs="Arial"/>
                <w:lang w:eastAsia="en-US"/>
              </w:rPr>
              <w:t>1900 MHz</w:t>
            </w:r>
          </w:p>
        </w:tc>
        <w:tc>
          <w:tcPr>
            <w:tcW w:w="317" w:type="dxa"/>
            <w:tcBorders>
              <w:top w:val="single" w:sz="4" w:space="0" w:color="auto"/>
              <w:bottom w:val="single" w:sz="4" w:space="0" w:color="auto"/>
            </w:tcBorders>
          </w:tcPr>
          <w:p w14:paraId="32ACB15B"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61CB465" w14:textId="77777777" w:rsidR="00F9256D" w:rsidRPr="0050431F" w:rsidRDefault="00F9256D" w:rsidP="00E634D2">
            <w:pPr>
              <w:pStyle w:val="TAL"/>
              <w:rPr>
                <w:rFonts w:cs="Arial"/>
                <w:lang w:eastAsia="en-US"/>
              </w:rPr>
            </w:pPr>
            <w:r w:rsidRPr="0050431F">
              <w:rPr>
                <w:rFonts w:cs="Arial"/>
                <w:lang w:eastAsia="en-US"/>
              </w:rPr>
              <w:t>1920 MHz</w:t>
            </w:r>
          </w:p>
        </w:tc>
        <w:tc>
          <w:tcPr>
            <w:tcW w:w="1146" w:type="dxa"/>
            <w:tcBorders>
              <w:top w:val="single" w:sz="4" w:space="0" w:color="auto"/>
              <w:bottom w:val="single" w:sz="4" w:space="0" w:color="auto"/>
            </w:tcBorders>
          </w:tcPr>
          <w:p w14:paraId="36415358" w14:textId="77777777" w:rsidR="00F9256D" w:rsidRPr="0050431F" w:rsidRDefault="00F9256D" w:rsidP="00E634D2">
            <w:pPr>
              <w:pStyle w:val="TAR"/>
              <w:rPr>
                <w:rFonts w:cs="Arial"/>
                <w:lang w:eastAsia="en-US"/>
              </w:rPr>
            </w:pPr>
            <w:r w:rsidRPr="0050431F">
              <w:rPr>
                <w:rFonts w:cs="Arial"/>
                <w:lang w:eastAsia="en-US"/>
              </w:rPr>
              <w:t>1900 MHz</w:t>
            </w:r>
          </w:p>
        </w:tc>
        <w:tc>
          <w:tcPr>
            <w:tcW w:w="317" w:type="dxa"/>
            <w:tcBorders>
              <w:top w:val="single" w:sz="4" w:space="0" w:color="auto"/>
              <w:bottom w:val="single" w:sz="4" w:space="0" w:color="auto"/>
            </w:tcBorders>
          </w:tcPr>
          <w:p w14:paraId="032729D8"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107CF2E7" w14:textId="77777777" w:rsidR="00F9256D" w:rsidRPr="0050431F" w:rsidRDefault="00F9256D" w:rsidP="00E634D2">
            <w:pPr>
              <w:pStyle w:val="TAL"/>
              <w:rPr>
                <w:rFonts w:cs="Arial"/>
                <w:lang w:eastAsia="en-US"/>
              </w:rPr>
            </w:pPr>
            <w:r w:rsidRPr="0050431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47F3A93"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5CC63DE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C5AABAC" w14:textId="77777777" w:rsidR="00F9256D" w:rsidRPr="0050431F" w:rsidRDefault="00F9256D" w:rsidP="00E634D2">
            <w:pPr>
              <w:pStyle w:val="TAC"/>
              <w:rPr>
                <w:rFonts w:cs="Arial"/>
                <w:lang w:eastAsia="en-US"/>
              </w:rPr>
            </w:pPr>
            <w:r w:rsidRPr="0050431F">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3D78D6C7" w14:textId="77777777" w:rsidR="00F9256D" w:rsidRPr="0050431F" w:rsidRDefault="00F9256D" w:rsidP="00E634D2">
            <w:pPr>
              <w:pStyle w:val="TAC"/>
              <w:rPr>
                <w:rFonts w:cs="Arial"/>
                <w:lang w:eastAsia="en-US"/>
              </w:rPr>
            </w:pPr>
            <w:r w:rsidRPr="0050431F">
              <w:rPr>
                <w:rFonts w:cs="Arial"/>
                <w:lang w:eastAsia="en-US"/>
              </w:rPr>
              <w:t>a)</w:t>
            </w:r>
          </w:p>
        </w:tc>
        <w:tc>
          <w:tcPr>
            <w:tcW w:w="1154" w:type="dxa"/>
            <w:tcBorders>
              <w:top w:val="single" w:sz="4" w:space="0" w:color="auto"/>
              <w:left w:val="single" w:sz="4" w:space="0" w:color="auto"/>
              <w:bottom w:val="single" w:sz="4" w:space="0" w:color="auto"/>
            </w:tcBorders>
          </w:tcPr>
          <w:p w14:paraId="5FD45C58" w14:textId="77777777" w:rsidR="00F9256D" w:rsidRPr="0050431F" w:rsidRDefault="00F9256D" w:rsidP="00E634D2">
            <w:pPr>
              <w:pStyle w:val="TAR"/>
              <w:rPr>
                <w:rFonts w:cs="Arial"/>
                <w:lang w:eastAsia="en-US"/>
              </w:rPr>
            </w:pPr>
            <w:r w:rsidRPr="0050431F">
              <w:rPr>
                <w:rFonts w:cs="Arial"/>
                <w:lang w:eastAsia="en-US"/>
              </w:rPr>
              <w:t>2010 MHz</w:t>
            </w:r>
          </w:p>
        </w:tc>
        <w:tc>
          <w:tcPr>
            <w:tcW w:w="317" w:type="dxa"/>
            <w:tcBorders>
              <w:top w:val="single" w:sz="4" w:space="0" w:color="auto"/>
              <w:bottom w:val="single" w:sz="4" w:space="0" w:color="auto"/>
            </w:tcBorders>
          </w:tcPr>
          <w:p w14:paraId="70E783D1"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CB8DFAF" w14:textId="77777777" w:rsidR="00F9256D" w:rsidRPr="0050431F" w:rsidRDefault="00F9256D" w:rsidP="00E634D2">
            <w:pPr>
              <w:pStyle w:val="TAL"/>
              <w:rPr>
                <w:rFonts w:cs="Arial"/>
                <w:lang w:eastAsia="en-US"/>
              </w:rPr>
            </w:pPr>
            <w:r w:rsidRPr="0050431F">
              <w:rPr>
                <w:rFonts w:cs="Arial"/>
                <w:lang w:eastAsia="en-US"/>
              </w:rPr>
              <w:t xml:space="preserve">2025 MHz </w:t>
            </w:r>
          </w:p>
        </w:tc>
        <w:tc>
          <w:tcPr>
            <w:tcW w:w="1146" w:type="dxa"/>
            <w:tcBorders>
              <w:top w:val="single" w:sz="4" w:space="0" w:color="auto"/>
              <w:bottom w:val="single" w:sz="4" w:space="0" w:color="auto"/>
            </w:tcBorders>
          </w:tcPr>
          <w:p w14:paraId="5B6A3907" w14:textId="77777777" w:rsidR="00F9256D" w:rsidRPr="0050431F" w:rsidRDefault="00F9256D" w:rsidP="00E634D2">
            <w:pPr>
              <w:pStyle w:val="TAR"/>
              <w:rPr>
                <w:rFonts w:cs="Arial"/>
                <w:lang w:eastAsia="en-US"/>
              </w:rPr>
            </w:pPr>
            <w:r w:rsidRPr="0050431F">
              <w:rPr>
                <w:rFonts w:cs="Arial"/>
                <w:lang w:eastAsia="en-US"/>
              </w:rPr>
              <w:t xml:space="preserve">2010 MHz </w:t>
            </w:r>
          </w:p>
        </w:tc>
        <w:tc>
          <w:tcPr>
            <w:tcW w:w="317" w:type="dxa"/>
            <w:tcBorders>
              <w:top w:val="single" w:sz="4" w:space="0" w:color="auto"/>
              <w:bottom w:val="single" w:sz="4" w:space="0" w:color="auto"/>
            </w:tcBorders>
          </w:tcPr>
          <w:p w14:paraId="151AB682"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3CD86175" w14:textId="77777777" w:rsidR="00F9256D" w:rsidRPr="0050431F" w:rsidRDefault="00F9256D" w:rsidP="00E634D2">
            <w:pPr>
              <w:pStyle w:val="TAL"/>
              <w:rPr>
                <w:rFonts w:cs="Arial"/>
                <w:lang w:eastAsia="en-US"/>
              </w:rPr>
            </w:pPr>
            <w:r w:rsidRPr="0050431F">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541FA33D"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3F1C6791"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C422348" w14:textId="77777777" w:rsidR="00F9256D" w:rsidRPr="0050431F" w:rsidRDefault="00F9256D" w:rsidP="00E634D2">
            <w:pPr>
              <w:pStyle w:val="TAC"/>
              <w:rPr>
                <w:rFonts w:cs="Arial"/>
                <w:lang w:eastAsia="en-US"/>
              </w:rPr>
            </w:pPr>
            <w:r w:rsidRPr="0050431F">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505062DD" w14:textId="77777777" w:rsidR="00F9256D" w:rsidRPr="0050431F" w:rsidRDefault="00F9256D" w:rsidP="00E634D2">
            <w:pPr>
              <w:pStyle w:val="TAC"/>
              <w:rPr>
                <w:rFonts w:cs="Arial"/>
                <w:lang w:eastAsia="en-US"/>
              </w:rPr>
            </w:pPr>
            <w:r w:rsidRPr="0050431F">
              <w:rPr>
                <w:rFonts w:cs="Arial"/>
                <w:lang w:eastAsia="en-US"/>
              </w:rPr>
              <w:t>b)</w:t>
            </w:r>
          </w:p>
        </w:tc>
        <w:tc>
          <w:tcPr>
            <w:tcW w:w="1154" w:type="dxa"/>
            <w:tcBorders>
              <w:top w:val="single" w:sz="4" w:space="0" w:color="auto"/>
              <w:left w:val="single" w:sz="4" w:space="0" w:color="auto"/>
              <w:bottom w:val="single" w:sz="4" w:space="0" w:color="auto"/>
            </w:tcBorders>
          </w:tcPr>
          <w:p w14:paraId="36ED8CBB" w14:textId="77777777" w:rsidR="00F9256D" w:rsidRPr="0050431F" w:rsidRDefault="00F9256D" w:rsidP="00E634D2">
            <w:pPr>
              <w:pStyle w:val="TAR"/>
              <w:rPr>
                <w:rFonts w:cs="Arial"/>
                <w:lang w:eastAsia="en-US"/>
              </w:rPr>
            </w:pPr>
            <w:r w:rsidRPr="0050431F">
              <w:rPr>
                <w:rFonts w:cs="Arial"/>
                <w:lang w:eastAsia="en-US"/>
              </w:rPr>
              <w:t xml:space="preserve">1850 MHz </w:t>
            </w:r>
          </w:p>
        </w:tc>
        <w:tc>
          <w:tcPr>
            <w:tcW w:w="317" w:type="dxa"/>
            <w:tcBorders>
              <w:top w:val="single" w:sz="4" w:space="0" w:color="auto"/>
              <w:bottom w:val="single" w:sz="4" w:space="0" w:color="auto"/>
            </w:tcBorders>
          </w:tcPr>
          <w:p w14:paraId="523CB09C"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D501FDE" w14:textId="77777777" w:rsidR="00F9256D" w:rsidRPr="0050431F" w:rsidRDefault="00F9256D" w:rsidP="00E634D2">
            <w:pPr>
              <w:pStyle w:val="TAL"/>
              <w:rPr>
                <w:rFonts w:cs="Arial"/>
                <w:lang w:eastAsia="en-US"/>
              </w:rPr>
            </w:pPr>
            <w:r w:rsidRPr="0050431F">
              <w:rPr>
                <w:rFonts w:cs="Arial"/>
                <w:lang w:eastAsia="en-US"/>
              </w:rPr>
              <w:t>1910 MHz</w:t>
            </w:r>
          </w:p>
        </w:tc>
        <w:tc>
          <w:tcPr>
            <w:tcW w:w="1146" w:type="dxa"/>
            <w:tcBorders>
              <w:top w:val="single" w:sz="4" w:space="0" w:color="auto"/>
              <w:left w:val="single" w:sz="4" w:space="0" w:color="auto"/>
              <w:bottom w:val="single" w:sz="4" w:space="0" w:color="auto"/>
            </w:tcBorders>
          </w:tcPr>
          <w:p w14:paraId="05E387A1" w14:textId="77777777" w:rsidR="00F9256D" w:rsidRPr="0050431F" w:rsidRDefault="00F9256D" w:rsidP="00E634D2">
            <w:pPr>
              <w:pStyle w:val="TAR"/>
              <w:rPr>
                <w:rFonts w:cs="Arial"/>
                <w:lang w:eastAsia="en-US"/>
              </w:rPr>
            </w:pPr>
            <w:r w:rsidRPr="0050431F">
              <w:rPr>
                <w:rFonts w:cs="Arial"/>
                <w:lang w:eastAsia="en-US"/>
              </w:rPr>
              <w:t xml:space="preserve">1850 MHz </w:t>
            </w:r>
          </w:p>
        </w:tc>
        <w:tc>
          <w:tcPr>
            <w:tcW w:w="317" w:type="dxa"/>
            <w:tcBorders>
              <w:top w:val="single" w:sz="4" w:space="0" w:color="auto"/>
              <w:bottom w:val="single" w:sz="4" w:space="0" w:color="auto"/>
            </w:tcBorders>
          </w:tcPr>
          <w:p w14:paraId="04D6E842"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398EB5E" w14:textId="77777777" w:rsidR="00F9256D" w:rsidRPr="0050431F" w:rsidRDefault="00F9256D" w:rsidP="00E634D2">
            <w:pPr>
              <w:pStyle w:val="TAL"/>
              <w:rPr>
                <w:rFonts w:cs="Arial"/>
                <w:lang w:eastAsia="en-US"/>
              </w:rPr>
            </w:pPr>
            <w:r w:rsidRPr="0050431F">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5C8A4240"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0510E2FE"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BE091B" w14:textId="77777777" w:rsidR="00F9256D" w:rsidRPr="0050431F" w:rsidRDefault="00F9256D" w:rsidP="00E634D2">
            <w:pPr>
              <w:pStyle w:val="TAC"/>
              <w:rPr>
                <w:rFonts w:cs="Arial"/>
                <w:lang w:eastAsia="en-US"/>
              </w:rPr>
            </w:pPr>
            <w:r w:rsidRPr="0050431F">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78702C11" w14:textId="77777777" w:rsidR="00F9256D" w:rsidRPr="0050431F" w:rsidRDefault="00F9256D" w:rsidP="00E634D2">
            <w:pPr>
              <w:pStyle w:val="TAC"/>
              <w:rPr>
                <w:rFonts w:cs="Arial"/>
                <w:lang w:eastAsia="en-US"/>
              </w:rPr>
            </w:pPr>
            <w:r w:rsidRPr="0050431F">
              <w:rPr>
                <w:rFonts w:cs="Arial"/>
                <w:lang w:eastAsia="en-US"/>
              </w:rPr>
              <w:t>b)</w:t>
            </w:r>
          </w:p>
        </w:tc>
        <w:tc>
          <w:tcPr>
            <w:tcW w:w="1154" w:type="dxa"/>
            <w:tcBorders>
              <w:top w:val="single" w:sz="4" w:space="0" w:color="auto"/>
              <w:left w:val="single" w:sz="4" w:space="0" w:color="auto"/>
              <w:bottom w:val="single" w:sz="4" w:space="0" w:color="auto"/>
            </w:tcBorders>
          </w:tcPr>
          <w:p w14:paraId="02579186" w14:textId="77777777" w:rsidR="00F9256D" w:rsidRPr="0050431F" w:rsidRDefault="00F9256D" w:rsidP="00E634D2">
            <w:pPr>
              <w:pStyle w:val="TAR"/>
              <w:rPr>
                <w:rFonts w:cs="Arial"/>
                <w:lang w:eastAsia="en-US"/>
              </w:rPr>
            </w:pPr>
            <w:r w:rsidRPr="0050431F">
              <w:rPr>
                <w:rFonts w:cs="Arial"/>
                <w:lang w:eastAsia="en-US"/>
              </w:rPr>
              <w:t xml:space="preserve">1930 MHz </w:t>
            </w:r>
          </w:p>
        </w:tc>
        <w:tc>
          <w:tcPr>
            <w:tcW w:w="317" w:type="dxa"/>
            <w:tcBorders>
              <w:top w:val="single" w:sz="4" w:space="0" w:color="auto"/>
              <w:bottom w:val="single" w:sz="4" w:space="0" w:color="auto"/>
            </w:tcBorders>
          </w:tcPr>
          <w:p w14:paraId="74767334"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F2E9490" w14:textId="77777777" w:rsidR="00F9256D" w:rsidRPr="0050431F" w:rsidRDefault="00F9256D" w:rsidP="00E634D2">
            <w:pPr>
              <w:pStyle w:val="TAL"/>
              <w:rPr>
                <w:rFonts w:cs="Arial"/>
                <w:lang w:eastAsia="en-US"/>
              </w:rPr>
            </w:pPr>
            <w:r w:rsidRPr="0050431F">
              <w:rPr>
                <w:rFonts w:cs="Arial"/>
                <w:lang w:eastAsia="en-US"/>
              </w:rPr>
              <w:t>1990 MHz</w:t>
            </w:r>
          </w:p>
        </w:tc>
        <w:tc>
          <w:tcPr>
            <w:tcW w:w="1146" w:type="dxa"/>
            <w:tcBorders>
              <w:top w:val="single" w:sz="4" w:space="0" w:color="auto"/>
              <w:bottom w:val="single" w:sz="4" w:space="0" w:color="auto"/>
            </w:tcBorders>
          </w:tcPr>
          <w:p w14:paraId="39066734" w14:textId="77777777" w:rsidR="00F9256D" w:rsidRPr="0050431F" w:rsidRDefault="00F9256D" w:rsidP="00E634D2">
            <w:pPr>
              <w:pStyle w:val="TAR"/>
              <w:rPr>
                <w:rFonts w:cs="Arial"/>
                <w:lang w:eastAsia="en-US"/>
              </w:rPr>
            </w:pPr>
            <w:r w:rsidRPr="0050431F">
              <w:rPr>
                <w:rFonts w:cs="Arial"/>
                <w:lang w:eastAsia="en-US"/>
              </w:rPr>
              <w:t xml:space="preserve">1930 MHz </w:t>
            </w:r>
          </w:p>
        </w:tc>
        <w:tc>
          <w:tcPr>
            <w:tcW w:w="317" w:type="dxa"/>
            <w:tcBorders>
              <w:top w:val="single" w:sz="4" w:space="0" w:color="auto"/>
              <w:bottom w:val="single" w:sz="4" w:space="0" w:color="auto"/>
            </w:tcBorders>
          </w:tcPr>
          <w:p w14:paraId="45B1F85A"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579172F4" w14:textId="77777777" w:rsidR="00F9256D" w:rsidRPr="0050431F" w:rsidRDefault="00F9256D" w:rsidP="00E634D2">
            <w:pPr>
              <w:pStyle w:val="TAL"/>
              <w:rPr>
                <w:rFonts w:cs="Arial"/>
                <w:lang w:eastAsia="en-US"/>
              </w:rPr>
            </w:pPr>
            <w:r w:rsidRPr="0050431F">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01F3E7D1"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5B949B28"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3E0E83D" w14:textId="77777777" w:rsidR="00F9256D" w:rsidRPr="0050431F" w:rsidRDefault="00F9256D" w:rsidP="00E634D2">
            <w:pPr>
              <w:pStyle w:val="TAC"/>
              <w:rPr>
                <w:rFonts w:cs="Arial"/>
                <w:lang w:eastAsia="en-US"/>
              </w:rPr>
            </w:pPr>
            <w:r w:rsidRPr="0050431F">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163A6550" w14:textId="77777777" w:rsidR="00F9256D" w:rsidRPr="0050431F" w:rsidRDefault="00F9256D" w:rsidP="00E634D2">
            <w:pPr>
              <w:pStyle w:val="TAC"/>
              <w:rPr>
                <w:rFonts w:cs="Arial"/>
                <w:lang w:eastAsia="en-US"/>
              </w:rPr>
            </w:pPr>
            <w:r w:rsidRPr="0050431F">
              <w:rPr>
                <w:rFonts w:cs="Arial"/>
                <w:lang w:eastAsia="en-US"/>
              </w:rPr>
              <w:t>c)</w:t>
            </w:r>
          </w:p>
        </w:tc>
        <w:tc>
          <w:tcPr>
            <w:tcW w:w="1154" w:type="dxa"/>
            <w:tcBorders>
              <w:top w:val="single" w:sz="4" w:space="0" w:color="auto"/>
              <w:left w:val="single" w:sz="4" w:space="0" w:color="auto"/>
              <w:bottom w:val="single" w:sz="4" w:space="0" w:color="auto"/>
            </w:tcBorders>
          </w:tcPr>
          <w:p w14:paraId="594D6DAD" w14:textId="77777777" w:rsidR="00F9256D" w:rsidRPr="0050431F" w:rsidRDefault="00F9256D" w:rsidP="00E634D2">
            <w:pPr>
              <w:pStyle w:val="TAR"/>
              <w:rPr>
                <w:rFonts w:cs="Arial"/>
                <w:lang w:eastAsia="en-US"/>
              </w:rPr>
            </w:pPr>
            <w:r w:rsidRPr="0050431F">
              <w:rPr>
                <w:rFonts w:cs="Arial"/>
                <w:lang w:eastAsia="en-US"/>
              </w:rPr>
              <w:t xml:space="preserve">1910 MHz </w:t>
            </w:r>
          </w:p>
        </w:tc>
        <w:tc>
          <w:tcPr>
            <w:tcW w:w="317" w:type="dxa"/>
            <w:tcBorders>
              <w:top w:val="single" w:sz="4" w:space="0" w:color="auto"/>
              <w:bottom w:val="single" w:sz="4" w:space="0" w:color="auto"/>
            </w:tcBorders>
          </w:tcPr>
          <w:p w14:paraId="0A7567DC"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551E0683" w14:textId="77777777" w:rsidR="00F9256D" w:rsidRPr="0050431F" w:rsidRDefault="00F9256D" w:rsidP="00E634D2">
            <w:pPr>
              <w:pStyle w:val="TAL"/>
              <w:rPr>
                <w:rFonts w:cs="Arial"/>
                <w:lang w:eastAsia="en-US"/>
              </w:rPr>
            </w:pPr>
            <w:r w:rsidRPr="0050431F">
              <w:rPr>
                <w:rFonts w:cs="Arial"/>
                <w:lang w:eastAsia="en-US"/>
              </w:rPr>
              <w:t>1930 MHz</w:t>
            </w:r>
          </w:p>
        </w:tc>
        <w:tc>
          <w:tcPr>
            <w:tcW w:w="1146" w:type="dxa"/>
            <w:tcBorders>
              <w:top w:val="single" w:sz="4" w:space="0" w:color="auto"/>
              <w:bottom w:val="single" w:sz="4" w:space="0" w:color="auto"/>
            </w:tcBorders>
          </w:tcPr>
          <w:p w14:paraId="7BECB424" w14:textId="77777777" w:rsidR="00F9256D" w:rsidRPr="0050431F" w:rsidRDefault="00F9256D" w:rsidP="00E634D2">
            <w:pPr>
              <w:pStyle w:val="TAR"/>
              <w:rPr>
                <w:rFonts w:cs="Arial"/>
                <w:lang w:eastAsia="en-US"/>
              </w:rPr>
            </w:pPr>
            <w:r w:rsidRPr="0050431F">
              <w:rPr>
                <w:rFonts w:cs="Arial"/>
                <w:lang w:eastAsia="en-US"/>
              </w:rPr>
              <w:t xml:space="preserve">1910 MHz </w:t>
            </w:r>
          </w:p>
        </w:tc>
        <w:tc>
          <w:tcPr>
            <w:tcW w:w="317" w:type="dxa"/>
            <w:tcBorders>
              <w:top w:val="single" w:sz="4" w:space="0" w:color="auto"/>
              <w:bottom w:val="single" w:sz="4" w:space="0" w:color="auto"/>
            </w:tcBorders>
          </w:tcPr>
          <w:p w14:paraId="42C7C024"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0422F0AF" w14:textId="77777777" w:rsidR="00F9256D" w:rsidRPr="0050431F" w:rsidRDefault="00F9256D" w:rsidP="00E634D2">
            <w:pPr>
              <w:pStyle w:val="TAL"/>
              <w:rPr>
                <w:rFonts w:cs="Arial"/>
                <w:lang w:eastAsia="en-US"/>
              </w:rPr>
            </w:pPr>
            <w:r w:rsidRPr="0050431F">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B78279D"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2250E3E4"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F1147A9" w14:textId="77777777" w:rsidR="00F9256D" w:rsidRPr="0050431F" w:rsidRDefault="00F9256D" w:rsidP="00E634D2">
            <w:pPr>
              <w:pStyle w:val="TAC"/>
              <w:rPr>
                <w:rFonts w:cs="Arial"/>
                <w:lang w:eastAsia="en-US"/>
              </w:rPr>
            </w:pPr>
            <w:r w:rsidRPr="0050431F">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04F72173" w14:textId="77777777" w:rsidR="00F9256D" w:rsidRPr="0050431F" w:rsidRDefault="00F9256D" w:rsidP="00E634D2">
            <w:pPr>
              <w:pStyle w:val="TAC"/>
              <w:rPr>
                <w:rFonts w:cs="Arial"/>
                <w:lang w:eastAsia="en-US"/>
              </w:rPr>
            </w:pPr>
            <w:r w:rsidRPr="0050431F">
              <w:rPr>
                <w:rFonts w:cs="Arial"/>
                <w:lang w:eastAsia="en-US"/>
              </w:rPr>
              <w:t>d)</w:t>
            </w:r>
          </w:p>
        </w:tc>
        <w:tc>
          <w:tcPr>
            <w:tcW w:w="1154" w:type="dxa"/>
            <w:tcBorders>
              <w:top w:val="single" w:sz="4" w:space="0" w:color="auto"/>
              <w:left w:val="single" w:sz="4" w:space="0" w:color="auto"/>
              <w:bottom w:val="single" w:sz="4" w:space="0" w:color="auto"/>
            </w:tcBorders>
          </w:tcPr>
          <w:p w14:paraId="17CAE06B" w14:textId="77777777" w:rsidR="00F9256D" w:rsidRPr="0050431F" w:rsidRDefault="00F9256D" w:rsidP="00E634D2">
            <w:pPr>
              <w:pStyle w:val="TAR"/>
              <w:rPr>
                <w:rFonts w:cs="Arial"/>
                <w:lang w:eastAsia="en-US"/>
              </w:rPr>
            </w:pPr>
            <w:r w:rsidRPr="0050431F">
              <w:rPr>
                <w:rFonts w:cs="Arial"/>
                <w:lang w:eastAsia="en-US"/>
              </w:rPr>
              <w:t xml:space="preserve">2570 MHz </w:t>
            </w:r>
          </w:p>
        </w:tc>
        <w:tc>
          <w:tcPr>
            <w:tcW w:w="317" w:type="dxa"/>
            <w:tcBorders>
              <w:top w:val="single" w:sz="4" w:space="0" w:color="auto"/>
              <w:bottom w:val="single" w:sz="4" w:space="0" w:color="auto"/>
            </w:tcBorders>
          </w:tcPr>
          <w:p w14:paraId="5D101FB8"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4E9DAE2F" w14:textId="77777777" w:rsidR="00F9256D" w:rsidRPr="0050431F" w:rsidRDefault="00F9256D" w:rsidP="00E634D2">
            <w:pPr>
              <w:pStyle w:val="TAL"/>
              <w:rPr>
                <w:rFonts w:cs="Arial"/>
                <w:lang w:eastAsia="en-US"/>
              </w:rPr>
            </w:pPr>
            <w:r w:rsidRPr="0050431F">
              <w:rPr>
                <w:rFonts w:cs="Arial"/>
                <w:lang w:eastAsia="en-US"/>
              </w:rPr>
              <w:t>2620 MHz</w:t>
            </w:r>
          </w:p>
        </w:tc>
        <w:tc>
          <w:tcPr>
            <w:tcW w:w="1146" w:type="dxa"/>
            <w:tcBorders>
              <w:top w:val="single" w:sz="4" w:space="0" w:color="auto"/>
              <w:bottom w:val="single" w:sz="4" w:space="0" w:color="auto"/>
            </w:tcBorders>
          </w:tcPr>
          <w:p w14:paraId="123020D6" w14:textId="77777777" w:rsidR="00F9256D" w:rsidRPr="0050431F" w:rsidRDefault="00F9256D" w:rsidP="00E634D2">
            <w:pPr>
              <w:pStyle w:val="TAR"/>
              <w:rPr>
                <w:rFonts w:cs="Arial"/>
                <w:lang w:eastAsia="en-US"/>
              </w:rPr>
            </w:pPr>
            <w:r w:rsidRPr="0050431F">
              <w:rPr>
                <w:rFonts w:cs="Arial"/>
                <w:lang w:eastAsia="en-US"/>
              </w:rPr>
              <w:t xml:space="preserve">2570 MHz </w:t>
            </w:r>
          </w:p>
        </w:tc>
        <w:tc>
          <w:tcPr>
            <w:tcW w:w="317" w:type="dxa"/>
            <w:tcBorders>
              <w:top w:val="single" w:sz="4" w:space="0" w:color="auto"/>
              <w:bottom w:val="single" w:sz="4" w:space="0" w:color="auto"/>
            </w:tcBorders>
          </w:tcPr>
          <w:p w14:paraId="5B686A76"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FC91DF6" w14:textId="77777777" w:rsidR="00F9256D" w:rsidRPr="0050431F" w:rsidRDefault="00F9256D" w:rsidP="00E634D2">
            <w:pPr>
              <w:pStyle w:val="TAL"/>
              <w:rPr>
                <w:rFonts w:cs="Arial"/>
                <w:lang w:eastAsia="en-US"/>
              </w:rPr>
            </w:pPr>
            <w:r w:rsidRPr="0050431F">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718F5230"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2C4E4F4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4435D66" w14:textId="77777777" w:rsidR="00F9256D" w:rsidRPr="0050431F" w:rsidRDefault="00F9256D" w:rsidP="00E634D2">
            <w:pPr>
              <w:pStyle w:val="TAC"/>
              <w:rPr>
                <w:rFonts w:cs="Arial"/>
                <w:lang w:eastAsia="en-US"/>
              </w:rPr>
            </w:pPr>
            <w:r w:rsidRPr="0050431F">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7762D50A" w14:textId="77777777" w:rsidR="00F9256D" w:rsidRPr="0050431F" w:rsidRDefault="00F9256D" w:rsidP="00E634D2">
            <w:pPr>
              <w:pStyle w:val="TAC"/>
              <w:rPr>
                <w:rFonts w:cs="Arial"/>
                <w:lang w:eastAsia="en-US"/>
              </w:rPr>
            </w:pPr>
            <w:r w:rsidRPr="0050431F">
              <w:rPr>
                <w:rFonts w:cs="Arial"/>
                <w:lang w:eastAsia="en-US"/>
              </w:rPr>
              <w:t>f)</w:t>
            </w:r>
          </w:p>
        </w:tc>
        <w:tc>
          <w:tcPr>
            <w:tcW w:w="1154" w:type="dxa"/>
            <w:tcBorders>
              <w:top w:val="single" w:sz="4" w:space="0" w:color="auto"/>
              <w:left w:val="single" w:sz="4" w:space="0" w:color="auto"/>
              <w:bottom w:val="single" w:sz="4" w:space="0" w:color="auto"/>
            </w:tcBorders>
          </w:tcPr>
          <w:p w14:paraId="2593C94F" w14:textId="77777777" w:rsidR="00F9256D" w:rsidRPr="0050431F" w:rsidRDefault="00F9256D" w:rsidP="00E634D2">
            <w:pPr>
              <w:pStyle w:val="TAR"/>
              <w:rPr>
                <w:rFonts w:cs="Arial"/>
                <w:lang w:eastAsia="en-US"/>
              </w:rPr>
            </w:pPr>
            <w:r w:rsidRPr="0050431F">
              <w:rPr>
                <w:rFonts w:cs="Arial"/>
                <w:lang w:eastAsia="en-US"/>
              </w:rPr>
              <w:t xml:space="preserve">1880 MHz </w:t>
            </w:r>
          </w:p>
        </w:tc>
        <w:tc>
          <w:tcPr>
            <w:tcW w:w="317" w:type="dxa"/>
            <w:tcBorders>
              <w:top w:val="single" w:sz="4" w:space="0" w:color="auto"/>
              <w:bottom w:val="single" w:sz="4" w:space="0" w:color="auto"/>
            </w:tcBorders>
          </w:tcPr>
          <w:p w14:paraId="319EAC19"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F3D111A" w14:textId="77777777" w:rsidR="00F9256D" w:rsidRPr="0050431F" w:rsidRDefault="00F9256D" w:rsidP="00E634D2">
            <w:pPr>
              <w:pStyle w:val="TAL"/>
              <w:rPr>
                <w:rFonts w:cs="Arial"/>
                <w:lang w:eastAsia="en-US"/>
              </w:rPr>
            </w:pPr>
            <w:r w:rsidRPr="0050431F">
              <w:rPr>
                <w:rFonts w:cs="Arial"/>
                <w:lang w:eastAsia="en-US"/>
              </w:rPr>
              <w:t>1920 MHz</w:t>
            </w:r>
          </w:p>
        </w:tc>
        <w:tc>
          <w:tcPr>
            <w:tcW w:w="1146" w:type="dxa"/>
            <w:tcBorders>
              <w:top w:val="single" w:sz="4" w:space="0" w:color="auto"/>
              <w:bottom w:val="single" w:sz="4" w:space="0" w:color="auto"/>
            </w:tcBorders>
          </w:tcPr>
          <w:p w14:paraId="54C5DA00" w14:textId="77777777" w:rsidR="00F9256D" w:rsidRPr="0050431F" w:rsidRDefault="00F9256D" w:rsidP="00E634D2">
            <w:pPr>
              <w:pStyle w:val="TAR"/>
              <w:rPr>
                <w:rFonts w:cs="Arial"/>
                <w:lang w:eastAsia="en-US"/>
              </w:rPr>
            </w:pPr>
            <w:r w:rsidRPr="0050431F">
              <w:rPr>
                <w:rFonts w:cs="Arial"/>
                <w:lang w:eastAsia="en-US"/>
              </w:rPr>
              <w:t xml:space="preserve">1880 MHz </w:t>
            </w:r>
          </w:p>
        </w:tc>
        <w:tc>
          <w:tcPr>
            <w:tcW w:w="317" w:type="dxa"/>
            <w:tcBorders>
              <w:top w:val="single" w:sz="4" w:space="0" w:color="auto"/>
              <w:bottom w:val="single" w:sz="4" w:space="0" w:color="auto"/>
            </w:tcBorders>
          </w:tcPr>
          <w:p w14:paraId="45491DBF"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210709DF" w14:textId="77777777" w:rsidR="00F9256D" w:rsidRPr="0050431F" w:rsidRDefault="00F9256D" w:rsidP="00E634D2">
            <w:pPr>
              <w:pStyle w:val="TAL"/>
              <w:rPr>
                <w:rFonts w:cs="Arial"/>
                <w:lang w:eastAsia="en-US"/>
              </w:rPr>
            </w:pPr>
            <w:r w:rsidRPr="0050431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6126F8E"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4B77D0D7"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3438B6A" w14:textId="77777777" w:rsidR="00F9256D" w:rsidRPr="0050431F" w:rsidRDefault="00F9256D" w:rsidP="00E634D2">
            <w:pPr>
              <w:pStyle w:val="TAC"/>
              <w:rPr>
                <w:rFonts w:cs="Arial"/>
                <w:lang w:eastAsia="en-US"/>
              </w:rPr>
            </w:pPr>
            <w:r w:rsidRPr="0050431F">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14845AF" w14:textId="77777777" w:rsidR="00F9256D" w:rsidRPr="0050431F" w:rsidRDefault="00F9256D" w:rsidP="00E634D2">
            <w:pPr>
              <w:pStyle w:val="TAC"/>
              <w:rPr>
                <w:rFonts w:cs="Arial"/>
                <w:lang w:eastAsia="en-US"/>
              </w:rPr>
            </w:pPr>
            <w:r w:rsidRPr="0050431F">
              <w:rPr>
                <w:rFonts w:cs="Arial"/>
                <w:lang w:eastAsia="en-US"/>
              </w:rPr>
              <w:t>e)</w:t>
            </w:r>
          </w:p>
        </w:tc>
        <w:tc>
          <w:tcPr>
            <w:tcW w:w="1154" w:type="dxa"/>
            <w:tcBorders>
              <w:top w:val="single" w:sz="4" w:space="0" w:color="auto"/>
              <w:left w:val="single" w:sz="4" w:space="0" w:color="auto"/>
              <w:bottom w:val="single" w:sz="4" w:space="0" w:color="auto"/>
            </w:tcBorders>
          </w:tcPr>
          <w:p w14:paraId="2CA64529" w14:textId="77777777" w:rsidR="00F9256D" w:rsidRPr="0050431F" w:rsidRDefault="00F9256D" w:rsidP="00E634D2">
            <w:pPr>
              <w:pStyle w:val="TAR"/>
              <w:rPr>
                <w:rFonts w:cs="Arial"/>
                <w:lang w:eastAsia="en-US"/>
              </w:rPr>
            </w:pPr>
            <w:r w:rsidRPr="0050431F">
              <w:rPr>
                <w:rFonts w:cs="Arial"/>
                <w:lang w:eastAsia="en-US"/>
              </w:rPr>
              <w:t xml:space="preserve">2300 MHz </w:t>
            </w:r>
          </w:p>
        </w:tc>
        <w:tc>
          <w:tcPr>
            <w:tcW w:w="317" w:type="dxa"/>
            <w:tcBorders>
              <w:top w:val="single" w:sz="4" w:space="0" w:color="auto"/>
              <w:bottom w:val="single" w:sz="4" w:space="0" w:color="auto"/>
            </w:tcBorders>
          </w:tcPr>
          <w:p w14:paraId="01B7EFAB"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08722853" w14:textId="77777777" w:rsidR="00F9256D" w:rsidRPr="0050431F" w:rsidRDefault="00F9256D" w:rsidP="00E634D2">
            <w:pPr>
              <w:pStyle w:val="TAL"/>
              <w:rPr>
                <w:rFonts w:cs="Arial"/>
                <w:lang w:eastAsia="en-US"/>
              </w:rPr>
            </w:pPr>
            <w:r w:rsidRPr="0050431F">
              <w:rPr>
                <w:rFonts w:cs="Arial"/>
                <w:lang w:eastAsia="en-US"/>
              </w:rPr>
              <w:t>2400 MHz</w:t>
            </w:r>
          </w:p>
        </w:tc>
        <w:tc>
          <w:tcPr>
            <w:tcW w:w="1146" w:type="dxa"/>
            <w:tcBorders>
              <w:top w:val="single" w:sz="4" w:space="0" w:color="auto"/>
              <w:bottom w:val="single" w:sz="4" w:space="0" w:color="auto"/>
            </w:tcBorders>
          </w:tcPr>
          <w:p w14:paraId="1E81AA49" w14:textId="77777777" w:rsidR="00F9256D" w:rsidRPr="0050431F" w:rsidRDefault="00F9256D" w:rsidP="00E634D2">
            <w:pPr>
              <w:pStyle w:val="TAR"/>
              <w:rPr>
                <w:rFonts w:cs="Arial"/>
                <w:lang w:eastAsia="en-US"/>
              </w:rPr>
            </w:pPr>
            <w:r w:rsidRPr="0050431F">
              <w:rPr>
                <w:rFonts w:cs="Arial"/>
                <w:lang w:eastAsia="en-US"/>
              </w:rPr>
              <w:t xml:space="preserve">2300 MHz </w:t>
            </w:r>
          </w:p>
        </w:tc>
        <w:tc>
          <w:tcPr>
            <w:tcW w:w="317" w:type="dxa"/>
            <w:tcBorders>
              <w:top w:val="single" w:sz="4" w:space="0" w:color="auto"/>
              <w:bottom w:val="single" w:sz="4" w:space="0" w:color="auto"/>
            </w:tcBorders>
          </w:tcPr>
          <w:p w14:paraId="6F6E6A7B"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9F7D592" w14:textId="77777777" w:rsidR="00F9256D" w:rsidRPr="0050431F" w:rsidRDefault="00F9256D" w:rsidP="00E634D2">
            <w:pPr>
              <w:pStyle w:val="TAL"/>
              <w:rPr>
                <w:rFonts w:cs="Arial"/>
                <w:lang w:eastAsia="en-US"/>
              </w:rPr>
            </w:pPr>
            <w:r w:rsidRPr="0050431F">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33C94564" w14:textId="77777777" w:rsidR="00F9256D" w:rsidRPr="0050431F" w:rsidRDefault="00F9256D" w:rsidP="00E634D2">
            <w:pPr>
              <w:pStyle w:val="TAC"/>
              <w:rPr>
                <w:rFonts w:cs="Arial"/>
                <w:lang w:eastAsia="en-US"/>
              </w:rPr>
            </w:pPr>
            <w:r w:rsidRPr="0050431F">
              <w:rPr>
                <w:rFonts w:cs="Arial"/>
                <w:lang w:eastAsia="en-US"/>
              </w:rPr>
              <w:t>3</w:t>
            </w:r>
          </w:p>
        </w:tc>
      </w:tr>
      <w:tr w:rsidR="00AE1EDB" w:rsidRPr="0050431F" w14:paraId="7E0150A4"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4E9394D5" w14:textId="77777777" w:rsidR="00AE1EDB" w:rsidRPr="0050431F" w:rsidRDefault="00AE1EDB" w:rsidP="00913C06">
            <w:pPr>
              <w:pStyle w:val="TAC"/>
              <w:rPr>
                <w:rFonts w:cs="Arial"/>
                <w:lang w:eastAsia="en-US"/>
              </w:rPr>
            </w:pPr>
            <w:r w:rsidRPr="0050431F">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EC18939" w14:textId="77777777" w:rsidR="00AE1EDB" w:rsidRPr="0050431F" w:rsidRDefault="00AE1EDB" w:rsidP="00913C06">
            <w:pPr>
              <w:pStyle w:val="TAC"/>
              <w:rPr>
                <w:rFonts w:cs="Arial"/>
                <w:lang w:eastAsia="en-US"/>
              </w:rPr>
            </w:pPr>
            <w:r w:rsidRPr="0050431F">
              <w:rPr>
                <w:rFonts w:cs="Arial"/>
                <w:lang w:eastAsia="en-US"/>
              </w:rPr>
              <w:t xml:space="preserve"> - </w:t>
            </w:r>
          </w:p>
        </w:tc>
        <w:tc>
          <w:tcPr>
            <w:tcW w:w="1154" w:type="dxa"/>
            <w:tcBorders>
              <w:top w:val="single" w:sz="4" w:space="0" w:color="auto"/>
              <w:left w:val="single" w:sz="4" w:space="0" w:color="auto"/>
              <w:bottom w:val="single" w:sz="4" w:space="0" w:color="auto"/>
            </w:tcBorders>
          </w:tcPr>
          <w:p w14:paraId="31B9FB04" w14:textId="77777777" w:rsidR="00AE1EDB" w:rsidRPr="0050431F" w:rsidRDefault="00AE1EDB" w:rsidP="00913C06">
            <w:pPr>
              <w:pStyle w:val="TAR"/>
              <w:rPr>
                <w:rFonts w:cs="Arial"/>
                <w:lang w:eastAsia="en-US"/>
              </w:rPr>
            </w:pPr>
            <w:r w:rsidRPr="0050431F">
              <w:rPr>
                <w:rFonts w:cs="Arial"/>
                <w:lang w:eastAsia="en-US"/>
              </w:rPr>
              <w:t xml:space="preserve">2496 MHz </w:t>
            </w:r>
          </w:p>
        </w:tc>
        <w:tc>
          <w:tcPr>
            <w:tcW w:w="317" w:type="dxa"/>
            <w:tcBorders>
              <w:top w:val="single" w:sz="4" w:space="0" w:color="auto"/>
              <w:bottom w:val="single" w:sz="4" w:space="0" w:color="auto"/>
            </w:tcBorders>
          </w:tcPr>
          <w:p w14:paraId="46DFA1D8" w14:textId="77777777" w:rsidR="00AE1EDB" w:rsidRPr="0050431F" w:rsidRDefault="00AE1EDB" w:rsidP="00913C06">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0C50A9B3" w14:textId="77777777" w:rsidR="00AE1EDB" w:rsidRPr="0050431F" w:rsidRDefault="00AE1EDB" w:rsidP="00913C06">
            <w:pPr>
              <w:pStyle w:val="TAL"/>
              <w:rPr>
                <w:rFonts w:cs="Arial"/>
                <w:lang w:eastAsia="en-US"/>
              </w:rPr>
            </w:pPr>
            <w:r w:rsidRPr="0050431F">
              <w:rPr>
                <w:rFonts w:cs="Arial"/>
                <w:lang w:eastAsia="en-US"/>
              </w:rPr>
              <w:t>2690 MHz</w:t>
            </w:r>
          </w:p>
        </w:tc>
        <w:tc>
          <w:tcPr>
            <w:tcW w:w="1146" w:type="dxa"/>
            <w:tcBorders>
              <w:top w:val="single" w:sz="4" w:space="0" w:color="auto"/>
              <w:bottom w:val="single" w:sz="4" w:space="0" w:color="auto"/>
            </w:tcBorders>
          </w:tcPr>
          <w:p w14:paraId="0D8ADD6C" w14:textId="77777777" w:rsidR="00AE1EDB" w:rsidRPr="0050431F" w:rsidRDefault="00AE1EDB" w:rsidP="00913C06">
            <w:pPr>
              <w:pStyle w:val="TAR"/>
              <w:rPr>
                <w:rFonts w:cs="Arial"/>
                <w:lang w:eastAsia="en-US"/>
              </w:rPr>
            </w:pPr>
            <w:r w:rsidRPr="0050431F">
              <w:rPr>
                <w:rFonts w:cs="Arial"/>
                <w:lang w:eastAsia="en-US"/>
              </w:rPr>
              <w:t xml:space="preserve">2496 MHz </w:t>
            </w:r>
          </w:p>
        </w:tc>
        <w:tc>
          <w:tcPr>
            <w:tcW w:w="317" w:type="dxa"/>
            <w:tcBorders>
              <w:top w:val="single" w:sz="4" w:space="0" w:color="auto"/>
              <w:bottom w:val="single" w:sz="4" w:space="0" w:color="auto"/>
            </w:tcBorders>
          </w:tcPr>
          <w:p w14:paraId="235D1DDA" w14:textId="77777777" w:rsidR="00AE1EDB" w:rsidRPr="0050431F" w:rsidRDefault="00AE1EDB" w:rsidP="00913C06">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64EEEB7" w14:textId="77777777" w:rsidR="00AE1EDB" w:rsidRPr="0050431F" w:rsidRDefault="00AE1EDB" w:rsidP="00913C06">
            <w:pPr>
              <w:pStyle w:val="TAL"/>
              <w:rPr>
                <w:rFonts w:cs="Arial"/>
                <w:lang w:eastAsia="en-US"/>
              </w:rPr>
            </w:pPr>
            <w:r w:rsidRPr="0050431F">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5D28B700" w14:textId="77777777" w:rsidR="00AE1EDB" w:rsidRPr="0050431F" w:rsidRDefault="00AE1EDB" w:rsidP="00913C06">
            <w:pPr>
              <w:pStyle w:val="TAC"/>
              <w:rPr>
                <w:rFonts w:cs="Arial"/>
                <w:lang w:eastAsia="en-US"/>
              </w:rPr>
            </w:pPr>
            <w:r w:rsidRPr="0050431F">
              <w:rPr>
                <w:rFonts w:cs="Arial"/>
                <w:lang w:eastAsia="en-US"/>
              </w:rPr>
              <w:t>3</w:t>
            </w:r>
          </w:p>
        </w:tc>
      </w:tr>
      <w:tr w:rsidR="00F2739B" w:rsidRPr="0050431F" w14:paraId="0029CF8E"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37F9506" w14:textId="77777777" w:rsidR="00F2739B" w:rsidRPr="0050431F" w:rsidRDefault="00F2739B" w:rsidP="00033FE9">
            <w:pPr>
              <w:pStyle w:val="TAC"/>
              <w:rPr>
                <w:rFonts w:cs="Arial"/>
                <w:lang w:eastAsia="en-US"/>
              </w:rPr>
            </w:pPr>
            <w:r w:rsidRPr="0050431F">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2084BAF5" w14:textId="77777777" w:rsidR="00F2739B" w:rsidRPr="0050431F" w:rsidRDefault="00423A5F" w:rsidP="00033FE9">
            <w:pPr>
              <w:pStyle w:val="TAC"/>
              <w:rPr>
                <w:rFonts w:cs="Arial"/>
                <w:lang w:eastAsia="en-US"/>
              </w:rPr>
            </w:pPr>
            <w:r w:rsidRPr="0050431F">
              <w:rPr>
                <w:rFonts w:cs="Arial"/>
                <w:lang w:eastAsia="en-US"/>
              </w:rPr>
              <w:t xml:space="preserve"> -</w:t>
            </w:r>
          </w:p>
        </w:tc>
        <w:tc>
          <w:tcPr>
            <w:tcW w:w="1154" w:type="dxa"/>
            <w:tcBorders>
              <w:top w:val="single" w:sz="4" w:space="0" w:color="auto"/>
              <w:left w:val="single" w:sz="4" w:space="0" w:color="auto"/>
              <w:bottom w:val="single" w:sz="4" w:space="0" w:color="auto"/>
            </w:tcBorders>
          </w:tcPr>
          <w:p w14:paraId="1F051030" w14:textId="77777777" w:rsidR="00F2739B" w:rsidRPr="0050431F" w:rsidRDefault="00F2739B" w:rsidP="00033FE9">
            <w:pPr>
              <w:pStyle w:val="TAR"/>
              <w:rPr>
                <w:rFonts w:cs="Arial"/>
                <w:lang w:eastAsia="en-US"/>
              </w:rPr>
            </w:pPr>
            <w:r w:rsidRPr="0050431F">
              <w:rPr>
                <w:rFonts w:cs="Arial"/>
                <w:lang w:eastAsia="en-US"/>
              </w:rPr>
              <w:t xml:space="preserve">3400 MHz </w:t>
            </w:r>
          </w:p>
        </w:tc>
        <w:tc>
          <w:tcPr>
            <w:tcW w:w="317" w:type="dxa"/>
            <w:tcBorders>
              <w:top w:val="single" w:sz="4" w:space="0" w:color="auto"/>
              <w:bottom w:val="single" w:sz="4" w:space="0" w:color="auto"/>
            </w:tcBorders>
          </w:tcPr>
          <w:p w14:paraId="204ACA58" w14:textId="77777777" w:rsidR="00F2739B" w:rsidRPr="0050431F" w:rsidRDefault="00F2739B"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04161B1" w14:textId="77777777" w:rsidR="00F2739B" w:rsidRPr="0050431F" w:rsidRDefault="00F2739B" w:rsidP="00033FE9">
            <w:pPr>
              <w:pStyle w:val="TAL"/>
              <w:rPr>
                <w:rFonts w:cs="Arial"/>
                <w:lang w:eastAsia="en-US"/>
              </w:rPr>
            </w:pPr>
            <w:r w:rsidRPr="0050431F">
              <w:rPr>
                <w:rFonts w:cs="Arial"/>
                <w:lang w:eastAsia="en-US"/>
              </w:rPr>
              <w:t>3600 MHz</w:t>
            </w:r>
          </w:p>
        </w:tc>
        <w:tc>
          <w:tcPr>
            <w:tcW w:w="1146" w:type="dxa"/>
            <w:tcBorders>
              <w:top w:val="single" w:sz="4" w:space="0" w:color="auto"/>
              <w:bottom w:val="single" w:sz="4" w:space="0" w:color="auto"/>
            </w:tcBorders>
          </w:tcPr>
          <w:p w14:paraId="174DA755" w14:textId="77777777" w:rsidR="00F2739B" w:rsidRPr="0050431F" w:rsidRDefault="00F2739B" w:rsidP="00033FE9">
            <w:pPr>
              <w:pStyle w:val="TAR"/>
              <w:rPr>
                <w:rFonts w:cs="Arial"/>
                <w:lang w:eastAsia="en-US"/>
              </w:rPr>
            </w:pPr>
            <w:r w:rsidRPr="0050431F">
              <w:rPr>
                <w:rFonts w:cs="Arial"/>
                <w:lang w:eastAsia="en-US"/>
              </w:rPr>
              <w:t xml:space="preserve">3400 MHz </w:t>
            </w:r>
          </w:p>
        </w:tc>
        <w:tc>
          <w:tcPr>
            <w:tcW w:w="317" w:type="dxa"/>
            <w:tcBorders>
              <w:top w:val="single" w:sz="4" w:space="0" w:color="auto"/>
              <w:bottom w:val="single" w:sz="4" w:space="0" w:color="auto"/>
            </w:tcBorders>
          </w:tcPr>
          <w:p w14:paraId="19192E3D" w14:textId="77777777" w:rsidR="00F2739B" w:rsidRPr="0050431F" w:rsidRDefault="00F2739B"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60FA323" w14:textId="77777777" w:rsidR="00F2739B" w:rsidRPr="0050431F" w:rsidRDefault="00F2739B" w:rsidP="00033FE9">
            <w:pPr>
              <w:pStyle w:val="TAL"/>
              <w:rPr>
                <w:rFonts w:cs="Arial"/>
                <w:lang w:eastAsia="en-US"/>
              </w:rPr>
            </w:pPr>
            <w:r w:rsidRPr="0050431F">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50F272C5" w14:textId="77777777" w:rsidR="00F2739B" w:rsidRPr="0050431F" w:rsidRDefault="00F2739B" w:rsidP="00033FE9">
            <w:pPr>
              <w:pStyle w:val="TAC"/>
              <w:rPr>
                <w:rFonts w:cs="Arial"/>
                <w:lang w:eastAsia="en-US"/>
              </w:rPr>
            </w:pPr>
            <w:r w:rsidRPr="0050431F">
              <w:rPr>
                <w:rFonts w:cs="Arial"/>
                <w:lang w:eastAsia="en-US"/>
              </w:rPr>
              <w:t>3</w:t>
            </w:r>
          </w:p>
        </w:tc>
      </w:tr>
      <w:tr w:rsidR="00F2739B" w:rsidRPr="0050431F" w14:paraId="1E78957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F0C21D9" w14:textId="77777777" w:rsidR="00F2739B" w:rsidRPr="0050431F" w:rsidRDefault="00F2739B" w:rsidP="00033FE9">
            <w:pPr>
              <w:pStyle w:val="TAC"/>
              <w:rPr>
                <w:rFonts w:cs="Arial"/>
                <w:lang w:eastAsia="en-US"/>
              </w:rPr>
            </w:pPr>
            <w:r w:rsidRPr="0050431F">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F7B6290" w14:textId="77777777" w:rsidR="00F2739B" w:rsidRPr="0050431F" w:rsidRDefault="00423A5F" w:rsidP="00033FE9">
            <w:pPr>
              <w:pStyle w:val="TAC"/>
              <w:rPr>
                <w:rFonts w:cs="Arial"/>
                <w:lang w:eastAsia="en-US"/>
              </w:rPr>
            </w:pPr>
            <w:r w:rsidRPr="0050431F">
              <w:rPr>
                <w:rFonts w:cs="Arial"/>
                <w:lang w:eastAsia="en-US"/>
              </w:rPr>
              <w:t xml:space="preserve"> -</w:t>
            </w:r>
          </w:p>
        </w:tc>
        <w:tc>
          <w:tcPr>
            <w:tcW w:w="1154" w:type="dxa"/>
            <w:tcBorders>
              <w:top w:val="single" w:sz="4" w:space="0" w:color="auto"/>
              <w:left w:val="single" w:sz="4" w:space="0" w:color="auto"/>
              <w:bottom w:val="single" w:sz="4" w:space="0" w:color="auto"/>
            </w:tcBorders>
          </w:tcPr>
          <w:p w14:paraId="6B8129A4" w14:textId="77777777" w:rsidR="00F2739B" w:rsidRPr="0050431F" w:rsidRDefault="00F2739B" w:rsidP="00033FE9">
            <w:pPr>
              <w:pStyle w:val="TAR"/>
              <w:rPr>
                <w:rFonts w:cs="Arial"/>
                <w:lang w:eastAsia="en-US"/>
              </w:rPr>
            </w:pPr>
            <w:r w:rsidRPr="0050431F">
              <w:rPr>
                <w:rFonts w:cs="Arial"/>
                <w:lang w:eastAsia="en-US"/>
              </w:rPr>
              <w:t xml:space="preserve">3600 MHz </w:t>
            </w:r>
          </w:p>
        </w:tc>
        <w:tc>
          <w:tcPr>
            <w:tcW w:w="317" w:type="dxa"/>
            <w:tcBorders>
              <w:top w:val="single" w:sz="4" w:space="0" w:color="auto"/>
              <w:bottom w:val="single" w:sz="4" w:space="0" w:color="auto"/>
            </w:tcBorders>
          </w:tcPr>
          <w:p w14:paraId="5527782E" w14:textId="77777777" w:rsidR="00F2739B" w:rsidRPr="0050431F" w:rsidRDefault="00F2739B"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663A6370" w14:textId="77777777" w:rsidR="00F2739B" w:rsidRPr="0050431F" w:rsidRDefault="00F2739B" w:rsidP="00033FE9">
            <w:pPr>
              <w:pStyle w:val="TAL"/>
              <w:rPr>
                <w:rFonts w:cs="Arial"/>
                <w:lang w:eastAsia="en-US"/>
              </w:rPr>
            </w:pPr>
            <w:r w:rsidRPr="0050431F">
              <w:rPr>
                <w:rFonts w:cs="Arial"/>
                <w:lang w:eastAsia="en-US"/>
              </w:rPr>
              <w:t>3800 MHz</w:t>
            </w:r>
          </w:p>
        </w:tc>
        <w:tc>
          <w:tcPr>
            <w:tcW w:w="1146" w:type="dxa"/>
            <w:tcBorders>
              <w:top w:val="single" w:sz="4" w:space="0" w:color="auto"/>
              <w:bottom w:val="single" w:sz="4" w:space="0" w:color="auto"/>
            </w:tcBorders>
          </w:tcPr>
          <w:p w14:paraId="69059AA6" w14:textId="77777777" w:rsidR="00F2739B" w:rsidRPr="0050431F" w:rsidRDefault="00F2739B" w:rsidP="00033FE9">
            <w:pPr>
              <w:pStyle w:val="TAR"/>
              <w:rPr>
                <w:rFonts w:cs="Arial"/>
                <w:lang w:eastAsia="en-US"/>
              </w:rPr>
            </w:pPr>
            <w:r w:rsidRPr="0050431F">
              <w:rPr>
                <w:rFonts w:cs="Arial"/>
                <w:lang w:eastAsia="en-US"/>
              </w:rPr>
              <w:t xml:space="preserve">3600 MHz </w:t>
            </w:r>
          </w:p>
        </w:tc>
        <w:tc>
          <w:tcPr>
            <w:tcW w:w="317" w:type="dxa"/>
            <w:tcBorders>
              <w:top w:val="single" w:sz="4" w:space="0" w:color="auto"/>
              <w:bottom w:val="single" w:sz="4" w:space="0" w:color="auto"/>
            </w:tcBorders>
          </w:tcPr>
          <w:p w14:paraId="170ABFC7" w14:textId="77777777" w:rsidR="00F2739B" w:rsidRPr="0050431F" w:rsidRDefault="00F2739B"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126BF73C" w14:textId="77777777" w:rsidR="00F2739B" w:rsidRPr="0050431F" w:rsidRDefault="00F2739B" w:rsidP="00033FE9">
            <w:pPr>
              <w:pStyle w:val="TAL"/>
              <w:rPr>
                <w:rFonts w:cs="Arial"/>
                <w:lang w:eastAsia="en-US"/>
              </w:rPr>
            </w:pPr>
            <w:r w:rsidRPr="0050431F">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52F86647" w14:textId="77777777" w:rsidR="00F2739B" w:rsidRPr="0050431F" w:rsidRDefault="00F2739B" w:rsidP="00033FE9">
            <w:pPr>
              <w:pStyle w:val="TAC"/>
              <w:rPr>
                <w:rFonts w:cs="Arial"/>
                <w:lang w:eastAsia="en-US"/>
              </w:rPr>
            </w:pPr>
            <w:r w:rsidRPr="0050431F">
              <w:rPr>
                <w:rFonts w:cs="Arial"/>
                <w:lang w:eastAsia="en-US"/>
              </w:rPr>
              <w:t>3</w:t>
            </w:r>
          </w:p>
        </w:tc>
      </w:tr>
      <w:tr w:rsidR="00D8102F" w:rsidRPr="0050431F" w14:paraId="1EE267FA"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30A2696" w14:textId="77777777" w:rsidR="00D8102F" w:rsidRPr="0050431F" w:rsidRDefault="00D8102F" w:rsidP="00033FE9">
            <w:pPr>
              <w:pStyle w:val="TAC"/>
              <w:rPr>
                <w:rFonts w:cs="Arial"/>
                <w:lang w:eastAsia="en-US"/>
              </w:rPr>
            </w:pPr>
            <w:r w:rsidRPr="0050431F">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0776F8C0" w14:textId="77777777" w:rsidR="00D8102F" w:rsidRPr="0050431F" w:rsidRDefault="00D8102F" w:rsidP="00033FE9">
            <w:pPr>
              <w:pStyle w:val="TAC"/>
              <w:rPr>
                <w:rFonts w:cs="Arial"/>
                <w:lang w:eastAsia="en-US"/>
              </w:rPr>
            </w:pPr>
            <w:r w:rsidRPr="0050431F">
              <w:rPr>
                <w:rFonts w:cs="Arial"/>
                <w:lang w:eastAsia="en-US"/>
              </w:rPr>
              <w:t>-</w:t>
            </w:r>
          </w:p>
        </w:tc>
        <w:tc>
          <w:tcPr>
            <w:tcW w:w="1154" w:type="dxa"/>
            <w:tcBorders>
              <w:top w:val="single" w:sz="4" w:space="0" w:color="auto"/>
              <w:left w:val="single" w:sz="4" w:space="0" w:color="auto"/>
              <w:bottom w:val="single" w:sz="4" w:space="0" w:color="auto"/>
            </w:tcBorders>
          </w:tcPr>
          <w:p w14:paraId="7A319053" w14:textId="77777777" w:rsidR="00D8102F" w:rsidRPr="0050431F" w:rsidRDefault="00D8102F" w:rsidP="00033FE9">
            <w:pPr>
              <w:pStyle w:val="TAR"/>
              <w:rPr>
                <w:rFonts w:cs="Arial"/>
                <w:lang w:eastAsia="en-US"/>
              </w:rPr>
            </w:pPr>
            <w:r w:rsidRPr="0050431F">
              <w:rPr>
                <w:rFonts w:cs="Arial"/>
                <w:lang w:eastAsia="en-US"/>
              </w:rPr>
              <w:t>703 MHz</w:t>
            </w:r>
          </w:p>
        </w:tc>
        <w:tc>
          <w:tcPr>
            <w:tcW w:w="317" w:type="dxa"/>
            <w:tcBorders>
              <w:top w:val="single" w:sz="4" w:space="0" w:color="auto"/>
              <w:bottom w:val="single" w:sz="4" w:space="0" w:color="auto"/>
            </w:tcBorders>
          </w:tcPr>
          <w:p w14:paraId="5A7AB14B" w14:textId="77777777" w:rsidR="00D8102F" w:rsidRPr="0050431F" w:rsidRDefault="00D8102F"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FF06EE0" w14:textId="77777777" w:rsidR="00D8102F" w:rsidRPr="0050431F" w:rsidRDefault="00D8102F" w:rsidP="00033FE9">
            <w:pPr>
              <w:pStyle w:val="TAL"/>
              <w:rPr>
                <w:rFonts w:cs="Arial"/>
                <w:lang w:eastAsia="en-US"/>
              </w:rPr>
            </w:pPr>
            <w:r w:rsidRPr="0050431F">
              <w:rPr>
                <w:rFonts w:cs="Arial"/>
                <w:lang w:eastAsia="en-US"/>
              </w:rPr>
              <w:t>803 MHz</w:t>
            </w:r>
          </w:p>
        </w:tc>
        <w:tc>
          <w:tcPr>
            <w:tcW w:w="1146" w:type="dxa"/>
            <w:tcBorders>
              <w:top w:val="single" w:sz="4" w:space="0" w:color="auto"/>
              <w:bottom w:val="single" w:sz="4" w:space="0" w:color="auto"/>
            </w:tcBorders>
          </w:tcPr>
          <w:p w14:paraId="35DA5F0B" w14:textId="77777777" w:rsidR="00D8102F" w:rsidRPr="0050431F" w:rsidRDefault="00D8102F" w:rsidP="00033FE9">
            <w:pPr>
              <w:pStyle w:val="TAR"/>
              <w:rPr>
                <w:rFonts w:cs="Arial"/>
                <w:lang w:eastAsia="en-US"/>
              </w:rPr>
            </w:pPr>
            <w:r w:rsidRPr="0050431F">
              <w:rPr>
                <w:rFonts w:cs="Arial"/>
                <w:lang w:eastAsia="en-US"/>
              </w:rPr>
              <w:t>703 MHz</w:t>
            </w:r>
          </w:p>
        </w:tc>
        <w:tc>
          <w:tcPr>
            <w:tcW w:w="317" w:type="dxa"/>
            <w:tcBorders>
              <w:top w:val="single" w:sz="4" w:space="0" w:color="auto"/>
              <w:bottom w:val="single" w:sz="4" w:space="0" w:color="auto"/>
            </w:tcBorders>
          </w:tcPr>
          <w:p w14:paraId="157CF068" w14:textId="77777777" w:rsidR="00D8102F" w:rsidRPr="0050431F" w:rsidRDefault="00D8102F"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51F7D3A" w14:textId="77777777" w:rsidR="00D8102F" w:rsidRPr="0050431F" w:rsidRDefault="00D8102F" w:rsidP="00033FE9">
            <w:pPr>
              <w:pStyle w:val="TAL"/>
              <w:rPr>
                <w:rFonts w:cs="Arial"/>
                <w:lang w:eastAsia="en-US"/>
              </w:rPr>
            </w:pPr>
            <w:r w:rsidRPr="0050431F">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541403CB" w14:textId="77777777" w:rsidR="00D8102F" w:rsidRPr="0050431F" w:rsidRDefault="00D8102F" w:rsidP="00033FE9">
            <w:pPr>
              <w:pStyle w:val="TAC"/>
              <w:rPr>
                <w:rFonts w:cs="Arial"/>
                <w:lang w:eastAsia="en-US"/>
              </w:rPr>
            </w:pPr>
            <w:r w:rsidRPr="0050431F">
              <w:rPr>
                <w:rFonts w:cs="Arial"/>
                <w:lang w:eastAsia="en-US"/>
              </w:rPr>
              <w:t>3</w:t>
            </w:r>
          </w:p>
        </w:tc>
      </w:tr>
      <w:tr w:rsidR="00E17C26" w:rsidRPr="0050431F" w14:paraId="29FA2C4B" w14:textId="77777777" w:rsidTr="005704A5">
        <w:trPr>
          <w:jc w:val="center"/>
        </w:trPr>
        <w:tc>
          <w:tcPr>
            <w:tcW w:w="1120" w:type="dxa"/>
            <w:tcBorders>
              <w:top w:val="single" w:sz="4" w:space="0" w:color="auto"/>
              <w:left w:val="single" w:sz="4" w:space="0" w:color="auto"/>
              <w:bottom w:val="single" w:sz="4" w:space="0" w:color="auto"/>
              <w:right w:val="single" w:sz="4" w:space="0" w:color="auto"/>
            </w:tcBorders>
          </w:tcPr>
          <w:p w14:paraId="6EBBA481" w14:textId="77777777" w:rsidR="00E17C26" w:rsidRPr="0050431F" w:rsidRDefault="00E17C26" w:rsidP="003C3529">
            <w:pPr>
              <w:pStyle w:val="TAC"/>
              <w:rPr>
                <w:lang w:eastAsia="zh-CN"/>
              </w:rPr>
            </w:pPr>
            <w:r w:rsidRPr="0050431F">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2FA2DC08" w14:textId="77777777" w:rsidR="00E17C26" w:rsidRPr="0050431F" w:rsidRDefault="00E17C26" w:rsidP="003C3529">
            <w:pPr>
              <w:pStyle w:val="TAC"/>
              <w:rPr>
                <w:lang w:eastAsia="ja-JP"/>
              </w:rPr>
            </w:pPr>
            <w:r w:rsidRPr="0050431F">
              <w:rPr>
                <w:lang w:eastAsia="ja-JP"/>
              </w:rPr>
              <w:t>-</w:t>
            </w:r>
          </w:p>
        </w:tc>
        <w:tc>
          <w:tcPr>
            <w:tcW w:w="1154" w:type="dxa"/>
            <w:tcBorders>
              <w:top w:val="single" w:sz="4" w:space="0" w:color="auto"/>
              <w:left w:val="single" w:sz="4" w:space="0" w:color="auto"/>
              <w:bottom w:val="single" w:sz="4" w:space="0" w:color="auto"/>
            </w:tcBorders>
          </w:tcPr>
          <w:p w14:paraId="15DFD96E" w14:textId="77777777" w:rsidR="00E17C26" w:rsidRPr="0050431F" w:rsidRDefault="00E17C26" w:rsidP="003C3529">
            <w:pPr>
              <w:pStyle w:val="TAC"/>
              <w:jc w:val="right"/>
              <w:rPr>
                <w:lang w:eastAsia="ja-JP"/>
              </w:rPr>
            </w:pPr>
            <w:r w:rsidRPr="0050431F">
              <w:rPr>
                <w:lang w:eastAsia="zh-CN"/>
              </w:rPr>
              <w:t>1447</w:t>
            </w:r>
            <w:r w:rsidRPr="0050431F">
              <w:rPr>
                <w:lang w:eastAsia="ja-JP"/>
              </w:rPr>
              <w:t xml:space="preserve"> MHz</w:t>
            </w:r>
          </w:p>
        </w:tc>
        <w:tc>
          <w:tcPr>
            <w:tcW w:w="317" w:type="dxa"/>
            <w:tcBorders>
              <w:top w:val="single" w:sz="4" w:space="0" w:color="auto"/>
              <w:bottom w:val="single" w:sz="4" w:space="0" w:color="auto"/>
            </w:tcBorders>
          </w:tcPr>
          <w:p w14:paraId="47A4FF1E" w14:textId="77777777" w:rsidR="00E17C26" w:rsidRPr="0050431F" w:rsidRDefault="00E17C26" w:rsidP="003C3529">
            <w:pPr>
              <w:pStyle w:val="TAC"/>
              <w:rPr>
                <w:lang w:eastAsia="ja-JP"/>
              </w:rPr>
            </w:pPr>
            <w:r w:rsidRPr="0050431F">
              <w:rPr>
                <w:lang w:eastAsia="ja-JP"/>
              </w:rPr>
              <w:t>–</w:t>
            </w:r>
          </w:p>
        </w:tc>
        <w:tc>
          <w:tcPr>
            <w:tcW w:w="1210" w:type="dxa"/>
            <w:tcBorders>
              <w:top w:val="single" w:sz="4" w:space="0" w:color="auto"/>
              <w:bottom w:val="single" w:sz="4" w:space="0" w:color="auto"/>
              <w:right w:val="single" w:sz="4" w:space="0" w:color="auto"/>
            </w:tcBorders>
          </w:tcPr>
          <w:p w14:paraId="1FDBF78B" w14:textId="77777777" w:rsidR="00E17C26" w:rsidRPr="0050431F" w:rsidRDefault="00E17C26" w:rsidP="003C3529">
            <w:pPr>
              <w:pStyle w:val="TAC"/>
              <w:jc w:val="left"/>
              <w:rPr>
                <w:lang w:eastAsia="ja-JP"/>
              </w:rPr>
            </w:pPr>
            <w:r w:rsidRPr="0050431F">
              <w:rPr>
                <w:lang w:eastAsia="zh-CN"/>
              </w:rPr>
              <w:t>1467</w:t>
            </w:r>
            <w:r w:rsidRPr="0050431F">
              <w:rPr>
                <w:lang w:eastAsia="ja-JP"/>
              </w:rPr>
              <w:t xml:space="preserve"> MHz</w:t>
            </w:r>
          </w:p>
        </w:tc>
        <w:tc>
          <w:tcPr>
            <w:tcW w:w="1146" w:type="dxa"/>
            <w:tcBorders>
              <w:top w:val="single" w:sz="4" w:space="0" w:color="auto"/>
              <w:bottom w:val="single" w:sz="4" w:space="0" w:color="auto"/>
            </w:tcBorders>
          </w:tcPr>
          <w:p w14:paraId="54B45A93" w14:textId="77777777" w:rsidR="00E17C26" w:rsidRPr="0050431F" w:rsidRDefault="00E17C26" w:rsidP="003C3529">
            <w:pPr>
              <w:pStyle w:val="TAC"/>
              <w:jc w:val="right"/>
              <w:rPr>
                <w:lang w:eastAsia="ja-JP"/>
              </w:rPr>
            </w:pPr>
            <w:r w:rsidRPr="0050431F">
              <w:rPr>
                <w:lang w:eastAsia="zh-CN"/>
              </w:rPr>
              <w:t>1447</w:t>
            </w:r>
            <w:r w:rsidRPr="0050431F">
              <w:rPr>
                <w:lang w:eastAsia="ja-JP"/>
              </w:rPr>
              <w:t xml:space="preserve"> MHz</w:t>
            </w:r>
          </w:p>
        </w:tc>
        <w:tc>
          <w:tcPr>
            <w:tcW w:w="317" w:type="dxa"/>
            <w:tcBorders>
              <w:top w:val="single" w:sz="4" w:space="0" w:color="auto"/>
              <w:bottom w:val="single" w:sz="4" w:space="0" w:color="auto"/>
            </w:tcBorders>
          </w:tcPr>
          <w:p w14:paraId="26039365" w14:textId="77777777" w:rsidR="00E17C26" w:rsidRPr="0050431F" w:rsidRDefault="00E17C26" w:rsidP="003C3529">
            <w:pPr>
              <w:pStyle w:val="TAC"/>
              <w:rPr>
                <w:lang w:eastAsia="ja-JP"/>
              </w:rPr>
            </w:pPr>
            <w:r w:rsidRPr="0050431F">
              <w:rPr>
                <w:lang w:eastAsia="ja-JP"/>
              </w:rPr>
              <w:t>–</w:t>
            </w:r>
          </w:p>
        </w:tc>
        <w:tc>
          <w:tcPr>
            <w:tcW w:w="1068" w:type="dxa"/>
            <w:tcBorders>
              <w:top w:val="single" w:sz="4" w:space="0" w:color="auto"/>
              <w:bottom w:val="single" w:sz="4" w:space="0" w:color="auto"/>
              <w:right w:val="single" w:sz="4" w:space="0" w:color="auto"/>
            </w:tcBorders>
          </w:tcPr>
          <w:p w14:paraId="723A42EF" w14:textId="77777777" w:rsidR="00E17C26" w:rsidRPr="0050431F" w:rsidRDefault="00E17C26" w:rsidP="003C3529">
            <w:pPr>
              <w:pStyle w:val="TAC"/>
              <w:jc w:val="left"/>
              <w:rPr>
                <w:lang w:eastAsia="ja-JP"/>
              </w:rPr>
            </w:pPr>
            <w:r w:rsidRPr="0050431F">
              <w:rPr>
                <w:lang w:eastAsia="zh-CN"/>
              </w:rPr>
              <w:t>1467</w:t>
            </w:r>
            <w:r w:rsidRPr="0050431F">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4026C256" w14:textId="77777777" w:rsidR="00E17C26" w:rsidRPr="0050431F" w:rsidRDefault="00E17C26" w:rsidP="003C3529">
            <w:pPr>
              <w:pStyle w:val="TAC"/>
              <w:rPr>
                <w:lang w:eastAsia="ja-JP"/>
              </w:rPr>
            </w:pPr>
            <w:r w:rsidRPr="0050431F">
              <w:rPr>
                <w:lang w:eastAsia="ja-JP"/>
              </w:rPr>
              <w:t>3</w:t>
            </w:r>
          </w:p>
        </w:tc>
      </w:tr>
      <w:tr w:rsidR="003C3529" w:rsidRPr="0050431F" w14:paraId="36953A0B" w14:textId="77777777" w:rsidTr="003C3529">
        <w:trPr>
          <w:jc w:val="center"/>
        </w:trPr>
        <w:tc>
          <w:tcPr>
            <w:tcW w:w="1120" w:type="dxa"/>
            <w:tcBorders>
              <w:top w:val="single" w:sz="4" w:space="0" w:color="auto"/>
              <w:left w:val="single" w:sz="4" w:space="0" w:color="auto"/>
              <w:bottom w:val="single" w:sz="4" w:space="0" w:color="auto"/>
              <w:right w:val="single" w:sz="4" w:space="0" w:color="auto"/>
            </w:tcBorders>
          </w:tcPr>
          <w:p w14:paraId="7D8204EC" w14:textId="77777777" w:rsidR="003C3529" w:rsidRPr="0050431F" w:rsidRDefault="003C3529" w:rsidP="003C3529">
            <w:pPr>
              <w:pStyle w:val="TAC"/>
              <w:rPr>
                <w:lang w:eastAsia="zh-CN"/>
              </w:rPr>
            </w:pPr>
            <w:r w:rsidRPr="0050431F">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003BD1C" w14:textId="77777777" w:rsidR="003C3529" w:rsidRPr="0050431F" w:rsidRDefault="003C3529" w:rsidP="003C3529">
            <w:pPr>
              <w:pStyle w:val="TAC"/>
              <w:rPr>
                <w:lang w:eastAsia="ja-JP"/>
              </w:rPr>
            </w:pPr>
            <w:r w:rsidRPr="0050431F">
              <w:rPr>
                <w:lang w:eastAsia="ja-JP"/>
              </w:rPr>
              <w:t xml:space="preserve"> -</w:t>
            </w:r>
          </w:p>
        </w:tc>
        <w:tc>
          <w:tcPr>
            <w:tcW w:w="1154" w:type="dxa"/>
            <w:tcBorders>
              <w:top w:val="single" w:sz="4" w:space="0" w:color="auto"/>
              <w:left w:val="single" w:sz="4" w:space="0" w:color="auto"/>
              <w:bottom w:val="single" w:sz="4" w:space="0" w:color="auto"/>
            </w:tcBorders>
          </w:tcPr>
          <w:p w14:paraId="2A7A99E3" w14:textId="77777777" w:rsidR="003C3529" w:rsidRPr="0050431F" w:rsidRDefault="003C3529" w:rsidP="003C3529">
            <w:pPr>
              <w:pStyle w:val="TAC"/>
              <w:jc w:val="right"/>
              <w:rPr>
                <w:lang w:eastAsia="zh-CN"/>
              </w:rPr>
            </w:pPr>
            <w:r w:rsidRPr="0050431F">
              <w:rPr>
                <w:lang w:eastAsia="zh-CN"/>
              </w:rPr>
              <w:t>3550 MHz</w:t>
            </w:r>
          </w:p>
        </w:tc>
        <w:tc>
          <w:tcPr>
            <w:tcW w:w="317" w:type="dxa"/>
            <w:tcBorders>
              <w:top w:val="single" w:sz="4" w:space="0" w:color="auto"/>
              <w:bottom w:val="single" w:sz="4" w:space="0" w:color="auto"/>
            </w:tcBorders>
          </w:tcPr>
          <w:p w14:paraId="3C6E7494" w14:textId="77777777" w:rsidR="003C3529" w:rsidRPr="0050431F" w:rsidRDefault="003C3529" w:rsidP="003C3529">
            <w:pPr>
              <w:pStyle w:val="TAC"/>
              <w:rPr>
                <w:lang w:eastAsia="ja-JP"/>
              </w:rPr>
            </w:pPr>
            <w:r w:rsidRPr="0050431F">
              <w:rPr>
                <w:lang w:eastAsia="ja-JP"/>
              </w:rPr>
              <w:t>–</w:t>
            </w:r>
          </w:p>
        </w:tc>
        <w:tc>
          <w:tcPr>
            <w:tcW w:w="1210" w:type="dxa"/>
            <w:tcBorders>
              <w:top w:val="single" w:sz="4" w:space="0" w:color="auto"/>
              <w:bottom w:val="single" w:sz="4" w:space="0" w:color="auto"/>
              <w:right w:val="single" w:sz="4" w:space="0" w:color="auto"/>
            </w:tcBorders>
          </w:tcPr>
          <w:p w14:paraId="747B34A1" w14:textId="77777777" w:rsidR="003C3529" w:rsidRPr="0050431F" w:rsidRDefault="003C3529" w:rsidP="003C3529">
            <w:pPr>
              <w:pStyle w:val="TAC"/>
              <w:jc w:val="left"/>
              <w:rPr>
                <w:lang w:eastAsia="zh-CN"/>
              </w:rPr>
            </w:pPr>
            <w:r w:rsidRPr="0050431F">
              <w:rPr>
                <w:lang w:eastAsia="zh-CN"/>
              </w:rPr>
              <w:t>3700 MHz</w:t>
            </w:r>
          </w:p>
        </w:tc>
        <w:tc>
          <w:tcPr>
            <w:tcW w:w="1146" w:type="dxa"/>
            <w:tcBorders>
              <w:top w:val="single" w:sz="4" w:space="0" w:color="auto"/>
              <w:bottom w:val="single" w:sz="4" w:space="0" w:color="auto"/>
            </w:tcBorders>
          </w:tcPr>
          <w:p w14:paraId="359F0B5C" w14:textId="77777777" w:rsidR="003C3529" w:rsidRPr="0050431F" w:rsidRDefault="003C3529" w:rsidP="003C3529">
            <w:pPr>
              <w:pStyle w:val="TAC"/>
              <w:jc w:val="right"/>
              <w:rPr>
                <w:lang w:eastAsia="zh-CN"/>
              </w:rPr>
            </w:pPr>
            <w:r w:rsidRPr="0050431F">
              <w:rPr>
                <w:lang w:eastAsia="zh-CN"/>
              </w:rPr>
              <w:t>3550 MHz</w:t>
            </w:r>
          </w:p>
        </w:tc>
        <w:tc>
          <w:tcPr>
            <w:tcW w:w="317" w:type="dxa"/>
            <w:tcBorders>
              <w:top w:val="single" w:sz="4" w:space="0" w:color="auto"/>
              <w:bottom w:val="single" w:sz="4" w:space="0" w:color="auto"/>
            </w:tcBorders>
          </w:tcPr>
          <w:p w14:paraId="3183A077" w14:textId="77777777" w:rsidR="003C3529" w:rsidRPr="0050431F" w:rsidRDefault="003C3529" w:rsidP="003C3529">
            <w:pPr>
              <w:pStyle w:val="TAC"/>
              <w:rPr>
                <w:lang w:eastAsia="ja-JP"/>
              </w:rPr>
            </w:pPr>
            <w:r w:rsidRPr="0050431F">
              <w:rPr>
                <w:lang w:eastAsia="ja-JP"/>
              </w:rPr>
              <w:t>–</w:t>
            </w:r>
          </w:p>
        </w:tc>
        <w:tc>
          <w:tcPr>
            <w:tcW w:w="1068" w:type="dxa"/>
            <w:tcBorders>
              <w:top w:val="single" w:sz="4" w:space="0" w:color="auto"/>
              <w:bottom w:val="single" w:sz="4" w:space="0" w:color="auto"/>
              <w:right w:val="single" w:sz="4" w:space="0" w:color="auto"/>
            </w:tcBorders>
          </w:tcPr>
          <w:p w14:paraId="21AFB91E" w14:textId="77777777" w:rsidR="003C3529" w:rsidRPr="0050431F" w:rsidRDefault="003C3529" w:rsidP="003C3529">
            <w:pPr>
              <w:pStyle w:val="TAC"/>
              <w:jc w:val="left"/>
              <w:rPr>
                <w:lang w:eastAsia="zh-CN"/>
              </w:rPr>
            </w:pPr>
            <w:r w:rsidRPr="0050431F">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D5D7D1A" w14:textId="77777777" w:rsidR="003C3529" w:rsidRPr="0050431F" w:rsidRDefault="003C3529" w:rsidP="003C3529">
            <w:pPr>
              <w:pStyle w:val="TAC"/>
              <w:rPr>
                <w:lang w:eastAsia="ja-JP"/>
              </w:rPr>
            </w:pPr>
            <w:r w:rsidRPr="0050431F">
              <w:rPr>
                <w:lang w:eastAsia="ja-JP"/>
              </w:rPr>
              <w:t>3</w:t>
            </w:r>
          </w:p>
        </w:tc>
      </w:tr>
    </w:tbl>
    <w:p w14:paraId="15E08B8B" w14:textId="77777777" w:rsidR="00F9256D" w:rsidRPr="0050431F" w:rsidRDefault="00F9256D" w:rsidP="00F9256D"/>
    <w:p w14:paraId="62561B47" w14:textId="77777777" w:rsidR="00CF6B59" w:rsidRPr="0050431F" w:rsidRDefault="00CF6B59" w:rsidP="00EB0F3C">
      <w:pPr>
        <w:pStyle w:val="TH"/>
      </w:pPr>
      <w:r w:rsidRPr="0050431F">
        <w:t xml:space="preserve">Table 4.4-3. </w:t>
      </w:r>
      <w:r w:rsidR="006B540F" w:rsidRPr="0050431F">
        <w:t>Void</w:t>
      </w:r>
    </w:p>
    <w:p w14:paraId="1C614D16" w14:textId="77777777" w:rsidR="00CF6B59" w:rsidRPr="0050431F" w:rsidRDefault="00CF6B59" w:rsidP="00CF6B59">
      <w:pPr>
        <w:pStyle w:val="TH"/>
      </w:pPr>
      <w:r w:rsidRPr="0050431F">
        <w:t xml:space="preserve">Table 4.4-4. </w:t>
      </w:r>
      <w:r w:rsidR="006B540F" w:rsidRPr="0050431F">
        <w:t>Void</w:t>
      </w:r>
    </w:p>
    <w:p w14:paraId="5BD6F3BF" w14:textId="77777777" w:rsidR="006B540F" w:rsidRPr="0050431F" w:rsidRDefault="006B540F" w:rsidP="00F9256D">
      <w:r w:rsidRPr="0050431F">
        <w:t>E-UTRA is designed to operate for the carrier aggregation bands defined in Tables 5.5-2, 5.5-3 and 5.5-4 of TS 36.104 [5]. The E-UTRA channel bandwidth BW</w:t>
      </w:r>
      <w:r w:rsidRPr="0050431F">
        <w:rPr>
          <w:vertAlign w:val="subscript"/>
        </w:rPr>
        <w:t>Channel</w:t>
      </w:r>
      <w:r w:rsidRPr="0050431F">
        <w:t xml:space="preserve"> for a single carrier and the Aggregated Channel Bandwidth BW</w:t>
      </w:r>
      <w:r w:rsidRPr="0050431F">
        <w:rPr>
          <w:vertAlign w:val="subscript"/>
        </w:rPr>
        <w:t>Channel_CA</w:t>
      </w:r>
      <w:r w:rsidRPr="0050431F">
        <w:t xml:space="preserve"> for E-UTRA carrier aggregation are specified in </w:t>
      </w:r>
      <w:r w:rsidR="00552333">
        <w:t>Clause</w:t>
      </w:r>
      <w:r w:rsidRPr="0050431F">
        <w:t xml:space="preserve"> 5.6 of TS 36.104 [5].</w:t>
      </w:r>
    </w:p>
    <w:p w14:paraId="6051CD69" w14:textId="77777777" w:rsidR="003527EC" w:rsidRPr="0050431F" w:rsidRDefault="003527EC" w:rsidP="00F9256D">
      <w:r w:rsidRPr="0050431F">
        <w:rPr>
          <w:lang w:eastAsia="zh-CN"/>
        </w:rPr>
        <w:t xml:space="preserve">The NB-IoT channel bandwidth </w:t>
      </w:r>
      <w:r w:rsidRPr="0050431F">
        <w:t>BW</w:t>
      </w:r>
      <w:r w:rsidRPr="0050431F">
        <w:rPr>
          <w:vertAlign w:val="subscript"/>
        </w:rPr>
        <w:t>Channel</w:t>
      </w:r>
      <w:r w:rsidRPr="0050431F">
        <w:rPr>
          <w:lang w:eastAsia="zh-CN"/>
        </w:rPr>
        <w:t xml:space="preserve"> is specified in </w:t>
      </w:r>
      <w:r w:rsidR="00552333">
        <w:rPr>
          <w:lang w:eastAsia="zh-CN"/>
        </w:rPr>
        <w:t>Clause</w:t>
      </w:r>
      <w:r w:rsidRPr="0050431F">
        <w:rPr>
          <w:lang w:eastAsia="zh-CN"/>
        </w:rPr>
        <w:t xml:space="preserve"> 5.6 of TS 36.104 [5].</w:t>
      </w:r>
    </w:p>
    <w:p w14:paraId="3D422BFB" w14:textId="77777777" w:rsidR="00F9256D" w:rsidRPr="0050431F" w:rsidRDefault="00F9256D" w:rsidP="00F311C8">
      <w:pPr>
        <w:pStyle w:val="Heading3"/>
      </w:pPr>
      <w:bookmarkStart w:id="112" w:name="_Toc13048386"/>
      <w:bookmarkStart w:id="113" w:name="_Toc29764602"/>
      <w:bookmarkStart w:id="114" w:name="_Toc29765020"/>
      <w:bookmarkStart w:id="115" w:name="_Toc52556518"/>
      <w:bookmarkStart w:id="116" w:name="_Toc67912220"/>
      <w:bookmarkStart w:id="117" w:name="_Toc89855155"/>
      <w:r w:rsidRPr="0050431F">
        <w:t>4.4.1</w:t>
      </w:r>
      <w:r w:rsidRPr="0050431F">
        <w:tab/>
        <w:t>Band category 1 aspects (BC1)</w:t>
      </w:r>
      <w:bookmarkEnd w:id="112"/>
      <w:bookmarkEnd w:id="113"/>
      <w:bookmarkEnd w:id="114"/>
      <w:bookmarkEnd w:id="115"/>
      <w:bookmarkEnd w:id="116"/>
      <w:bookmarkEnd w:id="117"/>
    </w:p>
    <w:p w14:paraId="2E9E192C" w14:textId="77777777" w:rsidR="00F9256D" w:rsidRPr="0050431F" w:rsidRDefault="00BD4200" w:rsidP="00F9256D">
      <w:r w:rsidRPr="0050431F">
        <w:t xml:space="preserve">For each BC1 band, </w:t>
      </w:r>
      <w:r w:rsidR="00F9256D" w:rsidRPr="0050431F">
        <w:t xml:space="preserve">BC1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4.4.1-1. </w:t>
      </w:r>
    </w:p>
    <w:p w14:paraId="0238706D" w14:textId="77777777" w:rsidR="00F9256D" w:rsidRPr="0050431F" w:rsidRDefault="00F9256D" w:rsidP="00EB0F3C">
      <w:pPr>
        <w:pStyle w:val="TH"/>
      </w:pPr>
      <w:r w:rsidRPr="0050431F">
        <w:t>Table 4.4.1-1:</w:t>
      </w:r>
      <w:r w:rsidR="00C462C9" w:rsidRPr="0050431F">
        <w:t xml:space="preserve"> </w:t>
      </w:r>
      <w:r w:rsidRPr="0050431F">
        <w:t>F</w:t>
      </w:r>
      <w:r w:rsidRPr="0050431F">
        <w:rPr>
          <w:vertAlign w:val="subscript"/>
        </w:rPr>
        <w:t xml:space="preserve">offset, RAT </w:t>
      </w:r>
      <w:r w:rsidR="004F6AD7" w:rsidRPr="0050431F">
        <w:t>for band c</w:t>
      </w:r>
      <w:r w:rsidRPr="0050431F">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F9256D" w:rsidRPr="0050431F" w14:paraId="34642019" w14:textId="77777777">
        <w:trPr>
          <w:jc w:val="center"/>
        </w:trPr>
        <w:tc>
          <w:tcPr>
            <w:tcW w:w="0" w:type="auto"/>
          </w:tcPr>
          <w:p w14:paraId="4A3DA4FE"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39EF823D"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33CA62EC" w14:textId="77777777">
        <w:trPr>
          <w:jc w:val="center"/>
        </w:trPr>
        <w:tc>
          <w:tcPr>
            <w:tcW w:w="0" w:type="auto"/>
          </w:tcPr>
          <w:p w14:paraId="003032EE" w14:textId="77777777" w:rsidR="00F9256D" w:rsidRPr="0050431F" w:rsidRDefault="00F9256D" w:rsidP="00E634D2">
            <w:pPr>
              <w:pStyle w:val="TAC"/>
              <w:rPr>
                <w:rFonts w:cs="Arial"/>
                <w:lang w:eastAsia="en-US"/>
              </w:rPr>
            </w:pPr>
            <w:r w:rsidRPr="0050431F">
              <w:rPr>
                <w:rFonts w:cs="Arial"/>
                <w:lang w:eastAsia="en-US"/>
              </w:rPr>
              <w:t>1.4, 3 MHz E-UTRA</w:t>
            </w:r>
          </w:p>
        </w:tc>
        <w:tc>
          <w:tcPr>
            <w:tcW w:w="0" w:type="auto"/>
          </w:tcPr>
          <w:p w14:paraId="541E91C0"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/2 + 200 kHz</w:t>
            </w:r>
          </w:p>
        </w:tc>
      </w:tr>
      <w:tr w:rsidR="00F9256D" w:rsidRPr="0050431F" w14:paraId="25107A0F" w14:textId="77777777">
        <w:trPr>
          <w:jc w:val="center"/>
        </w:trPr>
        <w:tc>
          <w:tcPr>
            <w:tcW w:w="0" w:type="auto"/>
          </w:tcPr>
          <w:p w14:paraId="7641B65F" w14:textId="77777777" w:rsidR="00F9256D" w:rsidRPr="0050431F" w:rsidRDefault="00F9256D" w:rsidP="00E634D2">
            <w:pPr>
              <w:pStyle w:val="TAC"/>
              <w:rPr>
                <w:rFonts w:cs="Arial"/>
                <w:lang w:eastAsia="en-US"/>
              </w:rPr>
            </w:pPr>
            <w:r w:rsidRPr="0050431F">
              <w:rPr>
                <w:rFonts w:cs="Arial"/>
                <w:lang w:eastAsia="en-US"/>
              </w:rPr>
              <w:t>5, 10, 15, 20 MHz E-UTRA</w:t>
            </w:r>
          </w:p>
        </w:tc>
        <w:tc>
          <w:tcPr>
            <w:tcW w:w="0" w:type="auto"/>
          </w:tcPr>
          <w:p w14:paraId="51FE5505"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/2</w:t>
            </w:r>
          </w:p>
        </w:tc>
      </w:tr>
      <w:tr w:rsidR="00F9256D" w:rsidRPr="0050431F" w14:paraId="4D685F42" w14:textId="77777777">
        <w:trPr>
          <w:jc w:val="center"/>
        </w:trPr>
        <w:tc>
          <w:tcPr>
            <w:tcW w:w="0" w:type="auto"/>
          </w:tcPr>
          <w:p w14:paraId="042751BE" w14:textId="77777777" w:rsidR="00F9256D" w:rsidRPr="0050431F" w:rsidRDefault="007474FF" w:rsidP="00E634D2">
            <w:pPr>
              <w:pStyle w:val="TAC"/>
              <w:rPr>
                <w:rFonts w:cs="Arial"/>
                <w:lang w:eastAsia="en-US"/>
              </w:rPr>
            </w:pPr>
            <w:r w:rsidRPr="0050431F">
              <w:rPr>
                <w:rFonts w:cs="Arial"/>
                <w:lang w:eastAsia="en-US"/>
              </w:rPr>
              <w:t>UTRA FDD</w:t>
            </w:r>
          </w:p>
        </w:tc>
        <w:tc>
          <w:tcPr>
            <w:tcW w:w="0" w:type="auto"/>
          </w:tcPr>
          <w:p w14:paraId="737793A7" w14:textId="77777777" w:rsidR="00F9256D" w:rsidRPr="0050431F" w:rsidRDefault="00F9256D" w:rsidP="00E634D2">
            <w:pPr>
              <w:pStyle w:val="TAC"/>
              <w:rPr>
                <w:rFonts w:cs="Arial"/>
                <w:lang w:eastAsia="en-US"/>
              </w:rPr>
            </w:pPr>
            <w:r w:rsidRPr="0050431F">
              <w:rPr>
                <w:rFonts w:cs="Arial"/>
                <w:lang w:eastAsia="en-US"/>
              </w:rPr>
              <w:t>2.5 MHz</w:t>
            </w:r>
          </w:p>
        </w:tc>
      </w:tr>
      <w:tr w:rsidR="00F02F57" w:rsidRPr="0050431F" w14:paraId="6EB9816A" w14:textId="77777777" w:rsidTr="00F02F57">
        <w:trPr>
          <w:jc w:val="center"/>
        </w:trPr>
        <w:tc>
          <w:tcPr>
            <w:tcW w:w="0" w:type="auto"/>
            <w:tcBorders>
              <w:top w:val="single" w:sz="4" w:space="0" w:color="auto"/>
              <w:left w:val="single" w:sz="4" w:space="0" w:color="auto"/>
              <w:bottom w:val="single" w:sz="4" w:space="0" w:color="auto"/>
              <w:right w:val="single" w:sz="4" w:space="0" w:color="auto"/>
            </w:tcBorders>
          </w:tcPr>
          <w:p w14:paraId="381B4EE7" w14:textId="77777777" w:rsidR="00F02F57" w:rsidRPr="0050431F" w:rsidRDefault="00F02F57" w:rsidP="00F02F57">
            <w:pPr>
              <w:pStyle w:val="TAC"/>
              <w:rPr>
                <w:rFonts w:cs="Arial"/>
                <w:lang w:eastAsia="en-US"/>
              </w:rPr>
            </w:pPr>
            <w:r w:rsidRPr="0050431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14:paraId="0AAECB4A" w14:textId="77777777" w:rsidR="00F02F57" w:rsidRPr="0050431F" w:rsidRDefault="00F02F57" w:rsidP="00F02F57">
            <w:pPr>
              <w:pStyle w:val="TAC"/>
              <w:rPr>
                <w:rFonts w:cs="Arial"/>
                <w:lang w:eastAsia="en-US"/>
              </w:rPr>
            </w:pPr>
            <w:r w:rsidRPr="0050431F">
              <w:rPr>
                <w:rFonts w:cs="Arial"/>
                <w:lang w:eastAsia="en-US"/>
              </w:rPr>
              <w:t>200 kHz</w:t>
            </w:r>
          </w:p>
        </w:tc>
      </w:tr>
    </w:tbl>
    <w:p w14:paraId="5DA6ADCD" w14:textId="77777777" w:rsidR="00E26E51" w:rsidRPr="0050431F" w:rsidRDefault="00E26E51" w:rsidP="00E26E51"/>
    <w:p w14:paraId="5E6679B2" w14:textId="77777777" w:rsidR="00F9256D" w:rsidRPr="0050431F" w:rsidRDefault="00F9256D" w:rsidP="00F311C8">
      <w:pPr>
        <w:pStyle w:val="Heading3"/>
      </w:pPr>
      <w:bookmarkStart w:id="118" w:name="_Toc13048387"/>
      <w:bookmarkStart w:id="119" w:name="_Toc29764603"/>
      <w:bookmarkStart w:id="120" w:name="_Toc29765021"/>
      <w:bookmarkStart w:id="121" w:name="_Toc52556519"/>
      <w:bookmarkStart w:id="122" w:name="_Toc67912221"/>
      <w:bookmarkStart w:id="123" w:name="_Toc89855156"/>
      <w:r w:rsidRPr="0050431F">
        <w:t>4.4.2</w:t>
      </w:r>
      <w:r w:rsidRPr="0050431F">
        <w:tab/>
        <w:t>Band category 2 aspects (BC2)</w:t>
      </w:r>
      <w:bookmarkEnd w:id="118"/>
      <w:bookmarkEnd w:id="119"/>
      <w:bookmarkEnd w:id="120"/>
      <w:bookmarkEnd w:id="121"/>
      <w:bookmarkEnd w:id="122"/>
      <w:bookmarkEnd w:id="123"/>
    </w:p>
    <w:p w14:paraId="1C5794E8" w14:textId="77777777" w:rsidR="00F9256D" w:rsidRPr="0050431F" w:rsidRDefault="00BD4200" w:rsidP="00F9256D">
      <w:r w:rsidRPr="0050431F">
        <w:t xml:space="preserve">For each BC2 band, </w:t>
      </w:r>
      <w:r w:rsidR="00F9256D" w:rsidRPr="0050431F">
        <w:t xml:space="preserve">BC2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4.4.2-1. </w:t>
      </w:r>
    </w:p>
    <w:p w14:paraId="66F849B1" w14:textId="77777777" w:rsidR="00F9256D" w:rsidRPr="0050431F" w:rsidRDefault="00F9256D" w:rsidP="00EB0F3C">
      <w:pPr>
        <w:pStyle w:val="TH"/>
      </w:pPr>
      <w:r w:rsidRPr="0050431F">
        <w:t>Table 4.4.2-1:</w:t>
      </w:r>
      <w:r w:rsidR="00C462C9" w:rsidRPr="0050431F">
        <w:t xml:space="preserve"> </w:t>
      </w:r>
      <w:r w:rsidRPr="0050431F">
        <w:t>F</w:t>
      </w:r>
      <w:r w:rsidRPr="0050431F">
        <w:rPr>
          <w:vertAlign w:val="subscript"/>
        </w:rPr>
        <w:t xml:space="preserve">offset, RAT </w:t>
      </w:r>
      <w:r w:rsidR="004F6AD7" w:rsidRPr="0050431F">
        <w:t>for band c</w:t>
      </w:r>
      <w:r w:rsidRPr="0050431F">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104"/>
      </w:tblGrid>
      <w:tr w:rsidR="00F9256D" w:rsidRPr="0050431F" w14:paraId="060E3C1C" w14:textId="77777777" w:rsidTr="00F02F57">
        <w:trPr>
          <w:jc w:val="center"/>
        </w:trPr>
        <w:tc>
          <w:tcPr>
            <w:tcW w:w="2023" w:type="dxa"/>
          </w:tcPr>
          <w:p w14:paraId="5E2FFB18"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71C0A1DB"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5808EEDA" w14:textId="77777777" w:rsidTr="00F02F57">
        <w:trPr>
          <w:jc w:val="center"/>
        </w:trPr>
        <w:tc>
          <w:tcPr>
            <w:tcW w:w="2023" w:type="dxa"/>
          </w:tcPr>
          <w:p w14:paraId="6B24A0DD" w14:textId="77777777" w:rsidR="00F9256D" w:rsidRPr="0050431F" w:rsidRDefault="00F9256D" w:rsidP="00E634D2">
            <w:pPr>
              <w:pStyle w:val="TAC"/>
              <w:rPr>
                <w:rFonts w:cs="Arial"/>
                <w:lang w:eastAsia="en-US"/>
              </w:rPr>
            </w:pPr>
            <w:r w:rsidRPr="0050431F">
              <w:rPr>
                <w:rFonts w:cs="Arial"/>
                <w:lang w:eastAsia="en-US"/>
              </w:rPr>
              <w:t>E-UTRA</w:t>
            </w:r>
          </w:p>
        </w:tc>
        <w:tc>
          <w:tcPr>
            <w:tcW w:w="0" w:type="auto"/>
          </w:tcPr>
          <w:p w14:paraId="773C1BF1"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 xml:space="preserve">/2 </w:t>
            </w:r>
          </w:p>
        </w:tc>
      </w:tr>
      <w:tr w:rsidR="00F9256D" w:rsidRPr="0050431F" w14:paraId="0102D2F1" w14:textId="77777777" w:rsidTr="00F02F57">
        <w:trPr>
          <w:jc w:val="center"/>
        </w:trPr>
        <w:tc>
          <w:tcPr>
            <w:tcW w:w="2023" w:type="dxa"/>
          </w:tcPr>
          <w:p w14:paraId="69BFF63D" w14:textId="77777777" w:rsidR="00F9256D" w:rsidRPr="0050431F" w:rsidRDefault="00F9256D" w:rsidP="00E634D2">
            <w:pPr>
              <w:pStyle w:val="TAC"/>
              <w:rPr>
                <w:rFonts w:cs="Arial"/>
                <w:lang w:eastAsia="en-US"/>
              </w:rPr>
            </w:pPr>
            <w:r w:rsidRPr="0050431F">
              <w:rPr>
                <w:rFonts w:cs="Arial"/>
                <w:lang w:eastAsia="en-US"/>
              </w:rPr>
              <w:t>UTRA</w:t>
            </w:r>
            <w:r w:rsidR="007474FF" w:rsidRPr="0050431F">
              <w:rPr>
                <w:rFonts w:cs="Arial"/>
                <w:lang w:eastAsia="en-US"/>
              </w:rPr>
              <w:t xml:space="preserve"> FDD</w:t>
            </w:r>
          </w:p>
        </w:tc>
        <w:tc>
          <w:tcPr>
            <w:tcW w:w="0" w:type="auto"/>
          </w:tcPr>
          <w:p w14:paraId="04566239" w14:textId="77777777" w:rsidR="00F9256D" w:rsidRPr="0050431F" w:rsidRDefault="00F9256D" w:rsidP="00E634D2">
            <w:pPr>
              <w:pStyle w:val="TAC"/>
              <w:rPr>
                <w:rFonts w:cs="Arial"/>
                <w:lang w:eastAsia="en-US"/>
              </w:rPr>
            </w:pPr>
            <w:r w:rsidRPr="0050431F">
              <w:rPr>
                <w:rFonts w:cs="Arial"/>
                <w:lang w:eastAsia="en-US"/>
              </w:rPr>
              <w:t>2.5 MHz</w:t>
            </w:r>
          </w:p>
        </w:tc>
      </w:tr>
      <w:tr w:rsidR="00F9256D" w:rsidRPr="0050431F" w14:paraId="0FFF49CB" w14:textId="77777777" w:rsidTr="00F02F57">
        <w:trPr>
          <w:jc w:val="center"/>
        </w:trPr>
        <w:tc>
          <w:tcPr>
            <w:tcW w:w="2023" w:type="dxa"/>
          </w:tcPr>
          <w:p w14:paraId="64631DCC" w14:textId="77777777" w:rsidR="00F9256D" w:rsidRPr="0050431F" w:rsidRDefault="00F9256D" w:rsidP="00E634D2">
            <w:pPr>
              <w:pStyle w:val="TAC"/>
              <w:rPr>
                <w:rFonts w:cs="Arial"/>
                <w:lang w:eastAsia="en-US"/>
              </w:rPr>
            </w:pPr>
            <w:r w:rsidRPr="0050431F">
              <w:rPr>
                <w:rFonts w:cs="Arial"/>
                <w:lang w:eastAsia="en-US"/>
              </w:rPr>
              <w:t>GSM/EDGE</w:t>
            </w:r>
          </w:p>
        </w:tc>
        <w:tc>
          <w:tcPr>
            <w:tcW w:w="0" w:type="auto"/>
          </w:tcPr>
          <w:p w14:paraId="497B086E" w14:textId="77777777" w:rsidR="00F9256D" w:rsidRPr="0050431F" w:rsidRDefault="00F9256D" w:rsidP="00E634D2">
            <w:pPr>
              <w:pStyle w:val="TAC"/>
              <w:rPr>
                <w:rFonts w:cs="Arial"/>
                <w:lang w:eastAsia="en-US"/>
              </w:rPr>
            </w:pPr>
            <w:r w:rsidRPr="0050431F">
              <w:rPr>
                <w:rFonts w:cs="Arial"/>
                <w:lang w:eastAsia="en-US"/>
              </w:rPr>
              <w:t>200 kHz</w:t>
            </w:r>
          </w:p>
        </w:tc>
      </w:tr>
      <w:tr w:rsidR="00F02F57" w:rsidRPr="0050431F" w14:paraId="2A1AB90C" w14:textId="77777777" w:rsidTr="00F02F57">
        <w:trPr>
          <w:jc w:val="center"/>
        </w:trPr>
        <w:tc>
          <w:tcPr>
            <w:tcW w:w="2023" w:type="dxa"/>
            <w:tcBorders>
              <w:top w:val="single" w:sz="4" w:space="0" w:color="auto"/>
              <w:left w:val="single" w:sz="4" w:space="0" w:color="auto"/>
              <w:bottom w:val="single" w:sz="4" w:space="0" w:color="auto"/>
              <w:right w:val="single" w:sz="4" w:space="0" w:color="auto"/>
            </w:tcBorders>
          </w:tcPr>
          <w:p w14:paraId="4FBE9E74" w14:textId="77777777" w:rsidR="00F02F57" w:rsidRPr="0050431F" w:rsidRDefault="00F02F57" w:rsidP="00F02F57">
            <w:pPr>
              <w:pStyle w:val="TAC"/>
              <w:rPr>
                <w:rFonts w:cs="Arial"/>
                <w:lang w:eastAsia="en-US"/>
              </w:rPr>
            </w:pPr>
            <w:r w:rsidRPr="0050431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14:paraId="5ED19A56" w14:textId="77777777" w:rsidR="00F02F57" w:rsidRPr="0050431F" w:rsidRDefault="00F02F57" w:rsidP="00F02F57">
            <w:pPr>
              <w:pStyle w:val="TAC"/>
              <w:rPr>
                <w:rFonts w:cs="Arial"/>
                <w:lang w:eastAsia="en-US"/>
              </w:rPr>
            </w:pPr>
            <w:r w:rsidRPr="0050431F">
              <w:rPr>
                <w:rFonts w:cs="Arial"/>
                <w:lang w:eastAsia="en-US"/>
              </w:rPr>
              <w:t>200 kHz</w:t>
            </w:r>
          </w:p>
        </w:tc>
      </w:tr>
    </w:tbl>
    <w:p w14:paraId="5E39D919" w14:textId="77777777" w:rsidR="00E26E51" w:rsidRPr="0050431F" w:rsidRDefault="00E26E51" w:rsidP="00E26E51"/>
    <w:p w14:paraId="6C4A88D1" w14:textId="77777777" w:rsidR="00F9256D" w:rsidRPr="0050431F" w:rsidRDefault="00F9256D" w:rsidP="00F311C8">
      <w:pPr>
        <w:pStyle w:val="Heading3"/>
      </w:pPr>
      <w:bookmarkStart w:id="124" w:name="_Toc13048388"/>
      <w:bookmarkStart w:id="125" w:name="_Toc29764604"/>
      <w:bookmarkStart w:id="126" w:name="_Toc29765022"/>
      <w:bookmarkStart w:id="127" w:name="_Toc52556520"/>
      <w:bookmarkStart w:id="128" w:name="_Toc67912222"/>
      <w:bookmarkStart w:id="129" w:name="_Toc89855157"/>
      <w:r w:rsidRPr="0050431F">
        <w:t>4.4.3</w:t>
      </w:r>
      <w:r w:rsidRPr="0050431F">
        <w:tab/>
        <w:t>Band category 3 aspects (BC3)</w:t>
      </w:r>
      <w:bookmarkEnd w:id="124"/>
      <w:bookmarkEnd w:id="125"/>
      <w:bookmarkEnd w:id="126"/>
      <w:bookmarkEnd w:id="127"/>
      <w:bookmarkEnd w:id="128"/>
      <w:bookmarkEnd w:id="129"/>
    </w:p>
    <w:p w14:paraId="026FB9FB" w14:textId="77777777" w:rsidR="00F9256D" w:rsidRPr="0050431F" w:rsidRDefault="00BD4200" w:rsidP="00F9256D">
      <w:r w:rsidRPr="0050431F">
        <w:t xml:space="preserve">For each BC3 band, </w:t>
      </w:r>
      <w:r w:rsidR="00F9256D" w:rsidRPr="0050431F">
        <w:t xml:space="preserve">BC3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4.4.3-1. </w:t>
      </w:r>
    </w:p>
    <w:p w14:paraId="133E95FF" w14:textId="77777777" w:rsidR="00F9256D" w:rsidRPr="0050431F" w:rsidRDefault="00F9256D" w:rsidP="00EB0F3C">
      <w:pPr>
        <w:pStyle w:val="TH"/>
      </w:pPr>
      <w:r w:rsidRPr="0050431F">
        <w:t>Table 4.4.3-1:</w:t>
      </w:r>
      <w:r w:rsidR="00C462C9" w:rsidRPr="0050431F">
        <w:t xml:space="preserve"> </w:t>
      </w:r>
      <w:r w:rsidRPr="0050431F">
        <w:t>F</w:t>
      </w:r>
      <w:r w:rsidRPr="0050431F">
        <w:rPr>
          <w:vertAlign w:val="subscript"/>
        </w:rPr>
        <w:t xml:space="preserve">offset, RAT </w:t>
      </w:r>
      <w:r w:rsidR="004F6AD7" w:rsidRPr="0050431F">
        <w:t>for band c</w:t>
      </w:r>
      <w:r w:rsidRPr="0050431F">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019"/>
      </w:tblGrid>
      <w:tr w:rsidR="00F9256D" w:rsidRPr="0050431F" w14:paraId="778BA466" w14:textId="77777777">
        <w:trPr>
          <w:jc w:val="center"/>
        </w:trPr>
        <w:tc>
          <w:tcPr>
            <w:tcW w:w="0" w:type="auto"/>
          </w:tcPr>
          <w:p w14:paraId="630D19E0"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08A686BD"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38E24DB4" w14:textId="77777777">
        <w:trPr>
          <w:jc w:val="center"/>
        </w:trPr>
        <w:tc>
          <w:tcPr>
            <w:tcW w:w="0" w:type="auto"/>
          </w:tcPr>
          <w:p w14:paraId="432ECF8C" w14:textId="77777777" w:rsidR="00F9256D" w:rsidRPr="0050431F" w:rsidRDefault="00F9256D" w:rsidP="00E634D2">
            <w:pPr>
              <w:pStyle w:val="TAC"/>
              <w:rPr>
                <w:rFonts w:cs="Arial"/>
                <w:lang w:eastAsia="en-US"/>
              </w:rPr>
            </w:pPr>
            <w:r w:rsidRPr="0050431F">
              <w:rPr>
                <w:rFonts w:cs="Arial"/>
                <w:lang w:eastAsia="en-US"/>
              </w:rPr>
              <w:t>1.4, 3 MHz E-UTRA</w:t>
            </w:r>
          </w:p>
        </w:tc>
        <w:tc>
          <w:tcPr>
            <w:tcW w:w="0" w:type="auto"/>
          </w:tcPr>
          <w:p w14:paraId="75DCF650"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cs="Arial"/>
                <w:lang w:eastAsia="en-US"/>
              </w:rPr>
              <w:t xml:space="preserve"> /2 + 200 kHz</w:t>
            </w:r>
          </w:p>
        </w:tc>
      </w:tr>
      <w:tr w:rsidR="00F9256D" w:rsidRPr="0050431F" w14:paraId="3A8A4302" w14:textId="77777777">
        <w:trPr>
          <w:jc w:val="center"/>
        </w:trPr>
        <w:tc>
          <w:tcPr>
            <w:tcW w:w="0" w:type="auto"/>
          </w:tcPr>
          <w:p w14:paraId="5CCBC8EE" w14:textId="77777777" w:rsidR="00F9256D" w:rsidRPr="0050431F" w:rsidRDefault="00F9256D" w:rsidP="00E634D2">
            <w:pPr>
              <w:pStyle w:val="TAC"/>
              <w:rPr>
                <w:rFonts w:cs="Arial"/>
                <w:lang w:eastAsia="en-US"/>
              </w:rPr>
            </w:pPr>
            <w:r w:rsidRPr="0050431F">
              <w:rPr>
                <w:rFonts w:cs="Arial"/>
                <w:lang w:eastAsia="en-US"/>
              </w:rPr>
              <w:t>5, 10, 15, 20 MHz E-UTRA</w:t>
            </w:r>
          </w:p>
        </w:tc>
        <w:tc>
          <w:tcPr>
            <w:tcW w:w="0" w:type="auto"/>
          </w:tcPr>
          <w:p w14:paraId="10E84ACD"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cs="Arial"/>
                <w:lang w:eastAsia="en-US"/>
              </w:rPr>
              <w:t xml:space="preserve"> /2</w:t>
            </w:r>
          </w:p>
        </w:tc>
      </w:tr>
      <w:tr w:rsidR="00F9256D" w:rsidRPr="0050431F" w14:paraId="4989DBBE" w14:textId="77777777">
        <w:trPr>
          <w:jc w:val="center"/>
        </w:trPr>
        <w:tc>
          <w:tcPr>
            <w:tcW w:w="0" w:type="auto"/>
          </w:tcPr>
          <w:p w14:paraId="653987D4" w14:textId="77777777" w:rsidR="00F9256D" w:rsidRPr="0050431F" w:rsidRDefault="00F9256D" w:rsidP="00E634D2">
            <w:pPr>
              <w:pStyle w:val="TAC"/>
              <w:rPr>
                <w:rFonts w:cs="Arial"/>
                <w:lang w:eastAsia="en-US"/>
              </w:rPr>
            </w:pPr>
            <w:r w:rsidRPr="0050431F">
              <w:rPr>
                <w:rFonts w:cs="Arial"/>
                <w:lang w:eastAsia="en-US"/>
              </w:rPr>
              <w:t>1.28 Mcps UTRA TDD</w:t>
            </w:r>
          </w:p>
        </w:tc>
        <w:tc>
          <w:tcPr>
            <w:tcW w:w="0" w:type="auto"/>
          </w:tcPr>
          <w:p w14:paraId="6B1CC3A1" w14:textId="77777777" w:rsidR="00F9256D" w:rsidRPr="0050431F" w:rsidRDefault="00F9256D" w:rsidP="00E634D2">
            <w:pPr>
              <w:pStyle w:val="TAC"/>
              <w:rPr>
                <w:rFonts w:cs="Arial"/>
                <w:lang w:eastAsia="en-US"/>
              </w:rPr>
            </w:pPr>
            <w:r w:rsidRPr="0050431F">
              <w:rPr>
                <w:rFonts w:cs="Arial"/>
                <w:lang w:eastAsia="en-US"/>
              </w:rPr>
              <w:t>1 MHz</w:t>
            </w:r>
          </w:p>
        </w:tc>
      </w:tr>
    </w:tbl>
    <w:p w14:paraId="48BFE35C" w14:textId="77777777" w:rsidR="00E26E51" w:rsidRPr="0050431F" w:rsidRDefault="00E26E51" w:rsidP="00E26E51"/>
    <w:p w14:paraId="04822A60" w14:textId="77777777" w:rsidR="009545B3" w:rsidRPr="0050431F" w:rsidRDefault="009545B3" w:rsidP="00F311C8">
      <w:pPr>
        <w:pStyle w:val="Heading2"/>
      </w:pPr>
      <w:bookmarkStart w:id="130" w:name="_Toc13048389"/>
      <w:bookmarkStart w:id="131" w:name="_Toc29764605"/>
      <w:bookmarkStart w:id="132" w:name="_Toc29765023"/>
      <w:bookmarkStart w:id="133" w:name="_Toc52556521"/>
      <w:bookmarkStart w:id="134" w:name="_Toc67912223"/>
      <w:bookmarkStart w:id="135" w:name="_Toc89855158"/>
      <w:r w:rsidRPr="0050431F">
        <w:t>4.</w:t>
      </w:r>
      <w:r w:rsidR="0097447C" w:rsidRPr="0050431F">
        <w:t>5</w:t>
      </w:r>
      <w:r w:rsidRPr="0050431F">
        <w:tab/>
        <w:t>Channel arrangement</w:t>
      </w:r>
      <w:bookmarkEnd w:id="130"/>
      <w:bookmarkEnd w:id="131"/>
      <w:bookmarkEnd w:id="132"/>
      <w:bookmarkEnd w:id="133"/>
      <w:bookmarkEnd w:id="134"/>
      <w:bookmarkEnd w:id="135"/>
    </w:p>
    <w:p w14:paraId="10A05236" w14:textId="77777777" w:rsidR="00090773" w:rsidRPr="0050431F" w:rsidRDefault="00090773" w:rsidP="00F311C8">
      <w:pPr>
        <w:pStyle w:val="Heading3"/>
      </w:pPr>
      <w:bookmarkStart w:id="136" w:name="_Toc13048390"/>
      <w:bookmarkStart w:id="137" w:name="_Toc29764606"/>
      <w:bookmarkStart w:id="138" w:name="_Toc29765024"/>
      <w:bookmarkStart w:id="139" w:name="_Toc52556522"/>
      <w:bookmarkStart w:id="140" w:name="_Toc67912224"/>
      <w:bookmarkStart w:id="141" w:name="_Toc89855159"/>
      <w:r w:rsidRPr="0050431F">
        <w:t>4.5.1</w:t>
      </w:r>
      <w:r w:rsidRPr="0050431F">
        <w:tab/>
        <w:t>Channel spacing</w:t>
      </w:r>
      <w:bookmarkEnd w:id="136"/>
      <w:bookmarkEnd w:id="137"/>
      <w:bookmarkEnd w:id="138"/>
      <w:bookmarkEnd w:id="139"/>
      <w:bookmarkEnd w:id="140"/>
      <w:bookmarkEnd w:id="141"/>
    </w:p>
    <w:p w14:paraId="717E90F8" w14:textId="77777777" w:rsidR="00090773" w:rsidRPr="0050431F" w:rsidRDefault="00090773" w:rsidP="00090773">
      <w:r w:rsidRPr="0050431F">
        <w:t>The GSM/EDGE carrier spacing is 200 kHz [</w:t>
      </w:r>
      <w:r w:rsidR="00D34CBD" w:rsidRPr="0050431F">
        <w:t>6</w:t>
      </w:r>
      <w:r w:rsidRPr="0050431F">
        <w:t>].</w:t>
      </w:r>
    </w:p>
    <w:p w14:paraId="1F8C7281" w14:textId="77777777" w:rsidR="00090773" w:rsidRPr="0050431F" w:rsidRDefault="00090773" w:rsidP="00090773">
      <w:r w:rsidRPr="0050431F">
        <w:t xml:space="preserve">The nominal UTRA </w:t>
      </w:r>
      <w:r w:rsidR="00820E2D" w:rsidRPr="0050431F">
        <w:t xml:space="preserve">FDD </w:t>
      </w:r>
      <w:r w:rsidRPr="0050431F">
        <w:t>channel spacing is 5 MHz. The nominal channel spacing is 1.6</w:t>
      </w:r>
      <w:r w:rsidR="00820E2D" w:rsidRPr="0050431F">
        <w:t> </w:t>
      </w:r>
      <w:r w:rsidRPr="0050431F">
        <w:t xml:space="preserve">MHz for </w:t>
      </w:r>
      <w:r w:rsidR="00820E2D" w:rsidRPr="0050431F">
        <w:t xml:space="preserve">the </w:t>
      </w:r>
      <w:r w:rsidRPr="0050431F">
        <w:t xml:space="preserve">1.28 Mcps </w:t>
      </w:r>
      <w:r w:rsidR="00820E2D" w:rsidRPr="0050431F">
        <w:t xml:space="preserve">UTRA </w:t>
      </w:r>
      <w:r w:rsidRPr="0050431F">
        <w:t>TDD Option. These can be adjusted to optimise performance in a particular deployment scenario [</w:t>
      </w:r>
      <w:r w:rsidR="00D34CBD" w:rsidRPr="0050431F">
        <w:t>3</w:t>
      </w:r>
      <w:r w:rsidRPr="0050431F">
        <w:t>,</w:t>
      </w:r>
      <w:r w:rsidR="00D34CBD" w:rsidRPr="0050431F">
        <w:t>4</w:t>
      </w:r>
      <w:r w:rsidRPr="0050431F">
        <w:t>].</w:t>
      </w:r>
    </w:p>
    <w:p w14:paraId="6A1194CE" w14:textId="77777777" w:rsidR="00090773" w:rsidRPr="0050431F" w:rsidRDefault="00090773" w:rsidP="00090773">
      <w:r w:rsidRPr="0050431F">
        <w:t>In E-UTRA the spacing between carriers will depend on the deployment scenario, the size of the frequency block available and the channel bandwidths. The nominal channel spacing between two adjacent E-UTRA carriers is defined as following:</w:t>
      </w:r>
    </w:p>
    <w:p w14:paraId="3F8689CA" w14:textId="77777777" w:rsidR="00090773" w:rsidRPr="0050431F" w:rsidRDefault="00090773" w:rsidP="00090773">
      <w:pPr>
        <w:pStyle w:val="EQ"/>
      </w:pPr>
      <w:r w:rsidRPr="0050431F">
        <w:tab/>
        <w:t>Nominal Channel spacing = (BW</w:t>
      </w:r>
      <w:r w:rsidRPr="0050431F">
        <w:rPr>
          <w:vertAlign w:val="subscript"/>
        </w:rPr>
        <w:t>Channel(1)</w:t>
      </w:r>
      <w:r w:rsidRPr="0050431F">
        <w:t xml:space="preserve"> + BW</w:t>
      </w:r>
      <w:r w:rsidRPr="0050431F">
        <w:rPr>
          <w:vertAlign w:val="subscript"/>
        </w:rPr>
        <w:t>Channel(2)</w:t>
      </w:r>
      <w:r w:rsidRPr="0050431F">
        <w:t xml:space="preserve">)/2 </w:t>
      </w:r>
    </w:p>
    <w:p w14:paraId="2760D3E4" w14:textId="77777777" w:rsidR="00F02F57" w:rsidRPr="0050431F" w:rsidRDefault="00090773" w:rsidP="00F02F57">
      <w:r w:rsidRPr="0050431F">
        <w:t>where BW</w:t>
      </w:r>
      <w:r w:rsidRPr="0050431F">
        <w:rPr>
          <w:vertAlign w:val="subscript"/>
        </w:rPr>
        <w:t>Channel(1)</w:t>
      </w:r>
      <w:r w:rsidR="00C462C9" w:rsidRPr="0050431F">
        <w:t xml:space="preserve"> </w:t>
      </w:r>
      <w:r w:rsidRPr="0050431F">
        <w:t>and BW</w:t>
      </w:r>
      <w:r w:rsidRPr="0050431F">
        <w:rPr>
          <w:vertAlign w:val="subscript"/>
        </w:rPr>
        <w:t>Channel(2)</w:t>
      </w:r>
      <w:r w:rsidR="00C462C9" w:rsidRPr="0050431F">
        <w:t xml:space="preserve"> </w:t>
      </w:r>
      <w:r w:rsidRPr="0050431F">
        <w:t>are the channel bandwidths of the two respective E-UTRA carriers. The channel spacing can be adjusted to optimize performance in a particular deployment scenario [</w:t>
      </w:r>
      <w:r w:rsidR="00D34CBD" w:rsidRPr="0050431F">
        <w:t>5</w:t>
      </w:r>
      <w:r w:rsidRPr="0050431F">
        <w:t>].</w:t>
      </w:r>
    </w:p>
    <w:p w14:paraId="48AD8C92" w14:textId="77777777" w:rsidR="00090773" w:rsidRPr="0050431F" w:rsidRDefault="00F02F57" w:rsidP="00F02F57">
      <w:pPr>
        <w:overflowPunct/>
        <w:autoSpaceDE/>
        <w:autoSpaceDN/>
        <w:adjustRightInd/>
        <w:textAlignment w:val="auto"/>
        <w:rPr>
          <w:rFonts w:eastAsia="SimSun" w:cs="Arial"/>
          <w:lang w:eastAsia="zh-CN"/>
        </w:rPr>
      </w:pPr>
      <w:r w:rsidRPr="0050431F">
        <w:rPr>
          <w:rFonts w:eastAsia="SimSun" w:cs="Arial"/>
          <w:lang w:eastAsia="zh-CN"/>
        </w:rPr>
        <w:t>The standalone NB-IoT carrier spacing is 200 kHz.</w:t>
      </w:r>
    </w:p>
    <w:p w14:paraId="44F6A677" w14:textId="77777777" w:rsidR="00CF6B59" w:rsidRPr="0050431F" w:rsidRDefault="00CF6B59" w:rsidP="00CF6B59">
      <w:pPr>
        <w:pStyle w:val="Heading3"/>
      </w:pPr>
      <w:bookmarkStart w:id="142" w:name="_Toc13048391"/>
      <w:bookmarkStart w:id="143" w:name="_Toc29764607"/>
      <w:bookmarkStart w:id="144" w:name="_Toc29765025"/>
      <w:bookmarkStart w:id="145" w:name="_Toc52556523"/>
      <w:bookmarkStart w:id="146" w:name="_Toc67912225"/>
      <w:bookmarkStart w:id="147" w:name="_Toc89855160"/>
      <w:r w:rsidRPr="0050431F">
        <w:t>4.5.1A</w:t>
      </w:r>
      <w:r w:rsidRPr="0050431F">
        <w:tab/>
        <w:t>CA Channel spacing</w:t>
      </w:r>
      <w:bookmarkEnd w:id="142"/>
      <w:bookmarkEnd w:id="143"/>
      <w:bookmarkEnd w:id="144"/>
      <w:bookmarkEnd w:id="145"/>
      <w:bookmarkEnd w:id="146"/>
      <w:bookmarkEnd w:id="147"/>
    </w:p>
    <w:p w14:paraId="455CEC83" w14:textId="77777777" w:rsidR="00CF6B59" w:rsidRPr="0050431F" w:rsidRDefault="00CF6B59" w:rsidP="00CF6B59">
      <w:pPr>
        <w:rPr>
          <w:kern w:val="2"/>
        </w:rPr>
      </w:pPr>
      <w:r w:rsidRPr="0050431F">
        <w:t xml:space="preserve">For intra-band contiguously aggregated carriers the channel spacing between adjacent component carriers shall be multiple of 300 kHz. </w:t>
      </w:r>
    </w:p>
    <w:p w14:paraId="18EA29CB" w14:textId="77777777" w:rsidR="00CF6B59" w:rsidRPr="0050431F" w:rsidRDefault="00CF6B59" w:rsidP="00CF6B59">
      <w:r w:rsidRPr="0050431F">
        <w:t>The nominal channel spacing between two adjacent aggregated E-UTRA carriers is defined as follows:</w:t>
      </w:r>
    </w:p>
    <w:p w14:paraId="6A52202B" w14:textId="77777777" w:rsidR="00CF6B59" w:rsidRPr="0050431F" w:rsidRDefault="00CF6B59" w:rsidP="00CF6B59">
      <w:pPr>
        <w:pStyle w:val="EQ"/>
        <w:jc w:val="center"/>
      </w:pPr>
      <w:r w:rsidRPr="0050431F">
        <w:rPr>
          <w:position w:val="-40"/>
        </w:rPr>
        <w:object w:dxaOrig="8820" w:dyaOrig="920" w14:anchorId="2DCDF1E9">
          <v:shape id="_x0000_i1028" type="#_x0000_t75" style="width:394.9pt;height:41.55pt" o:ole="">
            <v:imagedata r:id="rId16" o:title=""/>
          </v:shape>
          <o:OLEObject Type="Embed" ProgID="Equation.3" ShapeID="_x0000_i1028" DrawAspect="Content" ObjectID="_1703173048" r:id="rId17"/>
        </w:object>
      </w:r>
    </w:p>
    <w:p w14:paraId="6BA90023" w14:textId="77777777" w:rsidR="00CF6B59" w:rsidRPr="0050431F" w:rsidRDefault="00CF6B59" w:rsidP="00CF6B59">
      <w:r w:rsidRPr="0050431F">
        <w:t>where BW</w:t>
      </w:r>
      <w:r w:rsidRPr="0050431F">
        <w:rPr>
          <w:vertAlign w:val="subscript"/>
        </w:rPr>
        <w:t>Channel(1)</w:t>
      </w:r>
      <w:r w:rsidRPr="0050431F">
        <w:t xml:space="preserve"> and BW</w:t>
      </w:r>
      <w:r w:rsidRPr="0050431F">
        <w:rPr>
          <w:vertAlign w:val="subscript"/>
        </w:rPr>
        <w:t>Channel(2)</w:t>
      </w:r>
      <w:r w:rsidRPr="0050431F">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4D773BD8" w14:textId="77777777" w:rsidR="00090773" w:rsidRPr="0050431F" w:rsidRDefault="00090773" w:rsidP="00F311C8">
      <w:pPr>
        <w:pStyle w:val="Heading3"/>
      </w:pPr>
      <w:bookmarkStart w:id="148" w:name="_Toc13048392"/>
      <w:bookmarkStart w:id="149" w:name="_Toc29764608"/>
      <w:bookmarkStart w:id="150" w:name="_Toc29765026"/>
      <w:bookmarkStart w:id="151" w:name="_Toc52556524"/>
      <w:bookmarkStart w:id="152" w:name="_Toc67912226"/>
      <w:bookmarkStart w:id="153" w:name="_Toc89855161"/>
      <w:r w:rsidRPr="0050431F">
        <w:t>4.5.2</w:t>
      </w:r>
      <w:r w:rsidRPr="0050431F">
        <w:tab/>
        <w:t>Channel raster</w:t>
      </w:r>
      <w:bookmarkEnd w:id="148"/>
      <w:bookmarkEnd w:id="149"/>
      <w:bookmarkEnd w:id="150"/>
      <w:bookmarkEnd w:id="151"/>
      <w:bookmarkEnd w:id="152"/>
      <w:bookmarkEnd w:id="153"/>
    </w:p>
    <w:p w14:paraId="723FB47E" w14:textId="77777777" w:rsidR="00090773" w:rsidRPr="0050431F" w:rsidRDefault="00090773" w:rsidP="00090773">
      <w:r w:rsidRPr="0050431F">
        <w:t>The GSM/EDGE channel raster is 200 kHz for all bands [</w:t>
      </w:r>
      <w:r w:rsidR="00D34CBD" w:rsidRPr="0050431F">
        <w:t>6</w:t>
      </w:r>
      <w:r w:rsidRPr="0050431F">
        <w:t>].</w:t>
      </w:r>
    </w:p>
    <w:p w14:paraId="10FC3C9D" w14:textId="77777777" w:rsidR="00090773" w:rsidRPr="0050431F" w:rsidRDefault="00090773" w:rsidP="00090773">
      <w:r w:rsidRPr="0050431F">
        <w:t xml:space="preserve">The UTRA FDD and TDD channel raster is 200 kHz for all bands, which means that the centre frequency must be an integer multiple of 200 kHz. In addition a number of additional centre frequencies are specified </w:t>
      </w:r>
      <w:r w:rsidR="0019601C" w:rsidRPr="0050431F">
        <w:rPr>
          <w:lang w:eastAsia="zh-CN"/>
        </w:rPr>
        <w:t xml:space="preserve">for UTRA FDD </w:t>
      </w:r>
      <w:r w:rsidRPr="0050431F">
        <w:t>according to [</w:t>
      </w:r>
      <w:r w:rsidR="00D34CBD" w:rsidRPr="0050431F">
        <w:t>3</w:t>
      </w:r>
      <w:r w:rsidRPr="0050431F">
        <w:t xml:space="preserve">], which means that the centre frequencies for </w:t>
      </w:r>
      <w:r w:rsidR="0019601C" w:rsidRPr="0050431F">
        <w:rPr>
          <w:lang w:eastAsia="zh-CN"/>
        </w:rPr>
        <w:t>UTRA FDD</w:t>
      </w:r>
      <w:r w:rsidR="0019601C" w:rsidRPr="0050431F">
        <w:t xml:space="preserve"> </w:t>
      </w:r>
      <w:r w:rsidRPr="0050431F">
        <w:t>channels are shifted 100 kHz relative to the general raster.</w:t>
      </w:r>
    </w:p>
    <w:p w14:paraId="37AE09CF" w14:textId="77777777" w:rsidR="00F02F57" w:rsidRPr="0050431F" w:rsidRDefault="00090773" w:rsidP="00F02F57">
      <w:r w:rsidRPr="0050431F">
        <w:t>The E-UTRA channel raster is 100 kHz for all bands, which means that the carrier centre frequency must be an integer multiple of 100 kHz [</w:t>
      </w:r>
      <w:r w:rsidR="00D34CBD" w:rsidRPr="0050431F">
        <w:t>5</w:t>
      </w:r>
      <w:r w:rsidRPr="0050431F">
        <w:t>].</w:t>
      </w:r>
    </w:p>
    <w:p w14:paraId="2ABB1B93" w14:textId="77777777" w:rsidR="00090773" w:rsidRPr="0050431F" w:rsidRDefault="00F02F57" w:rsidP="00090773">
      <w:pPr>
        <w:rPr>
          <w:rFonts w:eastAsia="SimSun" w:cs="Arial"/>
          <w:lang w:eastAsia="zh-CN"/>
        </w:rPr>
      </w:pPr>
      <w:r w:rsidRPr="0050431F">
        <w:rPr>
          <w:rFonts w:eastAsia="SimSun" w:cs="Arial"/>
          <w:lang w:eastAsia="zh-CN"/>
        </w:rPr>
        <w:t>NB-IoT</w:t>
      </w:r>
      <w:r w:rsidRPr="0050431F">
        <w:rPr>
          <w:rFonts w:eastAsia="SimSun" w:cs="Arial"/>
        </w:rPr>
        <w:t xml:space="preserve"> channel raster is 100 kHz for all bands [</w:t>
      </w:r>
      <w:r w:rsidRPr="0050431F">
        <w:rPr>
          <w:rFonts w:eastAsia="SimSun" w:cs="Arial"/>
          <w:lang w:eastAsia="zh-CN"/>
        </w:rPr>
        <w:t>5</w:t>
      </w:r>
      <w:r w:rsidRPr="0050431F">
        <w:rPr>
          <w:rFonts w:eastAsia="SimSun" w:cs="Arial"/>
        </w:rPr>
        <w:t>].</w:t>
      </w:r>
    </w:p>
    <w:p w14:paraId="671D93EB" w14:textId="77777777" w:rsidR="00090773" w:rsidRPr="0050431F" w:rsidRDefault="00090773" w:rsidP="00F311C8">
      <w:pPr>
        <w:pStyle w:val="Heading3"/>
      </w:pPr>
      <w:bookmarkStart w:id="154" w:name="_Toc13048393"/>
      <w:bookmarkStart w:id="155" w:name="_Toc29764609"/>
      <w:bookmarkStart w:id="156" w:name="_Toc29765027"/>
      <w:bookmarkStart w:id="157" w:name="_Toc52556525"/>
      <w:bookmarkStart w:id="158" w:name="_Toc67912227"/>
      <w:bookmarkStart w:id="159" w:name="_Toc89855162"/>
      <w:r w:rsidRPr="0050431F">
        <w:t>4.5.3</w:t>
      </w:r>
      <w:r w:rsidRPr="0050431F">
        <w:tab/>
        <w:t>Carrier frequencies and numbering</w:t>
      </w:r>
      <w:bookmarkEnd w:id="154"/>
      <w:bookmarkEnd w:id="155"/>
      <w:bookmarkEnd w:id="156"/>
      <w:bookmarkEnd w:id="157"/>
      <w:bookmarkEnd w:id="158"/>
      <w:bookmarkEnd w:id="159"/>
    </w:p>
    <w:p w14:paraId="74C07D14" w14:textId="77777777" w:rsidR="00090773" w:rsidRPr="0050431F" w:rsidRDefault="00090773" w:rsidP="00090773">
      <w:r w:rsidRPr="0050431F">
        <w:t>The carrier frequencies and corresponding numbering is defined for each RAT in the respective specifications TS</w:t>
      </w:r>
      <w:r w:rsidR="001C45BF" w:rsidRPr="0050431F">
        <w:t> </w:t>
      </w:r>
      <w:r w:rsidRPr="0050431F">
        <w:t>36.104 [</w:t>
      </w:r>
      <w:r w:rsidR="00F1786C" w:rsidRPr="0050431F">
        <w:t>5</w:t>
      </w:r>
      <w:r w:rsidRPr="0050431F">
        <w:t>] TS</w:t>
      </w:r>
      <w:r w:rsidR="001C45BF" w:rsidRPr="0050431F">
        <w:t> </w:t>
      </w:r>
      <w:r w:rsidRPr="0050431F">
        <w:t>25.104 [</w:t>
      </w:r>
      <w:r w:rsidR="00F1786C" w:rsidRPr="0050431F">
        <w:t>3</w:t>
      </w:r>
      <w:r w:rsidRPr="0050431F">
        <w:t>], TS 25.105 [</w:t>
      </w:r>
      <w:r w:rsidR="00F1786C" w:rsidRPr="0050431F">
        <w:t>4</w:t>
      </w:r>
      <w:r w:rsidRPr="0050431F">
        <w:t>] and TS 45.005 [</w:t>
      </w:r>
      <w:r w:rsidR="00F1786C" w:rsidRPr="0050431F">
        <w:t>6</w:t>
      </w:r>
      <w:r w:rsidRPr="0050431F">
        <w:t>]. In the context of MSR, the frequency numbering scheme for each RAT will remain.</w:t>
      </w:r>
    </w:p>
    <w:p w14:paraId="178B58E3" w14:textId="77777777" w:rsidR="00090773" w:rsidRPr="0050431F" w:rsidRDefault="00090773" w:rsidP="00090773">
      <w:pPr>
        <w:pStyle w:val="B10"/>
      </w:pPr>
      <w:r w:rsidRPr="0050431F">
        <w:t>-</w:t>
      </w:r>
      <w:r w:rsidRPr="0050431F">
        <w:tab/>
        <w:t>The E-UTRA carrier frequency numbering (EARFCN) is defined in subclause 5.7 of TS 36.104 [</w:t>
      </w:r>
      <w:r w:rsidR="00F1786C" w:rsidRPr="0050431F">
        <w:t>5</w:t>
      </w:r>
      <w:r w:rsidRPr="0050431F">
        <w:t>].</w:t>
      </w:r>
    </w:p>
    <w:p w14:paraId="57DDB03D" w14:textId="77777777" w:rsidR="00090773" w:rsidRPr="0050431F" w:rsidRDefault="00090773" w:rsidP="00090773">
      <w:pPr>
        <w:pStyle w:val="B10"/>
      </w:pPr>
      <w:r w:rsidRPr="0050431F">
        <w:t>-</w:t>
      </w:r>
      <w:r w:rsidRPr="0050431F">
        <w:tab/>
        <w:t>The UTRA FDD carrier frequency numbering (UARFCN) is defined in subclause 5.4 of TS 25.104 [</w:t>
      </w:r>
      <w:r w:rsidR="00F1786C" w:rsidRPr="0050431F">
        <w:t>3</w:t>
      </w:r>
      <w:r w:rsidRPr="0050431F">
        <w:t xml:space="preserve">]. </w:t>
      </w:r>
    </w:p>
    <w:p w14:paraId="6EBF01B4" w14:textId="77777777" w:rsidR="00090773" w:rsidRPr="0050431F" w:rsidRDefault="00090773" w:rsidP="00090773">
      <w:pPr>
        <w:pStyle w:val="B10"/>
      </w:pPr>
      <w:r w:rsidRPr="0050431F">
        <w:t>-</w:t>
      </w:r>
      <w:r w:rsidRPr="0050431F">
        <w:tab/>
        <w:t>The UTRA TDD carrier frequency numbering (UARFCN) is defined in subclause 5.4 of TS 25.105 [</w:t>
      </w:r>
      <w:r w:rsidR="00F1786C" w:rsidRPr="0050431F">
        <w:t>4</w:t>
      </w:r>
      <w:r w:rsidRPr="0050431F">
        <w:t xml:space="preserve">]. </w:t>
      </w:r>
    </w:p>
    <w:p w14:paraId="30B145A9" w14:textId="77777777" w:rsidR="00F02F57" w:rsidRPr="0050431F" w:rsidRDefault="00090773" w:rsidP="00F02F57">
      <w:pPr>
        <w:pStyle w:val="B10"/>
      </w:pPr>
      <w:r w:rsidRPr="0050431F">
        <w:t>-</w:t>
      </w:r>
      <w:r w:rsidRPr="0050431F">
        <w:tab/>
        <w:t>The GSM/EDGE carrier frequency numbering (ARFCN) is defined subclause 2 of TS 45.005 [</w:t>
      </w:r>
      <w:r w:rsidR="00F1786C" w:rsidRPr="0050431F">
        <w:t>6</w:t>
      </w:r>
      <w:r w:rsidRPr="0050431F">
        <w:t>].</w:t>
      </w:r>
    </w:p>
    <w:p w14:paraId="1BCA3432" w14:textId="77777777" w:rsidR="00090773" w:rsidRPr="0050431F" w:rsidRDefault="00F02F57" w:rsidP="00F02F57">
      <w:pPr>
        <w:pStyle w:val="B10"/>
      </w:pPr>
      <w:r w:rsidRPr="0050431F">
        <w:rPr>
          <w:rFonts w:eastAsia="SimSun" w:cs="Arial"/>
        </w:rPr>
        <w:t>-</w:t>
      </w:r>
      <w:r w:rsidR="002B1E27">
        <w:rPr>
          <w:rFonts w:eastAsia="SimSun" w:cs="Arial"/>
        </w:rPr>
        <w:tab/>
      </w:r>
      <w:r w:rsidRPr="0050431F">
        <w:rPr>
          <w:rFonts w:eastAsia="SimSun" w:cs="Arial"/>
        </w:rPr>
        <w:t>The NB-IoT carrier frequency numbering is defined in subclause 5.7 of TS 36.104 [</w:t>
      </w:r>
      <w:r w:rsidRPr="0050431F">
        <w:rPr>
          <w:rFonts w:eastAsia="SimSun" w:cs="Arial"/>
          <w:lang w:eastAsia="zh-CN"/>
        </w:rPr>
        <w:t>5</w:t>
      </w:r>
      <w:r w:rsidRPr="0050431F">
        <w:rPr>
          <w:rFonts w:eastAsia="SimSun" w:cs="Arial"/>
        </w:rPr>
        <w:t>].</w:t>
      </w:r>
    </w:p>
    <w:p w14:paraId="374126CD" w14:textId="77777777" w:rsidR="00090773" w:rsidRPr="0050431F" w:rsidRDefault="00090773" w:rsidP="00090773">
      <w:pPr>
        <w:pStyle w:val="NO"/>
      </w:pPr>
      <w:r w:rsidRPr="0050431F">
        <w:t>NOTE:</w:t>
      </w:r>
      <w:r w:rsidRPr="0050431F">
        <w:tab/>
        <w:t>The numbering schemes for UTRA FDD and TDD are not coordinated, while both are called UARFCN.</w:t>
      </w:r>
    </w:p>
    <w:p w14:paraId="597A48A2" w14:textId="77777777" w:rsidR="0012070E" w:rsidRPr="0050431F" w:rsidRDefault="0012070E" w:rsidP="00F311C8">
      <w:pPr>
        <w:pStyle w:val="Heading2"/>
      </w:pPr>
      <w:bookmarkStart w:id="160" w:name="_Toc13048394"/>
      <w:bookmarkStart w:id="161" w:name="_Toc29764610"/>
      <w:bookmarkStart w:id="162" w:name="_Toc29765028"/>
      <w:bookmarkStart w:id="163" w:name="_Toc52556526"/>
      <w:bookmarkStart w:id="164" w:name="_Toc67912228"/>
      <w:bookmarkStart w:id="165" w:name="_Toc89855163"/>
      <w:r w:rsidRPr="0050431F">
        <w:t>4.6</w:t>
      </w:r>
      <w:r w:rsidRPr="0050431F">
        <w:tab/>
        <w:t>Manufacturer</w:t>
      </w:r>
      <w:r w:rsidR="00ED1D11" w:rsidRPr="0050431F">
        <w:t>'</w:t>
      </w:r>
      <w:r w:rsidRPr="0050431F">
        <w:t>s declarations of regional and optional requirements</w:t>
      </w:r>
      <w:bookmarkEnd w:id="160"/>
      <w:bookmarkEnd w:id="161"/>
      <w:bookmarkEnd w:id="162"/>
      <w:bookmarkEnd w:id="163"/>
      <w:bookmarkEnd w:id="164"/>
      <w:bookmarkEnd w:id="165"/>
    </w:p>
    <w:p w14:paraId="4341579A" w14:textId="77777777" w:rsidR="00FE1EAC" w:rsidRPr="0050431F" w:rsidRDefault="00FE1EAC" w:rsidP="00F311C8">
      <w:pPr>
        <w:pStyle w:val="Heading3"/>
      </w:pPr>
      <w:bookmarkStart w:id="166" w:name="_Toc13048395"/>
      <w:bookmarkStart w:id="167" w:name="_Toc29764611"/>
      <w:bookmarkStart w:id="168" w:name="_Toc29765029"/>
      <w:bookmarkStart w:id="169" w:name="_Toc52556527"/>
      <w:bookmarkStart w:id="170" w:name="_Toc67912229"/>
      <w:bookmarkStart w:id="171" w:name="_Toc89855164"/>
      <w:r w:rsidRPr="0050431F">
        <w:t>4.6.1</w:t>
      </w:r>
      <w:r w:rsidRPr="0050431F">
        <w:tab/>
        <w:t>Operating band and frequency range</w:t>
      </w:r>
      <w:bookmarkEnd w:id="166"/>
      <w:bookmarkEnd w:id="167"/>
      <w:bookmarkEnd w:id="168"/>
      <w:bookmarkEnd w:id="169"/>
      <w:bookmarkEnd w:id="170"/>
      <w:bookmarkEnd w:id="171"/>
    </w:p>
    <w:p w14:paraId="3CCA863D" w14:textId="77777777" w:rsidR="00FE1EAC" w:rsidRPr="0050431F" w:rsidRDefault="00FE1EAC" w:rsidP="00FE1EAC">
      <w:r w:rsidRPr="0050431F">
        <w:t>The manufacturer shall declare which operating band(s) specified in clause 4.4 that is supported by the BS under test and if applicable, which frequency ranges within the operating band(s) that the</w:t>
      </w:r>
      <w:r w:rsidR="00A63983" w:rsidRPr="0050431F">
        <w:t xml:space="preserve"> Base S</w:t>
      </w:r>
      <w:r w:rsidRPr="0050431F">
        <w:t>tation can operate in. Requirements for other operating bands and frequency ranges need not be tested.</w:t>
      </w:r>
    </w:p>
    <w:p w14:paraId="408C9D17" w14:textId="77777777" w:rsidR="00F02F57" w:rsidRPr="0050431F" w:rsidRDefault="00CF6B59" w:rsidP="00F02F57">
      <w:r w:rsidRPr="0050431F">
        <w:t>The manufacturer shall declare which operating band(s) specified in clause 4.4 are supported by the BS under test for carrier aggregation.</w:t>
      </w:r>
    </w:p>
    <w:p w14:paraId="6D734768" w14:textId="77777777" w:rsidR="00F02F57" w:rsidRPr="0050431F" w:rsidRDefault="00F02F57" w:rsidP="00F02F57">
      <w:r w:rsidRPr="0050431F">
        <w:t>The manufacturer shall declare which NB-IoT operating mode (standalone, in-band and/or guard band) the BS supports for the declared supported band.</w:t>
      </w:r>
    </w:p>
    <w:p w14:paraId="7A8748A1" w14:textId="77777777" w:rsidR="009C0AF3" w:rsidRDefault="009C0AF3" w:rsidP="009C0AF3">
      <w:bookmarkStart w:id="172" w:name="_Toc13048396"/>
      <w:bookmarkStart w:id="173" w:name="_Toc29764612"/>
      <w:bookmarkStart w:id="174" w:name="_Toc29765030"/>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32FA3F67" w14:textId="77777777" w:rsidR="009C0AF3" w:rsidRPr="0050431F" w:rsidRDefault="009C0AF3" w:rsidP="009C0AF3">
      <w:r w:rsidRPr="0050431F">
        <w:t xml:space="preserve">For each supported E-UTRA channel bandwidth, </w:t>
      </w:r>
      <w:r>
        <w:t xml:space="preserve">the </w:t>
      </w:r>
      <w:r w:rsidRPr="0050431F">
        <w:t>manufacturer shall declare if BS supports NB-IoT in-band and/or guard band operation and the number of supported NB-IoT PRBs.</w:t>
      </w:r>
    </w:p>
    <w:p w14:paraId="455F1015" w14:textId="77777777" w:rsidR="00FE1EAC" w:rsidRPr="0050431F" w:rsidRDefault="00C24412" w:rsidP="00F311C8">
      <w:pPr>
        <w:pStyle w:val="Heading3"/>
      </w:pPr>
      <w:bookmarkStart w:id="175" w:name="_Toc52556528"/>
      <w:bookmarkStart w:id="176" w:name="_Toc67912230"/>
      <w:bookmarkStart w:id="177" w:name="_Toc89855165"/>
      <w:r w:rsidRPr="0050431F">
        <w:t>4.6.2</w:t>
      </w:r>
      <w:r w:rsidRPr="0050431F">
        <w:tab/>
        <w:t>Spurious emissions c</w:t>
      </w:r>
      <w:r w:rsidR="00FE1EAC" w:rsidRPr="0050431F">
        <w:t>ategory</w:t>
      </w:r>
      <w:bookmarkEnd w:id="172"/>
      <w:bookmarkEnd w:id="173"/>
      <w:bookmarkEnd w:id="174"/>
      <w:bookmarkEnd w:id="175"/>
      <w:bookmarkEnd w:id="176"/>
      <w:bookmarkEnd w:id="177"/>
    </w:p>
    <w:p w14:paraId="6AF8E246" w14:textId="77777777" w:rsidR="00FE1EAC" w:rsidRPr="0050431F" w:rsidRDefault="00FE1EAC" w:rsidP="00FE1EAC">
      <w:r w:rsidRPr="0050431F">
        <w:t>The manufacturer shall declare one of the following:</w:t>
      </w:r>
    </w:p>
    <w:p w14:paraId="690D7FCD" w14:textId="77777777" w:rsidR="00FE1EAC" w:rsidRPr="0050431F" w:rsidRDefault="00FE1EAC" w:rsidP="00EB0F3C">
      <w:pPr>
        <w:pStyle w:val="B10"/>
      </w:pPr>
      <w:r w:rsidRPr="0050431F">
        <w:t>a)</w:t>
      </w:r>
      <w:r w:rsidRPr="0050431F">
        <w:tab/>
        <w:t>The BS is tested against Category A limits for spurious emissions, as defined in ITU-R Recommendation SM.329 [</w:t>
      </w:r>
      <w:r w:rsidR="00910AA2" w:rsidRPr="0050431F">
        <w:t>13</w:t>
      </w:r>
      <w:r w:rsidRPr="0050431F">
        <w:t>].</w:t>
      </w:r>
      <w:r w:rsidR="00C462C9" w:rsidRPr="0050431F">
        <w:t xml:space="preserve"> </w:t>
      </w:r>
      <w:r w:rsidRPr="0050431F">
        <w:t>In this case</w:t>
      </w:r>
    </w:p>
    <w:p w14:paraId="45ECDCB9" w14:textId="77777777" w:rsidR="00FE1EAC" w:rsidRPr="0050431F" w:rsidRDefault="00FE1EAC" w:rsidP="00FE1EAC">
      <w:pPr>
        <w:pStyle w:val="B20"/>
      </w:pPr>
      <w:r w:rsidRPr="0050431F">
        <w:t>-</w:t>
      </w:r>
      <w:r w:rsidRPr="0050431F">
        <w:tab/>
        <w:t>conformance with the spurious emissions requirements in clause 6.6.1.</w:t>
      </w:r>
      <w:r w:rsidR="00974EE1" w:rsidRPr="0050431F">
        <w:t>5</w:t>
      </w:r>
      <w:r w:rsidRPr="0050431F">
        <w:t>.1 is mandatory, and the requirements specified in clause 6.6.1.</w:t>
      </w:r>
      <w:r w:rsidR="00974EE1" w:rsidRPr="0050431F">
        <w:t>5</w:t>
      </w:r>
      <w:r w:rsidRPr="0050431F">
        <w:t>.2</w:t>
      </w:r>
      <w:r w:rsidR="00974EE1" w:rsidRPr="0050431F">
        <w:t xml:space="preserve"> and 6.6.1.5.3</w:t>
      </w:r>
      <w:r w:rsidRPr="0050431F">
        <w:t xml:space="preserve"> need not be demonstrated.</w:t>
      </w:r>
    </w:p>
    <w:p w14:paraId="2ADC8BB6" w14:textId="77777777" w:rsidR="00FE1EAC" w:rsidRPr="0050431F" w:rsidRDefault="00FE1EAC" w:rsidP="00EB0F3C">
      <w:pPr>
        <w:pStyle w:val="B10"/>
      </w:pPr>
      <w:r w:rsidRPr="0050431F">
        <w:t>b)</w:t>
      </w:r>
      <w:r w:rsidRPr="0050431F">
        <w:tab/>
        <w:t>The BS is tested against Category B limits for spurious emissions, as defined in ITU-R Recommendation SM.329 [</w:t>
      </w:r>
      <w:r w:rsidR="006323D8" w:rsidRPr="0050431F">
        <w:t>13</w:t>
      </w:r>
      <w:r w:rsidRPr="0050431F">
        <w:t>]. In this case,</w:t>
      </w:r>
    </w:p>
    <w:p w14:paraId="69E88B2C" w14:textId="77777777" w:rsidR="00FE1EAC" w:rsidRPr="0050431F" w:rsidRDefault="00FE1EAC" w:rsidP="00FE1EAC">
      <w:pPr>
        <w:pStyle w:val="B20"/>
      </w:pPr>
      <w:r w:rsidRPr="0050431F">
        <w:t>-</w:t>
      </w:r>
      <w:r w:rsidRPr="0050431F">
        <w:tab/>
        <w:t>conformance with the spurious emissions requirements in clause 6.6.1.</w:t>
      </w:r>
      <w:r w:rsidR="00974EE1" w:rsidRPr="0050431F">
        <w:t>5</w:t>
      </w:r>
      <w:r w:rsidRPr="0050431F">
        <w:t>.2</w:t>
      </w:r>
      <w:r w:rsidR="00974EE1" w:rsidRPr="0050431F">
        <w:t xml:space="preserve"> and 6.6.1.5.3 (for BC2)</w:t>
      </w:r>
      <w:r w:rsidRPr="0050431F">
        <w:t xml:space="preserve"> </w:t>
      </w:r>
      <w:r w:rsidR="00974EE1" w:rsidRPr="0050431F">
        <w:t xml:space="preserve">are </w:t>
      </w:r>
      <w:r w:rsidRPr="0050431F">
        <w:t>mandatory, and the requirements specified in clause 6.6.1.</w:t>
      </w:r>
      <w:r w:rsidR="00974EE1" w:rsidRPr="0050431F">
        <w:t>5</w:t>
      </w:r>
      <w:r w:rsidRPr="0050431F">
        <w:t xml:space="preserve">.1 need not be demonstrated. </w:t>
      </w:r>
    </w:p>
    <w:p w14:paraId="193010D2" w14:textId="77777777" w:rsidR="00FE1EAC" w:rsidRPr="0050431F" w:rsidRDefault="00FE1EAC" w:rsidP="00F311C8">
      <w:pPr>
        <w:pStyle w:val="Heading3"/>
      </w:pPr>
      <w:bookmarkStart w:id="178" w:name="_Toc13048397"/>
      <w:bookmarkStart w:id="179" w:name="_Toc29764613"/>
      <w:bookmarkStart w:id="180" w:name="_Toc29765031"/>
      <w:bookmarkStart w:id="181" w:name="_Toc52556529"/>
      <w:bookmarkStart w:id="182" w:name="_Toc67912231"/>
      <w:bookmarkStart w:id="183" w:name="_Toc89855166"/>
      <w:r w:rsidRPr="0050431F">
        <w:t>4.6.3</w:t>
      </w:r>
      <w:r w:rsidRPr="0050431F">
        <w:tab/>
        <w:t>Additional operating band unwanted emissions</w:t>
      </w:r>
      <w:bookmarkEnd w:id="178"/>
      <w:bookmarkEnd w:id="179"/>
      <w:bookmarkEnd w:id="180"/>
      <w:bookmarkEnd w:id="181"/>
      <w:bookmarkEnd w:id="182"/>
      <w:bookmarkEnd w:id="183"/>
    </w:p>
    <w:p w14:paraId="6402091A" w14:textId="77777777" w:rsidR="00FE1EAC" w:rsidRPr="0050431F" w:rsidRDefault="00FE1EAC" w:rsidP="00FE1EAC">
      <w:r w:rsidRPr="0050431F">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3D2408DB" w14:textId="77777777" w:rsidR="00FE1EAC" w:rsidRPr="0050431F" w:rsidRDefault="00723BAA" w:rsidP="00FE1EAC">
      <w:pPr>
        <w:pStyle w:val="NO"/>
      </w:pPr>
      <w:r w:rsidRPr="0050431F">
        <w:t>NOTE</w:t>
      </w:r>
      <w:r w:rsidR="00FE1EAC" w:rsidRPr="0050431F">
        <w:t>:</w:t>
      </w:r>
      <w:r w:rsidR="002B1E27">
        <w:tab/>
      </w:r>
      <w:r w:rsidR="00FE1EAC" w:rsidRPr="0050431F">
        <w:t>For the emission limits established by FCC Title 47 [</w:t>
      </w:r>
      <w:r w:rsidR="006323D8" w:rsidRPr="0050431F">
        <w:t>8</w:t>
      </w:r>
      <w:r w:rsidR="00FE1EAC" w:rsidRPr="0050431F">
        <w:t xml:space="preserve">], there is no test method or requirement defined in the present specification. </w:t>
      </w:r>
    </w:p>
    <w:p w14:paraId="2A748E4E" w14:textId="77777777" w:rsidR="00FE1EAC" w:rsidRPr="0050431F" w:rsidRDefault="00FE1EAC" w:rsidP="00FE1EAC">
      <w:r w:rsidRPr="0050431F">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50431F">
        <w:t>Table 6.6.2.</w:t>
      </w:r>
      <w:r w:rsidR="00F90B94" w:rsidRPr="0050431F">
        <w:t>5.</w:t>
      </w:r>
      <w:r w:rsidR="00CF0DF8" w:rsidRPr="0050431F">
        <w:t>4.4-1</w:t>
      </w:r>
      <w:r w:rsidRPr="0050431F">
        <w:t xml:space="preserve"> and information in annex G of TS 36.104 [5] :</w:t>
      </w:r>
    </w:p>
    <w:p w14:paraId="54840A85" w14:textId="77777777" w:rsidR="00FE1EAC" w:rsidRPr="0050431F" w:rsidRDefault="00FE1EAC" w:rsidP="00FE1EAC">
      <w:pPr>
        <w:pStyle w:val="B10"/>
      </w:pPr>
      <w:r w:rsidRPr="0050431F">
        <w:t>P</w:t>
      </w:r>
      <w:r w:rsidRPr="0050431F">
        <w:rPr>
          <w:vertAlign w:val="subscript"/>
        </w:rPr>
        <w:t>EM,N</w:t>
      </w:r>
      <w:r w:rsidRPr="0050431F">
        <w:tab/>
      </w:r>
      <w:r w:rsidRPr="0050431F">
        <w:tab/>
        <w:t xml:space="preserve">Declared emission level for channel N </w:t>
      </w:r>
    </w:p>
    <w:p w14:paraId="68947564" w14:textId="77777777" w:rsidR="00FE1EAC" w:rsidRPr="0050431F" w:rsidRDefault="00FE1EAC" w:rsidP="00FE1EAC">
      <w:pPr>
        <w:pStyle w:val="B10"/>
      </w:pPr>
      <w:r w:rsidRPr="0050431F">
        <w:rPr>
          <w:rFonts w:cs="v5.0.0"/>
        </w:rPr>
        <w:t>P</w:t>
      </w:r>
      <w:r w:rsidRPr="0050431F">
        <w:rPr>
          <w:rFonts w:cs="v5.0.0"/>
          <w:vertAlign w:val="subscript"/>
        </w:rPr>
        <w:t>10MHz</w:t>
      </w:r>
      <w:r w:rsidRPr="0050431F">
        <w:rPr>
          <w:rFonts w:cs="v5.0.0"/>
        </w:rPr>
        <w:tab/>
      </w:r>
      <w:r w:rsidR="001C45BF" w:rsidRPr="0050431F">
        <w:rPr>
          <w:rFonts w:cs="v5.0.0"/>
        </w:rPr>
        <w:tab/>
      </w:r>
      <w:r w:rsidRPr="0050431F">
        <w:t>Maximum output Power in 10 MHz</w:t>
      </w:r>
    </w:p>
    <w:p w14:paraId="22687ECE" w14:textId="77777777" w:rsidR="00FE1EAC" w:rsidRPr="0050431F" w:rsidRDefault="00FE1EAC" w:rsidP="00FE1EAC">
      <w:r w:rsidRPr="0050431F">
        <w:t>Conformance with the declared emission level P</w:t>
      </w:r>
      <w:r w:rsidRPr="0050431F">
        <w:rPr>
          <w:vertAlign w:val="subscript"/>
        </w:rPr>
        <w:t>EM,N</w:t>
      </w:r>
      <w:r w:rsidRPr="0050431F">
        <w:t xml:space="preserve"> shall be demonstrated.</w:t>
      </w:r>
    </w:p>
    <w:p w14:paraId="1DD579E2" w14:textId="77777777" w:rsidR="00A16E94" w:rsidRPr="0050431F" w:rsidRDefault="00A16E94" w:rsidP="00A16E94">
      <w:r w:rsidRPr="0050431F">
        <w:t xml:space="preserve">For a BS declared to support Band 32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.5.4.6-1</w:t>
      </w:r>
      <w:r w:rsidRPr="0050431F">
        <w:rPr>
          <w:lang w:eastAsia="zh-CN"/>
        </w:rPr>
        <w:t xml:space="preserve"> and </w:t>
      </w:r>
      <w:r w:rsidRPr="0050431F">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w:t>
      </w:r>
      <w:r w:rsidRPr="0050431F">
        <w:rPr>
          <w:lang w:eastAsia="zh-CN"/>
        </w:rPr>
        <w:t>2:</w:t>
      </w:r>
    </w:p>
    <w:p w14:paraId="21B18CCC" w14:textId="77777777" w:rsidR="00A16E94" w:rsidRPr="0050431F" w:rsidRDefault="00A16E94" w:rsidP="00A16E94">
      <w:pPr>
        <w:pStyle w:val="EW"/>
      </w:pPr>
      <w:r w:rsidRPr="0050431F">
        <w:t>P</w:t>
      </w:r>
      <w:r w:rsidRPr="0050431F">
        <w:rPr>
          <w:vertAlign w:val="subscript"/>
        </w:rPr>
        <w:t>EM,B32,ind</w:t>
      </w:r>
      <w:r w:rsidRPr="0050431F">
        <w:rPr>
          <w:vertAlign w:val="subscript"/>
        </w:rPr>
        <w:tab/>
      </w:r>
      <w:r w:rsidRPr="0050431F">
        <w:t>Declared emission level in Band 32, ind=a, b, c, d, e</w:t>
      </w:r>
    </w:p>
    <w:p w14:paraId="337342B4" w14:textId="77777777" w:rsidR="00A16E94" w:rsidRPr="0050431F" w:rsidRDefault="00A16E94" w:rsidP="00A16E94"/>
    <w:p w14:paraId="67D2D000" w14:textId="77777777" w:rsidR="00A16E94" w:rsidRPr="0050431F" w:rsidRDefault="00A16E94" w:rsidP="00FE1EAC">
      <w:r w:rsidRPr="0050431F">
        <w:t>Conformance with the declared emission level P</w:t>
      </w:r>
      <w:r w:rsidRPr="0050431F">
        <w:rPr>
          <w:vertAlign w:val="subscript"/>
        </w:rPr>
        <w:t>EM,B32,ind</w:t>
      </w:r>
      <w:r w:rsidRPr="0050431F">
        <w:t xml:space="preserve"> shall be demonstrated.</w:t>
      </w:r>
    </w:p>
    <w:p w14:paraId="1D827D53" w14:textId="77777777" w:rsidR="00FE1EAC" w:rsidRPr="0050431F" w:rsidRDefault="00FE1EAC" w:rsidP="00F311C8">
      <w:pPr>
        <w:pStyle w:val="Heading3"/>
      </w:pPr>
      <w:bookmarkStart w:id="184" w:name="_Toc13048398"/>
      <w:bookmarkStart w:id="185" w:name="_Toc29764614"/>
      <w:bookmarkStart w:id="186" w:name="_Toc29765032"/>
      <w:bookmarkStart w:id="187" w:name="_Toc52556530"/>
      <w:bookmarkStart w:id="188" w:name="_Toc67912232"/>
      <w:bookmarkStart w:id="189" w:name="_Toc89855167"/>
      <w:r w:rsidRPr="0050431F">
        <w:t>4.6.4</w:t>
      </w:r>
      <w:r w:rsidRPr="0050431F">
        <w:tab/>
        <w:t>Co-existence with other systems</w:t>
      </w:r>
      <w:bookmarkEnd w:id="184"/>
      <w:bookmarkEnd w:id="185"/>
      <w:bookmarkEnd w:id="186"/>
      <w:bookmarkEnd w:id="187"/>
      <w:bookmarkEnd w:id="188"/>
      <w:bookmarkEnd w:id="189"/>
    </w:p>
    <w:p w14:paraId="320E8D27" w14:textId="77777777" w:rsidR="00FE1EAC" w:rsidRPr="0050431F" w:rsidRDefault="00FE1EAC" w:rsidP="00FE1EAC">
      <w:r w:rsidRPr="0050431F">
        <w:t xml:space="preserve">The manufacturer shall declare whether the BS under test is intended to operate in geographic areas where one or more of the systems GSM850, </w:t>
      </w:r>
      <w:r w:rsidRPr="0050431F">
        <w:rPr>
          <w:rFonts w:cs="v5.0.0"/>
        </w:rPr>
        <w:t xml:space="preserve">GSM900, DCS1800, PCS1900, UTRA FDD, UTRA TDD, E-UTRA and/or PHS operating in another band are deployed. If this is the case, </w:t>
      </w:r>
      <w:r w:rsidRPr="0050431F">
        <w:t>conformance with the applicable test requirement for spurious emissions specified in clause 6.6.1.</w:t>
      </w:r>
      <w:r w:rsidR="003F3706" w:rsidRPr="0050431F">
        <w:t>5.5</w:t>
      </w:r>
      <w:r w:rsidRPr="0050431F">
        <w:t xml:space="preserve"> shall be demonstrated.</w:t>
      </w:r>
    </w:p>
    <w:p w14:paraId="7349ED41" w14:textId="77777777" w:rsidR="00FE1EAC" w:rsidRPr="0050431F" w:rsidRDefault="00C24412" w:rsidP="00F311C8">
      <w:pPr>
        <w:pStyle w:val="Heading3"/>
      </w:pPr>
      <w:bookmarkStart w:id="190" w:name="_Toc13048399"/>
      <w:bookmarkStart w:id="191" w:name="_Toc29764615"/>
      <w:bookmarkStart w:id="192" w:name="_Toc29765033"/>
      <w:bookmarkStart w:id="193" w:name="_Toc52556531"/>
      <w:bookmarkStart w:id="194" w:name="_Toc67912233"/>
      <w:bookmarkStart w:id="195" w:name="_Toc89855168"/>
      <w:r w:rsidRPr="0050431F">
        <w:t>4.6.5</w:t>
      </w:r>
      <w:r w:rsidRPr="0050431F">
        <w:tab/>
        <w:t>Co-location with other Base S</w:t>
      </w:r>
      <w:r w:rsidR="00FE1EAC" w:rsidRPr="0050431F">
        <w:t>tations</w:t>
      </w:r>
      <w:bookmarkEnd w:id="190"/>
      <w:bookmarkEnd w:id="191"/>
      <w:bookmarkEnd w:id="192"/>
      <w:bookmarkEnd w:id="193"/>
      <w:bookmarkEnd w:id="194"/>
      <w:bookmarkEnd w:id="195"/>
    </w:p>
    <w:p w14:paraId="761FB984" w14:textId="77777777" w:rsidR="00FE1EAC" w:rsidRPr="0050431F" w:rsidRDefault="00FE1EAC" w:rsidP="00FE1EAC">
      <w:pPr>
        <w:rPr>
          <w:rFonts w:cs="v5.0.0"/>
        </w:rPr>
      </w:pPr>
      <w:r w:rsidRPr="0050431F">
        <w:t>The manufacturer shall declare whether the BS under test is intended t</w:t>
      </w:r>
      <w:r w:rsidR="00A63983" w:rsidRPr="0050431F">
        <w:t>o operate co-located with Base S</w:t>
      </w:r>
      <w:r w:rsidRPr="0050431F">
        <w:t xml:space="preserve">tations of one or more of the systems GSM850, </w:t>
      </w:r>
      <w:r w:rsidRPr="0050431F">
        <w:rPr>
          <w:rFonts w:cs="v5.0.0"/>
        </w:rPr>
        <w:t xml:space="preserve">GSM900, DCS1800, PCS1900, UTRA FDD, UTRA TDD and/or E-UTRA operating in another band. If this is the case, </w:t>
      </w:r>
    </w:p>
    <w:p w14:paraId="3A1CF42A" w14:textId="77777777" w:rsidR="00FE1EAC" w:rsidRPr="0050431F" w:rsidRDefault="00FE1EAC" w:rsidP="00FE1EAC">
      <w:pPr>
        <w:pStyle w:val="B10"/>
      </w:pPr>
      <w:r w:rsidRPr="0050431F">
        <w:t>-</w:t>
      </w:r>
      <w:r w:rsidRPr="0050431F">
        <w:tab/>
        <w:t>Conformance with the applicable test requirement for spurious emissions specified in clause 6.6.1.</w:t>
      </w:r>
      <w:r w:rsidR="00974EE1" w:rsidRPr="0050431F">
        <w:t>5.6</w:t>
      </w:r>
      <w:r w:rsidRPr="0050431F">
        <w:t xml:space="preserve"> shall be demonstrated.</w:t>
      </w:r>
    </w:p>
    <w:p w14:paraId="03CFC8CD" w14:textId="77777777" w:rsidR="00F02F57" w:rsidRPr="0050431F" w:rsidRDefault="00FE1EAC" w:rsidP="00F02F57">
      <w:pPr>
        <w:pStyle w:val="B10"/>
      </w:pPr>
      <w:r w:rsidRPr="0050431F">
        <w:t>-</w:t>
      </w:r>
      <w:r w:rsidRPr="0050431F">
        <w:tab/>
        <w:t>Conformance with the applicable test requirement for receiver blocking specified in clause 7.5.</w:t>
      </w:r>
      <w:r w:rsidR="00974EE1" w:rsidRPr="0050431F">
        <w:t>5.</w:t>
      </w:r>
      <w:r w:rsidRPr="0050431F">
        <w:t>2 shall be demonstrated.</w:t>
      </w:r>
    </w:p>
    <w:p w14:paraId="55571645" w14:textId="77777777" w:rsidR="00F02F57" w:rsidRPr="0050431F" w:rsidRDefault="00F02F57" w:rsidP="00F311C8">
      <w:pPr>
        <w:pStyle w:val="Heading3"/>
      </w:pPr>
      <w:bookmarkStart w:id="196" w:name="_Toc13048400"/>
      <w:bookmarkStart w:id="197" w:name="_Toc29764616"/>
      <w:bookmarkStart w:id="198" w:name="_Toc29765034"/>
      <w:bookmarkStart w:id="199" w:name="_Toc52556532"/>
      <w:bookmarkStart w:id="200" w:name="_Toc67912234"/>
      <w:bookmarkStart w:id="201" w:name="_Toc89855169"/>
      <w:r w:rsidRPr="0050431F">
        <w:t>4.6.6</w:t>
      </w:r>
      <w:r w:rsidRPr="0050431F">
        <w:tab/>
        <w:t>NB-IoT sub-carrier spacing</w:t>
      </w:r>
      <w:bookmarkEnd w:id="196"/>
      <w:bookmarkEnd w:id="197"/>
      <w:bookmarkEnd w:id="198"/>
      <w:bookmarkEnd w:id="199"/>
      <w:bookmarkEnd w:id="200"/>
      <w:bookmarkEnd w:id="201"/>
    </w:p>
    <w:p w14:paraId="08FE3EF2" w14:textId="77777777" w:rsidR="00F02F57" w:rsidRPr="0050431F" w:rsidRDefault="00F02F57" w:rsidP="00F02F57">
      <w:r w:rsidRPr="0050431F">
        <w:t>If the BS supports NB-IoT, manufacturer shall declare if it supports 15 kHz sub-carrier spacing, 3.75 kHz sub-carrier spacing, or both for NPUSCH.</w:t>
      </w:r>
    </w:p>
    <w:p w14:paraId="1CC17048" w14:textId="77777777" w:rsidR="00F02F57" w:rsidRPr="0050431F" w:rsidRDefault="00CB0825" w:rsidP="00F311C8">
      <w:pPr>
        <w:pStyle w:val="Heading3"/>
      </w:pPr>
      <w:bookmarkStart w:id="202" w:name="_Toc13048401"/>
      <w:bookmarkStart w:id="203" w:name="_Toc29764617"/>
      <w:bookmarkStart w:id="204" w:name="_Toc29765035"/>
      <w:bookmarkStart w:id="205" w:name="_Toc52556533"/>
      <w:bookmarkStart w:id="206" w:name="_Toc67912235"/>
      <w:bookmarkStart w:id="207" w:name="_Toc89855170"/>
      <w:r w:rsidRPr="0050431F">
        <w:t>4.6.7</w:t>
      </w:r>
      <w:r w:rsidRPr="0050431F">
        <w:tab/>
      </w:r>
      <w:r w:rsidR="00F02F57" w:rsidRPr="0050431F">
        <w:t>NB-IoT power dynamic range</w:t>
      </w:r>
      <w:bookmarkEnd w:id="202"/>
      <w:bookmarkEnd w:id="203"/>
      <w:bookmarkEnd w:id="204"/>
      <w:bookmarkEnd w:id="205"/>
      <w:bookmarkEnd w:id="206"/>
      <w:bookmarkEnd w:id="207"/>
    </w:p>
    <w:p w14:paraId="43FD2DA2" w14:textId="77777777" w:rsidR="00F02F57" w:rsidRPr="0050431F" w:rsidRDefault="00F02F57" w:rsidP="00F02F57">
      <w:r w:rsidRPr="0050431F">
        <w:t>If the BS supports E-UTRA with NB-IoT operating in-band and/or in guard band, manufacturer shall declare the maximum power dynamic range it could support with a minimum of +6dB as mentioned in TS 36.104 [5] clause 6.3.3.</w:t>
      </w:r>
    </w:p>
    <w:p w14:paraId="62CC7186" w14:textId="77777777" w:rsidR="00FE1EAC" w:rsidRPr="0050431F" w:rsidRDefault="00F02F57" w:rsidP="00F02F57">
      <w:r w:rsidRPr="0050431F">
        <w:t>If the BS supports 5 MHZ E-UTRA with NB-IoT operating in guard band, manufacturer shall also declare the maximum power that could be allocated to this NB-IoT PRB.</w:t>
      </w:r>
    </w:p>
    <w:p w14:paraId="582BFB11" w14:textId="77777777" w:rsidR="0012070E" w:rsidRPr="0050431F" w:rsidRDefault="0012070E" w:rsidP="00F311C8">
      <w:pPr>
        <w:pStyle w:val="Heading2"/>
      </w:pPr>
      <w:bookmarkStart w:id="208" w:name="_Toc13048402"/>
      <w:bookmarkStart w:id="209" w:name="_Toc29764618"/>
      <w:bookmarkStart w:id="210" w:name="_Toc29765036"/>
      <w:bookmarkStart w:id="211" w:name="_Toc52556534"/>
      <w:bookmarkStart w:id="212" w:name="_Toc67912236"/>
      <w:bookmarkStart w:id="213" w:name="_Toc89855171"/>
      <w:r w:rsidRPr="0050431F">
        <w:t>4.7</w:t>
      </w:r>
      <w:r w:rsidRPr="0050431F">
        <w:tab/>
      </w:r>
      <w:r w:rsidR="00AB57F0" w:rsidRPr="0050431F">
        <w:t xml:space="preserve">Capability set definition and </w:t>
      </w:r>
      <w:r w:rsidR="00C24412" w:rsidRPr="0050431F">
        <w:t>m</w:t>
      </w:r>
      <w:r w:rsidRPr="0050431F">
        <w:t>anufacturer</w:t>
      </w:r>
      <w:r w:rsidR="00ED1D11" w:rsidRPr="0050431F">
        <w:t>'</w:t>
      </w:r>
      <w:r w:rsidRPr="0050431F">
        <w:t>s declarations of supported RF configurations</w:t>
      </w:r>
      <w:bookmarkEnd w:id="208"/>
      <w:bookmarkEnd w:id="209"/>
      <w:bookmarkEnd w:id="210"/>
      <w:bookmarkEnd w:id="211"/>
      <w:bookmarkEnd w:id="212"/>
      <w:bookmarkEnd w:id="213"/>
    </w:p>
    <w:p w14:paraId="2A4BAFC4" w14:textId="77777777" w:rsidR="00AB57F0" w:rsidRPr="0050431F" w:rsidRDefault="00AB57F0" w:rsidP="00F311C8">
      <w:pPr>
        <w:pStyle w:val="Heading3"/>
      </w:pPr>
      <w:bookmarkStart w:id="214" w:name="_Toc13048403"/>
      <w:bookmarkStart w:id="215" w:name="_Toc29764619"/>
      <w:bookmarkStart w:id="216" w:name="_Toc29765037"/>
      <w:bookmarkStart w:id="217" w:name="_Toc52556535"/>
      <w:bookmarkStart w:id="218" w:name="_Toc67912237"/>
      <w:bookmarkStart w:id="219" w:name="_Toc89855172"/>
      <w:r w:rsidRPr="0050431F">
        <w:t>4.7.1</w:t>
      </w:r>
      <w:r w:rsidRPr="0050431F">
        <w:tab/>
        <w:t>Definition of Capability Sets (CS)</w:t>
      </w:r>
      <w:bookmarkEnd w:id="214"/>
      <w:bookmarkEnd w:id="215"/>
      <w:bookmarkEnd w:id="216"/>
      <w:bookmarkEnd w:id="217"/>
      <w:bookmarkEnd w:id="218"/>
      <w:bookmarkEnd w:id="219"/>
    </w:p>
    <w:p w14:paraId="34A2BDF5" w14:textId="77777777" w:rsidR="00AB57F0" w:rsidRPr="0050431F" w:rsidRDefault="00AB57F0" w:rsidP="00AB57F0">
      <w:r w:rsidRPr="0050431F">
        <w:t>Capability set is defined as the BS capability to support certain RAT combinations</w:t>
      </w:r>
      <w:r w:rsidR="007F1CBB" w:rsidRPr="0050431F">
        <w:t xml:space="preserve"> in an operating band</w:t>
      </w:r>
      <w:r w:rsidRPr="0050431F">
        <w:t>.</w:t>
      </w:r>
    </w:p>
    <w:p w14:paraId="625E2BFB" w14:textId="77777777" w:rsidR="00AB57F0" w:rsidRPr="0050431F" w:rsidRDefault="00AB57F0" w:rsidP="00AB57F0">
      <w:r w:rsidRPr="0050431F">
        <w:t>The manufacturer shall declare the supported capability set(s) according to Table 4.7.1-1</w:t>
      </w:r>
      <w:r w:rsidR="007F1CBB" w:rsidRPr="0050431F">
        <w:t xml:space="preserve"> </w:t>
      </w:r>
      <w:r w:rsidR="00F02F57" w:rsidRPr="0050431F">
        <w:t xml:space="preserve">and Table 4.7.1.-2 </w:t>
      </w:r>
      <w:r w:rsidR="007F1CBB" w:rsidRPr="0050431F">
        <w:t>for each supported operating band</w:t>
      </w:r>
      <w:r w:rsidRPr="0050431F">
        <w:t>.</w:t>
      </w:r>
    </w:p>
    <w:p w14:paraId="51CA1D11" w14:textId="77777777" w:rsidR="00AB57F0" w:rsidRDefault="00C24412" w:rsidP="00EB0F3C">
      <w:pPr>
        <w:pStyle w:val="TH"/>
      </w:pPr>
      <w:r w:rsidRPr="0050431F">
        <w:t>Table 4.7.1-1 Capability s</w:t>
      </w:r>
      <w:r w:rsidR="00AB57F0" w:rsidRPr="0050431F">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0E2E16" w14:paraId="1C42E1DE"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51C9E9B2" w14:textId="77777777" w:rsidR="000E2E16" w:rsidRDefault="000E2E16" w:rsidP="00420A48">
            <w:pPr>
              <w:pStyle w:val="TAH"/>
              <w:rPr>
                <w:rFonts w:cs="Arial"/>
                <w:bCs/>
              </w:rPr>
            </w:pPr>
            <w:r>
              <w:rPr>
                <w:rFonts w:cs="Arial"/>
              </w:rPr>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7274F" w14:textId="77777777" w:rsidR="000E2E16" w:rsidRDefault="000E2E16" w:rsidP="00420A48">
            <w:pPr>
              <w:pStyle w:val="TAH"/>
              <w:rPr>
                <w:rFonts w:cs="Arial"/>
                <w:bCs/>
              </w:rPr>
            </w:pPr>
            <w:r>
              <w:rPr>
                <w:rFonts w:cs="Arial"/>
                <w:bCs/>
              </w:rPr>
              <w:t>CS1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BCCC6" w14:textId="77777777" w:rsidR="000E2E16" w:rsidRDefault="000E2E16" w:rsidP="00420A48">
            <w:pPr>
              <w:pStyle w:val="TAH"/>
              <w:rPr>
                <w:rFonts w:cs="Arial"/>
                <w:bCs/>
              </w:rPr>
            </w:pPr>
            <w:r>
              <w:rPr>
                <w:rFonts w:cs="Arial"/>
                <w:bCs/>
              </w:rPr>
              <w:t>CS2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BC847" w14:textId="77777777" w:rsidR="000E2E16" w:rsidRDefault="000E2E16" w:rsidP="00420A48">
            <w:pPr>
              <w:pStyle w:val="TAH"/>
              <w:rPr>
                <w:rFonts w:cs="Arial"/>
                <w:bCs/>
              </w:rPr>
            </w:pPr>
            <w:r>
              <w:rPr>
                <w:rFonts w:cs="Arial"/>
                <w:bCs/>
              </w:rPr>
              <w:t>CS3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F51D8" w14:textId="77777777" w:rsidR="000E2E16" w:rsidRDefault="000E2E16" w:rsidP="00420A48">
            <w:pPr>
              <w:pStyle w:val="TAH"/>
              <w:rPr>
                <w:rFonts w:cs="Arial"/>
                <w:bCs/>
              </w:rPr>
            </w:pPr>
            <w:r>
              <w:rPr>
                <w:rFonts w:cs="Arial"/>
                <w:bCs/>
              </w:rPr>
              <w:t>CS4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37D4C" w14:textId="77777777" w:rsidR="000E2E16" w:rsidRDefault="000E2E16" w:rsidP="00420A48">
            <w:pPr>
              <w:pStyle w:val="TAH"/>
              <w:rPr>
                <w:rFonts w:cs="Arial"/>
                <w:bCs/>
              </w:rPr>
            </w:pPr>
            <w:r>
              <w:rPr>
                <w:rFonts w:cs="Arial"/>
                <w:bCs/>
              </w:rPr>
              <w:t>CS5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5A9E6E" w14:textId="77777777" w:rsidR="000E2E16" w:rsidRDefault="000E2E16" w:rsidP="00420A48">
            <w:pPr>
              <w:pStyle w:val="TAH"/>
              <w:rPr>
                <w:rFonts w:cs="Arial"/>
                <w:bCs/>
              </w:rPr>
            </w:pPr>
            <w:r>
              <w:rPr>
                <w:rFonts w:cs="Arial"/>
                <w:bCs/>
              </w:rPr>
              <w:t>CS6</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67CC94A" w14:textId="77777777" w:rsidR="000E2E16" w:rsidRDefault="000E2E16" w:rsidP="00420A48">
            <w:pPr>
              <w:pStyle w:val="TAH"/>
              <w:rPr>
                <w:rFonts w:cs="Arial"/>
                <w:bCs/>
              </w:rPr>
            </w:pPr>
            <w:r>
              <w:rPr>
                <w:rFonts w:cs="Arial"/>
                <w:bCs/>
              </w:rPr>
              <w:t>CS7</w:t>
            </w:r>
          </w:p>
        </w:tc>
      </w:tr>
      <w:tr w:rsidR="000E2E16" w14:paraId="7030FBA5"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4CDFCE26" w14:textId="77777777" w:rsidR="000E2E16" w:rsidRDefault="000E2E16" w:rsidP="00420A48">
            <w:pPr>
              <w:pStyle w:val="TAH"/>
              <w:rPr>
                <w:rFonts w:cs="Arial"/>
              </w:rPr>
            </w:pPr>
            <w:r>
              <w:rPr>
                <w:rFonts w:cs="Arial"/>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4731A" w14:textId="77777777" w:rsidR="000E2E16" w:rsidRDefault="000E2E16" w:rsidP="00420A48">
            <w:pPr>
              <w:pStyle w:val="TAH"/>
              <w:rPr>
                <w:rFonts w:cs="Arial"/>
              </w:rPr>
            </w:pPr>
            <w:r>
              <w:rPr>
                <w:rFonts w:cs="Arial"/>
              </w:rPr>
              <w:t>UTRA</w:t>
            </w:r>
          </w:p>
          <w:p w14:paraId="7CF08A7A" w14:textId="77777777" w:rsidR="000E2E16" w:rsidRDefault="000E2E16" w:rsidP="00420A48">
            <w:pPr>
              <w:pStyle w:val="TAH"/>
              <w:rPr>
                <w:rFonts w:cs="Arial"/>
              </w:rPr>
            </w:pPr>
            <w:r>
              <w:rPr>
                <w:rFonts w:cs="Arial"/>
              </w:rPr>
              <w:t>(MC)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D68F3" w14:textId="77777777" w:rsidR="000E2E16" w:rsidRDefault="000E2E16" w:rsidP="00420A48">
            <w:pPr>
              <w:pStyle w:val="TAH"/>
              <w:rPr>
                <w:rFonts w:cs="Arial"/>
              </w:rPr>
            </w:pPr>
            <w:r>
              <w:rPr>
                <w:rFonts w:cs="Arial"/>
              </w:rPr>
              <w:t>E-UTRA</w:t>
            </w:r>
          </w:p>
          <w:p w14:paraId="3EB00B38" w14:textId="77777777" w:rsidR="000E2E16" w:rsidRDefault="000E2E16" w:rsidP="00420A48">
            <w:pPr>
              <w:pStyle w:val="TAH"/>
              <w:rPr>
                <w:rFonts w:cs="Arial"/>
              </w:rPr>
            </w:pPr>
            <w:r>
              <w:rPr>
                <w:rFonts w:cs="Arial"/>
              </w:rPr>
              <w:t>(MC)</w:t>
            </w:r>
            <w:r>
              <w:rPr>
                <w:rFonts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B2E20" w14:textId="77777777" w:rsidR="000E2E16" w:rsidRDefault="000E2E16" w:rsidP="00420A48">
            <w:pPr>
              <w:pStyle w:val="TAH"/>
              <w:rPr>
                <w:rFonts w:cs="Arial"/>
              </w:rPr>
            </w:pPr>
            <w:r>
              <w:rPr>
                <w:rFonts w:cs="Arial"/>
              </w:rPr>
              <w:t xml:space="preserve">UTRA, </w:t>
            </w:r>
            <w:r>
              <w:rPr>
                <w:rFonts w:cs="Arial"/>
              </w:rPr>
              <w:br/>
              <w:t>E-UTRA</w:t>
            </w:r>
            <w:r>
              <w:rPr>
                <w:rFonts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53FBD" w14:textId="77777777" w:rsidR="000E2E16" w:rsidRDefault="000E2E16" w:rsidP="00420A48">
            <w:pPr>
              <w:pStyle w:val="TAH"/>
              <w:rPr>
                <w:rFonts w:cs="Arial"/>
              </w:rPr>
            </w:pPr>
            <w:r>
              <w:rPr>
                <w:rFonts w:cs="Arial"/>
              </w:rPr>
              <w:t>GSM, UTRA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B25C1" w14:textId="77777777" w:rsidR="000E2E16" w:rsidRDefault="000E2E16" w:rsidP="00420A48">
            <w:pPr>
              <w:pStyle w:val="TAH"/>
              <w:rPr>
                <w:rFonts w:cs="Arial"/>
              </w:rPr>
            </w:pPr>
            <w:r>
              <w:rPr>
                <w:rFonts w:cs="Arial"/>
              </w:rPr>
              <w:t>GSM, E-UTRA</w:t>
            </w:r>
            <w:r>
              <w:rPr>
                <w:rFonts w:cs="Arial"/>
                <w:vertAlign w:val="super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2443D7" w14:textId="77777777" w:rsidR="000E2E16" w:rsidRDefault="000E2E16" w:rsidP="00420A48">
            <w:pPr>
              <w:pStyle w:val="TAH"/>
              <w:rPr>
                <w:rFonts w:cs="Arial"/>
              </w:rPr>
            </w:pPr>
            <w:r>
              <w:rPr>
                <w:rFonts w:cs="Arial"/>
              </w:rPr>
              <w:t>GSM, UTRA, E-UTRA</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84B6A12" w14:textId="77777777" w:rsidR="000E2E16" w:rsidRDefault="000E2E16" w:rsidP="00420A48">
            <w:pPr>
              <w:pStyle w:val="TAH"/>
              <w:rPr>
                <w:rFonts w:cs="Arial"/>
              </w:rPr>
            </w:pPr>
            <w:r>
              <w:rPr>
                <w:rFonts w:cs="Arial"/>
              </w:rPr>
              <w:t>GSM, UTRA, E-UTRA</w:t>
            </w:r>
            <w:r>
              <w:rPr>
                <w:rFonts w:cs="Arial"/>
                <w:vertAlign w:val="superscript"/>
              </w:rPr>
              <w:t>3</w:t>
            </w:r>
          </w:p>
        </w:tc>
      </w:tr>
      <w:tr w:rsidR="000E2E16" w:rsidRPr="00552333" w14:paraId="4B8D9575"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2232D13E" w14:textId="77777777" w:rsidR="000E2E16" w:rsidRDefault="000E2E16" w:rsidP="00420A48">
            <w:pPr>
              <w:pStyle w:val="TAC"/>
              <w:rPr>
                <w:rFonts w:cs="Arial"/>
              </w:rPr>
            </w:pPr>
            <w:r>
              <w:rPr>
                <w:rFonts w:cs="Arial"/>
              </w:rPr>
              <w:t>Supported configurations</w:t>
            </w:r>
          </w:p>
        </w:tc>
        <w:tc>
          <w:tcPr>
            <w:tcW w:w="1134" w:type="dxa"/>
            <w:tcBorders>
              <w:top w:val="single" w:sz="4" w:space="0" w:color="auto"/>
              <w:left w:val="single" w:sz="4" w:space="0" w:color="auto"/>
              <w:bottom w:val="single" w:sz="4" w:space="0" w:color="auto"/>
              <w:right w:val="single" w:sz="4" w:space="0" w:color="auto"/>
            </w:tcBorders>
          </w:tcPr>
          <w:p w14:paraId="12920B5F" w14:textId="77777777" w:rsidR="000E2E16" w:rsidRDefault="000E2E16" w:rsidP="000E2E16">
            <w:pPr>
              <w:pStyle w:val="TAC"/>
              <w:rPr>
                <w:rFonts w:cs="Arial"/>
              </w:rPr>
            </w:pPr>
            <w:r>
              <w:rPr>
                <w:rFonts w:cs="Arial"/>
              </w:rPr>
              <w:t>SR UTRA (SC, MC)</w:t>
            </w:r>
          </w:p>
        </w:tc>
        <w:tc>
          <w:tcPr>
            <w:tcW w:w="992" w:type="dxa"/>
            <w:tcBorders>
              <w:top w:val="single" w:sz="4" w:space="0" w:color="auto"/>
              <w:left w:val="single" w:sz="4" w:space="0" w:color="auto"/>
              <w:bottom w:val="single" w:sz="4" w:space="0" w:color="auto"/>
              <w:right w:val="single" w:sz="4" w:space="0" w:color="auto"/>
            </w:tcBorders>
          </w:tcPr>
          <w:p w14:paraId="07CAF8CF" w14:textId="77777777" w:rsidR="000E2E16" w:rsidRPr="00552333" w:rsidRDefault="000E2E16" w:rsidP="000E2E16">
            <w:pPr>
              <w:pStyle w:val="TAC"/>
              <w:rPr>
                <w:rFonts w:cs="Arial"/>
                <w:b/>
                <w:bCs/>
                <w:lang w:val="sv-FI"/>
              </w:rPr>
            </w:pPr>
            <w:r w:rsidRPr="00552333">
              <w:rPr>
                <w:rFonts w:cs="Arial"/>
                <w:lang w:val="sv-FI"/>
              </w:rPr>
              <w:t xml:space="preserve">SR </w:t>
            </w:r>
            <w:r w:rsidRPr="00552333">
              <w:rPr>
                <w:rFonts w:cs="Arial"/>
                <w:lang w:val="sv-FI"/>
              </w:rPr>
              <w:br/>
              <w:t>E-UTRA (SC, MC, CA)</w:t>
            </w:r>
            <w:r w:rsidRPr="00552333">
              <w:rPr>
                <w:rFonts w:cs="Arial"/>
                <w:vertAlign w:val="superscript"/>
                <w:lang w:val="sv-FI"/>
              </w:rPr>
              <w:t>3</w:t>
            </w:r>
          </w:p>
        </w:tc>
        <w:tc>
          <w:tcPr>
            <w:tcW w:w="1134" w:type="dxa"/>
            <w:tcBorders>
              <w:top w:val="single" w:sz="4" w:space="0" w:color="auto"/>
              <w:left w:val="single" w:sz="4" w:space="0" w:color="auto"/>
              <w:bottom w:val="single" w:sz="4" w:space="0" w:color="auto"/>
              <w:right w:val="single" w:sz="4" w:space="0" w:color="auto"/>
            </w:tcBorders>
          </w:tcPr>
          <w:p w14:paraId="10B7C0A5" w14:textId="77777777" w:rsidR="000E2E16" w:rsidRPr="00552333" w:rsidRDefault="000E2E16" w:rsidP="00420A48">
            <w:pPr>
              <w:pStyle w:val="TAC"/>
              <w:rPr>
                <w:rFonts w:cs="Arial"/>
                <w:lang w:val="sv-FI"/>
              </w:rPr>
            </w:pPr>
            <w:r w:rsidRPr="00552333">
              <w:rPr>
                <w:rFonts w:cs="Arial"/>
                <w:lang w:val="sv-FI"/>
              </w:rPr>
              <w:t>MR UTRA + E-UTRA</w:t>
            </w:r>
            <w:r w:rsidRPr="00552333">
              <w:rPr>
                <w:rFonts w:cs="Arial"/>
                <w:vertAlign w:val="superscript"/>
                <w:lang w:val="sv-FI"/>
              </w:rPr>
              <w:t>3</w:t>
            </w:r>
          </w:p>
          <w:p w14:paraId="74662A31" w14:textId="77777777" w:rsidR="000E2E16" w:rsidRPr="00552333" w:rsidRDefault="000E2E16" w:rsidP="00420A48">
            <w:pPr>
              <w:pStyle w:val="TAC"/>
              <w:rPr>
                <w:rFonts w:cs="Arial"/>
                <w:lang w:val="sv-FI"/>
              </w:rPr>
            </w:pPr>
          </w:p>
          <w:p w14:paraId="0E6D991B" w14:textId="77777777" w:rsidR="000E2E16" w:rsidRPr="00552333" w:rsidRDefault="000E2E16" w:rsidP="00420A48">
            <w:pPr>
              <w:pStyle w:val="TAC"/>
              <w:rPr>
                <w:rFonts w:cs="Arial"/>
                <w:lang w:val="sv-FI"/>
              </w:rPr>
            </w:pPr>
            <w:r w:rsidRPr="00552333">
              <w:rPr>
                <w:rFonts w:cs="Arial"/>
                <w:lang w:val="sv-FI"/>
              </w:rPr>
              <w:t>SR UTRA (SC, MC)</w:t>
            </w:r>
          </w:p>
          <w:p w14:paraId="1D976BAA" w14:textId="77777777" w:rsidR="000E2E16" w:rsidRPr="00552333" w:rsidRDefault="000E2E16" w:rsidP="00420A48">
            <w:pPr>
              <w:pStyle w:val="TAC"/>
              <w:rPr>
                <w:rFonts w:cs="Arial"/>
                <w:lang w:val="sv-FI"/>
              </w:rPr>
            </w:pPr>
          </w:p>
          <w:p w14:paraId="550A1DD7" w14:textId="77777777" w:rsidR="000E2E16" w:rsidRPr="00552333" w:rsidRDefault="000E2E16" w:rsidP="000E2E16">
            <w:pPr>
              <w:pStyle w:val="TAC"/>
              <w:rPr>
                <w:rFonts w:cs="Arial"/>
                <w:b/>
                <w:bCs/>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 CA)</w:t>
            </w:r>
          </w:p>
        </w:tc>
        <w:tc>
          <w:tcPr>
            <w:tcW w:w="1134" w:type="dxa"/>
            <w:tcBorders>
              <w:top w:val="single" w:sz="4" w:space="0" w:color="auto"/>
              <w:left w:val="single" w:sz="4" w:space="0" w:color="auto"/>
              <w:bottom w:val="single" w:sz="4" w:space="0" w:color="auto"/>
              <w:right w:val="single" w:sz="4" w:space="0" w:color="auto"/>
            </w:tcBorders>
          </w:tcPr>
          <w:p w14:paraId="0027AD15" w14:textId="77777777" w:rsidR="000E2E16" w:rsidRPr="00552333" w:rsidRDefault="000E2E16" w:rsidP="00420A48">
            <w:pPr>
              <w:pStyle w:val="TAC"/>
              <w:rPr>
                <w:rFonts w:cs="Arial"/>
                <w:lang w:val="sv-FI"/>
              </w:rPr>
            </w:pPr>
            <w:r w:rsidRPr="00552333">
              <w:rPr>
                <w:rFonts w:cs="Arial"/>
                <w:lang w:val="sv-FI"/>
              </w:rPr>
              <w:t>MR GSM + UTRA</w:t>
            </w:r>
          </w:p>
          <w:p w14:paraId="0D27A84B" w14:textId="77777777" w:rsidR="000E2E16" w:rsidRPr="00552333" w:rsidRDefault="000E2E16" w:rsidP="00420A48">
            <w:pPr>
              <w:pStyle w:val="TAC"/>
              <w:rPr>
                <w:rFonts w:cs="Arial"/>
                <w:lang w:val="sv-FI"/>
              </w:rPr>
            </w:pPr>
          </w:p>
          <w:p w14:paraId="456FF86C" w14:textId="77777777" w:rsidR="000E2E16" w:rsidRPr="00552333" w:rsidRDefault="000E2E16" w:rsidP="00420A48">
            <w:pPr>
              <w:pStyle w:val="TAC"/>
              <w:rPr>
                <w:rFonts w:cs="Arial"/>
                <w:lang w:val="sv-FI"/>
              </w:rPr>
            </w:pPr>
            <w:r w:rsidRPr="00552333">
              <w:rPr>
                <w:rFonts w:cs="Arial"/>
                <w:lang w:val="sv-FI"/>
              </w:rPr>
              <w:t>SR GSM (MCBTS)</w:t>
            </w:r>
          </w:p>
          <w:p w14:paraId="739A31C5" w14:textId="77777777" w:rsidR="000E2E16" w:rsidRPr="00552333" w:rsidRDefault="000E2E16" w:rsidP="00420A48">
            <w:pPr>
              <w:pStyle w:val="TAC"/>
              <w:rPr>
                <w:rFonts w:cs="Arial"/>
                <w:lang w:val="sv-FI"/>
              </w:rPr>
            </w:pPr>
          </w:p>
          <w:p w14:paraId="7D744EB8" w14:textId="77777777" w:rsidR="000E2E16" w:rsidRDefault="000E2E16" w:rsidP="00420A48">
            <w:pPr>
              <w:pStyle w:val="TAC"/>
              <w:rPr>
                <w:rFonts w:cs="Arial"/>
              </w:rPr>
            </w:pPr>
            <w:r>
              <w:rPr>
                <w:rFonts w:cs="Arial"/>
              </w:rPr>
              <w:t>SR UTRA (SC, MC)</w:t>
            </w:r>
          </w:p>
        </w:tc>
        <w:tc>
          <w:tcPr>
            <w:tcW w:w="992" w:type="dxa"/>
            <w:tcBorders>
              <w:top w:val="single" w:sz="4" w:space="0" w:color="auto"/>
              <w:left w:val="single" w:sz="4" w:space="0" w:color="auto"/>
              <w:bottom w:val="single" w:sz="4" w:space="0" w:color="auto"/>
              <w:right w:val="single" w:sz="4" w:space="0" w:color="auto"/>
            </w:tcBorders>
          </w:tcPr>
          <w:p w14:paraId="71FCE84B" w14:textId="77777777" w:rsidR="000E2E16" w:rsidRPr="00552333" w:rsidRDefault="000E2E16" w:rsidP="00420A48">
            <w:pPr>
              <w:pStyle w:val="TAC"/>
              <w:rPr>
                <w:rFonts w:cs="Arial"/>
                <w:lang w:val="sv-FI"/>
              </w:rPr>
            </w:pPr>
            <w:r w:rsidRPr="00552333">
              <w:rPr>
                <w:rFonts w:cs="Arial"/>
                <w:lang w:val="sv-FI"/>
              </w:rPr>
              <w:t>MR GSM + E-UTRA</w:t>
            </w:r>
            <w:r w:rsidRPr="00552333">
              <w:rPr>
                <w:rFonts w:cs="Arial"/>
                <w:vertAlign w:val="superscript"/>
                <w:lang w:val="sv-FI"/>
              </w:rPr>
              <w:t>3</w:t>
            </w:r>
          </w:p>
          <w:p w14:paraId="0E688467" w14:textId="77777777" w:rsidR="000E2E16" w:rsidRPr="00552333" w:rsidRDefault="000E2E16" w:rsidP="00420A48">
            <w:pPr>
              <w:pStyle w:val="TAC"/>
              <w:rPr>
                <w:rFonts w:cs="Arial"/>
                <w:lang w:val="sv-FI"/>
              </w:rPr>
            </w:pPr>
          </w:p>
          <w:p w14:paraId="5AAC2055" w14:textId="77777777" w:rsidR="000E2E16" w:rsidRPr="00552333" w:rsidRDefault="000E2E16" w:rsidP="00420A48">
            <w:pPr>
              <w:pStyle w:val="TAC"/>
              <w:rPr>
                <w:rFonts w:cs="Arial"/>
                <w:lang w:val="sv-FI"/>
              </w:rPr>
            </w:pPr>
            <w:r w:rsidRPr="00552333">
              <w:rPr>
                <w:rFonts w:cs="Arial"/>
                <w:lang w:val="sv-FI"/>
              </w:rPr>
              <w:t>SR GSM (MCBTS)</w:t>
            </w:r>
          </w:p>
          <w:p w14:paraId="18615092" w14:textId="77777777" w:rsidR="000E2E16" w:rsidRPr="00552333" w:rsidRDefault="000E2E16" w:rsidP="00420A48">
            <w:pPr>
              <w:pStyle w:val="TAC"/>
              <w:rPr>
                <w:rFonts w:cs="Arial"/>
                <w:lang w:val="sv-FI"/>
              </w:rPr>
            </w:pPr>
          </w:p>
          <w:p w14:paraId="685CB5E5" w14:textId="77777777" w:rsidR="000E2E16" w:rsidRPr="00552333" w:rsidRDefault="000E2E16" w:rsidP="000E2E16">
            <w:pPr>
              <w:pStyle w:val="TAC"/>
              <w:rPr>
                <w:rFonts w:cs="Arial"/>
                <w:b/>
                <w:bCs/>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 CA)</w:t>
            </w:r>
          </w:p>
        </w:tc>
        <w:tc>
          <w:tcPr>
            <w:tcW w:w="1276" w:type="dxa"/>
            <w:tcBorders>
              <w:top w:val="single" w:sz="4" w:space="0" w:color="auto"/>
              <w:left w:val="single" w:sz="4" w:space="0" w:color="auto"/>
              <w:bottom w:val="single" w:sz="4" w:space="0" w:color="auto"/>
              <w:right w:val="single" w:sz="4" w:space="0" w:color="auto"/>
            </w:tcBorders>
          </w:tcPr>
          <w:p w14:paraId="47BB0F9F" w14:textId="77777777" w:rsidR="000E2E16" w:rsidRPr="00552333" w:rsidRDefault="000E2E16" w:rsidP="00420A48">
            <w:pPr>
              <w:pStyle w:val="TAC"/>
              <w:rPr>
                <w:rFonts w:cs="Arial"/>
                <w:lang w:val="sv-FI"/>
              </w:rPr>
            </w:pPr>
            <w:r w:rsidRPr="00552333">
              <w:rPr>
                <w:rFonts w:cs="Arial"/>
                <w:lang w:val="sv-FI"/>
              </w:rPr>
              <w:t xml:space="preserve">MR GSM + UTRA + </w:t>
            </w:r>
            <w:r w:rsidRPr="00552333">
              <w:rPr>
                <w:rFonts w:cs="Arial"/>
                <w:lang w:val="sv-FI"/>
              </w:rPr>
              <w:br/>
              <w:t>E-UTRA</w:t>
            </w:r>
          </w:p>
          <w:p w14:paraId="6E532325" w14:textId="77777777" w:rsidR="000E2E16" w:rsidRPr="00552333" w:rsidRDefault="000E2E16" w:rsidP="00420A48">
            <w:pPr>
              <w:pStyle w:val="TAC"/>
              <w:rPr>
                <w:rFonts w:cs="Arial"/>
                <w:lang w:val="sv-FI"/>
              </w:rPr>
            </w:pPr>
          </w:p>
          <w:p w14:paraId="06784139" w14:textId="77777777" w:rsidR="000E2E16" w:rsidRPr="00552333" w:rsidRDefault="000E2E16" w:rsidP="00420A48">
            <w:pPr>
              <w:pStyle w:val="TAC"/>
              <w:rPr>
                <w:rFonts w:cs="Arial"/>
                <w:lang w:val="sv-FI"/>
              </w:rPr>
            </w:pPr>
            <w:r w:rsidRPr="00552333">
              <w:rPr>
                <w:rFonts w:cs="Arial"/>
                <w:lang w:val="sv-FI"/>
              </w:rPr>
              <w:t>MR GSM + UTRA</w:t>
            </w:r>
          </w:p>
          <w:p w14:paraId="4E6AE812" w14:textId="77777777" w:rsidR="000E2E16" w:rsidRPr="00552333" w:rsidRDefault="000E2E16" w:rsidP="00420A48">
            <w:pPr>
              <w:pStyle w:val="TAC"/>
              <w:rPr>
                <w:rFonts w:cs="Arial"/>
                <w:lang w:val="sv-FI"/>
              </w:rPr>
            </w:pPr>
          </w:p>
          <w:p w14:paraId="7655D580" w14:textId="77777777" w:rsidR="000E2E16" w:rsidRPr="00552333" w:rsidRDefault="000E2E16" w:rsidP="00420A48">
            <w:pPr>
              <w:pStyle w:val="TAC"/>
              <w:rPr>
                <w:rFonts w:cs="Arial"/>
                <w:lang w:val="sv-FI"/>
              </w:rPr>
            </w:pPr>
            <w:r w:rsidRPr="00552333">
              <w:rPr>
                <w:rFonts w:cs="Arial"/>
                <w:lang w:val="sv-FI"/>
              </w:rPr>
              <w:t>MR GSM + E-UTRA</w:t>
            </w:r>
          </w:p>
          <w:p w14:paraId="55EC7CF8" w14:textId="77777777" w:rsidR="000E2E16" w:rsidRPr="00552333" w:rsidRDefault="000E2E16" w:rsidP="00420A48">
            <w:pPr>
              <w:pStyle w:val="TAC"/>
              <w:rPr>
                <w:rFonts w:cs="Arial"/>
                <w:lang w:val="sv-FI"/>
              </w:rPr>
            </w:pPr>
          </w:p>
          <w:p w14:paraId="6C831E77" w14:textId="77777777" w:rsidR="000E2E16" w:rsidRPr="00552333" w:rsidRDefault="000E2E16" w:rsidP="00420A48">
            <w:pPr>
              <w:pStyle w:val="TAC"/>
              <w:rPr>
                <w:rFonts w:cs="Arial"/>
                <w:lang w:val="sv-FI"/>
              </w:rPr>
            </w:pPr>
            <w:r w:rsidRPr="00552333">
              <w:rPr>
                <w:rFonts w:cs="Arial"/>
                <w:lang w:val="sv-FI"/>
              </w:rPr>
              <w:t>MR UTRA + E-UTRA</w:t>
            </w:r>
          </w:p>
          <w:p w14:paraId="7D34BC67" w14:textId="77777777" w:rsidR="000E2E16" w:rsidRPr="00552333" w:rsidRDefault="000E2E16" w:rsidP="00420A48">
            <w:pPr>
              <w:pStyle w:val="TAC"/>
              <w:rPr>
                <w:rFonts w:cs="Arial"/>
                <w:lang w:val="sv-FI"/>
              </w:rPr>
            </w:pPr>
          </w:p>
          <w:p w14:paraId="6B2CC150" w14:textId="77777777" w:rsidR="000E2E16" w:rsidRPr="00552333" w:rsidRDefault="000E2E16" w:rsidP="00420A48">
            <w:pPr>
              <w:pStyle w:val="TAC"/>
              <w:rPr>
                <w:rFonts w:cs="Arial"/>
                <w:lang w:val="sv-FI"/>
              </w:rPr>
            </w:pPr>
            <w:r w:rsidRPr="00552333">
              <w:rPr>
                <w:rFonts w:cs="Arial"/>
                <w:lang w:val="sv-FI"/>
              </w:rPr>
              <w:t>SR GSM (MCBTS)</w:t>
            </w:r>
          </w:p>
          <w:p w14:paraId="2F010AAE" w14:textId="77777777" w:rsidR="000E2E16" w:rsidRPr="00552333" w:rsidRDefault="000E2E16" w:rsidP="00420A48">
            <w:pPr>
              <w:pStyle w:val="TAC"/>
              <w:rPr>
                <w:rFonts w:cs="Arial"/>
                <w:lang w:val="sv-FI"/>
              </w:rPr>
            </w:pPr>
          </w:p>
          <w:p w14:paraId="56038F59" w14:textId="77777777" w:rsidR="000E2E16" w:rsidRPr="00552333" w:rsidRDefault="000E2E16" w:rsidP="00420A48">
            <w:pPr>
              <w:pStyle w:val="TAC"/>
              <w:rPr>
                <w:rFonts w:cs="Arial"/>
                <w:lang w:val="sv-FI"/>
              </w:rPr>
            </w:pPr>
            <w:r w:rsidRPr="00552333">
              <w:rPr>
                <w:rFonts w:cs="Arial"/>
                <w:lang w:val="sv-FI"/>
              </w:rPr>
              <w:t>SR UTRA (SC, MC)</w:t>
            </w:r>
          </w:p>
          <w:p w14:paraId="619F36E0" w14:textId="77777777" w:rsidR="000E2E16" w:rsidRPr="00552333" w:rsidRDefault="000E2E16" w:rsidP="00420A48">
            <w:pPr>
              <w:pStyle w:val="TAC"/>
              <w:rPr>
                <w:rFonts w:cs="Arial"/>
                <w:lang w:val="sv-FI"/>
              </w:rPr>
            </w:pPr>
          </w:p>
          <w:p w14:paraId="34091EA5" w14:textId="77777777" w:rsidR="000E2E16" w:rsidRPr="00552333" w:rsidRDefault="000E2E16" w:rsidP="00420A48">
            <w:pPr>
              <w:pStyle w:val="TAC"/>
              <w:rPr>
                <w:rFonts w:cs="Arial"/>
                <w:lang w:val="sv-FI"/>
              </w:rPr>
            </w:pPr>
            <w:r w:rsidRPr="00552333">
              <w:rPr>
                <w:rFonts w:cs="Arial"/>
                <w:lang w:val="sv-FI"/>
              </w:rPr>
              <w:t>SR E-UTRA (SC, MC, CA)</w:t>
            </w:r>
          </w:p>
        </w:tc>
        <w:tc>
          <w:tcPr>
            <w:tcW w:w="1188" w:type="dxa"/>
            <w:tcBorders>
              <w:top w:val="single" w:sz="4" w:space="0" w:color="auto"/>
              <w:left w:val="single" w:sz="4" w:space="0" w:color="auto"/>
              <w:bottom w:val="single" w:sz="4" w:space="0" w:color="auto"/>
              <w:right w:val="single" w:sz="4" w:space="0" w:color="auto"/>
            </w:tcBorders>
          </w:tcPr>
          <w:p w14:paraId="5CE96FAA" w14:textId="77777777" w:rsidR="000E2E16" w:rsidRDefault="000E2E16" w:rsidP="00420A48">
            <w:pPr>
              <w:pStyle w:val="TAC"/>
              <w:rPr>
                <w:rFonts w:cs="Arial"/>
              </w:rPr>
            </w:pPr>
            <w:r>
              <w:rPr>
                <w:rFonts w:cs="Arial"/>
              </w:rPr>
              <w:t>MR GSM + UTRA</w:t>
            </w:r>
            <w:r>
              <w:rPr>
                <w:rFonts w:cs="Arial"/>
                <w:vertAlign w:val="superscript"/>
              </w:rPr>
              <w:t>2</w:t>
            </w:r>
          </w:p>
          <w:p w14:paraId="026DB0CB" w14:textId="77777777" w:rsidR="000E2E16" w:rsidRDefault="000E2E16" w:rsidP="00420A48">
            <w:pPr>
              <w:pStyle w:val="TAC"/>
              <w:rPr>
                <w:rFonts w:cs="Arial"/>
              </w:rPr>
            </w:pPr>
          </w:p>
          <w:p w14:paraId="4523FBAA" w14:textId="77777777" w:rsidR="000E2E16" w:rsidRDefault="000E2E16" w:rsidP="00420A48">
            <w:pPr>
              <w:pStyle w:val="TAC"/>
              <w:rPr>
                <w:rFonts w:cs="Arial"/>
              </w:rPr>
            </w:pPr>
            <w:r>
              <w:rPr>
                <w:rFonts w:cs="Arial"/>
              </w:rPr>
              <w:t>MR GSM +</w:t>
            </w:r>
          </w:p>
          <w:p w14:paraId="107A9123" w14:textId="77777777" w:rsidR="000E2E16" w:rsidRPr="00552333" w:rsidRDefault="000E2E16" w:rsidP="00420A48">
            <w:pPr>
              <w:pStyle w:val="TAC"/>
              <w:rPr>
                <w:rFonts w:cs="Arial"/>
                <w:lang w:val="sv-FI"/>
              </w:rPr>
            </w:pPr>
            <w:r w:rsidRPr="00552333">
              <w:rPr>
                <w:rFonts w:cs="Arial"/>
                <w:lang w:val="sv-FI"/>
              </w:rPr>
              <w:t>E-UTRA</w:t>
            </w:r>
            <w:r w:rsidRPr="00552333">
              <w:rPr>
                <w:rFonts w:cs="Arial"/>
                <w:vertAlign w:val="superscript"/>
                <w:lang w:val="sv-FI"/>
              </w:rPr>
              <w:t>3</w:t>
            </w:r>
          </w:p>
          <w:p w14:paraId="491EB72B" w14:textId="77777777" w:rsidR="000E2E16" w:rsidRPr="00552333" w:rsidRDefault="000E2E16" w:rsidP="00420A48">
            <w:pPr>
              <w:pStyle w:val="TAC"/>
              <w:rPr>
                <w:rFonts w:cs="Arial"/>
                <w:lang w:val="sv-FI"/>
              </w:rPr>
            </w:pPr>
          </w:p>
          <w:p w14:paraId="3A65C317" w14:textId="77777777" w:rsidR="000E2E16" w:rsidRPr="00552333" w:rsidRDefault="000E2E16" w:rsidP="00420A48">
            <w:pPr>
              <w:pStyle w:val="TAC"/>
              <w:rPr>
                <w:rFonts w:cs="Arial"/>
                <w:lang w:val="sv-FI"/>
              </w:rPr>
            </w:pPr>
            <w:r w:rsidRPr="00552333">
              <w:rPr>
                <w:rFonts w:cs="Arial"/>
                <w:lang w:val="sv-FI"/>
              </w:rPr>
              <w:t>MR E-UTRA</w:t>
            </w:r>
            <w:r w:rsidRPr="00552333">
              <w:rPr>
                <w:rFonts w:cs="Arial"/>
                <w:vertAlign w:val="superscript"/>
                <w:lang w:val="sv-FI"/>
              </w:rPr>
              <w:t>3</w:t>
            </w:r>
            <w:r w:rsidRPr="00552333">
              <w:rPr>
                <w:rFonts w:cs="Arial"/>
                <w:lang w:val="sv-FI"/>
              </w:rPr>
              <w:t xml:space="preserve"> + UTRA</w:t>
            </w:r>
            <w:r w:rsidRPr="00552333">
              <w:rPr>
                <w:rFonts w:cs="Arial"/>
                <w:vertAlign w:val="superscript"/>
                <w:lang w:val="sv-FI"/>
              </w:rPr>
              <w:t>2</w:t>
            </w:r>
          </w:p>
          <w:p w14:paraId="6CFA145B" w14:textId="77777777" w:rsidR="000E2E16" w:rsidRPr="00552333" w:rsidRDefault="000E2E16" w:rsidP="00420A48">
            <w:pPr>
              <w:pStyle w:val="TAC"/>
              <w:rPr>
                <w:rFonts w:cs="Arial"/>
                <w:lang w:val="sv-FI"/>
              </w:rPr>
            </w:pPr>
          </w:p>
          <w:p w14:paraId="50EBE071" w14:textId="77777777" w:rsidR="000E2E16" w:rsidRPr="00552333" w:rsidRDefault="000E2E16" w:rsidP="00420A48">
            <w:pPr>
              <w:pStyle w:val="TAC"/>
              <w:rPr>
                <w:rFonts w:cs="Arial"/>
                <w:lang w:val="sv-FI"/>
              </w:rPr>
            </w:pPr>
            <w:r w:rsidRPr="00552333">
              <w:rPr>
                <w:rFonts w:cs="Arial"/>
                <w:lang w:val="sv-FI"/>
              </w:rPr>
              <w:t>SR UTRA (SC, MC)</w:t>
            </w:r>
            <w:r w:rsidRPr="00552333">
              <w:rPr>
                <w:rFonts w:cs="Arial"/>
                <w:vertAlign w:val="superscript"/>
                <w:lang w:val="sv-FI"/>
              </w:rPr>
              <w:t>2</w:t>
            </w:r>
          </w:p>
          <w:p w14:paraId="040E32C9" w14:textId="77777777" w:rsidR="000E2E16" w:rsidRPr="00552333" w:rsidRDefault="000E2E16" w:rsidP="00420A48">
            <w:pPr>
              <w:pStyle w:val="TAC"/>
              <w:rPr>
                <w:rFonts w:cs="Arial"/>
                <w:lang w:val="sv-FI"/>
              </w:rPr>
            </w:pPr>
          </w:p>
          <w:p w14:paraId="2FBEF36E" w14:textId="77777777" w:rsidR="000E2E16" w:rsidRPr="00552333" w:rsidRDefault="000E2E16" w:rsidP="000E2E16">
            <w:pPr>
              <w:pStyle w:val="TAC"/>
              <w:rPr>
                <w:rFonts w:cs="Arial"/>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w:t>
            </w:r>
          </w:p>
        </w:tc>
      </w:tr>
      <w:tr w:rsidR="000E2E16" w14:paraId="002D7C68"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11AB82D2" w14:textId="77777777" w:rsidR="000E2E16" w:rsidRDefault="000E2E16" w:rsidP="00420A48">
            <w:pPr>
              <w:pStyle w:val="TAC"/>
              <w:rPr>
                <w:rFonts w:cs="Arial"/>
              </w:rPr>
            </w:pPr>
            <w:r>
              <w:rPr>
                <w:rFonts w:cs="Arial"/>
              </w:rPr>
              <w:t>Applicable BC</w:t>
            </w:r>
          </w:p>
        </w:tc>
        <w:tc>
          <w:tcPr>
            <w:tcW w:w="1134" w:type="dxa"/>
            <w:tcBorders>
              <w:top w:val="single" w:sz="4" w:space="0" w:color="auto"/>
              <w:left w:val="single" w:sz="4" w:space="0" w:color="auto"/>
              <w:bottom w:val="single" w:sz="4" w:space="0" w:color="auto"/>
              <w:right w:val="single" w:sz="4" w:space="0" w:color="auto"/>
            </w:tcBorders>
            <w:hideMark/>
          </w:tcPr>
          <w:p w14:paraId="7BC6798B" w14:textId="77777777" w:rsidR="000E2E16" w:rsidRDefault="000E2E16" w:rsidP="00420A48">
            <w:pPr>
              <w:pStyle w:val="TAC"/>
              <w:rPr>
                <w:rFonts w:cs="Arial"/>
              </w:rPr>
            </w:pPr>
            <w:r>
              <w:rPr>
                <w:rFonts w:cs="Arial"/>
              </w:rPr>
              <w:t>BC1, BC2 or BC3</w:t>
            </w:r>
          </w:p>
        </w:tc>
        <w:tc>
          <w:tcPr>
            <w:tcW w:w="992" w:type="dxa"/>
            <w:tcBorders>
              <w:top w:val="single" w:sz="4" w:space="0" w:color="auto"/>
              <w:left w:val="single" w:sz="4" w:space="0" w:color="auto"/>
              <w:bottom w:val="single" w:sz="4" w:space="0" w:color="auto"/>
              <w:right w:val="single" w:sz="4" w:space="0" w:color="auto"/>
            </w:tcBorders>
            <w:hideMark/>
          </w:tcPr>
          <w:p w14:paraId="0831BFBD" w14:textId="77777777" w:rsidR="000E2E16" w:rsidRDefault="000E2E16" w:rsidP="00420A48">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14:paraId="77955B0C" w14:textId="77777777" w:rsidR="000E2E16" w:rsidRDefault="000E2E16" w:rsidP="00420A48">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14:paraId="37D2CDB3" w14:textId="77777777" w:rsidR="000E2E16" w:rsidRDefault="000E2E16" w:rsidP="00420A48">
            <w:pPr>
              <w:pStyle w:val="TAC"/>
              <w:rPr>
                <w:rFonts w:cs="Arial"/>
              </w:rPr>
            </w:pPr>
            <w:r>
              <w:rPr>
                <w:rFonts w:cs="Arial"/>
              </w:rPr>
              <w:t>BC2</w:t>
            </w:r>
          </w:p>
        </w:tc>
        <w:tc>
          <w:tcPr>
            <w:tcW w:w="992" w:type="dxa"/>
            <w:tcBorders>
              <w:top w:val="single" w:sz="4" w:space="0" w:color="auto"/>
              <w:left w:val="single" w:sz="4" w:space="0" w:color="auto"/>
              <w:bottom w:val="single" w:sz="4" w:space="0" w:color="auto"/>
              <w:right w:val="single" w:sz="4" w:space="0" w:color="auto"/>
            </w:tcBorders>
            <w:hideMark/>
          </w:tcPr>
          <w:p w14:paraId="2D2A2D10" w14:textId="77777777" w:rsidR="000E2E16" w:rsidRDefault="000E2E16" w:rsidP="00420A48">
            <w:pPr>
              <w:pStyle w:val="TAC"/>
              <w:rPr>
                <w:rFonts w:cs="Arial"/>
              </w:rPr>
            </w:pPr>
            <w:r>
              <w:rPr>
                <w:rFonts w:cs="Arial"/>
              </w:rPr>
              <w:t>BC2</w:t>
            </w:r>
          </w:p>
        </w:tc>
        <w:tc>
          <w:tcPr>
            <w:tcW w:w="1276" w:type="dxa"/>
            <w:tcBorders>
              <w:top w:val="single" w:sz="4" w:space="0" w:color="auto"/>
              <w:left w:val="single" w:sz="4" w:space="0" w:color="auto"/>
              <w:bottom w:val="single" w:sz="4" w:space="0" w:color="auto"/>
              <w:right w:val="single" w:sz="4" w:space="0" w:color="auto"/>
            </w:tcBorders>
            <w:hideMark/>
          </w:tcPr>
          <w:p w14:paraId="460F7AE8" w14:textId="77777777" w:rsidR="000E2E16" w:rsidRDefault="000E2E16" w:rsidP="00420A48">
            <w:pPr>
              <w:pStyle w:val="TAC"/>
              <w:rPr>
                <w:rFonts w:cs="Arial"/>
              </w:rPr>
            </w:pPr>
            <w:r>
              <w:rPr>
                <w:rFonts w:cs="Arial"/>
              </w:rPr>
              <w:t>BC2</w:t>
            </w:r>
          </w:p>
        </w:tc>
        <w:tc>
          <w:tcPr>
            <w:tcW w:w="1188" w:type="dxa"/>
            <w:tcBorders>
              <w:top w:val="single" w:sz="4" w:space="0" w:color="auto"/>
              <w:left w:val="single" w:sz="4" w:space="0" w:color="auto"/>
              <w:bottom w:val="single" w:sz="4" w:space="0" w:color="auto"/>
              <w:right w:val="single" w:sz="4" w:space="0" w:color="auto"/>
            </w:tcBorders>
            <w:hideMark/>
          </w:tcPr>
          <w:p w14:paraId="5AEAE3AE" w14:textId="77777777" w:rsidR="000E2E16" w:rsidRDefault="000E2E16" w:rsidP="00420A48">
            <w:pPr>
              <w:pStyle w:val="TAC"/>
              <w:rPr>
                <w:rFonts w:cs="Arial"/>
              </w:rPr>
            </w:pPr>
            <w:r>
              <w:rPr>
                <w:rFonts w:cs="Arial"/>
              </w:rPr>
              <w:t>BC2</w:t>
            </w:r>
          </w:p>
        </w:tc>
      </w:tr>
      <w:tr w:rsidR="000E2E16" w14:paraId="22E176A6" w14:textId="77777777" w:rsidTr="00420A48">
        <w:tc>
          <w:tcPr>
            <w:tcW w:w="9943" w:type="dxa"/>
            <w:gridSpan w:val="8"/>
            <w:tcBorders>
              <w:top w:val="single" w:sz="4" w:space="0" w:color="auto"/>
              <w:left w:val="single" w:sz="4" w:space="0" w:color="auto"/>
              <w:bottom w:val="single" w:sz="4" w:space="0" w:color="auto"/>
              <w:right w:val="single" w:sz="4" w:space="0" w:color="auto"/>
            </w:tcBorders>
            <w:hideMark/>
          </w:tcPr>
          <w:p w14:paraId="6C0A4E5C" w14:textId="77777777" w:rsidR="000E2E16" w:rsidRDefault="000E2E16" w:rsidP="00420A48">
            <w:pPr>
              <w:pStyle w:val="TAN"/>
            </w:pPr>
            <w:r>
              <w:t>NOTE 1:</w:t>
            </w:r>
            <w:r>
              <w:tab/>
              <w:t>MC denotes multi-carrier in single RAT;</w:t>
            </w:r>
            <w:r>
              <w:br/>
              <w:t>SC denotes single carrier;</w:t>
            </w:r>
            <w:r>
              <w:br/>
              <w:t>MR denotes multi-RAT;</w:t>
            </w:r>
            <w:r>
              <w:br/>
              <w:t>SR denotes single-RAT.</w:t>
            </w:r>
          </w:p>
          <w:p w14:paraId="626D228C" w14:textId="77777777" w:rsidR="000E2E16" w:rsidRDefault="000E2E16" w:rsidP="00420A48">
            <w:pPr>
              <w:pStyle w:val="TAN"/>
            </w:pPr>
            <w:r>
              <w:t>NOTE 2:</w:t>
            </w:r>
            <w:r>
              <w:tab/>
              <w:t>For this configuration related to BC2 bands, the support of UTRA in band 3 is declared by the manufacturer.</w:t>
            </w:r>
          </w:p>
          <w:p w14:paraId="0FD33825" w14:textId="77777777" w:rsidR="000E2E16" w:rsidRDefault="000E2E16" w:rsidP="00420A48">
            <w:pPr>
              <w:pStyle w:val="TAN"/>
              <w:rPr>
                <w:lang w:val="en-US"/>
              </w:rPr>
            </w:pPr>
            <w:r>
              <w:t>NOTE 3:</w:t>
            </w:r>
            <w:r>
              <w:tab/>
            </w:r>
            <w:r>
              <w:rPr>
                <w:lang w:val="en-US"/>
              </w:rPr>
              <w:t xml:space="preserve">Includes optional (declared by the manufacturer) </w:t>
            </w:r>
            <w:r>
              <w:t xml:space="preserve">support of NB-IoT </w:t>
            </w:r>
            <w:r>
              <w:rPr>
                <w:lang w:val="en-US"/>
              </w:rPr>
              <w:t xml:space="preserve">in-band and/or NB-IoT </w:t>
            </w:r>
            <w:r>
              <w:t>guard band operation</w:t>
            </w:r>
            <w:r>
              <w:rPr>
                <w:lang w:val="en-US"/>
              </w:rPr>
              <w:t>.</w:t>
            </w:r>
          </w:p>
          <w:p w14:paraId="351D8A68" w14:textId="77777777" w:rsidR="000E2E16" w:rsidRDefault="000E2E16" w:rsidP="00420A48">
            <w:pPr>
              <w:pStyle w:val="TAN"/>
            </w:pPr>
            <w:r>
              <w:t>NOTE 4:</w:t>
            </w:r>
            <w:r>
              <w:tab/>
              <w:t>Void</w:t>
            </w:r>
          </w:p>
          <w:p w14:paraId="49537CA4" w14:textId="77777777" w:rsidR="000E2E16" w:rsidRDefault="000E2E16" w:rsidP="00420A48">
            <w:pPr>
              <w:pStyle w:val="TAN"/>
            </w:pPr>
            <w:r>
              <w:t>NOTE 5:</w:t>
            </w:r>
            <w:r>
              <w:tab/>
              <w:t>Void</w:t>
            </w:r>
          </w:p>
        </w:tc>
      </w:tr>
    </w:tbl>
    <w:p w14:paraId="3E917454" w14:textId="77777777" w:rsidR="00F02F57" w:rsidRPr="0050431F" w:rsidRDefault="00F02F57" w:rsidP="00F02F57"/>
    <w:p w14:paraId="6D2892EE" w14:textId="77777777" w:rsidR="00F02F57" w:rsidRPr="0050431F" w:rsidRDefault="00F02F57" w:rsidP="00EB0F3C">
      <w:pPr>
        <w:pStyle w:val="TH"/>
        <w:rPr>
          <w:rFonts w:eastAsia="SimSun"/>
          <w:lang w:eastAsia="zh-CN"/>
        </w:rPr>
      </w:pPr>
      <w:r w:rsidRPr="0050431F">
        <w:rPr>
          <w:rFonts w:eastAsia="SimSun"/>
        </w:rPr>
        <w:t>Table 4.7.1-</w:t>
      </w:r>
      <w:r w:rsidRPr="0050431F">
        <w:rPr>
          <w:rFonts w:eastAsia="SimSun"/>
          <w:lang w:eastAsia="zh-CN"/>
        </w:rPr>
        <w:t>2</w:t>
      </w:r>
      <w:r w:rsidRPr="0050431F">
        <w:rPr>
          <w:rFonts w:eastAsia="SimSun"/>
        </w:rPr>
        <w:t xml:space="preserve"> Capability sets</w:t>
      </w:r>
      <w:r w:rsidRPr="0050431F">
        <w:rPr>
          <w:rFonts w:eastAsia="SimSun"/>
          <w:lang w:eastAsia="zh-CN"/>
        </w:rPr>
        <w:t xml:space="preserve"> with </w:t>
      </w:r>
      <w:bookmarkStart w:id="220" w:name="OLE_LINK56"/>
      <w:bookmarkStart w:id="221" w:name="OLE_LINK57"/>
      <w:r w:rsidRPr="0050431F">
        <w:rPr>
          <w:rFonts w:eastAsia="SimSun"/>
          <w:lang w:eastAsia="zh-CN"/>
        </w:rPr>
        <w:t>NB-IoT standalone</w:t>
      </w:r>
      <w:bookmarkEnd w:id="220"/>
      <w:bookmarkEnd w:id="221"/>
      <w:r w:rsidRPr="0050431F">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134"/>
        <w:gridCol w:w="1134"/>
        <w:gridCol w:w="1134"/>
        <w:gridCol w:w="1134"/>
        <w:gridCol w:w="1134"/>
        <w:gridCol w:w="1134"/>
      </w:tblGrid>
      <w:tr w:rsidR="00F02F57" w:rsidRPr="0050431F" w14:paraId="421612C0" w14:textId="77777777" w:rsidTr="00F02F57">
        <w:tc>
          <w:tcPr>
            <w:tcW w:w="1101" w:type="dxa"/>
          </w:tcPr>
          <w:p w14:paraId="48999B30" w14:textId="77777777" w:rsidR="00F02F57" w:rsidRPr="0050431F" w:rsidRDefault="00F02F57" w:rsidP="00F02F57">
            <w:pPr>
              <w:pStyle w:val="TAH"/>
              <w:rPr>
                <w:rFonts w:eastAsia="SimSun"/>
                <w:lang w:eastAsia="ja-JP"/>
              </w:rPr>
            </w:pPr>
            <w:r w:rsidRPr="0050431F">
              <w:rPr>
                <w:rFonts w:eastAsia="SimSun"/>
                <w:lang w:eastAsia="ja-JP"/>
              </w:rPr>
              <w:t>Capability Set supported by the BS</w:t>
            </w:r>
          </w:p>
        </w:tc>
        <w:tc>
          <w:tcPr>
            <w:tcW w:w="1134" w:type="dxa"/>
            <w:vAlign w:val="center"/>
          </w:tcPr>
          <w:p w14:paraId="47E35B7A"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8</w:t>
            </w:r>
          </w:p>
        </w:tc>
        <w:tc>
          <w:tcPr>
            <w:tcW w:w="1134" w:type="dxa"/>
            <w:vAlign w:val="center"/>
          </w:tcPr>
          <w:p w14:paraId="78392564"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9</w:t>
            </w:r>
          </w:p>
        </w:tc>
        <w:tc>
          <w:tcPr>
            <w:tcW w:w="1134" w:type="dxa"/>
            <w:vAlign w:val="center"/>
          </w:tcPr>
          <w:p w14:paraId="435C77DF"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10</w:t>
            </w:r>
          </w:p>
        </w:tc>
        <w:tc>
          <w:tcPr>
            <w:tcW w:w="1134" w:type="dxa"/>
            <w:vAlign w:val="center"/>
          </w:tcPr>
          <w:p w14:paraId="4D6F7A4E"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11</w:t>
            </w:r>
          </w:p>
        </w:tc>
        <w:tc>
          <w:tcPr>
            <w:tcW w:w="1134" w:type="dxa"/>
            <w:vAlign w:val="center"/>
          </w:tcPr>
          <w:p w14:paraId="48B3E970"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12</w:t>
            </w:r>
          </w:p>
        </w:tc>
        <w:tc>
          <w:tcPr>
            <w:tcW w:w="1134" w:type="dxa"/>
            <w:vAlign w:val="center"/>
          </w:tcPr>
          <w:p w14:paraId="390F4521"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13</w:t>
            </w:r>
          </w:p>
        </w:tc>
        <w:tc>
          <w:tcPr>
            <w:tcW w:w="1134" w:type="dxa"/>
            <w:vAlign w:val="center"/>
          </w:tcPr>
          <w:p w14:paraId="19DBDBDB"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14</w:t>
            </w:r>
          </w:p>
        </w:tc>
        <w:tc>
          <w:tcPr>
            <w:tcW w:w="1134" w:type="dxa"/>
            <w:vAlign w:val="center"/>
          </w:tcPr>
          <w:p w14:paraId="228E245F"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15</w:t>
            </w:r>
          </w:p>
        </w:tc>
      </w:tr>
      <w:tr w:rsidR="00F02F57" w:rsidRPr="00552333" w14:paraId="724A3FC4" w14:textId="77777777" w:rsidTr="00F02F57">
        <w:tc>
          <w:tcPr>
            <w:tcW w:w="1101" w:type="dxa"/>
          </w:tcPr>
          <w:p w14:paraId="63DA191A" w14:textId="77777777" w:rsidR="00F02F57" w:rsidRPr="0050431F" w:rsidRDefault="00F02F57" w:rsidP="00F02F57">
            <w:pPr>
              <w:pStyle w:val="TAC"/>
              <w:rPr>
                <w:rFonts w:eastAsia="SimSun"/>
                <w:lang w:eastAsia="ja-JP"/>
              </w:rPr>
            </w:pPr>
            <w:r w:rsidRPr="0050431F">
              <w:rPr>
                <w:rFonts w:eastAsia="SimSun"/>
                <w:lang w:eastAsia="ja-JP"/>
              </w:rPr>
              <w:t>Supported RATs</w:t>
            </w:r>
          </w:p>
        </w:tc>
        <w:tc>
          <w:tcPr>
            <w:tcW w:w="1134" w:type="dxa"/>
            <w:vAlign w:val="center"/>
          </w:tcPr>
          <w:p w14:paraId="4101F3FB"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02F9AF7E" w14:textId="77777777" w:rsidR="00F02F57" w:rsidRPr="0050431F" w:rsidRDefault="00F02F57" w:rsidP="00F02F57">
            <w:pPr>
              <w:pStyle w:val="TAC"/>
              <w:rPr>
                <w:rFonts w:eastAsia="SimSun"/>
                <w:lang w:eastAsia="zh-CN"/>
              </w:rPr>
            </w:pPr>
            <w:r w:rsidRPr="0050431F">
              <w:rPr>
                <w:rFonts w:eastAsia="SimSun"/>
                <w:lang w:eastAsia="zh-CN"/>
              </w:rPr>
              <w:t>GSM,</w:t>
            </w:r>
          </w:p>
          <w:p w14:paraId="3FCE16F1"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6052EECC" w14:textId="77777777" w:rsidR="00F02F57" w:rsidRPr="0050431F" w:rsidRDefault="00F02F57" w:rsidP="00F02F57">
            <w:pPr>
              <w:pStyle w:val="TAC"/>
              <w:rPr>
                <w:rFonts w:eastAsia="SimSun"/>
                <w:lang w:eastAsia="zh-CN"/>
              </w:rPr>
            </w:pPr>
            <w:r w:rsidRPr="0050431F">
              <w:rPr>
                <w:rFonts w:eastAsia="SimSun"/>
                <w:lang w:eastAsia="ja-JP"/>
              </w:rPr>
              <w:t>UTRA</w:t>
            </w:r>
            <w:r w:rsidRPr="0050431F">
              <w:rPr>
                <w:rFonts w:eastAsia="SimSun"/>
                <w:lang w:eastAsia="zh-CN"/>
              </w:rPr>
              <w:t xml:space="preserve">, </w:t>
            </w:r>
          </w:p>
          <w:p w14:paraId="689FF162"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5AFC1E4F" w14:textId="77777777" w:rsidR="00F02F57" w:rsidRPr="00552333" w:rsidRDefault="00F02F57" w:rsidP="00F02F57">
            <w:pPr>
              <w:pStyle w:val="TAC"/>
              <w:rPr>
                <w:rFonts w:eastAsia="SimSun"/>
                <w:lang w:val="sv-FI" w:eastAsia="ja-JP"/>
              </w:rPr>
            </w:pPr>
            <w:r w:rsidRPr="00552333">
              <w:rPr>
                <w:rFonts w:eastAsia="SimSun"/>
                <w:lang w:val="sv-FI" w:eastAsia="zh-CN"/>
              </w:rPr>
              <w:t>E-</w:t>
            </w:r>
            <w:r w:rsidRPr="00552333">
              <w:rPr>
                <w:rFonts w:eastAsia="SimSun"/>
                <w:lang w:val="sv-FI" w:eastAsia="ja-JP"/>
              </w:rPr>
              <w:t xml:space="preserve">UTRA, </w:t>
            </w:r>
            <w:r w:rsidRPr="00552333">
              <w:rPr>
                <w:rFonts w:eastAsia="SimSun"/>
                <w:lang w:val="sv-FI" w:eastAsia="ja-JP"/>
              </w:rPr>
              <w:br/>
            </w:r>
            <w:r w:rsidRPr="00552333">
              <w:rPr>
                <w:rFonts w:eastAsia="SimSun"/>
                <w:lang w:val="sv-FI" w:eastAsia="zh-CN"/>
              </w:rPr>
              <w:t>NB-IoT standalone</w:t>
            </w:r>
          </w:p>
        </w:tc>
        <w:tc>
          <w:tcPr>
            <w:tcW w:w="1134" w:type="dxa"/>
            <w:vAlign w:val="center"/>
          </w:tcPr>
          <w:p w14:paraId="15239125" w14:textId="77777777" w:rsidR="00F02F57" w:rsidRPr="00552333" w:rsidRDefault="00F02F57" w:rsidP="00F02F57">
            <w:pPr>
              <w:pStyle w:val="TAC"/>
              <w:rPr>
                <w:rFonts w:eastAsia="SimSun"/>
                <w:lang w:val="sv-FI" w:eastAsia="zh-CN"/>
              </w:rPr>
            </w:pPr>
            <w:r w:rsidRPr="00552333">
              <w:rPr>
                <w:rFonts w:eastAsia="SimSun"/>
                <w:lang w:val="sv-FI" w:eastAsia="ja-JP"/>
              </w:rPr>
              <w:t>GSM, UTRA</w:t>
            </w:r>
            <w:r w:rsidRPr="00552333">
              <w:rPr>
                <w:rFonts w:eastAsia="SimSun"/>
                <w:lang w:val="sv-FI" w:eastAsia="zh-CN"/>
              </w:rPr>
              <w:t>,</w:t>
            </w:r>
          </w:p>
          <w:p w14:paraId="1084071F"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c>
          <w:tcPr>
            <w:tcW w:w="1134" w:type="dxa"/>
            <w:vAlign w:val="center"/>
          </w:tcPr>
          <w:p w14:paraId="3411D919" w14:textId="77777777" w:rsidR="00F02F57" w:rsidRPr="00552333" w:rsidRDefault="00F02F57" w:rsidP="00F02F57">
            <w:pPr>
              <w:pStyle w:val="TAC"/>
              <w:rPr>
                <w:rFonts w:eastAsia="SimSun"/>
                <w:lang w:val="sv-FI" w:eastAsia="zh-CN"/>
              </w:rPr>
            </w:pPr>
            <w:r w:rsidRPr="00552333">
              <w:rPr>
                <w:rFonts w:eastAsia="SimSun"/>
                <w:lang w:val="sv-FI" w:eastAsia="ja-JP"/>
              </w:rPr>
              <w:t>GSM, E-UTRA</w:t>
            </w:r>
            <w:r w:rsidRPr="00552333">
              <w:rPr>
                <w:rFonts w:eastAsia="SimSun"/>
                <w:lang w:val="sv-FI" w:eastAsia="zh-CN"/>
              </w:rPr>
              <w:t>,</w:t>
            </w:r>
            <w:r w:rsidRPr="00552333">
              <w:rPr>
                <w:rFonts w:eastAsia="SimSun"/>
                <w:lang w:val="sv-FI" w:eastAsia="ja-JP"/>
              </w:rPr>
              <w:t xml:space="preserve"> </w:t>
            </w:r>
          </w:p>
          <w:p w14:paraId="2BC26DB3" w14:textId="77777777" w:rsidR="00F02F57" w:rsidRPr="00552333" w:rsidRDefault="00F02F57" w:rsidP="00F02F57">
            <w:pPr>
              <w:pStyle w:val="TAC"/>
              <w:rPr>
                <w:rFonts w:eastAsia="SimSun"/>
                <w:lang w:val="sv-FI" w:eastAsia="ja-JP"/>
              </w:rPr>
            </w:pPr>
            <w:r w:rsidRPr="00552333">
              <w:rPr>
                <w:rFonts w:eastAsia="SimSun"/>
                <w:lang w:val="sv-FI" w:eastAsia="zh-CN"/>
              </w:rPr>
              <w:t>NB-IoT standalone</w:t>
            </w:r>
          </w:p>
        </w:tc>
        <w:tc>
          <w:tcPr>
            <w:tcW w:w="1134" w:type="dxa"/>
            <w:vAlign w:val="center"/>
          </w:tcPr>
          <w:p w14:paraId="5CF728CB" w14:textId="77777777" w:rsidR="00F02F57" w:rsidRPr="00552333" w:rsidRDefault="00F02F57" w:rsidP="00F02F57">
            <w:pPr>
              <w:pStyle w:val="TAC"/>
              <w:rPr>
                <w:rFonts w:eastAsia="SimSun"/>
                <w:lang w:val="sv-FI" w:eastAsia="zh-CN"/>
              </w:rPr>
            </w:pPr>
            <w:r w:rsidRPr="00552333">
              <w:rPr>
                <w:rFonts w:eastAsia="SimSun"/>
                <w:lang w:val="sv-FI" w:eastAsia="ja-JP"/>
              </w:rPr>
              <w:t>UTRA, E-UTRA</w:t>
            </w:r>
            <w:r w:rsidRPr="00552333">
              <w:rPr>
                <w:rFonts w:eastAsia="SimSun"/>
                <w:lang w:val="sv-FI" w:eastAsia="zh-CN"/>
              </w:rPr>
              <w:t>,</w:t>
            </w:r>
          </w:p>
          <w:p w14:paraId="10E4D980"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c>
          <w:tcPr>
            <w:tcW w:w="1134" w:type="dxa"/>
            <w:vAlign w:val="center"/>
          </w:tcPr>
          <w:p w14:paraId="3678D09A" w14:textId="77777777" w:rsidR="00F02F57" w:rsidRPr="00552333" w:rsidRDefault="00F02F57" w:rsidP="00F02F57">
            <w:pPr>
              <w:pStyle w:val="TAC"/>
              <w:rPr>
                <w:rFonts w:eastAsia="SimSun"/>
                <w:lang w:val="sv-FI" w:eastAsia="zh-CN"/>
              </w:rPr>
            </w:pPr>
            <w:r w:rsidRPr="00552333">
              <w:rPr>
                <w:rFonts w:eastAsia="SimSun"/>
                <w:lang w:val="sv-FI" w:eastAsia="ja-JP"/>
              </w:rPr>
              <w:t>GSM, UTRA, E-UTRA</w:t>
            </w:r>
            <w:r w:rsidRPr="00552333">
              <w:rPr>
                <w:rFonts w:eastAsia="SimSun"/>
                <w:lang w:val="sv-FI" w:eastAsia="zh-CN"/>
              </w:rPr>
              <w:t xml:space="preserve">, </w:t>
            </w:r>
          </w:p>
          <w:p w14:paraId="53E77A43"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r>
      <w:tr w:rsidR="00F02F57" w:rsidRPr="0050431F" w14:paraId="13D1728B" w14:textId="77777777" w:rsidTr="00F02F57">
        <w:tc>
          <w:tcPr>
            <w:tcW w:w="1101" w:type="dxa"/>
          </w:tcPr>
          <w:p w14:paraId="257D43D5" w14:textId="77777777" w:rsidR="00F02F57" w:rsidRPr="0050431F" w:rsidRDefault="00F02F57" w:rsidP="00F02F57">
            <w:pPr>
              <w:pStyle w:val="TAC"/>
              <w:rPr>
                <w:rFonts w:eastAsia="SimSun"/>
                <w:lang w:eastAsia="ja-JP"/>
              </w:rPr>
            </w:pPr>
            <w:r w:rsidRPr="0050431F">
              <w:rPr>
                <w:rFonts w:eastAsia="SimSun"/>
                <w:lang w:eastAsia="ja-JP"/>
              </w:rPr>
              <w:t>Supported configurations</w:t>
            </w:r>
          </w:p>
        </w:tc>
        <w:tc>
          <w:tcPr>
            <w:tcW w:w="1134" w:type="dxa"/>
          </w:tcPr>
          <w:p w14:paraId="519FFF25"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020C1433" w14:textId="77777777" w:rsidR="00F02F57" w:rsidRPr="0050431F" w:rsidRDefault="00F02F57" w:rsidP="00F02F57">
            <w:pPr>
              <w:pStyle w:val="TAC"/>
              <w:rPr>
                <w:rFonts w:eastAsia="SimSun"/>
                <w:lang w:eastAsia="ja-JP"/>
              </w:rPr>
            </w:pPr>
          </w:p>
        </w:tc>
        <w:tc>
          <w:tcPr>
            <w:tcW w:w="1134" w:type="dxa"/>
          </w:tcPr>
          <w:p w14:paraId="246F8F44" w14:textId="77777777" w:rsidR="00F02F57" w:rsidRPr="0050431F" w:rsidRDefault="00F02F57" w:rsidP="00F02F57">
            <w:pPr>
              <w:pStyle w:val="TAC"/>
              <w:rPr>
                <w:rFonts w:eastAsia="SimSun"/>
                <w:lang w:eastAsia="ja-JP"/>
              </w:rPr>
            </w:pPr>
            <w:bookmarkStart w:id="222" w:name="OLE_LINK66"/>
            <w:bookmarkStart w:id="223" w:name="OLE_LINK67"/>
            <w:bookmarkStart w:id="224" w:name="OLE_LINK96"/>
            <w:r w:rsidRPr="0050431F">
              <w:rPr>
                <w:rFonts w:eastAsia="SimSun"/>
                <w:lang w:eastAsia="ja-JP"/>
              </w:rPr>
              <w:t>MR GSM +</w:t>
            </w:r>
          </w:p>
          <w:p w14:paraId="66D7FA05" w14:textId="77777777" w:rsidR="00F02F57" w:rsidRPr="0050431F" w:rsidRDefault="00F02F57" w:rsidP="00F02F57">
            <w:pPr>
              <w:pStyle w:val="TAC"/>
              <w:rPr>
                <w:rFonts w:eastAsia="SimSun"/>
                <w:lang w:eastAsia="ja-JP"/>
              </w:rPr>
            </w:pPr>
            <w:r w:rsidRPr="0050431F">
              <w:rPr>
                <w:rFonts w:eastAsia="SimSun"/>
                <w:lang w:eastAsia="ja-JP"/>
              </w:rPr>
              <w:t>NB-IoT standalone</w:t>
            </w:r>
            <w:bookmarkEnd w:id="222"/>
            <w:bookmarkEnd w:id="223"/>
            <w:bookmarkEnd w:id="224"/>
          </w:p>
          <w:p w14:paraId="069F8C41" w14:textId="77777777" w:rsidR="00F02F57" w:rsidRPr="0050431F" w:rsidRDefault="00F02F57" w:rsidP="00F02F57">
            <w:pPr>
              <w:pStyle w:val="TAC"/>
              <w:rPr>
                <w:rFonts w:eastAsia="SimSun"/>
                <w:lang w:eastAsia="ja-JP"/>
              </w:rPr>
            </w:pPr>
          </w:p>
          <w:p w14:paraId="31D44573" w14:textId="77777777" w:rsidR="00F02F57" w:rsidRPr="0050431F" w:rsidRDefault="00F02F57" w:rsidP="00F02F57">
            <w:pPr>
              <w:pStyle w:val="TAC"/>
              <w:rPr>
                <w:rFonts w:eastAsia="SimSun"/>
                <w:lang w:eastAsia="ja-JP"/>
              </w:rPr>
            </w:pPr>
            <w:r w:rsidRPr="0050431F">
              <w:rPr>
                <w:rFonts w:eastAsia="SimSun"/>
                <w:lang w:eastAsia="ja-JP"/>
              </w:rPr>
              <w:t>SR GSM (MCBTS)</w:t>
            </w:r>
          </w:p>
          <w:p w14:paraId="37790A38" w14:textId="77777777" w:rsidR="00F02F57" w:rsidRPr="0050431F" w:rsidRDefault="00F02F57" w:rsidP="00F02F57">
            <w:pPr>
              <w:pStyle w:val="TAC"/>
              <w:rPr>
                <w:rFonts w:eastAsia="SimSun"/>
                <w:lang w:eastAsia="ja-JP"/>
              </w:rPr>
            </w:pPr>
          </w:p>
          <w:p w14:paraId="3989DE16" w14:textId="77777777" w:rsidR="00F02F57" w:rsidRPr="0050431F" w:rsidRDefault="00F02F57" w:rsidP="00F02F57">
            <w:pPr>
              <w:pStyle w:val="TAC"/>
              <w:rPr>
                <w:rFonts w:eastAsia="SimSun"/>
                <w:lang w:eastAsia="ja-JP"/>
              </w:rPr>
            </w:pPr>
            <w:bookmarkStart w:id="225" w:name="OLE_LINK64"/>
            <w:bookmarkStart w:id="226" w:name="OLE_LINK65"/>
            <w:bookmarkStart w:id="227" w:name="OLE_LINK74"/>
            <w:r w:rsidRPr="0050431F">
              <w:rPr>
                <w:rFonts w:eastAsia="SimSun"/>
                <w:lang w:eastAsia="ja-JP"/>
              </w:rPr>
              <w:t xml:space="preserve">SR </w:t>
            </w:r>
            <w:bookmarkStart w:id="228" w:name="OLE_LINK60"/>
            <w:bookmarkStart w:id="229" w:name="OLE_LINK61"/>
            <w:r w:rsidRPr="0050431F">
              <w:rPr>
                <w:rFonts w:eastAsia="SimSun"/>
                <w:lang w:eastAsia="ja-JP"/>
              </w:rPr>
              <w:t xml:space="preserve">NB-IoT standalone </w:t>
            </w:r>
            <w:bookmarkEnd w:id="228"/>
            <w:bookmarkEnd w:id="229"/>
            <w:r w:rsidRPr="0050431F">
              <w:rPr>
                <w:rFonts w:eastAsia="SimSun"/>
                <w:lang w:eastAsia="ja-JP"/>
              </w:rPr>
              <w:t>(SC, MC)</w:t>
            </w:r>
          </w:p>
          <w:bookmarkEnd w:id="225"/>
          <w:bookmarkEnd w:id="226"/>
          <w:bookmarkEnd w:id="227"/>
          <w:p w14:paraId="7919C05D" w14:textId="77777777" w:rsidR="00F02F57" w:rsidRPr="0050431F" w:rsidRDefault="00F02F57" w:rsidP="00F02F57">
            <w:pPr>
              <w:pStyle w:val="TAC"/>
              <w:rPr>
                <w:rFonts w:eastAsia="SimSun"/>
                <w:lang w:eastAsia="ja-JP"/>
              </w:rPr>
            </w:pPr>
          </w:p>
        </w:tc>
        <w:tc>
          <w:tcPr>
            <w:tcW w:w="1134" w:type="dxa"/>
          </w:tcPr>
          <w:p w14:paraId="6BF5AFD6" w14:textId="77777777" w:rsidR="00F02F57" w:rsidRPr="00552333" w:rsidRDefault="00F02F57" w:rsidP="00F02F57">
            <w:pPr>
              <w:pStyle w:val="TAC"/>
              <w:rPr>
                <w:rFonts w:eastAsia="SimSun"/>
                <w:lang w:val="sv-FI" w:eastAsia="ja-JP"/>
              </w:rPr>
            </w:pPr>
            <w:bookmarkStart w:id="230" w:name="OLE_LINK97"/>
            <w:bookmarkStart w:id="231" w:name="OLE_LINK98"/>
            <w:bookmarkStart w:id="232" w:name="OLE_LINK75"/>
            <w:bookmarkStart w:id="233" w:name="OLE_LINK76"/>
            <w:bookmarkStart w:id="234" w:name="OLE_LINK70"/>
            <w:bookmarkStart w:id="235" w:name="OLE_LINK71"/>
            <w:r w:rsidRPr="00552333">
              <w:rPr>
                <w:rFonts w:eastAsia="SimSun"/>
                <w:lang w:val="sv-FI" w:eastAsia="ja-JP"/>
              </w:rPr>
              <w:t>MR UTRA +</w:t>
            </w:r>
          </w:p>
          <w:p w14:paraId="4B678EEA" w14:textId="77777777" w:rsidR="00F02F57" w:rsidRPr="00552333" w:rsidRDefault="00F02F57" w:rsidP="00F02F57">
            <w:pPr>
              <w:pStyle w:val="TAC"/>
              <w:rPr>
                <w:rFonts w:eastAsia="SimSun"/>
                <w:lang w:val="sv-FI" w:eastAsia="ja-JP"/>
              </w:rPr>
            </w:pPr>
            <w:r w:rsidRPr="00552333">
              <w:rPr>
                <w:rFonts w:eastAsia="SimSun"/>
                <w:lang w:val="sv-FI" w:eastAsia="ja-JP"/>
              </w:rPr>
              <w:t>NB-IoT standalone</w:t>
            </w:r>
            <w:bookmarkEnd w:id="230"/>
            <w:bookmarkEnd w:id="231"/>
          </w:p>
          <w:p w14:paraId="5EE28FAE" w14:textId="77777777" w:rsidR="00F02F57" w:rsidRPr="00552333" w:rsidRDefault="00F02F57" w:rsidP="00F02F57">
            <w:pPr>
              <w:pStyle w:val="TAC"/>
              <w:rPr>
                <w:rFonts w:eastAsia="SimSun"/>
                <w:lang w:val="sv-FI" w:eastAsia="ja-JP"/>
              </w:rPr>
            </w:pPr>
          </w:p>
          <w:p w14:paraId="34AEFCE6" w14:textId="77777777" w:rsidR="00F02F57" w:rsidRPr="00552333" w:rsidRDefault="00F02F57" w:rsidP="00F02F57">
            <w:pPr>
              <w:pStyle w:val="TAC"/>
              <w:rPr>
                <w:rFonts w:eastAsia="SimSun"/>
                <w:lang w:val="sv-FI" w:eastAsia="ja-JP"/>
              </w:rPr>
            </w:pPr>
            <w:bookmarkStart w:id="236" w:name="OLE_LINK86"/>
            <w:bookmarkStart w:id="237" w:name="OLE_LINK87"/>
            <w:bookmarkEnd w:id="232"/>
            <w:bookmarkEnd w:id="233"/>
            <w:r w:rsidRPr="00552333">
              <w:rPr>
                <w:rFonts w:eastAsia="SimSun"/>
                <w:lang w:val="sv-FI" w:eastAsia="ja-JP"/>
              </w:rPr>
              <w:t xml:space="preserve">SR </w:t>
            </w:r>
            <w:bookmarkStart w:id="238" w:name="OLE_LINK68"/>
            <w:bookmarkStart w:id="239" w:name="OLE_LINK69"/>
            <w:r w:rsidRPr="00552333">
              <w:rPr>
                <w:rFonts w:eastAsia="SimSun"/>
                <w:lang w:val="sv-FI" w:eastAsia="ja-JP"/>
              </w:rPr>
              <w:t xml:space="preserve">UTRA </w:t>
            </w:r>
            <w:bookmarkEnd w:id="238"/>
            <w:bookmarkEnd w:id="239"/>
            <w:r w:rsidRPr="00552333">
              <w:rPr>
                <w:rFonts w:eastAsia="SimSun"/>
                <w:lang w:val="sv-FI" w:eastAsia="ja-JP"/>
              </w:rPr>
              <w:t>(SC, MC)</w:t>
            </w:r>
          </w:p>
          <w:bookmarkEnd w:id="236"/>
          <w:bookmarkEnd w:id="237"/>
          <w:p w14:paraId="3828D29B" w14:textId="77777777" w:rsidR="00F02F57" w:rsidRPr="00552333" w:rsidRDefault="00F02F57" w:rsidP="00F02F57">
            <w:pPr>
              <w:pStyle w:val="TAC"/>
              <w:rPr>
                <w:rFonts w:eastAsia="SimSun"/>
                <w:lang w:val="sv-FI" w:eastAsia="ja-JP"/>
              </w:rPr>
            </w:pPr>
          </w:p>
          <w:p w14:paraId="11244FFD"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391D61EB" w14:textId="77777777" w:rsidR="00F02F57" w:rsidRPr="0050431F" w:rsidRDefault="00F02F57" w:rsidP="00F02F57">
            <w:pPr>
              <w:pStyle w:val="TAC"/>
              <w:rPr>
                <w:rFonts w:eastAsia="SimSun"/>
                <w:lang w:eastAsia="ja-JP"/>
              </w:rPr>
            </w:pPr>
          </w:p>
          <w:bookmarkEnd w:id="234"/>
          <w:bookmarkEnd w:id="235"/>
          <w:p w14:paraId="37425960" w14:textId="77777777" w:rsidR="00F02F57" w:rsidRPr="0050431F" w:rsidRDefault="00F02F57" w:rsidP="00F02F57">
            <w:pPr>
              <w:pStyle w:val="TAC"/>
              <w:rPr>
                <w:rFonts w:eastAsia="SimSun"/>
                <w:lang w:eastAsia="ja-JP"/>
              </w:rPr>
            </w:pPr>
          </w:p>
        </w:tc>
        <w:tc>
          <w:tcPr>
            <w:tcW w:w="1134" w:type="dxa"/>
          </w:tcPr>
          <w:p w14:paraId="076B8C06" w14:textId="77777777" w:rsidR="00F02F57" w:rsidRPr="00552333" w:rsidRDefault="00F02F57" w:rsidP="00F02F57">
            <w:pPr>
              <w:pStyle w:val="TAC"/>
              <w:rPr>
                <w:rFonts w:eastAsia="SimSun"/>
                <w:lang w:val="sv-FI" w:eastAsia="ja-JP"/>
              </w:rPr>
            </w:pPr>
            <w:bookmarkStart w:id="240" w:name="OLE_LINK99"/>
            <w:bookmarkStart w:id="241" w:name="OLE_LINK100"/>
            <w:r w:rsidRPr="00552333">
              <w:rPr>
                <w:rFonts w:eastAsia="SimSun"/>
                <w:lang w:val="sv-FI" w:eastAsia="ja-JP"/>
              </w:rPr>
              <w:t>MR E-UTRA +</w:t>
            </w:r>
          </w:p>
          <w:p w14:paraId="43E774FB" w14:textId="77777777" w:rsidR="00F02F57" w:rsidRPr="00552333" w:rsidRDefault="00F02F57" w:rsidP="00F02F57">
            <w:pPr>
              <w:pStyle w:val="TAC"/>
              <w:rPr>
                <w:rFonts w:eastAsia="SimSun"/>
                <w:lang w:val="sv-FI" w:eastAsia="ja-JP"/>
              </w:rPr>
            </w:pPr>
            <w:r w:rsidRPr="00552333">
              <w:rPr>
                <w:rFonts w:eastAsia="SimSun"/>
                <w:lang w:val="sv-FI" w:eastAsia="ja-JP"/>
              </w:rPr>
              <w:t>NB-IoT standalone</w:t>
            </w:r>
          </w:p>
          <w:bookmarkEnd w:id="240"/>
          <w:bookmarkEnd w:id="241"/>
          <w:p w14:paraId="217FA0DF" w14:textId="77777777" w:rsidR="00F02F57" w:rsidRPr="00552333" w:rsidRDefault="00F02F57" w:rsidP="00F02F57">
            <w:pPr>
              <w:pStyle w:val="TAC"/>
              <w:rPr>
                <w:rFonts w:eastAsia="SimSun"/>
                <w:lang w:val="sv-FI" w:eastAsia="ja-JP"/>
              </w:rPr>
            </w:pPr>
          </w:p>
          <w:p w14:paraId="384B3CC4"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966F60F" w14:textId="77777777" w:rsidR="00F02F57" w:rsidRPr="00552333" w:rsidRDefault="00F02F57" w:rsidP="00F02F57">
            <w:pPr>
              <w:pStyle w:val="TAC"/>
              <w:rPr>
                <w:rFonts w:eastAsia="SimSun"/>
                <w:lang w:val="sv-FI" w:eastAsia="ja-JP"/>
              </w:rPr>
            </w:pPr>
          </w:p>
          <w:p w14:paraId="3DFA6289"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49A2E761" w14:textId="77777777" w:rsidR="00F02F57" w:rsidRPr="0050431F" w:rsidRDefault="00F02F57" w:rsidP="00F02F57">
            <w:pPr>
              <w:pStyle w:val="TAC"/>
              <w:rPr>
                <w:rFonts w:eastAsia="SimSun"/>
                <w:lang w:eastAsia="ja-JP"/>
              </w:rPr>
            </w:pPr>
          </w:p>
          <w:p w14:paraId="09934444" w14:textId="77777777" w:rsidR="00F02F57" w:rsidRPr="0050431F" w:rsidRDefault="00F02F57" w:rsidP="00F02F57">
            <w:pPr>
              <w:pStyle w:val="TAC"/>
              <w:rPr>
                <w:rFonts w:eastAsia="SimSun"/>
                <w:lang w:eastAsia="ja-JP"/>
              </w:rPr>
            </w:pPr>
          </w:p>
        </w:tc>
        <w:tc>
          <w:tcPr>
            <w:tcW w:w="1134" w:type="dxa"/>
          </w:tcPr>
          <w:p w14:paraId="71AE97E0" w14:textId="77777777" w:rsidR="00F02F57" w:rsidRPr="00552333" w:rsidRDefault="00F02F57" w:rsidP="00F02F57">
            <w:pPr>
              <w:pStyle w:val="TAC"/>
              <w:rPr>
                <w:rFonts w:eastAsia="SimSun"/>
                <w:lang w:val="sv-FI" w:eastAsia="ja-JP"/>
              </w:rPr>
            </w:pPr>
            <w:bookmarkStart w:id="242" w:name="OLE_LINK90"/>
            <w:bookmarkStart w:id="243" w:name="OLE_LINK91"/>
            <w:bookmarkStart w:id="244" w:name="OLE_LINK79"/>
            <w:bookmarkStart w:id="245" w:name="OLE_LINK80"/>
            <w:r w:rsidRPr="00552333">
              <w:rPr>
                <w:rFonts w:eastAsia="SimSun"/>
                <w:lang w:val="sv-FI" w:eastAsia="ja-JP"/>
              </w:rPr>
              <w:t>MR GSM + UTRA + NB-IoT standalone</w:t>
            </w:r>
            <w:bookmarkEnd w:id="242"/>
            <w:bookmarkEnd w:id="243"/>
          </w:p>
          <w:p w14:paraId="52056EE6" w14:textId="77777777" w:rsidR="00F02F57" w:rsidRPr="00552333" w:rsidRDefault="00F02F57" w:rsidP="00F02F57">
            <w:pPr>
              <w:pStyle w:val="TAC"/>
              <w:rPr>
                <w:rFonts w:eastAsia="SimSun"/>
                <w:lang w:val="sv-FI" w:eastAsia="ja-JP"/>
              </w:rPr>
            </w:pPr>
          </w:p>
          <w:p w14:paraId="357C5794" w14:textId="77777777" w:rsidR="00F02F57" w:rsidRPr="00552333" w:rsidRDefault="00F02F57" w:rsidP="00F02F57">
            <w:pPr>
              <w:pStyle w:val="TAC"/>
              <w:rPr>
                <w:rFonts w:eastAsia="SimSun"/>
                <w:lang w:val="sv-FI" w:eastAsia="ja-JP"/>
              </w:rPr>
            </w:pPr>
            <w:bookmarkStart w:id="246" w:name="OLE_LINK58"/>
            <w:bookmarkStart w:id="247" w:name="OLE_LINK59"/>
            <w:r w:rsidRPr="00552333">
              <w:rPr>
                <w:rFonts w:eastAsia="SimSun"/>
                <w:lang w:val="sv-FI" w:eastAsia="ja-JP"/>
              </w:rPr>
              <w:t>SR GSM (MCBTS)</w:t>
            </w:r>
          </w:p>
          <w:bookmarkEnd w:id="246"/>
          <w:bookmarkEnd w:id="247"/>
          <w:p w14:paraId="7E38A36D" w14:textId="77777777" w:rsidR="00F02F57" w:rsidRPr="00552333" w:rsidRDefault="00F02F57" w:rsidP="00F02F57">
            <w:pPr>
              <w:pStyle w:val="TAC"/>
              <w:rPr>
                <w:rFonts w:eastAsia="SimSun"/>
                <w:lang w:val="sv-FI" w:eastAsia="ja-JP"/>
              </w:rPr>
            </w:pPr>
          </w:p>
          <w:p w14:paraId="5DE2848E"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p>
          <w:p w14:paraId="56043472" w14:textId="77777777" w:rsidR="00F02F57" w:rsidRPr="00552333" w:rsidRDefault="00F02F57" w:rsidP="00F02F57">
            <w:pPr>
              <w:pStyle w:val="TAC"/>
              <w:rPr>
                <w:rFonts w:eastAsia="SimSun"/>
                <w:lang w:val="sv-FI" w:eastAsia="ja-JP"/>
              </w:rPr>
            </w:pPr>
          </w:p>
          <w:p w14:paraId="7A5CD2BA"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560D1730" w14:textId="77777777" w:rsidR="00F02F57" w:rsidRPr="0050431F" w:rsidRDefault="00F02F57" w:rsidP="00F02F57">
            <w:pPr>
              <w:pStyle w:val="TAC"/>
              <w:rPr>
                <w:rFonts w:eastAsia="SimSun"/>
                <w:lang w:eastAsia="ja-JP"/>
              </w:rPr>
            </w:pPr>
          </w:p>
          <w:p w14:paraId="4F3F82C0" w14:textId="77777777" w:rsidR="00F02F57" w:rsidRPr="0050431F" w:rsidRDefault="00F02F57" w:rsidP="00F02F57">
            <w:pPr>
              <w:pStyle w:val="TAC"/>
              <w:rPr>
                <w:rFonts w:eastAsia="SimSun"/>
                <w:lang w:eastAsia="ja-JP"/>
              </w:rPr>
            </w:pPr>
            <w:bookmarkStart w:id="248" w:name="OLE_LINK77"/>
            <w:bookmarkStart w:id="249" w:name="OLE_LINK78"/>
            <w:r w:rsidRPr="0050431F">
              <w:rPr>
                <w:rFonts w:eastAsia="SimSun"/>
                <w:lang w:eastAsia="ja-JP"/>
              </w:rPr>
              <w:t>MR GSM +</w:t>
            </w:r>
          </w:p>
          <w:p w14:paraId="5287D252" w14:textId="77777777" w:rsidR="00F02F57" w:rsidRPr="0050431F" w:rsidRDefault="00F02F57" w:rsidP="00F02F57">
            <w:pPr>
              <w:pStyle w:val="TAC"/>
              <w:rPr>
                <w:rFonts w:eastAsia="SimSun"/>
                <w:lang w:eastAsia="ja-JP"/>
              </w:rPr>
            </w:pPr>
            <w:r w:rsidRPr="0050431F">
              <w:rPr>
                <w:rFonts w:eastAsia="SimSun"/>
                <w:lang w:eastAsia="ja-JP"/>
              </w:rPr>
              <w:t>NB-IoT standalone</w:t>
            </w:r>
          </w:p>
          <w:bookmarkEnd w:id="248"/>
          <w:bookmarkEnd w:id="249"/>
          <w:p w14:paraId="3F9C7413" w14:textId="77777777" w:rsidR="00F02F57" w:rsidRPr="0050431F" w:rsidRDefault="00F02F57" w:rsidP="00F02F57">
            <w:pPr>
              <w:pStyle w:val="TAC"/>
              <w:rPr>
                <w:rFonts w:eastAsia="SimSun"/>
                <w:lang w:eastAsia="ja-JP"/>
              </w:rPr>
            </w:pPr>
          </w:p>
          <w:p w14:paraId="701DC009" w14:textId="77777777" w:rsidR="00F02F57" w:rsidRPr="0050431F" w:rsidRDefault="00F02F57" w:rsidP="00F02F57">
            <w:pPr>
              <w:pStyle w:val="TAC"/>
              <w:rPr>
                <w:rFonts w:eastAsia="SimSun"/>
                <w:lang w:eastAsia="ja-JP"/>
              </w:rPr>
            </w:pPr>
            <w:r w:rsidRPr="0050431F">
              <w:rPr>
                <w:rFonts w:eastAsia="SimSun"/>
                <w:lang w:eastAsia="ja-JP"/>
              </w:rPr>
              <w:t>MR UTRA +</w:t>
            </w:r>
          </w:p>
          <w:p w14:paraId="405D0FE2"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4D371942" w14:textId="77777777" w:rsidR="00F02F57" w:rsidRPr="0050431F" w:rsidRDefault="00F02F57" w:rsidP="00F02F57">
            <w:pPr>
              <w:pStyle w:val="TAC"/>
              <w:rPr>
                <w:rFonts w:eastAsia="SimSun"/>
                <w:lang w:eastAsia="ja-JP"/>
              </w:rPr>
            </w:pPr>
          </w:p>
          <w:p w14:paraId="55D0CFBE" w14:textId="77777777" w:rsidR="00F02F57" w:rsidRPr="0050431F" w:rsidRDefault="00F02F57" w:rsidP="00F02F57">
            <w:pPr>
              <w:pStyle w:val="TAC"/>
              <w:rPr>
                <w:rFonts w:eastAsia="SimSun"/>
                <w:lang w:eastAsia="ja-JP"/>
              </w:rPr>
            </w:pPr>
            <w:r w:rsidRPr="0050431F">
              <w:rPr>
                <w:rFonts w:eastAsia="SimSun"/>
                <w:lang w:eastAsia="ja-JP"/>
              </w:rPr>
              <w:t>MR GSM +</w:t>
            </w:r>
          </w:p>
          <w:p w14:paraId="46BE92E6" w14:textId="77777777" w:rsidR="00F02F57" w:rsidRPr="0050431F" w:rsidRDefault="00F02F57" w:rsidP="00F02F57">
            <w:pPr>
              <w:pStyle w:val="TAC"/>
              <w:rPr>
                <w:rFonts w:eastAsia="SimSun"/>
                <w:lang w:eastAsia="ja-JP"/>
              </w:rPr>
            </w:pPr>
            <w:r w:rsidRPr="0050431F">
              <w:rPr>
                <w:rFonts w:eastAsia="SimSun"/>
                <w:lang w:eastAsia="ja-JP"/>
              </w:rPr>
              <w:t>UTRA</w:t>
            </w:r>
          </w:p>
          <w:bookmarkEnd w:id="244"/>
          <w:bookmarkEnd w:id="245"/>
          <w:p w14:paraId="18166A75" w14:textId="77777777" w:rsidR="00F02F57" w:rsidRPr="0050431F" w:rsidRDefault="00F02F57" w:rsidP="00F02F57">
            <w:pPr>
              <w:pStyle w:val="TAC"/>
              <w:rPr>
                <w:rFonts w:eastAsia="SimSun"/>
                <w:lang w:eastAsia="ja-JP"/>
              </w:rPr>
            </w:pPr>
          </w:p>
        </w:tc>
        <w:tc>
          <w:tcPr>
            <w:tcW w:w="1134" w:type="dxa"/>
          </w:tcPr>
          <w:p w14:paraId="2EFEC95F" w14:textId="77777777" w:rsidR="00F02F57" w:rsidRPr="00552333" w:rsidRDefault="00F02F57" w:rsidP="00F02F57">
            <w:pPr>
              <w:pStyle w:val="TAC"/>
              <w:rPr>
                <w:rFonts w:eastAsia="SimSun"/>
                <w:lang w:val="sv-FI" w:eastAsia="ja-JP"/>
              </w:rPr>
            </w:pPr>
            <w:bookmarkStart w:id="250" w:name="OLE_LINK92"/>
            <w:bookmarkStart w:id="251" w:name="OLE_LINK93"/>
            <w:bookmarkStart w:id="252" w:name="OLE_LINK83"/>
            <w:bookmarkStart w:id="253" w:name="OLE_LINK84"/>
            <w:r w:rsidRPr="00552333">
              <w:rPr>
                <w:rFonts w:eastAsia="SimSun"/>
                <w:lang w:val="sv-FI" w:eastAsia="ja-JP"/>
              </w:rPr>
              <w:t>MR GSM + E-UTRA + NB-IoT standalone</w:t>
            </w:r>
          </w:p>
          <w:bookmarkEnd w:id="250"/>
          <w:bookmarkEnd w:id="251"/>
          <w:p w14:paraId="7F800432" w14:textId="77777777" w:rsidR="00F02F57" w:rsidRPr="00552333" w:rsidRDefault="00F02F57" w:rsidP="00F02F57">
            <w:pPr>
              <w:pStyle w:val="TAC"/>
              <w:rPr>
                <w:rFonts w:eastAsia="SimSun"/>
                <w:lang w:val="sv-FI" w:eastAsia="ja-JP"/>
              </w:rPr>
            </w:pPr>
          </w:p>
          <w:p w14:paraId="6D2DE554" w14:textId="77777777" w:rsidR="00F02F57" w:rsidRPr="00552333" w:rsidRDefault="00F02F57" w:rsidP="00F02F57">
            <w:pPr>
              <w:pStyle w:val="TAC"/>
              <w:rPr>
                <w:rFonts w:eastAsia="SimSun"/>
                <w:lang w:val="sv-FI" w:eastAsia="ja-JP"/>
              </w:rPr>
            </w:pPr>
            <w:r w:rsidRPr="00552333">
              <w:rPr>
                <w:rFonts w:eastAsia="SimSun"/>
                <w:lang w:val="sv-FI" w:eastAsia="ja-JP"/>
              </w:rPr>
              <w:t>SR GSM (MCBTS)</w:t>
            </w:r>
          </w:p>
          <w:p w14:paraId="14C3A867" w14:textId="77777777" w:rsidR="00F02F57" w:rsidRPr="00552333" w:rsidRDefault="00F02F57" w:rsidP="00F02F57">
            <w:pPr>
              <w:pStyle w:val="TAC"/>
              <w:rPr>
                <w:rFonts w:eastAsia="SimSun"/>
                <w:lang w:val="sv-FI" w:eastAsia="ja-JP"/>
              </w:rPr>
            </w:pPr>
          </w:p>
          <w:p w14:paraId="312025A6"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9512DEB" w14:textId="77777777" w:rsidR="00F02F57" w:rsidRPr="00552333" w:rsidRDefault="00F02F57" w:rsidP="00F02F57">
            <w:pPr>
              <w:pStyle w:val="TAC"/>
              <w:rPr>
                <w:rFonts w:eastAsia="SimSun"/>
                <w:lang w:val="sv-FI" w:eastAsia="ja-JP"/>
              </w:rPr>
            </w:pPr>
          </w:p>
          <w:p w14:paraId="7A5B5753"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1D320BE2" w14:textId="77777777" w:rsidR="00F02F57" w:rsidRPr="0050431F" w:rsidRDefault="00F02F57" w:rsidP="00F02F57">
            <w:pPr>
              <w:pStyle w:val="TAC"/>
              <w:rPr>
                <w:rFonts w:eastAsia="SimSun"/>
                <w:lang w:eastAsia="ja-JP"/>
              </w:rPr>
            </w:pPr>
          </w:p>
          <w:p w14:paraId="23FE92FA" w14:textId="77777777" w:rsidR="00F02F57" w:rsidRPr="0050431F" w:rsidRDefault="00F02F57" w:rsidP="00F02F57">
            <w:pPr>
              <w:pStyle w:val="TAC"/>
              <w:rPr>
                <w:rFonts w:eastAsia="SimSun"/>
                <w:lang w:eastAsia="ja-JP"/>
              </w:rPr>
            </w:pPr>
            <w:r w:rsidRPr="0050431F">
              <w:rPr>
                <w:rFonts w:eastAsia="SimSun"/>
                <w:lang w:eastAsia="ja-JP"/>
              </w:rPr>
              <w:t>MR GSM +</w:t>
            </w:r>
          </w:p>
          <w:p w14:paraId="78594B4C"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14AA9195" w14:textId="77777777" w:rsidR="00F02F57" w:rsidRPr="0050431F" w:rsidRDefault="00F02F57" w:rsidP="00F02F57">
            <w:pPr>
              <w:pStyle w:val="TAC"/>
              <w:rPr>
                <w:rFonts w:eastAsia="SimSun"/>
                <w:lang w:eastAsia="ja-JP"/>
              </w:rPr>
            </w:pPr>
          </w:p>
          <w:p w14:paraId="6E9FB50D" w14:textId="77777777" w:rsidR="00F02F57" w:rsidRPr="0050431F" w:rsidRDefault="00F02F57" w:rsidP="00F02F57">
            <w:pPr>
              <w:pStyle w:val="TAC"/>
              <w:rPr>
                <w:rFonts w:eastAsia="SimSun"/>
                <w:lang w:eastAsia="ja-JP"/>
              </w:rPr>
            </w:pPr>
            <w:r w:rsidRPr="0050431F">
              <w:rPr>
                <w:rFonts w:eastAsia="SimSun"/>
                <w:lang w:eastAsia="ja-JP"/>
              </w:rPr>
              <w:t>MR E-UTRA +</w:t>
            </w:r>
          </w:p>
          <w:p w14:paraId="7FF1AF33"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75DB44EA" w14:textId="77777777" w:rsidR="00F02F57" w:rsidRPr="0050431F" w:rsidRDefault="00F02F57" w:rsidP="00F02F57">
            <w:pPr>
              <w:pStyle w:val="TAC"/>
              <w:rPr>
                <w:rFonts w:eastAsia="SimSun"/>
                <w:lang w:eastAsia="ja-JP"/>
              </w:rPr>
            </w:pPr>
          </w:p>
          <w:p w14:paraId="77EFBBEA" w14:textId="77777777" w:rsidR="00F02F57" w:rsidRPr="0050431F" w:rsidRDefault="00F02F57" w:rsidP="00F02F57">
            <w:pPr>
              <w:pStyle w:val="TAC"/>
              <w:rPr>
                <w:rFonts w:eastAsia="SimSun"/>
                <w:lang w:eastAsia="ja-JP"/>
              </w:rPr>
            </w:pPr>
            <w:r w:rsidRPr="0050431F">
              <w:rPr>
                <w:rFonts w:eastAsia="SimSun"/>
                <w:lang w:eastAsia="ja-JP"/>
              </w:rPr>
              <w:t>MR GSM +</w:t>
            </w:r>
          </w:p>
          <w:p w14:paraId="43090A67" w14:textId="77777777" w:rsidR="00F02F57" w:rsidRPr="0050431F" w:rsidRDefault="00F02F57" w:rsidP="00F02F57">
            <w:pPr>
              <w:pStyle w:val="TAC"/>
              <w:rPr>
                <w:rFonts w:eastAsia="SimSun"/>
                <w:lang w:eastAsia="ja-JP"/>
              </w:rPr>
            </w:pPr>
            <w:r w:rsidRPr="0050431F">
              <w:rPr>
                <w:rFonts w:eastAsia="SimSun"/>
                <w:lang w:eastAsia="ja-JP"/>
              </w:rPr>
              <w:t>E-UTRA</w:t>
            </w:r>
          </w:p>
          <w:bookmarkEnd w:id="252"/>
          <w:bookmarkEnd w:id="253"/>
          <w:p w14:paraId="4CE0D7C6" w14:textId="77777777" w:rsidR="00F02F57" w:rsidRPr="0050431F" w:rsidRDefault="00F02F57" w:rsidP="00F02F57">
            <w:pPr>
              <w:pStyle w:val="TAC"/>
              <w:rPr>
                <w:rFonts w:eastAsia="SimSun"/>
                <w:lang w:eastAsia="ja-JP"/>
              </w:rPr>
            </w:pPr>
          </w:p>
        </w:tc>
        <w:tc>
          <w:tcPr>
            <w:tcW w:w="1134" w:type="dxa"/>
          </w:tcPr>
          <w:p w14:paraId="68C2B645" w14:textId="77777777" w:rsidR="00F02F57" w:rsidRPr="00552333" w:rsidRDefault="00F02F57" w:rsidP="00F02F57">
            <w:pPr>
              <w:pStyle w:val="TAC"/>
              <w:rPr>
                <w:rFonts w:eastAsia="SimSun"/>
                <w:lang w:val="sv-FI" w:eastAsia="ja-JP"/>
              </w:rPr>
            </w:pPr>
            <w:bookmarkStart w:id="254" w:name="OLE_LINK94"/>
            <w:bookmarkStart w:id="255" w:name="OLE_LINK95"/>
            <w:r w:rsidRPr="00552333">
              <w:rPr>
                <w:rFonts w:eastAsia="SimSun"/>
                <w:lang w:val="sv-FI" w:eastAsia="ja-JP"/>
              </w:rPr>
              <w:t xml:space="preserve">MR </w:t>
            </w:r>
            <w:bookmarkStart w:id="256" w:name="OLE_LINK85"/>
            <w:r w:rsidRPr="00552333">
              <w:rPr>
                <w:rFonts w:eastAsia="SimSun"/>
                <w:lang w:val="sv-FI" w:eastAsia="ja-JP"/>
              </w:rPr>
              <w:t xml:space="preserve">UTRA </w:t>
            </w:r>
            <w:bookmarkEnd w:id="256"/>
            <w:r w:rsidRPr="00552333">
              <w:rPr>
                <w:rFonts w:eastAsia="SimSun"/>
                <w:lang w:val="sv-FI" w:eastAsia="ja-JP"/>
              </w:rPr>
              <w:t>+ E-UTRA + NB-IoT standalone</w:t>
            </w:r>
          </w:p>
          <w:bookmarkEnd w:id="254"/>
          <w:bookmarkEnd w:id="255"/>
          <w:p w14:paraId="10D77220" w14:textId="77777777" w:rsidR="00F02F57" w:rsidRPr="00552333" w:rsidRDefault="00F02F57" w:rsidP="00F02F57">
            <w:pPr>
              <w:pStyle w:val="TAC"/>
              <w:rPr>
                <w:rFonts w:eastAsia="SimSun"/>
                <w:lang w:val="sv-FI" w:eastAsia="ja-JP"/>
              </w:rPr>
            </w:pPr>
          </w:p>
          <w:p w14:paraId="3441EF2C"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p>
          <w:p w14:paraId="608131A4" w14:textId="77777777" w:rsidR="00F02F57" w:rsidRPr="00552333" w:rsidRDefault="00F02F57" w:rsidP="00F02F57">
            <w:pPr>
              <w:pStyle w:val="TAC"/>
              <w:rPr>
                <w:rFonts w:eastAsia="SimSun"/>
                <w:lang w:val="sv-FI" w:eastAsia="ja-JP"/>
              </w:rPr>
            </w:pPr>
          </w:p>
          <w:p w14:paraId="575A456E"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D267988" w14:textId="77777777" w:rsidR="00F02F57" w:rsidRPr="00552333" w:rsidRDefault="00F02F57" w:rsidP="00F02F57">
            <w:pPr>
              <w:pStyle w:val="TAC"/>
              <w:rPr>
                <w:rFonts w:eastAsia="SimSun"/>
                <w:lang w:val="sv-FI" w:eastAsia="ja-JP"/>
              </w:rPr>
            </w:pPr>
          </w:p>
          <w:p w14:paraId="081137D1"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17970580" w14:textId="77777777" w:rsidR="00F02F57" w:rsidRPr="0050431F" w:rsidRDefault="00F02F57" w:rsidP="00F02F57">
            <w:pPr>
              <w:pStyle w:val="TAC"/>
              <w:rPr>
                <w:rFonts w:eastAsia="SimSun"/>
                <w:lang w:eastAsia="ja-JP"/>
              </w:rPr>
            </w:pPr>
          </w:p>
          <w:p w14:paraId="17BAB84C" w14:textId="77777777" w:rsidR="00F02F57" w:rsidRPr="0050431F" w:rsidRDefault="00F02F57" w:rsidP="00F02F57">
            <w:pPr>
              <w:pStyle w:val="TAC"/>
              <w:rPr>
                <w:rFonts w:eastAsia="SimSun"/>
                <w:lang w:eastAsia="ja-JP"/>
              </w:rPr>
            </w:pPr>
            <w:r w:rsidRPr="0050431F">
              <w:rPr>
                <w:rFonts w:eastAsia="SimSun"/>
                <w:lang w:eastAsia="ja-JP"/>
              </w:rPr>
              <w:t>MR UTRA +</w:t>
            </w:r>
          </w:p>
          <w:p w14:paraId="713D094F"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4D9B0366" w14:textId="77777777" w:rsidR="00F02F57" w:rsidRPr="0050431F" w:rsidRDefault="00F02F57" w:rsidP="00F02F57">
            <w:pPr>
              <w:pStyle w:val="TAC"/>
              <w:rPr>
                <w:rFonts w:eastAsia="SimSun"/>
                <w:lang w:eastAsia="ja-JP"/>
              </w:rPr>
            </w:pPr>
          </w:p>
          <w:p w14:paraId="4EDE48E1" w14:textId="77777777" w:rsidR="00F02F57" w:rsidRPr="0050431F" w:rsidRDefault="00F02F57" w:rsidP="00F02F57">
            <w:pPr>
              <w:pStyle w:val="TAC"/>
              <w:rPr>
                <w:rFonts w:eastAsia="SimSun"/>
                <w:lang w:eastAsia="ja-JP"/>
              </w:rPr>
            </w:pPr>
            <w:r w:rsidRPr="0050431F">
              <w:rPr>
                <w:rFonts w:eastAsia="SimSun"/>
                <w:lang w:eastAsia="ja-JP"/>
              </w:rPr>
              <w:t>MR E-UTRA +</w:t>
            </w:r>
          </w:p>
          <w:p w14:paraId="409EBE00"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24EBCCCF" w14:textId="77777777" w:rsidR="00F02F57" w:rsidRPr="0050431F" w:rsidRDefault="00F02F57" w:rsidP="00F02F57">
            <w:pPr>
              <w:pStyle w:val="TAC"/>
              <w:rPr>
                <w:rFonts w:eastAsia="SimSun"/>
                <w:lang w:eastAsia="ja-JP"/>
              </w:rPr>
            </w:pPr>
          </w:p>
          <w:p w14:paraId="051CEDA1" w14:textId="77777777" w:rsidR="00F02F57" w:rsidRPr="0050431F" w:rsidRDefault="00F02F57" w:rsidP="00F02F57">
            <w:pPr>
              <w:pStyle w:val="TAC"/>
              <w:rPr>
                <w:rFonts w:eastAsia="SimSun"/>
                <w:lang w:eastAsia="ja-JP"/>
              </w:rPr>
            </w:pPr>
            <w:r w:rsidRPr="0050431F">
              <w:rPr>
                <w:rFonts w:eastAsia="SimSun"/>
                <w:lang w:eastAsia="ja-JP"/>
              </w:rPr>
              <w:t>MR UTRA +</w:t>
            </w:r>
          </w:p>
          <w:p w14:paraId="41D4F774" w14:textId="77777777" w:rsidR="00F02F57" w:rsidRPr="0050431F" w:rsidRDefault="00F02F57" w:rsidP="00F02F57">
            <w:pPr>
              <w:pStyle w:val="TAC"/>
              <w:rPr>
                <w:rFonts w:eastAsia="SimSun"/>
                <w:lang w:eastAsia="ja-JP"/>
              </w:rPr>
            </w:pPr>
            <w:r w:rsidRPr="0050431F">
              <w:rPr>
                <w:rFonts w:eastAsia="SimSun"/>
                <w:lang w:eastAsia="ja-JP"/>
              </w:rPr>
              <w:t>E-UTRA</w:t>
            </w:r>
          </w:p>
          <w:p w14:paraId="2225FF4D" w14:textId="77777777" w:rsidR="00F02F57" w:rsidRPr="0050431F" w:rsidRDefault="00F02F57" w:rsidP="00F02F57">
            <w:pPr>
              <w:pStyle w:val="TAC"/>
              <w:rPr>
                <w:rFonts w:eastAsia="SimSun"/>
                <w:lang w:eastAsia="ja-JP"/>
              </w:rPr>
            </w:pPr>
          </w:p>
        </w:tc>
        <w:tc>
          <w:tcPr>
            <w:tcW w:w="1134" w:type="dxa"/>
          </w:tcPr>
          <w:p w14:paraId="26BFDE81" w14:textId="77777777" w:rsidR="00F02F57" w:rsidRPr="0050431F" w:rsidRDefault="00F02F57" w:rsidP="00F02F57">
            <w:pPr>
              <w:pStyle w:val="TAC"/>
              <w:rPr>
                <w:rFonts w:eastAsia="SimSun"/>
                <w:lang w:eastAsia="ja-JP"/>
              </w:rPr>
            </w:pPr>
            <w:r w:rsidRPr="0050431F">
              <w:rPr>
                <w:rFonts w:eastAsia="SimSun"/>
                <w:lang w:eastAsia="ja-JP"/>
              </w:rPr>
              <w:t>MR GSM + UTRA</w:t>
            </w:r>
            <w:r w:rsidR="00EB2E9D" w:rsidRPr="0050431F">
              <w:rPr>
                <w:rFonts w:eastAsia="SimSun"/>
                <w:vertAlign w:val="superscript"/>
                <w:lang w:eastAsia="ja-JP"/>
              </w:rPr>
              <w:t>2</w:t>
            </w:r>
            <w:r w:rsidRPr="0050431F">
              <w:rPr>
                <w:rFonts w:eastAsia="SimSun"/>
                <w:lang w:eastAsia="ja-JP"/>
              </w:rPr>
              <w:t xml:space="preserve"> + NB-IoT standalone</w:t>
            </w:r>
          </w:p>
          <w:p w14:paraId="29C7B0D0" w14:textId="77777777" w:rsidR="00F02F57" w:rsidRPr="0050431F" w:rsidRDefault="00F02F57" w:rsidP="00F02F57">
            <w:pPr>
              <w:pStyle w:val="TAC"/>
              <w:rPr>
                <w:rFonts w:eastAsia="SimSun"/>
                <w:lang w:eastAsia="ja-JP"/>
              </w:rPr>
            </w:pPr>
          </w:p>
          <w:p w14:paraId="6CD6ED02" w14:textId="77777777" w:rsidR="00F02F57" w:rsidRPr="0050431F" w:rsidRDefault="00F02F57" w:rsidP="00F02F57">
            <w:pPr>
              <w:pStyle w:val="TAC"/>
              <w:rPr>
                <w:rFonts w:eastAsia="SimSun"/>
                <w:lang w:eastAsia="ja-JP"/>
              </w:rPr>
            </w:pPr>
            <w:r w:rsidRPr="0050431F">
              <w:rPr>
                <w:rFonts w:eastAsia="SimSun"/>
                <w:lang w:eastAsia="ja-JP"/>
              </w:rPr>
              <w:t>MR GSM + E-UTRA + NB-IoT standalone</w:t>
            </w:r>
          </w:p>
          <w:p w14:paraId="0C4F5094" w14:textId="77777777" w:rsidR="00F02F57" w:rsidRPr="0050431F" w:rsidRDefault="00F02F57" w:rsidP="00F02F57">
            <w:pPr>
              <w:pStyle w:val="TAC"/>
              <w:rPr>
                <w:rFonts w:eastAsia="SimSun"/>
                <w:lang w:eastAsia="ja-JP"/>
              </w:rPr>
            </w:pPr>
          </w:p>
          <w:p w14:paraId="59D2F224" w14:textId="77777777" w:rsidR="00F02F57" w:rsidRPr="0050431F" w:rsidRDefault="00F02F57" w:rsidP="00F02F57">
            <w:pPr>
              <w:pStyle w:val="TAC"/>
              <w:rPr>
                <w:rFonts w:eastAsia="SimSun"/>
                <w:lang w:eastAsia="ja-JP"/>
              </w:rPr>
            </w:pPr>
            <w:r w:rsidRPr="0050431F">
              <w:rPr>
                <w:rFonts w:eastAsia="SimSun"/>
                <w:lang w:eastAsia="ja-JP"/>
              </w:rPr>
              <w:t>MR UTRA</w:t>
            </w:r>
            <w:r w:rsidR="00EB2E9D" w:rsidRPr="0050431F">
              <w:rPr>
                <w:rFonts w:eastAsia="SimSun"/>
                <w:vertAlign w:val="superscript"/>
                <w:lang w:eastAsia="ja-JP"/>
              </w:rPr>
              <w:t>2</w:t>
            </w:r>
            <w:r w:rsidRPr="0050431F">
              <w:rPr>
                <w:rFonts w:eastAsia="SimSun"/>
                <w:lang w:eastAsia="ja-JP"/>
              </w:rPr>
              <w:t xml:space="preserve"> + E-UTRA + NB-IoT standalone</w:t>
            </w:r>
          </w:p>
          <w:p w14:paraId="0CA027A6" w14:textId="77777777" w:rsidR="00F02F57" w:rsidRPr="0050431F" w:rsidRDefault="00F02F57" w:rsidP="00F02F57">
            <w:pPr>
              <w:pStyle w:val="TAC"/>
              <w:rPr>
                <w:rFonts w:eastAsia="SimSun"/>
                <w:lang w:eastAsia="ja-JP"/>
              </w:rPr>
            </w:pPr>
          </w:p>
          <w:p w14:paraId="771DB33D" w14:textId="77777777" w:rsidR="00F02F57" w:rsidRPr="0050431F" w:rsidRDefault="00F02F57" w:rsidP="00F02F57">
            <w:pPr>
              <w:pStyle w:val="TAC"/>
              <w:rPr>
                <w:rFonts w:eastAsia="SimSun"/>
                <w:lang w:eastAsia="ja-JP"/>
              </w:rPr>
            </w:pPr>
            <w:r w:rsidRPr="0050431F">
              <w:rPr>
                <w:rFonts w:eastAsia="SimSun"/>
                <w:lang w:eastAsia="ja-JP"/>
              </w:rPr>
              <w:t>MR GSM +</w:t>
            </w:r>
          </w:p>
          <w:p w14:paraId="4972243E"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3AE54CBE" w14:textId="77777777" w:rsidR="00F02F57" w:rsidRPr="0050431F" w:rsidRDefault="00F02F57" w:rsidP="00F02F57">
            <w:pPr>
              <w:pStyle w:val="TAC"/>
              <w:rPr>
                <w:rFonts w:eastAsia="SimSun"/>
                <w:lang w:eastAsia="ja-JP"/>
              </w:rPr>
            </w:pPr>
          </w:p>
          <w:p w14:paraId="09BDF649" w14:textId="77777777" w:rsidR="00F02F57" w:rsidRPr="0050431F" w:rsidRDefault="00F02F57" w:rsidP="00F02F57">
            <w:pPr>
              <w:pStyle w:val="TAC"/>
              <w:rPr>
                <w:rFonts w:eastAsia="SimSun"/>
                <w:lang w:eastAsia="ja-JP"/>
              </w:rPr>
            </w:pPr>
            <w:r w:rsidRPr="0050431F">
              <w:rPr>
                <w:rFonts w:eastAsia="SimSun"/>
                <w:lang w:eastAsia="ja-JP"/>
              </w:rPr>
              <w:t>MR UTRA</w:t>
            </w:r>
            <w:r w:rsidR="00EB2E9D" w:rsidRPr="0050431F">
              <w:rPr>
                <w:rFonts w:eastAsia="SimSun"/>
                <w:vertAlign w:val="superscript"/>
                <w:lang w:eastAsia="ja-JP"/>
              </w:rPr>
              <w:t>2</w:t>
            </w:r>
            <w:r w:rsidRPr="0050431F">
              <w:rPr>
                <w:rFonts w:eastAsia="SimSun"/>
                <w:lang w:eastAsia="ja-JP"/>
              </w:rPr>
              <w:t xml:space="preserve"> +</w:t>
            </w:r>
          </w:p>
          <w:p w14:paraId="579DF927"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626C3491" w14:textId="77777777" w:rsidR="00F02F57" w:rsidRPr="0050431F" w:rsidRDefault="00F02F57" w:rsidP="00F02F57">
            <w:pPr>
              <w:pStyle w:val="TAC"/>
              <w:rPr>
                <w:rFonts w:eastAsia="SimSun"/>
                <w:lang w:eastAsia="ja-JP"/>
              </w:rPr>
            </w:pPr>
          </w:p>
          <w:p w14:paraId="6C2991FD" w14:textId="77777777" w:rsidR="00F02F57" w:rsidRPr="0050431F" w:rsidRDefault="00F02F57" w:rsidP="00F02F57">
            <w:pPr>
              <w:pStyle w:val="TAC"/>
              <w:rPr>
                <w:rFonts w:eastAsia="SimSun"/>
                <w:lang w:eastAsia="ja-JP"/>
              </w:rPr>
            </w:pPr>
            <w:r w:rsidRPr="0050431F">
              <w:rPr>
                <w:rFonts w:eastAsia="SimSun"/>
                <w:lang w:eastAsia="ja-JP"/>
              </w:rPr>
              <w:t>MR E-UTRA +</w:t>
            </w:r>
          </w:p>
          <w:p w14:paraId="11D285A8"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545E437D" w14:textId="77777777" w:rsidR="00F02F57" w:rsidRPr="0050431F" w:rsidRDefault="00F02F57" w:rsidP="00F02F57">
            <w:pPr>
              <w:pStyle w:val="TAC"/>
              <w:rPr>
                <w:rFonts w:eastAsia="SimSun"/>
                <w:lang w:eastAsia="ja-JP"/>
              </w:rPr>
            </w:pPr>
          </w:p>
          <w:p w14:paraId="3F4FFADC" w14:textId="77777777" w:rsidR="00F02F57" w:rsidRPr="0050431F" w:rsidRDefault="00F02F57" w:rsidP="00F02F57">
            <w:pPr>
              <w:pStyle w:val="TAC"/>
              <w:rPr>
                <w:rFonts w:eastAsia="SimSun"/>
                <w:lang w:eastAsia="ja-JP"/>
              </w:rPr>
            </w:pPr>
            <w:r w:rsidRPr="0050431F">
              <w:rPr>
                <w:rFonts w:eastAsia="SimSun"/>
                <w:lang w:eastAsia="ja-JP"/>
              </w:rPr>
              <w:t>MR GSM + UTRA</w:t>
            </w:r>
            <w:r w:rsidR="00EB2E9D" w:rsidRPr="0050431F">
              <w:rPr>
                <w:rFonts w:eastAsia="SimSun"/>
                <w:vertAlign w:val="superscript"/>
                <w:lang w:eastAsia="ja-JP"/>
              </w:rPr>
              <w:t>2</w:t>
            </w:r>
          </w:p>
          <w:p w14:paraId="7A57ABB3" w14:textId="77777777" w:rsidR="00F02F57" w:rsidRPr="0050431F" w:rsidRDefault="00F02F57" w:rsidP="00F02F57">
            <w:pPr>
              <w:pStyle w:val="TAC"/>
              <w:rPr>
                <w:rFonts w:eastAsia="SimSun"/>
                <w:lang w:eastAsia="ja-JP"/>
              </w:rPr>
            </w:pPr>
          </w:p>
          <w:p w14:paraId="1062F3CE" w14:textId="77777777" w:rsidR="00F02F57" w:rsidRPr="0050431F" w:rsidRDefault="00F02F57" w:rsidP="00F02F57">
            <w:pPr>
              <w:pStyle w:val="TAC"/>
              <w:rPr>
                <w:rFonts w:eastAsia="SimSun"/>
                <w:lang w:eastAsia="ja-JP"/>
              </w:rPr>
            </w:pPr>
            <w:r w:rsidRPr="0050431F">
              <w:rPr>
                <w:rFonts w:eastAsia="SimSun"/>
                <w:lang w:eastAsia="ja-JP"/>
              </w:rPr>
              <w:t xml:space="preserve">MR GSM + </w:t>
            </w:r>
          </w:p>
          <w:p w14:paraId="3F2FF064" w14:textId="77777777" w:rsidR="00F02F57" w:rsidRPr="0050431F" w:rsidRDefault="00F02F57" w:rsidP="00F02F57">
            <w:pPr>
              <w:pStyle w:val="TAC"/>
              <w:rPr>
                <w:rFonts w:eastAsia="SimSun"/>
                <w:lang w:eastAsia="ja-JP"/>
              </w:rPr>
            </w:pPr>
            <w:r w:rsidRPr="0050431F">
              <w:rPr>
                <w:rFonts w:eastAsia="SimSun"/>
                <w:lang w:eastAsia="ja-JP"/>
              </w:rPr>
              <w:t>E-UTRA</w:t>
            </w:r>
          </w:p>
          <w:p w14:paraId="2D25FBE7" w14:textId="77777777" w:rsidR="00F02F57" w:rsidRPr="0050431F" w:rsidRDefault="00F02F57" w:rsidP="00F02F57">
            <w:pPr>
              <w:pStyle w:val="TAC"/>
              <w:rPr>
                <w:rFonts w:eastAsia="SimSun"/>
                <w:lang w:eastAsia="ja-JP"/>
              </w:rPr>
            </w:pPr>
          </w:p>
          <w:p w14:paraId="253DA303" w14:textId="77777777" w:rsidR="00F02F57" w:rsidRPr="00552333" w:rsidRDefault="00F02F57" w:rsidP="00F02F57">
            <w:pPr>
              <w:pStyle w:val="TAC"/>
              <w:rPr>
                <w:rFonts w:eastAsia="SimSun"/>
                <w:lang w:val="sv-FI" w:eastAsia="ja-JP"/>
              </w:rPr>
            </w:pPr>
            <w:r w:rsidRPr="00552333">
              <w:rPr>
                <w:rFonts w:eastAsia="SimSun"/>
                <w:lang w:val="sv-FI" w:eastAsia="ja-JP"/>
              </w:rPr>
              <w:t>MR E-UTRA + UTRA</w:t>
            </w:r>
            <w:r w:rsidR="00EB2E9D" w:rsidRPr="00552333">
              <w:rPr>
                <w:rFonts w:eastAsia="SimSun"/>
                <w:vertAlign w:val="superscript"/>
                <w:lang w:val="sv-FI" w:eastAsia="ja-JP"/>
              </w:rPr>
              <w:t>2</w:t>
            </w:r>
            <w:r w:rsidRPr="00552333">
              <w:rPr>
                <w:rFonts w:eastAsia="SimSun"/>
                <w:lang w:val="sv-FI" w:eastAsia="ja-JP"/>
              </w:rPr>
              <w:t xml:space="preserve"> </w:t>
            </w:r>
          </w:p>
          <w:p w14:paraId="48A3789D" w14:textId="77777777" w:rsidR="00F02F57" w:rsidRPr="00552333" w:rsidRDefault="00F02F57" w:rsidP="00F02F57">
            <w:pPr>
              <w:pStyle w:val="TAC"/>
              <w:rPr>
                <w:rFonts w:eastAsia="SimSun"/>
                <w:lang w:val="sv-FI" w:eastAsia="ja-JP"/>
              </w:rPr>
            </w:pPr>
          </w:p>
          <w:p w14:paraId="425706A9"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r w:rsidR="00EB2E9D" w:rsidRPr="00552333">
              <w:rPr>
                <w:rFonts w:eastAsia="SimSun"/>
                <w:vertAlign w:val="superscript"/>
                <w:lang w:val="sv-FI" w:eastAsia="ja-JP"/>
              </w:rPr>
              <w:t>2</w:t>
            </w:r>
          </w:p>
          <w:p w14:paraId="1FA76341" w14:textId="77777777" w:rsidR="00F02F57" w:rsidRPr="00552333" w:rsidRDefault="00F02F57" w:rsidP="00F02F57">
            <w:pPr>
              <w:pStyle w:val="TAC"/>
              <w:rPr>
                <w:rFonts w:eastAsia="SimSun"/>
                <w:lang w:val="sv-FI" w:eastAsia="ja-JP"/>
              </w:rPr>
            </w:pPr>
          </w:p>
          <w:p w14:paraId="739770A1" w14:textId="77777777" w:rsidR="00F02F57" w:rsidRPr="00552333" w:rsidRDefault="00F02F57" w:rsidP="00F02F57">
            <w:pPr>
              <w:pStyle w:val="TAC"/>
              <w:rPr>
                <w:rFonts w:eastAsia="SimSun"/>
                <w:lang w:val="sv-FI" w:eastAsia="ja-JP"/>
              </w:rPr>
            </w:pPr>
            <w:r w:rsidRPr="00552333">
              <w:rPr>
                <w:rFonts w:eastAsia="SimSun"/>
                <w:lang w:val="sv-FI" w:eastAsia="ja-JP"/>
              </w:rPr>
              <w:t>SR E-UTRA (SC, MC)</w:t>
            </w:r>
          </w:p>
          <w:p w14:paraId="13C8BD4A" w14:textId="77777777" w:rsidR="00F02F57" w:rsidRPr="00552333" w:rsidRDefault="00F02F57" w:rsidP="00F02F57">
            <w:pPr>
              <w:pStyle w:val="TAC"/>
              <w:rPr>
                <w:rFonts w:eastAsia="SimSun"/>
                <w:lang w:val="sv-FI" w:eastAsia="ja-JP"/>
              </w:rPr>
            </w:pPr>
          </w:p>
          <w:p w14:paraId="17126979"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3864F32A" w14:textId="77777777" w:rsidR="00F02F57" w:rsidRPr="0050431F" w:rsidRDefault="00F02F57" w:rsidP="00F02F57">
            <w:pPr>
              <w:pStyle w:val="TAC"/>
              <w:rPr>
                <w:rFonts w:eastAsia="SimSun"/>
                <w:lang w:eastAsia="ja-JP"/>
              </w:rPr>
            </w:pPr>
          </w:p>
        </w:tc>
      </w:tr>
      <w:tr w:rsidR="00F02F57" w:rsidRPr="0050431F" w14:paraId="003C429F" w14:textId="77777777" w:rsidTr="00F02F57">
        <w:tc>
          <w:tcPr>
            <w:tcW w:w="1101" w:type="dxa"/>
          </w:tcPr>
          <w:p w14:paraId="652401A1" w14:textId="77777777" w:rsidR="00F02F57" w:rsidRPr="0050431F" w:rsidRDefault="00F02F57" w:rsidP="00F02F57">
            <w:pPr>
              <w:pStyle w:val="TAC"/>
              <w:rPr>
                <w:rFonts w:eastAsia="SimSun"/>
                <w:lang w:eastAsia="ja-JP"/>
              </w:rPr>
            </w:pPr>
            <w:r w:rsidRPr="0050431F">
              <w:rPr>
                <w:rFonts w:eastAsia="SimSun"/>
                <w:lang w:eastAsia="ja-JP"/>
              </w:rPr>
              <w:t>Applicable BC</w:t>
            </w:r>
          </w:p>
        </w:tc>
        <w:tc>
          <w:tcPr>
            <w:tcW w:w="1134" w:type="dxa"/>
          </w:tcPr>
          <w:p w14:paraId="315F741A" w14:textId="77777777" w:rsidR="00F02F57" w:rsidRPr="0050431F" w:rsidRDefault="00F02F57" w:rsidP="00F02F57">
            <w:pPr>
              <w:pStyle w:val="TAC"/>
              <w:rPr>
                <w:rFonts w:eastAsia="SimSun"/>
                <w:lang w:eastAsia="ja-JP"/>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35F5D187" w14:textId="77777777" w:rsidR="00F02F57" w:rsidRPr="0050431F" w:rsidRDefault="00F02F57" w:rsidP="00F02F57">
            <w:pPr>
              <w:pStyle w:val="TAC"/>
              <w:rPr>
                <w:rFonts w:eastAsia="SimSun"/>
                <w:lang w:eastAsia="zh-CN"/>
              </w:rPr>
            </w:pPr>
            <w:r w:rsidRPr="0050431F">
              <w:rPr>
                <w:rFonts w:eastAsia="SimSun"/>
                <w:lang w:eastAsia="ja-JP"/>
              </w:rPr>
              <w:t xml:space="preserve">BC2 </w:t>
            </w:r>
          </w:p>
        </w:tc>
        <w:tc>
          <w:tcPr>
            <w:tcW w:w="1134" w:type="dxa"/>
          </w:tcPr>
          <w:p w14:paraId="3273F7D8" w14:textId="77777777" w:rsidR="00F02F57" w:rsidRPr="0050431F" w:rsidRDefault="00F02F57" w:rsidP="00F02F57">
            <w:pPr>
              <w:pStyle w:val="TAC"/>
              <w:rPr>
                <w:rFonts w:eastAsia="SimSun"/>
                <w:lang w:eastAsia="zh-CN"/>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25F7DE1B" w14:textId="77777777" w:rsidR="00F02F57" w:rsidRPr="0050431F" w:rsidRDefault="00F02F57" w:rsidP="00F02F57">
            <w:pPr>
              <w:pStyle w:val="TAC"/>
              <w:rPr>
                <w:rFonts w:eastAsia="SimSun"/>
                <w:lang w:eastAsia="zh-CN"/>
              </w:rPr>
            </w:pPr>
            <w:bookmarkStart w:id="257" w:name="OLE_LINK105"/>
            <w:bookmarkStart w:id="258" w:name="OLE_LINK106"/>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 </w:t>
            </w:r>
            <w:bookmarkEnd w:id="257"/>
            <w:bookmarkEnd w:id="258"/>
          </w:p>
        </w:tc>
        <w:tc>
          <w:tcPr>
            <w:tcW w:w="1134" w:type="dxa"/>
          </w:tcPr>
          <w:p w14:paraId="311073F9" w14:textId="77777777" w:rsidR="00F02F57" w:rsidRPr="0050431F" w:rsidRDefault="00F02F57" w:rsidP="00F02F57">
            <w:pPr>
              <w:pStyle w:val="TAC"/>
              <w:rPr>
                <w:rFonts w:eastAsia="SimSun"/>
                <w:lang w:eastAsia="ja-JP"/>
              </w:rPr>
            </w:pPr>
            <w:r w:rsidRPr="0050431F">
              <w:rPr>
                <w:rFonts w:eastAsia="SimSun"/>
                <w:lang w:eastAsia="ja-JP"/>
              </w:rPr>
              <w:t>BC2</w:t>
            </w:r>
          </w:p>
        </w:tc>
        <w:tc>
          <w:tcPr>
            <w:tcW w:w="1134" w:type="dxa"/>
          </w:tcPr>
          <w:p w14:paraId="5F3DD9D8" w14:textId="77777777" w:rsidR="00F02F57" w:rsidRPr="0050431F" w:rsidRDefault="00F02F57" w:rsidP="00F02F57">
            <w:pPr>
              <w:pStyle w:val="TAC"/>
              <w:rPr>
                <w:rFonts w:eastAsia="SimSun"/>
                <w:lang w:eastAsia="ja-JP"/>
              </w:rPr>
            </w:pPr>
            <w:r w:rsidRPr="0050431F">
              <w:rPr>
                <w:rFonts w:eastAsia="SimSun"/>
                <w:lang w:eastAsia="ja-JP"/>
              </w:rPr>
              <w:t>BC2</w:t>
            </w:r>
          </w:p>
        </w:tc>
        <w:tc>
          <w:tcPr>
            <w:tcW w:w="1134" w:type="dxa"/>
          </w:tcPr>
          <w:p w14:paraId="62DB0AC2" w14:textId="77777777" w:rsidR="00F02F57" w:rsidRPr="0050431F" w:rsidRDefault="00F02F57" w:rsidP="00F02F57">
            <w:pPr>
              <w:pStyle w:val="TAC"/>
              <w:rPr>
                <w:rFonts w:eastAsia="SimSun"/>
                <w:lang w:eastAsia="zh-CN"/>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0838A5C6" w14:textId="77777777" w:rsidR="00F02F57" w:rsidRPr="0050431F" w:rsidRDefault="00F02F57" w:rsidP="00F02F57">
            <w:pPr>
              <w:pStyle w:val="TAC"/>
              <w:rPr>
                <w:rFonts w:eastAsia="SimSun"/>
                <w:lang w:eastAsia="ja-JP"/>
              </w:rPr>
            </w:pPr>
            <w:r w:rsidRPr="0050431F">
              <w:rPr>
                <w:rFonts w:eastAsia="SimSun"/>
                <w:lang w:eastAsia="ja-JP"/>
              </w:rPr>
              <w:t>BC2</w:t>
            </w:r>
          </w:p>
        </w:tc>
      </w:tr>
      <w:tr w:rsidR="00F02F57" w:rsidRPr="0050431F" w14:paraId="3D0A76B6" w14:textId="77777777" w:rsidTr="00F02F57">
        <w:tc>
          <w:tcPr>
            <w:tcW w:w="10173" w:type="dxa"/>
            <w:gridSpan w:val="9"/>
          </w:tcPr>
          <w:p w14:paraId="22D48F40" w14:textId="77777777" w:rsidR="00F02F57" w:rsidRPr="0050431F" w:rsidRDefault="00F02F57" w:rsidP="00F02F57">
            <w:pPr>
              <w:pStyle w:val="TAN"/>
              <w:rPr>
                <w:rFonts w:eastAsia="SimSun"/>
                <w:lang w:eastAsia="ja-JP"/>
              </w:rPr>
            </w:pPr>
            <w:r w:rsidRPr="0050431F">
              <w:rPr>
                <w:rFonts w:eastAsia="SimSun"/>
                <w:lang w:eastAsia="ja-JP"/>
              </w:rPr>
              <w:t>NOTE</w:t>
            </w:r>
            <w:r w:rsidR="00EB2E9D" w:rsidRPr="0050431F">
              <w:rPr>
                <w:rFonts w:eastAsia="SimSun"/>
                <w:lang w:eastAsia="ja-JP"/>
              </w:rPr>
              <w:t xml:space="preserve"> 1:</w:t>
            </w:r>
            <w:r w:rsidRPr="0050431F">
              <w:rPr>
                <w:rFonts w:eastAsia="SimSun"/>
                <w:lang w:eastAsia="ja-JP"/>
              </w:rPr>
              <w:tab/>
              <w:t>MC denotes multi-carrier in single RAT;</w:t>
            </w:r>
            <w:r w:rsidRPr="0050431F">
              <w:rPr>
                <w:rFonts w:eastAsia="SimSun"/>
                <w:lang w:eastAsia="ja-JP"/>
              </w:rPr>
              <w:br/>
              <w:t>SC denotes single carrier;</w:t>
            </w:r>
            <w:r w:rsidRPr="0050431F">
              <w:rPr>
                <w:rFonts w:eastAsia="SimSun"/>
                <w:lang w:eastAsia="ja-JP"/>
              </w:rPr>
              <w:br/>
              <w:t>MR denotes multi-RAT;</w:t>
            </w:r>
            <w:r w:rsidRPr="0050431F">
              <w:rPr>
                <w:rFonts w:eastAsia="SimSun"/>
                <w:lang w:eastAsia="ja-JP"/>
              </w:rPr>
              <w:br/>
              <w:t>SR denotes single-RAT.</w:t>
            </w:r>
          </w:p>
          <w:p w14:paraId="4F885AA6" w14:textId="77777777" w:rsidR="00F02F57" w:rsidRPr="0050431F" w:rsidRDefault="00F02F57" w:rsidP="00EB2E9D">
            <w:pPr>
              <w:pStyle w:val="TAN"/>
              <w:rPr>
                <w:rFonts w:eastAsia="SimSun"/>
                <w:lang w:eastAsia="zh-CN"/>
              </w:rPr>
            </w:pPr>
            <w:r w:rsidRPr="0050431F">
              <w:rPr>
                <w:rFonts w:eastAsia="SimSun"/>
                <w:lang w:eastAsia="ja-JP"/>
              </w:rPr>
              <w:t>NOTE</w:t>
            </w:r>
            <w:r w:rsidR="00EB2E9D" w:rsidRPr="0050431F">
              <w:rPr>
                <w:rFonts w:eastAsia="SimSun"/>
                <w:lang w:eastAsia="ja-JP"/>
              </w:rPr>
              <w:t xml:space="preserve"> 2</w:t>
            </w:r>
            <w:r w:rsidRPr="0050431F">
              <w:rPr>
                <w:rFonts w:eastAsia="SimSun"/>
                <w:lang w:eastAsia="ja-JP"/>
              </w:rPr>
              <w:t>:</w:t>
            </w:r>
            <w:r w:rsidRPr="0050431F">
              <w:rPr>
                <w:rFonts w:eastAsia="SimSun"/>
                <w:lang w:eastAsia="ja-JP"/>
              </w:rPr>
              <w:tab/>
              <w:t>For this configuration related to BC2 bands, the support of UTRA in band 3 is declared by the manufacturer.</w:t>
            </w:r>
          </w:p>
        </w:tc>
      </w:tr>
    </w:tbl>
    <w:p w14:paraId="5578E6E1" w14:textId="77777777" w:rsidR="00F02F57" w:rsidRPr="0050431F" w:rsidRDefault="00F02F57" w:rsidP="00AB57F0"/>
    <w:p w14:paraId="1A3E1983" w14:textId="77777777" w:rsidR="00AB57F0" w:rsidRPr="0050431F" w:rsidRDefault="00AB57F0" w:rsidP="00AB57F0">
      <w:r w:rsidRPr="0050431F">
        <w:t>The applicable test configurations for each RF requirement are defined in sub-clause 5.1 and 5.2 for the declared capability set(s).</w:t>
      </w:r>
      <w:r w:rsidR="00C473FF" w:rsidRPr="0050431F">
        <w:t xml:space="preserve"> </w:t>
      </w:r>
      <w:r w:rsidR="00C473FF" w:rsidRPr="0050431F">
        <w:rPr>
          <w:snapToGrid w:val="0"/>
          <w:lang w:eastAsia="zh-CN"/>
        </w:rPr>
        <w:t xml:space="preserve">For a BS declared to be capable of multi-band operation, the </w:t>
      </w:r>
      <w:r w:rsidR="00C473FF" w:rsidRPr="0050431F">
        <w:t>applicable test configurations for each RF requirement are defined in sub-clause 5.3 for the declared capability set(s).</w:t>
      </w:r>
    </w:p>
    <w:p w14:paraId="5B656CE9" w14:textId="77777777" w:rsidR="00AB57F0" w:rsidRPr="0050431F" w:rsidRDefault="00AB57F0" w:rsidP="00AB57F0">
      <w:pPr>
        <w:pStyle w:val="NO"/>
      </w:pPr>
      <w:r w:rsidRPr="0050431F">
        <w:t>NOTE:</w:t>
      </w:r>
      <w:r w:rsidRPr="0050431F">
        <w:tab/>
        <w:t xml:space="preserve">Not every supported configuration within a CS </w:t>
      </w:r>
      <w:r w:rsidR="00200D14" w:rsidRPr="0050431F">
        <w:t>is</w:t>
      </w:r>
      <w:r w:rsidRPr="0050431F">
        <w:t xml:space="preserve"> tested, but </w:t>
      </w:r>
      <w:r w:rsidR="00200D14" w:rsidRPr="0050431F">
        <w:t>the tables in sub-clause 5.1</w:t>
      </w:r>
      <w:r w:rsidR="00C473FF" w:rsidRPr="0050431F">
        <w:t>,</w:t>
      </w:r>
      <w:r w:rsidR="00200D14" w:rsidRPr="0050431F">
        <w:t xml:space="preserve"> 5.2 </w:t>
      </w:r>
      <w:r w:rsidR="00C473FF" w:rsidRPr="0050431F">
        <w:t xml:space="preserve">and 5.3 </w:t>
      </w:r>
      <w:r w:rsidR="00200D14" w:rsidRPr="0050431F">
        <w:t xml:space="preserve">provide </w:t>
      </w:r>
      <w:r w:rsidRPr="0050431F">
        <w:t>a judicious choice among the supported configurations and test configurations to ensure proper test coverage.</w:t>
      </w:r>
    </w:p>
    <w:p w14:paraId="5D101AEF" w14:textId="77777777" w:rsidR="00325748" w:rsidRPr="0050431F" w:rsidRDefault="00325748" w:rsidP="00F311C8">
      <w:pPr>
        <w:pStyle w:val="Heading3"/>
      </w:pPr>
      <w:bookmarkStart w:id="259" w:name="_Toc13048404"/>
      <w:bookmarkStart w:id="260" w:name="_Toc29764620"/>
      <w:bookmarkStart w:id="261" w:name="_Toc29765038"/>
      <w:bookmarkStart w:id="262" w:name="_Toc52556536"/>
      <w:bookmarkStart w:id="263" w:name="_Toc67912238"/>
      <w:bookmarkStart w:id="264" w:name="_Toc89855173"/>
      <w:r w:rsidRPr="0050431F">
        <w:t>4.7.2</w:t>
      </w:r>
      <w:r w:rsidRPr="0050431F">
        <w:tab/>
        <w:t>Manufacturer</w:t>
      </w:r>
      <w:r w:rsidR="00ED1D11" w:rsidRPr="0050431F">
        <w:t>'</w:t>
      </w:r>
      <w:r w:rsidRPr="0050431F">
        <w:t>s declarations of supported RF configurations</w:t>
      </w:r>
      <w:bookmarkEnd w:id="259"/>
      <w:bookmarkEnd w:id="260"/>
      <w:bookmarkEnd w:id="261"/>
      <w:bookmarkEnd w:id="262"/>
      <w:bookmarkEnd w:id="263"/>
      <w:bookmarkEnd w:id="264"/>
    </w:p>
    <w:p w14:paraId="4DE61911" w14:textId="77777777" w:rsidR="00F3022A" w:rsidRPr="0050431F" w:rsidRDefault="00F3022A" w:rsidP="00F3022A">
      <w:r w:rsidRPr="0050431F">
        <w:t>The manufacturer shall declare which operational configurations the BS supports by declaring the following parameters:</w:t>
      </w:r>
    </w:p>
    <w:p w14:paraId="0F5C7DA4" w14:textId="77777777" w:rsidR="00F3022A" w:rsidRPr="0050431F" w:rsidRDefault="00200D14" w:rsidP="00200D14">
      <w:pPr>
        <w:pStyle w:val="B10"/>
      </w:pPr>
      <w:r w:rsidRPr="0050431F">
        <w:t>a)</w:t>
      </w:r>
      <w:r w:rsidRPr="0050431F">
        <w:tab/>
      </w:r>
      <w:r w:rsidR="00F3022A" w:rsidRPr="0050431F">
        <w:t>General Parameters:</w:t>
      </w:r>
    </w:p>
    <w:p w14:paraId="6A4CB599" w14:textId="77777777" w:rsidR="00A54D29" w:rsidRPr="0050431F" w:rsidRDefault="00753F76" w:rsidP="00200D14">
      <w:pPr>
        <w:pStyle w:val="B20"/>
      </w:pPr>
      <w:r w:rsidRPr="0050431F">
        <w:t>-</w:t>
      </w:r>
      <w:r w:rsidR="004C2E88" w:rsidRPr="0050431F">
        <w:tab/>
      </w:r>
      <w:r w:rsidR="00A54D29" w:rsidRPr="0050431F">
        <w:t>Support of the BS in non-contiguous spectrum operation. If the BS does not support non-contiguous spectrum operation the parameters for non-contiguous spectrum operation below shall not be declared.</w:t>
      </w:r>
    </w:p>
    <w:p w14:paraId="1BDF9131" w14:textId="77777777" w:rsidR="00325748" w:rsidRPr="0050431F" w:rsidRDefault="00753F76" w:rsidP="00200D14">
      <w:pPr>
        <w:pStyle w:val="B20"/>
      </w:pPr>
      <w:r w:rsidRPr="0050431F">
        <w:t>-</w:t>
      </w:r>
      <w:r w:rsidR="00A54D29" w:rsidRPr="0050431F">
        <w:tab/>
      </w:r>
      <w:r w:rsidR="00325748" w:rsidRPr="0050431F">
        <w:t xml:space="preserve">The supported operating bands defined in subclause 4.4. </w:t>
      </w:r>
    </w:p>
    <w:p w14:paraId="6AD1B9C6" w14:textId="77777777" w:rsidR="00325748" w:rsidRPr="0050431F" w:rsidRDefault="00753F76" w:rsidP="00200D14">
      <w:pPr>
        <w:pStyle w:val="B20"/>
      </w:pPr>
      <w:r w:rsidRPr="0050431F">
        <w:t>-</w:t>
      </w:r>
      <w:r w:rsidR="004C2E88" w:rsidRPr="0050431F">
        <w:tab/>
      </w:r>
      <w:r w:rsidR="00325748" w:rsidRPr="0050431F">
        <w:t>The frequency range within the above frequency band(s) supported by the BS.</w:t>
      </w:r>
    </w:p>
    <w:p w14:paraId="0AD0CAE2" w14:textId="77777777" w:rsidR="000B4117" w:rsidRPr="0050431F" w:rsidRDefault="00753F76" w:rsidP="000B4117">
      <w:pPr>
        <w:pStyle w:val="B20"/>
        <w:rPr>
          <w:lang w:eastAsia="zh-CN"/>
        </w:rPr>
      </w:pPr>
      <w:r w:rsidRPr="0050431F">
        <w:t>-</w:t>
      </w:r>
      <w:r w:rsidR="004C2E88" w:rsidRPr="0050431F">
        <w:tab/>
      </w:r>
      <w:r w:rsidR="00325748" w:rsidRPr="0050431F">
        <w:t>Supported capability set</w:t>
      </w:r>
      <w:r w:rsidR="007F1CBB" w:rsidRPr="0050431F">
        <w:t>(s) in each supported operating band</w:t>
      </w:r>
    </w:p>
    <w:p w14:paraId="0703ED96" w14:textId="77777777" w:rsidR="000B4117" w:rsidRPr="0050431F" w:rsidRDefault="00753F76" w:rsidP="000B4117">
      <w:pPr>
        <w:pStyle w:val="B20"/>
      </w:pPr>
      <w:r w:rsidRPr="0050431F">
        <w:t>-</w:t>
      </w:r>
      <w:r w:rsidR="000B4117" w:rsidRPr="0050431F">
        <w:tab/>
        <w:t xml:space="preserve">The maximum </w:t>
      </w:r>
      <w:r w:rsidR="00147340" w:rsidRPr="0050431F">
        <w:t>Base Station RF Bandwidth</w:t>
      </w:r>
      <w:r w:rsidR="000B4117" w:rsidRPr="0050431F">
        <w:t xml:space="preserve"> supported by a MSR BS within an operating band when the BS is configured with carriers of different RATs.</w:t>
      </w:r>
    </w:p>
    <w:p w14:paraId="3CBE50C9" w14:textId="77777777" w:rsidR="000B4117" w:rsidRPr="0050431F" w:rsidRDefault="00753F76" w:rsidP="000B4117">
      <w:pPr>
        <w:pStyle w:val="B30"/>
      </w:pPr>
      <w:r w:rsidRPr="0050431F">
        <w:t>-</w:t>
      </w:r>
      <w:r w:rsidR="000B4117" w:rsidRPr="0050431F">
        <w:tab/>
        <w:t>for contiguous spectrum operation.</w:t>
      </w:r>
    </w:p>
    <w:p w14:paraId="6C2DF8D2" w14:textId="77777777" w:rsidR="000B4117" w:rsidRPr="0050431F" w:rsidRDefault="00753F76" w:rsidP="000B4117">
      <w:pPr>
        <w:pStyle w:val="B30"/>
      </w:pPr>
      <w:r w:rsidRPr="0050431F">
        <w:t>-</w:t>
      </w:r>
      <w:r w:rsidR="000B4117" w:rsidRPr="0050431F">
        <w:tab/>
        <w:t>for non-contiguous spectrum operation</w:t>
      </w:r>
    </w:p>
    <w:p w14:paraId="3AAF8D45" w14:textId="77777777" w:rsidR="000B4117" w:rsidRPr="0050431F" w:rsidRDefault="00753F76" w:rsidP="000B4117">
      <w:pPr>
        <w:pStyle w:val="B20"/>
      </w:pPr>
      <w:r w:rsidRPr="0050431F">
        <w:t>-</w:t>
      </w:r>
      <w:r w:rsidR="000B4117" w:rsidRPr="0050431F">
        <w:tab/>
        <w:t>The rated total output power as a sum over all RATs</w:t>
      </w:r>
    </w:p>
    <w:p w14:paraId="7BCB6901" w14:textId="77777777" w:rsidR="000B4117" w:rsidRPr="0050431F" w:rsidRDefault="00753F76" w:rsidP="000B4117">
      <w:pPr>
        <w:pStyle w:val="B30"/>
      </w:pPr>
      <w:r w:rsidRPr="0050431F">
        <w:t>-</w:t>
      </w:r>
      <w:r w:rsidR="000B4117" w:rsidRPr="0050431F">
        <w:tab/>
        <w:t>for contiguous spectrum operation.</w:t>
      </w:r>
    </w:p>
    <w:p w14:paraId="45883C81" w14:textId="77777777" w:rsidR="00325748" w:rsidRPr="0050431F" w:rsidRDefault="00753F76" w:rsidP="000B4117">
      <w:pPr>
        <w:pStyle w:val="B30"/>
        <w:rPr>
          <w:lang w:eastAsia="zh-CN"/>
        </w:rPr>
      </w:pPr>
      <w:r w:rsidRPr="0050431F">
        <w:t>-</w:t>
      </w:r>
      <w:r w:rsidR="000B4117" w:rsidRPr="0050431F">
        <w:tab/>
        <w:t>for non-contiguous spectrum operation</w:t>
      </w:r>
    </w:p>
    <w:p w14:paraId="1686057F" w14:textId="77777777" w:rsidR="00F3022A" w:rsidRPr="0050431F" w:rsidRDefault="00753F76" w:rsidP="00200D14">
      <w:pPr>
        <w:pStyle w:val="B20"/>
      </w:pPr>
      <w:r w:rsidRPr="0050431F">
        <w:t>-</w:t>
      </w:r>
      <w:r w:rsidR="004C2E88" w:rsidRPr="0050431F">
        <w:tab/>
      </w:r>
      <w:r w:rsidR="00F3022A" w:rsidRPr="0050431F">
        <w:t>Maximum supported power difference between carriers</w:t>
      </w:r>
    </w:p>
    <w:p w14:paraId="2E8D8A71" w14:textId="77777777" w:rsidR="00200D14" w:rsidRPr="0050431F" w:rsidRDefault="00753F76" w:rsidP="00200D14">
      <w:pPr>
        <w:pStyle w:val="B20"/>
      </w:pPr>
      <w:r w:rsidRPr="0050431F">
        <w:t>-</w:t>
      </w:r>
      <w:r w:rsidR="004C2E88" w:rsidRPr="0050431F">
        <w:tab/>
      </w:r>
      <w:r w:rsidR="00F3022A" w:rsidRPr="0050431F">
        <w:t>Total number of supported carriers</w:t>
      </w:r>
      <w:r w:rsidR="00200D14" w:rsidRPr="0050431F">
        <w:t xml:space="preserve"> </w:t>
      </w:r>
    </w:p>
    <w:p w14:paraId="0704D876" w14:textId="77777777" w:rsidR="00A94968" w:rsidRPr="0050431F" w:rsidRDefault="00A94968" w:rsidP="00200D14">
      <w:r w:rsidRPr="0050431F">
        <w:t xml:space="preserve">For MSR BS supporting CS7, the rated total output power as a sum over all RATs, total number of supported carriers and the maximum </w:t>
      </w:r>
      <w:r w:rsidR="00147340" w:rsidRPr="0050431F">
        <w:t>Base Station RF Bandwidth</w:t>
      </w:r>
      <w:r w:rsidRPr="0050431F">
        <w:t xml:space="preserve"> is declared in e).</w:t>
      </w:r>
    </w:p>
    <w:p w14:paraId="5FF0DE50" w14:textId="77777777" w:rsidR="00200D14" w:rsidRPr="0050431F" w:rsidRDefault="00200D14" w:rsidP="00200D14">
      <w:r w:rsidRPr="0050431F">
        <w:t>If the rated total output power and total number of supported carriers are not simultaneously supported in Multi-RAT operations, the manufacturer shall declare the following additional parameters:</w:t>
      </w:r>
    </w:p>
    <w:p w14:paraId="368D8CCA" w14:textId="77777777" w:rsidR="00200D14" w:rsidRPr="0050431F" w:rsidRDefault="00753F76" w:rsidP="00200D14">
      <w:pPr>
        <w:pStyle w:val="B20"/>
      </w:pPr>
      <w:r w:rsidRPr="0050431F">
        <w:t>-</w:t>
      </w:r>
      <w:r w:rsidR="00200D14" w:rsidRPr="0050431F">
        <w:tab/>
        <w:t>The reduced number of supported carriers at the rated total output power in Multi-RAT operations</w:t>
      </w:r>
      <w:r w:rsidR="008F0F80" w:rsidRPr="0050431F">
        <w:t xml:space="preserve"> </w:t>
      </w:r>
      <w:r w:rsidR="00200D14" w:rsidRPr="0050431F">
        <w:t xml:space="preserve">(i.e. &lt; total number of supported carriers) </w:t>
      </w:r>
    </w:p>
    <w:p w14:paraId="6F5EE02C" w14:textId="77777777" w:rsidR="00F3022A" w:rsidRPr="0050431F" w:rsidRDefault="00753F76" w:rsidP="00200D14">
      <w:pPr>
        <w:pStyle w:val="B20"/>
      </w:pPr>
      <w:r w:rsidRPr="0050431F">
        <w:t>-</w:t>
      </w:r>
      <w:r w:rsidR="00200D14" w:rsidRPr="0050431F">
        <w:tab/>
        <w:t xml:space="preserve">The reduced total output power at the total number of supported carriers in Multi-RAT operations </w:t>
      </w:r>
      <w:r w:rsidR="00200D14" w:rsidRPr="0050431F">
        <w:rPr>
          <w:lang w:eastAsia="zh-CN"/>
        </w:rPr>
        <w:t>(i.e. &lt; rated total output power)</w:t>
      </w:r>
    </w:p>
    <w:p w14:paraId="25CADA11" w14:textId="77777777" w:rsidR="00F3022A" w:rsidRPr="0050431F" w:rsidRDefault="00200D14" w:rsidP="00200D14">
      <w:pPr>
        <w:pStyle w:val="B10"/>
      </w:pPr>
      <w:r w:rsidRPr="0050431F">
        <w:t>b)</w:t>
      </w:r>
      <w:r w:rsidRPr="0050431F">
        <w:tab/>
      </w:r>
      <w:r w:rsidR="00F3022A" w:rsidRPr="0050431F">
        <w:t>Parameters related to operation of GSM:</w:t>
      </w:r>
    </w:p>
    <w:p w14:paraId="721C8F2C" w14:textId="77777777" w:rsidR="00F3022A" w:rsidRPr="0050431F" w:rsidRDefault="00753F76" w:rsidP="00200D14">
      <w:pPr>
        <w:pStyle w:val="B20"/>
      </w:pPr>
      <w:r w:rsidRPr="0050431F">
        <w:t>-</w:t>
      </w:r>
      <w:r w:rsidR="004C2E88" w:rsidRPr="0050431F">
        <w:tab/>
      </w:r>
      <w:r w:rsidR="00F3022A" w:rsidRPr="0050431F">
        <w:t>The maximum number of supported GSM carriers</w:t>
      </w:r>
    </w:p>
    <w:p w14:paraId="4CAD7263"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GSM carriers only</w:t>
      </w:r>
    </w:p>
    <w:p w14:paraId="350A0CEB" w14:textId="77777777" w:rsidR="00A54D29" w:rsidRPr="0050431F" w:rsidRDefault="00753F76" w:rsidP="00A54D29">
      <w:pPr>
        <w:pStyle w:val="B30"/>
      </w:pPr>
      <w:r w:rsidRPr="0050431F">
        <w:t>-</w:t>
      </w:r>
      <w:r w:rsidR="00A54D29" w:rsidRPr="0050431F">
        <w:tab/>
        <w:t>for contiguous spectrum operation</w:t>
      </w:r>
    </w:p>
    <w:p w14:paraId="5D9E5BC0" w14:textId="77777777" w:rsidR="00A54D29" w:rsidRPr="0050431F" w:rsidRDefault="00753F76" w:rsidP="00A54D29">
      <w:pPr>
        <w:pStyle w:val="B30"/>
      </w:pPr>
      <w:r w:rsidRPr="0050431F">
        <w:t>-</w:t>
      </w:r>
      <w:r w:rsidR="00A54D29" w:rsidRPr="0050431F">
        <w:tab/>
        <w:t>for non-contiguous spectrum operation</w:t>
      </w:r>
    </w:p>
    <w:p w14:paraId="1F32C06D" w14:textId="77777777" w:rsidR="00A54D29" w:rsidRPr="0050431F" w:rsidRDefault="00753F76" w:rsidP="00200D14">
      <w:pPr>
        <w:pStyle w:val="B20"/>
      </w:pPr>
      <w:r w:rsidRPr="0050431F">
        <w:t>-</w:t>
      </w:r>
      <w:r w:rsidR="004C2E88" w:rsidRPr="0050431F">
        <w:tab/>
      </w:r>
      <w:r w:rsidR="00F3022A" w:rsidRPr="0050431F">
        <w:t xml:space="preserve">The rated </w:t>
      </w:r>
      <w:r w:rsidR="00D44B42" w:rsidRPr="0050431F">
        <w:t xml:space="preserve">carrier </w:t>
      </w:r>
      <w:r w:rsidR="00F3022A" w:rsidRPr="0050431F">
        <w:t xml:space="preserve">output power </w:t>
      </w:r>
      <w:r w:rsidR="00D44B42" w:rsidRPr="0050431F">
        <w:t>for GSM</w:t>
      </w:r>
      <w:r w:rsidR="00200D14" w:rsidRPr="0050431F">
        <w:t xml:space="preserve"> for each supported number of GSM carriers up to the maximum, for the case that all carriers are operated at the same nominal output power. </w:t>
      </w:r>
    </w:p>
    <w:p w14:paraId="790CC9BF" w14:textId="77777777" w:rsidR="00A54D29" w:rsidRPr="0050431F" w:rsidRDefault="00753F76" w:rsidP="00A54D29">
      <w:pPr>
        <w:pStyle w:val="B30"/>
      </w:pPr>
      <w:r w:rsidRPr="0050431F">
        <w:t>-</w:t>
      </w:r>
      <w:r w:rsidR="00A54D29" w:rsidRPr="0050431F">
        <w:tab/>
        <w:t>for contiguous spectrum operation</w:t>
      </w:r>
    </w:p>
    <w:p w14:paraId="7AA48E68" w14:textId="77777777" w:rsidR="00A54D29" w:rsidRPr="0050431F" w:rsidRDefault="00753F76" w:rsidP="00A54D29">
      <w:pPr>
        <w:pStyle w:val="B30"/>
      </w:pPr>
      <w:r w:rsidRPr="0050431F">
        <w:t>-</w:t>
      </w:r>
      <w:r w:rsidR="00A54D29" w:rsidRPr="0050431F">
        <w:tab/>
        <w:t>for non-contiguous spectrum operation</w:t>
      </w:r>
    </w:p>
    <w:p w14:paraId="15F82CE3" w14:textId="77777777" w:rsidR="00F3022A" w:rsidRPr="0050431F" w:rsidRDefault="00200D14" w:rsidP="00200D14">
      <w:pPr>
        <w:pStyle w:val="B20"/>
      </w:pPr>
      <w:r w:rsidRPr="0050431F">
        <w:t>The declaration shall be given for each supported modulation.</w:t>
      </w:r>
    </w:p>
    <w:p w14:paraId="6CDEB2BD" w14:textId="77777777" w:rsidR="00F3022A" w:rsidRPr="0050431F" w:rsidRDefault="00200D14" w:rsidP="00200D14">
      <w:pPr>
        <w:pStyle w:val="B10"/>
      </w:pPr>
      <w:r w:rsidRPr="0050431F">
        <w:t>c)</w:t>
      </w:r>
      <w:r w:rsidRPr="0050431F">
        <w:tab/>
      </w:r>
      <w:r w:rsidR="00F3022A" w:rsidRPr="0050431F">
        <w:t>Parameters related to operation of UTRA:</w:t>
      </w:r>
    </w:p>
    <w:p w14:paraId="367BF84B" w14:textId="77777777" w:rsidR="00F3022A" w:rsidRPr="0050431F" w:rsidRDefault="00753F76" w:rsidP="00200D14">
      <w:pPr>
        <w:pStyle w:val="B20"/>
      </w:pPr>
      <w:r w:rsidRPr="0050431F">
        <w:t>-</w:t>
      </w:r>
      <w:r w:rsidR="004C2E88" w:rsidRPr="0050431F">
        <w:tab/>
      </w:r>
      <w:r w:rsidR="00F3022A" w:rsidRPr="0050431F">
        <w:t>The maximum number of supported UTRA carriers</w:t>
      </w:r>
    </w:p>
    <w:p w14:paraId="4CF123FF"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UTRA carriers only</w:t>
      </w:r>
    </w:p>
    <w:p w14:paraId="59FEC3CE" w14:textId="77777777" w:rsidR="00A54D29" w:rsidRPr="0050431F" w:rsidRDefault="00753F76" w:rsidP="00A54D29">
      <w:pPr>
        <w:pStyle w:val="B30"/>
      </w:pPr>
      <w:r w:rsidRPr="0050431F">
        <w:t>-</w:t>
      </w:r>
      <w:r w:rsidR="00A54D29" w:rsidRPr="0050431F">
        <w:tab/>
        <w:t>for contiguous spectrum operation</w:t>
      </w:r>
    </w:p>
    <w:p w14:paraId="1DAA8B55" w14:textId="77777777" w:rsidR="00A54D29" w:rsidRPr="0050431F" w:rsidRDefault="00753F76" w:rsidP="00A54D29">
      <w:pPr>
        <w:pStyle w:val="B30"/>
      </w:pPr>
      <w:r w:rsidRPr="0050431F">
        <w:t>-</w:t>
      </w:r>
      <w:r w:rsidR="00A54D29" w:rsidRPr="0050431F">
        <w:tab/>
        <w:t>for non-contiguous spectrum operation</w:t>
      </w:r>
    </w:p>
    <w:p w14:paraId="32AFF906" w14:textId="77777777" w:rsidR="00F3022A" w:rsidRPr="0050431F" w:rsidRDefault="00753F76" w:rsidP="00200D14">
      <w:pPr>
        <w:pStyle w:val="B20"/>
      </w:pPr>
      <w:r w:rsidRPr="0050431F">
        <w:t>-</w:t>
      </w:r>
      <w:r w:rsidR="004C2E88" w:rsidRPr="0050431F">
        <w:tab/>
      </w:r>
      <w:r w:rsidR="00F3022A" w:rsidRPr="0050431F">
        <w:t xml:space="preserve">The rated </w:t>
      </w:r>
      <w:r w:rsidR="00D44B42" w:rsidRPr="0050431F">
        <w:t xml:space="preserve">RAT </w:t>
      </w:r>
      <w:r w:rsidR="00F3022A" w:rsidRPr="0050431F">
        <w:t>output power for UTRA as a sum of all UTRA carriers</w:t>
      </w:r>
    </w:p>
    <w:p w14:paraId="23F1170D" w14:textId="77777777" w:rsidR="00A54D29" w:rsidRPr="0050431F" w:rsidRDefault="00753F76" w:rsidP="00A54D29">
      <w:pPr>
        <w:pStyle w:val="B30"/>
      </w:pPr>
      <w:r w:rsidRPr="0050431F">
        <w:t>-</w:t>
      </w:r>
      <w:r w:rsidR="00A54D29" w:rsidRPr="0050431F">
        <w:tab/>
        <w:t>for contiguous spectrum operation</w:t>
      </w:r>
    </w:p>
    <w:p w14:paraId="730E0637" w14:textId="77777777" w:rsidR="00A54D29" w:rsidRPr="0050431F" w:rsidRDefault="00753F76" w:rsidP="00A54D29">
      <w:pPr>
        <w:pStyle w:val="B30"/>
      </w:pPr>
      <w:r w:rsidRPr="0050431F">
        <w:t>-</w:t>
      </w:r>
      <w:r w:rsidR="00A54D29" w:rsidRPr="0050431F">
        <w:tab/>
        <w:t>for non-contiguous spectrum operation</w:t>
      </w:r>
    </w:p>
    <w:p w14:paraId="7C116A88" w14:textId="77777777" w:rsidR="00F3022A" w:rsidRPr="0050431F" w:rsidRDefault="00753F76" w:rsidP="00200D14">
      <w:pPr>
        <w:pStyle w:val="B20"/>
      </w:pPr>
      <w:r w:rsidRPr="0050431F">
        <w:t>-</w:t>
      </w:r>
      <w:r w:rsidR="004C2E88" w:rsidRPr="0050431F">
        <w:tab/>
      </w:r>
      <w:r w:rsidR="00F3022A" w:rsidRPr="0050431F">
        <w:t xml:space="preserve">The rated </w:t>
      </w:r>
      <w:r w:rsidR="00D44B42" w:rsidRPr="0050431F">
        <w:t xml:space="preserve">carrier </w:t>
      </w:r>
      <w:r w:rsidR="00F3022A" w:rsidRPr="0050431F">
        <w:t xml:space="preserve">output power </w:t>
      </w:r>
      <w:r w:rsidR="00D44B42" w:rsidRPr="0050431F">
        <w:t>for UTRA</w:t>
      </w:r>
    </w:p>
    <w:p w14:paraId="4330DBAB" w14:textId="77777777" w:rsidR="00A54D29" w:rsidRPr="0050431F" w:rsidRDefault="00753F76" w:rsidP="00A54D29">
      <w:pPr>
        <w:pStyle w:val="B30"/>
      </w:pPr>
      <w:r w:rsidRPr="0050431F">
        <w:t>-</w:t>
      </w:r>
      <w:r w:rsidR="00A54D29" w:rsidRPr="0050431F">
        <w:tab/>
        <w:t>for contiguous spectrum operation</w:t>
      </w:r>
    </w:p>
    <w:p w14:paraId="4467F721" w14:textId="77777777" w:rsidR="00A54D29" w:rsidRPr="0050431F" w:rsidRDefault="00753F76" w:rsidP="00A54D29">
      <w:pPr>
        <w:pStyle w:val="B30"/>
      </w:pPr>
      <w:r w:rsidRPr="0050431F">
        <w:t>-</w:t>
      </w:r>
      <w:r w:rsidR="00A54D29" w:rsidRPr="0050431F">
        <w:tab/>
        <w:t>for non-contiguous spectrum operation</w:t>
      </w:r>
    </w:p>
    <w:p w14:paraId="638075D1" w14:textId="77777777" w:rsidR="00F3022A" w:rsidRPr="0050431F" w:rsidRDefault="00200D14" w:rsidP="00200D14">
      <w:pPr>
        <w:pStyle w:val="B10"/>
      </w:pPr>
      <w:r w:rsidRPr="0050431F">
        <w:t>d)</w:t>
      </w:r>
      <w:r w:rsidRPr="0050431F">
        <w:tab/>
      </w:r>
      <w:r w:rsidR="00F3022A" w:rsidRPr="0050431F">
        <w:t xml:space="preserve">Parameters related to operation of </w:t>
      </w:r>
      <w:r w:rsidR="00FF1616" w:rsidRPr="0050431F">
        <w:t>E-</w:t>
      </w:r>
      <w:r w:rsidR="00F3022A" w:rsidRPr="0050431F">
        <w:t>UTRA:</w:t>
      </w:r>
    </w:p>
    <w:p w14:paraId="5234C20B" w14:textId="77777777" w:rsidR="00F3022A" w:rsidRPr="0050431F" w:rsidRDefault="00753F76" w:rsidP="00200D14">
      <w:pPr>
        <w:pStyle w:val="B20"/>
      </w:pPr>
      <w:r w:rsidRPr="0050431F">
        <w:t>-</w:t>
      </w:r>
      <w:r w:rsidR="004C2E88" w:rsidRPr="0050431F">
        <w:tab/>
      </w:r>
      <w:r w:rsidR="00F3022A" w:rsidRPr="0050431F">
        <w:t>Which of the E-UTRA channel bandwidths specified in TS</w:t>
      </w:r>
      <w:r w:rsidR="00FF1616" w:rsidRPr="0050431F">
        <w:t> </w:t>
      </w:r>
      <w:r w:rsidR="00F3022A" w:rsidRPr="0050431F">
        <w:t xml:space="preserve">36.104 </w:t>
      </w:r>
      <w:r w:rsidR="00F1786C" w:rsidRPr="0050431F">
        <w:t xml:space="preserve">[5] </w:t>
      </w:r>
      <w:r w:rsidR="008F0F80" w:rsidRPr="0050431F">
        <w:t>sub</w:t>
      </w:r>
      <w:r w:rsidR="00F3022A" w:rsidRPr="0050431F">
        <w:t>clause 5.6 are supported</w:t>
      </w:r>
    </w:p>
    <w:p w14:paraId="4D050825" w14:textId="77777777" w:rsidR="00F3022A" w:rsidRPr="0050431F" w:rsidRDefault="00753F76" w:rsidP="00200D14">
      <w:pPr>
        <w:pStyle w:val="B20"/>
      </w:pPr>
      <w:r w:rsidRPr="0050431F">
        <w:t>-</w:t>
      </w:r>
      <w:r w:rsidR="004C2E88" w:rsidRPr="0050431F">
        <w:tab/>
      </w:r>
      <w:r w:rsidR="00F3022A" w:rsidRPr="0050431F">
        <w:t>The maximum number of supported E-UTRA carriers</w:t>
      </w:r>
    </w:p>
    <w:p w14:paraId="55165FB6"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E-UTRA carriers only</w:t>
      </w:r>
    </w:p>
    <w:p w14:paraId="5662B503" w14:textId="77777777" w:rsidR="00A54D29" w:rsidRPr="0050431F" w:rsidRDefault="00753F76" w:rsidP="00A54D29">
      <w:pPr>
        <w:pStyle w:val="B30"/>
      </w:pPr>
      <w:r w:rsidRPr="0050431F">
        <w:t>-</w:t>
      </w:r>
      <w:r w:rsidR="00A54D29" w:rsidRPr="0050431F">
        <w:tab/>
        <w:t>for contiguous spectrum operation</w:t>
      </w:r>
    </w:p>
    <w:p w14:paraId="23C72383" w14:textId="77777777" w:rsidR="00A54D29" w:rsidRPr="0050431F" w:rsidRDefault="00753F76" w:rsidP="00A54D29">
      <w:pPr>
        <w:pStyle w:val="B30"/>
      </w:pPr>
      <w:r w:rsidRPr="0050431F">
        <w:t>-</w:t>
      </w:r>
      <w:r w:rsidR="00A54D29" w:rsidRPr="0050431F">
        <w:tab/>
        <w:t>for non-contiguous spectrum operation</w:t>
      </w:r>
    </w:p>
    <w:p w14:paraId="29AA0FE3" w14:textId="77777777" w:rsidR="00F3022A" w:rsidRPr="0050431F" w:rsidRDefault="004C2E88" w:rsidP="00EB0F3C">
      <w:pPr>
        <w:pStyle w:val="B20"/>
      </w:pPr>
      <w:r w:rsidRPr="0050431F">
        <w:tab/>
      </w:r>
      <w:r w:rsidR="00F3022A" w:rsidRPr="0050431F">
        <w:t xml:space="preserve">The rated </w:t>
      </w:r>
      <w:r w:rsidR="00644FAE" w:rsidRPr="0050431F">
        <w:t xml:space="preserve">RAT </w:t>
      </w:r>
      <w:r w:rsidR="00F3022A" w:rsidRPr="0050431F">
        <w:t>output power for E-UTRA as a sum of all E-UTRA carriers</w:t>
      </w:r>
    </w:p>
    <w:p w14:paraId="7C305340" w14:textId="77777777" w:rsidR="00A54D29" w:rsidRPr="0050431F" w:rsidRDefault="00753F76" w:rsidP="00A54D29">
      <w:pPr>
        <w:pStyle w:val="B30"/>
      </w:pPr>
      <w:r w:rsidRPr="0050431F">
        <w:t>-</w:t>
      </w:r>
      <w:r w:rsidR="00A54D29" w:rsidRPr="0050431F">
        <w:tab/>
        <w:t>for contiguous spectrum operation</w:t>
      </w:r>
    </w:p>
    <w:p w14:paraId="64F6ABA5" w14:textId="77777777" w:rsidR="00A54D29" w:rsidRPr="0050431F" w:rsidRDefault="00753F76" w:rsidP="00A54D29">
      <w:pPr>
        <w:pStyle w:val="B30"/>
      </w:pPr>
      <w:r w:rsidRPr="0050431F">
        <w:t>-</w:t>
      </w:r>
      <w:r w:rsidR="00A54D29" w:rsidRPr="0050431F">
        <w:tab/>
        <w:t>for non-contiguous spectrum operation</w:t>
      </w:r>
    </w:p>
    <w:p w14:paraId="6623BA45" w14:textId="77777777" w:rsidR="00F3022A" w:rsidRPr="0050431F" w:rsidRDefault="00753F76" w:rsidP="00200D14">
      <w:pPr>
        <w:pStyle w:val="B20"/>
      </w:pPr>
      <w:r w:rsidRPr="0050431F">
        <w:t>-</w:t>
      </w:r>
      <w:r w:rsidR="004C2E88" w:rsidRPr="0050431F">
        <w:tab/>
      </w:r>
      <w:r w:rsidR="00F3022A" w:rsidRPr="0050431F">
        <w:t xml:space="preserve">The rated </w:t>
      </w:r>
      <w:r w:rsidR="00644FAE" w:rsidRPr="0050431F">
        <w:t xml:space="preserve">carrier </w:t>
      </w:r>
      <w:r w:rsidR="00F3022A" w:rsidRPr="0050431F">
        <w:t xml:space="preserve">output power </w:t>
      </w:r>
      <w:r w:rsidR="00644FAE" w:rsidRPr="0050431F">
        <w:t>for E-UTRA</w:t>
      </w:r>
    </w:p>
    <w:p w14:paraId="03ADE766" w14:textId="77777777" w:rsidR="00A54D29" w:rsidRPr="0050431F" w:rsidRDefault="00753F76" w:rsidP="00A54D29">
      <w:pPr>
        <w:pStyle w:val="B30"/>
      </w:pPr>
      <w:r w:rsidRPr="0050431F">
        <w:t>-</w:t>
      </w:r>
      <w:r w:rsidR="00A54D29" w:rsidRPr="0050431F">
        <w:tab/>
        <w:t>for contiguous spectrum operation</w:t>
      </w:r>
    </w:p>
    <w:p w14:paraId="4192F0F9" w14:textId="77777777" w:rsidR="00A54D29" w:rsidRPr="0050431F" w:rsidRDefault="00753F76" w:rsidP="00A54D29">
      <w:pPr>
        <w:pStyle w:val="B30"/>
      </w:pPr>
      <w:r w:rsidRPr="0050431F">
        <w:t>-</w:t>
      </w:r>
      <w:r w:rsidR="00A54D29" w:rsidRPr="0050431F">
        <w:tab/>
        <w:t>for non-contiguous spectrum operation</w:t>
      </w:r>
    </w:p>
    <w:p w14:paraId="3D334DC9" w14:textId="77777777" w:rsidR="00753F76" w:rsidRPr="0050431F" w:rsidRDefault="00753F76" w:rsidP="00753F76">
      <w:pPr>
        <w:pStyle w:val="B20"/>
        <w:rPr>
          <w:lang w:eastAsia="zh-CN"/>
        </w:rPr>
      </w:pPr>
      <w:r w:rsidRPr="0050431F">
        <w:t>-</w:t>
      </w:r>
      <w:r w:rsidR="00CF6B59" w:rsidRPr="0050431F">
        <w:tab/>
        <w:t xml:space="preserve">The </w:t>
      </w:r>
      <w:r w:rsidR="00CF6B59" w:rsidRPr="0050431F">
        <w:rPr>
          <w:lang w:eastAsia="zh-CN"/>
        </w:rPr>
        <w:t>supported component carrier combinations at nominal channel spacing within each operating band.</w:t>
      </w:r>
    </w:p>
    <w:p w14:paraId="743BDCE0" w14:textId="77777777" w:rsidR="006410DA" w:rsidRPr="0050431F" w:rsidRDefault="006410DA" w:rsidP="006410DA">
      <w:pPr>
        <w:pStyle w:val="B10"/>
      </w:pPr>
      <w:r w:rsidRPr="0050431F">
        <w:rPr>
          <w:lang w:eastAsia="zh-CN"/>
        </w:rPr>
        <w:t>e)</w:t>
      </w:r>
      <w:r w:rsidR="002B1E27">
        <w:tab/>
      </w:r>
      <w:r w:rsidRPr="0050431F">
        <w:t>Parameters related to CS7:</w:t>
      </w:r>
    </w:p>
    <w:p w14:paraId="37957ACE" w14:textId="77777777" w:rsidR="006410DA" w:rsidRPr="0050431F" w:rsidRDefault="00753F76" w:rsidP="006410DA">
      <w:pPr>
        <w:pStyle w:val="B20"/>
        <w:ind w:left="567" w:firstLine="0"/>
      </w:pPr>
      <w:r w:rsidRPr="0050431F">
        <w:t>-</w:t>
      </w:r>
      <w:r w:rsidR="006410DA" w:rsidRPr="0050431F">
        <w:tab/>
        <w:t>The RAT combinations can be categorized into two sub-groups, where all RAT combinations of both sub-groups are mandatory.</w:t>
      </w:r>
    </w:p>
    <w:p w14:paraId="7C950D5E" w14:textId="77777777" w:rsidR="006410DA" w:rsidRPr="0050431F" w:rsidRDefault="00753F76" w:rsidP="00376A16">
      <w:pPr>
        <w:pStyle w:val="B30"/>
        <w:rPr>
          <w:lang w:eastAsia="zh-CN"/>
        </w:rPr>
      </w:pPr>
      <w:r w:rsidRPr="0050431F">
        <w:t>-</w:t>
      </w:r>
      <w:r w:rsidRPr="0050431F">
        <w:tab/>
      </w:r>
      <w:r w:rsidR="00376A16" w:rsidRPr="0050431F">
        <w:t>Sub-group 1:</w:t>
      </w:r>
    </w:p>
    <w:p w14:paraId="7D2EDBDC" w14:textId="77777777" w:rsidR="00A94968" w:rsidRPr="0050431F" w:rsidRDefault="00753F76" w:rsidP="00376A16">
      <w:pPr>
        <w:pStyle w:val="B4"/>
      </w:pPr>
      <w:r w:rsidRPr="0050431F">
        <w:t>-</w:t>
      </w:r>
      <w:r w:rsidR="00A94968" w:rsidRPr="0050431F">
        <w:tab/>
        <w:t>MR UTRA+E-UTRA</w:t>
      </w:r>
    </w:p>
    <w:p w14:paraId="09B58BEC" w14:textId="77777777" w:rsidR="00A94968" w:rsidRPr="00552333" w:rsidRDefault="00753F76" w:rsidP="00376A16">
      <w:pPr>
        <w:pStyle w:val="B4"/>
        <w:rPr>
          <w:lang w:val="sv-FI"/>
        </w:rPr>
      </w:pPr>
      <w:r w:rsidRPr="00552333">
        <w:rPr>
          <w:lang w:val="sv-FI"/>
        </w:rPr>
        <w:t>-</w:t>
      </w:r>
      <w:r w:rsidR="00A94968" w:rsidRPr="00552333">
        <w:rPr>
          <w:lang w:val="sv-FI"/>
        </w:rPr>
        <w:tab/>
        <w:t xml:space="preserve">SR UTRA </w:t>
      </w:r>
    </w:p>
    <w:p w14:paraId="14C5A019" w14:textId="77777777" w:rsidR="00A94968" w:rsidRPr="00552333" w:rsidRDefault="00753F76" w:rsidP="00376A16">
      <w:pPr>
        <w:pStyle w:val="B4"/>
        <w:rPr>
          <w:lang w:val="sv-FI"/>
        </w:rPr>
      </w:pPr>
      <w:r w:rsidRPr="00552333">
        <w:rPr>
          <w:lang w:val="sv-FI"/>
        </w:rPr>
        <w:t>-</w:t>
      </w:r>
      <w:r w:rsidR="00A94968" w:rsidRPr="00552333">
        <w:rPr>
          <w:lang w:val="sv-FI"/>
        </w:rPr>
        <w:tab/>
        <w:t>SR E-UTRA</w:t>
      </w:r>
    </w:p>
    <w:p w14:paraId="7C9B9DDE" w14:textId="77777777" w:rsidR="00A94968" w:rsidRPr="00552333" w:rsidRDefault="00753F76" w:rsidP="00376A16">
      <w:pPr>
        <w:pStyle w:val="B30"/>
        <w:rPr>
          <w:lang w:val="sv-FI"/>
        </w:rPr>
      </w:pPr>
      <w:r w:rsidRPr="00552333">
        <w:rPr>
          <w:lang w:val="sv-FI"/>
        </w:rPr>
        <w:t>-</w:t>
      </w:r>
      <w:r w:rsidR="00A94968" w:rsidRPr="00552333">
        <w:rPr>
          <w:lang w:val="sv-FI"/>
        </w:rPr>
        <w:tab/>
        <w:t>Sub-group 2:</w:t>
      </w:r>
    </w:p>
    <w:p w14:paraId="79045617" w14:textId="77777777" w:rsidR="00A94968" w:rsidRPr="00552333" w:rsidRDefault="00753F76" w:rsidP="00376A16">
      <w:pPr>
        <w:pStyle w:val="B4"/>
        <w:rPr>
          <w:lang w:val="sv-FI"/>
        </w:rPr>
      </w:pPr>
      <w:r w:rsidRPr="00552333">
        <w:rPr>
          <w:lang w:val="sv-FI"/>
        </w:rPr>
        <w:t>-</w:t>
      </w:r>
      <w:r w:rsidR="00A94968" w:rsidRPr="00552333">
        <w:rPr>
          <w:lang w:val="sv-FI"/>
        </w:rPr>
        <w:tab/>
        <w:t>MR GSM+UTRA</w:t>
      </w:r>
    </w:p>
    <w:p w14:paraId="3667A7B8" w14:textId="77777777" w:rsidR="00A94968" w:rsidRPr="00552333" w:rsidRDefault="00753F76" w:rsidP="00376A16">
      <w:pPr>
        <w:pStyle w:val="B4"/>
        <w:rPr>
          <w:lang w:val="sv-FI"/>
        </w:rPr>
      </w:pPr>
      <w:r w:rsidRPr="00552333">
        <w:rPr>
          <w:lang w:val="sv-FI"/>
        </w:rPr>
        <w:t>-</w:t>
      </w:r>
      <w:r w:rsidR="00A94968" w:rsidRPr="00552333">
        <w:rPr>
          <w:lang w:val="sv-FI"/>
        </w:rPr>
        <w:tab/>
        <w:t>MR GSM+E-UTRA</w:t>
      </w:r>
    </w:p>
    <w:p w14:paraId="4199FEF5" w14:textId="77777777" w:rsidR="00376A16" w:rsidRPr="0050431F" w:rsidRDefault="00753F76" w:rsidP="00376A16">
      <w:pPr>
        <w:pStyle w:val="B20"/>
      </w:pPr>
      <w:r w:rsidRPr="0050431F">
        <w:t>-</w:t>
      </w:r>
      <w:r w:rsidR="00376A16" w:rsidRPr="0050431F">
        <w:tab/>
        <w:t>For above CS7 configurations including UTRA and related to BC2 bands, the manufacturer shall declare support of UTRA in Band 3.</w:t>
      </w:r>
    </w:p>
    <w:p w14:paraId="4BD6D0EC" w14:textId="77777777" w:rsidR="00376A16" w:rsidRPr="0050431F" w:rsidRDefault="00753F76" w:rsidP="00376A16">
      <w:pPr>
        <w:pStyle w:val="B20"/>
      </w:pPr>
      <w:r w:rsidRPr="0050431F">
        <w:t>-</w:t>
      </w:r>
      <w:r w:rsidR="00376A16" w:rsidRPr="0050431F">
        <w:tab/>
        <w:t>Total number of supported carriers</w:t>
      </w:r>
    </w:p>
    <w:p w14:paraId="0B19D85C" w14:textId="77777777" w:rsidR="00A94968" w:rsidRPr="0050431F" w:rsidRDefault="00753F76" w:rsidP="00376A16">
      <w:pPr>
        <w:pStyle w:val="B30"/>
      </w:pPr>
      <w:r w:rsidRPr="0050431F">
        <w:t>-</w:t>
      </w:r>
      <w:r w:rsidR="00A94968" w:rsidRPr="0050431F">
        <w:tab/>
        <w:t>for Sub-group 1</w:t>
      </w:r>
    </w:p>
    <w:p w14:paraId="798E071A" w14:textId="77777777" w:rsidR="00A94968" w:rsidRPr="0050431F" w:rsidRDefault="00753F76" w:rsidP="00376A16">
      <w:pPr>
        <w:pStyle w:val="B30"/>
        <w:rPr>
          <w:lang w:eastAsia="zh-CN"/>
        </w:rPr>
      </w:pPr>
      <w:r w:rsidRPr="0050431F">
        <w:t>-</w:t>
      </w:r>
      <w:r w:rsidR="00A94968" w:rsidRPr="0050431F">
        <w:tab/>
        <w:t xml:space="preserve">for Sub-group </w:t>
      </w:r>
      <w:r w:rsidR="00A94968" w:rsidRPr="0050431F">
        <w:rPr>
          <w:lang w:eastAsia="zh-CN"/>
        </w:rPr>
        <w:t>2</w:t>
      </w:r>
    </w:p>
    <w:p w14:paraId="58B36DCD" w14:textId="77777777" w:rsidR="00376A16" w:rsidRPr="0050431F" w:rsidRDefault="00753F76" w:rsidP="00376A16">
      <w:pPr>
        <w:pStyle w:val="B20"/>
        <w:rPr>
          <w:lang w:eastAsia="zh-CN"/>
        </w:rPr>
      </w:pPr>
      <w:r w:rsidRPr="0050431F">
        <w:t>-</w:t>
      </w:r>
      <w:r w:rsidR="00376A16" w:rsidRPr="0050431F">
        <w:tab/>
        <w:t xml:space="preserve">The manufacturer shall declare the rated total output power as a sum over all RATs and the maximum </w:t>
      </w:r>
      <w:r w:rsidR="00147340" w:rsidRPr="0050431F">
        <w:t>Base Station RF Bandwidth</w:t>
      </w:r>
      <w:r w:rsidR="00376A16" w:rsidRPr="0050431F">
        <w:t xml:space="preserve"> supported by the MSR BS for Sub-group 1</w:t>
      </w:r>
    </w:p>
    <w:p w14:paraId="768826F6" w14:textId="77777777" w:rsidR="00A94968" w:rsidRPr="0050431F" w:rsidRDefault="00753F76" w:rsidP="00376A16">
      <w:pPr>
        <w:pStyle w:val="B30"/>
      </w:pPr>
      <w:r w:rsidRPr="0050431F">
        <w:t>-</w:t>
      </w:r>
      <w:r w:rsidR="00A94968" w:rsidRPr="0050431F">
        <w:tab/>
        <w:t>for contiguous spectrum operation</w:t>
      </w:r>
    </w:p>
    <w:p w14:paraId="604BB53C" w14:textId="77777777" w:rsidR="00A94968" w:rsidRPr="0050431F" w:rsidRDefault="00753F76" w:rsidP="00376A16">
      <w:pPr>
        <w:pStyle w:val="B30"/>
      </w:pPr>
      <w:r w:rsidRPr="0050431F">
        <w:t>-</w:t>
      </w:r>
      <w:r w:rsidR="00A94968" w:rsidRPr="0050431F">
        <w:tab/>
        <w:t>for non-contiguous spectrum operation</w:t>
      </w:r>
    </w:p>
    <w:p w14:paraId="5374A107" w14:textId="77777777" w:rsidR="00376A16" w:rsidRPr="0050431F" w:rsidRDefault="00753F76" w:rsidP="00376A16">
      <w:pPr>
        <w:pStyle w:val="B20"/>
      </w:pPr>
      <w:r w:rsidRPr="0050431F">
        <w:t>-</w:t>
      </w:r>
      <w:r w:rsidR="00376A16" w:rsidRPr="0050431F">
        <w:tab/>
        <w:t xml:space="preserve">The manufacturer shall declare the rated total output power as a sum over all RATs and the maximum </w:t>
      </w:r>
      <w:r w:rsidR="00147340" w:rsidRPr="0050431F">
        <w:t>Base Station RF Bandwidth</w:t>
      </w:r>
      <w:r w:rsidR="00376A16" w:rsidRPr="0050431F">
        <w:t xml:space="preserve"> supported by the MSR BS for Sub-group 2</w:t>
      </w:r>
    </w:p>
    <w:p w14:paraId="3C526867" w14:textId="77777777" w:rsidR="00A94968" w:rsidRPr="0050431F" w:rsidRDefault="00753F76" w:rsidP="00376A16">
      <w:pPr>
        <w:pStyle w:val="B30"/>
      </w:pPr>
      <w:r w:rsidRPr="0050431F">
        <w:t>-</w:t>
      </w:r>
      <w:r w:rsidR="00A94968" w:rsidRPr="0050431F">
        <w:tab/>
        <w:t>for contiguous spectrum operation</w:t>
      </w:r>
    </w:p>
    <w:p w14:paraId="407C0F9C" w14:textId="77777777" w:rsidR="00A94968" w:rsidRPr="0050431F" w:rsidRDefault="00753F76" w:rsidP="00376A16">
      <w:pPr>
        <w:pStyle w:val="B30"/>
      </w:pPr>
      <w:r w:rsidRPr="0050431F">
        <w:t>-</w:t>
      </w:r>
      <w:r w:rsidR="00A94968" w:rsidRPr="0050431F">
        <w:tab/>
        <w:t>for non-contiguous spectrum operation</w:t>
      </w:r>
    </w:p>
    <w:p w14:paraId="726FA57E" w14:textId="77777777" w:rsidR="00C473FF" w:rsidRPr="0050431F" w:rsidRDefault="00C473FF" w:rsidP="00C473FF">
      <w:pPr>
        <w:rPr>
          <w:rFonts w:eastAsia="SimSun"/>
          <w:lang w:eastAsia="zh-CN"/>
        </w:rPr>
      </w:pPr>
      <w:r w:rsidRPr="0050431F">
        <w:t xml:space="preserve">For BS capable of multi-band operation, the parameters in a) to </w:t>
      </w:r>
      <w:r w:rsidR="00376A16" w:rsidRPr="0050431F">
        <w:t>e</w:t>
      </w:r>
      <w:r w:rsidRPr="0050431F">
        <w:t xml:space="preserve">) shall be </w:t>
      </w:r>
      <w:r w:rsidR="00644FAE" w:rsidRPr="0050431F">
        <w:t>declared</w:t>
      </w:r>
      <w:r w:rsidRPr="0050431F">
        <w:t xml:space="preserve"> for each supported operating band, in which declarations of </w:t>
      </w:r>
      <w:r w:rsidR="00376A16" w:rsidRPr="0050431F">
        <w:t xml:space="preserve">supported capability set, </w:t>
      </w:r>
      <w:r w:rsidRPr="0050431F">
        <w:t xml:space="preserve">the maximum </w:t>
      </w:r>
      <w:r w:rsidR="00147340" w:rsidRPr="0050431F">
        <w:t>Base Station RF Bandwidth</w:t>
      </w:r>
      <w:r w:rsidR="00907574" w:rsidRPr="0050431F">
        <w:t xml:space="preserve">, total number of supported carriers, the rated </w:t>
      </w:r>
      <w:r w:rsidR="00644FAE" w:rsidRPr="0050431F">
        <w:t xml:space="preserve">carrier </w:t>
      </w:r>
      <w:r w:rsidR="00907574" w:rsidRPr="0050431F">
        <w:t xml:space="preserve">output power </w:t>
      </w:r>
      <w:r w:rsidRPr="0050431F">
        <w:t>and rated total output power are applied for single-band operation only. In addition t</w:t>
      </w:r>
      <w:r w:rsidRPr="0050431F">
        <w:rPr>
          <w:rFonts w:eastAsia="SimSun"/>
          <w:lang w:eastAsia="zh-CN"/>
        </w:rPr>
        <w:t xml:space="preserve">he </w:t>
      </w:r>
      <w:r w:rsidRPr="0050431F">
        <w:t>manufacturer shall declare the</w:t>
      </w:r>
      <w:r w:rsidRPr="0050431F">
        <w:rPr>
          <w:rFonts w:eastAsia="SimSun"/>
          <w:lang w:eastAsia="zh-CN"/>
        </w:rPr>
        <w:t xml:space="preserve"> following additional parameters for BS capable of multi-band operation:</w:t>
      </w:r>
    </w:p>
    <w:p w14:paraId="402CBA1A" w14:textId="77777777" w:rsidR="00C473FF" w:rsidRPr="0050431F" w:rsidRDefault="00753F76" w:rsidP="00C473FF">
      <w:pPr>
        <w:pStyle w:val="B10"/>
        <w:rPr>
          <w:rFonts w:eastAsia="SimSun"/>
          <w:lang w:eastAsia="zh-CN"/>
        </w:rPr>
      </w:pPr>
      <w:r w:rsidRPr="0050431F">
        <w:rPr>
          <w:rFonts w:eastAsia="SimSun"/>
          <w:lang w:eastAsia="zh-CN"/>
        </w:rPr>
        <w:t>-</w:t>
      </w:r>
      <w:r w:rsidR="00C473FF" w:rsidRPr="0050431F">
        <w:rPr>
          <w:rFonts w:eastAsia="SimSun"/>
          <w:lang w:eastAsia="zh-CN"/>
        </w:rPr>
        <w:tab/>
        <w:t>Supported operating band combinations of the BS</w:t>
      </w:r>
    </w:p>
    <w:p w14:paraId="0EEC3D82" w14:textId="77777777" w:rsidR="00376A16" w:rsidRPr="0050431F" w:rsidRDefault="00753F76" w:rsidP="00376A16">
      <w:pPr>
        <w:pStyle w:val="B10"/>
        <w:rPr>
          <w:rFonts w:eastAsia="SimSun"/>
          <w:lang w:eastAsia="zh-CN"/>
        </w:rPr>
      </w:pPr>
      <w:r w:rsidRPr="0050431F">
        <w:rPr>
          <w:rFonts w:eastAsia="SimSun"/>
          <w:lang w:eastAsia="zh-CN"/>
        </w:rPr>
        <w:t>-</w:t>
      </w:r>
      <w:r w:rsidR="00C473FF" w:rsidRPr="0050431F">
        <w:rPr>
          <w:rFonts w:eastAsia="SimSun"/>
          <w:lang w:eastAsia="zh-CN"/>
        </w:rPr>
        <w:tab/>
        <w:t>Supported operating band(s) of each antenna connector</w:t>
      </w:r>
    </w:p>
    <w:p w14:paraId="18005156" w14:textId="77777777" w:rsidR="00C473FF" w:rsidRPr="0050431F" w:rsidRDefault="00376A16" w:rsidP="00376A16">
      <w:pPr>
        <w:pStyle w:val="B10"/>
        <w:rPr>
          <w:rFonts w:eastAsia="SimSun"/>
          <w:lang w:eastAsia="zh-CN"/>
        </w:rPr>
      </w:pPr>
      <w:r w:rsidRPr="0050431F">
        <w:rPr>
          <w:rFonts w:eastAsia="SimSun"/>
          <w:lang w:eastAsia="zh-CN"/>
        </w:rPr>
        <w:t>-</w:t>
      </w:r>
      <w:r w:rsidRPr="0050431F">
        <w:rPr>
          <w:rFonts w:eastAsia="SimSun"/>
          <w:lang w:eastAsia="zh-CN"/>
        </w:rPr>
        <w:tab/>
        <w:t>Supported capability set in each supported operating band in multi-band operation</w:t>
      </w:r>
    </w:p>
    <w:p w14:paraId="5F3D110E"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Support of multi-band transmitter and/or multi-band receiver, including mapping to antenna connector(s)</w:t>
      </w:r>
    </w:p>
    <w:p w14:paraId="44C4247F"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Total number of supported carriers for the declared band combinations of the BS</w:t>
      </w:r>
    </w:p>
    <w:p w14:paraId="33B8F0E2"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Maximum number of supported carriers per band in multi-band operation</w:t>
      </w:r>
    </w:p>
    <w:p w14:paraId="58FDD249"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r>
      <w:r w:rsidR="00147340" w:rsidRPr="0050431F">
        <w:rPr>
          <w:rFonts w:eastAsia="SimSun"/>
          <w:lang w:eastAsia="zh-CN"/>
        </w:rPr>
        <w:t>Total RF Bandwidth</w:t>
      </w:r>
      <w:r w:rsidRPr="0050431F">
        <w:rPr>
          <w:rFonts w:eastAsia="SimSun"/>
          <w:lang w:eastAsia="zh-CN"/>
        </w:rPr>
        <w:t xml:space="preserve"> of transmitter and receiver for the declared band combinations of the BS</w:t>
      </w:r>
    </w:p>
    <w:p w14:paraId="1C791F9A"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 xml:space="preserve">Maximum </w:t>
      </w:r>
      <w:r w:rsidR="00147340" w:rsidRPr="0050431F">
        <w:rPr>
          <w:rFonts w:eastAsia="SimSun"/>
          <w:lang w:eastAsia="zh-CN"/>
        </w:rPr>
        <w:t>Base Station RF Bandwidth</w:t>
      </w:r>
      <w:r w:rsidRPr="0050431F">
        <w:rPr>
          <w:rFonts w:eastAsia="SimSun"/>
          <w:lang w:eastAsia="zh-CN"/>
        </w:rPr>
        <w:t xml:space="preserve"> of each supported operating band in multi-band operation</w:t>
      </w:r>
    </w:p>
    <w:p w14:paraId="6DBE0BB1" w14:textId="77777777" w:rsidR="00C473FF" w:rsidRPr="0050431F" w:rsidRDefault="00C473FF" w:rsidP="00C473FF">
      <w:pPr>
        <w:pStyle w:val="B10"/>
        <w:rPr>
          <w:rFonts w:eastAsia="SimSun"/>
        </w:rPr>
      </w:pPr>
      <w:r w:rsidRPr="0050431F">
        <w:rPr>
          <w:rFonts w:eastAsia="SimSun"/>
        </w:rPr>
        <w:t>-</w:t>
      </w:r>
      <w:r w:rsidRPr="0050431F">
        <w:rPr>
          <w:rFonts w:eastAsia="SimSun"/>
        </w:rPr>
        <w:tab/>
      </w:r>
      <w:r w:rsidR="00147340" w:rsidRPr="0050431F">
        <w:rPr>
          <w:rFonts w:eastAsia="SimSun"/>
        </w:rPr>
        <w:t>Maximum Radio Bandwidth</w:t>
      </w:r>
      <w:r w:rsidRPr="0050431F">
        <w:rPr>
          <w:rFonts w:eastAsia="SimSun"/>
        </w:rPr>
        <w:t xml:space="preserve"> </w:t>
      </w:r>
      <w:r w:rsidRPr="0050431F">
        <w:rPr>
          <w:rFonts w:eastAsia="SimSun"/>
          <w:lang w:eastAsia="zh-CN"/>
        </w:rPr>
        <w:t>in transmit and receive direction</w:t>
      </w:r>
      <w:r w:rsidRPr="0050431F">
        <w:rPr>
          <w:rFonts w:eastAsia="SimSun"/>
        </w:rPr>
        <w:t xml:space="preserve"> for the declared band combinations of the BS</w:t>
      </w:r>
    </w:p>
    <w:p w14:paraId="2ED380B6" w14:textId="77777777" w:rsidR="00C473FF" w:rsidRPr="0050431F" w:rsidRDefault="00C473FF" w:rsidP="00C473FF">
      <w:pPr>
        <w:pStyle w:val="B10"/>
        <w:rPr>
          <w:rFonts w:eastAsia="SimSun"/>
        </w:rPr>
      </w:pPr>
      <w:r w:rsidRPr="0050431F">
        <w:rPr>
          <w:rFonts w:eastAsia="SimSun"/>
        </w:rPr>
        <w:t>-</w:t>
      </w:r>
      <w:r w:rsidRPr="0050431F">
        <w:rPr>
          <w:rFonts w:eastAsia="SimSun"/>
        </w:rPr>
        <w:tab/>
        <w:t>Any other limitations under simultaneous operation in the declared band combinations of the BS which have any impact on the test configuration generation</w:t>
      </w:r>
    </w:p>
    <w:p w14:paraId="02FD7FE4"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r>
      <w:r w:rsidR="00644FAE" w:rsidRPr="0050431F">
        <w:rPr>
          <w:rFonts w:eastAsia="SimSun"/>
          <w:lang w:eastAsia="zh-CN"/>
        </w:rPr>
        <w:t>Rated t</w:t>
      </w:r>
      <w:r w:rsidRPr="0050431F">
        <w:rPr>
          <w:rFonts w:eastAsia="SimSun"/>
          <w:lang w:eastAsia="zh-CN"/>
        </w:rPr>
        <w:t>otal output power as a sum over all supported operating bands in the declared band combinations of the BS</w:t>
      </w:r>
    </w:p>
    <w:p w14:paraId="52200307"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Maximum supported power difference between any two carriers in any two different supported operating bands</w:t>
      </w:r>
    </w:p>
    <w:p w14:paraId="3120FC09" w14:textId="77777777" w:rsidR="00C473FF" w:rsidRPr="0050431F" w:rsidRDefault="00C473FF" w:rsidP="00C473FF">
      <w:pPr>
        <w:pStyle w:val="B10"/>
        <w:rPr>
          <w:rFonts w:eastAsia="SimSun"/>
        </w:rPr>
      </w:pPr>
      <w:r w:rsidRPr="0050431F">
        <w:rPr>
          <w:rFonts w:eastAsia="SimSun"/>
        </w:rPr>
        <w:t>-</w:t>
      </w:r>
      <w:r w:rsidRPr="0050431F">
        <w:rPr>
          <w:rFonts w:eastAsia="SimSun"/>
        </w:rPr>
        <w:tab/>
        <w:t xml:space="preserve">The rated </w:t>
      </w:r>
      <w:r w:rsidR="00644FAE" w:rsidRPr="0050431F">
        <w:rPr>
          <w:rFonts w:eastAsia="SimSun"/>
        </w:rPr>
        <w:t xml:space="preserve">carrier </w:t>
      </w:r>
      <w:r w:rsidRPr="0050431F">
        <w:rPr>
          <w:rFonts w:eastAsia="SimSun"/>
        </w:rPr>
        <w:t xml:space="preserve">output power </w:t>
      </w:r>
      <w:r w:rsidRPr="0050431F">
        <w:rPr>
          <w:rFonts w:eastAsia="SimSun"/>
          <w:lang w:eastAsia="zh-CN"/>
        </w:rPr>
        <w:t>in multi-band operation</w:t>
      </w:r>
    </w:p>
    <w:p w14:paraId="5971C39A" w14:textId="77777777" w:rsidR="00CF6B59" w:rsidRPr="0050431F" w:rsidRDefault="00C473FF" w:rsidP="00972E52">
      <w:pPr>
        <w:pStyle w:val="B10"/>
        <w:rPr>
          <w:rFonts w:eastAsia="SimSun"/>
        </w:rPr>
      </w:pPr>
      <w:r w:rsidRPr="0050431F">
        <w:rPr>
          <w:rFonts w:eastAsia="SimSun"/>
          <w:lang w:eastAsia="zh-CN"/>
        </w:rPr>
        <w:t>-</w:t>
      </w:r>
      <w:r w:rsidRPr="0050431F">
        <w:rPr>
          <w:rFonts w:eastAsia="SimSun"/>
          <w:lang w:eastAsia="zh-CN"/>
        </w:rPr>
        <w:tab/>
        <w:t>Rated total output power of each supported operating band in multi-band operation</w:t>
      </w:r>
    </w:p>
    <w:p w14:paraId="7C69DF15" w14:textId="77777777" w:rsidR="00CA5F77" w:rsidRPr="0050431F" w:rsidRDefault="00CA5F77" w:rsidP="00CA5F77">
      <w:pPr>
        <w:pStyle w:val="NO"/>
      </w:pPr>
      <w:r w:rsidRPr="0050431F">
        <w:t>NOTE:</w:t>
      </w:r>
      <w:r w:rsidRPr="0050431F">
        <w:tab/>
        <w:t>Certain parameter combinations may result in test configurations that are not possible to use for testing. The manufacturer shall ensure that the declared parameters generate test configurations possible to use for test.</w:t>
      </w:r>
    </w:p>
    <w:p w14:paraId="04A0174D" w14:textId="77777777" w:rsidR="009545B3" w:rsidRPr="0050431F" w:rsidRDefault="001B6FC1" w:rsidP="00F311C8">
      <w:pPr>
        <w:pStyle w:val="Heading2"/>
      </w:pPr>
      <w:bookmarkStart w:id="265" w:name="_Toc13048405"/>
      <w:bookmarkStart w:id="266" w:name="_Toc29764621"/>
      <w:bookmarkStart w:id="267" w:name="_Toc29765039"/>
      <w:bookmarkStart w:id="268" w:name="_Toc52556537"/>
      <w:bookmarkStart w:id="269" w:name="_Toc67912239"/>
      <w:bookmarkStart w:id="270" w:name="_Toc89855174"/>
      <w:r w:rsidRPr="0050431F">
        <w:t>4.</w:t>
      </w:r>
      <w:r w:rsidR="0012070E" w:rsidRPr="0050431F">
        <w:t>8</w:t>
      </w:r>
      <w:r w:rsidRPr="0050431F">
        <w:tab/>
        <w:t>MSR test configurations</w:t>
      </w:r>
      <w:bookmarkEnd w:id="265"/>
      <w:bookmarkEnd w:id="266"/>
      <w:bookmarkEnd w:id="267"/>
      <w:bookmarkEnd w:id="268"/>
      <w:bookmarkEnd w:id="269"/>
      <w:bookmarkEnd w:id="270"/>
    </w:p>
    <w:p w14:paraId="0CAAA364" w14:textId="77777777" w:rsidR="009C7F12" w:rsidRPr="0050431F" w:rsidRDefault="009C7F12" w:rsidP="009C7F12">
      <w:r w:rsidRPr="0050431F">
        <w:t>The test configurations shall be constructed using the method</w:t>
      </w:r>
      <w:r w:rsidR="003C5777" w:rsidRPr="0050431F">
        <w:t>s defined</w:t>
      </w:r>
      <w:r w:rsidRPr="0050431F">
        <w:t xml:space="preserve"> below </w:t>
      </w:r>
      <w:r w:rsidR="003C5777" w:rsidRPr="0050431F">
        <w:t xml:space="preserve">subject to </w:t>
      </w:r>
      <w:r w:rsidRPr="0050431F">
        <w:t>the parameters declared by the manufacturer as listed in subclause 4.7.</w:t>
      </w:r>
    </w:p>
    <w:p w14:paraId="094AF292" w14:textId="77777777" w:rsidR="009C7F12" w:rsidRPr="0050431F" w:rsidRDefault="009C7F12" w:rsidP="009C7F12">
      <w:r w:rsidRPr="0050431F">
        <w:t xml:space="preserve">For test </w:t>
      </w:r>
      <w:r w:rsidR="00A54D29" w:rsidRPr="0050431F">
        <w:t xml:space="preserve">contiguous operation </w:t>
      </w:r>
      <w:r w:rsidRPr="0050431F">
        <w:t xml:space="preserve">configurations used in receiver tests only the outermost carriers need to be generated by the test equipment. </w:t>
      </w:r>
      <w:r w:rsidR="00A54D29" w:rsidRPr="0050431F">
        <w:t>For non-contiguous operation test configurations used in receiver tests, outermost carriers for each sub-block need to be generated by the test equipment.</w:t>
      </w:r>
    </w:p>
    <w:p w14:paraId="1B488A35" w14:textId="77777777" w:rsidR="003C5777" w:rsidRPr="0050431F" w:rsidRDefault="003C5777" w:rsidP="003C5777">
      <w:r w:rsidRPr="0050431F">
        <w:t xml:space="preserve">The applicable test models for generation of the carrier transmit test signal are defined in </w:t>
      </w:r>
      <w:r w:rsidR="008F0F80" w:rsidRPr="0050431F">
        <w:t>sub</w:t>
      </w:r>
      <w:r w:rsidR="0094346B" w:rsidRPr="0050431F">
        <w:t>clause</w:t>
      </w:r>
      <w:r w:rsidRPr="0050431F">
        <w:t xml:space="preserve"> 4.9.2.</w:t>
      </w:r>
    </w:p>
    <w:p w14:paraId="48EACB73" w14:textId="77777777" w:rsidR="00CA5F77" w:rsidRPr="0050431F" w:rsidRDefault="00CA5F77" w:rsidP="00CA5F77">
      <w:pPr>
        <w:pStyle w:val="NO"/>
      </w:pPr>
      <w:r w:rsidRPr="0050431F">
        <w:t>NOTE:</w:t>
      </w:r>
      <w:r w:rsidRPr="0050431F">
        <w:tab/>
        <w:t>In case carriers are shifted to align with the channel raster Foffset, RAT as defined in clauses 4.4.1 and 4.4.2 may be different.</w:t>
      </w:r>
    </w:p>
    <w:p w14:paraId="728BDD75" w14:textId="77777777" w:rsidR="009C7F12" w:rsidRPr="0050431F" w:rsidRDefault="009C7F12" w:rsidP="00F311C8">
      <w:pPr>
        <w:pStyle w:val="Heading3"/>
      </w:pPr>
      <w:bookmarkStart w:id="271" w:name="_Toc13048406"/>
      <w:bookmarkStart w:id="272" w:name="_Toc29764622"/>
      <w:bookmarkStart w:id="273" w:name="_Toc29765040"/>
      <w:bookmarkStart w:id="274" w:name="_Toc52556538"/>
      <w:bookmarkStart w:id="275" w:name="_Toc67912240"/>
      <w:bookmarkStart w:id="276" w:name="_Toc89855175"/>
      <w:r w:rsidRPr="0050431F">
        <w:t>4.8.1</w:t>
      </w:r>
      <w:r w:rsidRPr="0050431F">
        <w:tab/>
        <w:t>TC1: UTRA multicarrier operation</w:t>
      </w:r>
      <w:bookmarkEnd w:id="271"/>
      <w:bookmarkEnd w:id="272"/>
      <w:bookmarkEnd w:id="273"/>
      <w:bookmarkEnd w:id="274"/>
      <w:bookmarkEnd w:id="275"/>
      <w:bookmarkEnd w:id="276"/>
    </w:p>
    <w:p w14:paraId="7ABBB3CE" w14:textId="77777777" w:rsidR="009C7F12" w:rsidRPr="0050431F" w:rsidRDefault="009C7F12" w:rsidP="009C7F12">
      <w:r w:rsidRPr="0050431F">
        <w:t>The purpose of TC1 is to test UTRA multi-carrier aspects.</w:t>
      </w:r>
    </w:p>
    <w:p w14:paraId="0DEDF208" w14:textId="77777777" w:rsidR="009C7F12" w:rsidRPr="0050431F" w:rsidRDefault="009C7F12" w:rsidP="00F311C8">
      <w:pPr>
        <w:pStyle w:val="Heading4"/>
      </w:pPr>
      <w:bookmarkStart w:id="277" w:name="_Toc13048407"/>
      <w:bookmarkStart w:id="278" w:name="_Toc29764623"/>
      <w:bookmarkStart w:id="279" w:name="_Toc29765041"/>
      <w:bookmarkStart w:id="280" w:name="_Toc52556539"/>
      <w:bookmarkStart w:id="281" w:name="_Toc67912241"/>
      <w:bookmarkStart w:id="282" w:name="_Toc89855176"/>
      <w:r w:rsidRPr="0050431F">
        <w:t>4.8.1.1</w:t>
      </w:r>
      <w:r w:rsidRPr="0050431F">
        <w:tab/>
        <w:t>TC1a generation</w:t>
      </w:r>
      <w:bookmarkEnd w:id="277"/>
      <w:bookmarkEnd w:id="278"/>
      <w:bookmarkEnd w:id="279"/>
      <w:bookmarkEnd w:id="280"/>
      <w:bookmarkEnd w:id="281"/>
      <w:bookmarkEnd w:id="282"/>
    </w:p>
    <w:p w14:paraId="7C6ACAAF" w14:textId="77777777" w:rsidR="009C7F12" w:rsidRPr="0050431F" w:rsidRDefault="009C7F12" w:rsidP="009C7F12">
      <w:r w:rsidRPr="0050431F">
        <w:t>TC1a is constructed using the following method:</w:t>
      </w:r>
    </w:p>
    <w:p w14:paraId="27EE9B1B"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07C11448" w14:textId="77777777" w:rsidR="009C7F12" w:rsidRPr="0050431F" w:rsidRDefault="00753F76" w:rsidP="004C2E88">
      <w:pPr>
        <w:pStyle w:val="B10"/>
      </w:pPr>
      <w:r w:rsidRPr="0050431F">
        <w:t>-</w:t>
      </w:r>
      <w:r w:rsidR="004C2E88" w:rsidRPr="0050431F">
        <w:tab/>
      </w:r>
      <w:r w:rsidR="009C7F12" w:rsidRPr="0050431F">
        <w:t xml:space="preserve">Place two UTRA FDD carriers adjacent to the </w:t>
      </w:r>
      <w:r w:rsidR="00147340" w:rsidRPr="0050431F">
        <w:t>upper</w:t>
      </w:r>
      <w:r w:rsidR="009C7F12" w:rsidRPr="0050431F">
        <w:t xml:space="preserve"> and low</w:t>
      </w:r>
      <w:r w:rsidR="00147340" w:rsidRPr="0050431F">
        <w:t>er</w:t>
      </w:r>
      <w:r w:rsidR="009C7F12" w:rsidRPr="0050431F">
        <w:t xml:space="preserve"> </w:t>
      </w:r>
      <w:r w:rsidR="00147340" w:rsidRPr="0050431F">
        <w:t>Base Station RF Bandwidth edges</w:t>
      </w:r>
      <w:r w:rsidR="009C7F12" w:rsidRPr="0050431F">
        <w:t xml:space="preserve">. </w:t>
      </w:r>
      <w:r w:rsidR="003C5777" w:rsidRPr="0050431F">
        <w:t>T</w:t>
      </w:r>
      <w:r w:rsidR="009C7F12" w:rsidRPr="0050431F">
        <w:t>he specified F</w:t>
      </w:r>
      <w:r w:rsidR="009C7F12" w:rsidRPr="0050431F">
        <w:rPr>
          <w:vertAlign w:val="subscript"/>
        </w:rPr>
        <w:t>Offset-RAT</w:t>
      </w:r>
      <w:r w:rsidR="009C7F12" w:rsidRPr="0050431F">
        <w:t xml:space="preserve"> shall apply.</w:t>
      </w:r>
    </w:p>
    <w:p w14:paraId="1533CDD9" w14:textId="77777777" w:rsidR="009C7F12" w:rsidRPr="0050431F" w:rsidRDefault="00753F76" w:rsidP="004C2E88">
      <w:pPr>
        <w:pStyle w:val="B10"/>
      </w:pPr>
      <w:r w:rsidRPr="0050431F">
        <w:t>-</w:t>
      </w:r>
      <w:r w:rsidR="004C2E88" w:rsidRPr="0050431F">
        <w:tab/>
      </w:r>
      <w:r w:rsidR="003C5777" w:rsidRPr="0050431F">
        <w:t>For transmitter tests, a</w:t>
      </w:r>
      <w:r w:rsidR="009C7F12" w:rsidRPr="0050431F">
        <w:t xml:space="preserve">lternately place a UTRA FDD carrier adjacent to the </w:t>
      </w:r>
      <w:r w:rsidR="00200D14" w:rsidRPr="0050431F">
        <w:t xml:space="preserve">already placed </w:t>
      </w:r>
      <w:r w:rsidR="009C7F12" w:rsidRPr="0050431F">
        <w:t>carrier</w:t>
      </w:r>
      <w:r w:rsidR="00200D14" w:rsidRPr="0050431F">
        <w:t>s</w:t>
      </w:r>
      <w:r w:rsidR="009C7F12" w:rsidRPr="0050431F">
        <w:t xml:space="preserve"> at the low</w:t>
      </w:r>
      <w:r w:rsidR="00147340" w:rsidRPr="0050431F">
        <w:t>er</w:t>
      </w:r>
      <w:r w:rsidR="009C7F12" w:rsidRPr="0050431F">
        <w:t xml:space="preserve"> and </w:t>
      </w:r>
      <w:r w:rsidR="00147340" w:rsidRPr="0050431F">
        <w:t>upper</w:t>
      </w:r>
      <w:r w:rsidR="009C7F12" w:rsidRPr="0050431F">
        <w:t xml:space="preserve"> </w:t>
      </w:r>
      <w:r w:rsidR="00147340" w:rsidRPr="0050431F">
        <w:t>Base Station RF Bandwidth edges</w:t>
      </w:r>
      <w:r w:rsidR="009C7F12" w:rsidRPr="0050431F">
        <w:t xml:space="preserve"> until there is no more </w:t>
      </w:r>
      <w:r w:rsidR="003C5777" w:rsidRPr="0050431F">
        <w:t xml:space="preserve">space </w:t>
      </w:r>
      <w:r w:rsidR="009C7F12" w:rsidRPr="0050431F">
        <w:t>to fit a carrier or the BS does not support more carriers.</w:t>
      </w:r>
      <w:r w:rsidR="003C5777" w:rsidRPr="0050431F">
        <w:t xml:space="preserve"> The nominal carrier spacing defined in </w:t>
      </w:r>
      <w:r w:rsidR="008F0F80" w:rsidRPr="0050431F">
        <w:t>sub</w:t>
      </w:r>
      <w:r w:rsidR="0094346B" w:rsidRPr="0050431F">
        <w:t>clause</w:t>
      </w:r>
      <w:r w:rsidR="003C5777" w:rsidRPr="0050431F">
        <w:t xml:space="preserve"> 4.5.1 shall apply.</w:t>
      </w:r>
    </w:p>
    <w:p w14:paraId="7F6CC071" w14:textId="77777777" w:rsidR="00534444" w:rsidRPr="0050431F" w:rsidRDefault="00753F76" w:rsidP="004C2E88">
      <w:pPr>
        <w:pStyle w:val="B10"/>
      </w:pPr>
      <w:r w:rsidRPr="0050431F">
        <w:t>-</w:t>
      </w:r>
      <w:r w:rsidR="00534444" w:rsidRPr="0050431F">
        <w:tab/>
        <w:t>The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0A1F9B40" w14:textId="77777777" w:rsidR="009C7F12" w:rsidRPr="0050431F" w:rsidRDefault="009C7F12" w:rsidP="00F311C8">
      <w:pPr>
        <w:pStyle w:val="Heading4"/>
      </w:pPr>
      <w:bookmarkStart w:id="283" w:name="_Toc13048408"/>
      <w:bookmarkStart w:id="284" w:name="_Toc29764624"/>
      <w:bookmarkStart w:id="285" w:name="_Toc29765042"/>
      <w:bookmarkStart w:id="286" w:name="_Toc52556540"/>
      <w:bookmarkStart w:id="287" w:name="_Toc67912242"/>
      <w:bookmarkStart w:id="288" w:name="_Toc89855177"/>
      <w:r w:rsidRPr="0050431F">
        <w:t>4.8.1.</w:t>
      </w:r>
      <w:r w:rsidR="00BE7721" w:rsidRPr="0050431F">
        <w:t>2</w:t>
      </w:r>
      <w:r w:rsidRPr="0050431F">
        <w:tab/>
        <w:t>TC1b generation</w:t>
      </w:r>
      <w:bookmarkEnd w:id="283"/>
      <w:bookmarkEnd w:id="284"/>
      <w:bookmarkEnd w:id="285"/>
      <w:bookmarkEnd w:id="286"/>
      <w:bookmarkEnd w:id="287"/>
      <w:bookmarkEnd w:id="288"/>
    </w:p>
    <w:p w14:paraId="7993A4D0" w14:textId="77777777" w:rsidR="00325748" w:rsidRPr="0050431F" w:rsidRDefault="00325748" w:rsidP="00325748">
      <w:r w:rsidRPr="0050431F">
        <w:t>TC1b is constructed using the following method:</w:t>
      </w:r>
    </w:p>
    <w:p w14:paraId="3026B31A"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57B1C9E1" w14:textId="77777777" w:rsidR="00325748" w:rsidRPr="0050431F" w:rsidRDefault="00753F76" w:rsidP="004C2E88">
      <w:pPr>
        <w:pStyle w:val="B10"/>
      </w:pPr>
      <w:r w:rsidRPr="0050431F">
        <w:t>-</w:t>
      </w:r>
      <w:r w:rsidR="004C2E88" w:rsidRPr="0050431F">
        <w:tab/>
      </w:r>
      <w:r w:rsidR="00325748" w:rsidRPr="0050431F">
        <w:t xml:space="preserve">Place two UTRA TDD carriers adjacent to the </w:t>
      </w:r>
      <w:r w:rsidR="00147340" w:rsidRPr="0050431F">
        <w:t>upper</w:t>
      </w:r>
      <w:r w:rsidR="00325748" w:rsidRPr="0050431F">
        <w:t xml:space="preserve"> and low</w:t>
      </w:r>
      <w:r w:rsidR="00147340" w:rsidRPr="0050431F">
        <w:t>er</w:t>
      </w:r>
      <w:r w:rsidR="00325748" w:rsidRPr="0050431F">
        <w:t xml:space="preserve"> </w:t>
      </w:r>
      <w:r w:rsidR="00147340" w:rsidRPr="0050431F">
        <w:t>Base Station RF Bandwidth edges</w:t>
      </w:r>
      <w:r w:rsidR="00325748" w:rsidRPr="0050431F">
        <w:t xml:space="preserve">. </w:t>
      </w:r>
      <w:r w:rsidR="003C5777" w:rsidRPr="0050431F">
        <w:t>The</w:t>
      </w:r>
      <w:r w:rsidR="00325748" w:rsidRPr="0050431F">
        <w:t xml:space="preserve"> specified F</w:t>
      </w:r>
      <w:r w:rsidR="00325748" w:rsidRPr="0050431F">
        <w:rPr>
          <w:vertAlign w:val="subscript"/>
        </w:rPr>
        <w:t>Offset-RAT</w:t>
      </w:r>
      <w:r w:rsidR="00325748" w:rsidRPr="0050431F">
        <w:t xml:space="preserve"> shall apply.</w:t>
      </w:r>
    </w:p>
    <w:p w14:paraId="5A9AA9FC" w14:textId="77777777" w:rsidR="00325748" w:rsidRPr="0050431F" w:rsidRDefault="00753F76" w:rsidP="004C2E88">
      <w:pPr>
        <w:pStyle w:val="B10"/>
      </w:pPr>
      <w:r w:rsidRPr="0050431F">
        <w:t>-</w:t>
      </w:r>
      <w:r w:rsidR="004C2E88" w:rsidRPr="0050431F">
        <w:tab/>
      </w:r>
      <w:r w:rsidR="003C5777" w:rsidRPr="0050431F">
        <w:t xml:space="preserve">For transmitter tests, alternately </w:t>
      </w:r>
      <w:r w:rsidR="00325748" w:rsidRPr="0050431F">
        <w:t xml:space="preserve">place a UTRA TDD carrier adjacent to the </w:t>
      </w:r>
      <w:r w:rsidR="00200D14" w:rsidRPr="0050431F">
        <w:t xml:space="preserve">already placed </w:t>
      </w:r>
      <w:r w:rsidR="00325748" w:rsidRPr="0050431F">
        <w:t>carrier</w:t>
      </w:r>
      <w:r w:rsidR="00200D14" w:rsidRPr="0050431F">
        <w:t>s</w:t>
      </w:r>
      <w:r w:rsidR="00325748" w:rsidRPr="0050431F">
        <w:t xml:space="preserve"> at the low</w:t>
      </w:r>
      <w:r w:rsidR="00147340" w:rsidRPr="0050431F">
        <w:t>er</w:t>
      </w:r>
      <w:r w:rsidR="00325748" w:rsidRPr="0050431F">
        <w:t xml:space="preserve"> and </w:t>
      </w:r>
      <w:r w:rsidR="00147340" w:rsidRPr="0050431F">
        <w:t>upper</w:t>
      </w:r>
      <w:r w:rsidR="00325748" w:rsidRPr="0050431F">
        <w:t xml:space="preserve"> </w:t>
      </w:r>
      <w:r w:rsidR="00147340" w:rsidRPr="0050431F">
        <w:t>Base Station RF Bandwidth edges</w:t>
      </w:r>
      <w:r w:rsidR="00325748" w:rsidRPr="0050431F">
        <w:t xml:space="preserve"> until there is no more </w:t>
      </w:r>
      <w:r w:rsidR="003C5777" w:rsidRPr="0050431F">
        <w:t xml:space="preserve">space </w:t>
      </w:r>
      <w:r w:rsidR="00325748" w:rsidRPr="0050431F">
        <w:t>to fit a carrier or the BS does not support more carriers.</w:t>
      </w:r>
      <w:r w:rsidR="003C5777" w:rsidRPr="0050431F">
        <w:t xml:space="preserve"> The nominal carrier spacing defined in </w:t>
      </w:r>
      <w:r w:rsidR="008F0F80" w:rsidRPr="0050431F">
        <w:t>sub</w:t>
      </w:r>
      <w:r w:rsidR="0094346B" w:rsidRPr="0050431F">
        <w:t>clause</w:t>
      </w:r>
      <w:r w:rsidR="003C5777" w:rsidRPr="0050431F">
        <w:t xml:space="preserve"> 4.5.1 shall apply.</w:t>
      </w:r>
    </w:p>
    <w:p w14:paraId="7A77FBF0" w14:textId="77777777" w:rsidR="009C7F12" w:rsidRPr="0050431F" w:rsidRDefault="009C7F12" w:rsidP="00F311C8">
      <w:pPr>
        <w:pStyle w:val="Heading4"/>
      </w:pPr>
      <w:bookmarkStart w:id="289" w:name="_Toc13048409"/>
      <w:bookmarkStart w:id="290" w:name="_Toc29764625"/>
      <w:bookmarkStart w:id="291" w:name="_Toc29765043"/>
      <w:bookmarkStart w:id="292" w:name="_Toc52556541"/>
      <w:bookmarkStart w:id="293" w:name="_Toc67912243"/>
      <w:bookmarkStart w:id="294" w:name="_Toc89855178"/>
      <w:r w:rsidRPr="0050431F">
        <w:t>4.8.1.</w:t>
      </w:r>
      <w:r w:rsidR="00325748" w:rsidRPr="0050431F">
        <w:t>3</w:t>
      </w:r>
      <w:r w:rsidRPr="0050431F">
        <w:tab/>
        <w:t>TC1 power allocation</w:t>
      </w:r>
      <w:bookmarkEnd w:id="289"/>
      <w:bookmarkEnd w:id="290"/>
      <w:bookmarkEnd w:id="291"/>
      <w:bookmarkEnd w:id="292"/>
      <w:bookmarkEnd w:id="293"/>
      <w:bookmarkEnd w:id="294"/>
    </w:p>
    <w:p w14:paraId="68092CC2" w14:textId="77777777" w:rsidR="00200D14" w:rsidRPr="0050431F" w:rsidRDefault="00200D14" w:rsidP="00200D14">
      <w:r w:rsidRPr="0050431F">
        <w:t xml:space="preserve">Set the power of each carrier to the same power so that the sum of the carrier powers equals the rated </w:t>
      </w:r>
      <w:r w:rsidR="00644FAE" w:rsidRPr="0050431F">
        <w:t xml:space="preserve">RAT </w:t>
      </w:r>
      <w:r w:rsidRPr="0050431F">
        <w:t>output power for UTRA according to the manufacturer’s declaration in subclause 4.7.2 c).</w:t>
      </w:r>
    </w:p>
    <w:p w14:paraId="4306F102" w14:textId="77777777" w:rsidR="00546BDF" w:rsidRPr="0050431F" w:rsidRDefault="00546BDF" w:rsidP="00546BDF">
      <w:pPr>
        <w:pStyle w:val="Heading3"/>
      </w:pPr>
      <w:bookmarkStart w:id="295" w:name="_Toc13048410"/>
      <w:bookmarkStart w:id="296" w:name="_Toc29764626"/>
      <w:bookmarkStart w:id="297" w:name="_Toc29765044"/>
      <w:bookmarkStart w:id="298" w:name="_Toc52556542"/>
      <w:bookmarkStart w:id="299" w:name="_Toc67912244"/>
      <w:bookmarkStart w:id="300" w:name="_Toc89855179"/>
      <w:r w:rsidRPr="0050431F">
        <w:t>4.8.1a</w:t>
      </w:r>
      <w:r w:rsidRPr="0050431F">
        <w:tab/>
        <w:t>NTC1: UTRA multicarrier non-contiguous operation</w:t>
      </w:r>
      <w:bookmarkEnd w:id="295"/>
      <w:bookmarkEnd w:id="296"/>
      <w:bookmarkEnd w:id="297"/>
      <w:bookmarkEnd w:id="298"/>
      <w:bookmarkEnd w:id="299"/>
      <w:bookmarkEnd w:id="300"/>
    </w:p>
    <w:p w14:paraId="7C58AE18" w14:textId="77777777" w:rsidR="00546BDF" w:rsidRPr="0050431F" w:rsidRDefault="00546BDF" w:rsidP="00546BDF">
      <w:r w:rsidRPr="0050431F">
        <w:t>The purpose of NTC1 is to test UTRA multicarrier non-contiguous aspects.</w:t>
      </w:r>
    </w:p>
    <w:p w14:paraId="711BBCC9" w14:textId="77777777" w:rsidR="00546BDF" w:rsidRPr="0050431F" w:rsidRDefault="00546BDF" w:rsidP="00546BDF">
      <w:pPr>
        <w:pStyle w:val="Heading4"/>
      </w:pPr>
      <w:bookmarkStart w:id="301" w:name="_Toc13048411"/>
      <w:bookmarkStart w:id="302" w:name="_Toc29764627"/>
      <w:bookmarkStart w:id="303" w:name="_Toc29765045"/>
      <w:bookmarkStart w:id="304" w:name="_Toc52556543"/>
      <w:bookmarkStart w:id="305" w:name="_Toc67912245"/>
      <w:bookmarkStart w:id="306" w:name="_Toc89855180"/>
      <w:r w:rsidRPr="0050431F">
        <w:t>4.8.1a.1</w:t>
      </w:r>
      <w:r w:rsidRPr="0050431F">
        <w:tab/>
        <w:t>NTC1a generation</w:t>
      </w:r>
      <w:bookmarkEnd w:id="301"/>
      <w:bookmarkEnd w:id="302"/>
      <w:bookmarkEnd w:id="303"/>
      <w:bookmarkEnd w:id="304"/>
      <w:bookmarkEnd w:id="305"/>
      <w:bookmarkEnd w:id="306"/>
    </w:p>
    <w:p w14:paraId="502664C7" w14:textId="77777777" w:rsidR="00546BDF" w:rsidRPr="0050431F" w:rsidRDefault="00546BDF" w:rsidP="00546BDF">
      <w:r w:rsidRPr="0050431F">
        <w:t xml:space="preserve">The purpose of NTC1a is to test UTRA multicarrier non-contiguous aspects. NTC1a is constructed using the following method: </w:t>
      </w:r>
    </w:p>
    <w:p w14:paraId="6BF50693" w14:textId="77777777" w:rsidR="00546BDF" w:rsidRPr="0050431F" w:rsidRDefault="00753F76" w:rsidP="00546BDF">
      <w:pPr>
        <w:pStyle w:val="B10"/>
        <w:rPr>
          <w:lang w:eastAsia="zh-CN"/>
        </w:rPr>
      </w:pPr>
      <w:r w:rsidRPr="0050431F">
        <w:t>-</w:t>
      </w:r>
      <w:r w:rsidR="00546BDF" w:rsidRPr="0050431F">
        <w:tab/>
        <w:t xml:space="preserve">The </w:t>
      </w:r>
      <w:r w:rsidR="00147340" w:rsidRPr="0050431F">
        <w:t>Base Station RF Bandwidth</w:t>
      </w:r>
      <w:r w:rsidR="00546BDF" w:rsidRPr="0050431F">
        <w:t xml:space="preserve"> shall be the </w:t>
      </w:r>
      <w:r w:rsidR="00147340" w:rsidRPr="0050431F">
        <w:t>maximum Base Station RF Bandwidth</w:t>
      </w:r>
      <w:r w:rsidR="00546BDF" w:rsidRPr="0050431F">
        <w:t xml:space="preserve"> for non-contiguous operation. The </w:t>
      </w:r>
      <w:r w:rsidR="00147340" w:rsidRPr="0050431F">
        <w:t>Base Station RF Bandwidth</w:t>
      </w:r>
      <w:r w:rsidR="00546BDF" w:rsidRPr="0050431F">
        <w:t xml:space="preserve"> consists of one sub-block gap and two sub-blocks located at the edges of the declared </w:t>
      </w:r>
      <w:r w:rsidR="00147340" w:rsidRPr="0050431F">
        <w:t>maximum Base Station RF Bandwidth</w:t>
      </w:r>
      <w:r w:rsidR="00546BDF" w:rsidRPr="0050431F">
        <w:t>.</w:t>
      </w:r>
    </w:p>
    <w:p w14:paraId="320A1EE7"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 xml:space="preserve">place one UTRA carrier adjacent to the upper </w:t>
      </w:r>
      <w:r w:rsidR="00147340" w:rsidRPr="0050431F">
        <w:t>Base Station RF Bandwidth</w:t>
      </w:r>
      <w:r w:rsidR="00546BDF" w:rsidRPr="0050431F">
        <w:t xml:space="preserve"> edge and one UTRA carrier adjacent to the lower </w:t>
      </w:r>
      <w:r w:rsidR="00147340"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w:t>
      </w:r>
    </w:p>
    <w:p w14:paraId="4950542A" w14:textId="77777777" w:rsidR="008D388E" w:rsidRPr="0050431F" w:rsidRDefault="00753F76" w:rsidP="008D388E">
      <w:pPr>
        <w:pStyle w:val="B10"/>
      </w:pPr>
      <w:r w:rsidRPr="0050431F">
        <w:t>-</w:t>
      </w:r>
      <w:r w:rsidR="00546BDF" w:rsidRPr="0050431F">
        <w:tab/>
        <w:t>For receiver tests</w:t>
      </w:r>
      <w:r w:rsidR="00546BDF" w:rsidRPr="0050431F">
        <w:rPr>
          <w:lang w:eastAsia="zh-CN"/>
        </w:rPr>
        <w:t xml:space="preserve">, </w:t>
      </w:r>
      <w:r w:rsidR="00546BDF" w:rsidRPr="0050431F">
        <w:t xml:space="preserve">place one UTRA carrier adjacent to the upper </w:t>
      </w:r>
      <w:r w:rsidR="00147340" w:rsidRPr="0050431F">
        <w:t>Base Station RF Bandwidth</w:t>
      </w:r>
      <w:r w:rsidR="00546BDF" w:rsidRPr="0050431F">
        <w:t xml:space="preserve"> edge and one UTRA carrier adjacent to the lower </w:t>
      </w:r>
      <w:r w:rsidR="00147340" w:rsidRPr="0050431F">
        <w:t>Base Station RF Bandwidth</w:t>
      </w:r>
      <w:r w:rsidR="00546BDF" w:rsidRPr="0050431F">
        <w:t xml:space="preserve"> edge.</w:t>
      </w:r>
    </w:p>
    <w:p w14:paraId="29B9BDB4" w14:textId="77777777" w:rsidR="00546BDF" w:rsidRPr="0050431F" w:rsidRDefault="00753F76" w:rsidP="008D388E">
      <w:pPr>
        <w:pStyle w:val="B10"/>
      </w:pPr>
      <w:r w:rsidRPr="0050431F">
        <w:t>-</w:t>
      </w:r>
      <w:r w:rsidR="008D388E" w:rsidRPr="0050431F">
        <w:tab/>
      </w:r>
      <w:r w:rsidR="00D14EDA" w:rsidRPr="0050431F">
        <w:t xml:space="preserve">For </w:t>
      </w:r>
      <w:r w:rsidR="00D14EDA" w:rsidRPr="0050431F">
        <w:rPr>
          <w:lang w:eastAsia="zh-CN"/>
        </w:rPr>
        <w:t>single-band operation</w:t>
      </w:r>
      <w:r w:rsidR="008D388E" w:rsidRPr="0050431F">
        <w:rPr>
          <w:lang w:eastAsia="zh-CN"/>
        </w:rPr>
        <w:t xml:space="preserve"> receiver tests</w:t>
      </w:r>
      <w:r w:rsidR="00D14EDA" w:rsidRPr="0050431F">
        <w:rPr>
          <w:lang w:eastAsia="zh-CN"/>
        </w:rPr>
        <w:t>,</w:t>
      </w:r>
      <w:r w:rsidR="00D14EDA" w:rsidRPr="0050431F">
        <w:t xml:space="preserve"> </w:t>
      </w:r>
      <w:r w:rsidR="00D14EDA" w:rsidRPr="0050431F">
        <w:rPr>
          <w:lang w:eastAsia="zh-CN"/>
        </w:rPr>
        <w:t>if</w:t>
      </w:r>
      <w:r w:rsidR="00546BDF" w:rsidRPr="0050431F">
        <w:rPr>
          <w:lang w:eastAsia="zh-CN"/>
        </w:rPr>
        <w:t xml:space="preserve"> the </w:t>
      </w:r>
      <w:r w:rsidR="00147340" w:rsidRPr="0050431F">
        <w:rPr>
          <w:lang w:eastAsia="zh-CN"/>
        </w:rPr>
        <w:t>maximum Base Station RF Bandwidth</w:t>
      </w:r>
      <w:r w:rsidR="00546BDF" w:rsidRPr="0050431F">
        <w:rPr>
          <w:lang w:eastAsia="zh-CN"/>
        </w:rPr>
        <w:t xml:space="preserve"> is at least 35 MHz and the BS supports at least 4 UTRA FDD carriers, place a </w:t>
      </w:r>
      <w:r w:rsidR="00546BDF" w:rsidRPr="0050431F">
        <w:t xml:space="preserve">UTRA FDD carrier adjacent to each </w:t>
      </w:r>
      <w:r w:rsidR="00546BDF" w:rsidRPr="0050431F">
        <w:rPr>
          <w:lang w:eastAsia="zh-CN"/>
        </w:rPr>
        <w:t>already placed carrier for each sub-block.</w:t>
      </w:r>
      <w:r w:rsidR="00546BDF" w:rsidRPr="0050431F">
        <w:t xml:space="preserve"> The nominal carrier spacing defined in subclause 4.5.1 shall apply.</w:t>
      </w:r>
    </w:p>
    <w:p w14:paraId="55AF7230" w14:textId="77777777" w:rsidR="00546BDF" w:rsidRPr="0050431F" w:rsidRDefault="00753F76" w:rsidP="00546BDF">
      <w:pPr>
        <w:pStyle w:val="B10"/>
      </w:pPr>
      <w:r w:rsidRPr="0050431F">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46BC866F" w14:textId="77777777" w:rsidR="00534444" w:rsidRPr="0050431F" w:rsidRDefault="00753F76" w:rsidP="00546BDF">
      <w:pPr>
        <w:pStyle w:val="B10"/>
      </w:pPr>
      <w:r w:rsidRPr="0050431F">
        <w:t>-</w:t>
      </w:r>
      <w:r w:rsidR="00534444" w:rsidRPr="0050431F">
        <w:tab/>
        <w:t>The UTRA FDD carrier in the lower sub-block may be shifted maximum100 kHz towards lower frequencies and the UTRA FDD carrier in the upper sub-block may be shifted maximum100 kHz towards higher frequencies to align with the channel raster.</w:t>
      </w:r>
    </w:p>
    <w:p w14:paraId="497E38D9" w14:textId="77777777" w:rsidR="00546BDF" w:rsidRPr="0050431F" w:rsidRDefault="00546BDF" w:rsidP="00F311C8">
      <w:pPr>
        <w:pStyle w:val="Heading4"/>
      </w:pPr>
      <w:bookmarkStart w:id="307" w:name="_Toc13048412"/>
      <w:bookmarkStart w:id="308" w:name="_Toc29764628"/>
      <w:bookmarkStart w:id="309" w:name="_Toc29765046"/>
      <w:bookmarkStart w:id="310" w:name="_Toc52556544"/>
      <w:bookmarkStart w:id="311" w:name="_Toc67912246"/>
      <w:bookmarkStart w:id="312" w:name="_Toc89855181"/>
      <w:r w:rsidRPr="0050431F">
        <w:t>4.8.1a.2</w:t>
      </w:r>
      <w:r w:rsidRPr="0050431F">
        <w:tab/>
        <w:t>NTC1 power allocation</w:t>
      </w:r>
      <w:bookmarkEnd w:id="307"/>
      <w:bookmarkEnd w:id="308"/>
      <w:bookmarkEnd w:id="309"/>
      <w:bookmarkEnd w:id="310"/>
      <w:bookmarkEnd w:id="311"/>
      <w:bookmarkEnd w:id="312"/>
    </w:p>
    <w:p w14:paraId="0A57C596" w14:textId="77777777" w:rsidR="00A54D29" w:rsidRPr="0050431F" w:rsidRDefault="00546BDF" w:rsidP="00546BDF">
      <w:r w:rsidRPr="0050431F">
        <w:t xml:space="preserve">Set the power of each carrier to the same power so that the sum of the carrier powers equals the rated </w:t>
      </w:r>
      <w:r w:rsidR="00644FAE" w:rsidRPr="0050431F">
        <w:t xml:space="preserve">RAT </w:t>
      </w:r>
      <w:r w:rsidRPr="0050431F">
        <w:t>output power according to the manufacturer’s declaration in subclause 4.7.2 c).</w:t>
      </w:r>
    </w:p>
    <w:p w14:paraId="6443BC6B" w14:textId="77777777" w:rsidR="009C7F12" w:rsidRPr="0050431F" w:rsidRDefault="009C7F12" w:rsidP="00F311C8">
      <w:pPr>
        <w:pStyle w:val="Heading3"/>
      </w:pPr>
      <w:bookmarkStart w:id="313" w:name="_Toc13048413"/>
      <w:bookmarkStart w:id="314" w:name="_Toc29764629"/>
      <w:bookmarkStart w:id="315" w:name="_Toc29765047"/>
      <w:bookmarkStart w:id="316" w:name="_Toc52556545"/>
      <w:bookmarkStart w:id="317" w:name="_Toc67912247"/>
      <w:bookmarkStart w:id="318" w:name="_Toc89855182"/>
      <w:r w:rsidRPr="0050431F">
        <w:t>4.8.2</w:t>
      </w:r>
      <w:r w:rsidRPr="0050431F">
        <w:tab/>
        <w:t>TC2: E-UTRA multicarrier operation</w:t>
      </w:r>
      <w:bookmarkEnd w:id="313"/>
      <w:bookmarkEnd w:id="314"/>
      <w:bookmarkEnd w:id="315"/>
      <w:bookmarkEnd w:id="316"/>
      <w:bookmarkEnd w:id="317"/>
      <w:bookmarkEnd w:id="318"/>
    </w:p>
    <w:p w14:paraId="15A0462A" w14:textId="77777777" w:rsidR="009C7F12" w:rsidRPr="0050431F" w:rsidRDefault="009C7F12" w:rsidP="009C7F12">
      <w:r w:rsidRPr="0050431F">
        <w:t>The purpose of the TC2 is to test E-UTRA multi-carrier aspects.</w:t>
      </w:r>
    </w:p>
    <w:p w14:paraId="40B0854F" w14:textId="77777777" w:rsidR="009C7F12" w:rsidRPr="0050431F" w:rsidRDefault="009C7F12" w:rsidP="00F311C8">
      <w:pPr>
        <w:pStyle w:val="Heading4"/>
      </w:pPr>
      <w:bookmarkStart w:id="319" w:name="_Toc13048414"/>
      <w:bookmarkStart w:id="320" w:name="_Toc29764630"/>
      <w:bookmarkStart w:id="321" w:name="_Toc29765048"/>
      <w:bookmarkStart w:id="322" w:name="_Toc52556546"/>
      <w:bookmarkStart w:id="323" w:name="_Toc67912248"/>
      <w:bookmarkStart w:id="324" w:name="_Toc89855183"/>
      <w:r w:rsidRPr="0050431F">
        <w:t>4.8.2.1</w:t>
      </w:r>
      <w:r w:rsidRPr="0050431F">
        <w:tab/>
        <w:t>TC2 generation</w:t>
      </w:r>
      <w:bookmarkEnd w:id="319"/>
      <w:bookmarkEnd w:id="320"/>
      <w:bookmarkEnd w:id="321"/>
      <w:bookmarkEnd w:id="322"/>
      <w:bookmarkEnd w:id="323"/>
      <w:bookmarkEnd w:id="324"/>
    </w:p>
    <w:p w14:paraId="4EF70F8D" w14:textId="77777777" w:rsidR="009C7F12" w:rsidRPr="0050431F" w:rsidRDefault="009C7F12" w:rsidP="009C7F12">
      <w:r w:rsidRPr="0050431F">
        <w:t>TC2 is constructed using the following method:</w:t>
      </w:r>
    </w:p>
    <w:p w14:paraId="771C649E"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174CFDC8" w14:textId="77777777" w:rsidR="009C7F12" w:rsidRPr="0050431F" w:rsidRDefault="00753F76" w:rsidP="004C2E88">
      <w:pPr>
        <w:pStyle w:val="B10"/>
      </w:pPr>
      <w:r w:rsidRPr="0050431F">
        <w:t>-</w:t>
      </w:r>
      <w:r w:rsidR="004C2E88" w:rsidRPr="0050431F">
        <w:tab/>
      </w:r>
      <w:r w:rsidR="009C7F12" w:rsidRPr="0050431F">
        <w:t xml:space="preserve">Select the narrowest supported E-UTRA carrier and place it </w:t>
      </w:r>
      <w:r w:rsidR="003C5777" w:rsidRPr="0050431F">
        <w:t xml:space="preserve">adjacent to </w:t>
      </w:r>
      <w:r w:rsidR="009C7F12" w:rsidRPr="0050431F">
        <w:t>the low</w:t>
      </w:r>
      <w:r w:rsidR="00147340" w:rsidRPr="0050431F">
        <w:t>er</w:t>
      </w:r>
      <w:r w:rsidR="009C7F12" w:rsidRPr="0050431F">
        <w:t xml:space="preserve"> </w:t>
      </w:r>
      <w:r w:rsidR="00147340" w:rsidRPr="0050431F">
        <w:t>Base Station RF Bandwidth edge</w:t>
      </w:r>
      <w:r w:rsidR="009C7F12" w:rsidRPr="0050431F">
        <w:t xml:space="preserve">. </w:t>
      </w:r>
      <w:r w:rsidR="00F325B9" w:rsidRPr="0050431F">
        <w:t xml:space="preserve">Place a 5 MHz E-UTRA carrier adjacent to the </w:t>
      </w:r>
      <w:r w:rsidR="00147340" w:rsidRPr="0050431F">
        <w:t>upper</w:t>
      </w:r>
      <w:r w:rsidR="00F325B9" w:rsidRPr="0050431F">
        <w:t xml:space="preserve"> </w:t>
      </w:r>
      <w:r w:rsidR="00147340" w:rsidRPr="0050431F">
        <w:t>Base Station RF Bandwidth edge</w:t>
      </w:r>
      <w:r w:rsidR="00F325B9" w:rsidRPr="0050431F">
        <w:t>. T</w:t>
      </w:r>
      <w:r w:rsidR="009C7F12" w:rsidRPr="0050431F">
        <w:t>he specified F</w:t>
      </w:r>
      <w:r w:rsidR="009C7F12" w:rsidRPr="0050431F">
        <w:rPr>
          <w:vertAlign w:val="subscript"/>
        </w:rPr>
        <w:t>Offset-RAT</w:t>
      </w:r>
      <w:r w:rsidR="009C7F12" w:rsidRPr="0050431F">
        <w:t xml:space="preserve"> shall</w:t>
      </w:r>
      <w:r w:rsidR="00200D14" w:rsidRPr="0050431F">
        <w:t xml:space="preserve"> apply</w:t>
      </w:r>
      <w:r w:rsidR="009C7F12" w:rsidRPr="0050431F">
        <w:t xml:space="preserve">. </w:t>
      </w:r>
    </w:p>
    <w:p w14:paraId="7FB0A936" w14:textId="77777777" w:rsidR="009C7F12" w:rsidRPr="0050431F" w:rsidRDefault="00753F76" w:rsidP="004C2E88">
      <w:pPr>
        <w:pStyle w:val="B10"/>
      </w:pPr>
      <w:r w:rsidRPr="0050431F">
        <w:t>-</w:t>
      </w:r>
      <w:r w:rsidR="004C2E88" w:rsidRPr="0050431F">
        <w:tab/>
      </w:r>
      <w:r w:rsidR="00F325B9" w:rsidRPr="0050431F">
        <w:t>For transmitter tests, s</w:t>
      </w:r>
      <w:r w:rsidR="009C7F12" w:rsidRPr="0050431F">
        <w:t xml:space="preserve">elect as many 5 MHz E-UTRA carriers that the BS supports and that fit in the rest of the </w:t>
      </w:r>
      <w:r w:rsidR="00147340" w:rsidRPr="0050431F">
        <w:t>Base Station RF Bandwidth</w:t>
      </w:r>
      <w:r w:rsidR="009C7F12" w:rsidRPr="0050431F">
        <w:t xml:space="preserve">. Place the carriers adjacent to each other </w:t>
      </w:r>
      <w:r w:rsidR="00F325B9" w:rsidRPr="0050431F">
        <w:t>starting from</w:t>
      </w:r>
      <w:r w:rsidR="009C7F12" w:rsidRPr="0050431F">
        <w:t xml:space="preserve">the high </w:t>
      </w:r>
      <w:r w:rsidR="004B3A64" w:rsidRPr="0050431F">
        <w:t>Base Station RF Bandwidth</w:t>
      </w:r>
      <w:r w:rsidR="009C7F12" w:rsidRPr="0050431F">
        <w:t xml:space="preserve"> edge. </w:t>
      </w:r>
      <w:r w:rsidR="00F325B9" w:rsidRPr="0050431F">
        <w:t xml:space="preserve">The nominal carrier spacing defined in </w:t>
      </w:r>
      <w:r w:rsidR="008F0F80" w:rsidRPr="0050431F">
        <w:t>sub</w:t>
      </w:r>
      <w:r w:rsidR="0094346B" w:rsidRPr="0050431F">
        <w:t>clause</w:t>
      </w:r>
      <w:r w:rsidR="00F325B9" w:rsidRPr="0050431F">
        <w:t xml:space="preserve"> 4.5 shall apply. T</w:t>
      </w:r>
      <w:r w:rsidR="009C7F12" w:rsidRPr="0050431F">
        <w:t>he specified F</w:t>
      </w:r>
      <w:r w:rsidR="009C7F12" w:rsidRPr="0050431F">
        <w:rPr>
          <w:vertAlign w:val="subscript"/>
        </w:rPr>
        <w:t>Offset-RAT</w:t>
      </w:r>
      <w:r w:rsidR="009C7F12" w:rsidRPr="0050431F">
        <w:t xml:space="preserve"> shall apply.</w:t>
      </w:r>
    </w:p>
    <w:p w14:paraId="3758685D" w14:textId="77777777" w:rsidR="009C7F12" w:rsidRPr="0050431F" w:rsidRDefault="00753F76" w:rsidP="004C2E88">
      <w:pPr>
        <w:pStyle w:val="B10"/>
      </w:pPr>
      <w:r w:rsidRPr="0050431F">
        <w:t>-</w:t>
      </w:r>
      <w:r w:rsidR="004C2E88" w:rsidRPr="0050431F">
        <w:tab/>
      </w:r>
      <w:r w:rsidR="009C7F12" w:rsidRPr="0050431F">
        <w:t xml:space="preserve">If 5 MHz </w:t>
      </w:r>
      <w:r w:rsidR="00200D14" w:rsidRPr="0050431F">
        <w:t xml:space="preserve">E-UTRA </w:t>
      </w:r>
      <w:r w:rsidR="009C7F12" w:rsidRPr="0050431F">
        <w:t xml:space="preserve">carriers are not supported </w:t>
      </w:r>
      <w:r w:rsidR="00F325B9" w:rsidRPr="0050431F">
        <w:t xml:space="preserve">by the BS </w:t>
      </w:r>
      <w:r w:rsidR="009C7F12" w:rsidRPr="0050431F">
        <w:t xml:space="preserve">the narrowest supported </w:t>
      </w:r>
      <w:r w:rsidR="00F325B9" w:rsidRPr="0050431F">
        <w:t xml:space="preserve">channel </w:t>
      </w:r>
      <w:r w:rsidR="009C7F12" w:rsidRPr="0050431F">
        <w:t xml:space="preserve">BW </w:t>
      </w:r>
      <w:r w:rsidR="00F325B9" w:rsidRPr="0050431F">
        <w:t xml:space="preserve">shall </w:t>
      </w:r>
      <w:r w:rsidR="009C7F12" w:rsidRPr="0050431F">
        <w:t>be selected instead.</w:t>
      </w:r>
    </w:p>
    <w:p w14:paraId="55A8996A" w14:textId="77777777" w:rsidR="009C7F12" w:rsidRPr="0050431F" w:rsidRDefault="009C7F12" w:rsidP="00F311C8">
      <w:pPr>
        <w:pStyle w:val="Heading4"/>
      </w:pPr>
      <w:bookmarkStart w:id="325" w:name="_Toc13048415"/>
      <w:bookmarkStart w:id="326" w:name="_Toc29764631"/>
      <w:bookmarkStart w:id="327" w:name="_Toc29765049"/>
      <w:bookmarkStart w:id="328" w:name="_Toc52556547"/>
      <w:bookmarkStart w:id="329" w:name="_Toc67912249"/>
      <w:bookmarkStart w:id="330" w:name="_Toc89855184"/>
      <w:r w:rsidRPr="0050431F">
        <w:t>4.8.2.2</w:t>
      </w:r>
      <w:r w:rsidRPr="0050431F">
        <w:tab/>
        <w:t>TC2 power allocation</w:t>
      </w:r>
      <w:bookmarkEnd w:id="325"/>
      <w:bookmarkEnd w:id="326"/>
      <w:bookmarkEnd w:id="327"/>
      <w:bookmarkEnd w:id="328"/>
      <w:bookmarkEnd w:id="329"/>
      <w:bookmarkEnd w:id="330"/>
    </w:p>
    <w:p w14:paraId="40126B59" w14:textId="77777777" w:rsidR="003819FB" w:rsidRPr="0050431F" w:rsidRDefault="003819FB" w:rsidP="003819FB">
      <w:r w:rsidRPr="0050431F">
        <w:t xml:space="preserve">Set the power of each carrier to the same power so that the sum of the carrier powers equals the rated </w:t>
      </w:r>
      <w:r w:rsidR="00993B5F" w:rsidRPr="0050431F">
        <w:t>RAT</w:t>
      </w:r>
      <w:r w:rsidR="008F0F80" w:rsidRPr="0050431F">
        <w:t xml:space="preserve"> </w:t>
      </w:r>
      <w:r w:rsidRPr="0050431F">
        <w:t>output power for E-UTRA according to the manufacturer’s declaration in sub clause 4.7.2 d).</w:t>
      </w:r>
    </w:p>
    <w:p w14:paraId="1DAD0821" w14:textId="77777777" w:rsidR="00546BDF" w:rsidRPr="0050431F" w:rsidRDefault="00546BDF" w:rsidP="00546BDF">
      <w:pPr>
        <w:pStyle w:val="Heading3"/>
      </w:pPr>
      <w:bookmarkStart w:id="331" w:name="_Toc13048416"/>
      <w:bookmarkStart w:id="332" w:name="_Toc29764632"/>
      <w:bookmarkStart w:id="333" w:name="_Toc29765050"/>
      <w:bookmarkStart w:id="334" w:name="_Toc52556548"/>
      <w:bookmarkStart w:id="335" w:name="_Toc67912250"/>
      <w:bookmarkStart w:id="336" w:name="_Toc89855185"/>
      <w:r w:rsidRPr="0050431F">
        <w:t>4.8.2a</w:t>
      </w:r>
      <w:r w:rsidRPr="0050431F">
        <w:tab/>
        <w:t>NTC2: E-UTRA multicarrier non-contiguous operation</w:t>
      </w:r>
      <w:bookmarkEnd w:id="331"/>
      <w:bookmarkEnd w:id="332"/>
      <w:bookmarkEnd w:id="333"/>
      <w:bookmarkEnd w:id="334"/>
      <w:bookmarkEnd w:id="335"/>
      <w:bookmarkEnd w:id="336"/>
    </w:p>
    <w:p w14:paraId="121DA8D1" w14:textId="77777777" w:rsidR="00546BDF" w:rsidRPr="0050431F" w:rsidRDefault="00546BDF" w:rsidP="00546BDF">
      <w:r w:rsidRPr="0050431F">
        <w:t>The purpose of NTC2 is to test E-UTRA multicarrier non-contiguous aspects.</w:t>
      </w:r>
    </w:p>
    <w:p w14:paraId="16E210B4" w14:textId="77777777" w:rsidR="00546BDF" w:rsidRPr="0050431F" w:rsidRDefault="00546BDF" w:rsidP="00546BDF">
      <w:pPr>
        <w:pStyle w:val="Heading4"/>
      </w:pPr>
      <w:bookmarkStart w:id="337" w:name="_Toc13048417"/>
      <w:bookmarkStart w:id="338" w:name="_Toc29764633"/>
      <w:bookmarkStart w:id="339" w:name="_Toc29765051"/>
      <w:bookmarkStart w:id="340" w:name="_Toc52556549"/>
      <w:bookmarkStart w:id="341" w:name="_Toc67912251"/>
      <w:bookmarkStart w:id="342" w:name="_Toc89855186"/>
      <w:r w:rsidRPr="0050431F">
        <w:t>4.8.2a.1</w:t>
      </w:r>
      <w:r w:rsidRPr="0050431F">
        <w:tab/>
        <w:t>NTC2 generation</w:t>
      </w:r>
      <w:bookmarkEnd w:id="337"/>
      <w:bookmarkEnd w:id="338"/>
      <w:bookmarkEnd w:id="339"/>
      <w:bookmarkEnd w:id="340"/>
      <w:bookmarkEnd w:id="341"/>
      <w:bookmarkEnd w:id="342"/>
    </w:p>
    <w:p w14:paraId="79A77465" w14:textId="77777777" w:rsidR="00546BDF" w:rsidRPr="0050431F" w:rsidRDefault="00546BDF" w:rsidP="00546BDF">
      <w:r w:rsidRPr="0050431F">
        <w:t>The purpose of NTC2 is to test E-UTRA multicarrier non-contiguous aspects. NTC2 is constructed using the following method:</w:t>
      </w:r>
    </w:p>
    <w:p w14:paraId="282950F0" w14:textId="77777777" w:rsidR="00546BDF" w:rsidRPr="0050431F" w:rsidRDefault="00753F76" w:rsidP="00546BDF">
      <w:pPr>
        <w:pStyle w:val="B10"/>
        <w:rPr>
          <w:lang w:eastAsia="zh-CN"/>
        </w:rPr>
      </w:pPr>
      <w:r w:rsidRPr="0050431F">
        <w:t>-</w:t>
      </w:r>
      <w:r w:rsidR="00546BDF" w:rsidRPr="0050431F">
        <w:tab/>
        <w:t xml:space="preserve">The </w:t>
      </w:r>
      <w:r w:rsidR="004B3A64" w:rsidRPr="0050431F">
        <w:t>Base Station RF Bandwidth</w:t>
      </w:r>
      <w:r w:rsidR="00546BDF" w:rsidRPr="0050431F">
        <w:t xml:space="preserve"> shall be the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5412BF9C"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 xml:space="preserve">place a 5MHz E-UTRA carrier adjacent to the upper </w:t>
      </w:r>
      <w:r w:rsidR="004B3A64" w:rsidRPr="0050431F">
        <w:t>Base Station RF Bandwidth</w:t>
      </w:r>
      <w:r w:rsidR="00546BDF" w:rsidRPr="0050431F">
        <w:t xml:space="preserve"> edge and a 5MHz E-UTRA carrier adjacent to the lower</w:t>
      </w:r>
      <w:r w:rsidR="00546BDF" w:rsidRPr="0050431F">
        <w:rPr>
          <w:lang w:eastAsia="zh-CN"/>
        </w:rPr>
        <w:t xml:space="preserve">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w:t>
      </w:r>
    </w:p>
    <w:p w14:paraId="6E4D94E4" w14:textId="77777777" w:rsidR="00546BDF" w:rsidRPr="0050431F" w:rsidRDefault="00753F76" w:rsidP="00546BDF">
      <w:pPr>
        <w:pStyle w:val="B10"/>
      </w:pPr>
      <w:r w:rsidRPr="0050431F">
        <w:t>-</w:t>
      </w:r>
      <w:r w:rsidR="00546BDF" w:rsidRPr="0050431F">
        <w:tab/>
        <w:t>For receiver tests</w:t>
      </w:r>
      <w:r w:rsidR="00546BDF" w:rsidRPr="0050431F">
        <w:rPr>
          <w:lang w:eastAsia="zh-CN"/>
        </w:rPr>
        <w:t xml:space="preserve">, </w:t>
      </w:r>
      <w:r w:rsidR="00546BDF" w:rsidRPr="0050431F">
        <w:t xml:space="preserve">place a 5MHz E-UTRA carrier adjacent to the upper </w:t>
      </w:r>
      <w:r w:rsidR="004B3A64" w:rsidRPr="0050431F">
        <w:t>Base Station RF Bandwidth</w:t>
      </w:r>
      <w:r w:rsidR="00546BDF" w:rsidRPr="0050431F">
        <w:t xml:space="preserve"> edge and a 5MHz E-UTRA carrier adjacent to the lower </w:t>
      </w:r>
      <w:r w:rsidR="004B3A64" w:rsidRPr="0050431F">
        <w:t>Base Station RF Bandwidth</w:t>
      </w:r>
      <w:r w:rsidR="00546BDF" w:rsidRPr="0050431F">
        <w:t xml:space="preserve"> edge. If 5 MHz E-UTRA carriers are not supported by the BS, the narrowest supported channel BW shall be selected instead.</w:t>
      </w:r>
    </w:p>
    <w:p w14:paraId="3155EB23" w14:textId="77777777" w:rsidR="00546BDF" w:rsidRPr="0050431F" w:rsidRDefault="00753F76" w:rsidP="00546BDF">
      <w:pPr>
        <w:pStyle w:val="B10"/>
      </w:pPr>
      <w:r w:rsidRPr="0050431F">
        <w:t>-</w:t>
      </w:r>
      <w:r w:rsidR="00546BDF" w:rsidRPr="0050431F">
        <w:tab/>
        <w:t xml:space="preserve">For </w:t>
      </w:r>
      <w:r w:rsidR="00D14EDA" w:rsidRPr="0050431F">
        <w:rPr>
          <w:lang w:eastAsia="zh-CN"/>
        </w:rPr>
        <w:t>single-band operation</w:t>
      </w:r>
      <w:r w:rsidR="00D14EDA" w:rsidRPr="0050431F">
        <w:t xml:space="preserve"> </w:t>
      </w:r>
      <w:r w:rsidR="00546BDF" w:rsidRPr="0050431F">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482A5E61" w14:textId="77777777" w:rsidR="00546BDF" w:rsidRPr="0050431F" w:rsidRDefault="00753F76" w:rsidP="00546BDF">
      <w:pPr>
        <w:pStyle w:val="B10"/>
      </w:pPr>
      <w:r w:rsidRPr="0050431F">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1C737FB7" w14:textId="77777777" w:rsidR="00546BDF" w:rsidRPr="0050431F" w:rsidRDefault="00546BDF" w:rsidP="00F311C8">
      <w:pPr>
        <w:pStyle w:val="Heading4"/>
      </w:pPr>
      <w:bookmarkStart w:id="343" w:name="_Toc13048418"/>
      <w:bookmarkStart w:id="344" w:name="_Toc29764634"/>
      <w:bookmarkStart w:id="345" w:name="_Toc29765052"/>
      <w:bookmarkStart w:id="346" w:name="_Toc52556550"/>
      <w:bookmarkStart w:id="347" w:name="_Toc67912252"/>
      <w:bookmarkStart w:id="348" w:name="_Toc89855187"/>
      <w:r w:rsidRPr="0050431F">
        <w:t>4.8.2a.2</w:t>
      </w:r>
      <w:r w:rsidRPr="0050431F">
        <w:tab/>
        <w:t>NTC2 power allocation</w:t>
      </w:r>
      <w:bookmarkEnd w:id="343"/>
      <w:bookmarkEnd w:id="344"/>
      <w:bookmarkEnd w:id="345"/>
      <w:bookmarkEnd w:id="346"/>
      <w:bookmarkEnd w:id="347"/>
      <w:bookmarkEnd w:id="348"/>
    </w:p>
    <w:p w14:paraId="15F7461B" w14:textId="77777777" w:rsidR="00546BDF" w:rsidRPr="0050431F" w:rsidRDefault="00546BDF" w:rsidP="00546BDF">
      <w:r w:rsidRPr="0050431F">
        <w:t xml:space="preserve">Set the power of each carrier to the same power so that the sum of the carrier powers equals the rated </w:t>
      </w:r>
      <w:r w:rsidR="00993B5F" w:rsidRPr="0050431F">
        <w:t xml:space="preserve">RAT </w:t>
      </w:r>
      <w:r w:rsidRPr="0050431F">
        <w:t>output power according to the manufacturer’s declaration in subclause 4.7.2 d).</w:t>
      </w:r>
    </w:p>
    <w:p w14:paraId="4A493D3E" w14:textId="77777777" w:rsidR="009C7F12" w:rsidRPr="0050431F" w:rsidRDefault="009C7F12" w:rsidP="00F311C8">
      <w:pPr>
        <w:pStyle w:val="Heading3"/>
      </w:pPr>
      <w:bookmarkStart w:id="349" w:name="_Toc13048419"/>
      <w:bookmarkStart w:id="350" w:name="_Toc29764635"/>
      <w:bookmarkStart w:id="351" w:name="_Toc29765053"/>
      <w:bookmarkStart w:id="352" w:name="_Toc52556551"/>
      <w:bookmarkStart w:id="353" w:name="_Toc67912253"/>
      <w:bookmarkStart w:id="354" w:name="_Toc89855188"/>
      <w:r w:rsidRPr="0050431F">
        <w:t>4.8.3</w:t>
      </w:r>
      <w:r w:rsidRPr="0050431F">
        <w:tab/>
        <w:t>TC3: UTRA and E-UTRA multi RAT operation</w:t>
      </w:r>
      <w:bookmarkEnd w:id="349"/>
      <w:bookmarkEnd w:id="350"/>
      <w:bookmarkEnd w:id="351"/>
      <w:bookmarkEnd w:id="352"/>
      <w:bookmarkEnd w:id="353"/>
      <w:bookmarkEnd w:id="354"/>
    </w:p>
    <w:p w14:paraId="76BF5FA4" w14:textId="77777777" w:rsidR="009C7F12" w:rsidRPr="0050431F" w:rsidRDefault="009C7F12" w:rsidP="009C7F12">
      <w:r w:rsidRPr="0050431F">
        <w:t>The purpose of TC3 is to test UTRA and E-UTRA multi-RAT aspects.</w:t>
      </w:r>
    </w:p>
    <w:p w14:paraId="26C51AE7" w14:textId="77777777" w:rsidR="003819FB" w:rsidRPr="0050431F" w:rsidRDefault="003819FB" w:rsidP="003819FB">
      <w:r w:rsidRPr="0050431F">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72A5E15D" w14:textId="77777777" w:rsidR="003819FB" w:rsidRPr="0050431F" w:rsidRDefault="003819FB" w:rsidP="003819FB">
      <w:pPr>
        <w:pStyle w:val="B10"/>
      </w:pPr>
      <w:r w:rsidRPr="0050431F">
        <w:t>1)</w:t>
      </w:r>
      <w:r w:rsidRPr="0050431F">
        <w:tab/>
        <w:t>The rated total output power and the reduced number of supported carriers at the rated total output power in Multi-RAT operations</w:t>
      </w:r>
    </w:p>
    <w:p w14:paraId="60C397A2" w14:textId="77777777" w:rsidR="003819FB" w:rsidRPr="0050431F" w:rsidRDefault="003819FB" w:rsidP="003819FB">
      <w:pPr>
        <w:pStyle w:val="B10"/>
      </w:pPr>
      <w:r w:rsidRPr="0050431F">
        <w:t>2)</w:t>
      </w:r>
      <w:r w:rsidRPr="0050431F">
        <w:tab/>
        <w:t>The reduced total output power at the total number of supported carriers in Multi-RAT operations and the total number of supported carriers.</w:t>
      </w:r>
    </w:p>
    <w:p w14:paraId="4A9CFC97" w14:textId="77777777" w:rsidR="003819FB" w:rsidRPr="0050431F" w:rsidRDefault="003819FB" w:rsidP="003819FB">
      <w:r w:rsidRPr="0050431F">
        <w:t>Tests that use TC3 shall be performed using both instances 1) and 2) of TC3.</w:t>
      </w:r>
    </w:p>
    <w:p w14:paraId="0393056D" w14:textId="77777777" w:rsidR="009C7F12" w:rsidRPr="0050431F" w:rsidRDefault="009C7F12" w:rsidP="00F311C8">
      <w:pPr>
        <w:pStyle w:val="Heading4"/>
      </w:pPr>
      <w:bookmarkStart w:id="355" w:name="_Toc13048420"/>
      <w:bookmarkStart w:id="356" w:name="_Toc29764636"/>
      <w:bookmarkStart w:id="357" w:name="_Toc29765054"/>
      <w:bookmarkStart w:id="358" w:name="_Toc52556552"/>
      <w:bookmarkStart w:id="359" w:name="_Toc67912254"/>
      <w:bookmarkStart w:id="360" w:name="_Toc89855189"/>
      <w:r w:rsidRPr="0050431F">
        <w:t>4.8.3.1</w:t>
      </w:r>
      <w:r w:rsidRPr="0050431F">
        <w:tab/>
        <w:t>TC3a generation</w:t>
      </w:r>
      <w:bookmarkEnd w:id="355"/>
      <w:bookmarkEnd w:id="356"/>
      <w:bookmarkEnd w:id="357"/>
      <w:bookmarkEnd w:id="358"/>
      <w:bookmarkEnd w:id="359"/>
      <w:bookmarkEnd w:id="360"/>
    </w:p>
    <w:p w14:paraId="3A43CE89" w14:textId="77777777" w:rsidR="008F0F80" w:rsidRPr="0050431F" w:rsidRDefault="009C7F12" w:rsidP="008F0F80">
      <w:r w:rsidRPr="0050431F">
        <w:t>TC3a is constructed using the following method:</w:t>
      </w:r>
    </w:p>
    <w:p w14:paraId="5657307D" w14:textId="77777777" w:rsidR="008F0F80" w:rsidRPr="0050431F" w:rsidRDefault="00753F76" w:rsidP="008F0F80">
      <w:pPr>
        <w:pStyle w:val="B10"/>
      </w:pPr>
      <w:r w:rsidRPr="0050431F">
        <w:t>-</w:t>
      </w:r>
      <w:r w:rsidR="008F0F80" w:rsidRPr="0050431F">
        <w:tab/>
        <w:t xml:space="preserve">The </w:t>
      </w:r>
      <w:r w:rsidR="004B3A64" w:rsidRPr="0050431F">
        <w:t>Base Station RF Bandwidth</w:t>
      </w:r>
      <w:r w:rsidR="008F0F80" w:rsidRPr="0050431F">
        <w:t xml:space="preserve"> shall be the declared </w:t>
      </w:r>
      <w:r w:rsidR="004B3A64" w:rsidRPr="0050431F">
        <w:t>maximum Base Station RF Bandwidth</w:t>
      </w:r>
      <w:r w:rsidR="008F0F80" w:rsidRPr="0050431F">
        <w:t>.</w:t>
      </w:r>
    </w:p>
    <w:p w14:paraId="69EC19A1" w14:textId="77777777" w:rsidR="009C7F12" w:rsidRPr="0050431F" w:rsidRDefault="00753F76" w:rsidP="004C2E88">
      <w:pPr>
        <w:pStyle w:val="B10"/>
      </w:pPr>
      <w:r w:rsidRPr="0050431F">
        <w:t>-</w:t>
      </w:r>
      <w:r w:rsidR="004C2E88" w:rsidRPr="0050431F">
        <w:tab/>
      </w:r>
      <w:r w:rsidR="009C7F12" w:rsidRPr="0050431F">
        <w:t>Select a</w:t>
      </w:r>
      <w:r w:rsidR="00F325B9" w:rsidRPr="0050431F">
        <w:t xml:space="preserve">n </w:t>
      </w:r>
      <w:r w:rsidR="009C7F12" w:rsidRPr="0050431F">
        <w:t xml:space="preserve">FDD UTRA carrier to be placed at </w:t>
      </w:r>
      <w:r w:rsidR="00F325B9" w:rsidRPr="0050431F">
        <w:t>the low</w:t>
      </w:r>
      <w:r w:rsidR="004B3A64" w:rsidRPr="0050431F">
        <w:t>er</w:t>
      </w:r>
      <w:r w:rsidR="00F325B9" w:rsidRPr="0050431F">
        <w:t xml:space="preserve"> </w:t>
      </w:r>
      <w:r w:rsidR="004B3A64" w:rsidRPr="0050431F">
        <w:t xml:space="preserve">Base Station </w:t>
      </w:r>
      <w:r w:rsidR="009C7F12" w:rsidRPr="0050431F">
        <w:t>RF Bandwidth edge. The specified F</w:t>
      </w:r>
      <w:r w:rsidR="009C7F12" w:rsidRPr="0050431F">
        <w:rPr>
          <w:vertAlign w:val="subscript"/>
        </w:rPr>
        <w:t>Offset-RAT</w:t>
      </w:r>
      <w:r w:rsidR="009C7F12" w:rsidRPr="0050431F">
        <w:t xml:space="preserve"> shall apply.</w:t>
      </w:r>
      <w:r w:rsidR="00534444" w:rsidRPr="0050431F">
        <w:t xml:space="preserve"> The UTRA FDD may be shifted maximum 100 kHz towards lower frequencies to align with the channel raster.</w:t>
      </w:r>
    </w:p>
    <w:p w14:paraId="21A016BF" w14:textId="77777777" w:rsidR="009C7F12" w:rsidRPr="0050431F" w:rsidRDefault="00753F76" w:rsidP="004C2E88">
      <w:pPr>
        <w:pStyle w:val="B10"/>
      </w:pPr>
      <w:r w:rsidRPr="0050431F">
        <w:t>-</w:t>
      </w:r>
      <w:r w:rsidR="004C2E88" w:rsidRPr="0050431F">
        <w:tab/>
      </w:r>
      <w:r w:rsidR="009C7F12" w:rsidRPr="0050431F">
        <w:t xml:space="preserve">Place a 5 MHz E-UTRA carrier at the </w:t>
      </w:r>
      <w:r w:rsidR="004B3A64" w:rsidRPr="0050431F">
        <w:t>upper</w:t>
      </w:r>
      <w:r w:rsidR="00F325B9" w:rsidRPr="0050431F">
        <w:t xml:space="preserve"> </w:t>
      </w:r>
      <w:r w:rsidR="004B3A64" w:rsidRPr="0050431F">
        <w:t>Base Station RF Bandwidth</w:t>
      </w:r>
      <w:r w:rsidR="009C7F12" w:rsidRPr="0050431F">
        <w:t xml:space="preserve"> edge. If that is not possible </w:t>
      </w:r>
      <w:r w:rsidR="00F325B9" w:rsidRPr="0050431F">
        <w:t xml:space="preserve">use </w:t>
      </w:r>
      <w:r w:rsidR="009C7F12" w:rsidRPr="0050431F">
        <w:t xml:space="preserve">the narrowest E-UTRA carrier supported </w:t>
      </w:r>
      <w:r w:rsidR="00F325B9" w:rsidRPr="0050431F">
        <w:t>by the BS.</w:t>
      </w:r>
      <w:r w:rsidR="009C7F12" w:rsidRPr="0050431F">
        <w:t xml:space="preserve"> </w:t>
      </w:r>
      <w:r w:rsidR="00F325B9" w:rsidRPr="0050431F">
        <w:t>T</w:t>
      </w:r>
      <w:r w:rsidR="009C7F12" w:rsidRPr="0050431F">
        <w:t>he specified F</w:t>
      </w:r>
      <w:r w:rsidR="009C7F12" w:rsidRPr="0050431F">
        <w:rPr>
          <w:vertAlign w:val="subscript"/>
        </w:rPr>
        <w:t>Offset-RAT</w:t>
      </w:r>
      <w:r w:rsidR="009C7F12" w:rsidRPr="0050431F">
        <w:t xml:space="preserve"> shall apply.</w:t>
      </w:r>
    </w:p>
    <w:p w14:paraId="15956E63" w14:textId="77777777" w:rsidR="009C7F12" w:rsidRPr="0050431F" w:rsidRDefault="00753F76" w:rsidP="004C2E88">
      <w:pPr>
        <w:pStyle w:val="B10"/>
      </w:pPr>
      <w:r w:rsidRPr="0050431F">
        <w:t>-</w:t>
      </w:r>
      <w:r w:rsidR="004C2E88" w:rsidRPr="0050431F">
        <w:tab/>
      </w:r>
      <w:r w:rsidR="00C21B63" w:rsidRPr="0050431F">
        <w:t>For transmitter tests, a</w:t>
      </w:r>
      <w:r w:rsidR="009C7F12" w:rsidRPr="0050431F">
        <w:t xml:space="preserve">lternately add FDD UTRA carriers at </w:t>
      </w:r>
      <w:r w:rsidR="003819FB" w:rsidRPr="0050431F">
        <w:t xml:space="preserve">the low </w:t>
      </w:r>
      <w:r w:rsidR="009C7F12" w:rsidRPr="0050431F">
        <w:t xml:space="preserve">end and 5 MHz E-UTRA carriers at the </w:t>
      </w:r>
      <w:r w:rsidR="003819FB" w:rsidRPr="0050431F">
        <w:t xml:space="preserve">high </w:t>
      </w:r>
      <w:r w:rsidR="009C7F12" w:rsidRPr="0050431F">
        <w:t xml:space="preserve">end adjacent to the already placed carriers until the </w:t>
      </w:r>
      <w:r w:rsidR="004B3A64" w:rsidRPr="0050431F">
        <w:t>Base Station RF Bandwidth</w:t>
      </w:r>
      <w:r w:rsidR="009C7F12" w:rsidRPr="0050431F">
        <w:t xml:space="preserve"> is filled or the </w:t>
      </w:r>
      <w:r w:rsidR="003819FB" w:rsidRPr="0050431F">
        <w:t xml:space="preserve">total </w:t>
      </w:r>
      <w:r w:rsidR="009C7F12" w:rsidRPr="0050431F">
        <w:t>number of supported carriers is reached.</w:t>
      </w:r>
      <w:r w:rsidR="00C21B63" w:rsidRPr="0050431F">
        <w:t xml:space="preserve"> The nominal carrier spacing defined in </w:t>
      </w:r>
      <w:r w:rsidR="00C70977" w:rsidRPr="0050431F">
        <w:t>sub</w:t>
      </w:r>
      <w:r w:rsidR="0094346B" w:rsidRPr="0050431F">
        <w:t>clause</w:t>
      </w:r>
      <w:r w:rsidR="00C21B63" w:rsidRPr="0050431F">
        <w:t xml:space="preserve"> 4.5.1 shall apply.</w:t>
      </w:r>
    </w:p>
    <w:p w14:paraId="20B88D01" w14:textId="77777777" w:rsidR="009C7F12" w:rsidRPr="0050431F" w:rsidRDefault="009C7F12" w:rsidP="00F311C8">
      <w:pPr>
        <w:pStyle w:val="Heading4"/>
      </w:pPr>
      <w:bookmarkStart w:id="361" w:name="_Toc13048421"/>
      <w:bookmarkStart w:id="362" w:name="_Toc29764637"/>
      <w:bookmarkStart w:id="363" w:name="_Toc29765055"/>
      <w:bookmarkStart w:id="364" w:name="_Toc52556553"/>
      <w:bookmarkStart w:id="365" w:name="_Toc67912255"/>
      <w:bookmarkStart w:id="366" w:name="_Toc89855190"/>
      <w:r w:rsidRPr="0050431F">
        <w:t>4.8.3.2</w:t>
      </w:r>
      <w:r w:rsidRPr="0050431F">
        <w:tab/>
        <w:t>TC3b generation</w:t>
      </w:r>
      <w:bookmarkEnd w:id="361"/>
      <w:bookmarkEnd w:id="362"/>
      <w:bookmarkEnd w:id="363"/>
      <w:bookmarkEnd w:id="364"/>
      <w:bookmarkEnd w:id="365"/>
      <w:bookmarkEnd w:id="366"/>
    </w:p>
    <w:p w14:paraId="63062C50" w14:textId="77777777" w:rsidR="00325748" w:rsidRPr="0050431F" w:rsidRDefault="00325748" w:rsidP="00325748">
      <w:r w:rsidRPr="0050431F">
        <w:t>TC3b is constructed using the following method:</w:t>
      </w:r>
    </w:p>
    <w:p w14:paraId="7EDEE7CE" w14:textId="77777777" w:rsidR="00C21B63" w:rsidRPr="0050431F" w:rsidRDefault="00753F76" w:rsidP="004C2E88">
      <w:pPr>
        <w:pStyle w:val="B10"/>
      </w:pPr>
      <w:r w:rsidRPr="0050431F">
        <w:t>-</w:t>
      </w:r>
      <w:r w:rsidR="004C2E88" w:rsidRPr="0050431F">
        <w:tab/>
      </w:r>
      <w:r w:rsidR="00C21B63" w:rsidRPr="0050431F">
        <w:t xml:space="preserve">The </w:t>
      </w:r>
      <w:r w:rsidR="004B3A64" w:rsidRPr="0050431F">
        <w:t>Base Station RF Bandwidth</w:t>
      </w:r>
      <w:r w:rsidR="00C21B63" w:rsidRPr="0050431F">
        <w:t xml:space="preserve"> shall be the declared </w:t>
      </w:r>
      <w:r w:rsidR="004B3A64" w:rsidRPr="0050431F">
        <w:t>maximum Base Station RF Bandwidth</w:t>
      </w:r>
      <w:r w:rsidR="00C21B63" w:rsidRPr="0050431F">
        <w:t>.</w:t>
      </w:r>
    </w:p>
    <w:p w14:paraId="486FB582" w14:textId="77777777" w:rsidR="00325748" w:rsidRPr="0050431F" w:rsidRDefault="00753F76" w:rsidP="004C2E88">
      <w:pPr>
        <w:pStyle w:val="B10"/>
      </w:pPr>
      <w:r w:rsidRPr="0050431F">
        <w:t>-</w:t>
      </w:r>
      <w:r w:rsidR="004C2E88" w:rsidRPr="0050431F">
        <w:tab/>
      </w:r>
      <w:r w:rsidR="00325748" w:rsidRPr="0050431F">
        <w:t xml:space="preserve">Select a UTRA TDD carrier to be placed at </w:t>
      </w:r>
      <w:r w:rsidR="00C21B63" w:rsidRPr="0050431F">
        <w:t>the low</w:t>
      </w:r>
      <w:r w:rsidR="004B3A64" w:rsidRPr="0050431F">
        <w:t>er</w:t>
      </w:r>
      <w:r w:rsidR="00C21B63" w:rsidRPr="0050431F">
        <w:t xml:space="preserve"> </w:t>
      </w:r>
      <w:r w:rsidR="004B3A64" w:rsidRPr="0050431F">
        <w:t xml:space="preserve">Base Station </w:t>
      </w:r>
      <w:r w:rsidR="00325748" w:rsidRPr="0050431F">
        <w:t>RF Bandwidth edge. The specified F</w:t>
      </w:r>
      <w:r w:rsidR="00325748" w:rsidRPr="0050431F">
        <w:rPr>
          <w:vertAlign w:val="subscript"/>
        </w:rPr>
        <w:t>Offset-RAT</w:t>
      </w:r>
      <w:r w:rsidR="00325748" w:rsidRPr="0050431F">
        <w:t xml:space="preserve"> shall apply.</w:t>
      </w:r>
    </w:p>
    <w:p w14:paraId="009316D2" w14:textId="77777777" w:rsidR="00325748" w:rsidRPr="0050431F" w:rsidRDefault="00753F76" w:rsidP="004C2E88">
      <w:pPr>
        <w:pStyle w:val="B10"/>
      </w:pPr>
      <w:r w:rsidRPr="0050431F">
        <w:t>-</w:t>
      </w:r>
      <w:r w:rsidR="004C2E88" w:rsidRPr="0050431F">
        <w:tab/>
      </w:r>
      <w:r w:rsidR="00325748" w:rsidRPr="0050431F">
        <w:t xml:space="preserve">Place a 5 MHz E-UTRA carrier at the </w:t>
      </w:r>
      <w:r w:rsidR="004B3A64" w:rsidRPr="0050431F">
        <w:t>upper</w:t>
      </w:r>
      <w:r w:rsidR="00C21B63" w:rsidRPr="0050431F">
        <w:t xml:space="preserve"> </w:t>
      </w:r>
      <w:r w:rsidR="004B3A64" w:rsidRPr="0050431F">
        <w:t>Base Station RF Bandwidth</w:t>
      </w:r>
      <w:r w:rsidR="00325748" w:rsidRPr="0050431F">
        <w:t xml:space="preserve"> edge. If that is not possible </w:t>
      </w:r>
      <w:r w:rsidR="00C21B63" w:rsidRPr="0050431F">
        <w:t xml:space="preserve">use </w:t>
      </w:r>
      <w:r w:rsidR="00325748" w:rsidRPr="0050431F">
        <w:t xml:space="preserve">the narrowest E-UTRA carrier supported </w:t>
      </w:r>
      <w:r w:rsidR="00C21B63" w:rsidRPr="0050431F">
        <w:t>by the BS</w:t>
      </w:r>
      <w:r w:rsidR="00325748" w:rsidRPr="0050431F">
        <w:t xml:space="preserve">. </w:t>
      </w:r>
      <w:r w:rsidR="00C21B63" w:rsidRPr="0050431F">
        <w:t>T</w:t>
      </w:r>
      <w:r w:rsidR="00325748" w:rsidRPr="0050431F">
        <w:t>he specified F</w:t>
      </w:r>
      <w:r w:rsidR="00325748" w:rsidRPr="0050431F">
        <w:rPr>
          <w:vertAlign w:val="subscript"/>
        </w:rPr>
        <w:t>Offset-RAT</w:t>
      </w:r>
      <w:r w:rsidR="00325748" w:rsidRPr="0050431F">
        <w:t xml:space="preserve"> shall apply.</w:t>
      </w:r>
    </w:p>
    <w:p w14:paraId="25DF1A8E" w14:textId="77777777" w:rsidR="00325748" w:rsidRPr="0050431F" w:rsidRDefault="00753F76" w:rsidP="004C2E88">
      <w:pPr>
        <w:pStyle w:val="B10"/>
      </w:pPr>
      <w:r w:rsidRPr="0050431F">
        <w:t>-</w:t>
      </w:r>
      <w:r w:rsidR="004C2E88" w:rsidRPr="0050431F">
        <w:tab/>
      </w:r>
      <w:r w:rsidR="00C21B63" w:rsidRPr="0050431F">
        <w:t xml:space="preserve">For transmitter tests, alternately </w:t>
      </w:r>
      <w:r w:rsidR="00325748" w:rsidRPr="0050431F">
        <w:t xml:space="preserve">add UTRA TDD carriers at </w:t>
      </w:r>
      <w:r w:rsidR="003819FB" w:rsidRPr="0050431F">
        <w:t xml:space="preserve">the low </w:t>
      </w:r>
      <w:r w:rsidR="00325748" w:rsidRPr="0050431F">
        <w:t xml:space="preserve">end and 5 MHz E-UTRA carriers at the </w:t>
      </w:r>
      <w:r w:rsidR="003819FB" w:rsidRPr="0050431F">
        <w:t xml:space="preserve">high </w:t>
      </w:r>
      <w:r w:rsidR="00325748" w:rsidRPr="0050431F">
        <w:t xml:space="preserve">end adjacent to the already placed carriers until the </w:t>
      </w:r>
      <w:r w:rsidR="004B3A64" w:rsidRPr="0050431F">
        <w:t>Base Station RF Bandwidth</w:t>
      </w:r>
      <w:r w:rsidR="00325748" w:rsidRPr="0050431F">
        <w:t xml:space="preserve"> is filled or the </w:t>
      </w:r>
      <w:r w:rsidR="003819FB" w:rsidRPr="0050431F">
        <w:t xml:space="preserve">total </w:t>
      </w:r>
      <w:r w:rsidR="00325748" w:rsidRPr="0050431F">
        <w:t>number of supported carriers is reached.</w:t>
      </w:r>
      <w:r w:rsidR="00C21B63" w:rsidRPr="0050431F">
        <w:t xml:space="preserve"> The nominal carrier spacing defined in </w:t>
      </w:r>
      <w:r w:rsidR="0094346B" w:rsidRPr="0050431F">
        <w:t>clause</w:t>
      </w:r>
      <w:r w:rsidR="00C21B63" w:rsidRPr="0050431F">
        <w:t xml:space="preserve"> 4.5.1 shall apply.</w:t>
      </w:r>
    </w:p>
    <w:p w14:paraId="7B0A9020" w14:textId="77777777" w:rsidR="009C7F12" w:rsidRPr="0050431F" w:rsidRDefault="009C7F12" w:rsidP="00F311C8">
      <w:pPr>
        <w:pStyle w:val="Heading4"/>
      </w:pPr>
      <w:bookmarkStart w:id="367" w:name="_Toc13048422"/>
      <w:bookmarkStart w:id="368" w:name="_Toc29764638"/>
      <w:bookmarkStart w:id="369" w:name="_Toc29765056"/>
      <w:bookmarkStart w:id="370" w:name="_Toc52556554"/>
      <w:bookmarkStart w:id="371" w:name="_Toc67912256"/>
      <w:bookmarkStart w:id="372" w:name="_Toc89855191"/>
      <w:r w:rsidRPr="0050431F">
        <w:t>4.8.3.3</w:t>
      </w:r>
      <w:r w:rsidRPr="0050431F">
        <w:tab/>
        <w:t>TC3 power allocation</w:t>
      </w:r>
      <w:bookmarkEnd w:id="367"/>
      <w:bookmarkEnd w:id="368"/>
      <w:bookmarkEnd w:id="369"/>
      <w:bookmarkEnd w:id="370"/>
      <w:bookmarkEnd w:id="371"/>
      <w:bookmarkEnd w:id="372"/>
    </w:p>
    <w:p w14:paraId="5F481F76" w14:textId="77777777" w:rsidR="009C7F12" w:rsidRPr="0050431F" w:rsidRDefault="003819FB" w:rsidP="004C2E88">
      <w:r w:rsidRPr="0050431F">
        <w:t xml:space="preserve">Set the power of each carrier to the same power so that the sum of the carrier powers equals the rated </w:t>
      </w:r>
      <w:r w:rsidR="00993B5F" w:rsidRPr="0050431F">
        <w:t xml:space="preserve">total </w:t>
      </w:r>
      <w:r w:rsidRPr="0050431F">
        <w:t>output power according to the manufacturer’s declaration in subclause 4.7.2 c) and d).</w:t>
      </w:r>
    </w:p>
    <w:p w14:paraId="6CEBCF73" w14:textId="77777777" w:rsidR="00546BDF" w:rsidRPr="0050431F" w:rsidRDefault="00546BDF" w:rsidP="00546BDF">
      <w:pPr>
        <w:pStyle w:val="Heading3"/>
      </w:pPr>
      <w:bookmarkStart w:id="373" w:name="_Toc13048423"/>
      <w:bookmarkStart w:id="374" w:name="_Toc29764639"/>
      <w:bookmarkStart w:id="375" w:name="_Toc29765057"/>
      <w:bookmarkStart w:id="376" w:name="_Toc52556555"/>
      <w:bookmarkStart w:id="377" w:name="_Toc67912257"/>
      <w:bookmarkStart w:id="378" w:name="_Toc89855192"/>
      <w:r w:rsidRPr="0050431F">
        <w:t>4.8.3a</w:t>
      </w:r>
      <w:r w:rsidRPr="0050431F">
        <w:tab/>
        <w:t>NTC3: UTRA and E-UTRA multi RAT non-contiguous operation</w:t>
      </w:r>
      <w:bookmarkEnd w:id="373"/>
      <w:bookmarkEnd w:id="374"/>
      <w:bookmarkEnd w:id="375"/>
      <w:bookmarkEnd w:id="376"/>
      <w:bookmarkEnd w:id="377"/>
      <w:bookmarkEnd w:id="378"/>
    </w:p>
    <w:p w14:paraId="2D8269F6" w14:textId="77777777" w:rsidR="00546BDF" w:rsidRPr="0050431F" w:rsidRDefault="00546BDF" w:rsidP="00546BDF">
      <w:r w:rsidRPr="0050431F">
        <w:t>The purpose of NTC3 is to test UTRA and E-UTRA multi RAT non-contiguous aspects.</w:t>
      </w:r>
    </w:p>
    <w:p w14:paraId="7F27CD84" w14:textId="77777777" w:rsidR="00546BDF" w:rsidRPr="0050431F" w:rsidRDefault="00546BDF" w:rsidP="00546BDF">
      <w:r w:rsidRPr="0050431F">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35044846" w14:textId="77777777" w:rsidR="00546BDF" w:rsidRPr="0050431F" w:rsidRDefault="00546BDF" w:rsidP="00546BDF">
      <w:pPr>
        <w:pStyle w:val="B10"/>
      </w:pPr>
      <w:r w:rsidRPr="0050431F">
        <w:t>1)</w:t>
      </w:r>
      <w:r w:rsidRPr="0050431F">
        <w:tab/>
        <w:t>The rated total output power and the reduced number of supported carriers at the rated total output power in Multi-RAT operations</w:t>
      </w:r>
    </w:p>
    <w:p w14:paraId="00558112" w14:textId="77777777" w:rsidR="00546BDF" w:rsidRPr="0050431F" w:rsidRDefault="00546BDF" w:rsidP="00546BDF">
      <w:pPr>
        <w:pStyle w:val="B10"/>
      </w:pPr>
      <w:r w:rsidRPr="0050431F">
        <w:t>2)</w:t>
      </w:r>
      <w:r w:rsidRPr="0050431F">
        <w:tab/>
        <w:t>The reduced total output power at the total number of supported carriers in Multi-RAT operations and the total number of supported carriers.</w:t>
      </w:r>
    </w:p>
    <w:p w14:paraId="6B4548A2" w14:textId="77777777" w:rsidR="00546BDF" w:rsidRPr="0050431F" w:rsidRDefault="00546BDF" w:rsidP="00546BDF">
      <w:r w:rsidRPr="0050431F">
        <w:t>If the reduced number of supported carriers is 4 or more, only instance 1) of NTC3 shall be used in the tests, otherwise both instances 1) and 2) of NTC3 shall be used in the tests.</w:t>
      </w:r>
    </w:p>
    <w:p w14:paraId="5C00586D" w14:textId="77777777" w:rsidR="00546BDF" w:rsidRPr="0050431F" w:rsidRDefault="00546BDF" w:rsidP="00F311C8">
      <w:pPr>
        <w:pStyle w:val="Heading4"/>
      </w:pPr>
      <w:bookmarkStart w:id="379" w:name="_Toc13048424"/>
      <w:bookmarkStart w:id="380" w:name="_Toc29764640"/>
      <w:bookmarkStart w:id="381" w:name="_Toc29765058"/>
      <w:bookmarkStart w:id="382" w:name="_Toc52556556"/>
      <w:bookmarkStart w:id="383" w:name="_Toc67912258"/>
      <w:bookmarkStart w:id="384" w:name="_Toc89855193"/>
      <w:r w:rsidRPr="0050431F">
        <w:t>4.8.3a.1</w:t>
      </w:r>
      <w:r w:rsidRPr="0050431F">
        <w:tab/>
        <w:t>NTC3a generation</w:t>
      </w:r>
      <w:bookmarkEnd w:id="379"/>
      <w:bookmarkEnd w:id="380"/>
      <w:bookmarkEnd w:id="381"/>
      <w:bookmarkEnd w:id="382"/>
      <w:bookmarkEnd w:id="383"/>
      <w:bookmarkEnd w:id="384"/>
    </w:p>
    <w:p w14:paraId="144D3347" w14:textId="77777777" w:rsidR="00546BDF" w:rsidRPr="0050431F" w:rsidRDefault="00546BDF" w:rsidP="00546BDF">
      <w:pPr>
        <w:rPr>
          <w:lang w:eastAsia="zh-CN"/>
        </w:rPr>
      </w:pPr>
      <w:r w:rsidRPr="0050431F">
        <w:t xml:space="preserve">The purpose of NTC3a is to test UTRA and E-UTRA multi RAT non-contiguous aspects. NTC3a is constructed using the following method: </w:t>
      </w:r>
    </w:p>
    <w:p w14:paraId="70B4F0EC"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rPr>
          <w:lang w:eastAsia="zh-CN"/>
        </w:rPr>
        <w:t xml:space="preserve"> for non-contiguous operation</w:t>
      </w:r>
      <w:r w:rsidR="00546BDF" w:rsidRPr="0050431F">
        <w:t xml:space="preserve">.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688B8E89"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place an UTRA carrier at the lower RF Bandwidth edge</w:t>
      </w:r>
      <w:r w:rsidR="00546BDF" w:rsidRPr="0050431F">
        <w:rPr>
          <w:lang w:eastAsia="zh-CN"/>
        </w:rPr>
        <w:t xml:space="preserve"> and</w:t>
      </w:r>
      <w:r w:rsidR="00546BDF" w:rsidRPr="0050431F">
        <w:t xml:space="preserve"> a 5 MHz E-UTRA carrier at the upper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w:t>
      </w:r>
      <w:r w:rsidR="00534444" w:rsidRPr="0050431F">
        <w:t xml:space="preserve"> The UTRA FDD </w:t>
      </w:r>
      <w:r w:rsidR="008D388E" w:rsidRPr="0050431F">
        <w:t xml:space="preserve">carrier </w:t>
      </w:r>
      <w:r w:rsidR="00534444" w:rsidRPr="0050431F">
        <w:t>may be shifted maximum 100 kHz towards lower frequencies to align with the channel raster.</w:t>
      </w:r>
    </w:p>
    <w:p w14:paraId="4CE800E6" w14:textId="77777777" w:rsidR="00546BDF" w:rsidRPr="0050431F" w:rsidRDefault="00753F76" w:rsidP="00546BDF">
      <w:pPr>
        <w:pStyle w:val="B10"/>
      </w:pPr>
      <w:r w:rsidRPr="0050431F">
        <w:t>-</w:t>
      </w:r>
      <w:r w:rsidR="00546BDF" w:rsidRPr="0050431F">
        <w:tab/>
        <w:t>For receiver tests</w:t>
      </w:r>
      <w:r w:rsidR="00546BDF" w:rsidRPr="0050431F">
        <w:rPr>
          <w:lang w:eastAsia="zh-CN"/>
        </w:rPr>
        <w:t xml:space="preserve">, </w:t>
      </w:r>
      <w:r w:rsidR="00546BDF" w:rsidRPr="0050431F">
        <w:t>place an UTRA carrier at the lower RF Bandwidth edge</w:t>
      </w:r>
      <w:r w:rsidR="00546BDF" w:rsidRPr="0050431F">
        <w:rPr>
          <w:lang w:eastAsia="zh-CN"/>
        </w:rPr>
        <w:t xml:space="preserve"> and</w:t>
      </w:r>
      <w:r w:rsidR="00546BDF" w:rsidRPr="0050431F">
        <w:t xml:space="preserve"> a 5 MHz E-UTRA carrier at the upper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 </w:t>
      </w:r>
      <w:r w:rsidR="00534444" w:rsidRPr="0050431F">
        <w:t xml:space="preserve">The UTRA FDD </w:t>
      </w:r>
      <w:r w:rsidR="008D388E" w:rsidRPr="0050431F">
        <w:t xml:space="preserve">carrier </w:t>
      </w:r>
      <w:r w:rsidR="00534444" w:rsidRPr="0050431F">
        <w:t>may be shifted maximum 100 kHz towards lower frequencies to align with the channel raster.</w:t>
      </w:r>
    </w:p>
    <w:p w14:paraId="7B775D4E" w14:textId="77777777" w:rsidR="00546BDF" w:rsidRPr="0050431F" w:rsidRDefault="00753F76" w:rsidP="00546BDF">
      <w:pPr>
        <w:pStyle w:val="B10"/>
      </w:pPr>
      <w:r w:rsidRPr="0050431F">
        <w:t>-</w:t>
      </w:r>
      <w:r w:rsidR="00546BDF" w:rsidRPr="0050431F">
        <w:tab/>
        <w:t xml:space="preserve">For </w:t>
      </w:r>
      <w:r w:rsidR="00D14EDA" w:rsidRPr="0050431F">
        <w:rPr>
          <w:lang w:eastAsia="zh-CN"/>
        </w:rPr>
        <w:t>single-band operation</w:t>
      </w:r>
      <w:r w:rsidR="00D14EDA" w:rsidRPr="0050431F">
        <w:t xml:space="preserve"> </w:t>
      </w:r>
      <w:r w:rsidR="00546BDF" w:rsidRPr="0050431F">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50431F">
        <w:t>Base Station RF Bandwidth</w:t>
      </w:r>
      <w:r w:rsidR="00546BDF" w:rsidRPr="0050431F">
        <w:t xml:space="preserve"> edge and UTRA carrier adjacent to the carrier at the upper </w:t>
      </w:r>
      <w:r w:rsidR="004B3A64" w:rsidRPr="0050431F">
        <w:t>Base Station RF Bandwidth</w:t>
      </w:r>
      <w:r w:rsidR="00546BDF" w:rsidRPr="0050431F">
        <w:t xml:space="preserve"> edge. The nominal carrier spacing defined in subclause 4.5.1 shall apply.</w:t>
      </w:r>
      <w:r w:rsidR="00534444" w:rsidRPr="0050431F">
        <w:t xml:space="preserve"> The UTRA FDD </w:t>
      </w:r>
      <w:r w:rsidR="008D388E" w:rsidRPr="0050431F">
        <w:t xml:space="preserve">carrier </w:t>
      </w:r>
      <w:r w:rsidR="00534444" w:rsidRPr="0050431F">
        <w:t xml:space="preserve">may be shifted maximum 100 kHz towards </w:t>
      </w:r>
      <w:r w:rsidR="0019601C" w:rsidRPr="0050431F">
        <w:t xml:space="preserve">higher </w:t>
      </w:r>
      <w:r w:rsidR="00534444" w:rsidRPr="0050431F">
        <w:t>frequencies to align with the channel raster.</w:t>
      </w:r>
    </w:p>
    <w:p w14:paraId="2D436CCD" w14:textId="77777777" w:rsidR="00546BDF" w:rsidRPr="0050431F" w:rsidRDefault="00753F76" w:rsidP="00546BDF">
      <w:pPr>
        <w:pStyle w:val="B10"/>
      </w:pPr>
      <w:r w:rsidRPr="0050431F">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0EB1CADE" w14:textId="77777777" w:rsidR="00546BDF" w:rsidRPr="0050431F" w:rsidRDefault="00546BDF" w:rsidP="00F311C8">
      <w:pPr>
        <w:pStyle w:val="Heading4"/>
      </w:pPr>
      <w:bookmarkStart w:id="385" w:name="_Toc13048425"/>
      <w:bookmarkStart w:id="386" w:name="_Toc29764641"/>
      <w:bookmarkStart w:id="387" w:name="_Toc29765059"/>
      <w:bookmarkStart w:id="388" w:name="_Toc52556557"/>
      <w:bookmarkStart w:id="389" w:name="_Toc67912259"/>
      <w:bookmarkStart w:id="390" w:name="_Toc89855194"/>
      <w:r w:rsidRPr="0050431F">
        <w:t>4.8.3a.2</w:t>
      </w:r>
      <w:r w:rsidRPr="0050431F">
        <w:tab/>
        <w:t>NTC3 power allocation</w:t>
      </w:r>
      <w:bookmarkEnd w:id="385"/>
      <w:bookmarkEnd w:id="386"/>
      <w:bookmarkEnd w:id="387"/>
      <w:bookmarkEnd w:id="388"/>
      <w:bookmarkEnd w:id="389"/>
      <w:bookmarkEnd w:id="390"/>
    </w:p>
    <w:p w14:paraId="55C06AAF" w14:textId="77777777" w:rsidR="00546BDF" w:rsidRPr="0050431F" w:rsidRDefault="00546BDF" w:rsidP="00546BDF">
      <w:r w:rsidRPr="0050431F">
        <w:t xml:space="preserve">Set the power of each carrier to the same power so that the sum of the carrier powers equals the rated </w:t>
      </w:r>
      <w:r w:rsidR="00993B5F" w:rsidRPr="0050431F">
        <w:t xml:space="preserve">total </w:t>
      </w:r>
      <w:r w:rsidRPr="0050431F">
        <w:t>output power according to the manufacturer’s declaration in subclause 4.7.2 c) and d).</w:t>
      </w:r>
    </w:p>
    <w:p w14:paraId="51C992B7" w14:textId="77777777" w:rsidR="009C7F12" w:rsidRPr="0050431F" w:rsidRDefault="009C7F12" w:rsidP="00F311C8">
      <w:pPr>
        <w:pStyle w:val="Heading3"/>
      </w:pPr>
      <w:bookmarkStart w:id="391" w:name="_Toc13048426"/>
      <w:bookmarkStart w:id="392" w:name="_Toc29764642"/>
      <w:bookmarkStart w:id="393" w:name="_Toc29765060"/>
      <w:bookmarkStart w:id="394" w:name="_Toc52556558"/>
      <w:bookmarkStart w:id="395" w:name="_Toc67912260"/>
      <w:bookmarkStart w:id="396" w:name="_Toc89855195"/>
      <w:r w:rsidRPr="0050431F">
        <w:t>4.8.4</w:t>
      </w:r>
      <w:r w:rsidRPr="0050431F">
        <w:tab/>
        <w:t>TC4: BC2 transmitter operation</w:t>
      </w:r>
      <w:bookmarkEnd w:id="391"/>
      <w:bookmarkEnd w:id="392"/>
      <w:bookmarkEnd w:id="393"/>
      <w:bookmarkEnd w:id="394"/>
      <w:bookmarkEnd w:id="395"/>
      <w:bookmarkEnd w:id="396"/>
    </w:p>
    <w:p w14:paraId="3D0E59D6" w14:textId="77777777" w:rsidR="003819FB" w:rsidRPr="0050431F" w:rsidRDefault="009C7F12" w:rsidP="003819FB">
      <w:r w:rsidRPr="0050431F">
        <w:t>The purpose of TC4 is to test multi-RAT operations with GSM for the transmitter.</w:t>
      </w:r>
      <w:r w:rsidR="003819FB" w:rsidRPr="0050431F">
        <w:t xml:space="preserve"> </w:t>
      </w:r>
    </w:p>
    <w:p w14:paraId="6A993B09" w14:textId="77777777" w:rsidR="003819FB" w:rsidRPr="0050431F" w:rsidRDefault="003819FB" w:rsidP="003819FB">
      <w:r w:rsidRPr="0050431F">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137AAF60" w14:textId="77777777" w:rsidR="003819FB" w:rsidRPr="0050431F" w:rsidRDefault="003819FB" w:rsidP="003819FB">
      <w:pPr>
        <w:pStyle w:val="B10"/>
      </w:pPr>
      <w:r w:rsidRPr="0050431F">
        <w:t>1)</w:t>
      </w:r>
      <w:r w:rsidRPr="0050431F">
        <w:tab/>
        <w:t>The rated total output power and the reduced number of supported carriers at the rated total output power in Multi-RAT operations</w:t>
      </w:r>
    </w:p>
    <w:p w14:paraId="64A6A6F3" w14:textId="77777777" w:rsidR="003819FB" w:rsidRPr="0050431F" w:rsidRDefault="003819FB" w:rsidP="003819FB">
      <w:pPr>
        <w:pStyle w:val="B10"/>
      </w:pPr>
      <w:r w:rsidRPr="0050431F">
        <w:t>2)</w:t>
      </w:r>
      <w:r w:rsidRPr="0050431F">
        <w:tab/>
        <w:t>The reduced rated total output power at the total number of supported carriers in Multi-RAT operations and the total number of supported carriers.</w:t>
      </w:r>
    </w:p>
    <w:p w14:paraId="685FB781" w14:textId="77777777" w:rsidR="009C7F12" w:rsidRPr="0050431F" w:rsidRDefault="00C70977" w:rsidP="003819FB">
      <w:r w:rsidRPr="0050431F">
        <w:t>If the rated total output power and total number of supported carriers are not simultaneously supported in Multi-RAT operations, t</w:t>
      </w:r>
      <w:r w:rsidR="003819FB" w:rsidRPr="0050431F">
        <w:t xml:space="preserve">ests that use TC4 shall be performed using both instances 1) and 2) of TC4, except tests for modulation accuracy in which </w:t>
      </w:r>
      <w:r w:rsidRPr="0050431F">
        <w:t xml:space="preserve">only </w:t>
      </w:r>
      <w:r w:rsidR="003819FB" w:rsidRPr="0050431F">
        <w:t>TC4 according to 2) shall be used.</w:t>
      </w:r>
    </w:p>
    <w:p w14:paraId="3B0FBA0A" w14:textId="77777777" w:rsidR="009C7F12" w:rsidRPr="0050431F" w:rsidRDefault="009C7F12" w:rsidP="00F311C8">
      <w:pPr>
        <w:pStyle w:val="Heading4"/>
      </w:pPr>
      <w:bookmarkStart w:id="397" w:name="_Toc13048427"/>
      <w:bookmarkStart w:id="398" w:name="_Toc29764643"/>
      <w:bookmarkStart w:id="399" w:name="_Toc29765061"/>
      <w:bookmarkStart w:id="400" w:name="_Toc52556559"/>
      <w:bookmarkStart w:id="401" w:name="_Toc67912261"/>
      <w:bookmarkStart w:id="402" w:name="_Toc89855196"/>
      <w:r w:rsidRPr="0050431F">
        <w:t>4.8.4.1</w:t>
      </w:r>
      <w:r w:rsidRPr="0050431F">
        <w:tab/>
        <w:t>TC4a generation</w:t>
      </w:r>
      <w:bookmarkEnd w:id="397"/>
      <w:bookmarkEnd w:id="398"/>
      <w:bookmarkEnd w:id="399"/>
      <w:bookmarkEnd w:id="400"/>
      <w:bookmarkEnd w:id="401"/>
      <w:bookmarkEnd w:id="402"/>
    </w:p>
    <w:p w14:paraId="6560D3DE" w14:textId="77777777" w:rsidR="009C7F12" w:rsidRPr="0050431F" w:rsidRDefault="009C7F12" w:rsidP="009C7F12">
      <w:r w:rsidRPr="0050431F">
        <w:t>TC4a is only applicable for a BS that supports UTRA</w:t>
      </w:r>
      <w:r w:rsidR="003819FB" w:rsidRPr="0050431F">
        <w:t xml:space="preserve"> and GSM</w:t>
      </w:r>
      <w:r w:rsidRPr="0050431F">
        <w:t>. TC4a is constructed using the following method:</w:t>
      </w:r>
    </w:p>
    <w:p w14:paraId="4EACDB5E" w14:textId="77777777" w:rsidR="009C7F12" w:rsidRPr="0050431F" w:rsidRDefault="00753F76" w:rsidP="004C2E88">
      <w:pPr>
        <w:pStyle w:val="B10"/>
      </w:pPr>
      <w:r w:rsidRPr="0050431F">
        <w:t>-</w:t>
      </w:r>
      <w:r w:rsidR="004C2E88" w:rsidRPr="0050431F">
        <w:tab/>
      </w:r>
      <w:r w:rsidR="009C7F12" w:rsidRPr="0050431F">
        <w:t xml:space="preserve">The </w:t>
      </w:r>
      <w:r w:rsidR="004B3A64" w:rsidRPr="0050431F">
        <w:t>Base Station RF Bandwidth</w:t>
      </w:r>
      <w:r w:rsidR="009C7F12" w:rsidRPr="0050431F">
        <w:t xml:space="preserve"> </w:t>
      </w:r>
      <w:r w:rsidR="003819FB" w:rsidRPr="0050431F">
        <w:t xml:space="preserve">shall </w:t>
      </w:r>
      <w:r w:rsidR="009C7F12" w:rsidRPr="0050431F">
        <w:t xml:space="preserve">be the declared </w:t>
      </w:r>
      <w:r w:rsidR="004B3A64" w:rsidRPr="0050431F">
        <w:t>maximum Base Station RF Bandwidth</w:t>
      </w:r>
      <w:r w:rsidR="009C7F12" w:rsidRPr="0050431F">
        <w:t>.</w:t>
      </w:r>
    </w:p>
    <w:p w14:paraId="58687851" w14:textId="77777777" w:rsidR="00CF6B59" w:rsidRPr="0050431F" w:rsidRDefault="00753F76" w:rsidP="004C2E88">
      <w:pPr>
        <w:pStyle w:val="B10"/>
      </w:pPr>
      <w:r w:rsidRPr="0050431F">
        <w:t>-</w:t>
      </w:r>
      <w:r w:rsidR="00CF6B59" w:rsidRPr="0050431F">
        <w:tab/>
        <w:t xml:space="preserve">In the case of a BS supporting only one GSM carrier and one UTRA carrier, place a GSM carrier at the lower edge and a UTRA carrier at the upper </w:t>
      </w:r>
      <w:r w:rsidR="004B3A64" w:rsidRPr="0050431F">
        <w:t>Base Station RF Bandwidth edge</w:t>
      </w:r>
      <w:r w:rsidR="00CF6B59" w:rsidRPr="0050431F">
        <w:t>. The specified F</w:t>
      </w:r>
      <w:r w:rsidR="00CF6B59" w:rsidRPr="0050431F">
        <w:rPr>
          <w:vertAlign w:val="subscript"/>
        </w:rPr>
        <w:t>Offset-RAT</w:t>
      </w:r>
      <w:r w:rsidR="00CF6B59" w:rsidRPr="0050431F">
        <w:t xml:space="preserve"> shall apply</w:t>
      </w:r>
    </w:p>
    <w:p w14:paraId="3ADCAD18" w14:textId="77777777" w:rsidR="009C7F12" w:rsidRPr="0050431F" w:rsidRDefault="00753F76" w:rsidP="004C2E88">
      <w:pPr>
        <w:pStyle w:val="B10"/>
      </w:pPr>
      <w:r w:rsidRPr="0050431F">
        <w:t>-</w:t>
      </w:r>
      <w:r w:rsidR="004C2E88" w:rsidRPr="0050431F">
        <w:tab/>
      </w:r>
      <w:r w:rsidR="003819FB" w:rsidRPr="0050431F">
        <w:t xml:space="preserve">Place a </w:t>
      </w:r>
      <w:r w:rsidR="009C7F12" w:rsidRPr="0050431F">
        <w:t xml:space="preserve">GSM carrier at the </w:t>
      </w:r>
      <w:r w:rsidR="00CF6B59" w:rsidRPr="0050431F">
        <w:t xml:space="preserve">upper edge </w:t>
      </w:r>
      <w:r w:rsidR="009C7F12" w:rsidRPr="0050431F">
        <w:t xml:space="preserve">and </w:t>
      </w:r>
      <w:r w:rsidR="003819FB" w:rsidRPr="0050431F">
        <w:t>a</w:t>
      </w:r>
      <w:r w:rsidR="009C7F12" w:rsidRPr="0050431F">
        <w:t xml:space="preserve"> GSM carrier at the low</w:t>
      </w:r>
      <w:r w:rsidR="00CF6B59" w:rsidRPr="0050431F">
        <w:t xml:space="preserve">er </w:t>
      </w:r>
      <w:r w:rsidR="004B3A64" w:rsidRPr="0050431F">
        <w:t>Base Station RF Bandwidth edge</w:t>
      </w:r>
      <w:r w:rsidR="009C7F12" w:rsidRPr="0050431F">
        <w:t>. The specified F</w:t>
      </w:r>
      <w:r w:rsidR="009C7F12" w:rsidRPr="0050431F">
        <w:rPr>
          <w:vertAlign w:val="subscript"/>
        </w:rPr>
        <w:t>Offset-RAT</w:t>
      </w:r>
      <w:r w:rsidR="009C7F12" w:rsidRPr="0050431F">
        <w:t xml:space="preserve"> shall apply</w:t>
      </w:r>
      <w:r w:rsidR="003819FB" w:rsidRPr="0050431F">
        <w:t>.</w:t>
      </w:r>
      <w:r w:rsidR="009C7F12" w:rsidRPr="0050431F">
        <w:t xml:space="preserve">. </w:t>
      </w:r>
    </w:p>
    <w:p w14:paraId="3EE93A40" w14:textId="77777777" w:rsidR="009C7F12" w:rsidRPr="0050431F" w:rsidRDefault="00753F76" w:rsidP="004C2E88">
      <w:pPr>
        <w:pStyle w:val="B10"/>
      </w:pPr>
      <w:r w:rsidRPr="0050431F">
        <w:t>-</w:t>
      </w:r>
      <w:r w:rsidR="004C2E88" w:rsidRPr="0050431F">
        <w:tab/>
      </w:r>
      <w:r w:rsidR="009C7F12" w:rsidRPr="0050431F">
        <w:t xml:space="preserve">Place two UTRA FDD carriers in the middle of the </w:t>
      </w:r>
      <w:r w:rsidR="004B3A64" w:rsidRPr="0050431F">
        <w:t>Base Station RF Bandwidth</w:t>
      </w:r>
      <w:r w:rsidR="009C7F12" w:rsidRPr="0050431F">
        <w:t xml:space="preserve">. If two UTRA FDD carriers </w:t>
      </w:r>
      <w:r w:rsidR="003819FB" w:rsidRPr="0050431F">
        <w:t xml:space="preserve">do not </w:t>
      </w:r>
      <w:r w:rsidR="009C7F12" w:rsidRPr="0050431F">
        <w:t>fit</w:t>
      </w:r>
      <w:r w:rsidR="003819FB" w:rsidRPr="0050431F">
        <w:t>,</w:t>
      </w:r>
      <w:r w:rsidR="009C7F12" w:rsidRPr="0050431F">
        <w:t xml:space="preserve"> </w:t>
      </w:r>
      <w:r w:rsidR="003819FB" w:rsidRPr="0050431F">
        <w:t>place</w:t>
      </w:r>
      <w:r w:rsidR="009C7F12" w:rsidRPr="0050431F">
        <w:t xml:space="preserve"> only one</w:t>
      </w:r>
      <w:r w:rsidR="00534444" w:rsidRPr="0050431F">
        <w:t xml:space="preserve"> carrier in the middle of the </w:t>
      </w:r>
      <w:r w:rsidR="004B3A64" w:rsidRPr="0050431F">
        <w:t>Base Station RF Bandwidth</w:t>
      </w:r>
      <w:r w:rsidR="00534444" w:rsidRPr="0050431F">
        <w:t>. The UTRA FDD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r w:rsidR="009C7F12" w:rsidRPr="0050431F">
        <w:t>.</w:t>
      </w:r>
    </w:p>
    <w:p w14:paraId="146C7C80" w14:textId="77777777" w:rsidR="003819FB" w:rsidRPr="0050431F" w:rsidRDefault="00753F76" w:rsidP="003819FB">
      <w:pPr>
        <w:pStyle w:val="B10"/>
      </w:pPr>
      <w:r w:rsidRPr="0050431F">
        <w:t>-</w:t>
      </w:r>
      <w:r w:rsidR="00731F2D" w:rsidRPr="0050431F">
        <w:tab/>
      </w:r>
      <w:r w:rsidR="003819FB" w:rsidRPr="0050431F">
        <w:t>Add GSM carriers at the edges using 600 kHz spacing until no more GSM carriers are supported or no more GSM carriers fit.</w:t>
      </w:r>
    </w:p>
    <w:p w14:paraId="20F0E669" w14:textId="77777777" w:rsidR="009C7F12" w:rsidRPr="0050431F" w:rsidRDefault="00753F76" w:rsidP="0056351C">
      <w:pPr>
        <w:pStyle w:val="B10"/>
      </w:pPr>
      <w:r w:rsidRPr="0050431F">
        <w:t>-</w:t>
      </w:r>
      <w:r w:rsidR="003819FB" w:rsidRPr="0050431F">
        <w:tab/>
        <w:t>Add additional UTRA FDD carriers in the middle if possible.</w:t>
      </w:r>
    </w:p>
    <w:p w14:paraId="54C40E8E" w14:textId="77777777" w:rsidR="009C7F12" w:rsidRPr="0050431F" w:rsidRDefault="009C7F12" w:rsidP="00F311C8">
      <w:pPr>
        <w:pStyle w:val="Heading4"/>
      </w:pPr>
      <w:bookmarkStart w:id="403" w:name="_Toc13048428"/>
      <w:bookmarkStart w:id="404" w:name="_Toc29764644"/>
      <w:bookmarkStart w:id="405" w:name="_Toc29765062"/>
      <w:bookmarkStart w:id="406" w:name="_Toc52556560"/>
      <w:bookmarkStart w:id="407" w:name="_Toc67912262"/>
      <w:bookmarkStart w:id="408" w:name="_Toc89855197"/>
      <w:r w:rsidRPr="0050431F">
        <w:t>4.8.4.2</w:t>
      </w:r>
      <w:r w:rsidRPr="0050431F">
        <w:tab/>
        <w:t>TC4b generation</w:t>
      </w:r>
      <w:bookmarkEnd w:id="403"/>
      <w:bookmarkEnd w:id="404"/>
      <w:bookmarkEnd w:id="405"/>
      <w:bookmarkEnd w:id="406"/>
      <w:bookmarkEnd w:id="407"/>
      <w:bookmarkEnd w:id="408"/>
    </w:p>
    <w:p w14:paraId="006F3136" w14:textId="77777777" w:rsidR="009C7F12" w:rsidRPr="0050431F" w:rsidRDefault="009C7F12" w:rsidP="009C7F12">
      <w:r w:rsidRPr="0050431F">
        <w:t>TC4b is only applicable for a BS that supports E-UTRA</w:t>
      </w:r>
      <w:r w:rsidR="003819FB" w:rsidRPr="0050431F">
        <w:t xml:space="preserve"> and GSM</w:t>
      </w:r>
      <w:r w:rsidRPr="0050431F">
        <w:t>. TC4b is constructed using the following method:</w:t>
      </w:r>
    </w:p>
    <w:p w14:paraId="44BF8D01" w14:textId="77777777" w:rsidR="009C7F12" w:rsidRPr="0050431F" w:rsidRDefault="00753F76" w:rsidP="004C2E88">
      <w:pPr>
        <w:pStyle w:val="B10"/>
      </w:pPr>
      <w:r w:rsidRPr="0050431F">
        <w:t>-</w:t>
      </w:r>
      <w:r w:rsidR="004C2E88" w:rsidRPr="0050431F">
        <w:tab/>
      </w:r>
      <w:r w:rsidR="009C7F12" w:rsidRPr="0050431F">
        <w:t xml:space="preserve">The </w:t>
      </w:r>
      <w:r w:rsidR="004B3A64" w:rsidRPr="0050431F">
        <w:t>Base Station RF Bandwidth</w:t>
      </w:r>
      <w:r w:rsidR="009C7F12" w:rsidRPr="0050431F">
        <w:t xml:space="preserve"> </w:t>
      </w:r>
      <w:r w:rsidR="003819FB" w:rsidRPr="0050431F">
        <w:t xml:space="preserve">shall </w:t>
      </w:r>
      <w:r w:rsidR="009C7F12" w:rsidRPr="0050431F">
        <w:t xml:space="preserve">be the declared </w:t>
      </w:r>
      <w:r w:rsidR="004B3A64" w:rsidRPr="0050431F">
        <w:t>maximum Base Station RF Bandwidth</w:t>
      </w:r>
      <w:r w:rsidR="009C7F12" w:rsidRPr="0050431F">
        <w:t>.</w:t>
      </w:r>
    </w:p>
    <w:p w14:paraId="03913589" w14:textId="77777777" w:rsidR="00CF6B59" w:rsidRPr="0050431F" w:rsidRDefault="00753F76" w:rsidP="004C2E88">
      <w:pPr>
        <w:pStyle w:val="B10"/>
      </w:pPr>
      <w:r w:rsidRPr="0050431F">
        <w:t>-</w:t>
      </w:r>
      <w:r w:rsidR="00CF6B59" w:rsidRPr="0050431F">
        <w:tab/>
        <w:t xml:space="preserve">In the case of a BS supporting only one GSM carrier and one E-UTRA carrier, place a GSM carrier at the lower edge and a E-UTRA carrier at the upper </w:t>
      </w:r>
      <w:r w:rsidR="004B3A64" w:rsidRPr="0050431F">
        <w:t>Base Station RF Bandwidth edge</w:t>
      </w:r>
      <w:r w:rsidR="00CF6B59" w:rsidRPr="0050431F">
        <w:t>. The specified F</w:t>
      </w:r>
      <w:r w:rsidR="00CF6B59" w:rsidRPr="0050431F">
        <w:rPr>
          <w:vertAlign w:val="subscript"/>
        </w:rPr>
        <w:t>Offset-RAT</w:t>
      </w:r>
      <w:r w:rsidR="00CF6B59" w:rsidRPr="0050431F">
        <w:t xml:space="preserve"> shall apply.</w:t>
      </w:r>
    </w:p>
    <w:p w14:paraId="74BF835C" w14:textId="77777777" w:rsidR="009C7F12" w:rsidRPr="0050431F" w:rsidRDefault="00753F76" w:rsidP="004C2E88">
      <w:pPr>
        <w:pStyle w:val="B10"/>
      </w:pPr>
      <w:r w:rsidRPr="0050431F">
        <w:t>-</w:t>
      </w:r>
      <w:r w:rsidR="004C2E88" w:rsidRPr="0050431F">
        <w:tab/>
      </w:r>
      <w:r w:rsidR="003819FB" w:rsidRPr="0050431F">
        <w:t>Place a</w:t>
      </w:r>
      <w:r w:rsidR="009C7F12" w:rsidRPr="0050431F">
        <w:t xml:space="preserve"> GSM carrier at the </w:t>
      </w:r>
      <w:r w:rsidR="00CF6B59" w:rsidRPr="0050431F">
        <w:t xml:space="preserve">upper edge </w:t>
      </w:r>
      <w:r w:rsidR="009C7F12" w:rsidRPr="0050431F">
        <w:t xml:space="preserve">and </w:t>
      </w:r>
      <w:r w:rsidR="003819FB" w:rsidRPr="0050431F">
        <w:t xml:space="preserve">a </w:t>
      </w:r>
      <w:r w:rsidR="009C7F12" w:rsidRPr="0050431F">
        <w:t>GSM carrier at the low</w:t>
      </w:r>
      <w:r w:rsidR="00AF56D3" w:rsidRPr="0050431F">
        <w:t xml:space="preserve">er </w:t>
      </w:r>
      <w:r w:rsidR="004B3A64" w:rsidRPr="0050431F">
        <w:t>Base Station RF Bandwidth edge</w:t>
      </w:r>
      <w:r w:rsidR="009C7F12" w:rsidRPr="0050431F">
        <w:t>. The specified F</w:t>
      </w:r>
      <w:r w:rsidR="009C7F12" w:rsidRPr="0050431F">
        <w:rPr>
          <w:vertAlign w:val="subscript"/>
        </w:rPr>
        <w:t>Offset-RAT</w:t>
      </w:r>
      <w:r w:rsidR="009C7F12" w:rsidRPr="0050431F">
        <w:t xml:space="preserve"> shall apply</w:t>
      </w:r>
      <w:r w:rsidR="003819FB" w:rsidRPr="0050431F">
        <w:t>.</w:t>
      </w:r>
    </w:p>
    <w:p w14:paraId="721F6245" w14:textId="77777777" w:rsidR="003819FB" w:rsidRPr="0050431F" w:rsidRDefault="00753F76" w:rsidP="003819FB">
      <w:pPr>
        <w:pStyle w:val="B10"/>
      </w:pPr>
      <w:r w:rsidRPr="0050431F">
        <w:t>-</w:t>
      </w:r>
      <w:r w:rsidR="004C2E88" w:rsidRPr="0050431F">
        <w:tab/>
      </w:r>
      <w:r w:rsidR="009C7F12" w:rsidRPr="0050431F">
        <w:t xml:space="preserve">Place two 5 MHz E-UTRA carriers in the middle of the </w:t>
      </w:r>
      <w:r w:rsidR="004B3A64" w:rsidRPr="0050431F">
        <w:t>Base Station RF Bandwidth</w:t>
      </w:r>
      <w:r w:rsidR="009C7F12" w:rsidRPr="0050431F">
        <w:t xml:space="preserve">. If the BS does not support 5 MHz channel BW use the narrowest supported BW, </w:t>
      </w:r>
      <w:r w:rsidR="003819FB" w:rsidRPr="0050431F">
        <w:t xml:space="preserve">if </w:t>
      </w:r>
      <w:r w:rsidR="009C7F12" w:rsidRPr="0050431F">
        <w:t xml:space="preserve">two carriers do not fit </w:t>
      </w:r>
      <w:r w:rsidR="003819FB" w:rsidRPr="0050431F">
        <w:t xml:space="preserve">place </w:t>
      </w:r>
      <w:r w:rsidR="009C7F12" w:rsidRPr="0050431F">
        <w:t>only one carrier.</w:t>
      </w:r>
    </w:p>
    <w:p w14:paraId="3909E907" w14:textId="77777777" w:rsidR="003819FB" w:rsidRPr="0050431F" w:rsidRDefault="00753F76" w:rsidP="003819FB">
      <w:pPr>
        <w:pStyle w:val="B10"/>
      </w:pPr>
      <w:r w:rsidRPr="0050431F">
        <w:t>-</w:t>
      </w:r>
      <w:r w:rsidR="003819FB" w:rsidRPr="0050431F">
        <w:tab/>
        <w:t>Add GSM carriers at the edges using 600 kHz spacing until no more GSM carriers are supported or no more GSM carriers fit.</w:t>
      </w:r>
    </w:p>
    <w:p w14:paraId="4C3D840A" w14:textId="77777777" w:rsidR="009C7F12" w:rsidRPr="0050431F" w:rsidRDefault="00753F76" w:rsidP="0056351C">
      <w:pPr>
        <w:pStyle w:val="B10"/>
      </w:pPr>
      <w:r w:rsidRPr="0050431F">
        <w:t>-</w:t>
      </w:r>
      <w:r w:rsidR="003819FB" w:rsidRPr="0050431F">
        <w:tab/>
        <w:t>Add additional E-UTRA carriers of the same bandwidth as the already allocated E-UTRA carriers in the middle if possible.</w:t>
      </w:r>
    </w:p>
    <w:p w14:paraId="6EFF4CF2" w14:textId="77777777" w:rsidR="009C7F12" w:rsidRPr="0050431F" w:rsidRDefault="009C7F12" w:rsidP="00F311C8">
      <w:pPr>
        <w:pStyle w:val="Heading4"/>
      </w:pPr>
      <w:bookmarkStart w:id="409" w:name="_Toc13048429"/>
      <w:bookmarkStart w:id="410" w:name="_Toc29764645"/>
      <w:bookmarkStart w:id="411" w:name="_Toc29765063"/>
      <w:bookmarkStart w:id="412" w:name="_Toc52556561"/>
      <w:bookmarkStart w:id="413" w:name="_Toc67912263"/>
      <w:bookmarkStart w:id="414" w:name="_Toc89855198"/>
      <w:r w:rsidRPr="0050431F">
        <w:t>4.8.4.3</w:t>
      </w:r>
      <w:r w:rsidRPr="0050431F">
        <w:tab/>
        <w:t>TC4c generation</w:t>
      </w:r>
      <w:bookmarkEnd w:id="409"/>
      <w:bookmarkEnd w:id="410"/>
      <w:bookmarkEnd w:id="411"/>
      <w:bookmarkEnd w:id="412"/>
      <w:bookmarkEnd w:id="413"/>
      <w:bookmarkEnd w:id="414"/>
    </w:p>
    <w:p w14:paraId="5337CD89" w14:textId="77777777" w:rsidR="00F104DF" w:rsidRPr="0050431F" w:rsidRDefault="00F104DF" w:rsidP="00F104DF">
      <w:r w:rsidRPr="0050431F">
        <w:t>TC4c is only applicable for a BS that supports UTRA, E-UTRA and GSM. TC4c is constructed using the following method:</w:t>
      </w:r>
    </w:p>
    <w:p w14:paraId="1ED4D0B8"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the declared </w:t>
      </w:r>
      <w:r w:rsidR="004B3A64" w:rsidRPr="0050431F">
        <w:t>maximum Base Station RF Bandwidth</w:t>
      </w:r>
      <w:r w:rsidR="00F104DF" w:rsidRPr="0050431F">
        <w:t>.</w:t>
      </w:r>
    </w:p>
    <w:p w14:paraId="6557F56A" w14:textId="77777777" w:rsidR="00F104DF" w:rsidRPr="0050431F" w:rsidRDefault="00753F76" w:rsidP="00731F2D">
      <w:pPr>
        <w:pStyle w:val="B10"/>
      </w:pPr>
      <w:r w:rsidRPr="0050431F">
        <w:t>-</w:t>
      </w:r>
      <w:r w:rsidR="00F104DF" w:rsidRPr="0050431F">
        <w:tab/>
        <w:t xml:space="preserve">Place a GSM carrier at the </w:t>
      </w:r>
      <w:r w:rsidR="00AF56D3" w:rsidRPr="0050431F">
        <w:t>upper edge</w:t>
      </w:r>
      <w:r w:rsidR="00F104DF" w:rsidRPr="0050431F">
        <w:t xml:space="preserve"> and a GSM carrier at the low</w:t>
      </w:r>
      <w:r w:rsidR="00AF56D3" w:rsidRPr="0050431F">
        <w:t xml:space="preserve">er </w:t>
      </w:r>
      <w:r w:rsidR="004B3A64" w:rsidRPr="0050431F">
        <w:t>Base Station RF Bandwidth edge</w:t>
      </w:r>
      <w:r w:rsidR="00F104DF" w:rsidRPr="0050431F">
        <w:t>. The specified F</w:t>
      </w:r>
      <w:r w:rsidR="00F104DF" w:rsidRPr="0050431F">
        <w:rPr>
          <w:vertAlign w:val="subscript"/>
        </w:rPr>
        <w:t>Offset-RAT</w:t>
      </w:r>
      <w:r w:rsidR="00F104DF" w:rsidRPr="0050431F">
        <w:t xml:space="preserve"> shall apply.</w:t>
      </w:r>
    </w:p>
    <w:p w14:paraId="7A6EC3CA" w14:textId="77777777" w:rsidR="00AF56D3" w:rsidRPr="0050431F" w:rsidRDefault="00753F76" w:rsidP="00731F2D">
      <w:pPr>
        <w:pStyle w:val="B10"/>
      </w:pPr>
      <w:r w:rsidRPr="0050431F">
        <w:t>-</w:t>
      </w:r>
      <w:r w:rsidR="00AF56D3" w:rsidRPr="0050431F">
        <w:tab/>
        <w:t xml:space="preserve">In the case of a BS supporting only one GSM carrier and one E-UTRA or UTRA carrier, place a GSM carrier at the lower edge and a E-UTRA carrier at the upper </w:t>
      </w:r>
      <w:r w:rsidR="004B3A64" w:rsidRPr="0050431F">
        <w:t>Base Station RF Bandwidth edge</w:t>
      </w:r>
      <w:r w:rsidR="00AF56D3" w:rsidRPr="0050431F">
        <w:t>. The specified F</w:t>
      </w:r>
      <w:r w:rsidR="00AF56D3" w:rsidRPr="0050431F">
        <w:rPr>
          <w:vertAlign w:val="subscript"/>
        </w:rPr>
        <w:t>Offset-RAT</w:t>
      </w:r>
      <w:r w:rsidR="00AF56D3" w:rsidRPr="0050431F">
        <w:t xml:space="preserve"> shall apply.</w:t>
      </w:r>
    </w:p>
    <w:p w14:paraId="065A05E3" w14:textId="77777777" w:rsidR="00F104DF" w:rsidRPr="0050431F" w:rsidRDefault="00753F76" w:rsidP="00731F2D">
      <w:pPr>
        <w:pStyle w:val="B10"/>
      </w:pPr>
      <w:r w:rsidRPr="0050431F">
        <w:t>-</w:t>
      </w:r>
      <w:r w:rsidR="00F104DF" w:rsidRPr="0050431F">
        <w:tab/>
        <w:t xml:space="preserve">Place one 5 MHz E-UTRA carrier and one UTRA carrier in the middle of the </w:t>
      </w:r>
      <w:r w:rsidR="004B3A64" w:rsidRPr="0050431F">
        <w:t>Base Station RF Bandwidth</w:t>
      </w:r>
      <w:r w:rsidR="00F104DF" w:rsidRPr="0050431F">
        <w:t>. If the BS does not support 5 MHz E-UTRA channel BW use the narrowest supported BW.</w:t>
      </w:r>
      <w:r w:rsidR="00534444" w:rsidRPr="0050431F">
        <w:t xml:space="preserve"> The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46A07F5A" w14:textId="77777777" w:rsidR="00F104DF" w:rsidRPr="0050431F" w:rsidRDefault="00753F76" w:rsidP="00731F2D">
      <w:pPr>
        <w:pStyle w:val="B10"/>
      </w:pPr>
      <w:r w:rsidRPr="0050431F">
        <w:t>-</w:t>
      </w:r>
      <w:r w:rsidR="00F104DF" w:rsidRPr="0050431F">
        <w:tab/>
        <w:t>Add GSM carriers at the edges using 600 kHz spacing until no more GSM carriers are supported or no more GSM carriers fit.</w:t>
      </w:r>
    </w:p>
    <w:p w14:paraId="164267C7" w14:textId="77777777" w:rsidR="00F104DF" w:rsidRPr="0050431F" w:rsidRDefault="00753F76" w:rsidP="0056351C">
      <w:pPr>
        <w:pStyle w:val="B10"/>
      </w:pPr>
      <w:r w:rsidRPr="0050431F">
        <w:t>-</w:t>
      </w:r>
      <w:r w:rsidR="00F104DF" w:rsidRPr="0050431F">
        <w:tab/>
        <w:t>Add additional UTRA and E-UTRA carriers in the middle if possible. For E-UTRA the same bandwidth as the already allocated E-UTRA carriers shall be used..</w:t>
      </w:r>
    </w:p>
    <w:p w14:paraId="0C940D18" w14:textId="77777777" w:rsidR="00F104DF" w:rsidRPr="0050431F" w:rsidRDefault="00F104DF" w:rsidP="00F311C8">
      <w:pPr>
        <w:pStyle w:val="Heading4"/>
      </w:pPr>
      <w:bookmarkStart w:id="415" w:name="_Toc13048430"/>
      <w:bookmarkStart w:id="416" w:name="_Toc29764646"/>
      <w:bookmarkStart w:id="417" w:name="_Toc29765064"/>
      <w:bookmarkStart w:id="418" w:name="_Toc52556562"/>
      <w:bookmarkStart w:id="419" w:name="_Toc67912264"/>
      <w:bookmarkStart w:id="420" w:name="_Toc89855199"/>
      <w:r w:rsidRPr="0050431F">
        <w:t>4.8.4.4</w:t>
      </w:r>
      <w:r w:rsidRPr="0050431F">
        <w:tab/>
        <w:t>TC4d generation</w:t>
      </w:r>
      <w:bookmarkEnd w:id="415"/>
      <w:bookmarkEnd w:id="416"/>
      <w:bookmarkEnd w:id="417"/>
      <w:bookmarkEnd w:id="418"/>
      <w:bookmarkEnd w:id="419"/>
      <w:bookmarkEnd w:id="420"/>
    </w:p>
    <w:p w14:paraId="26C7165B" w14:textId="77777777" w:rsidR="00294466" w:rsidRPr="0050431F" w:rsidRDefault="00F104DF" w:rsidP="00294466">
      <w:r w:rsidRPr="0050431F">
        <w:t>TC4d is only applicable for a BS that supports UTRA</w:t>
      </w:r>
      <w:r w:rsidR="00C70977" w:rsidRPr="0050431F">
        <w:t xml:space="preserve"> and GSM</w:t>
      </w:r>
      <w:r w:rsidRPr="0050431F">
        <w:t>. TC4d is only applicable when</w:t>
      </w:r>
      <w:r w:rsidR="00294466" w:rsidRPr="0050431F">
        <w:t xml:space="preserve"> any of the following conditions is satisfied:</w:t>
      </w:r>
    </w:p>
    <w:p w14:paraId="3EB16338" w14:textId="77777777" w:rsidR="00294466" w:rsidRPr="0050431F" w:rsidRDefault="00294466" w:rsidP="00294466">
      <w:pPr>
        <w:pStyle w:val="B10"/>
      </w:pPr>
      <w:r w:rsidRPr="0050431F">
        <w:t>1)</w:t>
      </w:r>
      <w:r w:rsidRPr="0050431F">
        <w:tab/>
        <w:t>T</w:t>
      </w:r>
      <w:r w:rsidR="00F104DF" w:rsidRPr="0050431F">
        <w:t xml:space="preserve">he declared </w:t>
      </w:r>
      <w:r w:rsidR="004B3A64" w:rsidRPr="0050431F">
        <w:t>Base Station RF Bandwidth</w:t>
      </w:r>
      <w:r w:rsidR="00F104DF" w:rsidRPr="0050431F">
        <w:t xml:space="preserve"> for GSM </w:t>
      </w:r>
      <w:r w:rsidRPr="0050431F">
        <w:t xml:space="preserve">single-RAT operation </w:t>
      </w:r>
      <w:r w:rsidR="00F104DF" w:rsidRPr="0050431F">
        <w:t xml:space="preserve">is not equal to the declared </w:t>
      </w:r>
      <w:r w:rsidR="004B3A64" w:rsidRPr="0050431F">
        <w:t>Base Station RF Bandwidth</w:t>
      </w:r>
      <w:r w:rsidR="00F104DF" w:rsidRPr="0050431F">
        <w:t xml:space="preserve"> for multi-RAT operations and the frequency range supported by the BS is a subset of the operating band</w:t>
      </w:r>
      <w:r w:rsidRPr="0050431F">
        <w:t>.</w:t>
      </w:r>
    </w:p>
    <w:p w14:paraId="36384418" w14:textId="77777777" w:rsidR="00294466" w:rsidRPr="0050431F" w:rsidRDefault="00294466" w:rsidP="00294466">
      <w:pPr>
        <w:pStyle w:val="B10"/>
      </w:pPr>
      <w:r w:rsidRPr="0050431F">
        <w:t>2)</w:t>
      </w:r>
      <w:r w:rsidRPr="0050431F">
        <w:tab/>
        <w:t>T</w:t>
      </w:r>
      <w:r w:rsidR="00F104DF" w:rsidRPr="0050431F">
        <w:t xml:space="preserve">he </w:t>
      </w:r>
      <w:r w:rsidR="004B3A64" w:rsidRPr="0050431F">
        <w:t>maximum Base Station RF Bandwidth</w:t>
      </w:r>
      <w:r w:rsidR="00F104DF" w:rsidRPr="0050431F">
        <w:t xml:space="preserve"> covers the entire operating band.</w:t>
      </w:r>
    </w:p>
    <w:p w14:paraId="27992403" w14:textId="77777777" w:rsidR="00F104DF" w:rsidRPr="0050431F" w:rsidRDefault="00F104DF" w:rsidP="00294466">
      <w:r w:rsidRPr="0050431F">
        <w:t>TC4d is constructed using the following method:</w:t>
      </w:r>
    </w:p>
    <w:p w14:paraId="39075205"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600 kHz less than the declared </w:t>
      </w:r>
      <w:r w:rsidR="004B3A64" w:rsidRPr="0050431F">
        <w:t>maximum Base Station RF Bandwidth</w:t>
      </w:r>
      <w:r w:rsidR="00F104DF" w:rsidRPr="0050431F">
        <w:t>.</w:t>
      </w:r>
    </w:p>
    <w:p w14:paraId="68E255DE"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adjacent to the high end of the frequency range supported by the BS.</w:t>
      </w:r>
    </w:p>
    <w:p w14:paraId="4E050D80" w14:textId="77777777" w:rsidR="00F104DF" w:rsidRPr="0050431F" w:rsidRDefault="00753F76" w:rsidP="00731F2D">
      <w:pPr>
        <w:pStyle w:val="B10"/>
      </w:pPr>
      <w:r w:rsidRPr="0050431F">
        <w:t>-</w:t>
      </w:r>
      <w:r w:rsidR="00F104DF" w:rsidRPr="0050431F">
        <w:tab/>
        <w:t>Place a GSM carrier at the low</w:t>
      </w:r>
      <w:r w:rsidR="00AF56D3" w:rsidRPr="0050431F">
        <w:t xml:space="preserve">er </w:t>
      </w:r>
      <w:r w:rsidR="004B3A64" w:rsidRPr="0050431F">
        <w:t>Base Station RF Bandwidth edge</w:t>
      </w:r>
      <w:r w:rsidR="00F104DF" w:rsidRPr="0050431F">
        <w:t>. Add one GSM carrier</w:t>
      </w:r>
      <w:r w:rsidR="00AF56D3" w:rsidRPr="0050431F">
        <w:t>, if the BS supports more than one GSM carrier,</w:t>
      </w:r>
      <w:r w:rsidR="00F104DF" w:rsidRPr="0050431F">
        <w:t xml:space="preserve"> at the low</w:t>
      </w:r>
      <w:r w:rsidR="00AF56D3" w:rsidRPr="0050431F">
        <w:t xml:space="preserve">er edge </w:t>
      </w:r>
      <w:r w:rsidR="00F104DF" w:rsidRPr="0050431F">
        <w:t>using 600 kHz spacing. The specified F</w:t>
      </w:r>
      <w:r w:rsidR="00F104DF" w:rsidRPr="0050431F">
        <w:rPr>
          <w:vertAlign w:val="subscript"/>
        </w:rPr>
        <w:t>Offset-RAT</w:t>
      </w:r>
      <w:r w:rsidR="00F104DF" w:rsidRPr="0050431F">
        <w:t xml:space="preserve"> shall apply.</w:t>
      </w:r>
    </w:p>
    <w:p w14:paraId="32E3B7E6" w14:textId="77777777" w:rsidR="00F104DF" w:rsidRPr="0050431F" w:rsidRDefault="00753F76" w:rsidP="00731F2D">
      <w:pPr>
        <w:pStyle w:val="B10"/>
      </w:pPr>
      <w:r w:rsidRPr="0050431F">
        <w:t>-</w:t>
      </w:r>
      <w:r w:rsidR="00F104DF" w:rsidRPr="0050431F">
        <w:tab/>
      </w:r>
      <w:r w:rsidR="00294466" w:rsidRPr="0050431F">
        <w:t xml:space="preserve">Place </w:t>
      </w:r>
      <w:r w:rsidR="00F104DF" w:rsidRPr="0050431F">
        <w:t xml:space="preserve">one UTRA carrier adjacent to the </w:t>
      </w:r>
      <w:r w:rsidR="00AF56D3" w:rsidRPr="0050431F">
        <w:t xml:space="preserve">upper </w:t>
      </w:r>
      <w:r w:rsidR="004B3A64" w:rsidRPr="0050431F">
        <w:t>Base Station RF Bandwidth edge</w:t>
      </w:r>
      <w:r w:rsidR="00F104DF" w:rsidRPr="0050431F">
        <w:t>. The specified F</w:t>
      </w:r>
      <w:r w:rsidR="00F104DF" w:rsidRPr="0050431F">
        <w:rPr>
          <w:vertAlign w:val="subscript"/>
        </w:rPr>
        <w:t>Offset-RAT</w:t>
      </w:r>
      <w:r w:rsidR="00F104DF" w:rsidRPr="0050431F">
        <w:t xml:space="preserve"> shall apply.</w:t>
      </w:r>
      <w:r w:rsidR="00534444" w:rsidRPr="0050431F">
        <w:t xml:space="preserve"> The carrier may be shifted maximum 100 kHz towards higher frequencies to align with the channel raster.</w:t>
      </w:r>
    </w:p>
    <w:p w14:paraId="6512C892" w14:textId="77777777" w:rsidR="00F104DF" w:rsidRPr="0050431F" w:rsidRDefault="00F104DF" w:rsidP="00F311C8">
      <w:pPr>
        <w:pStyle w:val="Heading4"/>
      </w:pPr>
      <w:bookmarkStart w:id="421" w:name="_Toc13048431"/>
      <w:bookmarkStart w:id="422" w:name="_Toc29764647"/>
      <w:bookmarkStart w:id="423" w:name="_Toc29765065"/>
      <w:bookmarkStart w:id="424" w:name="_Toc52556563"/>
      <w:bookmarkStart w:id="425" w:name="_Toc67912265"/>
      <w:bookmarkStart w:id="426" w:name="_Toc89855200"/>
      <w:r w:rsidRPr="0050431F">
        <w:t>4.8.4.5</w:t>
      </w:r>
      <w:r w:rsidRPr="0050431F">
        <w:tab/>
        <w:t>TC4e generation</w:t>
      </w:r>
      <w:bookmarkEnd w:id="421"/>
      <w:bookmarkEnd w:id="422"/>
      <w:bookmarkEnd w:id="423"/>
      <w:bookmarkEnd w:id="424"/>
      <w:bookmarkEnd w:id="425"/>
      <w:bookmarkEnd w:id="426"/>
    </w:p>
    <w:p w14:paraId="1CA576F6" w14:textId="77777777" w:rsidR="00294466" w:rsidRPr="0050431F" w:rsidRDefault="00F104DF" w:rsidP="00294466">
      <w:r w:rsidRPr="0050431F">
        <w:t>TC4e is only applicable for a BS that supports E-UTRA</w:t>
      </w:r>
      <w:r w:rsidR="00C70977" w:rsidRPr="0050431F">
        <w:t xml:space="preserve"> and GSM</w:t>
      </w:r>
      <w:r w:rsidRPr="0050431F">
        <w:t>. TC4e is only applicable when</w:t>
      </w:r>
      <w:r w:rsidR="00294466" w:rsidRPr="0050431F">
        <w:t xml:space="preserve"> any of the following conditions is satisfied:</w:t>
      </w:r>
    </w:p>
    <w:p w14:paraId="12D180C1" w14:textId="77777777" w:rsidR="00294466" w:rsidRPr="0050431F" w:rsidRDefault="00294466" w:rsidP="00294466">
      <w:pPr>
        <w:pStyle w:val="B10"/>
      </w:pPr>
      <w:r w:rsidRPr="0050431F">
        <w:t>1)</w:t>
      </w:r>
      <w:r w:rsidRPr="0050431F">
        <w:tab/>
        <w:t>T</w:t>
      </w:r>
      <w:r w:rsidR="00F104DF" w:rsidRPr="0050431F">
        <w:t xml:space="preserve">he declared </w:t>
      </w:r>
      <w:r w:rsidR="004B3A64" w:rsidRPr="0050431F">
        <w:t>Base Station RF Bandwidth</w:t>
      </w:r>
      <w:r w:rsidR="00F104DF" w:rsidRPr="0050431F">
        <w:t xml:space="preserve"> for GSM</w:t>
      </w:r>
      <w:r w:rsidRPr="0050431F">
        <w:t xml:space="preserve"> single-RAT operation</w:t>
      </w:r>
      <w:r w:rsidR="00F104DF" w:rsidRPr="0050431F">
        <w:t xml:space="preserve"> is not equal to the declared </w:t>
      </w:r>
      <w:r w:rsidR="004B3A64" w:rsidRPr="0050431F">
        <w:t>Base Station RF Bandwidth</w:t>
      </w:r>
      <w:r w:rsidR="00F104DF" w:rsidRPr="0050431F">
        <w:t xml:space="preserve"> for multi-RAT operations and the frequency range supported by the BS is a subset of the operating band</w:t>
      </w:r>
      <w:r w:rsidRPr="0050431F">
        <w:t>.</w:t>
      </w:r>
    </w:p>
    <w:p w14:paraId="0A45273C" w14:textId="77777777" w:rsidR="00294466" w:rsidRPr="0050431F" w:rsidRDefault="00294466" w:rsidP="00294466">
      <w:pPr>
        <w:pStyle w:val="B10"/>
      </w:pPr>
      <w:r w:rsidRPr="0050431F">
        <w:t>2)</w:t>
      </w:r>
      <w:r w:rsidRPr="0050431F">
        <w:tab/>
        <w:t>T</w:t>
      </w:r>
      <w:r w:rsidR="00F104DF" w:rsidRPr="0050431F">
        <w:t xml:space="preserve">he </w:t>
      </w:r>
      <w:r w:rsidR="004B3A64" w:rsidRPr="0050431F">
        <w:t>maximum Base Station RF Bandwidth</w:t>
      </w:r>
      <w:r w:rsidR="00F104DF" w:rsidRPr="0050431F">
        <w:t xml:space="preserve"> covers the entire operating band.</w:t>
      </w:r>
    </w:p>
    <w:p w14:paraId="19FEE857" w14:textId="77777777" w:rsidR="00F104DF" w:rsidRPr="0050431F" w:rsidRDefault="00F104DF" w:rsidP="00294466">
      <w:r w:rsidRPr="0050431F">
        <w:t>TC4e is constructed using the following method:</w:t>
      </w:r>
    </w:p>
    <w:p w14:paraId="63240647"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600 kHz less than the declared </w:t>
      </w:r>
      <w:r w:rsidR="004B3A64" w:rsidRPr="0050431F">
        <w:t>maximum Base Station RF Bandwidth</w:t>
      </w:r>
      <w:r w:rsidR="00F104DF" w:rsidRPr="0050431F">
        <w:t>.</w:t>
      </w:r>
    </w:p>
    <w:p w14:paraId="7811C63A"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adjacent to the </w:t>
      </w:r>
      <w:r w:rsidR="00AF56D3" w:rsidRPr="0050431F">
        <w:t xml:space="preserve">upper edge </w:t>
      </w:r>
      <w:r w:rsidR="00F104DF" w:rsidRPr="0050431F">
        <w:t>of the frequency range supported by the BS.</w:t>
      </w:r>
    </w:p>
    <w:p w14:paraId="5CEEA99C" w14:textId="77777777" w:rsidR="00F104DF" w:rsidRPr="0050431F" w:rsidRDefault="00753F76" w:rsidP="00731F2D">
      <w:pPr>
        <w:pStyle w:val="B10"/>
      </w:pPr>
      <w:r w:rsidRPr="0050431F">
        <w:t>-</w:t>
      </w:r>
      <w:r w:rsidR="00F104DF" w:rsidRPr="0050431F">
        <w:tab/>
        <w:t>Place a GSM carrier at the low</w:t>
      </w:r>
      <w:r w:rsidR="00AF56D3" w:rsidRPr="0050431F">
        <w:t xml:space="preserve">er </w:t>
      </w:r>
      <w:r w:rsidR="004B3A64" w:rsidRPr="0050431F">
        <w:t>Base Station RF Bandwidth edge</w:t>
      </w:r>
      <w:r w:rsidR="00F104DF" w:rsidRPr="0050431F">
        <w:t>. Add one GSM carrier</w:t>
      </w:r>
      <w:r w:rsidR="00AF56D3" w:rsidRPr="0050431F">
        <w:t>, if the BS supports more than one GSM carrier,</w:t>
      </w:r>
      <w:r w:rsidR="00F104DF" w:rsidRPr="0050431F">
        <w:t xml:space="preserve"> at the low</w:t>
      </w:r>
      <w:r w:rsidR="00AF56D3" w:rsidRPr="0050431F">
        <w:t>er edge</w:t>
      </w:r>
      <w:r w:rsidR="00F104DF" w:rsidRPr="0050431F">
        <w:t xml:space="preserve"> using 600 kHz spacing. The specified F</w:t>
      </w:r>
      <w:r w:rsidR="00F104DF" w:rsidRPr="0050431F">
        <w:rPr>
          <w:vertAlign w:val="subscript"/>
        </w:rPr>
        <w:t>Offset-RAT</w:t>
      </w:r>
      <w:r w:rsidR="00F104DF" w:rsidRPr="0050431F">
        <w:t xml:space="preserve"> shall apply.</w:t>
      </w:r>
    </w:p>
    <w:p w14:paraId="4AEDC054" w14:textId="77777777" w:rsidR="00F104DF" w:rsidRPr="0050431F" w:rsidRDefault="00753F76" w:rsidP="00731F2D">
      <w:pPr>
        <w:pStyle w:val="B10"/>
      </w:pPr>
      <w:r w:rsidRPr="0050431F">
        <w:t>-</w:t>
      </w:r>
      <w:r w:rsidR="00F104DF" w:rsidRPr="0050431F">
        <w:tab/>
      </w:r>
      <w:r w:rsidR="00294466" w:rsidRPr="0050431F">
        <w:t>Place</w:t>
      </w:r>
      <w:r w:rsidR="00F104DF" w:rsidRPr="0050431F">
        <w:t xml:space="preserve"> one 5 MHz E-UTRA carrier adjacent to the </w:t>
      </w:r>
      <w:r w:rsidR="00AF56D3" w:rsidRPr="0050431F">
        <w:t xml:space="preserve">upper </w:t>
      </w:r>
      <w:r w:rsidR="004B3A64" w:rsidRPr="0050431F">
        <w:t>Base Station RF Bandwidth edge</w:t>
      </w:r>
      <w:r w:rsidR="00F104DF" w:rsidRPr="0050431F">
        <w:t>. If the BS does not support 5 MHz channel BW use the narrowest supported BW. The specified F</w:t>
      </w:r>
      <w:r w:rsidR="00F104DF" w:rsidRPr="0050431F">
        <w:rPr>
          <w:vertAlign w:val="subscript"/>
        </w:rPr>
        <w:t>Offset-RAT</w:t>
      </w:r>
      <w:r w:rsidR="00F104DF" w:rsidRPr="0050431F">
        <w:t xml:space="preserve"> shall apply.</w:t>
      </w:r>
    </w:p>
    <w:p w14:paraId="1DF83D9F" w14:textId="77777777" w:rsidR="00F104DF" w:rsidRPr="0050431F" w:rsidRDefault="00F104DF" w:rsidP="00F311C8">
      <w:pPr>
        <w:pStyle w:val="Heading4"/>
      </w:pPr>
      <w:bookmarkStart w:id="427" w:name="_Toc13048432"/>
      <w:bookmarkStart w:id="428" w:name="_Toc29764648"/>
      <w:bookmarkStart w:id="429" w:name="_Toc29765066"/>
      <w:bookmarkStart w:id="430" w:name="_Toc52556564"/>
      <w:bookmarkStart w:id="431" w:name="_Toc67912266"/>
      <w:bookmarkStart w:id="432" w:name="_Toc89855201"/>
      <w:r w:rsidRPr="0050431F">
        <w:t>4.8.4.6</w:t>
      </w:r>
      <w:r w:rsidRPr="0050431F">
        <w:tab/>
        <w:t>TC4 power allocation</w:t>
      </w:r>
      <w:bookmarkEnd w:id="427"/>
      <w:bookmarkEnd w:id="428"/>
      <w:bookmarkEnd w:id="429"/>
      <w:bookmarkEnd w:id="430"/>
      <w:bookmarkEnd w:id="431"/>
      <w:bookmarkEnd w:id="432"/>
    </w:p>
    <w:p w14:paraId="5760ADD7" w14:textId="77777777" w:rsidR="00F104DF" w:rsidRPr="0050431F" w:rsidRDefault="00F104DF" w:rsidP="00F104DF">
      <w:pPr>
        <w:pStyle w:val="B10"/>
      </w:pPr>
      <w:r w:rsidRPr="0050431F">
        <w:t>a)</w:t>
      </w:r>
      <w:r w:rsidRPr="0050431F">
        <w:tab/>
        <w:t xml:space="preserve">Unless otherwise stated, set each carrier to the same power so that the sum of the carrier powers equals the rated total output power according to manufacturer’s declarations in </w:t>
      </w:r>
      <w:r w:rsidR="00C70977" w:rsidRPr="0050431F">
        <w:t>sub</w:t>
      </w:r>
      <w:r w:rsidRPr="0050431F">
        <w:t xml:space="preserve">clause 4.7.2 a) </w:t>
      </w:r>
    </w:p>
    <w:p w14:paraId="32F9E9F9" w14:textId="77777777" w:rsidR="00F104DF" w:rsidRPr="0050431F" w:rsidRDefault="00F104DF" w:rsidP="00F104DF">
      <w:pPr>
        <w:pStyle w:val="B10"/>
      </w:pPr>
      <w:r w:rsidRPr="0050431F">
        <w:t>b)</w:t>
      </w:r>
      <w:r w:rsidRPr="0050431F">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891B945" w14:textId="77777777" w:rsidR="00F104DF" w:rsidRPr="0050431F" w:rsidRDefault="00F104DF" w:rsidP="00F104DF">
      <w:r w:rsidRPr="0050431F">
        <w:t>If in the case of b) the power of one RAT needs to be reduced in order to meet the manufacture’s declaration</w:t>
      </w:r>
      <w:r w:rsidR="00993B5F" w:rsidRPr="0050431F">
        <w:t>,</w:t>
      </w:r>
      <w:r w:rsidRPr="0050431F">
        <w:t xml:space="preserve"> the power in the other RAT(s) does not need to be increased.</w:t>
      </w:r>
    </w:p>
    <w:p w14:paraId="497D4E4E" w14:textId="77777777" w:rsidR="00546BDF" w:rsidRPr="0050431F" w:rsidRDefault="00546BDF" w:rsidP="00546BDF">
      <w:pPr>
        <w:pStyle w:val="Heading3"/>
      </w:pPr>
      <w:bookmarkStart w:id="433" w:name="_Toc13048433"/>
      <w:bookmarkStart w:id="434" w:name="_Toc29764649"/>
      <w:bookmarkStart w:id="435" w:name="_Toc29765067"/>
      <w:bookmarkStart w:id="436" w:name="_Toc52556565"/>
      <w:bookmarkStart w:id="437" w:name="_Toc67912267"/>
      <w:bookmarkStart w:id="438" w:name="_Toc89855202"/>
      <w:r w:rsidRPr="0050431F">
        <w:t>4.8.4a</w:t>
      </w:r>
      <w:r w:rsidRPr="0050431F">
        <w:tab/>
        <w:t>NTC4: Non-contiguous multi RAT operations with GSM for the transmitter</w:t>
      </w:r>
      <w:bookmarkEnd w:id="433"/>
      <w:bookmarkEnd w:id="434"/>
      <w:bookmarkEnd w:id="435"/>
      <w:bookmarkEnd w:id="436"/>
      <w:bookmarkEnd w:id="437"/>
      <w:bookmarkEnd w:id="438"/>
    </w:p>
    <w:p w14:paraId="6731CFB0" w14:textId="77777777" w:rsidR="00546BDF" w:rsidRPr="0050431F" w:rsidRDefault="00546BDF" w:rsidP="00546BDF">
      <w:r w:rsidRPr="0050431F">
        <w:t xml:space="preserve">The purpose of NTC4 is to test non-contiguous multi RAT operations with GSM for the transmitter. </w:t>
      </w:r>
    </w:p>
    <w:p w14:paraId="7CF98C78" w14:textId="77777777" w:rsidR="00546BDF" w:rsidRPr="0050431F" w:rsidRDefault="00546BDF" w:rsidP="00546BDF">
      <w:r w:rsidRPr="0050431F">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C8EC943" w14:textId="77777777" w:rsidR="00546BDF" w:rsidRPr="0050431F" w:rsidRDefault="00546BDF" w:rsidP="00546BDF">
      <w:pPr>
        <w:pStyle w:val="B10"/>
      </w:pPr>
      <w:r w:rsidRPr="0050431F">
        <w:t>1)</w:t>
      </w:r>
      <w:r w:rsidRPr="0050431F">
        <w:tab/>
        <w:t>The rated total output power and the reduced number of supported carriers at the rated total output power in Multi-RAT operations</w:t>
      </w:r>
    </w:p>
    <w:p w14:paraId="5CCBD7F2" w14:textId="77777777" w:rsidR="00546BDF" w:rsidRPr="0050431F" w:rsidRDefault="00546BDF" w:rsidP="00546BDF">
      <w:pPr>
        <w:pStyle w:val="B10"/>
      </w:pPr>
      <w:r w:rsidRPr="0050431F">
        <w:t>2)</w:t>
      </w:r>
      <w:r w:rsidRPr="0050431F">
        <w:tab/>
        <w:t>The reduced rated total output power at the total number of supported carriers in Multi-RAT operations and the total number of supported carriers.</w:t>
      </w:r>
    </w:p>
    <w:p w14:paraId="13283921" w14:textId="77777777" w:rsidR="00546BDF" w:rsidRPr="0050431F" w:rsidRDefault="00546BDF" w:rsidP="00546BDF">
      <w:r w:rsidRPr="0050431F">
        <w:t>If the rated total output power and total number of supported carriers are not simultaneously supported in Multi-RAT operations, tests that use NTC4 shall be performed using both instances 1) and 2) of NTC4, except:</w:t>
      </w:r>
    </w:p>
    <w:p w14:paraId="09247524" w14:textId="77777777" w:rsidR="00546BDF" w:rsidRPr="0050431F" w:rsidRDefault="00546BDF" w:rsidP="00546BDF">
      <w:pPr>
        <w:ind w:firstLine="284"/>
      </w:pPr>
      <w:r w:rsidRPr="0050431F">
        <w:t>1)</w:t>
      </w:r>
      <w:r w:rsidRPr="0050431F">
        <w:tab/>
        <w:t>Tests for modulation accuracy in which only NTC4 according to 2) shall be used.</w:t>
      </w:r>
    </w:p>
    <w:p w14:paraId="56AEAADC" w14:textId="77777777" w:rsidR="00546BDF" w:rsidRPr="0050431F" w:rsidRDefault="00546BDF" w:rsidP="00546BDF">
      <w:pPr>
        <w:ind w:firstLine="284"/>
      </w:pPr>
      <w:r w:rsidRPr="0050431F">
        <w:t>2)</w:t>
      </w:r>
      <w:r w:rsidRPr="0050431F">
        <w:tab/>
        <w:t>If the reduced number of supported carriers is 6 or more, only instance 1) of NTC4 shall be used.</w:t>
      </w:r>
    </w:p>
    <w:p w14:paraId="05DDB063" w14:textId="77777777" w:rsidR="00546BDF" w:rsidRPr="0050431F" w:rsidRDefault="00546BDF" w:rsidP="00546BDF">
      <w:pPr>
        <w:pStyle w:val="Heading4"/>
      </w:pPr>
      <w:bookmarkStart w:id="439" w:name="_Toc13048434"/>
      <w:bookmarkStart w:id="440" w:name="_Toc29764650"/>
      <w:bookmarkStart w:id="441" w:name="_Toc29765068"/>
      <w:bookmarkStart w:id="442" w:name="_Toc52556566"/>
      <w:bookmarkStart w:id="443" w:name="_Toc67912268"/>
      <w:bookmarkStart w:id="444" w:name="_Toc89855203"/>
      <w:r w:rsidRPr="0050431F">
        <w:t>4.8.4a.1</w:t>
      </w:r>
      <w:r w:rsidRPr="0050431F">
        <w:tab/>
        <w:t>NTC4a generation</w:t>
      </w:r>
      <w:bookmarkEnd w:id="439"/>
      <w:bookmarkEnd w:id="440"/>
      <w:bookmarkEnd w:id="441"/>
      <w:bookmarkEnd w:id="442"/>
      <w:bookmarkEnd w:id="443"/>
      <w:bookmarkEnd w:id="444"/>
    </w:p>
    <w:p w14:paraId="24C4801C" w14:textId="77777777" w:rsidR="00546BDF" w:rsidRPr="0050431F" w:rsidRDefault="00546BDF" w:rsidP="00546BDF">
      <w:r w:rsidRPr="0050431F">
        <w:t>NTC4a is only applicable for a BS that supports UTRA and GSM. NTC4a is constructed using the following method:</w:t>
      </w:r>
    </w:p>
    <w:p w14:paraId="21738A37"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 The sub-block bandwidth shall be equal to 6MHz.</w:t>
      </w:r>
    </w:p>
    <w:p w14:paraId="688A23DD"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GSM carrier adjacent to the upper sub-block edge of the lower sub-block. Place a UTRA FDD carrier adjacent to the upper </w:t>
      </w:r>
      <w:r w:rsidR="004B3A64" w:rsidRPr="0050431F">
        <w:rPr>
          <w:lang w:eastAsia="zh-CN"/>
        </w:rPr>
        <w:t>Base Station RF Bandwidth</w:t>
      </w:r>
      <w:r w:rsidR="00546BDF" w:rsidRPr="0050431F">
        <w:rPr>
          <w:lang w:eastAsia="zh-CN"/>
        </w:rPr>
        <w:t xml:space="preserve"> edge.</w:t>
      </w:r>
      <w:r w:rsidR="00546BDF" w:rsidRPr="0050431F">
        <w:t xml:space="preserve"> The upper sub-block edge adjacent to the sub-block gap shall be determined using the specified F</w:t>
      </w:r>
      <w:r w:rsidR="00546BDF" w:rsidRPr="0050431F">
        <w:rPr>
          <w:vertAlign w:val="subscript"/>
        </w:rPr>
        <w:t>Offset-RAT</w:t>
      </w:r>
      <w:r w:rsidR="00546BDF" w:rsidRPr="0050431F">
        <w:t xml:space="preserve"> for the UTRA carrier in the upper sub-block.</w:t>
      </w:r>
      <w:r w:rsidR="00534444" w:rsidRPr="0050431F">
        <w:t xml:space="preserve"> The UTRA FDD carrier may be shifted maximum 100 kHz towards higher frequencies to align with the channel raster.</w:t>
      </w:r>
    </w:p>
    <w:p w14:paraId="168EC4DB"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UTRA FDD carrier adjacent to the upper sub-block edge of the lower sub-block and one UTRA FDD carrier adjacent to the lower sub-block edge of the upper sub-block.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E22CACA"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in the upper sub-block may be shifted maximum 100 kHz towards lower frequencies to align with the channel raster.</w:t>
      </w:r>
    </w:p>
    <w:p w14:paraId="17CAA14B"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50431F">
        <w:t>The specified F</w:t>
      </w:r>
      <w:r w:rsidR="00546BDF" w:rsidRPr="0050431F">
        <w:rPr>
          <w:vertAlign w:val="subscript"/>
        </w:rPr>
        <w:t>Offset-RAT</w:t>
      </w:r>
      <w:r w:rsidR="00546BDF" w:rsidRPr="0050431F">
        <w:t xml:space="preserve"> shall apply.</w:t>
      </w:r>
    </w:p>
    <w:p w14:paraId="539A821A" w14:textId="77777777" w:rsidR="00546BDF" w:rsidRPr="0050431F" w:rsidRDefault="00546BDF" w:rsidP="00F311C8">
      <w:pPr>
        <w:pStyle w:val="Heading4"/>
      </w:pPr>
      <w:bookmarkStart w:id="445" w:name="_Toc13048435"/>
      <w:bookmarkStart w:id="446" w:name="_Toc29764651"/>
      <w:bookmarkStart w:id="447" w:name="_Toc29765069"/>
      <w:bookmarkStart w:id="448" w:name="_Toc52556567"/>
      <w:bookmarkStart w:id="449" w:name="_Toc67912269"/>
      <w:bookmarkStart w:id="450" w:name="_Toc89855204"/>
      <w:r w:rsidRPr="0050431F">
        <w:t>4.8.4a.2</w:t>
      </w:r>
      <w:r w:rsidRPr="0050431F">
        <w:tab/>
        <w:t>NTC4b generation</w:t>
      </w:r>
      <w:bookmarkEnd w:id="445"/>
      <w:bookmarkEnd w:id="446"/>
      <w:bookmarkEnd w:id="447"/>
      <w:bookmarkEnd w:id="448"/>
      <w:bookmarkEnd w:id="449"/>
      <w:bookmarkEnd w:id="450"/>
    </w:p>
    <w:p w14:paraId="697E00B3" w14:textId="77777777" w:rsidR="00546BDF" w:rsidRPr="0050431F" w:rsidRDefault="00546BDF" w:rsidP="00546BDF">
      <w:r w:rsidRPr="0050431F">
        <w:t>NTC4b is only applicable for a BS that supports E-UTRA and GSM. NTC4b is constructed using the following method:</w:t>
      </w:r>
    </w:p>
    <w:p w14:paraId="21EDCA64"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3A7A1F5E"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GSM carrier adjacent to the upper sub-block edge of the lower sub-block. Place a 5MHz E-UTRA carrier adjacent to the upper </w:t>
      </w:r>
      <w:r w:rsidR="004B3A64" w:rsidRPr="0050431F">
        <w:rPr>
          <w:lang w:eastAsia="zh-CN"/>
        </w:rPr>
        <w:t>Base Station RF Bandwidth</w:t>
      </w:r>
      <w:r w:rsidR="00546BDF" w:rsidRPr="0050431F">
        <w:rPr>
          <w:lang w:eastAsia="zh-CN"/>
        </w:rPr>
        <w:t xml:space="preserve"> edge.</w:t>
      </w:r>
      <w:r w:rsidR="00546BDF" w:rsidRPr="0050431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50431F">
        <w:rPr>
          <w:vertAlign w:val="subscript"/>
        </w:rPr>
        <w:t>Offset-RAT</w:t>
      </w:r>
      <w:r w:rsidR="00546BDF" w:rsidRPr="0050431F">
        <w:t xml:space="preserve"> for the carrier in the upper sub-block.</w:t>
      </w:r>
    </w:p>
    <w:p w14:paraId="7A122619"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E-UTRA FDD carrier adjacent to the upper sub-block edge of the lower sub-block and one 5MHz E-UTRA carrier adjacent to the lower sub-block edge of the upper sub-block.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254C7BD4"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 The specified F</w:t>
      </w:r>
      <w:r w:rsidR="00546BDF" w:rsidRPr="0050431F">
        <w:rPr>
          <w:vertAlign w:val="subscript"/>
        </w:rPr>
        <w:t>Offset-RAT</w:t>
      </w:r>
      <w:r w:rsidR="00546BDF" w:rsidRPr="0050431F">
        <w:t xml:space="preserve"> shall apply.</w:t>
      </w:r>
    </w:p>
    <w:p w14:paraId="0237397A"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1BA4BF69" w14:textId="77777777" w:rsidR="00546BDF" w:rsidRPr="0050431F" w:rsidRDefault="00546BDF" w:rsidP="00F311C8">
      <w:pPr>
        <w:pStyle w:val="Heading4"/>
      </w:pPr>
      <w:bookmarkStart w:id="451" w:name="_Toc13048436"/>
      <w:bookmarkStart w:id="452" w:name="_Toc29764652"/>
      <w:bookmarkStart w:id="453" w:name="_Toc29765070"/>
      <w:bookmarkStart w:id="454" w:name="_Toc52556568"/>
      <w:bookmarkStart w:id="455" w:name="_Toc67912270"/>
      <w:bookmarkStart w:id="456" w:name="_Toc89855205"/>
      <w:r w:rsidRPr="0050431F">
        <w:t>4.8.4a.3</w:t>
      </w:r>
      <w:r w:rsidRPr="0050431F">
        <w:tab/>
        <w:t>NTC4c generation</w:t>
      </w:r>
      <w:bookmarkEnd w:id="451"/>
      <w:bookmarkEnd w:id="452"/>
      <w:bookmarkEnd w:id="453"/>
      <w:bookmarkEnd w:id="454"/>
      <w:bookmarkEnd w:id="455"/>
      <w:bookmarkEnd w:id="456"/>
    </w:p>
    <w:p w14:paraId="1A4FDA91" w14:textId="77777777" w:rsidR="00546BDF" w:rsidRPr="0050431F" w:rsidRDefault="00546BDF" w:rsidP="00546BDF">
      <w:r w:rsidRPr="0050431F">
        <w:t>NTC4c is only applicable for a BS that supports UTRA, E-UTRA and GSM. NTC4c is constructed using the following method:</w:t>
      </w:r>
    </w:p>
    <w:p w14:paraId="0480B8BB"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593B9F6B"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UTRA FDD carrier adjacent to the upper sub-block edge of the lower sub-block. Place a 5MHz E-UTRA carrier adjacent to the upper </w:t>
      </w:r>
      <w:r w:rsidR="00D32095" w:rsidRPr="0050431F">
        <w:rPr>
          <w:lang w:eastAsia="zh-CN"/>
        </w:rPr>
        <w:t>Base Station RF Bandwidth</w:t>
      </w:r>
      <w:r w:rsidR="00546BDF" w:rsidRPr="0050431F">
        <w:rPr>
          <w:lang w:eastAsia="zh-CN"/>
        </w:rPr>
        <w:t xml:space="preserve"> edge.</w:t>
      </w:r>
      <w:r w:rsidR="00546BDF" w:rsidRPr="0050431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50431F">
        <w:rPr>
          <w:vertAlign w:val="subscript"/>
        </w:rPr>
        <w:t>Offset-RAT</w:t>
      </w:r>
      <w:r w:rsidR="00546BDF" w:rsidRPr="0050431F">
        <w:t xml:space="preserve"> for the carrier in the upper sub-block.</w:t>
      </w:r>
      <w:r w:rsidR="00534444" w:rsidRPr="0050431F">
        <w:t xml:space="preserve"> The UTRA FDD carrier may be shifted maximum 100 kHz towards higher frequencies to align with the channel raster.</w:t>
      </w:r>
    </w:p>
    <w:p w14:paraId="5F5FC2A1"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UTRA FDD carrier adjacent to the upper sub-block edge of the lower sub-block and one 5MHz E-UTRA carrier adjacent to the lower sub-block edge of the upper sub-block.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may be shifted maximum 100 kHz towards higher frequencies to align with the channel raster.</w:t>
      </w:r>
    </w:p>
    <w:p w14:paraId="77BA96DE"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1MHz.The specified F</w:t>
      </w:r>
      <w:r w:rsidR="00546BDF" w:rsidRPr="0050431F">
        <w:rPr>
          <w:vertAlign w:val="subscript"/>
        </w:rPr>
        <w:t>Offset-RAT</w:t>
      </w:r>
      <w:r w:rsidR="00546BDF" w:rsidRPr="0050431F">
        <w:t xml:space="preserve"> shall apply.</w:t>
      </w:r>
    </w:p>
    <w:p w14:paraId="4C3AB091"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02949680" w14:textId="77777777" w:rsidR="00546BDF" w:rsidRPr="0050431F" w:rsidRDefault="00546BDF" w:rsidP="00F311C8">
      <w:pPr>
        <w:pStyle w:val="Heading4"/>
      </w:pPr>
      <w:bookmarkStart w:id="457" w:name="_Toc13048437"/>
      <w:bookmarkStart w:id="458" w:name="_Toc29764653"/>
      <w:bookmarkStart w:id="459" w:name="_Toc29765071"/>
      <w:bookmarkStart w:id="460" w:name="_Toc52556569"/>
      <w:bookmarkStart w:id="461" w:name="_Toc67912271"/>
      <w:bookmarkStart w:id="462" w:name="_Toc89855206"/>
      <w:r w:rsidRPr="0050431F">
        <w:t>4.8.4a.4</w:t>
      </w:r>
      <w:r w:rsidRPr="0050431F">
        <w:tab/>
        <w:t>NTC4 power allocation</w:t>
      </w:r>
      <w:bookmarkEnd w:id="457"/>
      <w:bookmarkEnd w:id="458"/>
      <w:bookmarkEnd w:id="459"/>
      <w:bookmarkEnd w:id="460"/>
      <w:bookmarkEnd w:id="461"/>
      <w:bookmarkEnd w:id="462"/>
    </w:p>
    <w:p w14:paraId="195E6E97" w14:textId="77777777" w:rsidR="00546BDF" w:rsidRPr="0050431F" w:rsidRDefault="00546BDF" w:rsidP="00546BDF">
      <w:pPr>
        <w:pStyle w:val="B10"/>
      </w:pPr>
      <w:r w:rsidRPr="0050431F">
        <w:t>a)</w:t>
      </w:r>
      <w:r w:rsidRPr="0050431F">
        <w:tab/>
        <w:t xml:space="preserve">Unless otherwise stated, set each carrier to the same power so that the sum of the carrier powers equals the rated total output power according to manufacturer’s declarations in subclause 4.7.2 a) </w:t>
      </w:r>
    </w:p>
    <w:p w14:paraId="56C55246" w14:textId="77777777" w:rsidR="00546BDF" w:rsidRPr="0050431F" w:rsidRDefault="00546BDF" w:rsidP="00546BDF">
      <w:pPr>
        <w:pStyle w:val="B10"/>
      </w:pPr>
      <w:r w:rsidRPr="0050431F">
        <w:t>b)</w:t>
      </w:r>
      <w:r w:rsidRPr="0050431F">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AF239D8" w14:textId="77777777" w:rsidR="00546BDF" w:rsidRPr="0050431F" w:rsidRDefault="00546BDF" w:rsidP="001E1501">
      <w:r w:rsidRPr="0050431F">
        <w:t>If in the case of b) the power of one RAT needs to be reduced in order to meet the manufacture’s declaration the power in the other RAT(s) does not need to be increased.</w:t>
      </w:r>
    </w:p>
    <w:p w14:paraId="69A1FB51" w14:textId="77777777" w:rsidR="009C7F12" w:rsidRPr="0050431F" w:rsidRDefault="009C7F12" w:rsidP="00F311C8">
      <w:pPr>
        <w:pStyle w:val="Heading3"/>
      </w:pPr>
      <w:bookmarkStart w:id="463" w:name="_Toc13048438"/>
      <w:bookmarkStart w:id="464" w:name="_Toc29764654"/>
      <w:bookmarkStart w:id="465" w:name="_Toc29765072"/>
      <w:bookmarkStart w:id="466" w:name="_Toc52556570"/>
      <w:bookmarkStart w:id="467" w:name="_Toc67912272"/>
      <w:bookmarkStart w:id="468" w:name="_Toc89855207"/>
      <w:r w:rsidRPr="0050431F">
        <w:t>4.8.5</w:t>
      </w:r>
      <w:r w:rsidRPr="0050431F">
        <w:tab/>
        <w:t>TC5: BC2 receiver operation</w:t>
      </w:r>
      <w:bookmarkEnd w:id="463"/>
      <w:bookmarkEnd w:id="464"/>
      <w:bookmarkEnd w:id="465"/>
      <w:bookmarkEnd w:id="466"/>
      <w:bookmarkEnd w:id="467"/>
      <w:bookmarkEnd w:id="468"/>
    </w:p>
    <w:p w14:paraId="06334957" w14:textId="77777777" w:rsidR="009C7F12" w:rsidRPr="0050431F" w:rsidRDefault="009C7F12" w:rsidP="00F311C8">
      <w:pPr>
        <w:pStyle w:val="Heading4"/>
      </w:pPr>
      <w:bookmarkStart w:id="469" w:name="_Toc13048439"/>
      <w:bookmarkStart w:id="470" w:name="_Toc29764655"/>
      <w:bookmarkStart w:id="471" w:name="_Toc29765073"/>
      <w:bookmarkStart w:id="472" w:name="_Toc52556571"/>
      <w:bookmarkStart w:id="473" w:name="_Toc67912273"/>
      <w:bookmarkStart w:id="474" w:name="_Toc89855208"/>
      <w:r w:rsidRPr="0050431F">
        <w:t>4.8.5.1</w:t>
      </w:r>
      <w:r w:rsidRPr="0050431F">
        <w:tab/>
        <w:t>TC5a generation</w:t>
      </w:r>
      <w:bookmarkEnd w:id="469"/>
      <w:bookmarkEnd w:id="470"/>
      <w:bookmarkEnd w:id="471"/>
      <w:bookmarkEnd w:id="472"/>
      <w:bookmarkEnd w:id="473"/>
      <w:bookmarkEnd w:id="474"/>
    </w:p>
    <w:p w14:paraId="78914C32" w14:textId="77777777" w:rsidR="009C7F12" w:rsidRPr="0050431F" w:rsidRDefault="009C7F12" w:rsidP="009C7F12">
      <w:r w:rsidRPr="0050431F">
        <w:t>TC5a is constructed using the following method:</w:t>
      </w:r>
    </w:p>
    <w:p w14:paraId="7924FFD7" w14:textId="77777777" w:rsidR="009C7F12" w:rsidRPr="0050431F" w:rsidRDefault="00753F76" w:rsidP="004C2E88">
      <w:pPr>
        <w:pStyle w:val="B10"/>
      </w:pPr>
      <w:r w:rsidRPr="0050431F">
        <w:t>-</w:t>
      </w:r>
      <w:r w:rsidR="004C2E88" w:rsidRPr="0050431F">
        <w:tab/>
      </w:r>
      <w:r w:rsidR="009C7F12" w:rsidRPr="0050431F">
        <w:t xml:space="preserve">The </w:t>
      </w:r>
      <w:r w:rsidR="00D32095" w:rsidRPr="0050431F">
        <w:t>Base Station RF Bandwidth</w:t>
      </w:r>
      <w:r w:rsidR="009C7F12" w:rsidRPr="0050431F">
        <w:t xml:space="preserve"> </w:t>
      </w:r>
      <w:r w:rsidR="00FE1FFF" w:rsidRPr="0050431F">
        <w:t xml:space="preserve">shall </w:t>
      </w:r>
      <w:r w:rsidR="009C7F12" w:rsidRPr="0050431F">
        <w:t xml:space="preserve">be the declared </w:t>
      </w:r>
      <w:r w:rsidR="00D32095" w:rsidRPr="0050431F">
        <w:t>maximum Base Station RF Bandwidth</w:t>
      </w:r>
      <w:r w:rsidR="009C7F12" w:rsidRPr="0050431F">
        <w:t>.</w:t>
      </w:r>
    </w:p>
    <w:p w14:paraId="1B77C7AE" w14:textId="77777777" w:rsidR="009C7F12" w:rsidRPr="0050431F" w:rsidRDefault="00753F76" w:rsidP="004C2E88">
      <w:pPr>
        <w:pStyle w:val="B10"/>
      </w:pPr>
      <w:r w:rsidRPr="0050431F">
        <w:t>-</w:t>
      </w:r>
      <w:r w:rsidR="004C2E88" w:rsidRPr="0050431F">
        <w:tab/>
      </w:r>
      <w:r w:rsidR="009C7F12" w:rsidRPr="0050431F">
        <w:t xml:space="preserve">Place </w:t>
      </w:r>
      <w:r w:rsidR="00FE1FFF" w:rsidRPr="0050431F">
        <w:t xml:space="preserve">a </w:t>
      </w:r>
      <w:r w:rsidR="009C7F12" w:rsidRPr="0050431F">
        <w:t>GSM carrier at the low</w:t>
      </w:r>
      <w:r w:rsidR="00D32095" w:rsidRPr="0050431F">
        <w:t>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5D341954" w14:textId="77777777" w:rsidR="009C7F12" w:rsidRPr="0050431F" w:rsidRDefault="00753F76" w:rsidP="004C2E88">
      <w:pPr>
        <w:pStyle w:val="B10"/>
      </w:pPr>
      <w:r w:rsidRPr="0050431F">
        <w:t>-</w:t>
      </w:r>
      <w:r w:rsidR="004C2E88" w:rsidRPr="0050431F">
        <w:tab/>
      </w:r>
      <w:r w:rsidR="009C7F12" w:rsidRPr="0050431F">
        <w:t xml:space="preserve">Place a UTRA FDD carrier at the </w:t>
      </w:r>
      <w:r w:rsidR="00D32095" w:rsidRPr="0050431F">
        <w:t>upper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r w:rsidR="00534444" w:rsidRPr="0050431F">
        <w:t xml:space="preserve"> The UTRA FDD carrier may be shifted maximum 100 kHz towards higher frequencies to align with the channel raster.</w:t>
      </w:r>
    </w:p>
    <w:p w14:paraId="32BC916B" w14:textId="77777777" w:rsidR="009C7F12" w:rsidRPr="0050431F" w:rsidRDefault="009C7F12" w:rsidP="00F311C8">
      <w:pPr>
        <w:pStyle w:val="Heading4"/>
      </w:pPr>
      <w:bookmarkStart w:id="475" w:name="_Toc13048440"/>
      <w:bookmarkStart w:id="476" w:name="_Toc29764656"/>
      <w:bookmarkStart w:id="477" w:name="_Toc29765074"/>
      <w:bookmarkStart w:id="478" w:name="_Toc52556572"/>
      <w:bookmarkStart w:id="479" w:name="_Toc67912274"/>
      <w:bookmarkStart w:id="480" w:name="_Toc89855209"/>
      <w:r w:rsidRPr="0050431F">
        <w:t>4.8.5.2</w:t>
      </w:r>
      <w:r w:rsidRPr="0050431F">
        <w:tab/>
        <w:t>TC5b generation</w:t>
      </w:r>
      <w:bookmarkEnd w:id="475"/>
      <w:bookmarkEnd w:id="476"/>
      <w:bookmarkEnd w:id="477"/>
      <w:bookmarkEnd w:id="478"/>
      <w:bookmarkEnd w:id="479"/>
      <w:bookmarkEnd w:id="480"/>
    </w:p>
    <w:p w14:paraId="072390EA" w14:textId="77777777" w:rsidR="009C7F12" w:rsidRPr="0050431F" w:rsidRDefault="009C7F12" w:rsidP="009C7F12">
      <w:r w:rsidRPr="0050431F">
        <w:t>TC5b is constructed using the following method:</w:t>
      </w:r>
    </w:p>
    <w:p w14:paraId="7A7B08B7" w14:textId="77777777" w:rsidR="009C7F12" w:rsidRPr="0050431F" w:rsidRDefault="00753F76" w:rsidP="004C2E88">
      <w:pPr>
        <w:pStyle w:val="B10"/>
      </w:pPr>
      <w:r w:rsidRPr="0050431F">
        <w:t>-</w:t>
      </w:r>
      <w:r w:rsidR="004C2E88" w:rsidRPr="0050431F">
        <w:tab/>
      </w:r>
      <w:r w:rsidR="009C7F12" w:rsidRPr="0050431F">
        <w:t xml:space="preserve">The </w:t>
      </w:r>
      <w:r w:rsidR="00D32095" w:rsidRPr="0050431F">
        <w:t>Base Station RF Bandwidth</w:t>
      </w:r>
      <w:r w:rsidR="009C7F12" w:rsidRPr="0050431F">
        <w:t xml:space="preserve"> </w:t>
      </w:r>
      <w:r w:rsidR="00FE1FFF" w:rsidRPr="0050431F">
        <w:t xml:space="preserve">shall </w:t>
      </w:r>
      <w:r w:rsidR="009C7F12" w:rsidRPr="0050431F">
        <w:t xml:space="preserve">be the declared </w:t>
      </w:r>
      <w:r w:rsidR="00D32095" w:rsidRPr="0050431F">
        <w:t>maximum Base Station RF Bandwidth</w:t>
      </w:r>
      <w:r w:rsidR="009C7F12" w:rsidRPr="0050431F">
        <w:t>.</w:t>
      </w:r>
    </w:p>
    <w:p w14:paraId="5D0A5F05" w14:textId="77777777" w:rsidR="009C7F12" w:rsidRPr="0050431F" w:rsidRDefault="00753F76" w:rsidP="004C2E88">
      <w:pPr>
        <w:pStyle w:val="B10"/>
      </w:pPr>
      <w:r w:rsidRPr="0050431F">
        <w:t>-</w:t>
      </w:r>
      <w:r w:rsidR="004C2E88" w:rsidRPr="0050431F">
        <w:tab/>
      </w:r>
      <w:r w:rsidR="009C7F12" w:rsidRPr="0050431F">
        <w:t xml:space="preserve">Place </w:t>
      </w:r>
      <w:r w:rsidR="00FE1FFF" w:rsidRPr="0050431F">
        <w:t xml:space="preserve">a </w:t>
      </w:r>
      <w:r w:rsidR="009C7F12" w:rsidRPr="0050431F">
        <w:t>GSM carrier at the low</w:t>
      </w:r>
      <w:r w:rsidR="00D32095" w:rsidRPr="0050431F">
        <w:t>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71EC3D79" w14:textId="77777777" w:rsidR="009C7F12" w:rsidRPr="0050431F" w:rsidRDefault="00753F76" w:rsidP="00C24412">
      <w:pPr>
        <w:pStyle w:val="B10"/>
      </w:pPr>
      <w:r w:rsidRPr="0050431F">
        <w:t>-</w:t>
      </w:r>
      <w:r w:rsidR="004C2E88" w:rsidRPr="0050431F">
        <w:tab/>
      </w:r>
      <w:r w:rsidR="009C7F12" w:rsidRPr="0050431F">
        <w:t xml:space="preserve">Place a 5MHz E-UTRA carrier at the </w:t>
      </w:r>
      <w:r w:rsidR="00D32095" w:rsidRPr="0050431F">
        <w:t>upper</w:t>
      </w:r>
      <w:r w:rsidR="009C7F12" w:rsidRPr="0050431F">
        <w:t xml:space="preserve"> </w:t>
      </w:r>
      <w:r w:rsidR="00D32095" w:rsidRPr="0050431F">
        <w:t>Base Station RF Bandwidth</w:t>
      </w:r>
      <w:r w:rsidR="009C7F12" w:rsidRPr="0050431F">
        <w:t xml:space="preserve"> edge. If the BS does not support 5 MHz channel BW select the narrowest supported channel BW.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0EFF3210" w14:textId="77777777" w:rsidR="00546BDF" w:rsidRPr="0050431F" w:rsidRDefault="00546BDF" w:rsidP="00546BDF">
      <w:pPr>
        <w:pStyle w:val="Heading3"/>
      </w:pPr>
      <w:bookmarkStart w:id="481" w:name="_Toc13048441"/>
      <w:bookmarkStart w:id="482" w:name="_Toc29764657"/>
      <w:bookmarkStart w:id="483" w:name="_Toc29765075"/>
      <w:bookmarkStart w:id="484" w:name="_Toc52556573"/>
      <w:bookmarkStart w:id="485" w:name="_Toc67912275"/>
      <w:bookmarkStart w:id="486" w:name="_Toc89855210"/>
      <w:r w:rsidRPr="0050431F">
        <w:t>4.8.5a</w:t>
      </w:r>
      <w:r w:rsidRPr="0050431F">
        <w:tab/>
        <w:t>NTC5: Non-contiguous multi RAT operations with GSM for the receiver</w:t>
      </w:r>
      <w:bookmarkEnd w:id="481"/>
      <w:bookmarkEnd w:id="482"/>
      <w:bookmarkEnd w:id="483"/>
      <w:bookmarkEnd w:id="484"/>
      <w:bookmarkEnd w:id="485"/>
      <w:bookmarkEnd w:id="486"/>
    </w:p>
    <w:p w14:paraId="6F3040E3" w14:textId="77777777" w:rsidR="00546BDF" w:rsidRPr="0050431F" w:rsidRDefault="00546BDF" w:rsidP="00546BDF">
      <w:r w:rsidRPr="0050431F">
        <w:t xml:space="preserve">The purpose of NTC5 is to test non-contiguous multi RAT operations with GSM for the receiver. </w:t>
      </w:r>
    </w:p>
    <w:p w14:paraId="293643B2" w14:textId="77777777" w:rsidR="00546BDF" w:rsidRPr="0050431F" w:rsidRDefault="00546BDF" w:rsidP="00F311C8">
      <w:pPr>
        <w:pStyle w:val="Heading4"/>
      </w:pPr>
      <w:bookmarkStart w:id="487" w:name="_Toc13048442"/>
      <w:bookmarkStart w:id="488" w:name="_Toc29764658"/>
      <w:bookmarkStart w:id="489" w:name="_Toc29765076"/>
      <w:bookmarkStart w:id="490" w:name="_Toc52556574"/>
      <w:bookmarkStart w:id="491" w:name="_Toc67912276"/>
      <w:bookmarkStart w:id="492" w:name="_Toc89855211"/>
      <w:r w:rsidRPr="0050431F">
        <w:t>4.8.5a.1</w:t>
      </w:r>
      <w:r w:rsidRPr="0050431F">
        <w:tab/>
        <w:t>NTC5a generation</w:t>
      </w:r>
      <w:bookmarkEnd w:id="487"/>
      <w:bookmarkEnd w:id="488"/>
      <w:bookmarkEnd w:id="489"/>
      <w:bookmarkEnd w:id="490"/>
      <w:bookmarkEnd w:id="491"/>
      <w:bookmarkEnd w:id="492"/>
    </w:p>
    <w:p w14:paraId="21CFC7A0" w14:textId="77777777" w:rsidR="00546BDF" w:rsidRPr="0050431F" w:rsidRDefault="00546BDF" w:rsidP="00546BDF">
      <w:r w:rsidRPr="0050431F">
        <w:t>NTC5a is only applicable for a BS that supports UTRA and GSM. NTC5a is constructed using the following method:</w:t>
      </w:r>
    </w:p>
    <w:p w14:paraId="3B2A154D"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 The sub-block bandwidth shall be equal to 6MHz.</w:t>
      </w:r>
    </w:p>
    <w:p w14:paraId="587FEC16" w14:textId="77777777" w:rsidR="00546BDF" w:rsidRPr="0050431F" w:rsidRDefault="00753F76" w:rsidP="00546BDF">
      <w:pPr>
        <w:pStyle w:val="B10"/>
      </w:pPr>
      <w:r w:rsidRPr="0050431F">
        <w:t>-</w:t>
      </w:r>
      <w:r w:rsidR="00546BDF" w:rsidRPr="0050431F">
        <w:tab/>
        <w:t>If the BS supports up to 3 carriers use the method to generate NTC4a for up to 3 carriers.</w:t>
      </w:r>
    </w:p>
    <w:p w14:paraId="3E90DBEA" w14:textId="77777777" w:rsidR="00546BDF" w:rsidRPr="0050431F" w:rsidRDefault="00753F76" w:rsidP="00546BDF">
      <w:pPr>
        <w:pStyle w:val="B10"/>
      </w:pPr>
      <w:r w:rsidRPr="0050431F">
        <w:t>-</w:t>
      </w:r>
      <w:r w:rsidR="00546BDF" w:rsidRPr="0050431F">
        <w:tab/>
        <w:t>If the BS supports at least 4 carriers use the method to generate NTC4a for up to 4 carriers.</w:t>
      </w:r>
    </w:p>
    <w:p w14:paraId="56516444" w14:textId="77777777" w:rsidR="00546BDF" w:rsidRPr="0050431F" w:rsidRDefault="00546BDF" w:rsidP="00F311C8">
      <w:pPr>
        <w:pStyle w:val="Heading4"/>
      </w:pPr>
      <w:bookmarkStart w:id="493" w:name="_Toc13048443"/>
      <w:bookmarkStart w:id="494" w:name="_Toc29764659"/>
      <w:bookmarkStart w:id="495" w:name="_Toc29765077"/>
      <w:bookmarkStart w:id="496" w:name="_Toc52556575"/>
      <w:bookmarkStart w:id="497" w:name="_Toc67912277"/>
      <w:bookmarkStart w:id="498" w:name="_Toc89855212"/>
      <w:r w:rsidRPr="0050431F">
        <w:t>4.8.5a.2</w:t>
      </w:r>
      <w:r w:rsidRPr="0050431F">
        <w:tab/>
        <w:t>NTC5b generation</w:t>
      </w:r>
      <w:bookmarkEnd w:id="493"/>
      <w:bookmarkEnd w:id="494"/>
      <w:bookmarkEnd w:id="495"/>
      <w:bookmarkEnd w:id="496"/>
      <w:bookmarkEnd w:id="497"/>
      <w:bookmarkEnd w:id="498"/>
    </w:p>
    <w:p w14:paraId="0B8070C1" w14:textId="77777777" w:rsidR="00546BDF" w:rsidRPr="0050431F" w:rsidRDefault="00376A16" w:rsidP="00546BDF">
      <w:r w:rsidRPr="0050431F">
        <w:t xml:space="preserve">NTC5b </w:t>
      </w:r>
      <w:r w:rsidR="00546BDF" w:rsidRPr="0050431F">
        <w:t>is only applicable for a BS that supports E-UTRA and GSM. NTC5b is constructed using the following method:</w:t>
      </w:r>
    </w:p>
    <w:p w14:paraId="59724CBE"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10F6EA72" w14:textId="77777777" w:rsidR="00546BDF" w:rsidRPr="0050431F" w:rsidRDefault="00753F76" w:rsidP="00546BDF">
      <w:pPr>
        <w:pStyle w:val="B10"/>
      </w:pPr>
      <w:r w:rsidRPr="0050431F">
        <w:t>-</w:t>
      </w:r>
      <w:r w:rsidR="00546BDF" w:rsidRPr="0050431F">
        <w:tab/>
        <w:t>If the BS supports up to 3 carriers use the method to generate NTC4b for up to 3 carriers.</w:t>
      </w:r>
    </w:p>
    <w:p w14:paraId="6B8CCD96" w14:textId="77777777" w:rsidR="00546BDF" w:rsidRPr="0050431F" w:rsidRDefault="00753F76" w:rsidP="00546BDF">
      <w:pPr>
        <w:pStyle w:val="B10"/>
      </w:pPr>
      <w:r w:rsidRPr="0050431F">
        <w:t>-</w:t>
      </w:r>
      <w:r w:rsidR="00546BDF" w:rsidRPr="0050431F">
        <w:tab/>
        <w:t>If the BS supports at least 4 carriers use the method to generate NTC4b for up to 4 carriers.</w:t>
      </w:r>
    </w:p>
    <w:p w14:paraId="13B7D9D9" w14:textId="77777777" w:rsidR="00546BDF" w:rsidRPr="0050431F" w:rsidRDefault="00546BDF" w:rsidP="00F311C8">
      <w:pPr>
        <w:pStyle w:val="Heading4"/>
      </w:pPr>
      <w:bookmarkStart w:id="499" w:name="_Toc13048444"/>
      <w:bookmarkStart w:id="500" w:name="_Toc29764660"/>
      <w:bookmarkStart w:id="501" w:name="_Toc29765078"/>
      <w:bookmarkStart w:id="502" w:name="_Toc52556576"/>
      <w:bookmarkStart w:id="503" w:name="_Toc67912278"/>
      <w:bookmarkStart w:id="504" w:name="_Toc89855213"/>
      <w:r w:rsidRPr="0050431F">
        <w:t>4.8.5a.3</w:t>
      </w:r>
      <w:r w:rsidRPr="0050431F">
        <w:tab/>
        <w:t>NTC5c generation</w:t>
      </w:r>
      <w:bookmarkEnd w:id="499"/>
      <w:bookmarkEnd w:id="500"/>
      <w:bookmarkEnd w:id="501"/>
      <w:bookmarkEnd w:id="502"/>
      <w:bookmarkEnd w:id="503"/>
      <w:bookmarkEnd w:id="504"/>
    </w:p>
    <w:p w14:paraId="0F2D121B" w14:textId="77777777" w:rsidR="00546BDF" w:rsidRPr="0050431F" w:rsidRDefault="00546BDF" w:rsidP="00546BDF">
      <w:r w:rsidRPr="0050431F">
        <w:t>NTC5c is only applicable for a BS that supports UTRA, E-UTRA and GSM. NTC5c is constructed using the following method:</w:t>
      </w:r>
    </w:p>
    <w:p w14:paraId="4F1C5918"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0D92CBE8" w14:textId="77777777" w:rsidR="00546BDF" w:rsidRPr="0050431F" w:rsidRDefault="00753F76" w:rsidP="00546BDF">
      <w:pPr>
        <w:pStyle w:val="B10"/>
      </w:pPr>
      <w:r w:rsidRPr="0050431F">
        <w:t>-</w:t>
      </w:r>
      <w:r w:rsidR="00546BDF" w:rsidRPr="0050431F">
        <w:tab/>
        <w:t>If the BS supports up to 3 carriers use the method to generate NTC4c for up to 3 carriers.</w:t>
      </w:r>
    </w:p>
    <w:p w14:paraId="53A5431F" w14:textId="77777777" w:rsidR="00546BDF" w:rsidRPr="0050431F" w:rsidRDefault="00753F76" w:rsidP="00546BDF">
      <w:pPr>
        <w:pStyle w:val="B10"/>
      </w:pPr>
      <w:r w:rsidRPr="0050431F">
        <w:t>-</w:t>
      </w:r>
      <w:r w:rsidR="00546BDF" w:rsidRPr="0050431F">
        <w:tab/>
        <w:t>If the BS supports at least 4 carriers use the method to generate NTC4c for up to 4 carriers.</w:t>
      </w:r>
    </w:p>
    <w:p w14:paraId="060CCCD0" w14:textId="77777777" w:rsidR="009C7F12" w:rsidRPr="0050431F" w:rsidRDefault="009C7F12" w:rsidP="00F311C8">
      <w:pPr>
        <w:pStyle w:val="Heading3"/>
      </w:pPr>
      <w:bookmarkStart w:id="505" w:name="_Toc13048445"/>
      <w:bookmarkStart w:id="506" w:name="_Toc29764661"/>
      <w:bookmarkStart w:id="507" w:name="_Toc29765079"/>
      <w:bookmarkStart w:id="508" w:name="_Toc52556577"/>
      <w:bookmarkStart w:id="509" w:name="_Toc67912279"/>
      <w:bookmarkStart w:id="510" w:name="_Toc89855214"/>
      <w:r w:rsidRPr="0050431F">
        <w:t>4.8.6</w:t>
      </w:r>
      <w:r w:rsidRPr="0050431F">
        <w:tab/>
        <w:t>TC6: Single carrier for receiver tests</w:t>
      </w:r>
      <w:bookmarkEnd w:id="505"/>
      <w:bookmarkEnd w:id="506"/>
      <w:bookmarkEnd w:id="507"/>
      <w:bookmarkEnd w:id="508"/>
      <w:bookmarkEnd w:id="509"/>
      <w:bookmarkEnd w:id="510"/>
    </w:p>
    <w:p w14:paraId="341A0528" w14:textId="77777777" w:rsidR="009C7F12" w:rsidRPr="0050431F" w:rsidRDefault="009C7F12" w:rsidP="00F311C8">
      <w:pPr>
        <w:pStyle w:val="Heading4"/>
      </w:pPr>
      <w:bookmarkStart w:id="511" w:name="_Toc13048446"/>
      <w:bookmarkStart w:id="512" w:name="_Toc29764662"/>
      <w:bookmarkStart w:id="513" w:name="_Toc29765080"/>
      <w:bookmarkStart w:id="514" w:name="_Toc52556578"/>
      <w:bookmarkStart w:id="515" w:name="_Toc67912280"/>
      <w:bookmarkStart w:id="516" w:name="_Toc89855215"/>
      <w:r w:rsidRPr="0050431F">
        <w:t>4.8.6.1</w:t>
      </w:r>
      <w:r w:rsidRPr="0050431F">
        <w:tab/>
        <w:t>TC6a generation</w:t>
      </w:r>
      <w:bookmarkEnd w:id="511"/>
      <w:bookmarkEnd w:id="512"/>
      <w:bookmarkEnd w:id="513"/>
      <w:bookmarkEnd w:id="514"/>
      <w:bookmarkEnd w:id="515"/>
      <w:bookmarkEnd w:id="516"/>
    </w:p>
    <w:p w14:paraId="65448ED8" w14:textId="77777777" w:rsidR="009C7F12" w:rsidRPr="0050431F" w:rsidRDefault="009C7F12" w:rsidP="009C7F12">
      <w:r w:rsidRPr="0050431F">
        <w:t>TC6a is constructed using the following method:</w:t>
      </w:r>
    </w:p>
    <w:p w14:paraId="1228E0F8" w14:textId="77777777" w:rsidR="009C7F12" w:rsidRPr="0050431F" w:rsidRDefault="00753F76" w:rsidP="004C2E88">
      <w:pPr>
        <w:pStyle w:val="B10"/>
      </w:pPr>
      <w:r w:rsidRPr="0050431F">
        <w:t>-</w:t>
      </w:r>
      <w:r w:rsidR="004C2E88" w:rsidRPr="0050431F">
        <w:tab/>
      </w:r>
      <w:r w:rsidR="009C7F12" w:rsidRPr="0050431F">
        <w:t xml:space="preserve">Place a single UTRA carrier in the middle of the </w:t>
      </w:r>
      <w:r w:rsidR="00D32095" w:rsidRPr="0050431F">
        <w:t>maximum Base Station RF Bandwidth</w:t>
      </w:r>
      <w:r w:rsidR="009C7F12" w:rsidRPr="0050431F">
        <w:t>.</w:t>
      </w:r>
      <w:r w:rsidR="00534444" w:rsidRPr="0050431F">
        <w:t xml:space="preserve"> The carrier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454B3E2B" w14:textId="77777777" w:rsidR="009C7F12" w:rsidRPr="0050431F" w:rsidRDefault="009C7F12" w:rsidP="00F311C8">
      <w:pPr>
        <w:pStyle w:val="Heading4"/>
      </w:pPr>
      <w:bookmarkStart w:id="517" w:name="_Toc13048447"/>
      <w:bookmarkStart w:id="518" w:name="_Toc29764663"/>
      <w:bookmarkStart w:id="519" w:name="_Toc29765081"/>
      <w:bookmarkStart w:id="520" w:name="_Toc52556579"/>
      <w:bookmarkStart w:id="521" w:name="_Toc67912281"/>
      <w:bookmarkStart w:id="522" w:name="_Toc89855216"/>
      <w:r w:rsidRPr="0050431F">
        <w:t>4.8.6.2</w:t>
      </w:r>
      <w:r w:rsidRPr="0050431F">
        <w:tab/>
        <w:t>TC6b generation</w:t>
      </w:r>
      <w:bookmarkEnd w:id="517"/>
      <w:bookmarkEnd w:id="518"/>
      <w:bookmarkEnd w:id="519"/>
      <w:bookmarkEnd w:id="520"/>
      <w:bookmarkEnd w:id="521"/>
      <w:bookmarkEnd w:id="522"/>
    </w:p>
    <w:p w14:paraId="729CDAAC" w14:textId="77777777" w:rsidR="009C7F12" w:rsidRPr="0050431F" w:rsidRDefault="009C7F12" w:rsidP="009C7F12">
      <w:r w:rsidRPr="0050431F">
        <w:t>TC6b is constructed using the following method:</w:t>
      </w:r>
    </w:p>
    <w:p w14:paraId="067DFDA3" w14:textId="77777777" w:rsidR="009C7F12" w:rsidRPr="0050431F" w:rsidRDefault="00753F76" w:rsidP="004C2E88">
      <w:pPr>
        <w:pStyle w:val="B10"/>
      </w:pPr>
      <w:r w:rsidRPr="0050431F">
        <w:t>-</w:t>
      </w:r>
      <w:r w:rsidR="004C2E88" w:rsidRPr="0050431F">
        <w:tab/>
      </w:r>
      <w:r w:rsidR="009C7F12" w:rsidRPr="0050431F">
        <w:t xml:space="preserve">Place the narrowest supported E-UTRA carrier in the middle of the </w:t>
      </w:r>
      <w:r w:rsidR="00D32095" w:rsidRPr="0050431F">
        <w:t>maximum Base Station RF Bandwidth</w:t>
      </w:r>
      <w:r w:rsidR="009C7F12" w:rsidRPr="0050431F">
        <w:t>.</w:t>
      </w:r>
    </w:p>
    <w:p w14:paraId="2A780127" w14:textId="77777777" w:rsidR="009C7F12" w:rsidRPr="0050431F" w:rsidRDefault="009C7F12" w:rsidP="00F311C8">
      <w:pPr>
        <w:pStyle w:val="Heading4"/>
      </w:pPr>
      <w:bookmarkStart w:id="523" w:name="_Toc13048448"/>
      <w:bookmarkStart w:id="524" w:name="_Toc29764664"/>
      <w:bookmarkStart w:id="525" w:name="_Toc29765082"/>
      <w:bookmarkStart w:id="526" w:name="_Toc52556580"/>
      <w:bookmarkStart w:id="527" w:name="_Toc67912282"/>
      <w:bookmarkStart w:id="528" w:name="_Toc89855217"/>
      <w:r w:rsidRPr="0050431F">
        <w:t>4.8.6.3</w:t>
      </w:r>
      <w:r w:rsidRPr="0050431F">
        <w:tab/>
        <w:t>TC6c generation</w:t>
      </w:r>
      <w:bookmarkEnd w:id="523"/>
      <w:bookmarkEnd w:id="524"/>
      <w:bookmarkEnd w:id="525"/>
      <w:bookmarkEnd w:id="526"/>
      <w:bookmarkEnd w:id="527"/>
      <w:bookmarkEnd w:id="528"/>
    </w:p>
    <w:p w14:paraId="58D0EBB7" w14:textId="77777777" w:rsidR="00325748" w:rsidRPr="0050431F" w:rsidRDefault="00325748" w:rsidP="00325748">
      <w:r w:rsidRPr="0050431F">
        <w:t>TC6c is constructed using the following method:</w:t>
      </w:r>
    </w:p>
    <w:p w14:paraId="61EFAE4F" w14:textId="77777777" w:rsidR="00325748" w:rsidRPr="0050431F" w:rsidRDefault="00753F76" w:rsidP="004C2E88">
      <w:pPr>
        <w:pStyle w:val="B10"/>
      </w:pPr>
      <w:r w:rsidRPr="0050431F">
        <w:t>-</w:t>
      </w:r>
      <w:r w:rsidR="004C2E88" w:rsidRPr="0050431F">
        <w:tab/>
      </w:r>
      <w:r w:rsidR="00325748" w:rsidRPr="0050431F">
        <w:t xml:space="preserve">Place a single UTRA TDD carrier in the middle of the </w:t>
      </w:r>
      <w:r w:rsidR="00D32095" w:rsidRPr="0050431F">
        <w:t>maximum Base Station RF Bandwidth</w:t>
      </w:r>
      <w:r w:rsidR="00325748" w:rsidRPr="0050431F">
        <w:t>.</w:t>
      </w:r>
    </w:p>
    <w:p w14:paraId="42FEFCF1" w14:textId="77777777" w:rsidR="00D14EDA" w:rsidRPr="0050431F" w:rsidRDefault="00D14EDA" w:rsidP="00F311C8">
      <w:pPr>
        <w:pStyle w:val="Heading3"/>
        <w:rPr>
          <w:rFonts w:eastAsia="SimSun"/>
          <w:lang w:eastAsia="zh-CN"/>
        </w:rPr>
      </w:pPr>
      <w:bookmarkStart w:id="529" w:name="_Toc13048449"/>
      <w:bookmarkStart w:id="530" w:name="_Toc29764665"/>
      <w:bookmarkStart w:id="531" w:name="_Toc29765083"/>
      <w:bookmarkStart w:id="532" w:name="_Toc52556581"/>
      <w:bookmarkStart w:id="533" w:name="_Toc67912283"/>
      <w:bookmarkStart w:id="534" w:name="_Toc89855218"/>
      <w:r w:rsidRPr="0050431F">
        <w:rPr>
          <w:rFonts w:eastAsia="SimSun"/>
          <w:lang w:eastAsia="zh-CN"/>
        </w:rPr>
        <w:t>4.8.7</w:t>
      </w:r>
      <w:r w:rsidRPr="0050431F">
        <w:rPr>
          <w:rFonts w:eastAsia="SimSun"/>
        </w:rPr>
        <w:tab/>
        <w:t xml:space="preserve">Generation of MB-MSR </w:t>
      </w:r>
      <w:r w:rsidRPr="0050431F">
        <w:rPr>
          <w:rFonts w:eastAsia="SimSun"/>
          <w:lang w:eastAsia="zh-CN"/>
        </w:rPr>
        <w:t>test configurations</w:t>
      </w:r>
      <w:bookmarkEnd w:id="529"/>
      <w:bookmarkEnd w:id="530"/>
      <w:bookmarkEnd w:id="531"/>
      <w:bookmarkEnd w:id="532"/>
      <w:bookmarkEnd w:id="533"/>
      <w:bookmarkEnd w:id="534"/>
    </w:p>
    <w:p w14:paraId="4B3A8723" w14:textId="77777777" w:rsidR="00D14EDA" w:rsidRPr="0050431F" w:rsidRDefault="00D14EDA" w:rsidP="00F311C8">
      <w:pPr>
        <w:pStyle w:val="Heading4"/>
        <w:rPr>
          <w:rFonts w:eastAsia="SimSun"/>
        </w:rPr>
      </w:pPr>
      <w:bookmarkStart w:id="535" w:name="_Toc13048450"/>
      <w:bookmarkStart w:id="536" w:name="_Toc29764666"/>
      <w:bookmarkStart w:id="537" w:name="_Toc29765084"/>
      <w:bookmarkStart w:id="538" w:name="_Toc52556582"/>
      <w:bookmarkStart w:id="539" w:name="_Toc67912284"/>
      <w:bookmarkStart w:id="540" w:name="_Toc89855219"/>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w:t>
      </w:r>
      <w:r w:rsidRPr="0050431F">
        <w:rPr>
          <w:rFonts w:eastAsia="SimSun"/>
        </w:rPr>
        <w:tab/>
        <w:t>TC7a: MB-MSR test configuration for full carrier allocation</w:t>
      </w:r>
      <w:bookmarkEnd w:id="535"/>
      <w:bookmarkEnd w:id="536"/>
      <w:bookmarkEnd w:id="537"/>
      <w:bookmarkEnd w:id="538"/>
      <w:bookmarkEnd w:id="539"/>
      <w:bookmarkEnd w:id="540"/>
    </w:p>
    <w:p w14:paraId="1F5F1E89" w14:textId="77777777" w:rsidR="00D14EDA" w:rsidRPr="0050431F" w:rsidRDefault="00D14EDA" w:rsidP="00D14EDA">
      <w:r w:rsidRPr="0050431F">
        <w:t>The purpose of TC7a is to test multi-band operation aspects considering maximum supported number of carriers.</w:t>
      </w:r>
    </w:p>
    <w:p w14:paraId="1F2338ED" w14:textId="77777777" w:rsidR="00D14EDA" w:rsidRPr="0050431F" w:rsidRDefault="00D14EDA" w:rsidP="00F311C8">
      <w:pPr>
        <w:pStyle w:val="Heading5"/>
        <w:rPr>
          <w:rFonts w:eastAsia="SimSun"/>
        </w:rPr>
      </w:pPr>
      <w:bookmarkStart w:id="541" w:name="_Toc13048451"/>
      <w:bookmarkStart w:id="542" w:name="_Toc29764667"/>
      <w:bookmarkStart w:id="543" w:name="_Toc29765085"/>
      <w:bookmarkStart w:id="544" w:name="_Toc52556583"/>
      <w:bookmarkStart w:id="545" w:name="_Toc67912285"/>
      <w:bookmarkStart w:id="546" w:name="_Toc89855220"/>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.1.1</w:t>
      </w:r>
      <w:r w:rsidRPr="0050431F">
        <w:rPr>
          <w:rFonts w:eastAsia="SimSun"/>
        </w:rPr>
        <w:tab/>
        <w:t>TC7a generation</w:t>
      </w:r>
      <w:bookmarkEnd w:id="541"/>
      <w:bookmarkEnd w:id="542"/>
      <w:bookmarkEnd w:id="543"/>
      <w:bookmarkEnd w:id="544"/>
      <w:bookmarkEnd w:id="545"/>
      <w:bookmarkEnd w:id="546"/>
    </w:p>
    <w:p w14:paraId="254B96B2" w14:textId="77777777" w:rsidR="00D14EDA" w:rsidRPr="0050431F" w:rsidRDefault="00D14EDA" w:rsidP="00D14EDA">
      <w:pPr>
        <w:rPr>
          <w:lang w:eastAsia="zh-CN"/>
        </w:rPr>
      </w:pPr>
      <w:r w:rsidRPr="0050431F">
        <w:t>TC7a is based on re-using the existing test configurations applicable per band involved in multi-band operation. TC7a is constructed using the following method:</w:t>
      </w:r>
    </w:p>
    <w:p w14:paraId="5FE0DFC9" w14:textId="77777777" w:rsidR="00D14EDA" w:rsidRPr="0050431F" w:rsidRDefault="00D14EDA" w:rsidP="00D14EDA">
      <w:pPr>
        <w:pStyle w:val="B10"/>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50F619E7" w14:textId="77777777" w:rsidR="00D14EDA" w:rsidRPr="0050431F" w:rsidRDefault="00D14EDA" w:rsidP="00D14EDA">
      <w:pPr>
        <w:pStyle w:val="B10"/>
        <w:rPr>
          <w:rFonts w:eastAsia="SimSun"/>
          <w:lang w:eastAsia="zh-CN"/>
        </w:rPr>
      </w:pPr>
      <w:r w:rsidRPr="0050431F">
        <w:t>-</w:t>
      </w:r>
      <w:r w:rsidRPr="0050431F">
        <w:tab/>
      </w:r>
      <w:r w:rsidRPr="0050431F">
        <w:rPr>
          <w:lang w:eastAsia="zh-CN"/>
        </w:rPr>
        <w:t>The number of carriers</w:t>
      </w:r>
      <w:r w:rsidRPr="0050431F">
        <w:t xml:space="preserve"> of each supported operating band shall be the declared </w:t>
      </w:r>
      <w:r w:rsidRPr="0050431F">
        <w:rPr>
          <w:lang w:eastAsia="zh-CN"/>
        </w:rPr>
        <w:t>maximum number of supported carriers</w:t>
      </w:r>
      <w:r w:rsidRPr="0050431F">
        <w:t xml:space="preserve"> in multi-band operation. </w:t>
      </w:r>
      <w:r w:rsidRPr="0050431F">
        <w:rPr>
          <w:rFonts w:eastAsia="SimSun"/>
          <w:lang w:eastAsia="zh-CN"/>
        </w:rPr>
        <w:t xml:space="preserve">Carriers shall first be placed at the outermost edges of the declared </w:t>
      </w:r>
      <w:r w:rsidR="00D32095" w:rsidRPr="0050431F">
        <w:rPr>
          <w:rFonts w:eastAsia="SimSun"/>
          <w:lang w:eastAsia="zh-CN"/>
        </w:rPr>
        <w:t>Maximum Radio Bandwidth</w:t>
      </w:r>
      <w:r w:rsidR="004379D2" w:rsidRPr="0050431F">
        <w:rPr>
          <w:lang w:eastAsia="zh-CN"/>
        </w:rPr>
        <w:t xml:space="preserve"> for outermost bands and the </w:t>
      </w:r>
      <w:r w:rsidR="004379D2" w:rsidRPr="0050431F">
        <w:t xml:space="preserve">Base Station RF Bandwidths edges </w:t>
      </w:r>
      <w:r w:rsidR="004379D2" w:rsidRPr="0050431F">
        <w:rPr>
          <w:lang w:eastAsia="zh-CN"/>
        </w:rPr>
        <w:t>for middle band(s) if any</w:t>
      </w:r>
      <w:r w:rsidRPr="0050431F">
        <w:rPr>
          <w:rFonts w:eastAsia="SimSun"/>
          <w:lang w:eastAsia="zh-CN"/>
        </w:rPr>
        <w:t xml:space="preserve">. Additional carriers shall next be placed at the </w:t>
      </w:r>
      <w:r w:rsidR="00D32095" w:rsidRPr="0050431F">
        <w:rPr>
          <w:rFonts w:eastAsia="SimSun"/>
          <w:lang w:eastAsia="zh-CN"/>
        </w:rPr>
        <w:t xml:space="preserve">Base Station </w:t>
      </w:r>
      <w:r w:rsidRPr="0050431F">
        <w:rPr>
          <w:rFonts w:eastAsia="SimSun"/>
          <w:lang w:eastAsia="zh-CN"/>
        </w:rPr>
        <w:t xml:space="preserve">RF </w:t>
      </w:r>
      <w:r w:rsidR="00D32095" w:rsidRPr="0050431F">
        <w:rPr>
          <w:rFonts w:eastAsia="SimSun"/>
          <w:lang w:eastAsia="zh-CN"/>
        </w:rPr>
        <w:t>B</w:t>
      </w:r>
      <w:r w:rsidRPr="0050431F">
        <w:rPr>
          <w:rFonts w:eastAsia="SimSun"/>
          <w:lang w:eastAsia="zh-CN"/>
        </w:rPr>
        <w:t>andwidth</w:t>
      </w:r>
      <w:r w:rsidR="00D32095" w:rsidRPr="0050431F">
        <w:rPr>
          <w:rFonts w:eastAsia="SimSun"/>
          <w:lang w:eastAsia="zh-CN"/>
        </w:rPr>
        <w:t xml:space="preserve"> edges</w:t>
      </w:r>
      <w:r w:rsidRPr="0050431F">
        <w:rPr>
          <w:lang w:eastAsia="zh-CN"/>
        </w:rPr>
        <w:t>, if possible.</w:t>
      </w:r>
    </w:p>
    <w:p w14:paraId="0C4CA4BD" w14:textId="77777777" w:rsidR="00D14EDA" w:rsidRPr="0050431F" w:rsidRDefault="00D14EDA" w:rsidP="00D14EDA">
      <w:pPr>
        <w:pStyle w:val="B10"/>
        <w:rPr>
          <w:rFonts w:eastAsia="SimSun"/>
          <w:lang w:eastAsia="zh-CN"/>
        </w:rPr>
      </w:pPr>
      <w:r w:rsidRPr="0050431F">
        <w:t>-</w:t>
      </w:r>
      <w:r w:rsidRPr="0050431F">
        <w:tab/>
        <w:t xml:space="preserve">The </w:t>
      </w:r>
      <w:r w:rsidRPr="0050431F">
        <w:rPr>
          <w:lang w:eastAsia="zh-CN"/>
        </w:rPr>
        <w:t>allocated</w:t>
      </w:r>
      <w:r w:rsidRPr="0050431F">
        <w:t xml:space="preserve"> </w:t>
      </w:r>
      <w:r w:rsidR="00D32095" w:rsidRPr="0050431F">
        <w:t>Base Station RF Bandwidth</w:t>
      </w:r>
      <w:r w:rsidRPr="0050431F">
        <w:t xml:space="preserve"> of the outermost bands shall be located at the outermost edges of the</w:t>
      </w:r>
      <w:r w:rsidRPr="0050431F">
        <w:rPr>
          <w:lang w:eastAsia="zh-CN"/>
        </w:rPr>
        <w:t xml:space="preserve"> declared </w:t>
      </w:r>
      <w:r w:rsidR="00D32095" w:rsidRPr="0050431F">
        <w:rPr>
          <w:lang w:eastAsia="zh-CN"/>
        </w:rPr>
        <w:t>Maximum Radio Bandwidth</w:t>
      </w:r>
      <w:r w:rsidRPr="0050431F">
        <w:t>.</w:t>
      </w:r>
    </w:p>
    <w:p w14:paraId="735896C3" w14:textId="77777777" w:rsidR="00D14EDA" w:rsidRPr="0050431F" w:rsidRDefault="00D14EDA" w:rsidP="00D14EDA">
      <w:pPr>
        <w:pStyle w:val="B10"/>
        <w:rPr>
          <w:lang w:eastAsia="zh-CN"/>
        </w:rPr>
      </w:pPr>
      <w:r w:rsidRPr="0050431F">
        <w:t>-</w:t>
      </w:r>
      <w:r w:rsidRPr="0050431F">
        <w:tab/>
      </w:r>
      <w:r w:rsidRPr="0050431F">
        <w:rPr>
          <w:lang w:eastAsia="zh-CN"/>
        </w:rPr>
        <w:t>E</w:t>
      </w:r>
      <w:r w:rsidRPr="0050431F">
        <w:t>ach concerned band shall be considered as a</w:t>
      </w:r>
      <w:r w:rsidRPr="0050431F">
        <w:rPr>
          <w:lang w:eastAsia="zh-CN"/>
        </w:rPr>
        <w:t>n independent band</w:t>
      </w:r>
      <w:r w:rsidRPr="0050431F">
        <w:t xml:space="preserve"> and the </w:t>
      </w:r>
      <w:r w:rsidR="00363FA6" w:rsidRPr="0050431F">
        <w:t>carrier placement in each band shall be</w:t>
      </w:r>
      <w:r w:rsidR="00363FA6" w:rsidRPr="0050431F">
        <w:rPr>
          <w:lang w:eastAsia="zh-CN"/>
        </w:rPr>
        <w:t xml:space="preserve"> according to the test configuration referenced in Table </w:t>
      </w:r>
      <w:r w:rsidR="00363FA6" w:rsidRPr="0050431F">
        <w:rPr>
          <w:rFonts w:eastAsia="SimSun"/>
          <w:lang w:eastAsia="zh-CN"/>
        </w:rPr>
        <w:t>4.8.7.1.1-1,</w:t>
      </w:r>
      <w:r w:rsidR="00363FA6" w:rsidRPr="0050431F">
        <w:rPr>
          <w:lang w:eastAsia="zh-CN"/>
        </w:rPr>
        <w:t xml:space="preserve"> where the declared parameters for multi-band operation shall apply</w:t>
      </w:r>
      <w:r w:rsidRPr="0050431F">
        <w:t>.</w:t>
      </w:r>
      <w:r w:rsidRPr="0050431F">
        <w:rPr>
          <w:lang w:eastAsia="zh-CN"/>
        </w:rPr>
        <w:t xml:space="preserve"> </w:t>
      </w:r>
      <w:r w:rsidRPr="0050431F">
        <w:t xml:space="preserve">The mirror image of the single band test configuration shall be used </w:t>
      </w:r>
      <w:r w:rsidR="004379D2" w:rsidRPr="0050431F">
        <w:t xml:space="preserve">in each alternate band(s) and </w:t>
      </w:r>
      <w:r w:rsidRPr="0050431F">
        <w:t>in the highest band being tested for the BS.</w:t>
      </w:r>
    </w:p>
    <w:p w14:paraId="289CA835" w14:textId="77777777" w:rsidR="00D14EDA" w:rsidRPr="0050431F" w:rsidRDefault="00D14EDA" w:rsidP="00D14EDA">
      <w:pPr>
        <w:pStyle w:val="B10"/>
        <w:rPr>
          <w:lang w:eastAsia="zh-CN"/>
        </w:rPr>
      </w:pPr>
      <w:r w:rsidRPr="0050431F">
        <w:t>-</w:t>
      </w:r>
      <w:r w:rsidRPr="0050431F">
        <w:tab/>
      </w:r>
      <w:bookmarkStart w:id="547" w:name="OLE_LINK130"/>
      <w:r w:rsidR="004379D2" w:rsidRPr="0050431F">
        <w:t xml:space="preserve">If only one carrier can be placed </w:t>
      </w:r>
      <w:r w:rsidR="004379D2" w:rsidRPr="0050431F">
        <w:rPr>
          <w:lang w:eastAsia="zh-CN"/>
        </w:rPr>
        <w:t xml:space="preserve">for the concerned band(s), </w:t>
      </w:r>
      <w:r w:rsidR="004379D2" w:rsidRPr="0050431F">
        <w:t xml:space="preserve">the carrier(s) shall be placed at the </w:t>
      </w:r>
      <w:r w:rsidR="004379D2" w:rsidRPr="0050431F">
        <w:rPr>
          <w:lang w:eastAsia="zh-CN"/>
        </w:rPr>
        <w:t xml:space="preserve">outermost </w:t>
      </w:r>
      <w:r w:rsidR="004379D2" w:rsidRPr="0050431F">
        <w:t>edges of the declared maximum radio bandwidth</w:t>
      </w:r>
      <w:r w:rsidR="004379D2" w:rsidRPr="0050431F">
        <w:rPr>
          <w:lang w:eastAsia="zh-CN"/>
        </w:rPr>
        <w:t xml:space="preserve"> for outermost band(s) and at one of the outermost edges of the supported frequency range within the </w:t>
      </w:r>
      <w:r w:rsidR="004379D2" w:rsidRPr="0050431F">
        <w:t>Base Station</w:t>
      </w:r>
      <w:r w:rsidR="004379D2" w:rsidRPr="0050431F">
        <w:rPr>
          <w:lang w:eastAsia="zh-CN"/>
        </w:rPr>
        <w:t xml:space="preserve"> RF Bandwidths for middle band(s) if any</w:t>
      </w:r>
      <w:r w:rsidR="004379D2" w:rsidRPr="0050431F">
        <w:t>.</w:t>
      </w:r>
      <w:bookmarkEnd w:id="547"/>
    </w:p>
    <w:p w14:paraId="1CEDCC5A" w14:textId="77777777" w:rsidR="00D14EDA" w:rsidRPr="0050431F" w:rsidRDefault="00D14EDA" w:rsidP="00D14EDA">
      <w:pPr>
        <w:pStyle w:val="B10"/>
        <w:rPr>
          <w:lang w:eastAsia="zh-CN"/>
        </w:rPr>
      </w:pPr>
      <w:r w:rsidRPr="0050431F">
        <w:t>-</w:t>
      </w:r>
      <w:r w:rsidRPr="0050431F">
        <w:tab/>
        <w:t xml:space="preserve">If the sum of the maximum </w:t>
      </w:r>
      <w:r w:rsidR="00D32095" w:rsidRPr="0050431F">
        <w:t>Base Station RF Bandwidth</w:t>
      </w:r>
      <w:r w:rsidRPr="0050431F">
        <w:t xml:space="preserve"> of each supported operating bands is larger than the declared </w:t>
      </w:r>
      <w:r w:rsidR="00D32095" w:rsidRPr="0050431F">
        <w:rPr>
          <w:lang w:eastAsia="zh-CN"/>
        </w:rPr>
        <w:t>Total RF Bandwidth</w:t>
      </w:r>
      <w:r w:rsidRPr="0050431F">
        <w:rPr>
          <w:lang w:eastAsia="zh-CN"/>
        </w:rPr>
        <w:t xml:space="preserve"> of transmitter and receiver for the declared band combinations of the BS, repeat the steps above for test configurations where the </w:t>
      </w:r>
      <w:r w:rsidR="00D32095" w:rsidRPr="0050431F">
        <w:rPr>
          <w:lang w:eastAsia="zh-CN"/>
        </w:rPr>
        <w:t>Base Station RF Bandwidth</w:t>
      </w:r>
      <w:r w:rsidRPr="0050431F">
        <w:rPr>
          <w:lang w:eastAsia="zh-CN"/>
        </w:rPr>
        <w:t xml:space="preserve"> of one of the operating band </w:t>
      </w:r>
      <w:r w:rsidRPr="0050431F">
        <w:t xml:space="preserve">shall be reduced so that the </w:t>
      </w:r>
      <w:r w:rsidR="00D32095" w:rsidRPr="0050431F">
        <w:rPr>
          <w:lang w:eastAsia="zh-CN"/>
        </w:rPr>
        <w:t>Total RF Bandwidth</w:t>
      </w:r>
      <w:r w:rsidRPr="0050431F">
        <w:rPr>
          <w:lang w:eastAsia="zh-CN"/>
        </w:rPr>
        <w:t xml:space="preserve"> of transmitter and receiver is not exceeded and vice versa.</w:t>
      </w:r>
    </w:p>
    <w:p w14:paraId="69C55D07" w14:textId="77777777" w:rsidR="00D14EDA" w:rsidRPr="0050431F" w:rsidRDefault="00D14EDA" w:rsidP="00D14EDA">
      <w:pPr>
        <w:pStyle w:val="B10"/>
        <w:rPr>
          <w:lang w:eastAsia="zh-CN"/>
        </w:rPr>
      </w:pPr>
      <w:r w:rsidRPr="0050431F">
        <w:t>-</w:t>
      </w:r>
      <w:r w:rsidRPr="0050431F">
        <w:tab/>
        <w:t xml:space="preserve">If the sum of the </w:t>
      </w:r>
      <w:r w:rsidRPr="0050431F">
        <w:rPr>
          <w:lang w:eastAsia="zh-CN"/>
        </w:rPr>
        <w:t>maximum number of supported carrier</w:t>
      </w:r>
      <w:r w:rsidRPr="0050431F">
        <w:t xml:space="preserve"> of each supported operating bands in multi-band operation is larger than the declared </w:t>
      </w:r>
      <w:r w:rsidRPr="0050431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50431F">
        <w:t xml:space="preserve">shall be reduced so that the </w:t>
      </w:r>
      <w:r w:rsidRPr="0050431F">
        <w:rPr>
          <w:lang w:eastAsia="zh-CN"/>
        </w:rPr>
        <w:t>total number of supported carriers is not be exceeded and vice versa.</w:t>
      </w:r>
    </w:p>
    <w:p w14:paraId="538EC88F" w14:textId="77777777" w:rsidR="00D14EDA" w:rsidRPr="0050431F" w:rsidRDefault="00D14EDA" w:rsidP="00EB0F3C">
      <w:pPr>
        <w:pStyle w:val="TH"/>
        <w:rPr>
          <w:rFonts w:eastAsia="SimSun"/>
          <w:lang w:eastAsia="zh-CN"/>
        </w:rPr>
      </w:pPr>
      <w:r w:rsidRPr="0050431F">
        <w:rPr>
          <w:rFonts w:eastAsia="SimSun"/>
          <w:lang w:eastAsia="zh-CN"/>
        </w:rPr>
        <w:t>Table 4.8.7.1.1-1: The applicability of test configuration</w:t>
      </w:r>
      <w:r w:rsidR="00363FA6" w:rsidRPr="0050431F">
        <w:rPr>
          <w:rFonts w:eastAsia="SimSun"/>
          <w:lang w:eastAsia="zh-CN"/>
        </w:rPr>
        <w:t xml:space="preserve"> for carrier placement</w:t>
      </w:r>
      <w:r w:rsidRPr="0050431F">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049"/>
      </w:tblGrid>
      <w:tr w:rsidR="00376A16" w:rsidRPr="0050431F" w14:paraId="2EBF5EA3" w14:textId="77777777" w:rsidTr="00376A16">
        <w:trPr>
          <w:trHeight w:val="255"/>
          <w:jc w:val="center"/>
        </w:trPr>
        <w:tc>
          <w:tcPr>
            <w:tcW w:w="0" w:type="auto"/>
            <w:shd w:val="clear" w:color="auto" w:fill="auto"/>
            <w:vAlign w:val="center"/>
          </w:tcPr>
          <w:p w14:paraId="27B0E8D2" w14:textId="77777777" w:rsidR="00376A16" w:rsidRPr="0050431F" w:rsidRDefault="00376A16" w:rsidP="00D14EDA">
            <w:pPr>
              <w:pStyle w:val="TAH"/>
              <w:rPr>
                <w:rFonts w:eastAsia="SimSun" w:cs="Arial"/>
                <w:lang w:eastAsia="zh-CN"/>
              </w:rPr>
            </w:pPr>
            <w:r w:rsidRPr="0050431F">
              <w:rPr>
                <w:rFonts w:eastAsia="SimSun" w:cs="Arial"/>
                <w:lang w:eastAsia="zh-CN"/>
              </w:rPr>
              <w:t>BC</w:t>
            </w:r>
          </w:p>
        </w:tc>
        <w:tc>
          <w:tcPr>
            <w:tcW w:w="0" w:type="auto"/>
            <w:shd w:val="clear" w:color="auto" w:fill="auto"/>
            <w:vAlign w:val="center"/>
          </w:tcPr>
          <w:p w14:paraId="48E09615" w14:textId="77777777" w:rsidR="00376A16" w:rsidRPr="0050431F" w:rsidRDefault="00376A16" w:rsidP="00D14EDA">
            <w:pPr>
              <w:pStyle w:val="TAH"/>
              <w:rPr>
                <w:rFonts w:eastAsia="SimSun" w:cs="Arial"/>
                <w:lang w:eastAsia="zh-CN"/>
              </w:rPr>
            </w:pPr>
            <w:r w:rsidRPr="0050431F">
              <w:rPr>
                <w:rFonts w:eastAsia="SimSun" w:cs="Arial"/>
                <w:lang w:eastAsia="zh-CN"/>
              </w:rPr>
              <w:t>CS 1</w:t>
            </w:r>
          </w:p>
        </w:tc>
        <w:tc>
          <w:tcPr>
            <w:tcW w:w="0" w:type="auto"/>
            <w:shd w:val="clear" w:color="auto" w:fill="auto"/>
            <w:vAlign w:val="center"/>
          </w:tcPr>
          <w:p w14:paraId="6AEA7CA4" w14:textId="77777777" w:rsidR="00376A16" w:rsidRPr="0050431F" w:rsidRDefault="00376A16" w:rsidP="00D14EDA">
            <w:pPr>
              <w:pStyle w:val="TAH"/>
              <w:rPr>
                <w:rFonts w:eastAsia="SimSun" w:cs="Arial"/>
                <w:lang w:eastAsia="zh-CN"/>
              </w:rPr>
            </w:pPr>
            <w:r w:rsidRPr="0050431F">
              <w:rPr>
                <w:rFonts w:eastAsia="SimSun" w:cs="Arial"/>
                <w:lang w:eastAsia="zh-CN"/>
              </w:rPr>
              <w:t>CS 2</w:t>
            </w:r>
          </w:p>
        </w:tc>
        <w:tc>
          <w:tcPr>
            <w:tcW w:w="0" w:type="auto"/>
            <w:shd w:val="clear" w:color="auto" w:fill="auto"/>
            <w:vAlign w:val="center"/>
          </w:tcPr>
          <w:p w14:paraId="40BC97B0" w14:textId="77777777" w:rsidR="00376A16" w:rsidRPr="0050431F" w:rsidRDefault="00376A16" w:rsidP="00D14EDA">
            <w:pPr>
              <w:pStyle w:val="TAH"/>
              <w:rPr>
                <w:rFonts w:eastAsia="SimSun" w:cs="Arial"/>
                <w:lang w:eastAsia="zh-CN"/>
              </w:rPr>
            </w:pPr>
            <w:r w:rsidRPr="0050431F">
              <w:rPr>
                <w:rFonts w:eastAsia="SimSun" w:cs="Arial"/>
                <w:lang w:eastAsia="zh-CN"/>
              </w:rPr>
              <w:t>CS 3</w:t>
            </w:r>
          </w:p>
        </w:tc>
        <w:tc>
          <w:tcPr>
            <w:tcW w:w="0" w:type="auto"/>
            <w:shd w:val="clear" w:color="auto" w:fill="auto"/>
            <w:vAlign w:val="center"/>
          </w:tcPr>
          <w:p w14:paraId="1E141B5F" w14:textId="77777777" w:rsidR="00376A16" w:rsidRPr="0050431F" w:rsidRDefault="00376A16" w:rsidP="00D14EDA">
            <w:pPr>
              <w:pStyle w:val="TAH"/>
              <w:rPr>
                <w:rFonts w:eastAsia="SimSun" w:cs="Arial"/>
                <w:lang w:eastAsia="zh-CN"/>
              </w:rPr>
            </w:pPr>
            <w:r w:rsidRPr="0050431F">
              <w:rPr>
                <w:rFonts w:eastAsia="SimSun" w:cs="Arial"/>
                <w:lang w:eastAsia="zh-CN"/>
              </w:rPr>
              <w:t>CS 4</w:t>
            </w:r>
          </w:p>
        </w:tc>
        <w:tc>
          <w:tcPr>
            <w:tcW w:w="0" w:type="auto"/>
            <w:shd w:val="clear" w:color="auto" w:fill="auto"/>
            <w:vAlign w:val="center"/>
          </w:tcPr>
          <w:p w14:paraId="046ADC97" w14:textId="77777777" w:rsidR="00376A16" w:rsidRPr="0050431F" w:rsidRDefault="00376A16" w:rsidP="00D14EDA">
            <w:pPr>
              <w:pStyle w:val="TAH"/>
              <w:rPr>
                <w:rFonts w:eastAsia="SimSun" w:cs="Arial"/>
                <w:lang w:eastAsia="zh-CN"/>
              </w:rPr>
            </w:pPr>
            <w:r w:rsidRPr="0050431F">
              <w:rPr>
                <w:rFonts w:eastAsia="SimSun" w:cs="Arial"/>
                <w:lang w:eastAsia="zh-CN"/>
              </w:rPr>
              <w:t>CS 5</w:t>
            </w:r>
          </w:p>
        </w:tc>
        <w:tc>
          <w:tcPr>
            <w:tcW w:w="0" w:type="auto"/>
            <w:shd w:val="clear" w:color="auto" w:fill="auto"/>
            <w:vAlign w:val="center"/>
          </w:tcPr>
          <w:p w14:paraId="129D2E80" w14:textId="77777777" w:rsidR="00376A16" w:rsidRPr="0050431F" w:rsidRDefault="00376A16" w:rsidP="00D14EDA">
            <w:pPr>
              <w:pStyle w:val="TAH"/>
              <w:rPr>
                <w:rFonts w:eastAsia="SimSun" w:cs="Arial"/>
                <w:lang w:eastAsia="zh-CN"/>
              </w:rPr>
            </w:pPr>
            <w:r w:rsidRPr="0050431F">
              <w:rPr>
                <w:rFonts w:eastAsia="SimSun" w:cs="Arial"/>
                <w:lang w:eastAsia="zh-CN"/>
              </w:rPr>
              <w:t>CS 6</w:t>
            </w:r>
          </w:p>
        </w:tc>
        <w:tc>
          <w:tcPr>
            <w:tcW w:w="1049" w:type="dxa"/>
          </w:tcPr>
          <w:p w14:paraId="330DAD55" w14:textId="77777777" w:rsidR="00376A16" w:rsidRPr="0050431F" w:rsidRDefault="00376A16" w:rsidP="00D14EDA">
            <w:pPr>
              <w:pStyle w:val="TAH"/>
              <w:rPr>
                <w:rFonts w:eastAsia="SimSun" w:cs="Arial"/>
                <w:lang w:eastAsia="zh-CN"/>
              </w:rPr>
            </w:pPr>
            <w:r w:rsidRPr="0050431F">
              <w:rPr>
                <w:rFonts w:eastAsia="SimSun" w:cs="Arial"/>
                <w:lang w:eastAsia="zh-CN"/>
              </w:rPr>
              <w:t>CS 7</w:t>
            </w:r>
          </w:p>
        </w:tc>
      </w:tr>
      <w:tr w:rsidR="00376A16" w:rsidRPr="0050431F" w14:paraId="4974157C" w14:textId="77777777" w:rsidTr="00376A16">
        <w:trPr>
          <w:trHeight w:val="255"/>
          <w:jc w:val="center"/>
        </w:trPr>
        <w:tc>
          <w:tcPr>
            <w:tcW w:w="0" w:type="auto"/>
            <w:shd w:val="clear" w:color="auto" w:fill="auto"/>
            <w:vAlign w:val="center"/>
          </w:tcPr>
          <w:p w14:paraId="7E9E5500" w14:textId="77777777" w:rsidR="00376A16" w:rsidRPr="0050431F" w:rsidRDefault="00376A16" w:rsidP="00D14EDA">
            <w:pPr>
              <w:pStyle w:val="TAC"/>
              <w:rPr>
                <w:rFonts w:eastAsia="SimSun" w:cs="Arial"/>
                <w:lang w:eastAsia="zh-CN"/>
              </w:rPr>
            </w:pPr>
            <w:r w:rsidRPr="0050431F">
              <w:rPr>
                <w:rFonts w:eastAsia="SimSun" w:cs="Arial"/>
                <w:lang w:eastAsia="zh-CN"/>
              </w:rPr>
              <w:t>BC1</w:t>
            </w:r>
          </w:p>
        </w:tc>
        <w:tc>
          <w:tcPr>
            <w:tcW w:w="0" w:type="auto"/>
            <w:shd w:val="clear" w:color="auto" w:fill="auto"/>
            <w:vAlign w:val="center"/>
          </w:tcPr>
          <w:p w14:paraId="1B2FCD46" w14:textId="77777777" w:rsidR="00376A16" w:rsidRPr="0050431F" w:rsidRDefault="00376A16" w:rsidP="00D14EDA">
            <w:pPr>
              <w:pStyle w:val="TAC"/>
              <w:rPr>
                <w:rFonts w:eastAsia="SimSun" w:cs="Arial"/>
                <w:lang w:eastAsia="zh-CN"/>
              </w:rPr>
            </w:pPr>
            <w:r w:rsidRPr="0050431F">
              <w:rPr>
                <w:rFonts w:eastAsia="SimSun" w:cs="Arial"/>
                <w:lang w:eastAsia="zh-CN"/>
              </w:rPr>
              <w:t>TC1a</w:t>
            </w:r>
          </w:p>
        </w:tc>
        <w:tc>
          <w:tcPr>
            <w:tcW w:w="0" w:type="auto"/>
            <w:shd w:val="clear" w:color="auto" w:fill="auto"/>
            <w:vAlign w:val="center"/>
          </w:tcPr>
          <w:p w14:paraId="13E2BC0B"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7C549BA7" w14:textId="77777777" w:rsidR="00376A16" w:rsidRPr="0050431F" w:rsidRDefault="00376A16" w:rsidP="00D14EDA">
            <w:pPr>
              <w:pStyle w:val="TAC"/>
              <w:rPr>
                <w:rFonts w:eastAsia="SimSun" w:cs="Arial"/>
                <w:lang w:eastAsia="zh-CN"/>
              </w:rPr>
            </w:pPr>
            <w:r w:rsidRPr="0050431F">
              <w:rPr>
                <w:rFonts w:eastAsia="SimSun" w:cs="Arial"/>
                <w:lang w:eastAsia="zh-CN"/>
              </w:rPr>
              <w:t>TC3a</w:t>
            </w:r>
          </w:p>
        </w:tc>
        <w:tc>
          <w:tcPr>
            <w:tcW w:w="0" w:type="auto"/>
            <w:shd w:val="clear" w:color="auto" w:fill="auto"/>
            <w:vAlign w:val="center"/>
          </w:tcPr>
          <w:p w14:paraId="54E45592"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56B39E4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43CBD44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1049" w:type="dxa"/>
          </w:tcPr>
          <w:p w14:paraId="7D9B4A08" w14:textId="77777777" w:rsidR="00376A16" w:rsidRPr="0050431F" w:rsidRDefault="00376A16" w:rsidP="00D14EDA">
            <w:pPr>
              <w:pStyle w:val="TAC"/>
              <w:rPr>
                <w:rFonts w:eastAsia="SimSun" w:cs="Arial"/>
                <w:lang w:eastAsia="zh-CN"/>
              </w:rPr>
            </w:pPr>
            <w:r w:rsidRPr="0050431F">
              <w:rPr>
                <w:rFonts w:eastAsia="SimSun" w:cs="Arial"/>
                <w:lang w:eastAsia="zh-CN"/>
              </w:rPr>
              <w:t>N/A</w:t>
            </w:r>
          </w:p>
        </w:tc>
      </w:tr>
      <w:tr w:rsidR="00376A16" w:rsidRPr="0050431F" w14:paraId="01611583" w14:textId="77777777" w:rsidTr="00376A16">
        <w:trPr>
          <w:trHeight w:val="255"/>
          <w:jc w:val="center"/>
        </w:trPr>
        <w:tc>
          <w:tcPr>
            <w:tcW w:w="0" w:type="auto"/>
            <w:shd w:val="clear" w:color="auto" w:fill="auto"/>
            <w:vAlign w:val="center"/>
          </w:tcPr>
          <w:p w14:paraId="05690433" w14:textId="77777777" w:rsidR="00376A16" w:rsidRPr="0050431F" w:rsidRDefault="00376A16" w:rsidP="00D14EDA">
            <w:pPr>
              <w:pStyle w:val="TAC"/>
              <w:rPr>
                <w:rFonts w:eastAsia="SimSun" w:cs="Arial"/>
                <w:lang w:eastAsia="zh-CN"/>
              </w:rPr>
            </w:pPr>
            <w:r w:rsidRPr="0050431F">
              <w:rPr>
                <w:rFonts w:eastAsia="SimSun" w:cs="Arial"/>
                <w:lang w:eastAsia="zh-CN"/>
              </w:rPr>
              <w:t>BC2</w:t>
            </w:r>
          </w:p>
        </w:tc>
        <w:tc>
          <w:tcPr>
            <w:tcW w:w="0" w:type="auto"/>
            <w:shd w:val="clear" w:color="auto" w:fill="auto"/>
            <w:vAlign w:val="center"/>
          </w:tcPr>
          <w:p w14:paraId="28D2DD50" w14:textId="77777777" w:rsidR="00376A16" w:rsidRPr="0050431F" w:rsidRDefault="00376A16" w:rsidP="00D14EDA">
            <w:pPr>
              <w:pStyle w:val="TAC"/>
              <w:rPr>
                <w:rFonts w:eastAsia="SimSun" w:cs="Arial"/>
                <w:lang w:eastAsia="zh-CN"/>
              </w:rPr>
            </w:pPr>
            <w:r w:rsidRPr="0050431F">
              <w:rPr>
                <w:rFonts w:eastAsia="SimSun" w:cs="Arial"/>
                <w:lang w:eastAsia="zh-CN"/>
              </w:rPr>
              <w:t>TC1a</w:t>
            </w:r>
          </w:p>
        </w:tc>
        <w:tc>
          <w:tcPr>
            <w:tcW w:w="0" w:type="auto"/>
            <w:shd w:val="clear" w:color="auto" w:fill="auto"/>
            <w:vAlign w:val="center"/>
          </w:tcPr>
          <w:p w14:paraId="3C811629"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3F3C0367" w14:textId="77777777" w:rsidR="00376A16" w:rsidRPr="0050431F" w:rsidRDefault="00376A16" w:rsidP="00D14EDA">
            <w:pPr>
              <w:pStyle w:val="TAC"/>
              <w:rPr>
                <w:rFonts w:eastAsia="SimSun" w:cs="Arial"/>
                <w:lang w:eastAsia="zh-CN"/>
              </w:rPr>
            </w:pPr>
            <w:r w:rsidRPr="0050431F">
              <w:rPr>
                <w:rFonts w:eastAsia="SimSun" w:cs="Arial"/>
                <w:lang w:eastAsia="zh-CN"/>
              </w:rPr>
              <w:t>TC3a</w:t>
            </w:r>
          </w:p>
        </w:tc>
        <w:tc>
          <w:tcPr>
            <w:tcW w:w="0" w:type="auto"/>
            <w:shd w:val="clear" w:color="auto" w:fill="auto"/>
            <w:vAlign w:val="center"/>
          </w:tcPr>
          <w:p w14:paraId="7C5B5E75" w14:textId="77777777" w:rsidR="00376A16" w:rsidRPr="0050431F" w:rsidRDefault="00376A16" w:rsidP="00D14EDA">
            <w:pPr>
              <w:pStyle w:val="TAC"/>
              <w:rPr>
                <w:rFonts w:eastAsia="SimSun" w:cs="Arial"/>
                <w:lang w:eastAsia="zh-CN"/>
              </w:rPr>
            </w:pPr>
            <w:r w:rsidRPr="0050431F">
              <w:rPr>
                <w:rFonts w:eastAsia="SimSun" w:cs="Arial"/>
                <w:lang w:eastAsia="zh-CN"/>
              </w:rPr>
              <w:t>TC4a</w:t>
            </w:r>
          </w:p>
        </w:tc>
        <w:tc>
          <w:tcPr>
            <w:tcW w:w="0" w:type="auto"/>
            <w:shd w:val="clear" w:color="auto" w:fill="auto"/>
            <w:vAlign w:val="center"/>
          </w:tcPr>
          <w:p w14:paraId="584398C0" w14:textId="77777777" w:rsidR="00376A16" w:rsidRPr="0050431F" w:rsidRDefault="00376A16" w:rsidP="00D14EDA">
            <w:pPr>
              <w:pStyle w:val="TAC"/>
              <w:rPr>
                <w:rFonts w:eastAsia="SimSun" w:cs="Arial"/>
                <w:lang w:eastAsia="zh-CN"/>
              </w:rPr>
            </w:pPr>
            <w:r w:rsidRPr="0050431F">
              <w:rPr>
                <w:rFonts w:eastAsia="SimSun" w:cs="Arial"/>
                <w:lang w:eastAsia="zh-CN"/>
              </w:rPr>
              <w:t>TC4b</w:t>
            </w:r>
          </w:p>
        </w:tc>
        <w:tc>
          <w:tcPr>
            <w:tcW w:w="0" w:type="auto"/>
            <w:shd w:val="clear" w:color="auto" w:fill="auto"/>
            <w:vAlign w:val="center"/>
          </w:tcPr>
          <w:p w14:paraId="3447ED78" w14:textId="77777777" w:rsidR="00376A16" w:rsidRPr="0050431F" w:rsidRDefault="00376A16" w:rsidP="00D14EDA">
            <w:pPr>
              <w:pStyle w:val="TAC"/>
              <w:rPr>
                <w:rFonts w:eastAsia="SimSun" w:cs="Arial"/>
                <w:lang w:eastAsia="zh-CN"/>
              </w:rPr>
            </w:pPr>
            <w:r w:rsidRPr="0050431F">
              <w:rPr>
                <w:rFonts w:eastAsia="SimSun" w:cs="Arial"/>
                <w:lang w:eastAsia="zh-CN"/>
              </w:rPr>
              <w:t>TC4c</w:t>
            </w:r>
          </w:p>
        </w:tc>
        <w:tc>
          <w:tcPr>
            <w:tcW w:w="1049" w:type="dxa"/>
          </w:tcPr>
          <w:p w14:paraId="466DE7C4" w14:textId="77777777" w:rsidR="00376A16" w:rsidRPr="0050431F" w:rsidRDefault="00376A16" w:rsidP="00D14EDA">
            <w:pPr>
              <w:pStyle w:val="TAC"/>
              <w:rPr>
                <w:rFonts w:eastAsia="SimSun" w:cs="Arial"/>
                <w:lang w:eastAsia="zh-CN"/>
              </w:rPr>
            </w:pPr>
            <w:r w:rsidRPr="0050431F">
              <w:rPr>
                <w:rFonts w:eastAsia="SimSun" w:cs="Arial"/>
                <w:lang w:eastAsia="zh-CN"/>
              </w:rPr>
              <w:t>TC4a and TC4b</w:t>
            </w:r>
          </w:p>
        </w:tc>
      </w:tr>
      <w:tr w:rsidR="00376A16" w:rsidRPr="0050431F" w14:paraId="16C4AC7E" w14:textId="77777777" w:rsidTr="00376A16">
        <w:trPr>
          <w:trHeight w:val="255"/>
          <w:jc w:val="center"/>
        </w:trPr>
        <w:tc>
          <w:tcPr>
            <w:tcW w:w="0" w:type="auto"/>
            <w:shd w:val="clear" w:color="auto" w:fill="auto"/>
            <w:vAlign w:val="center"/>
          </w:tcPr>
          <w:p w14:paraId="0482E4C3" w14:textId="77777777" w:rsidR="00376A16" w:rsidRPr="0050431F" w:rsidRDefault="00376A16" w:rsidP="00D14EDA">
            <w:pPr>
              <w:pStyle w:val="TAC"/>
              <w:rPr>
                <w:rFonts w:eastAsia="SimSun" w:cs="Arial"/>
                <w:lang w:eastAsia="zh-CN"/>
              </w:rPr>
            </w:pPr>
            <w:r w:rsidRPr="0050431F">
              <w:rPr>
                <w:rFonts w:eastAsia="SimSun" w:cs="Arial"/>
                <w:lang w:eastAsia="zh-CN"/>
              </w:rPr>
              <w:t>BC3</w:t>
            </w:r>
          </w:p>
        </w:tc>
        <w:tc>
          <w:tcPr>
            <w:tcW w:w="0" w:type="auto"/>
            <w:shd w:val="clear" w:color="auto" w:fill="auto"/>
            <w:vAlign w:val="center"/>
          </w:tcPr>
          <w:p w14:paraId="2C8EB9B9" w14:textId="77777777" w:rsidR="00376A16" w:rsidRPr="0050431F" w:rsidRDefault="00376A16" w:rsidP="00D14EDA">
            <w:pPr>
              <w:pStyle w:val="TAC"/>
              <w:rPr>
                <w:rFonts w:eastAsia="SimSun" w:cs="Arial"/>
                <w:lang w:eastAsia="zh-CN"/>
              </w:rPr>
            </w:pPr>
            <w:r w:rsidRPr="0050431F">
              <w:rPr>
                <w:rFonts w:eastAsia="SimSun" w:cs="Arial"/>
                <w:lang w:eastAsia="zh-CN"/>
              </w:rPr>
              <w:t>TC1b</w:t>
            </w:r>
          </w:p>
        </w:tc>
        <w:tc>
          <w:tcPr>
            <w:tcW w:w="0" w:type="auto"/>
            <w:shd w:val="clear" w:color="auto" w:fill="auto"/>
            <w:vAlign w:val="center"/>
          </w:tcPr>
          <w:p w14:paraId="7A77CBF9"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60D9013C" w14:textId="77777777" w:rsidR="00376A16" w:rsidRPr="0050431F" w:rsidRDefault="00376A16" w:rsidP="00D14EDA">
            <w:pPr>
              <w:pStyle w:val="TAC"/>
              <w:rPr>
                <w:rFonts w:eastAsia="SimSun" w:cs="Arial"/>
                <w:lang w:eastAsia="zh-CN"/>
              </w:rPr>
            </w:pPr>
            <w:r w:rsidRPr="0050431F">
              <w:rPr>
                <w:rFonts w:eastAsia="SimSun" w:cs="Arial"/>
                <w:lang w:eastAsia="zh-CN"/>
              </w:rPr>
              <w:t>TC3b</w:t>
            </w:r>
          </w:p>
        </w:tc>
        <w:tc>
          <w:tcPr>
            <w:tcW w:w="0" w:type="auto"/>
            <w:shd w:val="clear" w:color="auto" w:fill="auto"/>
            <w:vAlign w:val="center"/>
          </w:tcPr>
          <w:p w14:paraId="00114114"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30FA4D6B"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0D78E1B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1049" w:type="dxa"/>
          </w:tcPr>
          <w:p w14:paraId="7177AA14" w14:textId="77777777" w:rsidR="00376A16" w:rsidRPr="0050431F" w:rsidRDefault="00376A16" w:rsidP="00D14EDA">
            <w:pPr>
              <w:pStyle w:val="TAC"/>
              <w:rPr>
                <w:rFonts w:eastAsia="SimSun" w:cs="Arial"/>
                <w:lang w:eastAsia="zh-CN"/>
              </w:rPr>
            </w:pPr>
            <w:r w:rsidRPr="0050431F">
              <w:rPr>
                <w:rFonts w:eastAsia="SimSun" w:cs="Arial"/>
                <w:lang w:eastAsia="zh-CN"/>
              </w:rPr>
              <w:t>N/A</w:t>
            </w:r>
          </w:p>
        </w:tc>
      </w:tr>
    </w:tbl>
    <w:p w14:paraId="121A0E8E" w14:textId="77777777" w:rsidR="00D14EDA" w:rsidRPr="0050431F" w:rsidRDefault="00D14EDA" w:rsidP="00D14EDA">
      <w:pPr>
        <w:jc w:val="center"/>
        <w:rPr>
          <w:lang w:eastAsia="zh-CN"/>
        </w:rPr>
      </w:pPr>
    </w:p>
    <w:p w14:paraId="0CAD1A95" w14:textId="77777777" w:rsidR="00D14EDA" w:rsidRPr="0050431F" w:rsidRDefault="00D14EDA" w:rsidP="00F311C8">
      <w:pPr>
        <w:pStyle w:val="Heading5"/>
        <w:rPr>
          <w:rFonts w:eastAsia="SimSun"/>
        </w:rPr>
      </w:pPr>
      <w:bookmarkStart w:id="548" w:name="_Toc13048452"/>
      <w:bookmarkStart w:id="549" w:name="_Toc29764668"/>
      <w:bookmarkStart w:id="550" w:name="_Toc29765086"/>
      <w:bookmarkStart w:id="551" w:name="_Toc52556584"/>
      <w:bookmarkStart w:id="552" w:name="_Toc67912286"/>
      <w:bookmarkStart w:id="553" w:name="_Toc89855221"/>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w:t>
      </w:r>
      <w:r w:rsidRPr="0050431F">
        <w:rPr>
          <w:rFonts w:eastAsia="SimSun"/>
          <w:lang w:eastAsia="zh-CN"/>
        </w:rPr>
        <w:t>2</w:t>
      </w:r>
      <w:r w:rsidRPr="0050431F">
        <w:rPr>
          <w:rFonts w:eastAsia="SimSun"/>
        </w:rPr>
        <w:tab/>
        <w:t>TC7a power allocation</w:t>
      </w:r>
      <w:bookmarkEnd w:id="548"/>
      <w:bookmarkEnd w:id="549"/>
      <w:bookmarkEnd w:id="550"/>
      <w:bookmarkEnd w:id="551"/>
      <w:bookmarkEnd w:id="552"/>
      <w:bookmarkEnd w:id="553"/>
    </w:p>
    <w:p w14:paraId="67E1740F"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4F2E4A8D"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3DEEDAAA" w14:textId="77777777" w:rsidR="00D14EDA" w:rsidRPr="0050431F" w:rsidRDefault="00D14EDA" w:rsidP="00F311C8">
      <w:pPr>
        <w:pStyle w:val="Heading4"/>
        <w:rPr>
          <w:rFonts w:eastAsia="SimSun"/>
        </w:rPr>
      </w:pPr>
      <w:bookmarkStart w:id="554" w:name="_Toc13048453"/>
      <w:bookmarkStart w:id="555" w:name="_Toc29764669"/>
      <w:bookmarkStart w:id="556" w:name="_Toc29765087"/>
      <w:bookmarkStart w:id="557" w:name="_Toc52556585"/>
      <w:bookmarkStart w:id="558" w:name="_Toc67912287"/>
      <w:bookmarkStart w:id="559" w:name="_Toc89855222"/>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w:t>
      </w:r>
      <w:r w:rsidRPr="0050431F">
        <w:rPr>
          <w:rFonts w:eastAsia="SimSun"/>
        </w:rPr>
        <w:tab/>
        <w:t>TC7b: MB-MSR test configuration with high PSD per carrier</w:t>
      </w:r>
      <w:bookmarkEnd w:id="554"/>
      <w:bookmarkEnd w:id="555"/>
      <w:bookmarkEnd w:id="556"/>
      <w:bookmarkEnd w:id="557"/>
      <w:bookmarkEnd w:id="558"/>
      <w:bookmarkEnd w:id="559"/>
    </w:p>
    <w:p w14:paraId="0F4784A0" w14:textId="77777777" w:rsidR="00D14EDA" w:rsidRPr="0050431F" w:rsidRDefault="00D14EDA" w:rsidP="00D14EDA">
      <w:r w:rsidRPr="0050431F">
        <w:t>The purpose of TC7b is to test multi-band operation aspects considering higher PSD cases with reduced number of carriers</w:t>
      </w:r>
      <w:r w:rsidR="00363FA6" w:rsidRPr="0050431F">
        <w:t xml:space="preserve"> and non-contiguous operation (if supported) in multi-band mode</w:t>
      </w:r>
      <w:r w:rsidRPr="0050431F">
        <w:t>.</w:t>
      </w:r>
    </w:p>
    <w:p w14:paraId="45B7B1EF" w14:textId="77777777" w:rsidR="00D14EDA" w:rsidRPr="0050431F" w:rsidRDefault="00D14EDA" w:rsidP="00F311C8">
      <w:pPr>
        <w:pStyle w:val="Heading5"/>
        <w:rPr>
          <w:rFonts w:eastAsia="SimSun"/>
        </w:rPr>
      </w:pPr>
      <w:bookmarkStart w:id="560" w:name="_Toc13048454"/>
      <w:bookmarkStart w:id="561" w:name="_Toc29764670"/>
      <w:bookmarkStart w:id="562" w:name="_Toc29765088"/>
      <w:bookmarkStart w:id="563" w:name="_Toc52556586"/>
      <w:bookmarkStart w:id="564" w:name="_Toc67912288"/>
      <w:bookmarkStart w:id="565" w:name="_Toc89855223"/>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.2.1</w:t>
      </w:r>
      <w:r w:rsidRPr="0050431F">
        <w:rPr>
          <w:rFonts w:eastAsia="SimSun"/>
        </w:rPr>
        <w:tab/>
        <w:t>TC7b generation</w:t>
      </w:r>
      <w:bookmarkEnd w:id="560"/>
      <w:bookmarkEnd w:id="561"/>
      <w:bookmarkEnd w:id="562"/>
      <w:bookmarkEnd w:id="563"/>
      <w:bookmarkEnd w:id="564"/>
      <w:bookmarkEnd w:id="565"/>
    </w:p>
    <w:p w14:paraId="3332066D" w14:textId="77777777" w:rsidR="00D14EDA" w:rsidRPr="0050431F" w:rsidRDefault="00D14EDA" w:rsidP="00D14EDA">
      <w:pPr>
        <w:rPr>
          <w:lang w:eastAsia="zh-CN"/>
        </w:rPr>
      </w:pPr>
      <w:r w:rsidRPr="0050431F">
        <w:t>TC7b is based on re-using the existing test configurations applicable per band involved in multi-band operation. TC7b is constructed using the following method:</w:t>
      </w:r>
    </w:p>
    <w:p w14:paraId="212D4CF4" w14:textId="77777777" w:rsidR="00D14EDA" w:rsidRPr="0050431F" w:rsidRDefault="00D14EDA" w:rsidP="00D14EDA">
      <w:pPr>
        <w:pStyle w:val="B10"/>
        <w:rPr>
          <w:rFonts w:eastAsia="SimSun"/>
          <w:lang w:eastAsia="zh-CN"/>
        </w:rPr>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61EDFFCF" w14:textId="77777777" w:rsidR="00D14EDA" w:rsidRPr="0050431F" w:rsidRDefault="00D14EDA" w:rsidP="00D14EDA">
      <w:pPr>
        <w:pStyle w:val="B10"/>
        <w:rPr>
          <w:rFonts w:eastAsia="SimSun"/>
          <w:lang w:eastAsia="zh-CN"/>
        </w:rPr>
      </w:pPr>
      <w:r w:rsidRPr="0050431F">
        <w:t>-</w:t>
      </w:r>
      <w:r w:rsidRPr="0050431F">
        <w:tab/>
        <w:t xml:space="preserve">The </w:t>
      </w:r>
      <w:r w:rsidRPr="0050431F">
        <w:rPr>
          <w:lang w:eastAsia="zh-CN"/>
        </w:rPr>
        <w:t>allocated</w:t>
      </w:r>
      <w:r w:rsidRPr="0050431F">
        <w:t xml:space="preserve"> </w:t>
      </w:r>
      <w:r w:rsidR="00D32095" w:rsidRPr="0050431F">
        <w:t>Base Station RF Bandwidth</w:t>
      </w:r>
      <w:r w:rsidRPr="0050431F">
        <w:t xml:space="preserve"> of the outermost bands shall be located at the outermost edges of the</w:t>
      </w:r>
      <w:r w:rsidRPr="0050431F">
        <w:rPr>
          <w:lang w:eastAsia="zh-CN"/>
        </w:rPr>
        <w:t xml:space="preserve"> declared </w:t>
      </w:r>
      <w:r w:rsidR="00D32095" w:rsidRPr="0050431F">
        <w:rPr>
          <w:lang w:eastAsia="zh-CN"/>
        </w:rPr>
        <w:t>Maximum Radio Bandwidth</w:t>
      </w:r>
      <w:r w:rsidRPr="0050431F">
        <w:t>.</w:t>
      </w:r>
    </w:p>
    <w:p w14:paraId="027B99DF" w14:textId="77777777" w:rsidR="00D14EDA" w:rsidRPr="0050431F" w:rsidRDefault="00D14EDA" w:rsidP="00D14EDA">
      <w:pPr>
        <w:pStyle w:val="B10"/>
        <w:rPr>
          <w:lang w:eastAsia="zh-CN"/>
        </w:rPr>
      </w:pPr>
      <w:r w:rsidRPr="0050431F">
        <w:t>-</w:t>
      </w:r>
      <w:r w:rsidRPr="0050431F">
        <w:tab/>
      </w:r>
      <w:r w:rsidRPr="0050431F">
        <w:rPr>
          <w:rFonts w:eastAsia="SimSun"/>
        </w:rPr>
        <w:t xml:space="preserve">The maximum number of carriers for </w:t>
      </w:r>
      <w:r w:rsidRPr="0050431F">
        <w:rPr>
          <w:rFonts w:eastAsia="SimSun"/>
          <w:lang w:eastAsia="zh-CN"/>
        </w:rPr>
        <w:t>a</w:t>
      </w:r>
      <w:r w:rsidRPr="0050431F">
        <w:rPr>
          <w:rFonts w:eastAsia="SimSun"/>
        </w:rPr>
        <w:t xml:space="preserve"> BC2 band is limited to three per band for transmitter tests when the BS </w:t>
      </w:r>
      <w:r w:rsidRPr="0050431F">
        <w:rPr>
          <w:rFonts w:eastAsia="SimSun"/>
          <w:lang w:eastAsia="zh-CN"/>
        </w:rPr>
        <w:t>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w:t>
      </w:r>
      <w:r w:rsidR="0047580E" w:rsidRPr="0050431F">
        <w:rPr>
          <w:rFonts w:eastAsia="SimSun"/>
        </w:rPr>
        <w:t>For other transmitter tests and for all receiver tests</w:t>
      </w:r>
      <w:r w:rsidRPr="0050431F">
        <w:rPr>
          <w:rFonts w:eastAsia="SimSun"/>
          <w:lang w:eastAsia="zh-CN"/>
        </w:rPr>
        <w:t>,</w:t>
      </w:r>
      <w:r w:rsidRPr="0050431F">
        <w:rPr>
          <w:rFonts w:eastAsia="SimSun"/>
        </w:rPr>
        <w:t xml:space="preserve"> the</w:t>
      </w:r>
      <w:r w:rsidRPr="0050431F">
        <w:t xml:space="preserve"> maximum number of carriers </w:t>
      </w:r>
      <w:r w:rsidRPr="0050431F">
        <w:rPr>
          <w:rFonts w:eastAsia="SimSun"/>
        </w:rPr>
        <w:t>is limited to</w:t>
      </w:r>
      <w:r w:rsidRPr="0050431F">
        <w:rPr>
          <w:rFonts w:eastAsia="SimSun"/>
          <w:lang w:eastAsia="zh-CN"/>
        </w:rPr>
        <w:t xml:space="preserve"> </w:t>
      </w:r>
      <w:r w:rsidRPr="0050431F">
        <w:rPr>
          <w:rFonts w:eastAsia="SimSun"/>
        </w:rPr>
        <w:t>two per band.</w:t>
      </w:r>
      <w:r w:rsidRPr="0050431F">
        <w:rPr>
          <w:rFonts w:eastAsia="SimSun"/>
          <w:lang w:eastAsia="zh-CN"/>
        </w:rPr>
        <w:t xml:space="preserve"> </w:t>
      </w:r>
      <w:r w:rsidRPr="0050431F">
        <w:rPr>
          <w:lang w:eastAsia="zh-CN"/>
        </w:rPr>
        <w:t xml:space="preserve"> </w:t>
      </w:r>
      <w:r w:rsidRPr="0050431F">
        <w:rPr>
          <w:rFonts w:eastAsia="SimSun"/>
          <w:lang w:eastAsia="zh-CN"/>
        </w:rPr>
        <w:t xml:space="preserve">Carriers shall first be placed at the outermost edges of the declared </w:t>
      </w:r>
      <w:r w:rsidR="00D32095" w:rsidRPr="0050431F">
        <w:rPr>
          <w:rFonts w:eastAsia="SimSun"/>
          <w:lang w:eastAsia="zh-CN"/>
        </w:rPr>
        <w:t xml:space="preserve">Maximum </w:t>
      </w:r>
      <w:r w:rsidR="004379D2" w:rsidRPr="0050431F">
        <w:rPr>
          <w:rFonts w:eastAsia="SimSun"/>
          <w:lang w:eastAsia="zh-CN"/>
        </w:rPr>
        <w:t xml:space="preserve">Base Station </w:t>
      </w:r>
      <w:r w:rsidR="00D32095" w:rsidRPr="0050431F">
        <w:rPr>
          <w:rFonts w:eastAsia="SimSun"/>
          <w:lang w:eastAsia="zh-CN"/>
        </w:rPr>
        <w:t>Radio Bandwidth</w:t>
      </w:r>
      <w:r w:rsidR="004379D2" w:rsidRPr="0050431F">
        <w:rPr>
          <w:rFonts w:eastAsia="SimSun"/>
          <w:lang w:eastAsia="zh-CN"/>
        </w:rPr>
        <w:t xml:space="preserve">, </w:t>
      </w:r>
      <w:r w:rsidR="004379D2" w:rsidRPr="0050431F">
        <w:rPr>
          <w:lang w:eastAsia="zh-CN"/>
        </w:rPr>
        <w:t xml:space="preserve">for outermost bands and the </w:t>
      </w:r>
      <w:r w:rsidR="004379D2" w:rsidRPr="0050431F">
        <w:t xml:space="preserve">Base Station RF Bandwidths edges </w:t>
      </w:r>
      <w:r w:rsidR="004379D2" w:rsidRPr="0050431F">
        <w:rPr>
          <w:lang w:eastAsia="zh-CN"/>
        </w:rPr>
        <w:t>for middle band(s) if any</w:t>
      </w:r>
      <w:r w:rsidRPr="0050431F">
        <w:rPr>
          <w:rFonts w:eastAsia="SimSun"/>
          <w:lang w:eastAsia="zh-CN"/>
        </w:rPr>
        <w:t xml:space="preserve">. Additional carriers shall next be placed at the </w:t>
      </w:r>
      <w:r w:rsidR="00D32095" w:rsidRPr="0050431F">
        <w:rPr>
          <w:rFonts w:eastAsia="SimSun"/>
          <w:lang w:eastAsia="zh-CN"/>
        </w:rPr>
        <w:t>Base Station</w:t>
      </w:r>
      <w:r w:rsidRPr="0050431F">
        <w:rPr>
          <w:rFonts w:eastAsia="SimSun"/>
          <w:lang w:eastAsia="zh-CN"/>
        </w:rPr>
        <w:t xml:space="preserve"> RF </w:t>
      </w:r>
      <w:r w:rsidR="00D32095" w:rsidRPr="0050431F">
        <w:rPr>
          <w:rFonts w:eastAsia="SimSun"/>
          <w:lang w:eastAsia="zh-CN"/>
        </w:rPr>
        <w:t>B</w:t>
      </w:r>
      <w:r w:rsidRPr="0050431F">
        <w:rPr>
          <w:rFonts w:eastAsia="SimSun"/>
          <w:lang w:eastAsia="zh-CN"/>
        </w:rPr>
        <w:t>andwidth</w:t>
      </w:r>
      <w:r w:rsidR="00D32095" w:rsidRPr="0050431F">
        <w:rPr>
          <w:rFonts w:eastAsia="SimSun"/>
          <w:lang w:eastAsia="zh-CN"/>
        </w:rPr>
        <w:t xml:space="preserve"> edges</w:t>
      </w:r>
      <w:r w:rsidRPr="0050431F">
        <w:rPr>
          <w:lang w:eastAsia="zh-CN"/>
        </w:rPr>
        <w:t>.</w:t>
      </w:r>
    </w:p>
    <w:p w14:paraId="5ACAA22D" w14:textId="77777777" w:rsidR="00D14EDA" w:rsidRPr="0050431F" w:rsidRDefault="00D14EDA" w:rsidP="00D14EDA">
      <w:pPr>
        <w:pStyle w:val="B10"/>
        <w:rPr>
          <w:rFonts w:eastAsia="SimSun"/>
          <w:lang w:eastAsia="zh-CN"/>
        </w:rPr>
      </w:pPr>
      <w:r w:rsidRPr="0050431F">
        <w:t>-</w:t>
      </w:r>
      <w:r w:rsidRPr="0050431F">
        <w:tab/>
      </w:r>
      <w:r w:rsidRPr="0050431F">
        <w:rPr>
          <w:rFonts w:eastAsia="SimSun"/>
          <w:lang w:eastAsia="zh-CN"/>
        </w:rPr>
        <w:t>F</w:t>
      </w:r>
      <w:r w:rsidRPr="0050431F">
        <w:rPr>
          <w:lang w:eastAsia="zh-CN"/>
        </w:rPr>
        <w:t xml:space="preserve">or </w:t>
      </w:r>
      <w:r w:rsidRPr="0050431F">
        <w:rPr>
          <w:rFonts w:eastAsia="SimSun"/>
          <w:lang w:eastAsia="zh-CN"/>
        </w:rPr>
        <w:t xml:space="preserve">BS supporting CS1, CS2 or CS3 in the </w:t>
      </w:r>
      <w:r w:rsidRPr="0050431F">
        <w:rPr>
          <w:lang w:eastAsia="zh-CN"/>
        </w:rPr>
        <w:t>band</w:t>
      </w:r>
      <w:r w:rsidRPr="0050431F">
        <w:rPr>
          <w:rFonts w:eastAsia="SimSun"/>
          <w:lang w:eastAsia="zh-CN"/>
        </w:rPr>
        <w:t>, e</w:t>
      </w:r>
      <w:r w:rsidRPr="0050431F">
        <w:rPr>
          <w:rFonts w:eastAsia="SimSun"/>
        </w:rPr>
        <w:t>ach concerned band shall be considered as a</w:t>
      </w:r>
      <w:r w:rsidRPr="0050431F">
        <w:rPr>
          <w:rFonts w:eastAsia="SimSun"/>
          <w:lang w:eastAsia="zh-CN"/>
        </w:rPr>
        <w:t>n independent band</w:t>
      </w:r>
      <w:r w:rsidRPr="0050431F">
        <w:rPr>
          <w:rFonts w:eastAsia="SimSun"/>
        </w:rPr>
        <w:t xml:space="preserve"> and the</w:t>
      </w:r>
      <w:r w:rsidR="00363FA6" w:rsidRPr="0050431F">
        <w:t>carrier placement in each band shall be</w:t>
      </w:r>
      <w:r w:rsidR="00363FA6" w:rsidRPr="0050431F">
        <w:rPr>
          <w:lang w:eastAsia="zh-CN"/>
        </w:rPr>
        <w:t xml:space="preserve"> according to the test configuration referenced in Table </w:t>
      </w:r>
      <w:r w:rsidR="00363FA6" w:rsidRPr="0050431F">
        <w:rPr>
          <w:rFonts w:eastAsia="SimSun"/>
          <w:lang w:eastAsia="zh-CN"/>
        </w:rPr>
        <w:t>4.8.7.2.1-1,</w:t>
      </w:r>
      <w:r w:rsidR="00363FA6" w:rsidRPr="0050431F">
        <w:rPr>
          <w:lang w:eastAsia="zh-CN"/>
        </w:rPr>
        <w:t xml:space="preserve"> where the declared parameters for multi-band operation shall apply</w:t>
      </w:r>
      <w:r w:rsidRPr="0050431F">
        <w:rPr>
          <w:rFonts w:eastAsia="SimSun"/>
          <w:lang w:eastAsia="zh-CN"/>
        </w:rPr>
        <w:t xml:space="preserve">. </w:t>
      </w:r>
      <w:r w:rsidR="001E0DF6" w:rsidRPr="0050431F">
        <w:rPr>
          <w:rFonts w:eastAsia="SimSun"/>
          <w:lang w:eastAsia="zh-CN"/>
        </w:rPr>
        <w:t xml:space="preserve">Narrowest supported E-UTRA channel bandwidth shall be used in the test configuration. </w:t>
      </w:r>
      <w:r w:rsidRPr="0050431F">
        <w:rPr>
          <w:rFonts w:eastAsia="SimSun"/>
          <w:lang w:eastAsia="x-none"/>
        </w:rPr>
        <w:t xml:space="preserve">The mirror image of the single band test configuration shall be used </w:t>
      </w:r>
      <w:r w:rsidR="004379D2" w:rsidRPr="0050431F">
        <w:t>in each alternate band(s) and</w:t>
      </w:r>
      <w:r w:rsidR="004379D2" w:rsidRPr="0050431F">
        <w:rPr>
          <w:rFonts w:eastAsia="SimSun"/>
          <w:lang w:eastAsia="x-none"/>
        </w:rPr>
        <w:t xml:space="preserve"> </w:t>
      </w:r>
      <w:r w:rsidRPr="0050431F">
        <w:rPr>
          <w:rFonts w:eastAsia="SimSun"/>
          <w:lang w:eastAsia="x-none"/>
        </w:rPr>
        <w:t>in the highest band being tested for the BS.</w:t>
      </w:r>
    </w:p>
    <w:p w14:paraId="2ABC91F6" w14:textId="77777777" w:rsidR="00D14EDA" w:rsidRPr="0050431F" w:rsidRDefault="00D14EDA" w:rsidP="00D14EDA">
      <w:pPr>
        <w:pStyle w:val="B10"/>
        <w:rPr>
          <w:rFonts w:eastAsia="SimSun"/>
          <w:lang w:eastAsia="zh-CN"/>
        </w:rPr>
      </w:pPr>
      <w:r w:rsidRPr="0050431F">
        <w:t>-</w:t>
      </w:r>
      <w:r w:rsidRPr="0050431F">
        <w:tab/>
      </w:r>
      <w:r w:rsidRPr="0050431F">
        <w:rPr>
          <w:rFonts w:eastAsia="SimSun"/>
          <w:lang w:eastAsia="zh-CN"/>
        </w:rPr>
        <w:t>If the maximum supported number of carriers is two for a BC2 band when the BS 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 xml:space="preserve">, </w:t>
      </w:r>
      <w:r w:rsidRPr="0050431F">
        <w:rPr>
          <w:rFonts w:eastAsia="SimSun"/>
        </w:rPr>
        <w:t>place the</w:t>
      </w:r>
      <w:r w:rsidRPr="0050431F">
        <w:rPr>
          <w:rFonts w:eastAsia="SimSun"/>
          <w:lang w:eastAsia="zh-CN"/>
        </w:rPr>
        <w:t xml:space="preserve"> UTRA/E-UTRA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w:t>
      </w:r>
      <w:r w:rsidR="00363FA6" w:rsidRPr="0050431F">
        <w:rPr>
          <w:rFonts w:eastAsia="SimSun"/>
          <w:lang w:eastAsia="zh-CN"/>
        </w:rPr>
        <w:t xml:space="preserve"> and</w:t>
      </w:r>
      <w:r w:rsidRPr="0050431F">
        <w:rPr>
          <w:rFonts w:eastAsia="SimSun"/>
          <w:lang w:eastAsia="zh-CN"/>
        </w:rPr>
        <w:t xml:space="preserve"> place </w:t>
      </w:r>
      <w:r w:rsidRPr="0050431F">
        <w:rPr>
          <w:rFonts w:eastAsia="SimSun"/>
        </w:rPr>
        <w:t>the GSM</w:t>
      </w:r>
      <w:r w:rsidRPr="0050431F">
        <w:rPr>
          <w:rFonts w:eastAsia="SimSun"/>
          <w:lang w:eastAsia="zh-CN"/>
        </w:rPr>
        <w:t>/EDGE</w:t>
      </w:r>
      <w:r w:rsidRPr="0050431F">
        <w:rPr>
          <w:rFonts w:eastAsia="SimSun"/>
        </w:rPr>
        <w:t xml:space="preserve"> carrier at the edge of the </w:t>
      </w:r>
      <w:r w:rsidRPr="0050431F">
        <w:rPr>
          <w:rFonts w:eastAsia="SimSun"/>
          <w:lang w:eastAsia="zh-CN"/>
        </w:rPr>
        <w:t>declared</w:t>
      </w:r>
      <w:r w:rsidRPr="0050431F">
        <w:rPr>
          <w:rFonts w:eastAsia="SimSun"/>
        </w:rPr>
        <w:t xml:space="preserve"> </w:t>
      </w:r>
      <w:r w:rsidR="00D32095" w:rsidRPr="0050431F">
        <w:rPr>
          <w:rFonts w:eastAsia="SimSun"/>
        </w:rPr>
        <w:t xml:space="preserve">Maximum </w:t>
      </w:r>
      <w:r w:rsidR="004379D2" w:rsidRPr="0050431F">
        <w:rPr>
          <w:rFonts w:eastAsia="SimSun"/>
          <w:lang w:eastAsia="zh-CN"/>
        </w:rPr>
        <w:t>Base Station</w:t>
      </w:r>
      <w:r w:rsidR="004379D2" w:rsidRPr="0050431F">
        <w:rPr>
          <w:rFonts w:eastAsia="SimSun"/>
        </w:rPr>
        <w:t xml:space="preserve"> </w:t>
      </w:r>
      <w:r w:rsidR="00D32095" w:rsidRPr="0050431F">
        <w:rPr>
          <w:rFonts w:eastAsia="SimSun"/>
        </w:rPr>
        <w:t>Radio Bandwidth</w:t>
      </w:r>
      <w:r w:rsidRPr="0050431F">
        <w:rPr>
          <w:rFonts w:eastAsia="SimSun"/>
        </w:rPr>
        <w:t>.</w:t>
      </w:r>
      <w:r w:rsidR="001E0DF6" w:rsidRPr="0050431F">
        <w:rPr>
          <w:rFonts w:eastAsia="SimSun"/>
        </w:rPr>
        <w:t xml:space="preserve"> Narrowest supported E-UTRA channel bandwidth shall be used in the test configuration.</w:t>
      </w:r>
    </w:p>
    <w:p w14:paraId="1F384D48" w14:textId="77777777" w:rsidR="00D14EDA" w:rsidRPr="0050431F" w:rsidRDefault="00D14EDA" w:rsidP="00D14EDA">
      <w:pPr>
        <w:pStyle w:val="B10"/>
        <w:rPr>
          <w:lang w:eastAsia="zh-CN"/>
        </w:rPr>
      </w:pPr>
      <w:r w:rsidRPr="0050431F">
        <w:t>-</w:t>
      </w:r>
      <w:r w:rsidRPr="0050431F">
        <w:tab/>
      </w:r>
      <w:r w:rsidRPr="0050431F">
        <w:rPr>
          <w:rFonts w:eastAsia="SimSun"/>
          <w:lang w:eastAsia="zh-CN"/>
        </w:rPr>
        <w:t>If the maximum supported number of carriers is three or more for a BC2 band when the BS 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 xml:space="preserve">, </w:t>
      </w:r>
      <w:r w:rsidRPr="0050431F">
        <w:rPr>
          <w:rFonts w:eastAsia="SimSun"/>
        </w:rPr>
        <w:t>place one GSM</w:t>
      </w:r>
      <w:r w:rsidRPr="0050431F">
        <w:rPr>
          <w:rFonts w:eastAsia="SimSun"/>
          <w:lang w:eastAsia="zh-CN"/>
        </w:rPr>
        <w:t>/EDGE</w:t>
      </w:r>
      <w:r w:rsidRPr="0050431F">
        <w:rPr>
          <w:rFonts w:eastAsia="SimSun"/>
        </w:rPr>
        <w:t xml:space="preserve"> </w:t>
      </w:r>
      <w:r w:rsidRPr="0050431F">
        <w:rPr>
          <w:rFonts w:eastAsia="SimSun"/>
          <w:lang w:eastAsia="zh-CN"/>
        </w:rPr>
        <w:t xml:space="preserve">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place </w:t>
      </w:r>
      <w:r w:rsidRPr="0050431F">
        <w:rPr>
          <w:rFonts w:eastAsia="SimSun"/>
        </w:rPr>
        <w:t>the second GSM</w:t>
      </w:r>
      <w:r w:rsidRPr="0050431F">
        <w:rPr>
          <w:rFonts w:eastAsia="SimSun"/>
          <w:lang w:eastAsia="zh-CN"/>
        </w:rPr>
        <w:t>/EDGE</w:t>
      </w:r>
      <w:r w:rsidRPr="0050431F">
        <w:rPr>
          <w:rFonts w:eastAsia="SimSun"/>
        </w:rPr>
        <w:t xml:space="preserve"> carrier at the edge of the </w:t>
      </w:r>
      <w:r w:rsidRPr="0050431F">
        <w:rPr>
          <w:rFonts w:eastAsia="SimSun"/>
          <w:lang w:eastAsia="zh-CN"/>
        </w:rPr>
        <w:t>declared</w:t>
      </w:r>
      <w:r w:rsidRPr="0050431F">
        <w:rPr>
          <w:rFonts w:eastAsia="SimSun"/>
        </w:rPr>
        <w:t xml:space="preserve"> </w:t>
      </w:r>
      <w:r w:rsidR="00D32095" w:rsidRPr="0050431F">
        <w:rPr>
          <w:rFonts w:eastAsia="SimSun"/>
        </w:rPr>
        <w:t xml:space="preserve">Maximum </w:t>
      </w:r>
      <w:r w:rsidR="004379D2" w:rsidRPr="0050431F">
        <w:rPr>
          <w:rFonts w:eastAsia="SimSun"/>
          <w:lang w:eastAsia="zh-CN"/>
        </w:rPr>
        <w:t>Base Station</w:t>
      </w:r>
      <w:r w:rsidR="004379D2" w:rsidRPr="0050431F">
        <w:rPr>
          <w:rFonts w:eastAsia="SimSun"/>
        </w:rPr>
        <w:t xml:space="preserve"> </w:t>
      </w:r>
      <w:r w:rsidR="00D32095" w:rsidRPr="0050431F">
        <w:rPr>
          <w:rFonts w:eastAsia="SimSun"/>
        </w:rPr>
        <w:t>Radio Bandwidth</w:t>
      </w:r>
      <w:r w:rsidR="00363FA6" w:rsidRPr="0050431F">
        <w:rPr>
          <w:rFonts w:eastAsia="SimSun"/>
        </w:rPr>
        <w:t xml:space="preserve"> and</w:t>
      </w:r>
      <w:r w:rsidRPr="0050431F">
        <w:rPr>
          <w:rFonts w:eastAsia="SimSun"/>
        </w:rPr>
        <w:t xml:space="preserve"> place the </w:t>
      </w:r>
      <w:r w:rsidRPr="0050431F">
        <w:rPr>
          <w:rFonts w:eastAsia="SimSun"/>
          <w:lang w:eastAsia="zh-CN"/>
        </w:rPr>
        <w:t>UTRA/E-UTRA carrier</w:t>
      </w:r>
      <w:r w:rsidR="00363FA6" w:rsidRPr="0050431F" w:rsidDel="006A6F8A">
        <w:rPr>
          <w:rFonts w:eastAsia="SimSun"/>
          <w:lang w:eastAsia="zh-CN"/>
        </w:rPr>
        <w:t xml:space="preserve"> </w:t>
      </w:r>
      <w:r w:rsidR="00363FA6" w:rsidRPr="0050431F">
        <w:rPr>
          <w:rFonts w:eastAsia="SimSun"/>
          <w:lang w:eastAsia="zh-CN"/>
        </w:rPr>
        <w:t>adjacent to the GSM/EDGE carrier at the inter RF bandwidth gap</w:t>
      </w:r>
      <w:r w:rsidRPr="0050431F">
        <w:rPr>
          <w:rFonts w:eastAsia="SimSun"/>
        </w:rPr>
        <w:t>.</w:t>
      </w:r>
      <w:r w:rsidR="001E0DF6" w:rsidRPr="0050431F">
        <w:rPr>
          <w:rFonts w:eastAsia="SimSun"/>
        </w:rPr>
        <w:t xml:space="preserve"> Narrowest supported E-UTRA channel bandwidth shall be used in the test configuration.</w:t>
      </w:r>
      <w:r w:rsidR="00406C82" w:rsidRPr="0050431F">
        <w:rPr>
          <w:rFonts w:eastAsia="SimSun"/>
        </w:rPr>
        <w:t xml:space="preserve"> The adjacent UTRA/E-UTRA carrier shall be placed with its channel BW edge aligned with the channel BW edge of the GSM/EDGE carrie</w:t>
      </w:r>
      <w:r w:rsidR="00D40DCD" w:rsidRPr="0050431F">
        <w:rPr>
          <w:rFonts w:eastAsia="SimSun"/>
        </w:rPr>
        <w:t xml:space="preserve"> by applying</w:t>
      </w:r>
      <w:r w:rsidR="00406C82" w:rsidRPr="0050431F">
        <w:rPr>
          <w:rFonts w:eastAsia="SimSun"/>
        </w:rPr>
        <w:t xml:space="preserve"> F</w:t>
      </w:r>
      <w:r w:rsidR="00406C82" w:rsidRPr="0050431F">
        <w:rPr>
          <w:rFonts w:eastAsia="SimSun"/>
          <w:vertAlign w:val="subscript"/>
        </w:rPr>
        <w:t>offset,RAT </w:t>
      </w:r>
      <w:r w:rsidR="00406C82" w:rsidRPr="0050431F">
        <w:rPr>
          <w:rFonts w:eastAsia="SimSun"/>
        </w:rPr>
        <w:t>in clause 4.4.2.</w:t>
      </w:r>
    </w:p>
    <w:p w14:paraId="4DF97E80" w14:textId="77777777" w:rsidR="00D14EDA" w:rsidRPr="0050431F" w:rsidRDefault="00D14EDA" w:rsidP="00D14EDA">
      <w:pPr>
        <w:pStyle w:val="B10"/>
        <w:rPr>
          <w:rFonts w:eastAsia="SimSun"/>
          <w:lang w:eastAsia="zh-CN"/>
        </w:rPr>
      </w:pPr>
      <w:r w:rsidRPr="0050431F">
        <w:t>-</w:t>
      </w:r>
      <w:r w:rsidRPr="0050431F">
        <w:tab/>
        <w:t xml:space="preserve">If the sum of the maximum </w:t>
      </w:r>
      <w:r w:rsidR="00D32095" w:rsidRPr="0050431F">
        <w:t>Base Station RF Bandwidth</w:t>
      </w:r>
      <w:r w:rsidRPr="0050431F">
        <w:t xml:space="preserve"> of each supported operating bands is larger than the declared </w:t>
      </w:r>
      <w:r w:rsidR="00D32095" w:rsidRPr="0050431F">
        <w:rPr>
          <w:lang w:eastAsia="zh-CN"/>
        </w:rPr>
        <w:t>Total RF Bandwidth</w:t>
      </w:r>
      <w:r w:rsidRPr="0050431F">
        <w:rPr>
          <w:lang w:eastAsia="zh-CN"/>
        </w:rPr>
        <w:t xml:space="preserve"> of transmitter and receiver for the declared band combinations of the BS, repeat the steps above for test configurations where the </w:t>
      </w:r>
      <w:r w:rsidR="00D32095" w:rsidRPr="0050431F">
        <w:rPr>
          <w:lang w:eastAsia="zh-CN"/>
        </w:rPr>
        <w:t>Base Station RF Bandwidth</w:t>
      </w:r>
      <w:r w:rsidRPr="0050431F">
        <w:rPr>
          <w:lang w:eastAsia="zh-CN"/>
        </w:rPr>
        <w:t xml:space="preserve"> of one of the operating band </w:t>
      </w:r>
      <w:r w:rsidRPr="0050431F">
        <w:t xml:space="preserve">shall be reduced so that the </w:t>
      </w:r>
      <w:r w:rsidR="00D32095" w:rsidRPr="0050431F">
        <w:rPr>
          <w:lang w:eastAsia="zh-CN"/>
        </w:rPr>
        <w:t>Total RF Bandwidth</w:t>
      </w:r>
      <w:r w:rsidRPr="0050431F">
        <w:rPr>
          <w:lang w:eastAsia="zh-CN"/>
        </w:rPr>
        <w:t xml:space="preserve"> of transmitter and receiver is not exceeded and vice versa.</w:t>
      </w:r>
    </w:p>
    <w:p w14:paraId="7776C8F1" w14:textId="77777777" w:rsidR="00D14EDA" w:rsidRPr="0050431F" w:rsidRDefault="00D14EDA" w:rsidP="00EB0F3C">
      <w:pPr>
        <w:pStyle w:val="TH"/>
        <w:rPr>
          <w:lang w:eastAsia="zh-CN"/>
        </w:rPr>
      </w:pPr>
      <w:r w:rsidRPr="0050431F">
        <w:rPr>
          <w:lang w:eastAsia="zh-CN"/>
        </w:rPr>
        <w:t xml:space="preserve">Table 4.8.7.2.1-1: The applicability of test configuration </w:t>
      </w:r>
      <w:r w:rsidR="00406C82" w:rsidRPr="0050431F">
        <w:rPr>
          <w:lang w:eastAsia="zh-CN"/>
        </w:rPr>
        <w:t xml:space="preserve">for carrier placement </w:t>
      </w:r>
      <w:r w:rsidRPr="0050431F">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tblGrid>
      <w:tr w:rsidR="00D14EDA" w:rsidRPr="0050431F" w14:paraId="35DE6E6F" w14:textId="77777777" w:rsidTr="00242DAD">
        <w:trPr>
          <w:trHeight w:val="255"/>
          <w:jc w:val="center"/>
        </w:trPr>
        <w:tc>
          <w:tcPr>
            <w:tcW w:w="0" w:type="auto"/>
            <w:shd w:val="clear" w:color="auto" w:fill="auto"/>
            <w:vAlign w:val="center"/>
          </w:tcPr>
          <w:p w14:paraId="2307BA97" w14:textId="77777777" w:rsidR="00D14EDA" w:rsidRPr="0050431F" w:rsidRDefault="00D14EDA" w:rsidP="00D14EDA">
            <w:pPr>
              <w:pStyle w:val="TAH"/>
              <w:rPr>
                <w:rFonts w:eastAsia="SimSun" w:cs="Arial"/>
                <w:lang w:eastAsia="zh-CN"/>
              </w:rPr>
            </w:pPr>
            <w:r w:rsidRPr="0050431F">
              <w:rPr>
                <w:rFonts w:eastAsia="SimSun" w:cs="Arial"/>
                <w:lang w:eastAsia="zh-CN"/>
              </w:rPr>
              <w:t>BC</w:t>
            </w:r>
          </w:p>
        </w:tc>
        <w:tc>
          <w:tcPr>
            <w:tcW w:w="0" w:type="auto"/>
            <w:shd w:val="clear" w:color="auto" w:fill="auto"/>
            <w:vAlign w:val="center"/>
          </w:tcPr>
          <w:p w14:paraId="7A8E0234" w14:textId="77777777" w:rsidR="00D14EDA" w:rsidRPr="0050431F" w:rsidRDefault="00D14EDA" w:rsidP="00D14EDA">
            <w:pPr>
              <w:pStyle w:val="TAH"/>
              <w:rPr>
                <w:rFonts w:eastAsia="SimSun" w:cs="Arial"/>
                <w:lang w:eastAsia="zh-CN"/>
              </w:rPr>
            </w:pPr>
            <w:r w:rsidRPr="0050431F">
              <w:rPr>
                <w:rFonts w:eastAsia="SimSun" w:cs="Arial"/>
                <w:lang w:eastAsia="zh-CN"/>
              </w:rPr>
              <w:t>CS 1</w:t>
            </w:r>
          </w:p>
        </w:tc>
        <w:tc>
          <w:tcPr>
            <w:tcW w:w="0" w:type="auto"/>
            <w:shd w:val="clear" w:color="auto" w:fill="auto"/>
            <w:vAlign w:val="center"/>
          </w:tcPr>
          <w:p w14:paraId="34F76C71" w14:textId="77777777" w:rsidR="00D14EDA" w:rsidRPr="0050431F" w:rsidRDefault="00D14EDA" w:rsidP="00D14EDA">
            <w:pPr>
              <w:pStyle w:val="TAH"/>
              <w:rPr>
                <w:rFonts w:eastAsia="SimSun" w:cs="Arial"/>
                <w:lang w:eastAsia="zh-CN"/>
              </w:rPr>
            </w:pPr>
            <w:r w:rsidRPr="0050431F">
              <w:rPr>
                <w:rFonts w:eastAsia="SimSun" w:cs="Arial"/>
                <w:lang w:eastAsia="zh-CN"/>
              </w:rPr>
              <w:t>CS 2</w:t>
            </w:r>
          </w:p>
        </w:tc>
        <w:tc>
          <w:tcPr>
            <w:tcW w:w="0" w:type="auto"/>
            <w:shd w:val="clear" w:color="auto" w:fill="auto"/>
            <w:vAlign w:val="center"/>
          </w:tcPr>
          <w:p w14:paraId="13080617" w14:textId="77777777" w:rsidR="00D14EDA" w:rsidRPr="0050431F" w:rsidRDefault="00D14EDA" w:rsidP="00D14EDA">
            <w:pPr>
              <w:pStyle w:val="TAH"/>
              <w:rPr>
                <w:rFonts w:eastAsia="SimSun" w:cs="Arial"/>
                <w:lang w:eastAsia="zh-CN"/>
              </w:rPr>
            </w:pPr>
            <w:r w:rsidRPr="0050431F">
              <w:rPr>
                <w:rFonts w:eastAsia="SimSun" w:cs="Arial"/>
                <w:lang w:eastAsia="zh-CN"/>
              </w:rPr>
              <w:t>CS 3</w:t>
            </w:r>
          </w:p>
        </w:tc>
      </w:tr>
      <w:tr w:rsidR="00D14EDA" w:rsidRPr="0050431F" w14:paraId="7754C4FB" w14:textId="77777777" w:rsidTr="00242DAD">
        <w:trPr>
          <w:trHeight w:val="255"/>
          <w:jc w:val="center"/>
        </w:trPr>
        <w:tc>
          <w:tcPr>
            <w:tcW w:w="0" w:type="auto"/>
            <w:shd w:val="clear" w:color="auto" w:fill="auto"/>
            <w:vAlign w:val="center"/>
          </w:tcPr>
          <w:p w14:paraId="313F5624" w14:textId="77777777" w:rsidR="00D14EDA" w:rsidRPr="0050431F" w:rsidRDefault="00D14EDA" w:rsidP="00D14EDA">
            <w:pPr>
              <w:pStyle w:val="TAL"/>
              <w:rPr>
                <w:rFonts w:cs="Arial"/>
                <w:lang w:eastAsia="zh-CN"/>
              </w:rPr>
            </w:pPr>
            <w:r w:rsidRPr="0050431F">
              <w:rPr>
                <w:rFonts w:cs="Arial"/>
                <w:lang w:eastAsia="zh-CN"/>
              </w:rPr>
              <w:t>BC1</w:t>
            </w:r>
          </w:p>
        </w:tc>
        <w:tc>
          <w:tcPr>
            <w:tcW w:w="0" w:type="auto"/>
            <w:shd w:val="clear" w:color="auto" w:fill="auto"/>
            <w:vAlign w:val="center"/>
          </w:tcPr>
          <w:p w14:paraId="65D8774C" w14:textId="77777777" w:rsidR="00D14EDA" w:rsidRPr="0050431F" w:rsidRDefault="00D14EDA" w:rsidP="00D14EDA">
            <w:pPr>
              <w:pStyle w:val="TAL"/>
              <w:rPr>
                <w:rFonts w:cs="Arial"/>
                <w:lang w:eastAsia="zh-CN"/>
              </w:rPr>
            </w:pPr>
            <w:r w:rsidRPr="0050431F">
              <w:rPr>
                <w:rFonts w:cs="Arial"/>
                <w:lang w:eastAsia="zh-CN"/>
              </w:rPr>
              <w:t>NTC1a</w:t>
            </w:r>
          </w:p>
        </w:tc>
        <w:tc>
          <w:tcPr>
            <w:tcW w:w="0" w:type="auto"/>
            <w:shd w:val="clear" w:color="auto" w:fill="auto"/>
            <w:vAlign w:val="center"/>
          </w:tcPr>
          <w:p w14:paraId="3C657EBE"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1CBC1A97" w14:textId="77777777" w:rsidR="00D14EDA" w:rsidRPr="0050431F" w:rsidRDefault="00D14EDA" w:rsidP="00D14EDA">
            <w:pPr>
              <w:pStyle w:val="TAL"/>
              <w:rPr>
                <w:rFonts w:cs="Arial"/>
                <w:lang w:eastAsia="zh-CN"/>
              </w:rPr>
            </w:pPr>
            <w:r w:rsidRPr="0050431F">
              <w:rPr>
                <w:rFonts w:cs="Arial"/>
                <w:lang w:eastAsia="zh-CN"/>
              </w:rPr>
              <w:t>NTC3a</w:t>
            </w:r>
          </w:p>
        </w:tc>
      </w:tr>
      <w:tr w:rsidR="00D14EDA" w:rsidRPr="0050431F" w14:paraId="6419091F" w14:textId="77777777" w:rsidTr="00242DAD">
        <w:trPr>
          <w:trHeight w:val="255"/>
          <w:jc w:val="center"/>
        </w:trPr>
        <w:tc>
          <w:tcPr>
            <w:tcW w:w="0" w:type="auto"/>
            <w:shd w:val="clear" w:color="auto" w:fill="auto"/>
            <w:vAlign w:val="center"/>
          </w:tcPr>
          <w:p w14:paraId="0A15BEE2" w14:textId="77777777" w:rsidR="00D14EDA" w:rsidRPr="0050431F" w:rsidRDefault="00D14EDA" w:rsidP="00D14EDA">
            <w:pPr>
              <w:pStyle w:val="TAL"/>
              <w:rPr>
                <w:rFonts w:cs="Arial"/>
                <w:lang w:eastAsia="zh-CN"/>
              </w:rPr>
            </w:pPr>
            <w:r w:rsidRPr="0050431F">
              <w:rPr>
                <w:rFonts w:cs="Arial"/>
                <w:lang w:eastAsia="zh-CN"/>
              </w:rPr>
              <w:t>BC2</w:t>
            </w:r>
          </w:p>
        </w:tc>
        <w:tc>
          <w:tcPr>
            <w:tcW w:w="0" w:type="auto"/>
            <w:shd w:val="clear" w:color="auto" w:fill="auto"/>
            <w:vAlign w:val="center"/>
          </w:tcPr>
          <w:p w14:paraId="7F489494" w14:textId="77777777" w:rsidR="00D14EDA" w:rsidRPr="0050431F" w:rsidRDefault="00D14EDA" w:rsidP="00D14EDA">
            <w:pPr>
              <w:pStyle w:val="TAL"/>
              <w:rPr>
                <w:rFonts w:cs="Arial"/>
                <w:lang w:eastAsia="zh-CN"/>
              </w:rPr>
            </w:pPr>
            <w:r w:rsidRPr="0050431F">
              <w:rPr>
                <w:rFonts w:cs="Arial"/>
                <w:lang w:eastAsia="zh-CN"/>
              </w:rPr>
              <w:t>NTC1a</w:t>
            </w:r>
          </w:p>
        </w:tc>
        <w:tc>
          <w:tcPr>
            <w:tcW w:w="0" w:type="auto"/>
            <w:shd w:val="clear" w:color="auto" w:fill="auto"/>
            <w:vAlign w:val="center"/>
          </w:tcPr>
          <w:p w14:paraId="1E78DF9D"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1E27489A" w14:textId="77777777" w:rsidR="00D14EDA" w:rsidRPr="0050431F" w:rsidRDefault="00D14EDA" w:rsidP="00D14EDA">
            <w:pPr>
              <w:pStyle w:val="TAL"/>
              <w:rPr>
                <w:rFonts w:cs="Arial"/>
                <w:lang w:eastAsia="zh-CN"/>
              </w:rPr>
            </w:pPr>
            <w:r w:rsidRPr="0050431F">
              <w:rPr>
                <w:rFonts w:cs="Arial"/>
                <w:lang w:eastAsia="zh-CN"/>
              </w:rPr>
              <w:t>NTC3a</w:t>
            </w:r>
          </w:p>
        </w:tc>
      </w:tr>
      <w:tr w:rsidR="00D14EDA" w:rsidRPr="0050431F" w14:paraId="00B090E7" w14:textId="77777777" w:rsidTr="00242DAD">
        <w:trPr>
          <w:trHeight w:val="255"/>
          <w:jc w:val="center"/>
        </w:trPr>
        <w:tc>
          <w:tcPr>
            <w:tcW w:w="0" w:type="auto"/>
            <w:shd w:val="clear" w:color="auto" w:fill="auto"/>
            <w:vAlign w:val="center"/>
          </w:tcPr>
          <w:p w14:paraId="2F7FC78C" w14:textId="77777777" w:rsidR="00D14EDA" w:rsidRPr="0050431F" w:rsidRDefault="00D14EDA" w:rsidP="00D14EDA">
            <w:pPr>
              <w:pStyle w:val="TAL"/>
              <w:rPr>
                <w:rFonts w:cs="Arial"/>
                <w:lang w:eastAsia="zh-CN"/>
              </w:rPr>
            </w:pPr>
            <w:r w:rsidRPr="0050431F">
              <w:rPr>
                <w:rFonts w:cs="Arial"/>
                <w:lang w:eastAsia="zh-CN"/>
              </w:rPr>
              <w:t>BC3</w:t>
            </w:r>
          </w:p>
        </w:tc>
        <w:tc>
          <w:tcPr>
            <w:tcW w:w="0" w:type="auto"/>
            <w:shd w:val="clear" w:color="auto" w:fill="auto"/>
            <w:vAlign w:val="center"/>
          </w:tcPr>
          <w:p w14:paraId="5417252B" w14:textId="77777777" w:rsidR="00D14EDA" w:rsidRPr="0050431F" w:rsidRDefault="00D14EDA" w:rsidP="00D14EDA">
            <w:pPr>
              <w:pStyle w:val="TAL"/>
              <w:rPr>
                <w:rFonts w:cs="Arial"/>
                <w:lang w:eastAsia="zh-CN"/>
              </w:rPr>
            </w:pPr>
            <w:r w:rsidRPr="0050431F">
              <w:rPr>
                <w:rFonts w:cs="Arial"/>
                <w:lang w:eastAsia="zh-CN"/>
              </w:rPr>
              <w:t xml:space="preserve">TC1b </w:t>
            </w:r>
          </w:p>
        </w:tc>
        <w:tc>
          <w:tcPr>
            <w:tcW w:w="0" w:type="auto"/>
            <w:shd w:val="clear" w:color="auto" w:fill="auto"/>
            <w:vAlign w:val="center"/>
          </w:tcPr>
          <w:p w14:paraId="16F9BE43"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0604C970" w14:textId="77777777" w:rsidR="00D14EDA" w:rsidRPr="0050431F" w:rsidRDefault="00D14EDA" w:rsidP="00D14EDA">
            <w:pPr>
              <w:pStyle w:val="TAL"/>
              <w:rPr>
                <w:rFonts w:cs="Arial"/>
                <w:lang w:eastAsia="zh-CN"/>
              </w:rPr>
            </w:pPr>
            <w:r w:rsidRPr="0050431F">
              <w:rPr>
                <w:rFonts w:cs="Arial"/>
                <w:lang w:eastAsia="zh-CN"/>
              </w:rPr>
              <w:t>NTC3a</w:t>
            </w:r>
          </w:p>
        </w:tc>
      </w:tr>
    </w:tbl>
    <w:p w14:paraId="10B39EC6" w14:textId="77777777" w:rsidR="00D445CD" w:rsidRPr="0050431F" w:rsidRDefault="00D445CD" w:rsidP="00D445CD">
      <w:pPr>
        <w:rPr>
          <w:rFonts w:eastAsia="SimSun"/>
          <w:lang w:eastAsia="zh-CN"/>
        </w:rPr>
      </w:pPr>
    </w:p>
    <w:p w14:paraId="55DED5E4" w14:textId="77777777" w:rsidR="00D14EDA" w:rsidRPr="0050431F" w:rsidRDefault="00D14EDA" w:rsidP="00F311C8">
      <w:pPr>
        <w:pStyle w:val="Heading5"/>
        <w:rPr>
          <w:rFonts w:eastAsia="SimSun"/>
          <w:lang w:eastAsia="zh-CN"/>
        </w:rPr>
      </w:pPr>
      <w:bookmarkStart w:id="566" w:name="_Toc13048455"/>
      <w:bookmarkStart w:id="567" w:name="_Toc29764671"/>
      <w:bookmarkStart w:id="568" w:name="_Toc29765089"/>
      <w:bookmarkStart w:id="569" w:name="_Toc52556587"/>
      <w:bookmarkStart w:id="570" w:name="_Toc67912289"/>
      <w:bookmarkStart w:id="571" w:name="_Toc89855224"/>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.2.2</w:t>
      </w:r>
      <w:r w:rsidRPr="0050431F">
        <w:rPr>
          <w:rFonts w:eastAsia="SimSun"/>
        </w:rPr>
        <w:tab/>
        <w:t>TC7b power allocation</w:t>
      </w:r>
      <w:bookmarkEnd w:id="566"/>
      <w:bookmarkEnd w:id="567"/>
      <w:bookmarkEnd w:id="568"/>
      <w:bookmarkEnd w:id="569"/>
      <w:bookmarkEnd w:id="570"/>
      <w:bookmarkEnd w:id="571"/>
    </w:p>
    <w:p w14:paraId="60C06780"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504F8F96"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17445186" w14:textId="77777777" w:rsidR="00D14EDA" w:rsidRPr="0050431F" w:rsidRDefault="00D14EDA" w:rsidP="00F311C8">
      <w:pPr>
        <w:pStyle w:val="Heading4"/>
        <w:rPr>
          <w:rFonts w:eastAsia="SimSun"/>
        </w:rPr>
      </w:pPr>
      <w:bookmarkStart w:id="572" w:name="_Toc13048456"/>
      <w:bookmarkStart w:id="573" w:name="_Toc29764672"/>
      <w:bookmarkStart w:id="574" w:name="_Toc29765090"/>
      <w:bookmarkStart w:id="575" w:name="_Toc52556588"/>
      <w:bookmarkStart w:id="576" w:name="_Toc67912290"/>
      <w:bookmarkStart w:id="577" w:name="_Toc89855225"/>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.3</w:t>
      </w:r>
      <w:r w:rsidRPr="0050431F">
        <w:rPr>
          <w:rFonts w:eastAsia="SimSun"/>
        </w:rPr>
        <w:tab/>
        <w:t>TC7c: MB-MSR test configuration with GSM/EDGE single RAT operation in one band</w:t>
      </w:r>
      <w:bookmarkEnd w:id="572"/>
      <w:bookmarkEnd w:id="573"/>
      <w:bookmarkEnd w:id="574"/>
      <w:bookmarkEnd w:id="575"/>
      <w:bookmarkEnd w:id="576"/>
      <w:bookmarkEnd w:id="577"/>
    </w:p>
    <w:p w14:paraId="32F847F7" w14:textId="77777777" w:rsidR="00D14EDA" w:rsidRPr="0050431F" w:rsidRDefault="00D14EDA" w:rsidP="00D14EDA">
      <w:r w:rsidRPr="0050431F">
        <w:t xml:space="preserve">The purpose of TC7c is to test </w:t>
      </w:r>
      <w:r w:rsidRPr="0050431F">
        <w:rPr>
          <w:rFonts w:eastAsia="SimSun"/>
          <w:lang w:eastAsia="zh-CN"/>
        </w:rPr>
        <w:t>single-RAT GSM/EDGE UEM requirement for multi-band base station supporting GSM/EDGE single-RAT operation in BC2 band</w:t>
      </w:r>
      <w:r w:rsidRPr="0050431F">
        <w:t>.</w:t>
      </w:r>
    </w:p>
    <w:p w14:paraId="79ED90BD" w14:textId="77777777" w:rsidR="00D14EDA" w:rsidRPr="0050431F" w:rsidRDefault="00D14EDA" w:rsidP="00F311C8">
      <w:pPr>
        <w:pStyle w:val="Heading5"/>
        <w:rPr>
          <w:rFonts w:eastAsia="SimSun"/>
        </w:rPr>
      </w:pPr>
      <w:bookmarkStart w:id="578" w:name="_Toc13048457"/>
      <w:bookmarkStart w:id="579" w:name="_Toc29764673"/>
      <w:bookmarkStart w:id="580" w:name="_Toc29765091"/>
      <w:bookmarkStart w:id="581" w:name="_Toc52556589"/>
      <w:bookmarkStart w:id="582" w:name="_Toc67912291"/>
      <w:bookmarkStart w:id="583" w:name="_Toc89855226"/>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.3.1</w:t>
      </w:r>
      <w:r w:rsidRPr="0050431F">
        <w:rPr>
          <w:rFonts w:eastAsia="SimSun"/>
        </w:rPr>
        <w:tab/>
        <w:t>TC7c generation</w:t>
      </w:r>
      <w:bookmarkEnd w:id="578"/>
      <w:bookmarkEnd w:id="579"/>
      <w:bookmarkEnd w:id="580"/>
      <w:bookmarkEnd w:id="581"/>
      <w:bookmarkEnd w:id="582"/>
      <w:bookmarkEnd w:id="583"/>
    </w:p>
    <w:p w14:paraId="29D6A3D7" w14:textId="77777777" w:rsidR="00D14EDA" w:rsidRPr="0050431F" w:rsidRDefault="00D14EDA" w:rsidP="00D14EDA">
      <w:pPr>
        <w:rPr>
          <w:lang w:eastAsia="zh-CN"/>
        </w:rPr>
      </w:pPr>
      <w:r w:rsidRPr="0050431F">
        <w:t>TC7c is constructed using the following method:</w:t>
      </w:r>
    </w:p>
    <w:p w14:paraId="2A582847" w14:textId="77777777" w:rsidR="00D14EDA" w:rsidRPr="0050431F" w:rsidRDefault="00D14EDA" w:rsidP="00D14EDA">
      <w:pPr>
        <w:pStyle w:val="B10"/>
        <w:rPr>
          <w:rFonts w:eastAsia="SimSun"/>
          <w:lang w:eastAsia="zh-CN"/>
        </w:rPr>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130DF5FA" w14:textId="77777777" w:rsidR="00D14EDA" w:rsidRPr="0050431F" w:rsidRDefault="00D14EDA" w:rsidP="00D14EDA">
      <w:pPr>
        <w:pStyle w:val="B10"/>
        <w:rPr>
          <w:rFonts w:eastAsia="SimSun"/>
          <w:lang w:eastAsia="zh-CN"/>
        </w:rPr>
      </w:pPr>
      <w:r w:rsidRPr="0050431F">
        <w:t>-</w:t>
      </w:r>
      <w:r w:rsidRPr="0050431F">
        <w:tab/>
      </w:r>
      <w:r w:rsidRPr="0050431F">
        <w:rPr>
          <w:lang w:eastAsia="zh-CN"/>
        </w:rPr>
        <w:t xml:space="preserve">The allocated </w:t>
      </w:r>
      <w:r w:rsidR="00D32095" w:rsidRPr="0050431F">
        <w:rPr>
          <w:lang w:eastAsia="zh-CN"/>
        </w:rPr>
        <w:t>Base Station RF Bandwidth</w:t>
      </w:r>
      <w:r w:rsidRPr="0050431F">
        <w:rPr>
          <w:lang w:eastAsia="zh-CN"/>
        </w:rPr>
        <w:t xml:space="preserve"> of the outermost bands shall be located at the outermost edges of the declared </w:t>
      </w:r>
      <w:r w:rsidR="00D32095" w:rsidRPr="0050431F">
        <w:rPr>
          <w:lang w:eastAsia="zh-CN"/>
        </w:rPr>
        <w:t>Maximum Radio Bandwidth</w:t>
      </w:r>
      <w:r w:rsidRPr="0050431F">
        <w:rPr>
          <w:lang w:eastAsia="zh-CN"/>
        </w:rPr>
        <w:t>.</w:t>
      </w:r>
    </w:p>
    <w:p w14:paraId="19A2248E" w14:textId="77777777" w:rsidR="00D14EDA" w:rsidRPr="0050431F" w:rsidRDefault="00D14EDA" w:rsidP="00D14EDA">
      <w:pPr>
        <w:pStyle w:val="B10"/>
        <w:rPr>
          <w:rFonts w:eastAsia="SimSun"/>
          <w:lang w:eastAsia="zh-CN"/>
        </w:rPr>
      </w:pPr>
      <w:r w:rsidRPr="0050431F">
        <w:rPr>
          <w:rFonts w:eastAsia="SimSun"/>
        </w:rPr>
        <w:t>-</w:t>
      </w:r>
      <w:r w:rsidRPr="0050431F">
        <w:rPr>
          <w:rFonts w:eastAsia="SimSun"/>
        </w:rPr>
        <w:tab/>
        <w:t>If the BS supports one BC1 band and one BC2 band, t</w:t>
      </w:r>
      <w:r w:rsidRPr="0050431F">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50431F">
        <w:rPr>
          <w:rFonts w:eastAsia="SimSun"/>
          <w:lang w:eastAsia="zh-CN"/>
        </w:rPr>
        <w:t>Maximum Radio Bandwidth</w:t>
      </w:r>
      <w:r w:rsidRPr="0050431F">
        <w:rPr>
          <w:rFonts w:eastAsia="SimSun"/>
          <w:lang w:eastAsia="zh-CN"/>
        </w:rPr>
        <w:t xml:space="preserve">. If two or more carriers are supported in BC1 band, additional UTRA/E-UTRA carrier shall next be placed at the BC1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For BC2 band, where GSM/EDGE single-RAT operation is supported, one GSM/EDGE carrier shall first be placed at the other outermost edge of the declared </w:t>
      </w:r>
      <w:r w:rsidR="00D32095" w:rsidRPr="0050431F">
        <w:rPr>
          <w:rFonts w:eastAsia="SimSun"/>
          <w:lang w:eastAsia="zh-CN"/>
        </w:rPr>
        <w:t>Maximum Radio Bandwidth</w:t>
      </w:r>
      <w:r w:rsidRPr="0050431F">
        <w:rPr>
          <w:rFonts w:eastAsia="SimSun"/>
          <w:lang w:eastAsia="zh-CN"/>
        </w:rPr>
        <w:t xml:space="preserve"> and additional GSM/EDGE carriers shall be placed within the declared maximum </w:t>
      </w:r>
      <w:r w:rsidR="00D32095" w:rsidRPr="0050431F">
        <w:rPr>
          <w:rFonts w:eastAsia="SimSun"/>
          <w:lang w:eastAsia="zh-CN"/>
        </w:rPr>
        <w:t>Base Station RF Bandwidth</w:t>
      </w:r>
      <w:r w:rsidRPr="0050431F">
        <w:rPr>
          <w:rFonts w:eastAsia="SimSun"/>
          <w:lang w:eastAsia="zh-CN"/>
        </w:rPr>
        <w:t xml:space="preserve"> for the GSM/EDGE single-RAT BC2 band according to test case b) in TS 51.021 clause 6.12.2.</w:t>
      </w:r>
    </w:p>
    <w:p w14:paraId="7C611FEB" w14:textId="77777777" w:rsidR="001E0DF6" w:rsidRPr="0050431F" w:rsidRDefault="00D14EDA" w:rsidP="00D14EDA">
      <w:pPr>
        <w:pStyle w:val="B10"/>
      </w:pPr>
      <w:r w:rsidRPr="0050431F">
        <w:rPr>
          <w:rFonts w:eastAsia="SimSun"/>
        </w:rPr>
        <w:t>-</w:t>
      </w:r>
      <w:r w:rsidRPr="0050431F">
        <w:rPr>
          <w:rFonts w:eastAsia="SimSun"/>
          <w:lang w:eastAsia="zh-CN"/>
        </w:rPr>
        <w:tab/>
      </w:r>
      <w:r w:rsidRPr="0050431F">
        <w:rPr>
          <w:rFonts w:eastAsia="SimSun"/>
        </w:rPr>
        <w:t>If the BS supports two BC2 bands</w:t>
      </w:r>
      <w:r w:rsidRPr="0050431F">
        <w:rPr>
          <w:rFonts w:eastAsia="SimSun"/>
          <w:lang w:eastAsia="zh-CN"/>
        </w:rPr>
        <w:t>, the maximum number of carriers in a test configuration is two for a BC2 band where CS1, CS2 or CS3 is supported.</w:t>
      </w:r>
      <w:r w:rsidR="00242DAD" w:rsidRPr="0050431F">
        <w:t xml:space="preserve"> </w:t>
      </w:r>
    </w:p>
    <w:p w14:paraId="35126D63" w14:textId="77777777" w:rsidR="00D14EDA" w:rsidRPr="0050431F" w:rsidRDefault="00242DAD" w:rsidP="00D14EDA">
      <w:pPr>
        <w:pStyle w:val="B10"/>
        <w:rPr>
          <w:rFonts w:eastAsia="SimSun"/>
          <w:lang w:eastAsia="zh-CN"/>
        </w:rPr>
      </w:pPr>
      <w:r w:rsidRPr="0050431F">
        <w:br/>
      </w:r>
      <w:r w:rsidR="00D14EDA" w:rsidRPr="0050431F">
        <w:rPr>
          <w:rFonts w:eastAsia="SimSun"/>
          <w:lang w:eastAsia="zh-CN"/>
        </w:rPr>
        <w:t xml:space="preserve">One UTRA/E-UTRA carrier from the BC2 band, where CS1, CS2 or CS3 is supported, shall first be placed at the outermost edge of the declared </w:t>
      </w:r>
      <w:r w:rsidR="00D32095" w:rsidRPr="0050431F">
        <w:rPr>
          <w:rFonts w:eastAsia="SimSun"/>
          <w:lang w:eastAsia="zh-CN"/>
        </w:rPr>
        <w:t>Maximum Radio Bandwidth</w:t>
      </w:r>
      <w:r w:rsidR="00D14EDA" w:rsidRPr="0050431F">
        <w:rPr>
          <w:rFonts w:eastAsia="SimSun"/>
          <w:lang w:eastAsia="zh-CN"/>
        </w:rPr>
        <w:t xml:space="preserve">. If two or more carriers are supported in this BC2 band, additional UTRA/E-UTRA carrier shall next be placed at the </w:t>
      </w:r>
      <w:r w:rsidR="00D32095" w:rsidRPr="0050431F">
        <w:rPr>
          <w:rFonts w:eastAsia="SimSun"/>
          <w:lang w:eastAsia="zh-CN"/>
        </w:rPr>
        <w:t>Base Station RF Bandwidth</w:t>
      </w:r>
      <w:r w:rsidR="00D14EDA" w:rsidRPr="0050431F">
        <w:rPr>
          <w:rFonts w:eastAsia="SimSun"/>
          <w:lang w:eastAsia="zh-CN"/>
        </w:rPr>
        <w:t xml:space="preserve"> edge adjacent to the </w:t>
      </w:r>
      <w:r w:rsidR="00D32095" w:rsidRPr="0050431F">
        <w:rPr>
          <w:rFonts w:eastAsia="SimSun"/>
          <w:lang w:eastAsia="zh-CN"/>
        </w:rPr>
        <w:t>Inter RF Bandwidth</w:t>
      </w:r>
      <w:r w:rsidR="00D14EDA" w:rsidRPr="0050431F">
        <w:rPr>
          <w:rFonts w:eastAsia="SimSun"/>
          <w:lang w:eastAsia="zh-CN"/>
        </w:rPr>
        <w:t xml:space="preserve"> gap. For BC2 band, where GSM/EDGE single-RAT operation is supported, place GSM/EDGE carrier at the other outermost edge of the declared </w:t>
      </w:r>
      <w:r w:rsidR="00D32095" w:rsidRPr="0050431F">
        <w:rPr>
          <w:rFonts w:eastAsia="SimSun"/>
          <w:lang w:eastAsia="zh-CN"/>
        </w:rPr>
        <w:t>Maximum Radio Bandwidth</w:t>
      </w:r>
      <w:r w:rsidR="00D14EDA" w:rsidRPr="0050431F">
        <w:rPr>
          <w:rFonts w:eastAsia="SimSun"/>
          <w:lang w:eastAsia="zh-CN"/>
        </w:rPr>
        <w:t xml:space="preserve">, additional GSM/EDGE carriers shall be placed within the declared maximum </w:t>
      </w:r>
      <w:r w:rsidR="00D32095" w:rsidRPr="0050431F">
        <w:rPr>
          <w:rFonts w:eastAsia="SimSun"/>
          <w:lang w:eastAsia="zh-CN"/>
        </w:rPr>
        <w:t>Base Station RF Bandwidth</w:t>
      </w:r>
      <w:r w:rsidR="00D14EDA" w:rsidRPr="0050431F">
        <w:rPr>
          <w:rFonts w:eastAsia="SimSun"/>
          <w:lang w:eastAsia="zh-CN"/>
        </w:rPr>
        <w:t xml:space="preserve"> for the GSM/EDGE single-RAT BC2 band according to test case b) in TS 51.021 clause 6.12.2.</w:t>
      </w:r>
    </w:p>
    <w:p w14:paraId="1EFB41EA" w14:textId="77777777" w:rsidR="00D14EDA" w:rsidRPr="0050431F" w:rsidRDefault="00242DAD" w:rsidP="00D14EDA">
      <w:pPr>
        <w:pStyle w:val="B10"/>
        <w:rPr>
          <w:rFonts w:eastAsia="SimSun"/>
          <w:lang w:eastAsia="zh-CN"/>
        </w:rPr>
      </w:pPr>
      <w:r w:rsidRPr="0050431F">
        <w:t>-</w:t>
      </w:r>
      <w:r w:rsidR="00D14EDA" w:rsidRPr="0050431F">
        <w:tab/>
      </w:r>
      <w:r w:rsidR="00D14EDA" w:rsidRPr="0050431F">
        <w:rPr>
          <w:rFonts w:eastAsia="SimSun"/>
          <w:lang w:eastAsia="zh-CN"/>
        </w:rPr>
        <w:t xml:space="preserve">If the BS supports two BC2 bands </w:t>
      </w:r>
      <w:r w:rsidR="00376A16" w:rsidRPr="0050431F">
        <w:rPr>
          <w:rFonts w:eastAsia="SimSun"/>
          <w:lang w:eastAsia="zh-CN"/>
        </w:rPr>
        <w:t xml:space="preserve">with GSM/EDGE operation (CS4, CS5, CS6 or CS7) </w:t>
      </w:r>
      <w:r w:rsidR="00D14EDA" w:rsidRPr="0050431F">
        <w:rPr>
          <w:rFonts w:eastAsia="SimSun"/>
          <w:lang w:eastAsia="zh-CN"/>
        </w:rPr>
        <w:t xml:space="preserve">and </w:t>
      </w:r>
      <w:r w:rsidR="00376A16" w:rsidRPr="0050431F">
        <w:rPr>
          <w:rFonts w:eastAsia="SimSun"/>
          <w:lang w:eastAsia="zh-CN"/>
        </w:rPr>
        <w:t xml:space="preserve">in at least one band </w:t>
      </w:r>
      <w:r w:rsidR="00D14EDA" w:rsidRPr="0050431F">
        <w:rPr>
          <w:rFonts w:eastAsia="SimSun"/>
          <w:lang w:eastAsia="zh-CN"/>
        </w:rPr>
        <w:t xml:space="preserve">CS4, CS5 or CS6 </w:t>
      </w:r>
      <w:r w:rsidR="00376A16" w:rsidRPr="0050431F">
        <w:rPr>
          <w:rFonts w:eastAsia="SimSun"/>
          <w:lang w:eastAsia="zh-CN"/>
        </w:rPr>
        <w:t xml:space="preserve">is </w:t>
      </w:r>
      <w:r w:rsidR="00D14EDA" w:rsidRPr="0050431F">
        <w:rPr>
          <w:rFonts w:eastAsia="SimSun"/>
          <w:lang w:eastAsia="zh-CN"/>
        </w:rPr>
        <w:t>supported, t</w:t>
      </w:r>
      <w:r w:rsidR="00D14EDA" w:rsidRPr="0050431F">
        <w:rPr>
          <w:rFonts w:eastAsia="SimSun"/>
        </w:rPr>
        <w:t>he maximum number of carriers for</w:t>
      </w:r>
      <w:r w:rsidR="00D14EDA" w:rsidRPr="0050431F">
        <w:rPr>
          <w:rFonts w:eastAsia="SimSun"/>
          <w:lang w:eastAsia="zh-CN"/>
        </w:rPr>
        <w:t xml:space="preserve"> one</w:t>
      </w:r>
      <w:r w:rsidR="00D14EDA" w:rsidRPr="0050431F">
        <w:rPr>
          <w:rFonts w:eastAsia="SimSun"/>
        </w:rPr>
        <w:t xml:space="preserve"> BC2 band</w:t>
      </w:r>
      <w:r w:rsidR="00D14EDA" w:rsidRPr="0050431F">
        <w:rPr>
          <w:rFonts w:eastAsia="SimSun"/>
          <w:lang w:eastAsia="zh-CN"/>
        </w:rPr>
        <w:t xml:space="preserve"> configured to multi-RAT operation</w:t>
      </w:r>
      <w:r w:rsidR="00D14EDA" w:rsidRPr="0050431F">
        <w:rPr>
          <w:rFonts w:eastAsia="SimSun"/>
        </w:rPr>
        <w:t xml:space="preserve"> is limited to three</w:t>
      </w:r>
      <w:r w:rsidR="00D14EDA" w:rsidRPr="0050431F">
        <w:rPr>
          <w:rFonts w:eastAsia="SimSun"/>
          <w:lang w:eastAsia="zh-CN"/>
        </w:rPr>
        <w:t>.</w:t>
      </w:r>
    </w:p>
    <w:p w14:paraId="281C6468"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GSM/EDGE single-RAT BC2 band, one GSM/EDGE carrier shall first be placed at the outermost edge of the declared </w:t>
      </w:r>
      <w:r w:rsidR="00D32095" w:rsidRPr="0050431F">
        <w:rPr>
          <w:rFonts w:eastAsia="SimSun"/>
          <w:lang w:eastAsia="zh-CN"/>
        </w:rPr>
        <w:t>Maximum Radio Bandwidth</w:t>
      </w:r>
      <w:r w:rsidRPr="0050431F">
        <w:rPr>
          <w:rFonts w:eastAsia="SimSun"/>
          <w:lang w:eastAsia="zh-CN"/>
        </w:rPr>
        <w:t xml:space="preserve">, additional GSM/EDGE carriers for the BC2 band shall be placed within the declared maximum </w:t>
      </w:r>
      <w:r w:rsidR="00D32095" w:rsidRPr="0050431F">
        <w:rPr>
          <w:rFonts w:eastAsia="SimSun"/>
          <w:lang w:eastAsia="zh-CN"/>
        </w:rPr>
        <w:t>Base Station RF Bandwidth</w:t>
      </w:r>
      <w:r w:rsidRPr="0050431F">
        <w:rPr>
          <w:rFonts w:eastAsia="SimSun"/>
          <w:lang w:eastAsia="zh-CN"/>
        </w:rPr>
        <w:t xml:space="preserve"> for the GSM/EDGE single-RAT BC2 band according to test case b) in TS 51.021 clause 6.12.2</w:t>
      </w:r>
      <w:r w:rsidR="00242DAD" w:rsidRPr="0050431F">
        <w:rPr>
          <w:rFonts w:eastAsia="SimSun"/>
          <w:lang w:eastAsia="zh-CN"/>
        </w:rPr>
        <w:t>.</w:t>
      </w:r>
    </w:p>
    <w:p w14:paraId="6444BEAC"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multi-RAT BC2 band, if the maximum supported number of carriers is two, </w:t>
      </w:r>
      <w:r w:rsidRPr="0050431F">
        <w:rPr>
          <w:rFonts w:eastAsia="SimSun"/>
        </w:rPr>
        <w:t>place the</w:t>
      </w:r>
      <w:r w:rsidRPr="0050431F">
        <w:rPr>
          <w:rFonts w:eastAsia="SimSun"/>
          <w:lang w:eastAsia="zh-CN"/>
        </w:rPr>
        <w:t xml:space="preserve"> UTRA/E-UTRA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then place </w:t>
      </w:r>
      <w:r w:rsidRPr="0050431F">
        <w:rPr>
          <w:rFonts w:eastAsia="SimSun"/>
        </w:rPr>
        <w:t>the GSM</w:t>
      </w:r>
      <w:r w:rsidRPr="0050431F">
        <w:rPr>
          <w:rFonts w:eastAsia="SimSun"/>
          <w:lang w:eastAsia="zh-CN"/>
        </w:rPr>
        <w:t>/EDGE</w:t>
      </w:r>
      <w:r w:rsidRPr="0050431F">
        <w:rPr>
          <w:rFonts w:eastAsia="SimSun"/>
        </w:rPr>
        <w:t xml:space="preserve"> carrier at the </w:t>
      </w:r>
      <w:r w:rsidRPr="0050431F">
        <w:rPr>
          <w:rFonts w:eastAsia="SimSun"/>
          <w:lang w:eastAsia="zh-CN"/>
        </w:rPr>
        <w:t xml:space="preserve">other </w:t>
      </w:r>
      <w:r w:rsidRPr="0050431F">
        <w:rPr>
          <w:rFonts w:eastAsia="SimSun"/>
        </w:rPr>
        <w:t xml:space="preserve">edge of the </w:t>
      </w:r>
      <w:r w:rsidRPr="0050431F">
        <w:rPr>
          <w:rFonts w:eastAsia="SimSun"/>
          <w:lang w:eastAsia="zh-CN"/>
        </w:rPr>
        <w:t>declared</w:t>
      </w:r>
      <w:r w:rsidRPr="0050431F">
        <w:rPr>
          <w:rFonts w:eastAsia="SimSun"/>
        </w:rPr>
        <w:t xml:space="preserve"> </w:t>
      </w:r>
      <w:r w:rsidR="00D32095" w:rsidRPr="0050431F">
        <w:rPr>
          <w:rFonts w:eastAsia="SimSun"/>
        </w:rPr>
        <w:t>Maximum Radio Bandwidth</w:t>
      </w:r>
      <w:r w:rsidRPr="0050431F">
        <w:rPr>
          <w:rFonts w:eastAsia="SimSun"/>
        </w:rPr>
        <w:t>.</w:t>
      </w:r>
    </w:p>
    <w:p w14:paraId="3C53C4F8"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multi-RAT BC2 band, if the maximum supported number of carriers is three or more, place one GSM/EDGE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then place the second GSM/EDGE carrier at the other edge of the declared </w:t>
      </w:r>
      <w:r w:rsidR="00D32095" w:rsidRPr="0050431F">
        <w:rPr>
          <w:rFonts w:eastAsia="SimSun"/>
          <w:lang w:eastAsia="zh-CN"/>
        </w:rPr>
        <w:t>Maximum Radio Bandwidth</w:t>
      </w:r>
      <w:r w:rsidRPr="0050431F">
        <w:rPr>
          <w:rFonts w:eastAsia="SimSun"/>
          <w:lang w:eastAsia="zh-CN"/>
        </w:rPr>
        <w:t xml:space="preserve">, then place the UTRA/E-UTRA carrier in the middle of the </w:t>
      </w:r>
      <w:r w:rsidR="00D32095" w:rsidRPr="0050431F">
        <w:rPr>
          <w:rFonts w:eastAsia="SimSun"/>
          <w:lang w:eastAsia="zh-CN"/>
        </w:rPr>
        <w:t>Base Station RF Bandwidth</w:t>
      </w:r>
      <w:r w:rsidRPr="0050431F">
        <w:rPr>
          <w:rFonts w:eastAsia="SimSun"/>
          <w:lang w:eastAsia="zh-CN"/>
        </w:rPr>
        <w:t>.</w:t>
      </w:r>
    </w:p>
    <w:p w14:paraId="74B83AED" w14:textId="77777777" w:rsidR="00D14EDA" w:rsidRPr="0050431F" w:rsidRDefault="00A36306" w:rsidP="00242DAD">
      <w:pPr>
        <w:rPr>
          <w:rFonts w:eastAsia="SimSun"/>
          <w:lang w:eastAsia="zh-CN"/>
        </w:rPr>
      </w:pPr>
      <w:r w:rsidRPr="0050431F">
        <w:rPr>
          <w:rFonts w:eastAsia="SimSun"/>
          <w:lang w:eastAsia="zh-CN"/>
        </w:rPr>
        <w:t>If both BC2 bands are declared as CS4, CS5 or CS6, r</w:t>
      </w:r>
      <w:r w:rsidR="00D14EDA" w:rsidRPr="0050431F">
        <w:rPr>
          <w:rFonts w:eastAsia="SimSun"/>
          <w:lang w:eastAsia="zh-CN"/>
        </w:rPr>
        <w:t>epeat the steps above with the allocated carriers swapped between the two BC2 bands so that each BC2 band is tested once according to test case b) in TS 51.021 clause 6.12.2</w:t>
      </w:r>
      <w:r w:rsidR="00242DAD" w:rsidRPr="0050431F">
        <w:rPr>
          <w:rFonts w:eastAsia="SimSun"/>
          <w:lang w:eastAsia="zh-CN"/>
        </w:rPr>
        <w:t>.</w:t>
      </w:r>
    </w:p>
    <w:p w14:paraId="5AB99852" w14:textId="77777777" w:rsidR="00D14EDA" w:rsidRPr="0050431F" w:rsidRDefault="00242DAD" w:rsidP="00242DAD">
      <w:pPr>
        <w:pStyle w:val="B10"/>
        <w:rPr>
          <w:rFonts w:eastAsia="SimSun"/>
          <w:lang w:eastAsia="zh-CN"/>
        </w:rPr>
      </w:pPr>
      <w:r w:rsidRPr="0050431F">
        <w:t>-</w:t>
      </w:r>
      <w:r w:rsidR="00D14EDA" w:rsidRPr="0050431F">
        <w:tab/>
      </w:r>
      <w:r w:rsidR="00D14EDA" w:rsidRPr="0050431F">
        <w:rPr>
          <w:lang w:eastAsia="zh-CN"/>
        </w:rPr>
        <w:t>The narrowest supported E-UTRA channel bandwidth shall be used in the test configuration</w:t>
      </w:r>
      <w:r w:rsidR="00D14EDA" w:rsidRPr="0050431F">
        <w:t>.</w:t>
      </w:r>
    </w:p>
    <w:p w14:paraId="1D15764E" w14:textId="77777777" w:rsidR="00D14EDA" w:rsidRPr="0050431F" w:rsidRDefault="00242DAD" w:rsidP="00242DAD">
      <w:pPr>
        <w:pStyle w:val="B10"/>
        <w:rPr>
          <w:lang w:eastAsia="zh-CN"/>
        </w:rPr>
      </w:pPr>
      <w:r w:rsidRPr="0050431F">
        <w:t>-</w:t>
      </w:r>
      <w:r w:rsidR="00D14EDA" w:rsidRPr="0050431F">
        <w:tab/>
      </w:r>
      <w:r w:rsidR="00D14EDA" w:rsidRPr="0050431F">
        <w:rPr>
          <w:lang w:eastAsia="zh-CN"/>
        </w:rPr>
        <w:t xml:space="preserve">If the sum of the maximum </w:t>
      </w:r>
      <w:r w:rsidR="00D32095" w:rsidRPr="0050431F">
        <w:rPr>
          <w:lang w:eastAsia="zh-CN"/>
        </w:rPr>
        <w:t>Base Station RF Bandwidth</w:t>
      </w:r>
      <w:r w:rsidR="00D14EDA" w:rsidRPr="0050431F">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50431F">
        <w:rPr>
          <w:lang w:eastAsia="zh-CN"/>
        </w:rPr>
        <w:t>Base Station RF Bandwidth</w:t>
      </w:r>
      <w:r w:rsidR="00D14EDA" w:rsidRPr="0050431F">
        <w:rPr>
          <w:lang w:eastAsia="zh-CN"/>
        </w:rPr>
        <w:t xml:space="preserve"> of one of the operating band shall be reduced so that the </w:t>
      </w:r>
      <w:r w:rsidR="00D32095" w:rsidRPr="0050431F">
        <w:rPr>
          <w:lang w:eastAsia="zh-CN"/>
        </w:rPr>
        <w:t>Total RF Bandwidth</w:t>
      </w:r>
      <w:r w:rsidR="00D14EDA" w:rsidRPr="0050431F">
        <w:rPr>
          <w:lang w:eastAsia="zh-CN"/>
        </w:rPr>
        <w:t xml:space="preserve"> of transmitter and receiver </w:t>
      </w:r>
      <w:r w:rsidRPr="0050431F">
        <w:rPr>
          <w:lang w:eastAsia="zh-CN"/>
        </w:rPr>
        <w:t>is not exceeded and vice versa.</w:t>
      </w:r>
    </w:p>
    <w:p w14:paraId="5B68531E" w14:textId="77777777" w:rsidR="00D14EDA" w:rsidRPr="0050431F" w:rsidRDefault="00D14EDA" w:rsidP="00F311C8">
      <w:pPr>
        <w:pStyle w:val="Heading5"/>
        <w:rPr>
          <w:rFonts w:eastAsia="SimSun"/>
          <w:lang w:eastAsia="zh-CN"/>
        </w:rPr>
      </w:pPr>
      <w:bookmarkStart w:id="584" w:name="_Toc13048458"/>
      <w:bookmarkStart w:id="585" w:name="_Toc29764674"/>
      <w:bookmarkStart w:id="586" w:name="_Toc29765092"/>
      <w:bookmarkStart w:id="587" w:name="_Toc52556590"/>
      <w:bookmarkStart w:id="588" w:name="_Toc67912292"/>
      <w:bookmarkStart w:id="589" w:name="_Toc89855227"/>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00242DAD" w:rsidRPr="0050431F">
        <w:rPr>
          <w:rFonts w:eastAsia="SimSun"/>
        </w:rPr>
        <w:t>.3.2</w:t>
      </w:r>
      <w:r w:rsidR="00242DAD" w:rsidRPr="0050431F">
        <w:rPr>
          <w:rFonts w:eastAsia="SimSun"/>
        </w:rPr>
        <w:tab/>
      </w:r>
      <w:r w:rsidRPr="0050431F">
        <w:rPr>
          <w:rFonts w:eastAsia="SimSun"/>
        </w:rPr>
        <w:t>TC7c power allocation</w:t>
      </w:r>
      <w:bookmarkEnd w:id="584"/>
      <w:bookmarkEnd w:id="585"/>
      <w:bookmarkEnd w:id="586"/>
      <w:bookmarkEnd w:id="587"/>
      <w:bookmarkEnd w:id="588"/>
      <w:bookmarkEnd w:id="589"/>
      <w:r w:rsidRPr="0050431F">
        <w:rPr>
          <w:rFonts w:eastAsia="SimSun"/>
        </w:rPr>
        <w:tab/>
      </w:r>
    </w:p>
    <w:p w14:paraId="4C499C5C"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3F0055EE"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0AED6381" w14:textId="77777777" w:rsidR="002F6EF4" w:rsidRPr="0050431F" w:rsidRDefault="002F6EF4" w:rsidP="00F311C8">
      <w:pPr>
        <w:pStyle w:val="Heading3"/>
        <w:rPr>
          <w:lang w:eastAsia="zh-CN"/>
        </w:rPr>
      </w:pPr>
      <w:bookmarkStart w:id="590" w:name="_Toc13048459"/>
      <w:bookmarkStart w:id="591" w:name="_Toc29764675"/>
      <w:bookmarkStart w:id="592" w:name="_Toc29765093"/>
      <w:bookmarkStart w:id="593" w:name="_Toc52556591"/>
      <w:bookmarkStart w:id="594" w:name="_Toc67912293"/>
      <w:bookmarkStart w:id="595" w:name="_Toc89855228"/>
      <w:r w:rsidRPr="0050431F">
        <w:rPr>
          <w:lang w:eastAsia="zh-CN"/>
        </w:rPr>
        <w:t>4.8.8</w:t>
      </w:r>
      <w:r w:rsidRPr="0050431F">
        <w:rPr>
          <w:lang w:eastAsia="zh-CN"/>
        </w:rPr>
        <w:tab/>
        <w:t>TC8: NB-IoT standalone multi-carrier operation</w:t>
      </w:r>
      <w:bookmarkEnd w:id="590"/>
      <w:bookmarkEnd w:id="591"/>
      <w:bookmarkEnd w:id="592"/>
      <w:bookmarkEnd w:id="593"/>
      <w:bookmarkEnd w:id="594"/>
      <w:bookmarkEnd w:id="595"/>
    </w:p>
    <w:p w14:paraId="500F0FBF" w14:textId="77777777" w:rsidR="002F6EF4" w:rsidRPr="0050431F" w:rsidRDefault="002F6EF4" w:rsidP="002F6EF4">
      <w:pPr>
        <w:rPr>
          <w:rFonts w:cs="Arial"/>
        </w:rPr>
      </w:pPr>
      <w:r w:rsidRPr="0050431F">
        <w:rPr>
          <w:rFonts w:cs="Arial"/>
        </w:rPr>
        <w:t>The purpose of the TC8 is to test NB-IoT standalone multi-carrier aspects.</w:t>
      </w:r>
    </w:p>
    <w:p w14:paraId="6CDC01F4" w14:textId="77777777" w:rsidR="002F6EF4" w:rsidRPr="0050431F" w:rsidRDefault="002F6EF4" w:rsidP="00F311C8">
      <w:pPr>
        <w:pStyle w:val="Heading4"/>
        <w:rPr>
          <w:lang w:eastAsia="zh-CN"/>
        </w:rPr>
      </w:pPr>
      <w:bookmarkStart w:id="596" w:name="_Toc13048460"/>
      <w:bookmarkStart w:id="597" w:name="_Toc29764676"/>
      <w:bookmarkStart w:id="598" w:name="_Toc29765094"/>
      <w:bookmarkStart w:id="599" w:name="_Toc52556592"/>
      <w:bookmarkStart w:id="600" w:name="_Toc67912294"/>
      <w:bookmarkStart w:id="601" w:name="_Toc89855229"/>
      <w:r w:rsidRPr="0050431F">
        <w:rPr>
          <w:lang w:eastAsia="zh-CN"/>
        </w:rPr>
        <w:t>4.8.8.1</w:t>
      </w:r>
      <w:r w:rsidRPr="0050431F">
        <w:rPr>
          <w:lang w:eastAsia="zh-CN"/>
        </w:rPr>
        <w:tab/>
        <w:t>TC8 generation</w:t>
      </w:r>
      <w:bookmarkEnd w:id="596"/>
      <w:bookmarkEnd w:id="597"/>
      <w:bookmarkEnd w:id="598"/>
      <w:bookmarkEnd w:id="599"/>
      <w:bookmarkEnd w:id="600"/>
      <w:bookmarkEnd w:id="601"/>
    </w:p>
    <w:p w14:paraId="4F43D93D" w14:textId="77777777" w:rsidR="002F6EF4" w:rsidRPr="0050431F" w:rsidRDefault="002F6EF4" w:rsidP="002F6EF4">
      <w:pPr>
        <w:rPr>
          <w:rFonts w:cs="Arial"/>
        </w:rPr>
      </w:pPr>
      <w:r w:rsidRPr="0050431F">
        <w:rPr>
          <w:rFonts w:cs="Arial"/>
        </w:rPr>
        <w:t>TC8 is constructed using the following method:</w:t>
      </w:r>
    </w:p>
    <w:p w14:paraId="78F1CCB4" w14:textId="77777777" w:rsidR="002F6EF4" w:rsidRPr="0050431F" w:rsidRDefault="002F6EF4" w:rsidP="002F6EF4">
      <w:pPr>
        <w:pStyle w:val="B10"/>
      </w:pPr>
      <w:r w:rsidRPr="0050431F">
        <w:t>-</w:t>
      </w:r>
      <w:r w:rsidRPr="0050431F">
        <w:tab/>
        <w:t>The Base Station RF Bandwidth shall be the declared maximum Base Station RF Bandwidth.</w:t>
      </w:r>
    </w:p>
    <w:p w14:paraId="6F470388" w14:textId="77777777" w:rsidR="002F6EF4" w:rsidRPr="0050431F" w:rsidRDefault="002F6EF4" w:rsidP="002F6EF4">
      <w:pPr>
        <w:pStyle w:val="B1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125F7936" w14:textId="77777777" w:rsidR="002F6EF4" w:rsidRPr="0050431F" w:rsidRDefault="002F6EF4" w:rsidP="002F6EF4">
      <w:pPr>
        <w:pStyle w:val="B10"/>
      </w:pPr>
      <w:r w:rsidRPr="0050431F">
        <w:t>-</w:t>
      </w:r>
      <w:r w:rsidRPr="0050431F">
        <w:tab/>
        <w:t>For transmitter tests, add NB-IoT carriers at the edges using 600 kHz spacing until no more NB-IoT carriers are supported or no more NB-IoT carriers fit.</w:t>
      </w:r>
    </w:p>
    <w:p w14:paraId="73B9C962" w14:textId="77777777" w:rsidR="002F6EF4" w:rsidRPr="0050431F" w:rsidRDefault="002F6EF4" w:rsidP="00F311C8">
      <w:pPr>
        <w:pStyle w:val="Heading4"/>
        <w:rPr>
          <w:lang w:eastAsia="zh-CN"/>
        </w:rPr>
      </w:pPr>
      <w:bookmarkStart w:id="602" w:name="_Toc13048461"/>
      <w:bookmarkStart w:id="603" w:name="_Toc29764677"/>
      <w:bookmarkStart w:id="604" w:name="_Toc29765095"/>
      <w:bookmarkStart w:id="605" w:name="_Toc52556593"/>
      <w:bookmarkStart w:id="606" w:name="_Toc67912295"/>
      <w:bookmarkStart w:id="607" w:name="_Toc89855230"/>
      <w:r w:rsidRPr="0050431F">
        <w:rPr>
          <w:lang w:eastAsia="zh-CN"/>
        </w:rPr>
        <w:t>4.8.8.2</w:t>
      </w:r>
      <w:r w:rsidRPr="0050431F">
        <w:rPr>
          <w:lang w:eastAsia="zh-CN"/>
        </w:rPr>
        <w:tab/>
        <w:t>TC8 power allocation</w:t>
      </w:r>
      <w:bookmarkEnd w:id="602"/>
      <w:bookmarkEnd w:id="603"/>
      <w:bookmarkEnd w:id="604"/>
      <w:bookmarkEnd w:id="605"/>
      <w:bookmarkEnd w:id="606"/>
      <w:bookmarkEnd w:id="607"/>
    </w:p>
    <w:p w14:paraId="396F9A5B"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9816250" w14:textId="77777777" w:rsidR="002F6EF4" w:rsidRPr="0050431F" w:rsidRDefault="002F6EF4" w:rsidP="00F311C8">
      <w:pPr>
        <w:pStyle w:val="Heading3"/>
        <w:rPr>
          <w:lang w:eastAsia="zh-CN"/>
        </w:rPr>
      </w:pPr>
      <w:bookmarkStart w:id="608" w:name="_Toc13048462"/>
      <w:bookmarkStart w:id="609" w:name="_Toc29764678"/>
      <w:bookmarkStart w:id="610" w:name="_Toc29765096"/>
      <w:bookmarkStart w:id="611" w:name="_Toc52556594"/>
      <w:bookmarkStart w:id="612" w:name="_Toc67912296"/>
      <w:bookmarkStart w:id="613" w:name="_Toc89855231"/>
      <w:r w:rsidRPr="0050431F">
        <w:rPr>
          <w:lang w:eastAsia="zh-CN"/>
        </w:rPr>
        <w:t>4.8.9</w:t>
      </w:r>
      <w:r w:rsidRPr="0050431F">
        <w:rPr>
          <w:lang w:eastAsia="zh-CN"/>
        </w:rPr>
        <w:tab/>
        <w:t>TC9: GSM and NB-IoT standalone multi-carrier operation</w:t>
      </w:r>
      <w:bookmarkEnd w:id="608"/>
      <w:bookmarkEnd w:id="609"/>
      <w:bookmarkEnd w:id="610"/>
      <w:bookmarkEnd w:id="611"/>
      <w:bookmarkEnd w:id="612"/>
      <w:bookmarkEnd w:id="613"/>
    </w:p>
    <w:p w14:paraId="43A554F4" w14:textId="77777777" w:rsidR="002F6EF4" w:rsidRPr="0050431F" w:rsidRDefault="002F6EF4" w:rsidP="002F6EF4">
      <w:pPr>
        <w:rPr>
          <w:rFonts w:cs="Arial"/>
        </w:rPr>
      </w:pPr>
      <w:r w:rsidRPr="0050431F">
        <w:rPr>
          <w:rFonts w:cs="Arial"/>
        </w:rPr>
        <w:t>The purpose of the TC9 is to test GSM and NB-IoT standalone multi-carrier aspects.</w:t>
      </w:r>
    </w:p>
    <w:p w14:paraId="38B8EFD4" w14:textId="77777777" w:rsidR="002F6EF4" w:rsidRPr="0050431F" w:rsidRDefault="002F6EF4" w:rsidP="00F311C8">
      <w:pPr>
        <w:pStyle w:val="Heading4"/>
        <w:rPr>
          <w:lang w:eastAsia="zh-CN"/>
        </w:rPr>
      </w:pPr>
      <w:bookmarkStart w:id="614" w:name="_Toc13048463"/>
      <w:bookmarkStart w:id="615" w:name="_Toc29764679"/>
      <w:bookmarkStart w:id="616" w:name="_Toc29765097"/>
      <w:bookmarkStart w:id="617" w:name="_Toc52556595"/>
      <w:bookmarkStart w:id="618" w:name="_Toc67912297"/>
      <w:bookmarkStart w:id="619" w:name="_Toc89855232"/>
      <w:r w:rsidRPr="0050431F">
        <w:rPr>
          <w:lang w:eastAsia="zh-CN"/>
        </w:rPr>
        <w:t>4.8.9.1</w:t>
      </w:r>
      <w:r w:rsidRPr="0050431F">
        <w:rPr>
          <w:lang w:eastAsia="zh-CN"/>
        </w:rPr>
        <w:tab/>
        <w:t>TC9 generation</w:t>
      </w:r>
      <w:bookmarkEnd w:id="614"/>
      <w:bookmarkEnd w:id="615"/>
      <w:bookmarkEnd w:id="616"/>
      <w:bookmarkEnd w:id="617"/>
      <w:bookmarkEnd w:id="618"/>
      <w:bookmarkEnd w:id="619"/>
    </w:p>
    <w:p w14:paraId="29D57407" w14:textId="77777777" w:rsidR="002F6EF4" w:rsidRPr="0050431F" w:rsidRDefault="002F6EF4" w:rsidP="002F6EF4">
      <w:pPr>
        <w:rPr>
          <w:rFonts w:cs="Arial"/>
        </w:rPr>
      </w:pPr>
      <w:r w:rsidRPr="0050431F">
        <w:rPr>
          <w:rFonts w:cs="Arial"/>
        </w:rPr>
        <w:t>TC9 is constructed using the following method:</w:t>
      </w:r>
    </w:p>
    <w:p w14:paraId="7CD10C7A" w14:textId="77777777" w:rsidR="002F6EF4" w:rsidRPr="0050431F" w:rsidRDefault="002F6EF4" w:rsidP="002F6EF4">
      <w:pPr>
        <w:pStyle w:val="B10"/>
      </w:pPr>
      <w:r w:rsidRPr="0050431F">
        <w:t>-</w:t>
      </w:r>
      <w:r w:rsidRPr="0050431F">
        <w:tab/>
        <w:t>The Base Station RF Bandwidth shall be the declared maximum Base Station RF Bandwidth.</w:t>
      </w:r>
    </w:p>
    <w:p w14:paraId="7AD89FA6"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6371A2E8"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19838503" w14:textId="77777777" w:rsidR="002F6EF4" w:rsidRPr="0050431F" w:rsidRDefault="002F6EF4" w:rsidP="00F311C8">
      <w:pPr>
        <w:pStyle w:val="Heading4"/>
        <w:rPr>
          <w:lang w:eastAsia="zh-CN"/>
        </w:rPr>
      </w:pPr>
      <w:bookmarkStart w:id="620" w:name="_Toc13048464"/>
      <w:bookmarkStart w:id="621" w:name="_Toc29764680"/>
      <w:bookmarkStart w:id="622" w:name="_Toc29765098"/>
      <w:bookmarkStart w:id="623" w:name="_Toc52556596"/>
      <w:bookmarkStart w:id="624" w:name="_Toc67912298"/>
      <w:bookmarkStart w:id="625" w:name="_Toc89855233"/>
      <w:r w:rsidRPr="0050431F">
        <w:rPr>
          <w:lang w:eastAsia="zh-CN"/>
        </w:rPr>
        <w:t>4.8.9.2</w:t>
      </w:r>
      <w:r w:rsidRPr="0050431F">
        <w:rPr>
          <w:lang w:eastAsia="zh-CN"/>
        </w:rPr>
        <w:tab/>
        <w:t>TC9 power allocation</w:t>
      </w:r>
      <w:bookmarkEnd w:id="620"/>
      <w:bookmarkEnd w:id="621"/>
      <w:bookmarkEnd w:id="622"/>
      <w:bookmarkEnd w:id="623"/>
      <w:bookmarkEnd w:id="624"/>
      <w:bookmarkEnd w:id="625"/>
    </w:p>
    <w:p w14:paraId="659278B0"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3F2CE568" w14:textId="77777777" w:rsidR="002F6EF4" w:rsidRPr="0050431F" w:rsidRDefault="002F6EF4" w:rsidP="00F311C8">
      <w:pPr>
        <w:pStyle w:val="Heading3"/>
        <w:rPr>
          <w:lang w:eastAsia="zh-CN"/>
        </w:rPr>
      </w:pPr>
      <w:bookmarkStart w:id="626" w:name="_Toc13048465"/>
      <w:bookmarkStart w:id="627" w:name="_Toc29764681"/>
      <w:bookmarkStart w:id="628" w:name="_Toc29765099"/>
      <w:bookmarkStart w:id="629" w:name="_Toc52556597"/>
      <w:bookmarkStart w:id="630" w:name="_Toc67912299"/>
      <w:bookmarkStart w:id="631" w:name="_Toc89855234"/>
      <w:r w:rsidRPr="0050431F">
        <w:rPr>
          <w:lang w:eastAsia="zh-CN"/>
        </w:rPr>
        <w:t>4.8.10</w:t>
      </w:r>
      <w:r w:rsidRPr="0050431F">
        <w:rPr>
          <w:lang w:eastAsia="zh-CN"/>
        </w:rPr>
        <w:tab/>
        <w:t>TC10: UTRA and NB-IoT standalone multi-carrier operation</w:t>
      </w:r>
      <w:bookmarkEnd w:id="626"/>
      <w:bookmarkEnd w:id="627"/>
      <w:bookmarkEnd w:id="628"/>
      <w:bookmarkEnd w:id="629"/>
      <w:bookmarkEnd w:id="630"/>
      <w:bookmarkEnd w:id="631"/>
    </w:p>
    <w:p w14:paraId="3869AF15" w14:textId="77777777" w:rsidR="002F6EF4" w:rsidRPr="0050431F" w:rsidRDefault="002F6EF4" w:rsidP="002F6EF4">
      <w:pPr>
        <w:rPr>
          <w:rFonts w:cs="Arial"/>
        </w:rPr>
      </w:pPr>
      <w:r w:rsidRPr="0050431F">
        <w:rPr>
          <w:rFonts w:cs="Arial"/>
        </w:rPr>
        <w:t>The purpose of the TC10 is to test UTRA and NB-IoT standalone multi-carrier aspects.</w:t>
      </w:r>
    </w:p>
    <w:p w14:paraId="496E8C79" w14:textId="77777777" w:rsidR="002F6EF4" w:rsidRPr="0050431F" w:rsidRDefault="002F6EF4" w:rsidP="00F311C8">
      <w:pPr>
        <w:pStyle w:val="Heading4"/>
        <w:rPr>
          <w:lang w:eastAsia="zh-CN"/>
        </w:rPr>
      </w:pPr>
      <w:bookmarkStart w:id="632" w:name="_Toc13048466"/>
      <w:bookmarkStart w:id="633" w:name="_Toc29764682"/>
      <w:bookmarkStart w:id="634" w:name="_Toc29765100"/>
      <w:bookmarkStart w:id="635" w:name="_Toc52556598"/>
      <w:bookmarkStart w:id="636" w:name="_Toc67912300"/>
      <w:bookmarkStart w:id="637" w:name="_Toc89855235"/>
      <w:r w:rsidRPr="0050431F">
        <w:rPr>
          <w:lang w:eastAsia="zh-CN"/>
        </w:rPr>
        <w:t>4.8.10.1</w:t>
      </w:r>
      <w:r w:rsidRPr="0050431F">
        <w:rPr>
          <w:lang w:eastAsia="zh-CN"/>
        </w:rPr>
        <w:tab/>
        <w:t>TC10 generation</w:t>
      </w:r>
      <w:bookmarkEnd w:id="632"/>
      <w:bookmarkEnd w:id="633"/>
      <w:bookmarkEnd w:id="634"/>
      <w:bookmarkEnd w:id="635"/>
      <w:bookmarkEnd w:id="636"/>
      <w:bookmarkEnd w:id="637"/>
    </w:p>
    <w:p w14:paraId="310FE19D" w14:textId="77777777" w:rsidR="002F6EF4" w:rsidRPr="0050431F" w:rsidRDefault="002F6EF4" w:rsidP="002F6EF4">
      <w:pPr>
        <w:rPr>
          <w:rFonts w:cs="Arial"/>
        </w:rPr>
      </w:pPr>
      <w:r w:rsidRPr="0050431F">
        <w:rPr>
          <w:rFonts w:cs="Arial"/>
        </w:rPr>
        <w:t>TC10 is constructed using the following method:</w:t>
      </w:r>
    </w:p>
    <w:p w14:paraId="494F0DD7" w14:textId="77777777" w:rsidR="002F6EF4" w:rsidRPr="0050431F" w:rsidRDefault="002F6EF4" w:rsidP="002F6EF4">
      <w:pPr>
        <w:pStyle w:val="B10"/>
      </w:pPr>
      <w:r w:rsidRPr="0050431F">
        <w:t>-</w:t>
      </w:r>
      <w:r w:rsidRPr="0050431F">
        <w:tab/>
        <w:t>The Base Station RF Bandwidth shall be the declared maximum Base Station RF Bandwidth.</w:t>
      </w:r>
    </w:p>
    <w:p w14:paraId="78D2C7B8" w14:textId="77777777" w:rsidR="002F6EF4" w:rsidRPr="0050431F" w:rsidRDefault="002F6EF4" w:rsidP="002F6EF4">
      <w:pPr>
        <w:pStyle w:val="B10"/>
      </w:pPr>
      <w:r w:rsidRPr="0050431F">
        <w:t>-</w:t>
      </w:r>
      <w:r w:rsidRPr="0050431F">
        <w:tab/>
        <w:t>For receiver tests, place a NB-IoT carrier at the lower edge and a UTRA FDD carrier at the upper Base Station RF Bandwidth edge. The specified F</w:t>
      </w:r>
      <w:r w:rsidRPr="0050431F">
        <w:rPr>
          <w:vertAlign w:val="subscript"/>
        </w:rPr>
        <w:t>Offset-RAT</w:t>
      </w:r>
      <w:r w:rsidRPr="0050431F">
        <w:t xml:space="preserve"> shall apply.</w:t>
      </w:r>
    </w:p>
    <w:p w14:paraId="4944DD26"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UTRA FDD carrier at the upper Base Station RF Bandwidth edge. The specified F</w:t>
      </w:r>
      <w:r w:rsidRPr="0050431F">
        <w:rPr>
          <w:vertAlign w:val="subscript"/>
        </w:rPr>
        <w:t>Offset-RAT</w:t>
      </w:r>
      <w:r w:rsidRPr="0050431F">
        <w:t xml:space="preserve"> shall apply. Add additional UTRA FDD carriers in the middle if possible.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71E4C5A8" w14:textId="77777777" w:rsidR="002F6EF4" w:rsidRPr="0050431F" w:rsidRDefault="002F6EF4" w:rsidP="002F6EF4">
      <w:pPr>
        <w:pStyle w:val="B10"/>
      </w:pPr>
      <w:r w:rsidRPr="0050431F">
        <w:t>-</w:t>
      </w:r>
      <w:r w:rsidRPr="0050431F">
        <w:tab/>
        <w:t>For transmitter tests and in the case of a BS supporting more than one NB-IoT carrier, carry out the following steps.</w:t>
      </w:r>
    </w:p>
    <w:p w14:paraId="707FA97A"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6C959970" w14:textId="77777777" w:rsidR="002F6EF4" w:rsidRPr="0050431F" w:rsidRDefault="002F6EF4" w:rsidP="00F311C8">
      <w:pPr>
        <w:pStyle w:val="B20"/>
      </w:pPr>
      <w:r w:rsidRPr="0050431F">
        <w:t>-</w:t>
      </w:r>
      <w:r w:rsidRPr="0050431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422C6216"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3BBBBE55" w14:textId="77777777" w:rsidR="002F6EF4" w:rsidRPr="0050431F" w:rsidRDefault="002F6EF4" w:rsidP="00F311C8">
      <w:pPr>
        <w:pStyle w:val="B20"/>
      </w:pPr>
      <w:r w:rsidRPr="0050431F">
        <w:t>-</w:t>
      </w:r>
      <w:r w:rsidRPr="0050431F">
        <w:tab/>
        <w:t>Add additional UTRA FDD carriers in the middle if possible.</w:t>
      </w:r>
    </w:p>
    <w:p w14:paraId="2C81A2A4" w14:textId="77777777" w:rsidR="002F6EF4" w:rsidRPr="0050431F" w:rsidRDefault="002F6EF4" w:rsidP="00F311C8">
      <w:pPr>
        <w:pStyle w:val="Heading4"/>
        <w:rPr>
          <w:lang w:eastAsia="zh-CN"/>
        </w:rPr>
      </w:pPr>
      <w:bookmarkStart w:id="638" w:name="_Toc13048467"/>
      <w:bookmarkStart w:id="639" w:name="_Toc29764683"/>
      <w:bookmarkStart w:id="640" w:name="_Toc29765101"/>
      <w:bookmarkStart w:id="641" w:name="_Toc52556599"/>
      <w:bookmarkStart w:id="642" w:name="_Toc67912301"/>
      <w:bookmarkStart w:id="643" w:name="_Toc89855236"/>
      <w:r w:rsidRPr="0050431F">
        <w:rPr>
          <w:lang w:eastAsia="zh-CN"/>
        </w:rPr>
        <w:t>4.8.10.2</w:t>
      </w:r>
      <w:r w:rsidRPr="0050431F">
        <w:rPr>
          <w:lang w:eastAsia="zh-CN"/>
        </w:rPr>
        <w:tab/>
        <w:t>TC10 power allocation</w:t>
      </w:r>
      <w:bookmarkEnd w:id="638"/>
      <w:bookmarkEnd w:id="639"/>
      <w:bookmarkEnd w:id="640"/>
      <w:bookmarkEnd w:id="641"/>
      <w:bookmarkEnd w:id="642"/>
      <w:bookmarkEnd w:id="643"/>
    </w:p>
    <w:p w14:paraId="0449264E"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54F1EB5" w14:textId="77777777" w:rsidR="002F6EF4" w:rsidRPr="0050431F" w:rsidRDefault="002F6EF4" w:rsidP="00F311C8">
      <w:pPr>
        <w:pStyle w:val="Heading3"/>
        <w:rPr>
          <w:lang w:eastAsia="zh-CN"/>
        </w:rPr>
      </w:pPr>
      <w:bookmarkStart w:id="644" w:name="_Toc13048468"/>
      <w:bookmarkStart w:id="645" w:name="_Toc29764684"/>
      <w:bookmarkStart w:id="646" w:name="_Toc29765102"/>
      <w:bookmarkStart w:id="647" w:name="_Toc52556600"/>
      <w:bookmarkStart w:id="648" w:name="_Toc67912302"/>
      <w:bookmarkStart w:id="649" w:name="_Toc89855237"/>
      <w:r w:rsidRPr="0050431F">
        <w:rPr>
          <w:lang w:eastAsia="zh-CN"/>
        </w:rPr>
        <w:t>4.8.11</w:t>
      </w:r>
      <w:r w:rsidRPr="0050431F">
        <w:rPr>
          <w:lang w:eastAsia="zh-CN"/>
        </w:rPr>
        <w:tab/>
        <w:t>TC11: E-UTRA and NB-IoT standalone multi-carrier operation</w:t>
      </w:r>
      <w:bookmarkEnd w:id="644"/>
      <w:bookmarkEnd w:id="645"/>
      <w:bookmarkEnd w:id="646"/>
      <w:bookmarkEnd w:id="647"/>
      <w:bookmarkEnd w:id="648"/>
      <w:bookmarkEnd w:id="649"/>
    </w:p>
    <w:p w14:paraId="4759CB36" w14:textId="77777777" w:rsidR="002F6EF4" w:rsidRPr="0050431F" w:rsidRDefault="002F6EF4" w:rsidP="002F6EF4">
      <w:pPr>
        <w:rPr>
          <w:rFonts w:cs="Arial"/>
        </w:rPr>
      </w:pPr>
      <w:r w:rsidRPr="0050431F">
        <w:rPr>
          <w:rFonts w:cs="Arial"/>
        </w:rPr>
        <w:t>The purpose of the TC11 is to test E-UTRA and NB-IoT standalone multi-carrier aspects.</w:t>
      </w:r>
    </w:p>
    <w:p w14:paraId="5AD5BF11" w14:textId="77777777" w:rsidR="002F6EF4" w:rsidRPr="0050431F" w:rsidRDefault="002F6EF4" w:rsidP="00F311C8">
      <w:pPr>
        <w:pStyle w:val="Heading4"/>
        <w:rPr>
          <w:lang w:eastAsia="zh-CN"/>
        </w:rPr>
      </w:pPr>
      <w:bookmarkStart w:id="650" w:name="_Toc13048469"/>
      <w:bookmarkStart w:id="651" w:name="_Toc29764685"/>
      <w:bookmarkStart w:id="652" w:name="_Toc29765103"/>
      <w:bookmarkStart w:id="653" w:name="_Toc52556601"/>
      <w:bookmarkStart w:id="654" w:name="_Toc67912303"/>
      <w:bookmarkStart w:id="655" w:name="_Toc89855238"/>
      <w:r w:rsidRPr="0050431F">
        <w:rPr>
          <w:lang w:eastAsia="zh-CN"/>
        </w:rPr>
        <w:t>4.8.11.1</w:t>
      </w:r>
      <w:r w:rsidRPr="0050431F">
        <w:rPr>
          <w:lang w:eastAsia="zh-CN"/>
        </w:rPr>
        <w:tab/>
        <w:t>TC11 generation</w:t>
      </w:r>
      <w:bookmarkEnd w:id="650"/>
      <w:bookmarkEnd w:id="651"/>
      <w:bookmarkEnd w:id="652"/>
      <w:bookmarkEnd w:id="653"/>
      <w:bookmarkEnd w:id="654"/>
      <w:bookmarkEnd w:id="655"/>
    </w:p>
    <w:p w14:paraId="550FD0F5" w14:textId="77777777" w:rsidR="002F6EF4" w:rsidRPr="0050431F" w:rsidRDefault="002F6EF4" w:rsidP="002F6EF4">
      <w:pPr>
        <w:rPr>
          <w:rFonts w:cs="Arial"/>
        </w:rPr>
      </w:pPr>
      <w:r w:rsidRPr="0050431F">
        <w:rPr>
          <w:rFonts w:cs="Arial"/>
        </w:rPr>
        <w:t>TC11 is constructed using the following method:</w:t>
      </w:r>
    </w:p>
    <w:p w14:paraId="5AD0226A" w14:textId="77777777" w:rsidR="002F6EF4" w:rsidRPr="0050431F" w:rsidRDefault="002F6EF4" w:rsidP="002F6EF4">
      <w:pPr>
        <w:pStyle w:val="B10"/>
      </w:pPr>
      <w:r w:rsidRPr="0050431F">
        <w:t>-</w:t>
      </w:r>
      <w:r w:rsidRPr="0050431F">
        <w:tab/>
        <w:t>The Base Station RF Bandwidth shall be the declared maximum Base Station RF Bandwidth.</w:t>
      </w:r>
    </w:p>
    <w:p w14:paraId="7DC52D6C" w14:textId="77777777" w:rsidR="002F6EF4" w:rsidRPr="0050431F" w:rsidRDefault="002F6EF4" w:rsidP="002F6EF4">
      <w:pPr>
        <w:pStyle w:val="B10"/>
      </w:pPr>
      <w:r w:rsidRPr="0050431F">
        <w:t>-</w:t>
      </w:r>
      <w:r w:rsidRPr="0050431F">
        <w:tab/>
        <w:t>For receiver tests,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w:t>
      </w:r>
    </w:p>
    <w:p w14:paraId="106C7E2D"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Add additional E-UTRA carriers of the same bandwidth as the already allocated E-UTRA carriers in the middle if possible.</w:t>
      </w:r>
    </w:p>
    <w:p w14:paraId="2D31343A" w14:textId="77777777" w:rsidR="002F6EF4" w:rsidRPr="0050431F" w:rsidRDefault="002F6EF4" w:rsidP="002F6EF4">
      <w:pPr>
        <w:pStyle w:val="B10"/>
      </w:pPr>
      <w:r w:rsidRPr="0050431F">
        <w:t>-</w:t>
      </w:r>
      <w:r w:rsidRPr="0050431F">
        <w:tab/>
        <w:t>For transmitter tests and in the case of a BS supporting more than one NB-IoT carrier, carry out the following steps.</w:t>
      </w:r>
    </w:p>
    <w:p w14:paraId="53AD7188"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3FE94DCA" w14:textId="77777777" w:rsidR="002F6EF4" w:rsidRPr="0050431F" w:rsidRDefault="002F6EF4" w:rsidP="00F311C8">
      <w:pPr>
        <w:pStyle w:val="B20"/>
      </w:pPr>
      <w:r w:rsidRPr="0050431F">
        <w:t>-</w:t>
      </w:r>
      <w:r w:rsidRPr="0050431F">
        <w:tab/>
        <w:t>Place two 5 MHz E-UTRA carriers in the middle of the Base Station RF Bandwidth. If the BS does not support 5 MHz channel BW use the narrowest supported BW, if only one carrier is supported or two carriers do not fit place only one carrier.</w:t>
      </w:r>
    </w:p>
    <w:p w14:paraId="745A20FC"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40B0653F" w14:textId="77777777" w:rsidR="002F6EF4" w:rsidRPr="0050431F" w:rsidRDefault="002F6EF4" w:rsidP="00F311C8">
      <w:pPr>
        <w:pStyle w:val="B20"/>
      </w:pPr>
      <w:r w:rsidRPr="0050431F">
        <w:t>-</w:t>
      </w:r>
      <w:r w:rsidRPr="0050431F">
        <w:tab/>
        <w:t>Add additional E-UTRA carriers of the same bandwidth as the already allocated E-UTRA carriers in the middle if possible.</w:t>
      </w:r>
    </w:p>
    <w:p w14:paraId="4A290BE9" w14:textId="77777777" w:rsidR="002F6EF4" w:rsidRPr="0050431F" w:rsidRDefault="002F6EF4" w:rsidP="00F311C8">
      <w:pPr>
        <w:pStyle w:val="Heading4"/>
        <w:rPr>
          <w:lang w:eastAsia="zh-CN"/>
        </w:rPr>
      </w:pPr>
      <w:bookmarkStart w:id="656" w:name="_Toc13048470"/>
      <w:bookmarkStart w:id="657" w:name="_Toc29764686"/>
      <w:bookmarkStart w:id="658" w:name="_Toc29765104"/>
      <w:bookmarkStart w:id="659" w:name="_Toc52556602"/>
      <w:bookmarkStart w:id="660" w:name="_Toc67912304"/>
      <w:bookmarkStart w:id="661" w:name="_Toc89855239"/>
      <w:r w:rsidRPr="0050431F">
        <w:rPr>
          <w:lang w:eastAsia="zh-CN"/>
        </w:rPr>
        <w:t>4.8.11.2</w:t>
      </w:r>
      <w:r w:rsidRPr="0050431F">
        <w:rPr>
          <w:lang w:eastAsia="zh-CN"/>
        </w:rPr>
        <w:tab/>
        <w:t>TC11 power allocation</w:t>
      </w:r>
      <w:bookmarkEnd w:id="656"/>
      <w:bookmarkEnd w:id="657"/>
      <w:bookmarkEnd w:id="658"/>
      <w:bookmarkEnd w:id="659"/>
      <w:bookmarkEnd w:id="660"/>
      <w:bookmarkEnd w:id="661"/>
    </w:p>
    <w:p w14:paraId="23BAC44F"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4F09DC4C" w14:textId="77777777" w:rsidR="002F6EF4" w:rsidRPr="0050431F" w:rsidRDefault="002F6EF4" w:rsidP="00F311C8">
      <w:pPr>
        <w:pStyle w:val="Heading3"/>
        <w:rPr>
          <w:lang w:eastAsia="zh-CN"/>
        </w:rPr>
      </w:pPr>
      <w:bookmarkStart w:id="662" w:name="_Toc13048471"/>
      <w:bookmarkStart w:id="663" w:name="_Toc29764687"/>
      <w:bookmarkStart w:id="664" w:name="_Toc29765105"/>
      <w:bookmarkStart w:id="665" w:name="_Toc52556603"/>
      <w:bookmarkStart w:id="666" w:name="_Toc67912305"/>
      <w:bookmarkStart w:id="667" w:name="_Toc89855240"/>
      <w:r w:rsidRPr="0050431F">
        <w:rPr>
          <w:lang w:eastAsia="zh-CN"/>
        </w:rPr>
        <w:t>4.8.12</w:t>
      </w:r>
      <w:r w:rsidRPr="0050431F">
        <w:rPr>
          <w:lang w:eastAsia="zh-CN"/>
        </w:rPr>
        <w:tab/>
        <w:t>TC12: GSM and UTRA and NB-IoT standalone multi-carrier operation</w:t>
      </w:r>
      <w:bookmarkEnd w:id="662"/>
      <w:bookmarkEnd w:id="663"/>
      <w:bookmarkEnd w:id="664"/>
      <w:bookmarkEnd w:id="665"/>
      <w:bookmarkEnd w:id="666"/>
      <w:bookmarkEnd w:id="667"/>
    </w:p>
    <w:p w14:paraId="48552208" w14:textId="77777777" w:rsidR="002F6EF4" w:rsidRPr="0050431F" w:rsidRDefault="002F6EF4" w:rsidP="002F6EF4">
      <w:pPr>
        <w:rPr>
          <w:rFonts w:cs="Arial"/>
        </w:rPr>
      </w:pPr>
      <w:r w:rsidRPr="0050431F">
        <w:rPr>
          <w:rFonts w:cs="Arial"/>
        </w:rPr>
        <w:t>The purpose of the TC12 is to test GSM and UTRA and NB-IoT standalone multi-carrier aspects.</w:t>
      </w:r>
    </w:p>
    <w:p w14:paraId="05075F42" w14:textId="77777777" w:rsidR="002F6EF4" w:rsidRPr="0050431F" w:rsidRDefault="002F6EF4" w:rsidP="00F311C8">
      <w:pPr>
        <w:pStyle w:val="Heading4"/>
        <w:rPr>
          <w:lang w:eastAsia="zh-CN"/>
        </w:rPr>
      </w:pPr>
      <w:bookmarkStart w:id="668" w:name="_Toc13048472"/>
      <w:bookmarkStart w:id="669" w:name="_Toc29764688"/>
      <w:bookmarkStart w:id="670" w:name="_Toc29765106"/>
      <w:bookmarkStart w:id="671" w:name="_Toc52556604"/>
      <w:bookmarkStart w:id="672" w:name="_Toc67912306"/>
      <w:bookmarkStart w:id="673" w:name="_Toc89855241"/>
      <w:r w:rsidRPr="0050431F">
        <w:rPr>
          <w:lang w:eastAsia="zh-CN"/>
        </w:rPr>
        <w:t>4.8.12.1</w:t>
      </w:r>
      <w:r w:rsidRPr="0050431F">
        <w:rPr>
          <w:lang w:eastAsia="zh-CN"/>
        </w:rPr>
        <w:tab/>
        <w:t>TC12 generation</w:t>
      </w:r>
      <w:bookmarkEnd w:id="668"/>
      <w:bookmarkEnd w:id="669"/>
      <w:bookmarkEnd w:id="670"/>
      <w:bookmarkEnd w:id="671"/>
      <w:bookmarkEnd w:id="672"/>
      <w:bookmarkEnd w:id="673"/>
    </w:p>
    <w:p w14:paraId="06DE0BFF" w14:textId="77777777" w:rsidR="002F6EF4" w:rsidRPr="0050431F" w:rsidRDefault="002F6EF4" w:rsidP="002F6EF4">
      <w:pPr>
        <w:rPr>
          <w:rFonts w:cs="Arial"/>
        </w:rPr>
      </w:pPr>
      <w:r w:rsidRPr="0050431F">
        <w:rPr>
          <w:rFonts w:cs="Arial"/>
        </w:rPr>
        <w:t>TC12 is constructed using the following method:</w:t>
      </w:r>
    </w:p>
    <w:p w14:paraId="0F7EDEC7" w14:textId="77777777" w:rsidR="002F6EF4" w:rsidRPr="0050431F" w:rsidRDefault="002F6EF4" w:rsidP="002F6EF4">
      <w:pPr>
        <w:pStyle w:val="B10"/>
      </w:pPr>
      <w:r w:rsidRPr="0050431F">
        <w:t>-</w:t>
      </w:r>
      <w:r w:rsidRPr="0050431F">
        <w:tab/>
        <w:t>The Base Station RF Bandwidth shall be the declared maximum Base Station RF Bandwidth.</w:t>
      </w:r>
    </w:p>
    <w:p w14:paraId="1135210F"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3E41E8BB" w14:textId="77777777" w:rsidR="002F6EF4" w:rsidRPr="0050431F" w:rsidRDefault="002F6EF4" w:rsidP="002F6EF4">
      <w:pPr>
        <w:pStyle w:val="B10"/>
      </w:pPr>
      <w:r w:rsidRPr="0050431F">
        <w:t>-</w:t>
      </w:r>
      <w:r w:rsidRPr="0050431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018A3530"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2E273174" w14:textId="77777777" w:rsidR="002F6EF4" w:rsidRPr="0050431F" w:rsidRDefault="002F6EF4" w:rsidP="002F6EF4">
      <w:pPr>
        <w:pStyle w:val="B10"/>
      </w:pPr>
      <w:r w:rsidRPr="0050431F">
        <w:t>-</w:t>
      </w:r>
      <w:r w:rsidRPr="0050431F">
        <w:tab/>
        <w:t>For transmitter tests, add additional UTRA FDD carriers in the middle if possible.</w:t>
      </w:r>
    </w:p>
    <w:p w14:paraId="30A0FFC4" w14:textId="77777777" w:rsidR="002F6EF4" w:rsidRPr="0050431F" w:rsidRDefault="002F6EF4" w:rsidP="00F311C8">
      <w:pPr>
        <w:pStyle w:val="Heading4"/>
        <w:rPr>
          <w:lang w:eastAsia="zh-CN"/>
        </w:rPr>
      </w:pPr>
      <w:bookmarkStart w:id="674" w:name="_Toc13048473"/>
      <w:bookmarkStart w:id="675" w:name="_Toc29764689"/>
      <w:bookmarkStart w:id="676" w:name="_Toc29765107"/>
      <w:bookmarkStart w:id="677" w:name="_Toc52556605"/>
      <w:bookmarkStart w:id="678" w:name="_Toc67912307"/>
      <w:bookmarkStart w:id="679" w:name="_Toc89855242"/>
      <w:r w:rsidRPr="0050431F">
        <w:rPr>
          <w:lang w:eastAsia="zh-CN"/>
        </w:rPr>
        <w:t>4.8.12.2</w:t>
      </w:r>
      <w:r w:rsidRPr="0050431F">
        <w:rPr>
          <w:lang w:eastAsia="zh-CN"/>
        </w:rPr>
        <w:tab/>
        <w:t>TC12 power allocation</w:t>
      </w:r>
      <w:bookmarkEnd w:id="674"/>
      <w:bookmarkEnd w:id="675"/>
      <w:bookmarkEnd w:id="676"/>
      <w:bookmarkEnd w:id="677"/>
      <w:bookmarkEnd w:id="678"/>
      <w:bookmarkEnd w:id="679"/>
    </w:p>
    <w:p w14:paraId="2B80D244"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80F448C" w14:textId="77777777" w:rsidR="002F6EF4" w:rsidRPr="0050431F" w:rsidRDefault="002F6EF4" w:rsidP="00F311C8">
      <w:pPr>
        <w:pStyle w:val="Heading3"/>
        <w:rPr>
          <w:lang w:eastAsia="zh-CN"/>
        </w:rPr>
      </w:pPr>
      <w:bookmarkStart w:id="680" w:name="_Toc13048474"/>
      <w:bookmarkStart w:id="681" w:name="_Toc29764690"/>
      <w:bookmarkStart w:id="682" w:name="_Toc29765108"/>
      <w:bookmarkStart w:id="683" w:name="_Toc52556606"/>
      <w:bookmarkStart w:id="684" w:name="_Toc67912308"/>
      <w:bookmarkStart w:id="685" w:name="_Toc89855243"/>
      <w:r w:rsidRPr="0050431F">
        <w:rPr>
          <w:lang w:eastAsia="zh-CN"/>
        </w:rPr>
        <w:t>4.8.13</w:t>
      </w:r>
      <w:r w:rsidRPr="0050431F">
        <w:rPr>
          <w:lang w:eastAsia="zh-CN"/>
        </w:rPr>
        <w:tab/>
        <w:t>TC13: GSM and E-UTRA and NB-IoT standalone multi-carrier operation</w:t>
      </w:r>
      <w:bookmarkEnd w:id="680"/>
      <w:bookmarkEnd w:id="681"/>
      <w:bookmarkEnd w:id="682"/>
      <w:bookmarkEnd w:id="683"/>
      <w:bookmarkEnd w:id="684"/>
      <w:bookmarkEnd w:id="685"/>
    </w:p>
    <w:p w14:paraId="4CC575C7" w14:textId="77777777" w:rsidR="002F6EF4" w:rsidRPr="0050431F" w:rsidRDefault="002F6EF4" w:rsidP="002F6EF4">
      <w:pPr>
        <w:rPr>
          <w:rFonts w:cs="Arial"/>
        </w:rPr>
      </w:pPr>
      <w:r w:rsidRPr="0050431F">
        <w:rPr>
          <w:rFonts w:cs="Arial"/>
        </w:rPr>
        <w:t>The purpose of the TC13 is to test GSM and E-UTRA and NB-IoT standalone multi-carrier aspects.</w:t>
      </w:r>
    </w:p>
    <w:p w14:paraId="4E443D5A" w14:textId="77777777" w:rsidR="002F6EF4" w:rsidRPr="0050431F" w:rsidRDefault="002F6EF4" w:rsidP="00F311C8">
      <w:pPr>
        <w:pStyle w:val="Heading4"/>
        <w:rPr>
          <w:lang w:eastAsia="zh-CN"/>
        </w:rPr>
      </w:pPr>
      <w:bookmarkStart w:id="686" w:name="_Toc13048475"/>
      <w:bookmarkStart w:id="687" w:name="_Toc29764691"/>
      <w:bookmarkStart w:id="688" w:name="_Toc29765109"/>
      <w:bookmarkStart w:id="689" w:name="_Toc52556607"/>
      <w:bookmarkStart w:id="690" w:name="_Toc67912309"/>
      <w:bookmarkStart w:id="691" w:name="_Toc89855244"/>
      <w:r w:rsidRPr="0050431F">
        <w:rPr>
          <w:lang w:eastAsia="zh-CN"/>
        </w:rPr>
        <w:t>4.8.13.1</w:t>
      </w:r>
      <w:r w:rsidRPr="0050431F">
        <w:rPr>
          <w:lang w:eastAsia="zh-CN"/>
        </w:rPr>
        <w:tab/>
        <w:t>TC13 generation</w:t>
      </w:r>
      <w:bookmarkEnd w:id="686"/>
      <w:bookmarkEnd w:id="687"/>
      <w:bookmarkEnd w:id="688"/>
      <w:bookmarkEnd w:id="689"/>
      <w:bookmarkEnd w:id="690"/>
      <w:bookmarkEnd w:id="691"/>
    </w:p>
    <w:p w14:paraId="2AF296FD" w14:textId="77777777" w:rsidR="002F6EF4" w:rsidRPr="0050431F" w:rsidRDefault="002F6EF4" w:rsidP="002F6EF4">
      <w:pPr>
        <w:rPr>
          <w:rFonts w:cs="Arial"/>
        </w:rPr>
      </w:pPr>
      <w:r w:rsidRPr="0050431F">
        <w:rPr>
          <w:rFonts w:cs="Arial"/>
        </w:rPr>
        <w:t>TC13 is constructed using the following method:</w:t>
      </w:r>
    </w:p>
    <w:p w14:paraId="379733F7" w14:textId="77777777" w:rsidR="002F6EF4" w:rsidRPr="0050431F" w:rsidRDefault="002F6EF4" w:rsidP="002F6EF4">
      <w:pPr>
        <w:pStyle w:val="B10"/>
      </w:pPr>
      <w:r w:rsidRPr="0050431F">
        <w:t>-</w:t>
      </w:r>
      <w:r w:rsidRPr="0050431F">
        <w:tab/>
        <w:t>The Base Station RF Bandwidth shall be the declared maximum Base Station RF Bandwidth.</w:t>
      </w:r>
    </w:p>
    <w:p w14:paraId="3EB14C38"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32C5D0BE" w14:textId="77777777" w:rsidR="002F6EF4" w:rsidRPr="0050431F" w:rsidRDefault="002F6EF4" w:rsidP="002F6EF4">
      <w:pPr>
        <w:pStyle w:val="B10"/>
      </w:pPr>
      <w:r w:rsidRPr="0050431F">
        <w:t>-</w:t>
      </w:r>
      <w:r w:rsidRPr="0050431F">
        <w:tab/>
        <w:t>Place two 5 MHz E-UTRA carriers in the middle of the Base Station RF Bandwidth. If the BS does not support 5 MHz channel BW use the narrowest supported BW, if only one carrier is supported or two carriers do not fit place only one carrier.</w:t>
      </w:r>
    </w:p>
    <w:p w14:paraId="69E5DF0A"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32AA708E" w14:textId="77777777" w:rsidR="002F6EF4" w:rsidRPr="0050431F" w:rsidRDefault="002F6EF4" w:rsidP="002F6EF4">
      <w:pPr>
        <w:pStyle w:val="B10"/>
      </w:pPr>
      <w:r w:rsidRPr="0050431F">
        <w:t>-</w:t>
      </w:r>
      <w:r w:rsidRPr="0050431F">
        <w:tab/>
        <w:t>For transmitter tests, add additional E-UTRA carriers of the same bandwidth as the already allocated E-UTRA carriers in the middle if possible.</w:t>
      </w:r>
    </w:p>
    <w:p w14:paraId="4FACBCF8" w14:textId="77777777" w:rsidR="002F6EF4" w:rsidRPr="0050431F" w:rsidRDefault="002F6EF4" w:rsidP="00F311C8">
      <w:pPr>
        <w:pStyle w:val="Heading4"/>
        <w:rPr>
          <w:lang w:eastAsia="zh-CN"/>
        </w:rPr>
      </w:pPr>
      <w:bookmarkStart w:id="692" w:name="_Toc13048476"/>
      <w:bookmarkStart w:id="693" w:name="_Toc29764692"/>
      <w:bookmarkStart w:id="694" w:name="_Toc29765110"/>
      <w:bookmarkStart w:id="695" w:name="_Toc52556608"/>
      <w:bookmarkStart w:id="696" w:name="_Toc67912310"/>
      <w:bookmarkStart w:id="697" w:name="_Toc89855245"/>
      <w:r w:rsidRPr="0050431F">
        <w:rPr>
          <w:lang w:eastAsia="zh-CN"/>
        </w:rPr>
        <w:t>4.8.13.2</w:t>
      </w:r>
      <w:r w:rsidRPr="0050431F">
        <w:rPr>
          <w:lang w:eastAsia="zh-CN"/>
        </w:rPr>
        <w:tab/>
        <w:t>TC13 power allocation</w:t>
      </w:r>
      <w:bookmarkEnd w:id="692"/>
      <w:bookmarkEnd w:id="693"/>
      <w:bookmarkEnd w:id="694"/>
      <w:bookmarkEnd w:id="695"/>
      <w:bookmarkEnd w:id="696"/>
      <w:bookmarkEnd w:id="697"/>
    </w:p>
    <w:p w14:paraId="30DA5794"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435E884E" w14:textId="77777777" w:rsidR="002F6EF4" w:rsidRPr="0050431F" w:rsidRDefault="002F6EF4" w:rsidP="00F311C8">
      <w:pPr>
        <w:pStyle w:val="Heading3"/>
        <w:rPr>
          <w:lang w:eastAsia="zh-CN"/>
        </w:rPr>
      </w:pPr>
      <w:bookmarkStart w:id="698" w:name="_Toc13048477"/>
      <w:bookmarkStart w:id="699" w:name="_Toc29764693"/>
      <w:bookmarkStart w:id="700" w:name="_Toc29765111"/>
      <w:bookmarkStart w:id="701" w:name="_Toc52556609"/>
      <w:bookmarkStart w:id="702" w:name="_Toc67912311"/>
      <w:bookmarkStart w:id="703" w:name="_Toc89855246"/>
      <w:r w:rsidRPr="0050431F">
        <w:rPr>
          <w:lang w:eastAsia="zh-CN"/>
        </w:rPr>
        <w:t>4.8.14</w:t>
      </w:r>
      <w:r w:rsidRPr="0050431F">
        <w:rPr>
          <w:lang w:eastAsia="zh-CN"/>
        </w:rPr>
        <w:tab/>
        <w:t>TC14: UTRA and E-UTRA and NB-IoT standalone multi-carrier operation</w:t>
      </w:r>
      <w:bookmarkEnd w:id="698"/>
      <w:bookmarkEnd w:id="699"/>
      <w:bookmarkEnd w:id="700"/>
      <w:bookmarkEnd w:id="701"/>
      <w:bookmarkEnd w:id="702"/>
      <w:bookmarkEnd w:id="703"/>
    </w:p>
    <w:p w14:paraId="1C9FF360" w14:textId="77777777" w:rsidR="002F6EF4" w:rsidRPr="0050431F" w:rsidRDefault="002F6EF4" w:rsidP="002F6EF4">
      <w:pPr>
        <w:rPr>
          <w:rFonts w:cs="Arial"/>
        </w:rPr>
      </w:pPr>
      <w:r w:rsidRPr="0050431F">
        <w:rPr>
          <w:rFonts w:cs="Arial"/>
        </w:rPr>
        <w:t>The purpose of the TC14 is to test UTRA and E-UTRA and NB-IoT standalone multi-carrier aspects.</w:t>
      </w:r>
    </w:p>
    <w:p w14:paraId="3F4877F3" w14:textId="77777777" w:rsidR="002F6EF4" w:rsidRPr="0050431F" w:rsidRDefault="002F6EF4" w:rsidP="00F311C8">
      <w:pPr>
        <w:pStyle w:val="Heading4"/>
        <w:rPr>
          <w:lang w:eastAsia="zh-CN"/>
        </w:rPr>
      </w:pPr>
      <w:bookmarkStart w:id="704" w:name="_Toc13048478"/>
      <w:bookmarkStart w:id="705" w:name="_Toc29764694"/>
      <w:bookmarkStart w:id="706" w:name="_Toc29765112"/>
      <w:bookmarkStart w:id="707" w:name="_Toc52556610"/>
      <w:bookmarkStart w:id="708" w:name="_Toc67912312"/>
      <w:bookmarkStart w:id="709" w:name="_Toc89855247"/>
      <w:r w:rsidRPr="0050431F">
        <w:rPr>
          <w:lang w:eastAsia="zh-CN"/>
        </w:rPr>
        <w:t>4.8.14.1</w:t>
      </w:r>
      <w:r w:rsidRPr="0050431F">
        <w:rPr>
          <w:lang w:eastAsia="zh-CN"/>
        </w:rPr>
        <w:tab/>
        <w:t>TC14 generation</w:t>
      </w:r>
      <w:bookmarkEnd w:id="704"/>
      <w:bookmarkEnd w:id="705"/>
      <w:bookmarkEnd w:id="706"/>
      <w:bookmarkEnd w:id="707"/>
      <w:bookmarkEnd w:id="708"/>
      <w:bookmarkEnd w:id="709"/>
    </w:p>
    <w:p w14:paraId="5A2E8975" w14:textId="77777777" w:rsidR="002F6EF4" w:rsidRPr="0050431F" w:rsidRDefault="002F6EF4" w:rsidP="002F6EF4">
      <w:pPr>
        <w:rPr>
          <w:rFonts w:cs="Arial"/>
        </w:rPr>
      </w:pPr>
      <w:r w:rsidRPr="0050431F">
        <w:rPr>
          <w:rFonts w:cs="Arial"/>
        </w:rPr>
        <w:t>TC14 is constructed using the following method:</w:t>
      </w:r>
    </w:p>
    <w:p w14:paraId="465C21B9" w14:textId="77777777" w:rsidR="002F6EF4" w:rsidRPr="0050431F" w:rsidRDefault="002F6EF4" w:rsidP="002F6EF4">
      <w:pPr>
        <w:pStyle w:val="B10"/>
      </w:pPr>
      <w:r w:rsidRPr="0050431F">
        <w:t>-</w:t>
      </w:r>
      <w:r w:rsidRPr="0050431F">
        <w:tab/>
        <w:t>The Base Station RF Bandwidth shall be the declared maximum Base Station RF Bandwidth.</w:t>
      </w:r>
    </w:p>
    <w:p w14:paraId="57869657" w14:textId="77777777" w:rsidR="002F6EF4" w:rsidRPr="0050431F" w:rsidRDefault="002F6EF4" w:rsidP="002F6EF4">
      <w:pPr>
        <w:pStyle w:val="B10"/>
      </w:pPr>
      <w:r w:rsidRPr="0050431F">
        <w:t>-</w:t>
      </w:r>
      <w:r w:rsidRPr="0050431F">
        <w:tab/>
        <w:t>For receiver tests,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Place a UTRA FDD carrier in the middle of the Base Station RF Bandwidth. The UTRA FDD carrier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6142632B"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Place a UTRA FDD carrier in the middle of the Base Station RF Bandwidth. The UTRA FDD carrier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 Add additional UTRA and E-UTRA carriers in the middle if possible. For E-UTRA the same bandwidth as the already allocated E-UTRA carriers shall be used.</w:t>
      </w:r>
    </w:p>
    <w:p w14:paraId="4AE3411C" w14:textId="77777777" w:rsidR="002F6EF4" w:rsidRPr="0050431F" w:rsidRDefault="002F6EF4" w:rsidP="002F6EF4">
      <w:pPr>
        <w:pStyle w:val="B10"/>
      </w:pPr>
      <w:r w:rsidRPr="0050431F">
        <w:t>-</w:t>
      </w:r>
      <w:r w:rsidRPr="0050431F">
        <w:tab/>
        <w:t>For transmitter tests and in the case of a BS supporting more than one NB-IoT carrier, carry out the following steps.</w:t>
      </w:r>
    </w:p>
    <w:p w14:paraId="0B45BCDF"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0D6B677E" w14:textId="77777777" w:rsidR="002F6EF4" w:rsidRPr="0050431F" w:rsidRDefault="002F6EF4" w:rsidP="00F311C8">
      <w:pPr>
        <w:pStyle w:val="B20"/>
      </w:pPr>
      <w:r w:rsidRPr="0050431F">
        <w:t>-</w:t>
      </w:r>
      <w:r w:rsidRPr="0050431F">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6C6E1441"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560BE664" w14:textId="77777777" w:rsidR="002F6EF4" w:rsidRPr="0050431F" w:rsidRDefault="002F6EF4" w:rsidP="00F311C8">
      <w:pPr>
        <w:pStyle w:val="B20"/>
      </w:pPr>
      <w:r w:rsidRPr="0050431F">
        <w:t>-</w:t>
      </w:r>
      <w:r w:rsidRPr="0050431F">
        <w:tab/>
        <w:t>Add additional UTRA and E-UTRA carriers in the middle if possible. For E-UTRA the same bandwidth as the already allocated E-UTRA carriers shall be used.</w:t>
      </w:r>
    </w:p>
    <w:p w14:paraId="21927002" w14:textId="77777777" w:rsidR="002F6EF4" w:rsidRPr="0050431F" w:rsidRDefault="002F6EF4" w:rsidP="00F311C8">
      <w:pPr>
        <w:pStyle w:val="Heading4"/>
        <w:rPr>
          <w:lang w:eastAsia="zh-CN"/>
        </w:rPr>
      </w:pPr>
      <w:bookmarkStart w:id="710" w:name="_Toc13048479"/>
      <w:bookmarkStart w:id="711" w:name="_Toc29764695"/>
      <w:bookmarkStart w:id="712" w:name="_Toc29765113"/>
      <w:bookmarkStart w:id="713" w:name="_Toc52556611"/>
      <w:bookmarkStart w:id="714" w:name="_Toc67912313"/>
      <w:bookmarkStart w:id="715" w:name="_Toc89855248"/>
      <w:r w:rsidRPr="0050431F">
        <w:rPr>
          <w:lang w:eastAsia="zh-CN"/>
        </w:rPr>
        <w:t>4.8.14.2</w:t>
      </w:r>
      <w:r w:rsidRPr="0050431F">
        <w:rPr>
          <w:lang w:eastAsia="zh-CN"/>
        </w:rPr>
        <w:tab/>
        <w:t>TC14 power allocation</w:t>
      </w:r>
      <w:bookmarkEnd w:id="710"/>
      <w:bookmarkEnd w:id="711"/>
      <w:bookmarkEnd w:id="712"/>
      <w:bookmarkEnd w:id="713"/>
      <w:bookmarkEnd w:id="714"/>
      <w:bookmarkEnd w:id="715"/>
    </w:p>
    <w:p w14:paraId="09DFC2DD"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68434C5C" w14:textId="77777777" w:rsidR="002F6EF4" w:rsidRPr="0050431F" w:rsidRDefault="002F6EF4" w:rsidP="00F311C8">
      <w:pPr>
        <w:pStyle w:val="Heading3"/>
        <w:rPr>
          <w:lang w:eastAsia="zh-CN"/>
        </w:rPr>
      </w:pPr>
      <w:bookmarkStart w:id="716" w:name="_Toc13048480"/>
      <w:bookmarkStart w:id="717" w:name="_Toc29764696"/>
      <w:bookmarkStart w:id="718" w:name="_Toc29765114"/>
      <w:bookmarkStart w:id="719" w:name="_Toc52556612"/>
      <w:bookmarkStart w:id="720" w:name="_Toc67912314"/>
      <w:bookmarkStart w:id="721" w:name="_Toc89855249"/>
      <w:r w:rsidRPr="0050431F">
        <w:rPr>
          <w:lang w:eastAsia="zh-CN"/>
        </w:rPr>
        <w:t>4.8.15</w:t>
      </w:r>
      <w:r w:rsidRPr="0050431F">
        <w:rPr>
          <w:lang w:eastAsia="zh-CN"/>
        </w:rPr>
        <w:tab/>
        <w:t>TC15: GSM and E-UTRA with NB-IoT in-band multi-carrier operation</w:t>
      </w:r>
      <w:bookmarkEnd w:id="716"/>
      <w:bookmarkEnd w:id="717"/>
      <w:bookmarkEnd w:id="718"/>
      <w:bookmarkEnd w:id="719"/>
      <w:bookmarkEnd w:id="720"/>
      <w:bookmarkEnd w:id="721"/>
    </w:p>
    <w:p w14:paraId="78D54879" w14:textId="77777777" w:rsidR="002F6EF4" w:rsidRPr="0050431F" w:rsidRDefault="002F6EF4" w:rsidP="002F6EF4">
      <w:pPr>
        <w:rPr>
          <w:rFonts w:cs="Arial"/>
        </w:rPr>
      </w:pPr>
      <w:r w:rsidRPr="0050431F">
        <w:rPr>
          <w:rFonts w:cs="Arial"/>
        </w:rPr>
        <w:t>The purpose of the TC15 is to test GSM and NB-IoT in-band multi-carrier aspects.</w:t>
      </w:r>
    </w:p>
    <w:p w14:paraId="294A4F1B" w14:textId="77777777" w:rsidR="002F6EF4" w:rsidRPr="0050431F" w:rsidRDefault="002F6EF4" w:rsidP="00F311C8">
      <w:pPr>
        <w:pStyle w:val="Heading4"/>
        <w:rPr>
          <w:lang w:eastAsia="zh-CN"/>
        </w:rPr>
      </w:pPr>
      <w:bookmarkStart w:id="722" w:name="_Toc13048481"/>
      <w:bookmarkStart w:id="723" w:name="_Toc29764697"/>
      <w:bookmarkStart w:id="724" w:name="_Toc29765115"/>
      <w:bookmarkStart w:id="725" w:name="_Toc52556613"/>
      <w:bookmarkStart w:id="726" w:name="_Toc67912315"/>
      <w:bookmarkStart w:id="727" w:name="_Toc89855250"/>
      <w:r w:rsidRPr="0050431F">
        <w:rPr>
          <w:lang w:eastAsia="zh-CN"/>
        </w:rPr>
        <w:t>4.8.15.1</w:t>
      </w:r>
      <w:r w:rsidRPr="0050431F">
        <w:rPr>
          <w:lang w:eastAsia="zh-CN"/>
        </w:rPr>
        <w:tab/>
        <w:t>TC15 generation</w:t>
      </w:r>
      <w:bookmarkEnd w:id="722"/>
      <w:bookmarkEnd w:id="723"/>
      <w:bookmarkEnd w:id="724"/>
      <w:bookmarkEnd w:id="725"/>
      <w:bookmarkEnd w:id="726"/>
      <w:bookmarkEnd w:id="727"/>
    </w:p>
    <w:p w14:paraId="22C9901C" w14:textId="77777777" w:rsidR="002F6EF4" w:rsidRPr="0050431F" w:rsidRDefault="002F6EF4" w:rsidP="002F6EF4">
      <w:pPr>
        <w:rPr>
          <w:rFonts w:cs="Arial"/>
        </w:rPr>
      </w:pPr>
      <w:r w:rsidRPr="0050431F">
        <w:rPr>
          <w:rFonts w:cs="Arial"/>
        </w:rPr>
        <w:t>TC15 is constructed using the following method:</w:t>
      </w:r>
    </w:p>
    <w:p w14:paraId="29AA38B9" w14:textId="77777777" w:rsidR="002F6EF4" w:rsidRPr="0050431F" w:rsidRDefault="002F6EF4" w:rsidP="002F6EF4">
      <w:pPr>
        <w:pStyle w:val="B10"/>
      </w:pPr>
      <w:r w:rsidRPr="0050431F">
        <w:t>-</w:t>
      </w:r>
      <w:r w:rsidRPr="0050431F">
        <w:tab/>
        <w:t>The Base Station RF Bandwidth shall be the declared maximum Base Station RF Bandwidth.</w:t>
      </w:r>
    </w:p>
    <w:p w14:paraId="024ECDAE" w14:textId="77777777" w:rsidR="002F6EF4" w:rsidRPr="0050431F" w:rsidRDefault="002F6EF4" w:rsidP="002F6EF4">
      <w:pPr>
        <w:pStyle w:val="B10"/>
      </w:pPr>
      <w:r w:rsidRPr="0050431F">
        <w:t>-</w:t>
      </w:r>
      <w:r w:rsidRPr="0050431F">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24352FBB" w14:textId="77777777" w:rsidR="002F6EF4" w:rsidRPr="0050431F" w:rsidRDefault="002F6EF4" w:rsidP="002F6EF4">
      <w:pPr>
        <w:pStyle w:val="B10"/>
      </w:pPr>
      <w:r w:rsidRPr="0050431F">
        <w:t>-</w:t>
      </w:r>
      <w:r w:rsidRPr="0050431F">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774D029"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47627A5A" w14:textId="77777777" w:rsidR="002F6EF4" w:rsidRPr="0050431F" w:rsidRDefault="002F6EF4" w:rsidP="00F311C8">
      <w:pPr>
        <w:pStyle w:val="Heading4"/>
        <w:rPr>
          <w:lang w:eastAsia="zh-CN"/>
        </w:rPr>
      </w:pPr>
      <w:bookmarkStart w:id="728" w:name="_Toc13048482"/>
      <w:bookmarkStart w:id="729" w:name="_Toc29764698"/>
      <w:bookmarkStart w:id="730" w:name="_Toc29765116"/>
      <w:bookmarkStart w:id="731" w:name="_Toc52556614"/>
      <w:bookmarkStart w:id="732" w:name="_Toc67912316"/>
      <w:bookmarkStart w:id="733" w:name="_Toc89855251"/>
      <w:r w:rsidRPr="0050431F">
        <w:rPr>
          <w:lang w:eastAsia="zh-CN"/>
        </w:rPr>
        <w:t>4.8.15.2</w:t>
      </w:r>
      <w:r w:rsidRPr="0050431F">
        <w:rPr>
          <w:lang w:eastAsia="zh-CN"/>
        </w:rPr>
        <w:tab/>
        <w:t>TC15 power allocation</w:t>
      </w:r>
      <w:bookmarkEnd w:id="728"/>
      <w:bookmarkEnd w:id="729"/>
      <w:bookmarkEnd w:id="730"/>
      <w:bookmarkEnd w:id="731"/>
      <w:bookmarkEnd w:id="732"/>
      <w:bookmarkEnd w:id="733"/>
    </w:p>
    <w:p w14:paraId="27FCB726"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250AE83A" w14:textId="77777777" w:rsidR="002F6EF4" w:rsidRPr="0050431F" w:rsidRDefault="002F6EF4" w:rsidP="00F311C8">
      <w:pPr>
        <w:pStyle w:val="Heading3"/>
        <w:rPr>
          <w:lang w:eastAsia="zh-CN"/>
        </w:rPr>
      </w:pPr>
      <w:bookmarkStart w:id="734" w:name="_Toc13048483"/>
      <w:bookmarkStart w:id="735" w:name="_Toc29764699"/>
      <w:bookmarkStart w:id="736" w:name="_Toc29765117"/>
      <w:bookmarkStart w:id="737" w:name="_Toc52556615"/>
      <w:bookmarkStart w:id="738" w:name="_Toc67912317"/>
      <w:bookmarkStart w:id="739" w:name="_Toc89855252"/>
      <w:r w:rsidRPr="0050431F">
        <w:rPr>
          <w:lang w:eastAsia="zh-CN"/>
        </w:rPr>
        <w:t>4.8.16</w:t>
      </w:r>
      <w:r w:rsidRPr="0050431F">
        <w:rPr>
          <w:lang w:eastAsia="zh-CN"/>
        </w:rPr>
        <w:tab/>
        <w:t>TC16: UTRA and E-UTRA with NB-IoT in-band multi-carrier operation</w:t>
      </w:r>
      <w:bookmarkEnd w:id="734"/>
      <w:bookmarkEnd w:id="735"/>
      <w:bookmarkEnd w:id="736"/>
      <w:bookmarkEnd w:id="737"/>
      <w:bookmarkEnd w:id="738"/>
      <w:bookmarkEnd w:id="739"/>
    </w:p>
    <w:p w14:paraId="2E7BAE1F" w14:textId="77777777" w:rsidR="002F6EF4" w:rsidRPr="0050431F" w:rsidRDefault="002F6EF4" w:rsidP="002F6EF4">
      <w:pPr>
        <w:rPr>
          <w:rFonts w:cs="Arial"/>
        </w:rPr>
      </w:pPr>
      <w:r w:rsidRPr="0050431F">
        <w:rPr>
          <w:rFonts w:cs="Arial"/>
        </w:rPr>
        <w:t>The purpose of the TC16 is to test UTRA and NB-IoT in-band multi-carrier aspects.</w:t>
      </w:r>
    </w:p>
    <w:p w14:paraId="59D3A5D0" w14:textId="77777777" w:rsidR="002F6EF4" w:rsidRPr="0050431F" w:rsidRDefault="002F6EF4" w:rsidP="00F311C8">
      <w:pPr>
        <w:pStyle w:val="Heading4"/>
        <w:rPr>
          <w:lang w:eastAsia="zh-CN"/>
        </w:rPr>
      </w:pPr>
      <w:bookmarkStart w:id="740" w:name="_Toc13048484"/>
      <w:bookmarkStart w:id="741" w:name="_Toc29764700"/>
      <w:bookmarkStart w:id="742" w:name="_Toc29765118"/>
      <w:bookmarkStart w:id="743" w:name="_Toc52556616"/>
      <w:bookmarkStart w:id="744" w:name="_Toc67912318"/>
      <w:bookmarkStart w:id="745" w:name="_Toc89855253"/>
      <w:r w:rsidRPr="0050431F">
        <w:rPr>
          <w:lang w:eastAsia="zh-CN"/>
        </w:rPr>
        <w:t>4.8.16.1</w:t>
      </w:r>
      <w:r w:rsidRPr="0050431F">
        <w:rPr>
          <w:lang w:eastAsia="zh-CN"/>
        </w:rPr>
        <w:tab/>
        <w:t>TC16 generation</w:t>
      </w:r>
      <w:bookmarkEnd w:id="740"/>
      <w:bookmarkEnd w:id="741"/>
      <w:bookmarkEnd w:id="742"/>
      <w:bookmarkEnd w:id="743"/>
      <w:bookmarkEnd w:id="744"/>
      <w:bookmarkEnd w:id="745"/>
    </w:p>
    <w:p w14:paraId="278D1280" w14:textId="77777777" w:rsidR="002F6EF4" w:rsidRPr="0050431F" w:rsidRDefault="002F6EF4" w:rsidP="002F6EF4">
      <w:pPr>
        <w:rPr>
          <w:rFonts w:cs="Arial"/>
        </w:rPr>
      </w:pPr>
      <w:r w:rsidRPr="0050431F">
        <w:rPr>
          <w:rFonts w:cs="Arial"/>
        </w:rPr>
        <w:t>TC16 is constructed using the following method:</w:t>
      </w:r>
    </w:p>
    <w:p w14:paraId="6A0B8E97" w14:textId="77777777" w:rsidR="002F6EF4" w:rsidRPr="0050431F" w:rsidRDefault="002F6EF4" w:rsidP="002F6EF4">
      <w:pPr>
        <w:pStyle w:val="B10"/>
      </w:pPr>
      <w:r w:rsidRPr="0050431F">
        <w:t>-</w:t>
      </w:r>
      <w:r w:rsidRPr="0050431F">
        <w:tab/>
        <w:t>The Base Station RF Bandwidth shall be the declared maximum Base Station RF Bandwidth.</w:t>
      </w:r>
    </w:p>
    <w:p w14:paraId="586A2BBE" w14:textId="77777777" w:rsidR="002F6EF4" w:rsidRPr="0050431F" w:rsidRDefault="002F6EF4" w:rsidP="002F6EF4">
      <w:pPr>
        <w:pStyle w:val="B10"/>
      </w:pPr>
      <w:r w:rsidRPr="0050431F">
        <w:t>-</w:t>
      </w:r>
      <w:r w:rsidRPr="0050431F">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7C1CFFA5" w14:textId="77777777" w:rsidR="002F6EF4" w:rsidRPr="0050431F" w:rsidRDefault="002F6EF4" w:rsidP="002F6EF4">
      <w:pPr>
        <w:pStyle w:val="B10"/>
      </w:pPr>
      <w:r w:rsidRPr="0050431F">
        <w:t>-</w:t>
      </w:r>
      <w:r w:rsidRPr="0050431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F886528"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2E9DB86D" w14:textId="77777777" w:rsidR="002F6EF4" w:rsidRPr="0050431F" w:rsidRDefault="002F6EF4" w:rsidP="00F311C8">
      <w:pPr>
        <w:pStyle w:val="Heading4"/>
        <w:rPr>
          <w:lang w:eastAsia="zh-CN"/>
        </w:rPr>
      </w:pPr>
      <w:bookmarkStart w:id="746" w:name="_Toc13048485"/>
      <w:bookmarkStart w:id="747" w:name="_Toc29764701"/>
      <w:bookmarkStart w:id="748" w:name="_Toc29765119"/>
      <w:bookmarkStart w:id="749" w:name="_Toc52556617"/>
      <w:bookmarkStart w:id="750" w:name="_Toc67912319"/>
      <w:bookmarkStart w:id="751" w:name="_Toc89855254"/>
      <w:r w:rsidRPr="0050431F">
        <w:rPr>
          <w:lang w:eastAsia="zh-CN"/>
        </w:rPr>
        <w:t>4.8.16.2</w:t>
      </w:r>
      <w:r w:rsidRPr="0050431F">
        <w:rPr>
          <w:lang w:eastAsia="zh-CN"/>
        </w:rPr>
        <w:tab/>
        <w:t>TC16 power allocation</w:t>
      </w:r>
      <w:bookmarkEnd w:id="746"/>
      <w:bookmarkEnd w:id="747"/>
      <w:bookmarkEnd w:id="748"/>
      <w:bookmarkEnd w:id="749"/>
      <w:bookmarkEnd w:id="750"/>
      <w:bookmarkEnd w:id="751"/>
    </w:p>
    <w:p w14:paraId="73B9020A"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1B902EAC" w14:textId="77777777" w:rsidR="002F6EF4" w:rsidRPr="0050431F" w:rsidRDefault="002F6EF4" w:rsidP="00F311C8">
      <w:pPr>
        <w:pStyle w:val="Heading3"/>
        <w:rPr>
          <w:lang w:eastAsia="zh-CN"/>
        </w:rPr>
      </w:pPr>
      <w:bookmarkStart w:id="752" w:name="_Toc13048486"/>
      <w:bookmarkStart w:id="753" w:name="_Toc29764702"/>
      <w:bookmarkStart w:id="754" w:name="_Toc29765120"/>
      <w:bookmarkStart w:id="755" w:name="_Toc52556618"/>
      <w:bookmarkStart w:id="756" w:name="_Toc67912320"/>
      <w:bookmarkStart w:id="757" w:name="_Toc89855255"/>
      <w:r w:rsidRPr="0050431F">
        <w:rPr>
          <w:lang w:eastAsia="zh-CN"/>
        </w:rPr>
        <w:t>4.8.17</w:t>
      </w:r>
      <w:r w:rsidRPr="0050431F">
        <w:rPr>
          <w:lang w:eastAsia="zh-CN"/>
        </w:rPr>
        <w:tab/>
        <w:t>TC17: E-UTRA and E-UTRA with NB-IoT in-band multi-carrier operation</w:t>
      </w:r>
      <w:bookmarkEnd w:id="752"/>
      <w:bookmarkEnd w:id="753"/>
      <w:bookmarkEnd w:id="754"/>
      <w:bookmarkEnd w:id="755"/>
      <w:bookmarkEnd w:id="756"/>
      <w:bookmarkEnd w:id="757"/>
    </w:p>
    <w:p w14:paraId="055B4BD6" w14:textId="77777777" w:rsidR="002F6EF4" w:rsidRPr="0050431F" w:rsidRDefault="002F6EF4" w:rsidP="002F6EF4">
      <w:pPr>
        <w:rPr>
          <w:rFonts w:cs="Arial"/>
        </w:rPr>
      </w:pPr>
      <w:r w:rsidRPr="0050431F">
        <w:rPr>
          <w:rFonts w:cs="Arial"/>
        </w:rPr>
        <w:t>The purpose of the TC17 is to test E-UTRA and NB-IoT in-band multi-carrier aspects.</w:t>
      </w:r>
    </w:p>
    <w:p w14:paraId="1A7911EF" w14:textId="77777777" w:rsidR="002F6EF4" w:rsidRPr="0050431F" w:rsidRDefault="002F6EF4" w:rsidP="00F311C8">
      <w:pPr>
        <w:pStyle w:val="Heading4"/>
        <w:rPr>
          <w:lang w:eastAsia="zh-CN"/>
        </w:rPr>
      </w:pPr>
      <w:bookmarkStart w:id="758" w:name="_Toc13048487"/>
      <w:bookmarkStart w:id="759" w:name="_Toc29764703"/>
      <w:bookmarkStart w:id="760" w:name="_Toc29765121"/>
      <w:bookmarkStart w:id="761" w:name="_Toc52556619"/>
      <w:bookmarkStart w:id="762" w:name="_Toc67912321"/>
      <w:bookmarkStart w:id="763" w:name="_Toc89855256"/>
      <w:r w:rsidRPr="0050431F">
        <w:rPr>
          <w:lang w:eastAsia="zh-CN"/>
        </w:rPr>
        <w:t>4.8.17.1</w:t>
      </w:r>
      <w:r w:rsidRPr="0050431F">
        <w:rPr>
          <w:lang w:eastAsia="zh-CN"/>
        </w:rPr>
        <w:tab/>
        <w:t>TC17 generation</w:t>
      </w:r>
      <w:bookmarkEnd w:id="758"/>
      <w:bookmarkEnd w:id="759"/>
      <w:bookmarkEnd w:id="760"/>
      <w:bookmarkEnd w:id="761"/>
      <w:bookmarkEnd w:id="762"/>
      <w:bookmarkEnd w:id="763"/>
    </w:p>
    <w:p w14:paraId="31B1B25A" w14:textId="77777777" w:rsidR="002F6EF4" w:rsidRPr="0050431F" w:rsidRDefault="002F6EF4" w:rsidP="002F6EF4">
      <w:pPr>
        <w:rPr>
          <w:rFonts w:cs="Arial"/>
        </w:rPr>
      </w:pPr>
      <w:r w:rsidRPr="0050431F">
        <w:rPr>
          <w:rFonts w:cs="Arial"/>
        </w:rPr>
        <w:t>TC17 is constructed using the following method:</w:t>
      </w:r>
    </w:p>
    <w:p w14:paraId="0913E6D6" w14:textId="77777777" w:rsidR="002F6EF4" w:rsidRPr="0050431F" w:rsidRDefault="002F6EF4" w:rsidP="002F6EF4">
      <w:pPr>
        <w:pStyle w:val="B10"/>
      </w:pPr>
      <w:r w:rsidRPr="0050431F">
        <w:t>-</w:t>
      </w:r>
      <w:r w:rsidRPr="0050431F">
        <w:tab/>
        <w:t>The Base Station RF Bandwidth shall be the declared maximum Base Station RF Bandwidth.</w:t>
      </w:r>
    </w:p>
    <w:p w14:paraId="5B8B65CC" w14:textId="77777777" w:rsidR="002F6EF4" w:rsidRPr="0050431F" w:rsidRDefault="002F6EF4" w:rsidP="002F6EF4">
      <w:pPr>
        <w:pStyle w:val="B10"/>
      </w:pPr>
      <w:r w:rsidRPr="0050431F">
        <w:t>-</w:t>
      </w:r>
      <w:r w:rsidRPr="0050431F">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0DCD3CF2" w14:textId="77777777" w:rsidR="002F6EF4" w:rsidRPr="0050431F" w:rsidRDefault="002F6EF4" w:rsidP="002F6EF4">
      <w:pPr>
        <w:pStyle w:val="B10"/>
      </w:pPr>
      <w:r w:rsidRPr="0050431F">
        <w:t>-</w:t>
      </w:r>
      <w:r w:rsidRPr="0050431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5A7D0BB"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61FF4DFA" w14:textId="77777777" w:rsidR="002F6EF4" w:rsidRPr="0050431F" w:rsidRDefault="002F6EF4" w:rsidP="00F311C8">
      <w:pPr>
        <w:pStyle w:val="Heading4"/>
        <w:rPr>
          <w:lang w:eastAsia="zh-CN"/>
        </w:rPr>
      </w:pPr>
      <w:bookmarkStart w:id="764" w:name="_Toc13048488"/>
      <w:bookmarkStart w:id="765" w:name="_Toc29764704"/>
      <w:bookmarkStart w:id="766" w:name="_Toc29765122"/>
      <w:bookmarkStart w:id="767" w:name="_Toc52556620"/>
      <w:bookmarkStart w:id="768" w:name="_Toc67912322"/>
      <w:bookmarkStart w:id="769" w:name="_Toc89855257"/>
      <w:r w:rsidRPr="0050431F">
        <w:rPr>
          <w:lang w:eastAsia="zh-CN"/>
        </w:rPr>
        <w:t>4.8.17.2</w:t>
      </w:r>
      <w:r w:rsidRPr="0050431F">
        <w:rPr>
          <w:lang w:eastAsia="zh-CN"/>
        </w:rPr>
        <w:tab/>
        <w:t>TC17 power allocation</w:t>
      </w:r>
      <w:bookmarkEnd w:id="764"/>
      <w:bookmarkEnd w:id="765"/>
      <w:bookmarkEnd w:id="766"/>
      <w:bookmarkEnd w:id="767"/>
      <w:bookmarkEnd w:id="768"/>
      <w:bookmarkEnd w:id="769"/>
    </w:p>
    <w:p w14:paraId="1A5F6AEE"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5995F0A5" w14:textId="77777777" w:rsidR="002F6EF4" w:rsidRPr="0050431F" w:rsidRDefault="002F6EF4" w:rsidP="00F311C8">
      <w:pPr>
        <w:pStyle w:val="Heading3"/>
        <w:rPr>
          <w:lang w:eastAsia="zh-CN"/>
        </w:rPr>
      </w:pPr>
      <w:bookmarkStart w:id="770" w:name="_Toc13048489"/>
      <w:bookmarkStart w:id="771" w:name="_Toc29764705"/>
      <w:bookmarkStart w:id="772" w:name="_Toc29765123"/>
      <w:bookmarkStart w:id="773" w:name="_Toc52556621"/>
      <w:bookmarkStart w:id="774" w:name="_Toc67912323"/>
      <w:bookmarkStart w:id="775" w:name="_Toc89855258"/>
      <w:r w:rsidRPr="0050431F">
        <w:rPr>
          <w:lang w:eastAsia="zh-CN"/>
        </w:rPr>
        <w:t>4.8.18</w:t>
      </w:r>
      <w:r w:rsidRPr="0050431F">
        <w:rPr>
          <w:lang w:eastAsia="zh-CN"/>
        </w:rPr>
        <w:tab/>
        <w:t>TC18: GSM and E-UTRA with NB-IoT guard-band multi-carrier operation</w:t>
      </w:r>
      <w:bookmarkEnd w:id="770"/>
      <w:bookmarkEnd w:id="771"/>
      <w:bookmarkEnd w:id="772"/>
      <w:bookmarkEnd w:id="773"/>
      <w:bookmarkEnd w:id="774"/>
      <w:bookmarkEnd w:id="775"/>
    </w:p>
    <w:p w14:paraId="683DCF04" w14:textId="77777777" w:rsidR="002F6EF4" w:rsidRPr="0050431F" w:rsidRDefault="002F6EF4" w:rsidP="002F6EF4">
      <w:pPr>
        <w:rPr>
          <w:rFonts w:cs="Arial"/>
        </w:rPr>
      </w:pPr>
      <w:r w:rsidRPr="0050431F">
        <w:rPr>
          <w:rFonts w:cs="Arial"/>
        </w:rPr>
        <w:t>The purpose of the TC18 is to test GSM and NB-IoT guard-band multi-carrier aspects.</w:t>
      </w:r>
    </w:p>
    <w:p w14:paraId="263BCDEE" w14:textId="77777777" w:rsidR="002F6EF4" w:rsidRPr="0050431F" w:rsidRDefault="002F6EF4" w:rsidP="00F311C8">
      <w:pPr>
        <w:pStyle w:val="Heading4"/>
        <w:rPr>
          <w:lang w:eastAsia="zh-CN"/>
        </w:rPr>
      </w:pPr>
      <w:bookmarkStart w:id="776" w:name="_Toc13048490"/>
      <w:bookmarkStart w:id="777" w:name="_Toc29764706"/>
      <w:bookmarkStart w:id="778" w:name="_Toc29765124"/>
      <w:bookmarkStart w:id="779" w:name="_Toc52556622"/>
      <w:bookmarkStart w:id="780" w:name="_Toc67912324"/>
      <w:bookmarkStart w:id="781" w:name="_Toc89855259"/>
      <w:r w:rsidRPr="0050431F">
        <w:rPr>
          <w:lang w:eastAsia="zh-CN"/>
        </w:rPr>
        <w:t>4.8.18.1</w:t>
      </w:r>
      <w:r w:rsidRPr="0050431F">
        <w:rPr>
          <w:lang w:eastAsia="zh-CN"/>
        </w:rPr>
        <w:tab/>
        <w:t>TC18 generation</w:t>
      </w:r>
      <w:bookmarkEnd w:id="776"/>
      <w:bookmarkEnd w:id="777"/>
      <w:bookmarkEnd w:id="778"/>
      <w:bookmarkEnd w:id="779"/>
      <w:bookmarkEnd w:id="780"/>
      <w:bookmarkEnd w:id="781"/>
    </w:p>
    <w:p w14:paraId="5F57F881" w14:textId="77777777" w:rsidR="002F6EF4" w:rsidRPr="0050431F" w:rsidRDefault="002F6EF4" w:rsidP="002F6EF4">
      <w:pPr>
        <w:rPr>
          <w:rFonts w:cs="Arial"/>
        </w:rPr>
      </w:pPr>
      <w:r w:rsidRPr="0050431F">
        <w:rPr>
          <w:rFonts w:cs="Arial"/>
        </w:rPr>
        <w:t>TC18 is constructed using the following method:</w:t>
      </w:r>
    </w:p>
    <w:p w14:paraId="4CE54CEC" w14:textId="77777777" w:rsidR="002F6EF4" w:rsidRPr="0050431F" w:rsidRDefault="002F6EF4" w:rsidP="002F6EF4">
      <w:pPr>
        <w:ind w:left="568" w:hanging="284"/>
      </w:pPr>
      <w:r w:rsidRPr="0050431F">
        <w:t>-</w:t>
      </w:r>
      <w:r w:rsidRPr="0050431F">
        <w:tab/>
        <w:t>The Base Station RF Bandwidth shall be the declared maximum Base Station RF Bandwidth.</w:t>
      </w:r>
    </w:p>
    <w:p w14:paraId="13C4CE55" w14:textId="77777777" w:rsidR="002F6EF4" w:rsidRPr="0050431F" w:rsidRDefault="002F6EF4" w:rsidP="002F6EF4">
      <w:pPr>
        <w:pStyle w:val="B10"/>
      </w:pPr>
      <w:r w:rsidRPr="0050431F">
        <w:t>-</w:t>
      </w:r>
      <w:r w:rsidRPr="0050431F">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50431F">
        <w:rPr>
          <w:rFonts w:eastAsia="SimSun"/>
          <w:lang w:eastAsia="zh-CN"/>
        </w:rPr>
        <w:t xml:space="preserve">adjacent to the E-UTRA </w:t>
      </w:r>
      <w:r w:rsidRPr="0050431F">
        <w:rPr>
          <w:rFonts w:eastAsia="MS Mincho"/>
        </w:rPr>
        <w:t>P</w:t>
      </w:r>
      <w:r w:rsidRPr="0050431F">
        <w:rPr>
          <w:rFonts w:eastAsia="SimSun"/>
          <w:lang w:eastAsia="zh-CN"/>
        </w:rPr>
        <w:t xml:space="preserve">RB edge as close as possible (i.e., away from the upper </w:t>
      </w:r>
      <w:r w:rsidRPr="0050431F">
        <w:t>Base Station RF Bandwidth edge</w:t>
      </w:r>
      <w:r w:rsidRPr="0050431F">
        <w:rPr>
          <w:rFonts w:eastAsia="SimSun"/>
          <w:lang w:eastAsia="zh-CN"/>
        </w:rPr>
        <w:t>)</w:t>
      </w:r>
      <w:r w:rsidRPr="0050431F">
        <w:t>. The specified F</w:t>
      </w:r>
      <w:r w:rsidRPr="0050431F">
        <w:rPr>
          <w:vertAlign w:val="subscript"/>
        </w:rPr>
        <w:t>Offset-RAT</w:t>
      </w:r>
      <w:r w:rsidRPr="0050431F">
        <w:t xml:space="preserve"> shall apply.</w:t>
      </w:r>
    </w:p>
    <w:p w14:paraId="002C4922" w14:textId="77777777" w:rsidR="002F6EF4" w:rsidRPr="0050431F" w:rsidRDefault="002F6EF4" w:rsidP="002F6EF4">
      <w:pPr>
        <w:pStyle w:val="B10"/>
      </w:pPr>
      <w:r w:rsidRPr="0050431F">
        <w:t>-</w:t>
      </w:r>
      <w:r w:rsidRPr="0050431F">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3DFE3DF2" w14:textId="77777777" w:rsidR="002F6EF4" w:rsidRPr="0050431F" w:rsidRDefault="002F6EF4" w:rsidP="002F6EF4">
      <w:pPr>
        <w:pStyle w:val="B10"/>
      </w:pPr>
      <w:r w:rsidRPr="0050431F">
        <w:t>-</w:t>
      </w:r>
      <w:r w:rsidRPr="0050431F">
        <w:tab/>
        <w:t>If 10 MHz E-UTRA carriers are not supported by the BS the narrowest supported channel BW shall be selected instead.</w:t>
      </w:r>
    </w:p>
    <w:p w14:paraId="5D9B4747" w14:textId="77777777" w:rsidR="002F6EF4" w:rsidRPr="0050431F" w:rsidRDefault="002F6EF4" w:rsidP="00F311C8">
      <w:pPr>
        <w:pStyle w:val="Heading4"/>
        <w:rPr>
          <w:lang w:eastAsia="zh-CN"/>
        </w:rPr>
      </w:pPr>
      <w:bookmarkStart w:id="782" w:name="_Toc13048491"/>
      <w:bookmarkStart w:id="783" w:name="_Toc29764707"/>
      <w:bookmarkStart w:id="784" w:name="_Toc29765125"/>
      <w:bookmarkStart w:id="785" w:name="_Toc52556623"/>
      <w:bookmarkStart w:id="786" w:name="_Toc67912325"/>
      <w:bookmarkStart w:id="787" w:name="_Toc89855260"/>
      <w:r w:rsidRPr="0050431F">
        <w:rPr>
          <w:lang w:eastAsia="zh-CN"/>
        </w:rPr>
        <w:t>4.8.18.2</w:t>
      </w:r>
      <w:r w:rsidRPr="0050431F">
        <w:rPr>
          <w:lang w:eastAsia="zh-CN"/>
        </w:rPr>
        <w:tab/>
        <w:t>TC18 power allocation</w:t>
      </w:r>
      <w:bookmarkEnd w:id="782"/>
      <w:bookmarkEnd w:id="783"/>
      <w:bookmarkEnd w:id="784"/>
      <w:bookmarkEnd w:id="785"/>
      <w:bookmarkEnd w:id="786"/>
      <w:bookmarkEnd w:id="787"/>
    </w:p>
    <w:p w14:paraId="290A5945"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D0F63D1" w14:textId="77777777" w:rsidR="002F6EF4" w:rsidRPr="0050431F" w:rsidRDefault="002F6EF4" w:rsidP="00F311C8">
      <w:pPr>
        <w:pStyle w:val="Heading3"/>
        <w:rPr>
          <w:lang w:eastAsia="zh-CN"/>
        </w:rPr>
      </w:pPr>
      <w:bookmarkStart w:id="788" w:name="_Toc13048492"/>
      <w:bookmarkStart w:id="789" w:name="_Toc29764708"/>
      <w:bookmarkStart w:id="790" w:name="_Toc29765126"/>
      <w:bookmarkStart w:id="791" w:name="_Toc52556624"/>
      <w:bookmarkStart w:id="792" w:name="_Toc67912326"/>
      <w:bookmarkStart w:id="793" w:name="_Toc89855261"/>
      <w:r w:rsidRPr="0050431F">
        <w:rPr>
          <w:lang w:eastAsia="zh-CN"/>
        </w:rPr>
        <w:t>4.8.19</w:t>
      </w:r>
      <w:r w:rsidRPr="0050431F">
        <w:rPr>
          <w:lang w:eastAsia="zh-CN"/>
        </w:rPr>
        <w:tab/>
        <w:t>TC19: UTRA and E-UTRA with NB-IoT guard-band multi-carrier operation</w:t>
      </w:r>
      <w:bookmarkEnd w:id="788"/>
      <w:bookmarkEnd w:id="789"/>
      <w:bookmarkEnd w:id="790"/>
      <w:bookmarkEnd w:id="791"/>
      <w:bookmarkEnd w:id="792"/>
      <w:bookmarkEnd w:id="793"/>
    </w:p>
    <w:p w14:paraId="227501CC" w14:textId="77777777" w:rsidR="002F6EF4" w:rsidRPr="0050431F" w:rsidRDefault="002F6EF4" w:rsidP="002F6EF4">
      <w:pPr>
        <w:rPr>
          <w:rFonts w:cs="Arial"/>
        </w:rPr>
      </w:pPr>
      <w:r w:rsidRPr="0050431F">
        <w:rPr>
          <w:rFonts w:cs="Arial"/>
        </w:rPr>
        <w:t>The purpose of the TC19 is to test UTRA and NB-IoT guard-band multi-carrier aspects.</w:t>
      </w:r>
    </w:p>
    <w:p w14:paraId="7DD2C3C6" w14:textId="77777777" w:rsidR="002F6EF4" w:rsidRPr="0050431F" w:rsidRDefault="002F6EF4" w:rsidP="00F311C8">
      <w:pPr>
        <w:pStyle w:val="Heading4"/>
        <w:rPr>
          <w:lang w:eastAsia="zh-CN"/>
        </w:rPr>
      </w:pPr>
      <w:bookmarkStart w:id="794" w:name="_Toc13048493"/>
      <w:bookmarkStart w:id="795" w:name="_Toc29764709"/>
      <w:bookmarkStart w:id="796" w:name="_Toc29765127"/>
      <w:bookmarkStart w:id="797" w:name="_Toc52556625"/>
      <w:bookmarkStart w:id="798" w:name="_Toc67912327"/>
      <w:bookmarkStart w:id="799" w:name="_Toc89855262"/>
      <w:r w:rsidRPr="0050431F">
        <w:rPr>
          <w:lang w:eastAsia="zh-CN"/>
        </w:rPr>
        <w:t>4.8.19.1</w:t>
      </w:r>
      <w:r w:rsidRPr="0050431F">
        <w:rPr>
          <w:lang w:eastAsia="zh-CN"/>
        </w:rPr>
        <w:tab/>
        <w:t>TC19 generation</w:t>
      </w:r>
      <w:bookmarkEnd w:id="794"/>
      <w:bookmarkEnd w:id="795"/>
      <w:bookmarkEnd w:id="796"/>
      <w:bookmarkEnd w:id="797"/>
      <w:bookmarkEnd w:id="798"/>
      <w:bookmarkEnd w:id="799"/>
    </w:p>
    <w:p w14:paraId="19AD8CE0" w14:textId="77777777" w:rsidR="002F6EF4" w:rsidRPr="0050431F" w:rsidRDefault="002F6EF4" w:rsidP="002F6EF4">
      <w:pPr>
        <w:rPr>
          <w:rFonts w:cs="Arial"/>
        </w:rPr>
      </w:pPr>
      <w:r w:rsidRPr="0050431F">
        <w:rPr>
          <w:rFonts w:cs="Arial"/>
        </w:rPr>
        <w:t>TC19 is constructed using the following method:</w:t>
      </w:r>
    </w:p>
    <w:p w14:paraId="3202304A" w14:textId="77777777" w:rsidR="002F6EF4" w:rsidRPr="0050431F" w:rsidRDefault="002F6EF4" w:rsidP="002F6EF4">
      <w:pPr>
        <w:pStyle w:val="B10"/>
      </w:pPr>
      <w:r w:rsidRPr="0050431F">
        <w:t>-</w:t>
      </w:r>
      <w:r w:rsidRPr="0050431F">
        <w:tab/>
        <w:t>The Base Station RF Bandwidth shall be the declared maximum Base Station RF Bandwidth.</w:t>
      </w:r>
    </w:p>
    <w:p w14:paraId="1903423B" w14:textId="77777777" w:rsidR="002F6EF4" w:rsidRPr="0050431F" w:rsidRDefault="002F6EF4" w:rsidP="002F6EF4">
      <w:pPr>
        <w:pStyle w:val="B10"/>
      </w:pPr>
      <w:r w:rsidRPr="0050431F">
        <w:t>-</w:t>
      </w:r>
      <w:r w:rsidRPr="0050431F">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50431F">
        <w:rPr>
          <w:rFonts w:eastAsia="SimSun"/>
          <w:lang w:eastAsia="zh-CN"/>
        </w:rPr>
        <w:t xml:space="preserve">adjacent to the E-UTRA </w:t>
      </w:r>
      <w:r w:rsidRPr="0050431F">
        <w:rPr>
          <w:rFonts w:eastAsia="MS Mincho"/>
        </w:rPr>
        <w:t>P</w:t>
      </w:r>
      <w:r w:rsidRPr="0050431F">
        <w:rPr>
          <w:rFonts w:eastAsia="SimSun"/>
          <w:lang w:eastAsia="zh-CN"/>
        </w:rPr>
        <w:t xml:space="preserve">RB edge as close as possible (i.e., away from the upper </w:t>
      </w:r>
      <w:r w:rsidRPr="0050431F">
        <w:t>Base Station RF Bandwidth edge</w:t>
      </w:r>
      <w:r w:rsidRPr="0050431F">
        <w:rPr>
          <w:rFonts w:eastAsia="SimSun"/>
          <w:lang w:eastAsia="zh-CN"/>
        </w:rPr>
        <w:t>)</w:t>
      </w:r>
      <w:r w:rsidRPr="0050431F">
        <w:t>. The specified F</w:t>
      </w:r>
      <w:r w:rsidRPr="0050431F">
        <w:rPr>
          <w:vertAlign w:val="subscript"/>
        </w:rPr>
        <w:t>Offset-RAT</w:t>
      </w:r>
      <w:r w:rsidRPr="0050431F">
        <w:t xml:space="preserve"> shall apply.</w:t>
      </w:r>
    </w:p>
    <w:p w14:paraId="2D107F84" w14:textId="77777777" w:rsidR="002F6EF4" w:rsidRPr="0050431F" w:rsidRDefault="002F6EF4" w:rsidP="002F6EF4">
      <w:pPr>
        <w:pStyle w:val="B10"/>
      </w:pPr>
      <w:r w:rsidRPr="0050431F">
        <w:t>-</w:t>
      </w:r>
      <w:r w:rsidRPr="0050431F">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 The nominal carrier spacing defined in subclause 4.5.1 shall apply.</w:t>
      </w:r>
    </w:p>
    <w:p w14:paraId="6CF8B9A0" w14:textId="77777777" w:rsidR="002F6EF4" w:rsidRPr="0050431F" w:rsidRDefault="002F6EF4" w:rsidP="00F311C8">
      <w:pPr>
        <w:pStyle w:val="Heading4"/>
        <w:rPr>
          <w:lang w:eastAsia="zh-CN"/>
        </w:rPr>
      </w:pPr>
      <w:bookmarkStart w:id="800" w:name="_Toc13048494"/>
      <w:bookmarkStart w:id="801" w:name="_Toc29764710"/>
      <w:bookmarkStart w:id="802" w:name="_Toc29765128"/>
      <w:bookmarkStart w:id="803" w:name="_Toc52556626"/>
      <w:bookmarkStart w:id="804" w:name="_Toc67912328"/>
      <w:bookmarkStart w:id="805" w:name="_Toc89855263"/>
      <w:r w:rsidRPr="0050431F">
        <w:rPr>
          <w:lang w:eastAsia="zh-CN"/>
        </w:rPr>
        <w:t>4.8.19.2</w:t>
      </w:r>
      <w:r w:rsidRPr="0050431F">
        <w:rPr>
          <w:lang w:eastAsia="zh-CN"/>
        </w:rPr>
        <w:tab/>
        <w:t>TC19 power allocation</w:t>
      </w:r>
      <w:bookmarkEnd w:id="800"/>
      <w:bookmarkEnd w:id="801"/>
      <w:bookmarkEnd w:id="802"/>
      <w:bookmarkEnd w:id="803"/>
      <w:bookmarkEnd w:id="804"/>
      <w:bookmarkEnd w:id="805"/>
    </w:p>
    <w:p w14:paraId="1CF624B1"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29EA4DA1" w14:textId="77777777" w:rsidR="002F6EF4" w:rsidRPr="0050431F" w:rsidRDefault="002F6EF4" w:rsidP="00F311C8">
      <w:pPr>
        <w:pStyle w:val="Heading3"/>
        <w:rPr>
          <w:lang w:eastAsia="zh-CN"/>
        </w:rPr>
      </w:pPr>
      <w:bookmarkStart w:id="806" w:name="_Toc13048495"/>
      <w:bookmarkStart w:id="807" w:name="_Toc29764711"/>
      <w:bookmarkStart w:id="808" w:name="_Toc29765129"/>
      <w:bookmarkStart w:id="809" w:name="_Toc52556627"/>
      <w:bookmarkStart w:id="810" w:name="_Toc67912329"/>
      <w:bookmarkStart w:id="811" w:name="_Toc89855264"/>
      <w:r w:rsidRPr="0050431F">
        <w:rPr>
          <w:lang w:eastAsia="zh-CN"/>
        </w:rPr>
        <w:t>4.8.20</w:t>
      </w:r>
      <w:r w:rsidRPr="0050431F">
        <w:rPr>
          <w:lang w:eastAsia="zh-CN"/>
        </w:rPr>
        <w:tab/>
        <w:t>TC20: E-UTRA and E-UTRA with NB-IoT guard-band multi-carrier operation</w:t>
      </w:r>
      <w:bookmarkEnd w:id="806"/>
      <w:bookmarkEnd w:id="807"/>
      <w:bookmarkEnd w:id="808"/>
      <w:bookmarkEnd w:id="809"/>
      <w:bookmarkEnd w:id="810"/>
      <w:bookmarkEnd w:id="811"/>
    </w:p>
    <w:p w14:paraId="1CB0DD3A" w14:textId="77777777" w:rsidR="002F6EF4" w:rsidRPr="0050431F" w:rsidRDefault="002F6EF4" w:rsidP="002F6EF4">
      <w:pPr>
        <w:rPr>
          <w:rFonts w:cs="Arial"/>
        </w:rPr>
      </w:pPr>
      <w:r w:rsidRPr="0050431F">
        <w:rPr>
          <w:rFonts w:cs="Arial"/>
        </w:rPr>
        <w:t>The purpose of the TC20 is to test E-UTRA and NB-IoT guard-band multi-carrier aspects.</w:t>
      </w:r>
    </w:p>
    <w:p w14:paraId="4823B557" w14:textId="77777777" w:rsidR="002F6EF4" w:rsidRPr="0050431F" w:rsidRDefault="002F6EF4" w:rsidP="00F311C8">
      <w:pPr>
        <w:pStyle w:val="Heading4"/>
        <w:rPr>
          <w:lang w:eastAsia="zh-CN"/>
        </w:rPr>
      </w:pPr>
      <w:bookmarkStart w:id="812" w:name="_Toc13048496"/>
      <w:bookmarkStart w:id="813" w:name="_Toc29764712"/>
      <w:bookmarkStart w:id="814" w:name="_Toc29765130"/>
      <w:bookmarkStart w:id="815" w:name="_Toc52556628"/>
      <w:bookmarkStart w:id="816" w:name="_Toc67912330"/>
      <w:bookmarkStart w:id="817" w:name="_Toc89855265"/>
      <w:r w:rsidRPr="0050431F">
        <w:rPr>
          <w:lang w:eastAsia="zh-CN"/>
        </w:rPr>
        <w:t>4.8.20.1</w:t>
      </w:r>
      <w:r w:rsidRPr="0050431F">
        <w:rPr>
          <w:lang w:eastAsia="zh-CN"/>
        </w:rPr>
        <w:tab/>
        <w:t>TC20 generation</w:t>
      </w:r>
      <w:bookmarkEnd w:id="812"/>
      <w:bookmarkEnd w:id="813"/>
      <w:bookmarkEnd w:id="814"/>
      <w:bookmarkEnd w:id="815"/>
      <w:bookmarkEnd w:id="816"/>
      <w:bookmarkEnd w:id="817"/>
    </w:p>
    <w:p w14:paraId="1CF09815" w14:textId="77777777" w:rsidR="002F6EF4" w:rsidRPr="0050431F" w:rsidRDefault="002F6EF4" w:rsidP="002F6EF4">
      <w:pPr>
        <w:rPr>
          <w:rFonts w:cs="Arial"/>
        </w:rPr>
      </w:pPr>
      <w:r w:rsidRPr="0050431F">
        <w:rPr>
          <w:rFonts w:cs="Arial"/>
        </w:rPr>
        <w:t>TC20 is constructed using the following method:</w:t>
      </w:r>
    </w:p>
    <w:p w14:paraId="5507306C" w14:textId="77777777" w:rsidR="002F6EF4" w:rsidRPr="0050431F" w:rsidRDefault="002F6EF4" w:rsidP="002F6EF4">
      <w:pPr>
        <w:ind w:left="568" w:hanging="284"/>
        <w:rPr>
          <w:rFonts w:cs="Arial"/>
        </w:rPr>
      </w:pPr>
      <w:r w:rsidRPr="0050431F">
        <w:rPr>
          <w:rFonts w:cs="Arial"/>
        </w:rPr>
        <w:t>-</w:t>
      </w:r>
      <w:r w:rsidRPr="0050431F">
        <w:rPr>
          <w:rFonts w:cs="Arial"/>
        </w:rPr>
        <w:tab/>
        <w:t>The Base Station RF Bandwidth shall be the declared maximum Base Station RF Bandwidth.</w:t>
      </w:r>
    </w:p>
    <w:p w14:paraId="0FD9946D" w14:textId="77777777" w:rsidR="002F6EF4" w:rsidRPr="0050431F" w:rsidRDefault="002F6EF4" w:rsidP="002F6EF4">
      <w:pPr>
        <w:ind w:left="568" w:hanging="284"/>
        <w:rPr>
          <w:rFonts w:cs="Arial"/>
        </w:rPr>
      </w:pPr>
      <w:r w:rsidRPr="0050431F">
        <w:rPr>
          <w:rFonts w:cs="Arial"/>
        </w:rPr>
        <w:t>-</w:t>
      </w:r>
      <w:r w:rsidRPr="0050431F">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50431F">
        <w:rPr>
          <w:rFonts w:eastAsia="SimSun" w:cs="Arial"/>
          <w:lang w:eastAsia="zh-CN"/>
        </w:rPr>
        <w:t xml:space="preserve">adjacent to the E-UTRA </w:t>
      </w:r>
      <w:r w:rsidRPr="0050431F">
        <w:rPr>
          <w:rFonts w:eastAsia="MS Mincho" w:cs="Arial"/>
        </w:rPr>
        <w:t>P</w:t>
      </w:r>
      <w:r w:rsidRPr="0050431F">
        <w:rPr>
          <w:rFonts w:eastAsia="SimSun" w:cs="Arial"/>
          <w:lang w:eastAsia="zh-CN"/>
        </w:rPr>
        <w:t xml:space="preserve">RB edge as close as possible (i.e., away from the lower </w:t>
      </w:r>
      <w:r w:rsidRPr="0050431F">
        <w:rPr>
          <w:rFonts w:cs="Arial"/>
        </w:rPr>
        <w:t>Base Station RF Bandwidth edge</w:t>
      </w:r>
      <w:r w:rsidRPr="0050431F">
        <w:rPr>
          <w:rFonts w:eastAsia="SimSun" w:cs="Arial"/>
          <w:lang w:eastAsia="zh-CN"/>
        </w:rPr>
        <w:t>)</w:t>
      </w:r>
      <w:r w:rsidRPr="0050431F">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50431F">
        <w:rPr>
          <w:rFonts w:eastAsia="SimSun" w:cs="Arial"/>
          <w:lang w:eastAsia="zh-CN"/>
        </w:rPr>
        <w:t xml:space="preserve">adjacent to the E-UTRA </w:t>
      </w:r>
      <w:r w:rsidRPr="0050431F">
        <w:rPr>
          <w:rFonts w:eastAsia="MS Mincho" w:cs="Arial"/>
        </w:rPr>
        <w:t>P</w:t>
      </w:r>
      <w:r w:rsidRPr="0050431F">
        <w:rPr>
          <w:rFonts w:eastAsia="SimSun" w:cs="Arial"/>
          <w:lang w:eastAsia="zh-CN"/>
        </w:rPr>
        <w:t xml:space="preserve">RB edge as close as possible (i.e., away from the upper </w:t>
      </w:r>
      <w:r w:rsidRPr="0050431F">
        <w:rPr>
          <w:rFonts w:cs="Arial"/>
        </w:rPr>
        <w:t>Base Station RF Bandwidth edge</w:t>
      </w:r>
      <w:r w:rsidRPr="0050431F">
        <w:rPr>
          <w:rFonts w:eastAsia="SimSun" w:cs="Arial"/>
          <w:lang w:eastAsia="zh-CN"/>
        </w:rPr>
        <w:t>)</w:t>
      </w:r>
      <w:r w:rsidRPr="0050431F">
        <w:rPr>
          <w:rFonts w:cs="Arial"/>
        </w:rPr>
        <w:t>. The specified F</w:t>
      </w:r>
      <w:r w:rsidRPr="0050431F">
        <w:rPr>
          <w:rFonts w:cs="Arial"/>
          <w:vertAlign w:val="subscript"/>
        </w:rPr>
        <w:t>Offset-RAT</w:t>
      </w:r>
      <w:r w:rsidRPr="0050431F">
        <w:rPr>
          <w:rFonts w:cs="Arial"/>
        </w:rPr>
        <w:t xml:space="preserve"> shall apply.</w:t>
      </w:r>
    </w:p>
    <w:p w14:paraId="291FD05F" w14:textId="77777777" w:rsidR="002F6EF4" w:rsidRPr="0050431F" w:rsidRDefault="002F6EF4" w:rsidP="002F6EF4">
      <w:pPr>
        <w:ind w:left="568" w:hanging="284"/>
        <w:rPr>
          <w:rFonts w:cs="Arial"/>
        </w:rPr>
      </w:pPr>
      <w:r w:rsidRPr="0050431F">
        <w:rPr>
          <w:rFonts w:cs="Arial"/>
        </w:rPr>
        <w:t>-</w:t>
      </w:r>
      <w:r w:rsidRPr="0050431F">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4899DE2" w14:textId="77777777" w:rsidR="002F6EF4" w:rsidRPr="0050431F" w:rsidRDefault="002F6EF4" w:rsidP="002F6EF4">
      <w:pPr>
        <w:ind w:left="568" w:hanging="284"/>
        <w:rPr>
          <w:rFonts w:cs="Arial"/>
        </w:rPr>
      </w:pPr>
      <w:r w:rsidRPr="0050431F">
        <w:rPr>
          <w:rFonts w:cs="Arial"/>
        </w:rPr>
        <w:t>-</w:t>
      </w:r>
      <w:r w:rsidRPr="0050431F">
        <w:rPr>
          <w:rFonts w:cs="Arial"/>
        </w:rPr>
        <w:tab/>
        <w:t>If 10 MHz E-UTRA carriers are not supported by the BS, the narrowest supported channel BW &gt; 10 MHz shall be selected instead.</w:t>
      </w:r>
    </w:p>
    <w:p w14:paraId="6E7ACAFA" w14:textId="77777777" w:rsidR="002F6EF4" w:rsidRPr="0050431F" w:rsidRDefault="002F6EF4" w:rsidP="00F311C8">
      <w:pPr>
        <w:pStyle w:val="Heading4"/>
        <w:rPr>
          <w:lang w:eastAsia="zh-CN"/>
        </w:rPr>
      </w:pPr>
      <w:bookmarkStart w:id="818" w:name="_Toc13048497"/>
      <w:bookmarkStart w:id="819" w:name="_Toc29764713"/>
      <w:bookmarkStart w:id="820" w:name="_Toc29765131"/>
      <w:bookmarkStart w:id="821" w:name="_Toc52556629"/>
      <w:bookmarkStart w:id="822" w:name="_Toc67912331"/>
      <w:bookmarkStart w:id="823" w:name="_Toc89855266"/>
      <w:r w:rsidRPr="0050431F">
        <w:rPr>
          <w:lang w:eastAsia="zh-CN"/>
        </w:rPr>
        <w:t>4.8.20.2</w:t>
      </w:r>
      <w:r w:rsidRPr="0050431F">
        <w:rPr>
          <w:lang w:eastAsia="zh-CN"/>
        </w:rPr>
        <w:tab/>
        <w:t>TC20 power allocation</w:t>
      </w:r>
      <w:bookmarkEnd w:id="818"/>
      <w:bookmarkEnd w:id="819"/>
      <w:bookmarkEnd w:id="820"/>
      <w:bookmarkEnd w:id="821"/>
      <w:bookmarkEnd w:id="822"/>
      <w:bookmarkEnd w:id="823"/>
    </w:p>
    <w:p w14:paraId="77C9DDE4" w14:textId="77777777" w:rsidR="00EB2E9D" w:rsidRPr="0050431F" w:rsidRDefault="002F6EF4" w:rsidP="00D14EDA">
      <w:pPr>
        <w:rPr>
          <w:lang w:eastAsia="zh-CN"/>
        </w:rPr>
      </w:pPr>
      <w:r w:rsidRPr="0050431F">
        <w:rPr>
          <w:rFonts w:cs="Arial"/>
        </w:rPr>
        <w:t>Set the power of each carrier to the same power so that the sum of the carrier powers equals the rated total output power according to the manufacturer’s declaration in subclause 4.7.2.</w:t>
      </w:r>
    </w:p>
    <w:p w14:paraId="16526473" w14:textId="77777777" w:rsidR="00504192" w:rsidRPr="0050431F" w:rsidRDefault="00C24412" w:rsidP="00F311C8">
      <w:pPr>
        <w:pStyle w:val="Heading2"/>
      </w:pPr>
      <w:bookmarkStart w:id="824" w:name="_Toc13048498"/>
      <w:bookmarkStart w:id="825" w:name="_Toc29764714"/>
      <w:bookmarkStart w:id="826" w:name="_Toc29765132"/>
      <w:bookmarkStart w:id="827" w:name="_Toc52556630"/>
      <w:bookmarkStart w:id="828" w:name="_Toc67912332"/>
      <w:bookmarkStart w:id="829" w:name="_Toc89855267"/>
      <w:r w:rsidRPr="0050431F">
        <w:t>4.9</w:t>
      </w:r>
      <w:r w:rsidRPr="0050431F">
        <w:tab/>
        <w:t>RF channels and t</w:t>
      </w:r>
      <w:r w:rsidR="00504192" w:rsidRPr="0050431F">
        <w:t>est models</w:t>
      </w:r>
      <w:bookmarkEnd w:id="824"/>
      <w:bookmarkEnd w:id="825"/>
      <w:bookmarkEnd w:id="826"/>
      <w:bookmarkEnd w:id="827"/>
      <w:bookmarkEnd w:id="828"/>
      <w:bookmarkEnd w:id="829"/>
      <w:r w:rsidR="00504192" w:rsidRPr="0050431F">
        <w:t xml:space="preserve"> </w:t>
      </w:r>
    </w:p>
    <w:p w14:paraId="71E4438D" w14:textId="77777777" w:rsidR="00504192" w:rsidRPr="0050431F" w:rsidRDefault="00504192" w:rsidP="00F311C8">
      <w:pPr>
        <w:pStyle w:val="Heading3"/>
      </w:pPr>
      <w:bookmarkStart w:id="830" w:name="_Toc13048499"/>
      <w:bookmarkStart w:id="831" w:name="_Toc29764715"/>
      <w:bookmarkStart w:id="832" w:name="_Toc29765133"/>
      <w:bookmarkStart w:id="833" w:name="_Toc52556631"/>
      <w:bookmarkStart w:id="834" w:name="_Toc67912333"/>
      <w:bookmarkStart w:id="835" w:name="_Toc89855268"/>
      <w:r w:rsidRPr="0050431F">
        <w:t>4.9.1</w:t>
      </w:r>
      <w:r w:rsidRPr="0050431F">
        <w:tab/>
        <w:t>RF channels</w:t>
      </w:r>
      <w:bookmarkEnd w:id="830"/>
      <w:bookmarkEnd w:id="831"/>
      <w:bookmarkEnd w:id="832"/>
      <w:bookmarkEnd w:id="833"/>
      <w:bookmarkEnd w:id="834"/>
      <w:bookmarkEnd w:id="835"/>
    </w:p>
    <w:p w14:paraId="5D0065C4" w14:textId="77777777" w:rsidR="00504192" w:rsidRPr="0050431F" w:rsidRDefault="00504192" w:rsidP="00504192">
      <w:pPr>
        <w:rPr>
          <w:rFonts w:cs="v4.2.0"/>
        </w:rPr>
      </w:pPr>
      <w:r w:rsidRPr="0050431F">
        <w:rPr>
          <w:rFonts w:cs="v4.2.0"/>
        </w:rPr>
        <w:t xml:space="preserve">Many tests in this TS are performed with the maximum </w:t>
      </w:r>
      <w:r w:rsidR="00D32095" w:rsidRPr="0050431F">
        <w:rPr>
          <w:rFonts w:cs="v4.2.0"/>
        </w:rPr>
        <w:t>Base Station RF Bandwidth</w:t>
      </w:r>
      <w:r w:rsidRPr="0050431F">
        <w:rPr>
          <w:rFonts w:cs="v4.2.0"/>
        </w:rPr>
        <w:t xml:space="preserve"> located at the bottom, middle and top of the supported frequency range in the operating band. These are denoted as B</w:t>
      </w:r>
      <w:r w:rsidRPr="0050431F">
        <w:rPr>
          <w:rFonts w:cs="v4.2.0"/>
          <w:vertAlign w:val="subscript"/>
        </w:rPr>
        <w:t>RFBW</w:t>
      </w:r>
      <w:r w:rsidRPr="0050431F">
        <w:rPr>
          <w:rFonts w:cs="v4.2.0"/>
        </w:rPr>
        <w:t xml:space="preserve"> (bottom), M</w:t>
      </w:r>
      <w:r w:rsidRPr="0050431F">
        <w:rPr>
          <w:rFonts w:cs="v4.2.0"/>
          <w:vertAlign w:val="subscript"/>
        </w:rPr>
        <w:t>RFBW</w:t>
      </w:r>
      <w:r w:rsidRPr="0050431F">
        <w:rPr>
          <w:rFonts w:cs="v4.2.0"/>
        </w:rPr>
        <w:t xml:space="preserve"> (middle) and T</w:t>
      </w:r>
      <w:r w:rsidRPr="0050431F">
        <w:rPr>
          <w:rFonts w:cs="v4.2.0"/>
          <w:vertAlign w:val="subscript"/>
        </w:rPr>
        <w:t>RFBW</w:t>
      </w:r>
      <w:r w:rsidRPr="0050431F">
        <w:rPr>
          <w:rFonts w:cs="v4.2.0"/>
        </w:rPr>
        <w:t> (top).</w:t>
      </w:r>
    </w:p>
    <w:p w14:paraId="734CFF9E" w14:textId="77777777" w:rsidR="00504192" w:rsidRPr="0050431F" w:rsidRDefault="00504192" w:rsidP="001154E3">
      <w:pPr>
        <w:pStyle w:val="B10"/>
      </w:pPr>
      <w:r w:rsidRPr="0050431F">
        <w:t>Unless otherwise stated, the test shall be performed at B</w:t>
      </w:r>
      <w:r w:rsidRPr="0050431F">
        <w:rPr>
          <w:vertAlign w:val="subscript"/>
        </w:rPr>
        <w:t>RFBW</w:t>
      </w:r>
      <w:r w:rsidRPr="0050431F">
        <w:t>, M</w:t>
      </w:r>
      <w:r w:rsidRPr="0050431F">
        <w:rPr>
          <w:vertAlign w:val="subscript"/>
        </w:rPr>
        <w:t>RFBW</w:t>
      </w:r>
      <w:r w:rsidRPr="0050431F">
        <w:t xml:space="preserve"> and T</w:t>
      </w:r>
      <w:r w:rsidRPr="0050431F">
        <w:rPr>
          <w:vertAlign w:val="subscript"/>
        </w:rPr>
        <w:t>RFBW</w:t>
      </w:r>
      <w:r w:rsidRPr="0050431F">
        <w:t xml:space="preserve"> defined as following:</w:t>
      </w:r>
    </w:p>
    <w:p w14:paraId="6BF7546B" w14:textId="77777777" w:rsidR="00504192" w:rsidRPr="0050431F" w:rsidRDefault="00504192" w:rsidP="001C45BF">
      <w:pPr>
        <w:pStyle w:val="B10"/>
        <w:tabs>
          <w:tab w:val="left" w:pos="1134"/>
        </w:tabs>
      </w:pPr>
      <w:r w:rsidRPr="0050431F">
        <w:t>B</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at the bottom of the supported frequency range in the operating band.</w:t>
      </w:r>
    </w:p>
    <w:p w14:paraId="0A6E8F2D" w14:textId="77777777" w:rsidR="00504192" w:rsidRPr="0050431F" w:rsidDel="00975E4F" w:rsidRDefault="00504192" w:rsidP="001C45BF">
      <w:pPr>
        <w:pStyle w:val="B10"/>
        <w:tabs>
          <w:tab w:val="left" w:pos="1134"/>
        </w:tabs>
      </w:pPr>
      <w:r w:rsidRPr="0050431F">
        <w:t>M</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in the middle of the supported frequency range in the operating band.</w:t>
      </w:r>
      <w:r w:rsidR="00534444" w:rsidRPr="0050431F">
        <w:t xml:space="preserve"> M</w:t>
      </w:r>
      <w:r w:rsidR="00534444" w:rsidRPr="0050431F">
        <w:rPr>
          <w:vertAlign w:val="subscript"/>
        </w:rPr>
        <w:t>RFBW</w:t>
      </w:r>
      <w:r w:rsidR="00534444" w:rsidRPr="0050431F">
        <w:t xml:space="preserve"> may be shifted maximum 100 kHz towards lower frequencies to align carriers with the channel raster.</w:t>
      </w:r>
    </w:p>
    <w:p w14:paraId="4E776007" w14:textId="77777777" w:rsidR="00504192" w:rsidRPr="0050431F" w:rsidRDefault="00504192" w:rsidP="001C45BF">
      <w:pPr>
        <w:pStyle w:val="B10"/>
        <w:tabs>
          <w:tab w:val="left" w:pos="1134"/>
        </w:tabs>
      </w:pPr>
      <w:r w:rsidRPr="0050431F">
        <w:t>T</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at the top of the supported frequency range in the operating band.</w:t>
      </w:r>
    </w:p>
    <w:p w14:paraId="54ABCC9A" w14:textId="77777777" w:rsidR="00504192" w:rsidRPr="0050431F" w:rsidRDefault="00015D5D" w:rsidP="001E2DE2">
      <w:pPr>
        <w:rPr>
          <w:rFonts w:cs="v4.2.0"/>
        </w:rPr>
      </w:pPr>
      <w:r w:rsidRPr="0050431F">
        <w:rPr>
          <w:rFonts w:cs="v5.0.0"/>
          <w:snapToGrid w:val="0"/>
        </w:rPr>
        <w:t>For the test of certain RF requirements the present specification refers to test procedures defined in the single-RAT specifications. In this case</w:t>
      </w:r>
      <w:r w:rsidR="00504192" w:rsidRPr="0050431F">
        <w:rPr>
          <w:rFonts w:cs="v4.2.0"/>
        </w:rPr>
        <w:t>, the interpretation of the RF channels to be tested shall be according to the definitions</w:t>
      </w:r>
      <w:r w:rsidR="001E2DE2" w:rsidRPr="0050431F">
        <w:rPr>
          <w:rFonts w:cs="v4.2.0"/>
        </w:rPr>
        <w:t xml:space="preserve"> in the corresponding single-RAT specifications.</w:t>
      </w:r>
    </w:p>
    <w:p w14:paraId="5DD5048A" w14:textId="77777777" w:rsidR="00242DAD" w:rsidRPr="0050431F" w:rsidRDefault="00242DAD" w:rsidP="00242DAD">
      <w:r w:rsidRPr="0050431F">
        <w:t xml:space="preserve">For BS capable of </w:t>
      </w:r>
      <w:r w:rsidR="004379D2" w:rsidRPr="0050431F">
        <w:t>multi-band</w:t>
      </w:r>
      <w:r w:rsidRPr="0050431F">
        <w:t xml:space="preserve"> operation, </w:t>
      </w:r>
      <w:r w:rsidRPr="0050431F">
        <w:rPr>
          <w:lang w:eastAsia="zh-CN"/>
        </w:rPr>
        <w:t>u</w:t>
      </w:r>
      <w:r w:rsidRPr="0050431F">
        <w:t>nless otherwise stated, the test shall be performed at B</w:t>
      </w:r>
      <w:r w:rsidRPr="0050431F">
        <w:rPr>
          <w:vertAlign w:val="subscript"/>
        </w:rPr>
        <w:t>RFBW</w:t>
      </w:r>
      <w:r w:rsidRPr="0050431F">
        <w:t>_T</w:t>
      </w:r>
      <w:r w:rsidRPr="0050431F">
        <w:rPr>
          <w:lang w:eastAsia="zh-CN"/>
        </w:rPr>
        <w:t>’</w:t>
      </w:r>
      <w:r w:rsidRPr="0050431F">
        <w:rPr>
          <w:vertAlign w:val="subscript"/>
        </w:rPr>
        <w:t>RFBW</w:t>
      </w:r>
      <w:r w:rsidRPr="0050431F">
        <w:t xml:space="preserve"> and B</w:t>
      </w:r>
      <w:r w:rsidRPr="0050431F">
        <w:rPr>
          <w:lang w:eastAsia="zh-CN"/>
        </w:rPr>
        <w:t>’</w:t>
      </w:r>
      <w:r w:rsidRPr="0050431F">
        <w:rPr>
          <w:vertAlign w:val="subscript"/>
        </w:rPr>
        <w:t>RFBW</w:t>
      </w:r>
      <w:r w:rsidRPr="0050431F">
        <w:t>_T</w:t>
      </w:r>
      <w:r w:rsidRPr="0050431F">
        <w:rPr>
          <w:vertAlign w:val="subscript"/>
        </w:rPr>
        <w:t>RFBW</w:t>
      </w:r>
      <w:r w:rsidRPr="0050431F">
        <w:t xml:space="preserve"> defined as following:</w:t>
      </w:r>
    </w:p>
    <w:p w14:paraId="501BFEBE" w14:textId="77777777" w:rsidR="00242DAD" w:rsidRPr="0050431F" w:rsidRDefault="00242DAD" w:rsidP="00242DAD">
      <w:pPr>
        <w:pStyle w:val="B10"/>
        <w:rPr>
          <w:lang w:eastAsia="zh-CN"/>
        </w:rPr>
      </w:pPr>
      <w:r w:rsidRPr="0050431F">
        <w:t>-</w:t>
      </w:r>
      <w:r w:rsidRPr="0050431F">
        <w:tab/>
        <w:t>B</w:t>
      </w:r>
      <w:r w:rsidRPr="0050431F">
        <w:rPr>
          <w:vertAlign w:val="subscript"/>
        </w:rPr>
        <w:t>RFBW</w:t>
      </w:r>
      <w:r w:rsidRPr="0050431F">
        <w:t>_ T</w:t>
      </w:r>
      <w:r w:rsidRPr="0050431F">
        <w:rPr>
          <w:lang w:eastAsia="zh-CN"/>
        </w:rPr>
        <w:t>’</w:t>
      </w:r>
      <w:r w:rsidRPr="0050431F">
        <w:rPr>
          <w:vertAlign w:val="subscript"/>
        </w:rPr>
        <w:t>RFBW</w:t>
      </w:r>
      <w:r w:rsidRPr="0050431F">
        <w:t xml:space="preserve">: </w:t>
      </w:r>
      <w:r w:rsidRPr="0050431F">
        <w:rPr>
          <w:lang w:eastAsia="zh-CN"/>
        </w:rPr>
        <w:t>the</w:t>
      </w:r>
      <w:r w:rsidRPr="0050431F">
        <w:t xml:space="preserve"> </w:t>
      </w:r>
      <w:r w:rsidR="00D32095" w:rsidRPr="0050431F">
        <w:t>Base Station RF Bandwidths</w:t>
      </w:r>
      <w:r w:rsidRPr="0050431F">
        <w:t xml:space="preserve"> located at the bottom of the supported frequency range in the </w:t>
      </w:r>
      <w:r w:rsidR="004379D2" w:rsidRPr="0050431F">
        <w:rPr>
          <w:lang w:eastAsia="zh-CN"/>
        </w:rPr>
        <w:t xml:space="preserve">lowest </w:t>
      </w:r>
      <w:r w:rsidRPr="0050431F">
        <w:rPr>
          <w:lang w:eastAsia="zh-CN"/>
        </w:rPr>
        <w:t xml:space="preserve">operating </w:t>
      </w:r>
      <w:r w:rsidRPr="0050431F">
        <w:t>band</w:t>
      </w:r>
      <w:r w:rsidRPr="0050431F">
        <w:rPr>
          <w:lang w:eastAsia="zh-CN"/>
        </w:rPr>
        <w:t xml:space="preserve"> and</w:t>
      </w:r>
      <w:r w:rsidRPr="0050431F">
        <w:t xml:space="preserve"> at the </w:t>
      </w:r>
      <w:r w:rsidRPr="0050431F">
        <w:rPr>
          <w:lang w:eastAsia="zh-CN"/>
        </w:rPr>
        <w:t xml:space="preserve">highest possible simultaneous frequency position, within the </w:t>
      </w:r>
      <w:r w:rsidR="00D32095" w:rsidRPr="0050431F">
        <w:rPr>
          <w:lang w:eastAsia="zh-CN"/>
        </w:rPr>
        <w:t>Maximum Radio Bandwidth</w:t>
      </w:r>
      <w:r w:rsidRPr="0050431F">
        <w:rPr>
          <w:lang w:eastAsia="zh-CN"/>
        </w:rPr>
        <w:t>,</w:t>
      </w:r>
      <w:r w:rsidRPr="0050431F">
        <w:t xml:space="preserve"> in the </w:t>
      </w:r>
      <w:r w:rsidR="004379D2" w:rsidRPr="0050431F">
        <w:rPr>
          <w:lang w:eastAsia="zh-CN"/>
        </w:rPr>
        <w:t xml:space="preserve">highest </w:t>
      </w:r>
      <w:r w:rsidRPr="0050431F">
        <w:rPr>
          <w:lang w:eastAsia="zh-CN"/>
        </w:rPr>
        <w:t xml:space="preserve">operating </w:t>
      </w:r>
      <w:r w:rsidRPr="0050431F">
        <w:t>band.</w:t>
      </w:r>
      <w:r w:rsidR="004379D2" w:rsidRPr="0050431F">
        <w:rPr>
          <w:lang w:eastAsia="zh-CN"/>
        </w:rPr>
        <w:t xml:space="preserve"> The Base Station RF Bandwidth(s) are located at the bottom of the supported frequency range(s) in the middle band(s).</w:t>
      </w:r>
    </w:p>
    <w:p w14:paraId="5D08AC58" w14:textId="77777777" w:rsidR="00242DAD" w:rsidRPr="0050431F" w:rsidRDefault="00242DAD" w:rsidP="00242DAD">
      <w:pPr>
        <w:pStyle w:val="B10"/>
        <w:rPr>
          <w:lang w:eastAsia="zh-CN"/>
        </w:rPr>
      </w:pPr>
      <w:r w:rsidRPr="0050431F">
        <w:t>-</w:t>
      </w:r>
      <w:r w:rsidRPr="0050431F">
        <w:tab/>
        <w:t>B’</w:t>
      </w:r>
      <w:r w:rsidRPr="0050431F">
        <w:rPr>
          <w:vertAlign w:val="subscript"/>
        </w:rPr>
        <w:t>RFBW</w:t>
      </w:r>
      <w:r w:rsidRPr="0050431F">
        <w:t>_T</w:t>
      </w:r>
      <w:r w:rsidRPr="0050431F">
        <w:rPr>
          <w:vertAlign w:val="subscript"/>
        </w:rPr>
        <w:t>RFBW:</w:t>
      </w:r>
      <w:r w:rsidRPr="0050431F">
        <w:t xml:space="preserve"> the </w:t>
      </w:r>
      <w:r w:rsidR="00D32095" w:rsidRPr="0050431F">
        <w:t>Base Station RF Bandwidths</w:t>
      </w:r>
      <w:r w:rsidRPr="0050431F">
        <w:t xml:space="preserve"> located at the top of the supported frequency range in the </w:t>
      </w:r>
      <w:r w:rsidR="004379D2" w:rsidRPr="0050431F">
        <w:rPr>
          <w:lang w:eastAsia="zh-CN"/>
        </w:rPr>
        <w:t>highest</w:t>
      </w:r>
      <w:r w:rsidRPr="0050431F">
        <w:t xml:space="preserve">operating band and at the lowest possible simultaneous frequency position, within the </w:t>
      </w:r>
      <w:r w:rsidR="00D32095" w:rsidRPr="0050431F">
        <w:t>Maximum Radio Bandwidth</w:t>
      </w:r>
      <w:r w:rsidRPr="0050431F">
        <w:t xml:space="preserve">, in the </w:t>
      </w:r>
      <w:r w:rsidR="004379D2" w:rsidRPr="0050431F">
        <w:t xml:space="preserve">lowest </w:t>
      </w:r>
      <w:r w:rsidRPr="0050431F">
        <w:t>operating band.</w:t>
      </w:r>
      <w:r w:rsidR="004379D2" w:rsidRPr="0050431F">
        <w:t xml:space="preserve"> </w:t>
      </w:r>
      <w:r w:rsidR="004379D2" w:rsidRPr="0050431F">
        <w:rPr>
          <w:lang w:eastAsia="zh-CN"/>
        </w:rPr>
        <w:t>The Base Station RF Bandwidth(s) are located at the top of the supported frequency range(s) in the middle band(s).</w:t>
      </w:r>
    </w:p>
    <w:p w14:paraId="30C88655" w14:textId="77777777" w:rsidR="00242DAD" w:rsidRPr="0050431F" w:rsidRDefault="00242DAD" w:rsidP="00242DAD">
      <w:pPr>
        <w:pStyle w:val="NO"/>
        <w:rPr>
          <w:lang w:eastAsia="zh-CN"/>
        </w:rPr>
      </w:pPr>
      <w:r w:rsidRPr="0050431F">
        <w:rPr>
          <w:lang w:eastAsia="zh-CN"/>
        </w:rPr>
        <w:t>NOTE:</w:t>
      </w:r>
      <w:r w:rsidRPr="0050431F">
        <w:rPr>
          <w:lang w:eastAsia="zh-CN"/>
        </w:rPr>
        <w:tab/>
      </w:r>
      <w:r w:rsidRPr="0050431F">
        <w:t>B</w:t>
      </w:r>
      <w:r w:rsidRPr="0050431F">
        <w:rPr>
          <w:vertAlign w:val="subscript"/>
        </w:rPr>
        <w:t>RFBW</w:t>
      </w:r>
      <w:r w:rsidRPr="0050431F">
        <w:t>_</w:t>
      </w:r>
      <w:r w:rsidRPr="0050431F">
        <w:rPr>
          <w:lang w:eastAsia="zh-CN"/>
        </w:rPr>
        <w:t>T’</w:t>
      </w:r>
      <w:r w:rsidRPr="0050431F">
        <w:rPr>
          <w:vertAlign w:val="subscript"/>
        </w:rPr>
        <w:t>RFBW</w:t>
      </w:r>
      <w:r w:rsidRPr="0050431F">
        <w:t xml:space="preserve"> = </w:t>
      </w:r>
      <w:r w:rsidRPr="0050431F">
        <w:rPr>
          <w:lang w:eastAsia="zh-CN"/>
        </w:rPr>
        <w:t>B’</w:t>
      </w:r>
      <w:r w:rsidRPr="0050431F">
        <w:rPr>
          <w:vertAlign w:val="subscript"/>
        </w:rPr>
        <w:t>RFBW</w:t>
      </w:r>
      <w:r w:rsidRPr="0050431F">
        <w:t>_T</w:t>
      </w:r>
      <w:r w:rsidRPr="0050431F">
        <w:rPr>
          <w:vertAlign w:val="subscript"/>
        </w:rPr>
        <w:t>RFBW</w:t>
      </w:r>
      <w:r w:rsidRPr="0050431F">
        <w:t xml:space="preserve"> = B</w:t>
      </w:r>
      <w:r w:rsidRPr="0050431F">
        <w:rPr>
          <w:vertAlign w:val="subscript"/>
        </w:rPr>
        <w:t>RFBW</w:t>
      </w:r>
      <w:r w:rsidRPr="0050431F">
        <w:t>_T</w:t>
      </w:r>
      <w:r w:rsidRPr="0050431F">
        <w:rPr>
          <w:vertAlign w:val="subscript"/>
        </w:rPr>
        <w:t>RFBW</w:t>
      </w:r>
      <w:r w:rsidRPr="0050431F">
        <w:t xml:space="preserve"> when the </w:t>
      </w:r>
      <w:r w:rsidRPr="0050431F">
        <w:rPr>
          <w:lang w:eastAsia="zh-CN"/>
        </w:rPr>
        <w:t xml:space="preserve">declared </w:t>
      </w:r>
      <w:r w:rsidR="00D32095" w:rsidRPr="0050431F">
        <w:t>Maximum Radio Bandwidth</w:t>
      </w:r>
      <w:r w:rsidRPr="0050431F">
        <w:t xml:space="preserve"> </w:t>
      </w:r>
      <w:r w:rsidRPr="0050431F">
        <w:rPr>
          <w:lang w:eastAsia="zh-CN"/>
        </w:rPr>
        <w:t xml:space="preserve">spans </w:t>
      </w:r>
      <w:r w:rsidR="004379D2" w:rsidRPr="0050431F">
        <w:rPr>
          <w:lang w:eastAsia="zh-CN"/>
        </w:rPr>
        <w:t xml:space="preserve">all </w:t>
      </w:r>
      <w:r w:rsidRPr="0050431F">
        <w:rPr>
          <w:lang w:eastAsia="zh-CN"/>
        </w:rPr>
        <w:t xml:space="preserve">operating bands. </w:t>
      </w:r>
      <w:r w:rsidRPr="0050431F">
        <w:t>B</w:t>
      </w:r>
      <w:r w:rsidRPr="0050431F">
        <w:rPr>
          <w:vertAlign w:val="subscript"/>
        </w:rPr>
        <w:t>RFBW</w:t>
      </w:r>
      <w:r w:rsidRPr="0050431F">
        <w:t>_</w:t>
      </w:r>
      <w:r w:rsidRPr="0050431F">
        <w:rPr>
          <w:lang w:eastAsia="zh-CN"/>
        </w:rPr>
        <w:t>T</w:t>
      </w:r>
      <w:r w:rsidRPr="0050431F">
        <w:rPr>
          <w:vertAlign w:val="subscript"/>
        </w:rPr>
        <w:t>RFBW</w:t>
      </w:r>
      <w:r w:rsidRPr="0050431F">
        <w:rPr>
          <w:lang w:eastAsia="zh-CN"/>
        </w:rPr>
        <w:t xml:space="preserve"> means the </w:t>
      </w:r>
      <w:r w:rsidR="00D32095" w:rsidRPr="0050431F">
        <w:rPr>
          <w:lang w:eastAsia="zh-CN"/>
        </w:rPr>
        <w:t>Base Station RF Bandwidths</w:t>
      </w:r>
      <w:r w:rsidRPr="0050431F">
        <w:rPr>
          <w:lang w:eastAsia="zh-CN"/>
        </w:rPr>
        <w:t xml:space="preserve"> are located at the bottom of the supported frequency range in the </w:t>
      </w:r>
      <w:r w:rsidR="004379D2" w:rsidRPr="0050431F">
        <w:rPr>
          <w:lang w:eastAsia="zh-CN"/>
        </w:rPr>
        <w:t xml:space="preserve">lowest </w:t>
      </w:r>
      <w:r w:rsidRPr="0050431F">
        <w:rPr>
          <w:lang w:eastAsia="zh-CN"/>
        </w:rPr>
        <w:t xml:space="preserve">operating band and at the top of the supported frequency range in the </w:t>
      </w:r>
      <w:r w:rsidR="004379D2" w:rsidRPr="0050431F">
        <w:rPr>
          <w:lang w:eastAsia="zh-CN"/>
        </w:rPr>
        <w:t xml:space="preserve">highest </w:t>
      </w:r>
      <w:r w:rsidRPr="0050431F">
        <w:t>operating</w:t>
      </w:r>
      <w:r w:rsidRPr="0050431F">
        <w:rPr>
          <w:lang w:eastAsia="zh-CN"/>
        </w:rPr>
        <w:t xml:space="preserve"> band</w:t>
      </w:r>
      <w:r w:rsidR="004379D2" w:rsidRPr="0050431F">
        <w:rPr>
          <w:lang w:eastAsia="zh-CN"/>
        </w:rPr>
        <w:t>, and the Base Station RF Bandwidth(s) are located at the bottom of the supported frequency range(s) in the middle band(s) in the first test and then at the top of the supported frequency range(s) in the middle band(s) in the second test</w:t>
      </w:r>
      <w:r w:rsidRPr="0050431F">
        <w:rPr>
          <w:lang w:eastAsia="zh-CN"/>
        </w:rPr>
        <w:t>.</w:t>
      </w:r>
    </w:p>
    <w:p w14:paraId="17D646F8" w14:textId="77777777" w:rsidR="00504192" w:rsidRPr="0050431F" w:rsidRDefault="00504192" w:rsidP="001E2DE2">
      <w:pPr>
        <w:rPr>
          <w:rFonts w:cs="v4.2.0"/>
        </w:rPr>
      </w:pPr>
      <w:r w:rsidRPr="0050431F">
        <w:rPr>
          <w:rFonts w:cs="v4.2.0"/>
        </w:rPr>
        <w:t>When a test is performed by a test laboratory, the position of B</w:t>
      </w:r>
      <w:r w:rsidRPr="0050431F">
        <w:rPr>
          <w:rFonts w:cs="v4.2.0"/>
          <w:vertAlign w:val="subscript"/>
        </w:rPr>
        <w:t>RFBW</w:t>
      </w:r>
      <w:r w:rsidRPr="0050431F">
        <w:rPr>
          <w:rFonts w:cs="v4.2.0"/>
        </w:rPr>
        <w:t>, M</w:t>
      </w:r>
      <w:r w:rsidRPr="0050431F">
        <w:rPr>
          <w:rFonts w:cs="v4.2.0"/>
          <w:vertAlign w:val="subscript"/>
        </w:rPr>
        <w:t>RFBW</w:t>
      </w:r>
      <w:r w:rsidRPr="0050431F">
        <w:rPr>
          <w:rFonts w:cs="v4.2.0"/>
        </w:rPr>
        <w:t xml:space="preserve"> and T</w:t>
      </w:r>
      <w:r w:rsidRPr="0050431F">
        <w:rPr>
          <w:rFonts w:cs="v4.2.0"/>
          <w:vertAlign w:val="subscript"/>
        </w:rPr>
        <w:t>RFBW</w:t>
      </w:r>
      <w:r w:rsidRPr="0050431F">
        <w:rPr>
          <w:rFonts w:cs="v4.2.0"/>
        </w:rPr>
        <w:t xml:space="preserve"> in </w:t>
      </w:r>
      <w:r w:rsidR="00242DAD" w:rsidRPr="0050431F">
        <w:rPr>
          <w:rFonts w:cs="v4.2.0"/>
        </w:rPr>
        <w:t xml:space="preserve">each supported </w:t>
      </w:r>
      <w:r w:rsidRPr="0050431F">
        <w:rPr>
          <w:rFonts w:cs="v4.2.0"/>
        </w:rPr>
        <w:t>operating band</w:t>
      </w:r>
      <w:r w:rsidR="00242DAD" w:rsidRPr="0050431F">
        <w:rPr>
          <w:rFonts w:cs="v4.2.0"/>
        </w:rPr>
        <w:t>,</w:t>
      </w:r>
      <w:r w:rsidR="00242DAD" w:rsidRPr="0050431F">
        <w:rPr>
          <w:rFonts w:eastAsia="MS Mincho" w:cs="v4.2.0"/>
        </w:rPr>
        <w:t xml:space="preserve"> the position of </w:t>
      </w:r>
      <w:r w:rsidR="00242DAD" w:rsidRPr="0050431F">
        <w:t>B</w:t>
      </w:r>
      <w:r w:rsidR="00242DAD" w:rsidRPr="0050431F">
        <w:rPr>
          <w:vertAlign w:val="subscript"/>
        </w:rPr>
        <w:t>RFBW</w:t>
      </w:r>
      <w:r w:rsidR="00242DAD" w:rsidRPr="0050431F">
        <w:t>_T</w:t>
      </w:r>
      <w:r w:rsidR="00242DAD" w:rsidRPr="0050431F">
        <w:rPr>
          <w:lang w:eastAsia="zh-CN"/>
        </w:rPr>
        <w:t>’</w:t>
      </w:r>
      <w:r w:rsidR="00242DAD" w:rsidRPr="0050431F">
        <w:rPr>
          <w:vertAlign w:val="subscript"/>
        </w:rPr>
        <w:t>RFBW</w:t>
      </w:r>
      <w:r w:rsidR="00242DAD" w:rsidRPr="0050431F">
        <w:rPr>
          <w:rFonts w:eastAsia="MS Mincho" w:cs="v4.2.0"/>
        </w:rPr>
        <w:t xml:space="preserve"> and </w:t>
      </w:r>
      <w:r w:rsidR="00242DAD" w:rsidRPr="0050431F">
        <w:t>B’</w:t>
      </w:r>
      <w:r w:rsidR="00242DAD" w:rsidRPr="0050431F">
        <w:rPr>
          <w:vertAlign w:val="subscript"/>
        </w:rPr>
        <w:t>RFBW</w:t>
      </w:r>
      <w:r w:rsidR="00242DAD" w:rsidRPr="0050431F">
        <w:t>_T</w:t>
      </w:r>
      <w:r w:rsidR="00242DAD" w:rsidRPr="0050431F">
        <w:rPr>
          <w:vertAlign w:val="subscript"/>
        </w:rPr>
        <w:t>RFBW</w:t>
      </w:r>
      <w:r w:rsidR="00242DAD" w:rsidRPr="0050431F">
        <w:rPr>
          <w:rFonts w:eastAsia="MS Mincho" w:cs="v4.2.0"/>
        </w:rPr>
        <w:t xml:space="preserve"> in the </w:t>
      </w:r>
      <w:r w:rsidR="00242DAD" w:rsidRPr="0050431F">
        <w:rPr>
          <w:rFonts w:eastAsia="SimSun"/>
          <w:lang w:eastAsia="zh-CN"/>
        </w:rPr>
        <w:t>supported operating band combinations</w:t>
      </w:r>
      <w:r w:rsidRPr="0050431F">
        <w:rPr>
          <w:rFonts w:cs="v4.2.0"/>
        </w:rPr>
        <w:t xml:space="preserve"> shall be specified by the laboratory. The laboratory may consult with operators, the manufacturer or other bodies.</w:t>
      </w:r>
    </w:p>
    <w:p w14:paraId="126D54A4" w14:textId="77777777" w:rsidR="00B37886" w:rsidRPr="0050431F" w:rsidRDefault="008C7D66" w:rsidP="00F311C8">
      <w:pPr>
        <w:pStyle w:val="Heading3"/>
      </w:pPr>
      <w:bookmarkStart w:id="836" w:name="_Toc13048500"/>
      <w:bookmarkStart w:id="837" w:name="_Toc29764716"/>
      <w:bookmarkStart w:id="838" w:name="_Toc29765134"/>
      <w:bookmarkStart w:id="839" w:name="_Toc52556632"/>
      <w:bookmarkStart w:id="840" w:name="_Toc67912334"/>
      <w:bookmarkStart w:id="841" w:name="_Toc89855269"/>
      <w:r w:rsidRPr="0050431F">
        <w:t>4.9.2</w:t>
      </w:r>
      <w:r w:rsidRPr="0050431F">
        <w:tab/>
      </w:r>
      <w:r w:rsidR="00B37886" w:rsidRPr="0050431F">
        <w:t>Test models</w:t>
      </w:r>
      <w:bookmarkEnd w:id="836"/>
      <w:bookmarkEnd w:id="837"/>
      <w:bookmarkEnd w:id="838"/>
      <w:bookmarkEnd w:id="839"/>
      <w:bookmarkEnd w:id="840"/>
      <w:bookmarkEnd w:id="841"/>
    </w:p>
    <w:p w14:paraId="0754C211" w14:textId="77777777" w:rsidR="00B37886" w:rsidRPr="0050431F" w:rsidRDefault="00F104DF" w:rsidP="00EB0F3C">
      <w:pPr>
        <w:pStyle w:val="B10"/>
      </w:pPr>
      <w:r w:rsidRPr="0050431F">
        <w:t>a)</w:t>
      </w:r>
      <w:r w:rsidRPr="0050431F">
        <w:tab/>
      </w:r>
      <w:r w:rsidR="00B37886" w:rsidRPr="0050431F">
        <w:t>Unless otherwise stated, carriers within MSR test configurations used for transmitter tests shall be configured as follows:</w:t>
      </w:r>
    </w:p>
    <w:p w14:paraId="59A5B947" w14:textId="77777777" w:rsidR="00B37886" w:rsidRPr="0050431F" w:rsidRDefault="001C45BF" w:rsidP="00F104DF">
      <w:pPr>
        <w:pStyle w:val="B20"/>
      </w:pPr>
      <w:r w:rsidRPr="0050431F">
        <w:t>-</w:t>
      </w:r>
      <w:r w:rsidR="00B37886" w:rsidRPr="0050431F">
        <w:tab/>
        <w:t>UTRA FDD carriers shall be configured according to TM1 as defined in TS 25.141 [10] subclause 6.1.1.1.</w:t>
      </w:r>
    </w:p>
    <w:p w14:paraId="45C1ADFD" w14:textId="77777777" w:rsidR="00B37886" w:rsidRPr="0050431F" w:rsidRDefault="001C45BF" w:rsidP="00F104DF">
      <w:pPr>
        <w:pStyle w:val="B20"/>
      </w:pPr>
      <w:r w:rsidRPr="0050431F">
        <w:t>-</w:t>
      </w:r>
      <w:r w:rsidR="00B37886" w:rsidRPr="0050431F">
        <w:tab/>
        <w:t>UTRA TDD carriers shall be configured according to Table 6.1A as defined in TS 25.142 [12] subclause 6.2.4.1.2.</w:t>
      </w:r>
    </w:p>
    <w:p w14:paraId="323C8A8B" w14:textId="77777777" w:rsidR="00B37886" w:rsidRPr="0050431F" w:rsidRDefault="001C45BF" w:rsidP="00F104DF">
      <w:pPr>
        <w:pStyle w:val="B20"/>
      </w:pPr>
      <w:r w:rsidRPr="0050431F">
        <w:t>-</w:t>
      </w:r>
      <w:r w:rsidR="00B37886" w:rsidRPr="0050431F">
        <w:tab/>
        <w:t>E-UTRA carriers shall be configured according to E-TM1 as defined in TS 36.141 [9] subclause 6.1.1.1.</w:t>
      </w:r>
      <w:r w:rsidR="00541781" w:rsidRPr="0050431F">
        <w:t xml:space="preserve"> For BC3 CS3 BS testing, E-UTRA carriers shall be configured according to E-TM1_BC3CS3 defined in Annex E.</w:t>
      </w:r>
    </w:p>
    <w:p w14:paraId="579BC2D9" w14:textId="77777777" w:rsidR="002F6EF4" w:rsidRPr="0050431F" w:rsidRDefault="001C45BF" w:rsidP="002F6EF4">
      <w:pPr>
        <w:pStyle w:val="B20"/>
      </w:pPr>
      <w:r w:rsidRPr="0050431F">
        <w:t>-</w:t>
      </w:r>
      <w:r w:rsidR="00B37886" w:rsidRPr="0050431F">
        <w:tab/>
        <w:t>GSM carriers shall use GMSK modulation as defined in TS 51.021 [11] clause 6.2.2.</w:t>
      </w:r>
    </w:p>
    <w:p w14:paraId="0D8EDC32" w14:textId="77777777" w:rsidR="00B37886" w:rsidRPr="0050431F" w:rsidRDefault="002F6EF4" w:rsidP="00F104DF">
      <w:pPr>
        <w:pStyle w:val="B20"/>
        <w:rPr>
          <w:rFonts w:eastAsia="SimSun"/>
          <w:lang w:eastAsia="zh-CN"/>
        </w:rPr>
      </w:pPr>
      <w:r w:rsidRPr="0050431F">
        <w:rPr>
          <w:rFonts w:eastAsia="SimSun"/>
        </w:rPr>
        <w:t>-</w:t>
      </w:r>
      <w:r w:rsidRPr="0050431F">
        <w:rPr>
          <w:rFonts w:eastAsia="SimSun"/>
        </w:rPr>
        <w:tab/>
      </w:r>
      <w:r w:rsidRPr="0050431F">
        <w:rPr>
          <w:rFonts w:eastAsia="SimSun"/>
          <w:lang w:eastAsia="zh-CN"/>
        </w:rPr>
        <w:t>NB-IoT</w:t>
      </w:r>
      <w:r w:rsidRPr="0050431F">
        <w:rPr>
          <w:rFonts w:eastAsia="SimSun"/>
        </w:rPr>
        <w:t xml:space="preserve"> carriers shall be configured according to </w:t>
      </w:r>
      <w:r w:rsidRPr="0050431F">
        <w:rPr>
          <w:rFonts w:eastAsia="SimSun"/>
          <w:lang w:eastAsia="zh-CN"/>
        </w:rPr>
        <w:t>N</w:t>
      </w:r>
      <w:r w:rsidRPr="0050431F">
        <w:rPr>
          <w:rFonts w:eastAsia="SimSun"/>
        </w:rPr>
        <w:t>-TM as defined in TS 36.141 [9] subclause</w:t>
      </w:r>
      <w:r w:rsidR="001E6085">
        <w:rPr>
          <w:rFonts w:eastAsia="SimSun"/>
        </w:rPr>
        <w:t>s</w:t>
      </w:r>
      <w:r w:rsidRPr="0050431F">
        <w:rPr>
          <w:rFonts w:eastAsia="SimSun"/>
        </w:rPr>
        <w:t xml:space="preserve"> 6.1.</w:t>
      </w:r>
      <w:r w:rsidRPr="0050431F">
        <w:rPr>
          <w:rFonts w:eastAsia="SimSun"/>
          <w:lang w:eastAsia="zh-CN"/>
        </w:rPr>
        <w:t>3</w:t>
      </w:r>
      <w:r w:rsidR="001E6085">
        <w:rPr>
          <w:rFonts w:eastAsia="SimSun"/>
          <w:lang w:eastAsia="zh-CN"/>
        </w:rPr>
        <w:t>, 6.1.4, 6.1.5</w:t>
      </w:r>
      <w:r w:rsidRPr="0050431F">
        <w:rPr>
          <w:rFonts w:eastAsia="SimSun"/>
          <w:lang w:eastAsia="zh-CN"/>
        </w:rPr>
        <w:t xml:space="preserve"> and 6.1.</w:t>
      </w:r>
      <w:r w:rsidR="001E6085">
        <w:rPr>
          <w:rFonts w:eastAsia="SimSun"/>
          <w:lang w:eastAsia="zh-CN"/>
        </w:rPr>
        <w:t>6</w:t>
      </w:r>
      <w:r w:rsidRPr="0050431F">
        <w:rPr>
          <w:rFonts w:eastAsia="SimSun"/>
          <w:lang w:eastAsia="zh-CN"/>
        </w:rPr>
        <w:t>.</w:t>
      </w:r>
    </w:p>
    <w:p w14:paraId="3CA22A14" w14:textId="77777777" w:rsidR="00B37886" w:rsidRPr="0050431F" w:rsidRDefault="00F104DF" w:rsidP="00EB0F3C">
      <w:pPr>
        <w:pStyle w:val="B10"/>
      </w:pPr>
      <w:r w:rsidRPr="0050431F">
        <w:t>b)</w:t>
      </w:r>
      <w:r w:rsidRPr="0050431F">
        <w:tab/>
      </w:r>
      <w:r w:rsidR="00B37886" w:rsidRPr="0050431F">
        <w:t xml:space="preserve">The configuration of the carriers in test configurations used for testing modulation quality and frequency error </w:t>
      </w:r>
      <w:r w:rsidRPr="0050431F">
        <w:t>shall be as follows:</w:t>
      </w:r>
    </w:p>
    <w:p w14:paraId="343518C8" w14:textId="77777777" w:rsidR="00F104DF" w:rsidRPr="0050431F" w:rsidRDefault="00F104DF" w:rsidP="00F104DF">
      <w:pPr>
        <w:pStyle w:val="B20"/>
      </w:pPr>
      <w:r w:rsidRPr="0050431F">
        <w:t>-</w:t>
      </w:r>
      <w:r w:rsidRPr="0050431F">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7404907D" w14:textId="77777777" w:rsidR="00F104DF" w:rsidRPr="0050431F" w:rsidRDefault="00F104DF" w:rsidP="00F104DF">
      <w:pPr>
        <w:pStyle w:val="B20"/>
      </w:pPr>
      <w:r w:rsidRPr="0050431F">
        <w:t>-</w:t>
      </w:r>
      <w:r w:rsidRPr="0050431F">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6E27F176" w14:textId="77777777" w:rsidR="00F104DF" w:rsidRPr="0050431F" w:rsidRDefault="00F104DF" w:rsidP="00F104DF">
      <w:pPr>
        <w:pStyle w:val="B20"/>
      </w:pPr>
      <w:r w:rsidRPr="0050431F">
        <w:t>-</w:t>
      </w:r>
      <w:r w:rsidRPr="0050431F">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50431F">
        <w:t xml:space="preserve"> For BC3 CS3 BS testing, E-UTRA carriers shall be configured according to E-TM3.1_BC3CS3, E-TM3.2_BC3CS3, E-TM3.3_BC3CS3 and E-TM2_BC3CS3 defined in Annex E.</w:t>
      </w:r>
    </w:p>
    <w:p w14:paraId="0D6724FF" w14:textId="77777777" w:rsidR="00F104DF" w:rsidRPr="0050431F" w:rsidRDefault="00F104DF" w:rsidP="00F104DF">
      <w:pPr>
        <w:pStyle w:val="B20"/>
        <w:rPr>
          <w:rFonts w:cs="v4.2.0"/>
        </w:rPr>
      </w:pPr>
      <w:r w:rsidRPr="0050431F">
        <w:t>-</w:t>
      </w:r>
      <w:r w:rsidRPr="0050431F">
        <w:tab/>
        <w:t>For the case that modulation accuracy is measured for GSM, the GSM carriers shall be configured for the supported modulation according to TS 51.021 [11] clause 6.2.2 whilst any remaining carriers from other RAT(s) shall be configured according to a).</w:t>
      </w:r>
    </w:p>
    <w:p w14:paraId="4902F81E" w14:textId="77777777" w:rsidR="00B37886" w:rsidRPr="0050431F" w:rsidRDefault="00B37886" w:rsidP="00B37886">
      <w:pPr>
        <w:rPr>
          <w:rFonts w:cs="v4.2.0"/>
        </w:rPr>
      </w:pPr>
      <w:r w:rsidRPr="0050431F">
        <w:rPr>
          <w:rFonts w:cs="v4.2.0"/>
        </w:rPr>
        <w:t xml:space="preserve">For the test of certain RF requirements </w:t>
      </w:r>
      <w:r w:rsidR="0094346B" w:rsidRPr="0050431F">
        <w:rPr>
          <w:rFonts w:cs="v4.2.0"/>
        </w:rPr>
        <w:t>clause</w:t>
      </w:r>
      <w:r w:rsidRPr="0050431F">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1F57A8E" w14:textId="77777777" w:rsidR="00636AF4" w:rsidRPr="0050431F" w:rsidRDefault="00015D5D" w:rsidP="00F311C8">
      <w:pPr>
        <w:pStyle w:val="Heading2"/>
      </w:pPr>
      <w:bookmarkStart w:id="842" w:name="_Toc13048501"/>
      <w:bookmarkStart w:id="843" w:name="_Toc29764717"/>
      <w:bookmarkStart w:id="844" w:name="_Toc29765135"/>
      <w:bookmarkStart w:id="845" w:name="_Toc52556633"/>
      <w:bookmarkStart w:id="846" w:name="_Toc67912335"/>
      <w:bookmarkStart w:id="847" w:name="_Toc89855270"/>
      <w:r w:rsidRPr="0050431F">
        <w:t>4.10</w:t>
      </w:r>
      <w:r w:rsidR="00C24412" w:rsidRPr="0050431F">
        <w:tab/>
        <w:t>BS c</w:t>
      </w:r>
      <w:r w:rsidR="00636AF4" w:rsidRPr="0050431F">
        <w:t>onfigurations</w:t>
      </w:r>
      <w:bookmarkEnd w:id="842"/>
      <w:bookmarkEnd w:id="843"/>
      <w:bookmarkEnd w:id="844"/>
      <w:bookmarkEnd w:id="845"/>
      <w:bookmarkEnd w:id="846"/>
      <w:bookmarkEnd w:id="847"/>
    </w:p>
    <w:p w14:paraId="116B6365" w14:textId="77777777" w:rsidR="00F9256D" w:rsidRPr="0050431F" w:rsidRDefault="00015D5D" w:rsidP="00F311C8">
      <w:pPr>
        <w:pStyle w:val="Heading3"/>
      </w:pPr>
      <w:bookmarkStart w:id="848" w:name="_Toc13048502"/>
      <w:bookmarkStart w:id="849" w:name="_Toc29764718"/>
      <w:bookmarkStart w:id="850" w:name="_Toc29765136"/>
      <w:bookmarkStart w:id="851" w:name="_Toc52556634"/>
      <w:bookmarkStart w:id="852" w:name="_Toc67912336"/>
      <w:bookmarkStart w:id="853" w:name="_Toc89855271"/>
      <w:r w:rsidRPr="0050431F">
        <w:t>4.10</w:t>
      </w:r>
      <w:r w:rsidR="00F9256D" w:rsidRPr="0050431F">
        <w:t>.1</w:t>
      </w:r>
      <w:r w:rsidR="00F9256D" w:rsidRPr="0050431F">
        <w:tab/>
        <w:t>Transmit configurations</w:t>
      </w:r>
      <w:bookmarkEnd w:id="848"/>
      <w:bookmarkEnd w:id="849"/>
      <w:bookmarkEnd w:id="850"/>
      <w:bookmarkEnd w:id="851"/>
      <w:bookmarkEnd w:id="852"/>
      <w:bookmarkEnd w:id="853"/>
    </w:p>
    <w:p w14:paraId="5FD0C9F2" w14:textId="77777777" w:rsidR="00F9256D" w:rsidRPr="0050431F" w:rsidRDefault="00F9256D" w:rsidP="00F9256D">
      <w:r w:rsidRPr="0050431F">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54" w:name="_MON_1105856707"/>
    <w:bookmarkStart w:id="855" w:name="_MON_1106037551"/>
    <w:bookmarkStart w:id="856" w:name="_MON_1106051040"/>
    <w:bookmarkEnd w:id="854"/>
    <w:bookmarkEnd w:id="855"/>
    <w:bookmarkEnd w:id="856"/>
    <w:bookmarkStart w:id="857" w:name="_MON_1106136882"/>
    <w:bookmarkEnd w:id="857"/>
    <w:p w14:paraId="67E021DA" w14:textId="77777777" w:rsidR="00F9256D" w:rsidRPr="0050431F" w:rsidRDefault="00F9256D" w:rsidP="004C2E88">
      <w:pPr>
        <w:pStyle w:val="TH"/>
      </w:pPr>
      <w:r w:rsidRPr="0050431F">
        <w:object w:dxaOrig="8805" w:dyaOrig="2520" w14:anchorId="50C64C03">
          <v:shape id="_x0000_i1029" type="#_x0000_t75" style="width:440.85pt;height:126.3pt" o:ole="" fillcolor="window">
            <v:imagedata r:id="rId18" o:title=""/>
          </v:shape>
          <o:OLEObject Type="Embed" ProgID="Word.Picture.8" ShapeID="_x0000_i1029" DrawAspect="Content" ObjectID="_1703173049" r:id="rId19"/>
        </w:object>
      </w:r>
    </w:p>
    <w:p w14:paraId="1C7F9957" w14:textId="77777777" w:rsidR="00F9256D" w:rsidRPr="0050431F" w:rsidRDefault="00F9256D" w:rsidP="00EB0F3C">
      <w:pPr>
        <w:pStyle w:val="TF"/>
      </w:pPr>
      <w:r w:rsidRPr="0050431F">
        <w:t xml:space="preserve">Figure </w:t>
      </w:r>
      <w:r w:rsidR="00015D5D" w:rsidRPr="0050431F">
        <w:t>4.10</w:t>
      </w:r>
      <w:r w:rsidRPr="0050431F">
        <w:t>.1-1: Transmitter test ports</w:t>
      </w:r>
    </w:p>
    <w:p w14:paraId="662A5CB8" w14:textId="77777777" w:rsidR="00F9256D" w:rsidRPr="0050431F" w:rsidRDefault="00015D5D" w:rsidP="00F311C8">
      <w:pPr>
        <w:pStyle w:val="Heading4"/>
      </w:pPr>
      <w:bookmarkStart w:id="858" w:name="_Toc13048503"/>
      <w:bookmarkStart w:id="859" w:name="_Toc29764719"/>
      <w:bookmarkStart w:id="860" w:name="_Toc29765137"/>
      <w:bookmarkStart w:id="861" w:name="_Toc52556635"/>
      <w:bookmarkStart w:id="862" w:name="_Toc67912337"/>
      <w:bookmarkStart w:id="863" w:name="_Toc89855272"/>
      <w:r w:rsidRPr="0050431F">
        <w:t>4.10</w:t>
      </w:r>
      <w:r w:rsidR="00F9256D" w:rsidRPr="0050431F">
        <w:t>.1.1</w:t>
      </w:r>
      <w:r w:rsidR="00F9256D" w:rsidRPr="0050431F">
        <w:tab/>
      </w:r>
      <w:r w:rsidR="00534444" w:rsidRPr="0050431F">
        <w:t>T</w:t>
      </w:r>
      <w:r w:rsidR="00E17194" w:rsidRPr="0050431F">
        <w:t>ransmission with multiple transmitter antenna connectors</w:t>
      </w:r>
      <w:bookmarkEnd w:id="858"/>
      <w:bookmarkEnd w:id="859"/>
      <w:bookmarkEnd w:id="860"/>
      <w:bookmarkEnd w:id="861"/>
      <w:bookmarkEnd w:id="862"/>
      <w:bookmarkEnd w:id="863"/>
    </w:p>
    <w:p w14:paraId="0233EEF1" w14:textId="77777777" w:rsidR="00B42243" w:rsidRPr="0050431F" w:rsidRDefault="00F9256D" w:rsidP="00F9256D">
      <w:pPr>
        <w:rPr>
          <w:rFonts w:cs="v4.2.0"/>
        </w:rPr>
      </w:pPr>
      <w:r w:rsidRPr="0050431F">
        <w:rPr>
          <w:rFonts w:cs="v4.2.0"/>
        </w:rPr>
        <w:t xml:space="preserve">Unless otherwise stated, for the tests in clause 6 of the present document, </w:t>
      </w:r>
      <w:r w:rsidRPr="0050431F">
        <w:t>the requirement applies for each transmitter antenna connector</w:t>
      </w:r>
      <w:r w:rsidRPr="0050431F">
        <w:rPr>
          <w:rFonts w:cs="v4.2.0"/>
        </w:rPr>
        <w:t xml:space="preserve"> in </w:t>
      </w:r>
      <w:r w:rsidR="00B42243" w:rsidRPr="0050431F">
        <w:rPr>
          <w:rFonts w:cs="v4.2.0"/>
        </w:rPr>
        <w:t xml:space="preserve">the </w:t>
      </w:r>
      <w:r w:rsidRPr="0050431F">
        <w:rPr>
          <w:rFonts w:cs="v4.2.0"/>
        </w:rPr>
        <w:t xml:space="preserve">case of </w:t>
      </w:r>
      <w:r w:rsidR="00E17194" w:rsidRPr="0050431F">
        <w:rPr>
          <w:rFonts w:cs="v4.2.0"/>
        </w:rPr>
        <w:t>transmission with multiple transmitter antenna connectors</w:t>
      </w:r>
      <w:r w:rsidRPr="0050431F">
        <w:rPr>
          <w:rFonts w:cs="v4.2.0"/>
        </w:rPr>
        <w:t>.</w:t>
      </w:r>
    </w:p>
    <w:p w14:paraId="1D623CD7" w14:textId="77777777" w:rsidR="00F9256D" w:rsidRPr="0050431F" w:rsidRDefault="00B42243" w:rsidP="00F9256D">
      <w:pPr>
        <w:rPr>
          <w:rFonts w:cs="v4.2.0"/>
        </w:rPr>
      </w:pPr>
      <w:r w:rsidRPr="0050431F">
        <w:rPr>
          <w:rFonts w:cs="v4.2.0"/>
        </w:rPr>
        <w:t>Transmitter requirements are tested at the antenna connector, with the remaining antenna connector(s) being terminated.</w:t>
      </w:r>
      <w:r w:rsidRPr="0050431F">
        <w:t xml:space="preserve"> </w:t>
      </w:r>
      <w:r w:rsidR="00F9256D" w:rsidRPr="0050431F">
        <w:t>If the manufacturer has declared the transmitter paths to be equivalent, it is sufficient to measure the signal at any one of the transmitter antenna connectors</w:t>
      </w:r>
      <w:r w:rsidR="00F9256D" w:rsidRPr="0050431F">
        <w:rPr>
          <w:rFonts w:cs="v4.2.0"/>
        </w:rPr>
        <w:t>.</w:t>
      </w:r>
    </w:p>
    <w:p w14:paraId="5CC4BACE" w14:textId="77777777" w:rsidR="00F9256D" w:rsidRPr="0050431F" w:rsidRDefault="00015D5D" w:rsidP="00F311C8">
      <w:pPr>
        <w:pStyle w:val="Heading3"/>
      </w:pPr>
      <w:bookmarkStart w:id="864" w:name="_Toc13048504"/>
      <w:bookmarkStart w:id="865" w:name="_Toc29764720"/>
      <w:bookmarkStart w:id="866" w:name="_Toc29765138"/>
      <w:bookmarkStart w:id="867" w:name="_Toc52556636"/>
      <w:bookmarkStart w:id="868" w:name="_Toc67912338"/>
      <w:bookmarkStart w:id="869" w:name="_Toc89855273"/>
      <w:r w:rsidRPr="0050431F">
        <w:t>4.10</w:t>
      </w:r>
      <w:r w:rsidR="00F9256D" w:rsidRPr="0050431F">
        <w:t>.2</w:t>
      </w:r>
      <w:r w:rsidR="00F9256D" w:rsidRPr="0050431F">
        <w:tab/>
        <w:t>Receive configurations</w:t>
      </w:r>
      <w:bookmarkEnd w:id="864"/>
      <w:bookmarkEnd w:id="865"/>
      <w:bookmarkEnd w:id="866"/>
      <w:bookmarkEnd w:id="867"/>
      <w:bookmarkEnd w:id="868"/>
      <w:bookmarkEnd w:id="869"/>
    </w:p>
    <w:p w14:paraId="023F523F" w14:textId="77777777" w:rsidR="00F9256D" w:rsidRPr="0050431F" w:rsidRDefault="00F9256D" w:rsidP="00F9256D">
      <w:r w:rsidRPr="0050431F">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70" w:name="_MON_1106037602"/>
    <w:bookmarkStart w:id="871" w:name="_MON_1106051095"/>
    <w:bookmarkEnd w:id="870"/>
    <w:bookmarkEnd w:id="871"/>
    <w:bookmarkStart w:id="872" w:name="_MON_1105856815"/>
    <w:bookmarkEnd w:id="872"/>
    <w:p w14:paraId="5242F375" w14:textId="77777777" w:rsidR="00F9256D" w:rsidRPr="0050431F" w:rsidRDefault="00F9256D" w:rsidP="004C2E88">
      <w:pPr>
        <w:pStyle w:val="TH"/>
      </w:pPr>
      <w:r w:rsidRPr="0050431F">
        <w:object w:dxaOrig="8880" w:dyaOrig="2520" w14:anchorId="625EFD28">
          <v:shape id="_x0000_i1030" type="#_x0000_t75" style="width:444.2pt;height:126.3pt" o:ole="" fillcolor="window">
            <v:imagedata r:id="rId20" o:title=""/>
          </v:shape>
          <o:OLEObject Type="Embed" ProgID="Word.Picture.8" ShapeID="_x0000_i1030" DrawAspect="Content" ObjectID="_1703173050" r:id="rId21"/>
        </w:object>
      </w:r>
    </w:p>
    <w:p w14:paraId="6D82AEAA" w14:textId="77777777" w:rsidR="00F9256D" w:rsidRPr="0050431F" w:rsidRDefault="00F9256D" w:rsidP="00EB0F3C">
      <w:pPr>
        <w:pStyle w:val="TF"/>
      </w:pPr>
      <w:r w:rsidRPr="0050431F">
        <w:t xml:space="preserve">Figure </w:t>
      </w:r>
      <w:r w:rsidR="00015D5D" w:rsidRPr="0050431F">
        <w:t>4.10</w:t>
      </w:r>
      <w:r w:rsidRPr="0050431F">
        <w:t>.2-1: Receiver test ports</w:t>
      </w:r>
    </w:p>
    <w:p w14:paraId="49739476" w14:textId="77777777" w:rsidR="00F9256D" w:rsidRPr="0050431F" w:rsidRDefault="00015D5D" w:rsidP="00F311C8">
      <w:pPr>
        <w:pStyle w:val="Heading4"/>
      </w:pPr>
      <w:bookmarkStart w:id="873" w:name="_Toc13048505"/>
      <w:bookmarkStart w:id="874" w:name="_Toc29764721"/>
      <w:bookmarkStart w:id="875" w:name="_Toc29765139"/>
      <w:bookmarkStart w:id="876" w:name="_Toc52556637"/>
      <w:bookmarkStart w:id="877" w:name="_Toc67912339"/>
      <w:bookmarkStart w:id="878" w:name="_Toc89855274"/>
      <w:r w:rsidRPr="0050431F">
        <w:t>4.10</w:t>
      </w:r>
      <w:r w:rsidR="00F9256D" w:rsidRPr="0050431F">
        <w:t>.2.1</w:t>
      </w:r>
      <w:r w:rsidR="00F9256D" w:rsidRPr="0050431F">
        <w:tab/>
      </w:r>
      <w:r w:rsidR="00534444" w:rsidRPr="0050431F">
        <w:t>R</w:t>
      </w:r>
      <w:r w:rsidR="00E17194" w:rsidRPr="0050431F">
        <w:t xml:space="preserve">eception with multiple receiver antenna connectors, </w:t>
      </w:r>
      <w:r w:rsidR="00C24412" w:rsidRPr="0050431F">
        <w:t>r</w:t>
      </w:r>
      <w:r w:rsidR="00F9256D" w:rsidRPr="0050431F">
        <w:t>eceiver diversity</w:t>
      </w:r>
      <w:bookmarkEnd w:id="873"/>
      <w:bookmarkEnd w:id="874"/>
      <w:bookmarkEnd w:id="875"/>
      <w:bookmarkEnd w:id="876"/>
      <w:bookmarkEnd w:id="877"/>
      <w:bookmarkEnd w:id="878"/>
    </w:p>
    <w:p w14:paraId="72135180" w14:textId="77777777" w:rsidR="00B42243" w:rsidRPr="0050431F" w:rsidRDefault="00F9256D" w:rsidP="00F9256D">
      <w:pPr>
        <w:rPr>
          <w:rFonts w:cs="v4.2.0"/>
        </w:rPr>
      </w:pPr>
      <w:r w:rsidRPr="0050431F">
        <w:rPr>
          <w:rFonts w:cs="v4.2.0"/>
        </w:rPr>
        <w:t xml:space="preserve">For the tests in clause 7 of the present document, the requirement applies at each receiver antenna connector for receivers with antenna diversity </w:t>
      </w:r>
      <w:r w:rsidRPr="0050431F">
        <w:rPr>
          <w:rFonts w:cs="v5.0.0"/>
        </w:rPr>
        <w:t xml:space="preserve">or in </w:t>
      </w:r>
      <w:r w:rsidR="00B42243" w:rsidRPr="0050431F">
        <w:rPr>
          <w:rFonts w:cs="v5.0.0"/>
        </w:rPr>
        <w:t xml:space="preserve">the </w:t>
      </w:r>
      <w:r w:rsidRPr="0050431F">
        <w:rPr>
          <w:rFonts w:cs="v5.0.0"/>
        </w:rPr>
        <w:t xml:space="preserve">case of </w:t>
      </w:r>
      <w:r w:rsidR="00E17194" w:rsidRPr="0050431F">
        <w:rPr>
          <w:rFonts w:cs="v4.2.0"/>
        </w:rPr>
        <w:t>multi-carrier reception with multiple receiver antenna connectors</w:t>
      </w:r>
      <w:r w:rsidRPr="0050431F">
        <w:rPr>
          <w:rFonts w:cs="v4.2.0"/>
        </w:rPr>
        <w:t>.</w:t>
      </w:r>
    </w:p>
    <w:p w14:paraId="6A2A8526" w14:textId="77777777" w:rsidR="00242DAD" w:rsidRPr="0050431F" w:rsidRDefault="00F9256D" w:rsidP="00F9256D">
      <w:pPr>
        <w:rPr>
          <w:rFonts w:cs="v4.2.0"/>
        </w:rPr>
      </w:pPr>
      <w:r w:rsidRPr="0050431F">
        <w:t xml:space="preserve"> </w:t>
      </w:r>
      <w:r w:rsidR="00B42243" w:rsidRPr="0050431F">
        <w:rPr>
          <w:rFonts w:cs="v4.2.0"/>
        </w:rPr>
        <w:t>Receiver requirements are tested at the antenna connector, with the remaining receiver(s) disabled or their antenna connector</w:t>
      </w:r>
      <w:r w:rsidR="00B42243" w:rsidRPr="0050431F">
        <w:t xml:space="preserve"> </w:t>
      </w:r>
      <w:r w:rsidR="00B42243" w:rsidRPr="0050431F">
        <w:rPr>
          <w:rFonts w:cs="v4.2.0"/>
        </w:rPr>
        <w:t>(s) being terminated.</w:t>
      </w:r>
      <w:r w:rsidR="00B42243" w:rsidRPr="0050431F">
        <w:t xml:space="preserve"> </w:t>
      </w:r>
      <w:r w:rsidRPr="0050431F">
        <w:t>If the manufacturer has declared the receiver paths to be equivalent, it is sufficient to apply the specified test signal at any one of the receiver antenna connectors</w:t>
      </w:r>
      <w:r w:rsidR="00B42243" w:rsidRPr="0050431F">
        <w:t>.</w:t>
      </w:r>
    </w:p>
    <w:p w14:paraId="7C42E123" w14:textId="77777777" w:rsidR="00F9256D" w:rsidRPr="0050431F" w:rsidRDefault="00242DAD" w:rsidP="00F9256D">
      <w:pPr>
        <w:rPr>
          <w:noProof/>
        </w:rPr>
      </w:pPr>
      <w:r w:rsidRPr="0050431F">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2CC3EFDB" w14:textId="77777777" w:rsidR="00F9256D" w:rsidRPr="0050431F" w:rsidRDefault="00015D5D" w:rsidP="00F311C8">
      <w:pPr>
        <w:pStyle w:val="Heading3"/>
      </w:pPr>
      <w:bookmarkStart w:id="879" w:name="_Toc13048506"/>
      <w:bookmarkStart w:id="880" w:name="_Toc29764722"/>
      <w:bookmarkStart w:id="881" w:name="_Toc29765140"/>
      <w:bookmarkStart w:id="882" w:name="_Toc52556638"/>
      <w:bookmarkStart w:id="883" w:name="_Toc67912340"/>
      <w:bookmarkStart w:id="884" w:name="_Toc89855275"/>
      <w:r w:rsidRPr="0050431F">
        <w:t>4.10</w:t>
      </w:r>
      <w:r w:rsidR="00F9256D" w:rsidRPr="0050431F">
        <w:t>.3</w:t>
      </w:r>
      <w:r w:rsidR="00F9256D" w:rsidRPr="0050431F">
        <w:tab/>
        <w:t>Duplexers</w:t>
      </w:r>
      <w:bookmarkEnd w:id="879"/>
      <w:bookmarkEnd w:id="880"/>
      <w:bookmarkEnd w:id="881"/>
      <w:bookmarkEnd w:id="882"/>
      <w:bookmarkEnd w:id="883"/>
      <w:bookmarkEnd w:id="884"/>
    </w:p>
    <w:p w14:paraId="73D56D03" w14:textId="77777777" w:rsidR="00E17194" w:rsidRPr="0050431F" w:rsidRDefault="00F9256D" w:rsidP="00F9256D">
      <w:r w:rsidRPr="0050431F">
        <w:t>The requirements of the present document shall be met with a duplexer fitted, if a duplexer is supplied as part of the BS.</w:t>
      </w:r>
    </w:p>
    <w:p w14:paraId="5DC3FEBB" w14:textId="77777777" w:rsidR="00E17194" w:rsidRPr="0050431F" w:rsidRDefault="00E17194" w:rsidP="00E17194">
      <w:pPr>
        <w:pStyle w:val="NO"/>
      </w:pPr>
      <w:r w:rsidRPr="0050431F">
        <w:t>NOTE:</w:t>
      </w:r>
      <w:r w:rsidRPr="0050431F">
        <w:tab/>
        <w:t>The present release of this specification does not contain test requirements for the case that the duplexer is supplied as an option by the manufacturer. This is left for future releases.</w:t>
      </w:r>
    </w:p>
    <w:p w14:paraId="4310227A" w14:textId="77777777" w:rsidR="00F9256D" w:rsidRPr="0050431F" w:rsidRDefault="00015D5D" w:rsidP="00F311C8">
      <w:pPr>
        <w:pStyle w:val="Heading3"/>
      </w:pPr>
      <w:bookmarkStart w:id="885" w:name="_Toc13048507"/>
      <w:bookmarkStart w:id="886" w:name="_Toc29764723"/>
      <w:bookmarkStart w:id="887" w:name="_Toc29765141"/>
      <w:bookmarkStart w:id="888" w:name="_Toc52556639"/>
      <w:bookmarkStart w:id="889" w:name="_Toc67912341"/>
      <w:bookmarkStart w:id="890" w:name="_Toc89855276"/>
      <w:r w:rsidRPr="0050431F">
        <w:t>4.10</w:t>
      </w:r>
      <w:r w:rsidR="00F9256D" w:rsidRPr="0050431F">
        <w:t>.4</w:t>
      </w:r>
      <w:r w:rsidR="00F9256D" w:rsidRPr="0050431F">
        <w:tab/>
        <w:t>Power supply options</w:t>
      </w:r>
      <w:bookmarkEnd w:id="885"/>
      <w:bookmarkEnd w:id="886"/>
      <w:bookmarkEnd w:id="887"/>
      <w:bookmarkEnd w:id="888"/>
      <w:bookmarkEnd w:id="889"/>
      <w:bookmarkEnd w:id="890"/>
    </w:p>
    <w:p w14:paraId="5D07744A" w14:textId="77777777" w:rsidR="00F9256D" w:rsidRPr="0050431F" w:rsidRDefault="00F9256D" w:rsidP="00F9256D">
      <w:r w:rsidRPr="0050431F">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2053026" w14:textId="77777777" w:rsidR="00F9256D" w:rsidRPr="0050431F" w:rsidRDefault="00F9256D" w:rsidP="00F9256D">
      <w:r w:rsidRPr="0050431F">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1C14DF8C" w14:textId="77777777" w:rsidR="00F9256D" w:rsidRPr="0050431F" w:rsidRDefault="00015D5D" w:rsidP="00F311C8">
      <w:pPr>
        <w:pStyle w:val="Heading3"/>
      </w:pPr>
      <w:bookmarkStart w:id="891" w:name="_Toc13048508"/>
      <w:bookmarkStart w:id="892" w:name="_Toc29764724"/>
      <w:bookmarkStart w:id="893" w:name="_Toc29765142"/>
      <w:bookmarkStart w:id="894" w:name="_Toc52556640"/>
      <w:bookmarkStart w:id="895" w:name="_Toc67912342"/>
      <w:bookmarkStart w:id="896" w:name="_Toc89855277"/>
      <w:r w:rsidRPr="0050431F">
        <w:t>4.10</w:t>
      </w:r>
      <w:r w:rsidR="00F9256D" w:rsidRPr="0050431F">
        <w:t>.5</w:t>
      </w:r>
      <w:r w:rsidR="00F9256D" w:rsidRPr="0050431F">
        <w:tab/>
        <w:t>Ancillary RF amplifiers</w:t>
      </w:r>
      <w:bookmarkEnd w:id="891"/>
      <w:bookmarkEnd w:id="892"/>
      <w:bookmarkEnd w:id="893"/>
      <w:bookmarkEnd w:id="894"/>
      <w:bookmarkEnd w:id="895"/>
      <w:bookmarkEnd w:id="896"/>
    </w:p>
    <w:p w14:paraId="67D0CB1C" w14:textId="77777777" w:rsidR="00F9256D" w:rsidRPr="0050431F" w:rsidRDefault="00F9256D" w:rsidP="00F9256D">
      <w:r w:rsidRPr="0050431F">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500CEC6E" w14:textId="77777777" w:rsidR="008C22CD" w:rsidRPr="0050431F" w:rsidRDefault="008C22CD" w:rsidP="008C22CD">
      <w:pPr>
        <w:rPr>
          <w:rFonts w:cs="v4.2.0"/>
        </w:rPr>
      </w:pPr>
      <w:r w:rsidRPr="0050431F">
        <w:rPr>
          <w:rFonts w:cs="v4.2.0"/>
        </w:rPr>
        <w:t>Sufficient tests should be repeated with the ancillary amplifier fitted and, if it is optional, without the ancillary RF amplifier to verify that the BS meets the requirements of the present document in both cases.</w:t>
      </w:r>
    </w:p>
    <w:p w14:paraId="1AD70A16" w14:textId="77777777" w:rsidR="008C22CD" w:rsidRPr="0050431F" w:rsidRDefault="008C22CD" w:rsidP="008C22CD">
      <w:pPr>
        <w:rPr>
          <w:rFonts w:cs="v4.2.0"/>
        </w:rPr>
      </w:pPr>
      <w:r w:rsidRPr="0050431F">
        <w:rPr>
          <w:rFonts w:cs="v4.2.0"/>
        </w:rPr>
        <w:t xml:space="preserve">When testing, the following tests shall be repeated with the optional ancillary amplifier fitted according to </w:t>
      </w:r>
      <w:r w:rsidR="00B42243" w:rsidRPr="0050431F">
        <w:rPr>
          <w:rFonts w:cs="v4.2.0"/>
        </w:rPr>
        <w:t>Table 4.10.5-1</w:t>
      </w:r>
      <w:r w:rsidRPr="0050431F">
        <w:rPr>
          <w:rFonts w:cs="v4.2.0"/>
        </w:rPr>
        <w:t>, where x denotes that the test is applicable:</w:t>
      </w:r>
    </w:p>
    <w:p w14:paraId="46AAA477" w14:textId="77777777" w:rsidR="008C22CD" w:rsidRPr="0050431F" w:rsidRDefault="008C22CD" w:rsidP="00EB0F3C">
      <w:pPr>
        <w:pStyle w:val="TH"/>
      </w:pPr>
      <w:r w:rsidRPr="0050431F">
        <w:t xml:space="preserve">Table </w:t>
      </w:r>
      <w:r w:rsidR="00015D5D" w:rsidRPr="0050431F">
        <w:t>4.10</w:t>
      </w:r>
      <w:r w:rsidR="00C24412" w:rsidRPr="0050431F">
        <w:t>.5-1</w:t>
      </w:r>
      <w:r w:rsidR="00D445CD" w:rsidRPr="0050431F">
        <w:t>:</w:t>
      </w:r>
      <w:r w:rsidR="00C24412" w:rsidRPr="0050431F">
        <w:t xml:space="preserve"> Tests applicable to a</w:t>
      </w:r>
      <w:r w:rsidRPr="0050431F">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C22CD" w:rsidRPr="0050431F" w14:paraId="74445324" w14:textId="77777777">
        <w:trPr>
          <w:cantSplit/>
          <w:jc w:val="center"/>
        </w:trPr>
        <w:tc>
          <w:tcPr>
            <w:tcW w:w="1188" w:type="dxa"/>
            <w:vMerge w:val="restart"/>
            <w:tcBorders>
              <w:top w:val="single" w:sz="6" w:space="0" w:color="auto"/>
              <w:left w:val="single" w:sz="6" w:space="0" w:color="auto"/>
            </w:tcBorders>
          </w:tcPr>
          <w:p w14:paraId="1B744518" w14:textId="77777777" w:rsidR="008C22CD" w:rsidRPr="0050431F" w:rsidRDefault="008C22CD" w:rsidP="00D5192A">
            <w:pPr>
              <w:pStyle w:val="TAH"/>
              <w:rPr>
                <w:rFonts w:cs="v4.2.0"/>
                <w:lang w:eastAsia="en-US"/>
              </w:rPr>
            </w:pPr>
            <w:r w:rsidRPr="0050431F">
              <w:rPr>
                <w:rFonts w:cs="v4.2.0"/>
                <w:lang w:eastAsia="en-US"/>
              </w:rPr>
              <w:t>Receiver Tests</w:t>
            </w:r>
          </w:p>
        </w:tc>
        <w:tc>
          <w:tcPr>
            <w:tcW w:w="1559" w:type="dxa"/>
            <w:tcBorders>
              <w:top w:val="single" w:sz="6" w:space="0" w:color="auto"/>
            </w:tcBorders>
          </w:tcPr>
          <w:p w14:paraId="568B77B8" w14:textId="77777777" w:rsidR="008C22CD" w:rsidRPr="0050431F" w:rsidRDefault="008C22CD" w:rsidP="00D5192A">
            <w:pPr>
              <w:pStyle w:val="TAH"/>
              <w:rPr>
                <w:rFonts w:cs="v4.2.0"/>
                <w:lang w:eastAsia="en-US"/>
              </w:rPr>
            </w:pPr>
            <w:r w:rsidRPr="0050431F">
              <w:rPr>
                <w:rFonts w:cs="v4.2.0"/>
                <w:lang w:eastAsia="en-US"/>
              </w:rPr>
              <w:t>Subclause</w:t>
            </w:r>
          </w:p>
        </w:tc>
        <w:tc>
          <w:tcPr>
            <w:tcW w:w="1985" w:type="dxa"/>
            <w:tcBorders>
              <w:top w:val="single" w:sz="6" w:space="0" w:color="auto"/>
            </w:tcBorders>
          </w:tcPr>
          <w:p w14:paraId="3F7CAB0E" w14:textId="77777777" w:rsidR="008C22CD" w:rsidRPr="0050431F" w:rsidRDefault="008C22CD" w:rsidP="00D5192A">
            <w:pPr>
              <w:pStyle w:val="TAH"/>
              <w:rPr>
                <w:rFonts w:cs="v4.2.0"/>
                <w:lang w:eastAsia="en-US"/>
              </w:rPr>
            </w:pPr>
            <w:r w:rsidRPr="0050431F">
              <w:rPr>
                <w:rFonts w:cs="v4.2.0"/>
                <w:lang w:eastAsia="en-US"/>
              </w:rPr>
              <w:t>TX amplifier only</w:t>
            </w:r>
          </w:p>
        </w:tc>
        <w:tc>
          <w:tcPr>
            <w:tcW w:w="1843" w:type="dxa"/>
            <w:tcBorders>
              <w:top w:val="single" w:sz="6" w:space="0" w:color="auto"/>
            </w:tcBorders>
          </w:tcPr>
          <w:p w14:paraId="2CBB106E" w14:textId="77777777" w:rsidR="008C22CD" w:rsidRPr="0050431F" w:rsidRDefault="008C22CD" w:rsidP="00D5192A">
            <w:pPr>
              <w:pStyle w:val="TAH"/>
              <w:rPr>
                <w:rFonts w:cs="v4.2.0"/>
                <w:lang w:eastAsia="en-US"/>
              </w:rPr>
            </w:pPr>
            <w:r w:rsidRPr="0050431F">
              <w:rPr>
                <w:rFonts w:cs="v4.2.0"/>
                <w:lang w:eastAsia="en-US"/>
              </w:rPr>
              <w:t>RX amplifier only</w:t>
            </w:r>
          </w:p>
        </w:tc>
        <w:tc>
          <w:tcPr>
            <w:tcW w:w="2120" w:type="dxa"/>
            <w:tcBorders>
              <w:top w:val="single" w:sz="6" w:space="0" w:color="auto"/>
              <w:bottom w:val="single" w:sz="6" w:space="0" w:color="auto"/>
              <w:right w:val="single" w:sz="6" w:space="0" w:color="auto"/>
            </w:tcBorders>
          </w:tcPr>
          <w:p w14:paraId="1F72055C" w14:textId="77777777" w:rsidR="008C22CD" w:rsidRPr="0050431F" w:rsidRDefault="008C22CD" w:rsidP="00D5192A">
            <w:pPr>
              <w:pStyle w:val="TAH"/>
              <w:rPr>
                <w:rFonts w:cs="v4.2.0"/>
                <w:lang w:eastAsia="en-US"/>
              </w:rPr>
            </w:pPr>
            <w:r w:rsidRPr="0050431F">
              <w:rPr>
                <w:rFonts w:cs="v4.2.0"/>
                <w:lang w:eastAsia="en-US"/>
              </w:rPr>
              <w:t>TX/RX amplifiers combined (Note)</w:t>
            </w:r>
          </w:p>
        </w:tc>
      </w:tr>
      <w:tr w:rsidR="008C22CD" w:rsidRPr="0050431F" w14:paraId="71405EB8" w14:textId="77777777">
        <w:trPr>
          <w:cantSplit/>
          <w:jc w:val="center"/>
        </w:trPr>
        <w:tc>
          <w:tcPr>
            <w:tcW w:w="1188" w:type="dxa"/>
            <w:vMerge/>
            <w:tcBorders>
              <w:left w:val="single" w:sz="6" w:space="0" w:color="auto"/>
            </w:tcBorders>
          </w:tcPr>
          <w:p w14:paraId="7C36792C" w14:textId="77777777" w:rsidR="008C22CD" w:rsidRPr="0050431F" w:rsidRDefault="008C22CD" w:rsidP="00D5192A">
            <w:pPr>
              <w:pStyle w:val="TAH"/>
              <w:rPr>
                <w:rFonts w:cs="v4.2.0"/>
                <w:lang w:eastAsia="en-US"/>
              </w:rPr>
            </w:pPr>
          </w:p>
        </w:tc>
        <w:tc>
          <w:tcPr>
            <w:tcW w:w="1559" w:type="dxa"/>
          </w:tcPr>
          <w:p w14:paraId="50D378CE" w14:textId="77777777" w:rsidR="008C22CD" w:rsidRPr="0050431F" w:rsidRDefault="008C22CD" w:rsidP="00D5192A">
            <w:pPr>
              <w:pStyle w:val="TAC"/>
              <w:rPr>
                <w:rFonts w:cs="v4.2.0"/>
                <w:lang w:eastAsia="en-US"/>
              </w:rPr>
            </w:pPr>
            <w:r w:rsidRPr="0050431F">
              <w:rPr>
                <w:rFonts w:cs="v4.2.0"/>
                <w:lang w:eastAsia="en-US"/>
              </w:rPr>
              <w:t>7.2</w:t>
            </w:r>
          </w:p>
        </w:tc>
        <w:tc>
          <w:tcPr>
            <w:tcW w:w="1985" w:type="dxa"/>
          </w:tcPr>
          <w:p w14:paraId="5BCE5F5C" w14:textId="77777777" w:rsidR="008C22CD" w:rsidRPr="0050431F" w:rsidRDefault="008C22CD" w:rsidP="00D5192A">
            <w:pPr>
              <w:pStyle w:val="TAC"/>
              <w:rPr>
                <w:rFonts w:ascii="Helvetica" w:hAnsi="Helvetica" w:cs="v4.2.0"/>
                <w:caps/>
                <w:lang w:eastAsia="en-US"/>
              </w:rPr>
            </w:pPr>
          </w:p>
        </w:tc>
        <w:tc>
          <w:tcPr>
            <w:tcW w:w="1843" w:type="dxa"/>
          </w:tcPr>
          <w:p w14:paraId="172D352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3C5DB047"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ADAD5B2" w14:textId="77777777">
        <w:trPr>
          <w:cantSplit/>
          <w:jc w:val="center"/>
        </w:trPr>
        <w:tc>
          <w:tcPr>
            <w:tcW w:w="1188" w:type="dxa"/>
            <w:vMerge/>
            <w:tcBorders>
              <w:left w:val="single" w:sz="6" w:space="0" w:color="auto"/>
            </w:tcBorders>
          </w:tcPr>
          <w:p w14:paraId="4D7EAB42" w14:textId="77777777" w:rsidR="008C22CD" w:rsidRPr="0050431F" w:rsidRDefault="008C22CD" w:rsidP="00D5192A">
            <w:pPr>
              <w:pStyle w:val="TAH"/>
              <w:rPr>
                <w:rFonts w:cs="v4.2.0"/>
                <w:lang w:eastAsia="en-US"/>
              </w:rPr>
            </w:pPr>
          </w:p>
        </w:tc>
        <w:tc>
          <w:tcPr>
            <w:tcW w:w="1559" w:type="dxa"/>
          </w:tcPr>
          <w:p w14:paraId="0F7CEAE8" w14:textId="77777777" w:rsidR="008C22CD" w:rsidRPr="0050431F" w:rsidRDefault="00A07B05" w:rsidP="00D5192A">
            <w:pPr>
              <w:pStyle w:val="TAC"/>
              <w:rPr>
                <w:rFonts w:cs="v4.2.0"/>
                <w:lang w:eastAsia="en-US"/>
              </w:rPr>
            </w:pPr>
            <w:r w:rsidRPr="0050431F">
              <w:rPr>
                <w:rFonts w:cs="v4.2.0"/>
                <w:lang w:eastAsia="en-US"/>
              </w:rPr>
              <w:t>7.4</w:t>
            </w:r>
          </w:p>
        </w:tc>
        <w:tc>
          <w:tcPr>
            <w:tcW w:w="1985" w:type="dxa"/>
          </w:tcPr>
          <w:p w14:paraId="464C7749" w14:textId="77777777" w:rsidR="008C22CD" w:rsidRPr="0050431F" w:rsidRDefault="008C22CD" w:rsidP="00D5192A">
            <w:pPr>
              <w:pStyle w:val="TAC"/>
              <w:rPr>
                <w:rFonts w:ascii="Helvetica" w:hAnsi="Helvetica" w:cs="v4.2.0"/>
                <w:caps/>
                <w:lang w:eastAsia="en-US"/>
              </w:rPr>
            </w:pPr>
          </w:p>
        </w:tc>
        <w:tc>
          <w:tcPr>
            <w:tcW w:w="1843" w:type="dxa"/>
          </w:tcPr>
          <w:p w14:paraId="7E88FD6A"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86EB9C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6834B74" w14:textId="77777777">
        <w:trPr>
          <w:cantSplit/>
          <w:jc w:val="center"/>
        </w:trPr>
        <w:tc>
          <w:tcPr>
            <w:tcW w:w="1188" w:type="dxa"/>
            <w:vMerge/>
            <w:tcBorders>
              <w:left w:val="single" w:sz="6" w:space="0" w:color="auto"/>
            </w:tcBorders>
          </w:tcPr>
          <w:p w14:paraId="384500E8" w14:textId="77777777" w:rsidR="008C22CD" w:rsidRPr="0050431F" w:rsidRDefault="008C22CD" w:rsidP="00D5192A">
            <w:pPr>
              <w:pStyle w:val="TAH"/>
              <w:rPr>
                <w:rFonts w:cs="v4.2.0"/>
                <w:lang w:eastAsia="en-US"/>
              </w:rPr>
            </w:pPr>
          </w:p>
        </w:tc>
        <w:tc>
          <w:tcPr>
            <w:tcW w:w="1559" w:type="dxa"/>
          </w:tcPr>
          <w:p w14:paraId="4A4085D8"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5</w:t>
            </w:r>
          </w:p>
        </w:tc>
        <w:tc>
          <w:tcPr>
            <w:tcW w:w="1985" w:type="dxa"/>
          </w:tcPr>
          <w:p w14:paraId="285B86D6" w14:textId="77777777" w:rsidR="008C22CD" w:rsidRPr="0050431F" w:rsidRDefault="008C22CD" w:rsidP="00D5192A">
            <w:pPr>
              <w:pStyle w:val="TAC"/>
              <w:rPr>
                <w:rFonts w:ascii="Helvetica" w:hAnsi="Helvetica" w:cs="v4.2.0"/>
                <w:caps/>
                <w:lang w:eastAsia="en-US"/>
              </w:rPr>
            </w:pPr>
          </w:p>
        </w:tc>
        <w:tc>
          <w:tcPr>
            <w:tcW w:w="1843" w:type="dxa"/>
          </w:tcPr>
          <w:p w14:paraId="5A5091A3"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5FF00882"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75EB8C7" w14:textId="77777777">
        <w:trPr>
          <w:cantSplit/>
          <w:jc w:val="center"/>
        </w:trPr>
        <w:tc>
          <w:tcPr>
            <w:tcW w:w="1188" w:type="dxa"/>
            <w:vMerge/>
            <w:tcBorders>
              <w:left w:val="single" w:sz="6" w:space="0" w:color="auto"/>
            </w:tcBorders>
          </w:tcPr>
          <w:p w14:paraId="45F26E04" w14:textId="77777777" w:rsidR="008C22CD" w:rsidRPr="0050431F" w:rsidRDefault="008C22CD" w:rsidP="00D5192A">
            <w:pPr>
              <w:pStyle w:val="TAH"/>
              <w:rPr>
                <w:rFonts w:cs="v4.2.0"/>
                <w:lang w:eastAsia="en-US"/>
              </w:rPr>
            </w:pPr>
          </w:p>
        </w:tc>
        <w:tc>
          <w:tcPr>
            <w:tcW w:w="1559" w:type="dxa"/>
            <w:tcBorders>
              <w:bottom w:val="nil"/>
            </w:tcBorders>
          </w:tcPr>
          <w:p w14:paraId="0073773C"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6</w:t>
            </w:r>
          </w:p>
        </w:tc>
        <w:tc>
          <w:tcPr>
            <w:tcW w:w="1985" w:type="dxa"/>
            <w:tcBorders>
              <w:bottom w:val="nil"/>
            </w:tcBorders>
          </w:tcPr>
          <w:p w14:paraId="68B1DBDC" w14:textId="77777777" w:rsidR="008C22CD" w:rsidRPr="0050431F" w:rsidRDefault="008C22CD" w:rsidP="00D5192A">
            <w:pPr>
              <w:pStyle w:val="TAC"/>
              <w:rPr>
                <w:rFonts w:ascii="Helvetica" w:hAnsi="Helvetica" w:cs="v4.2.0"/>
                <w:caps/>
                <w:lang w:eastAsia="en-US"/>
              </w:rPr>
            </w:pPr>
          </w:p>
        </w:tc>
        <w:tc>
          <w:tcPr>
            <w:tcW w:w="1843" w:type="dxa"/>
            <w:tcBorders>
              <w:bottom w:val="nil"/>
            </w:tcBorders>
          </w:tcPr>
          <w:p w14:paraId="0A4C876E"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nil"/>
              <w:right w:val="single" w:sz="6" w:space="0" w:color="auto"/>
            </w:tcBorders>
          </w:tcPr>
          <w:p w14:paraId="34F4333F"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220AFFB" w14:textId="77777777">
        <w:trPr>
          <w:cantSplit/>
          <w:jc w:val="center"/>
        </w:trPr>
        <w:tc>
          <w:tcPr>
            <w:tcW w:w="1188" w:type="dxa"/>
            <w:vMerge/>
            <w:tcBorders>
              <w:left w:val="single" w:sz="6" w:space="0" w:color="auto"/>
              <w:bottom w:val="single" w:sz="6" w:space="0" w:color="auto"/>
            </w:tcBorders>
          </w:tcPr>
          <w:p w14:paraId="27E3694F" w14:textId="77777777" w:rsidR="008C22CD" w:rsidRPr="0050431F"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5A4BCC52"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28EA50B7" w14:textId="77777777" w:rsidR="008C22CD" w:rsidRPr="0050431F"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402737A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3B8FAE5B" w14:textId="77777777" w:rsidR="008C22CD" w:rsidRPr="0050431F" w:rsidRDefault="008C22CD" w:rsidP="00D5192A">
            <w:pPr>
              <w:pStyle w:val="TAC"/>
              <w:rPr>
                <w:rFonts w:ascii="Helvetica" w:hAnsi="Helvetica" w:cs="v4.2.0"/>
                <w:caps/>
                <w:lang w:eastAsia="en-US"/>
              </w:rPr>
            </w:pPr>
          </w:p>
        </w:tc>
      </w:tr>
      <w:tr w:rsidR="008C22CD" w:rsidRPr="0050431F" w14:paraId="7BB41AC1" w14:textId="77777777">
        <w:trPr>
          <w:cantSplit/>
          <w:jc w:val="center"/>
        </w:trPr>
        <w:tc>
          <w:tcPr>
            <w:tcW w:w="1188" w:type="dxa"/>
            <w:vMerge w:val="restart"/>
            <w:tcBorders>
              <w:top w:val="single" w:sz="6" w:space="0" w:color="auto"/>
              <w:left w:val="single" w:sz="6" w:space="0" w:color="auto"/>
              <w:right w:val="nil"/>
            </w:tcBorders>
          </w:tcPr>
          <w:p w14:paraId="0B0BD846" w14:textId="77777777" w:rsidR="008C22CD" w:rsidRPr="0050431F" w:rsidRDefault="008C22CD" w:rsidP="00D5192A">
            <w:pPr>
              <w:pStyle w:val="TAH"/>
              <w:rPr>
                <w:rFonts w:cs="v4.2.0"/>
                <w:lang w:eastAsia="en-US"/>
              </w:rPr>
            </w:pPr>
            <w:r w:rsidRPr="0050431F">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6074AFB9" w14:textId="77777777" w:rsidR="008C22CD" w:rsidRPr="0050431F" w:rsidRDefault="008C22CD" w:rsidP="00D5192A">
            <w:pPr>
              <w:pStyle w:val="TAC"/>
              <w:rPr>
                <w:rFonts w:cs="v4.2.0"/>
                <w:lang w:eastAsia="en-US"/>
              </w:rPr>
            </w:pPr>
            <w:r w:rsidRPr="0050431F">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7786322E"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72401714"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1FC24A9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4227DC72" w14:textId="77777777">
        <w:trPr>
          <w:cantSplit/>
          <w:jc w:val="center"/>
        </w:trPr>
        <w:tc>
          <w:tcPr>
            <w:tcW w:w="1188" w:type="dxa"/>
            <w:vMerge/>
            <w:tcBorders>
              <w:left w:val="single" w:sz="6" w:space="0" w:color="auto"/>
            </w:tcBorders>
          </w:tcPr>
          <w:p w14:paraId="47735C24" w14:textId="77777777" w:rsidR="008C22CD" w:rsidRPr="0050431F" w:rsidRDefault="008C22CD" w:rsidP="00D5192A">
            <w:pPr>
              <w:pStyle w:val="TAH"/>
              <w:rPr>
                <w:rFonts w:cs="v4.2.0"/>
                <w:lang w:eastAsia="en-US"/>
              </w:rPr>
            </w:pPr>
          </w:p>
        </w:tc>
        <w:tc>
          <w:tcPr>
            <w:tcW w:w="1559" w:type="dxa"/>
            <w:tcBorders>
              <w:top w:val="nil"/>
            </w:tcBorders>
          </w:tcPr>
          <w:p w14:paraId="2FA2BF00" w14:textId="77777777" w:rsidR="008C22CD" w:rsidRPr="0050431F" w:rsidRDefault="008C22CD" w:rsidP="00D5192A">
            <w:pPr>
              <w:pStyle w:val="TAC"/>
              <w:rPr>
                <w:rFonts w:cs="v4.2.0"/>
                <w:lang w:eastAsia="en-US"/>
              </w:rPr>
            </w:pPr>
            <w:r w:rsidRPr="0050431F">
              <w:rPr>
                <w:rFonts w:cs="v4.2.0"/>
                <w:lang w:eastAsia="en-US"/>
              </w:rPr>
              <w:t>6.6.1</w:t>
            </w:r>
          </w:p>
        </w:tc>
        <w:tc>
          <w:tcPr>
            <w:tcW w:w="1985" w:type="dxa"/>
            <w:tcBorders>
              <w:top w:val="nil"/>
            </w:tcBorders>
          </w:tcPr>
          <w:p w14:paraId="11862863"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nil"/>
            </w:tcBorders>
          </w:tcPr>
          <w:p w14:paraId="62C81915" w14:textId="77777777" w:rsidR="008C22CD" w:rsidRPr="0050431F"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31772088"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A07B05" w:rsidRPr="0050431F" w14:paraId="50E1A3DE" w14:textId="77777777">
        <w:trPr>
          <w:cantSplit/>
          <w:jc w:val="center"/>
        </w:trPr>
        <w:tc>
          <w:tcPr>
            <w:tcW w:w="1188" w:type="dxa"/>
            <w:vMerge/>
            <w:tcBorders>
              <w:left w:val="single" w:sz="6" w:space="0" w:color="auto"/>
            </w:tcBorders>
          </w:tcPr>
          <w:p w14:paraId="0E40CF7E" w14:textId="77777777" w:rsidR="00A07B05" w:rsidRPr="0050431F" w:rsidRDefault="00A07B05" w:rsidP="00D5192A">
            <w:pPr>
              <w:pStyle w:val="TAH"/>
              <w:rPr>
                <w:rFonts w:cs="v4.2.0"/>
                <w:lang w:eastAsia="en-US"/>
              </w:rPr>
            </w:pPr>
          </w:p>
        </w:tc>
        <w:tc>
          <w:tcPr>
            <w:tcW w:w="1559" w:type="dxa"/>
            <w:tcBorders>
              <w:top w:val="nil"/>
            </w:tcBorders>
          </w:tcPr>
          <w:p w14:paraId="6764D296" w14:textId="77777777" w:rsidR="00A07B05" w:rsidRPr="0050431F" w:rsidRDefault="00A07B05" w:rsidP="00D5192A">
            <w:pPr>
              <w:pStyle w:val="TAC"/>
              <w:rPr>
                <w:rFonts w:cs="v4.2.0"/>
                <w:lang w:eastAsia="en-US"/>
              </w:rPr>
            </w:pPr>
            <w:r w:rsidRPr="0050431F">
              <w:rPr>
                <w:rFonts w:cs="v4.2.0"/>
                <w:lang w:eastAsia="en-US"/>
              </w:rPr>
              <w:t>6.6.2</w:t>
            </w:r>
          </w:p>
        </w:tc>
        <w:tc>
          <w:tcPr>
            <w:tcW w:w="1985" w:type="dxa"/>
            <w:tcBorders>
              <w:top w:val="nil"/>
            </w:tcBorders>
          </w:tcPr>
          <w:p w14:paraId="21EFBF14" w14:textId="77777777" w:rsidR="00A07B05" w:rsidRPr="0050431F" w:rsidRDefault="00A07B05"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nil"/>
            </w:tcBorders>
          </w:tcPr>
          <w:p w14:paraId="05821C0A" w14:textId="77777777" w:rsidR="00A07B05" w:rsidRPr="0050431F"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B7A60D4" w14:textId="77777777" w:rsidR="00A07B05" w:rsidRPr="0050431F" w:rsidRDefault="00A07B05"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F226AD7" w14:textId="77777777">
        <w:trPr>
          <w:cantSplit/>
          <w:jc w:val="center"/>
        </w:trPr>
        <w:tc>
          <w:tcPr>
            <w:tcW w:w="1188" w:type="dxa"/>
            <w:vMerge/>
            <w:tcBorders>
              <w:left w:val="single" w:sz="6" w:space="0" w:color="auto"/>
            </w:tcBorders>
          </w:tcPr>
          <w:p w14:paraId="7B58696A" w14:textId="77777777" w:rsidR="008C22CD" w:rsidRPr="0050431F" w:rsidRDefault="008C22CD" w:rsidP="00D5192A">
            <w:pPr>
              <w:pStyle w:val="TAH"/>
              <w:rPr>
                <w:rFonts w:cs="v4.2.0"/>
                <w:lang w:eastAsia="en-US"/>
              </w:rPr>
            </w:pPr>
          </w:p>
        </w:tc>
        <w:tc>
          <w:tcPr>
            <w:tcW w:w="1559" w:type="dxa"/>
          </w:tcPr>
          <w:p w14:paraId="09D10BAF" w14:textId="77777777" w:rsidR="008C22CD" w:rsidRPr="0050431F" w:rsidRDefault="008C22CD" w:rsidP="00D5192A">
            <w:pPr>
              <w:pStyle w:val="TAC"/>
              <w:rPr>
                <w:rFonts w:cs="v4.2.0"/>
                <w:lang w:eastAsia="en-US"/>
              </w:rPr>
            </w:pPr>
            <w:r w:rsidRPr="0050431F">
              <w:rPr>
                <w:rFonts w:cs="v4.2.0"/>
                <w:lang w:eastAsia="en-US"/>
              </w:rPr>
              <w:t>6.6.</w:t>
            </w:r>
            <w:r w:rsidR="00A07B05" w:rsidRPr="0050431F">
              <w:rPr>
                <w:rFonts w:cs="v4.2.0"/>
                <w:lang w:eastAsia="en-US"/>
              </w:rPr>
              <w:t>3</w:t>
            </w:r>
          </w:p>
        </w:tc>
        <w:tc>
          <w:tcPr>
            <w:tcW w:w="1985" w:type="dxa"/>
          </w:tcPr>
          <w:p w14:paraId="33B9FBF0"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Pr>
          <w:p w14:paraId="0102E4FB"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67172CE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3B0D7447" w14:textId="77777777">
        <w:trPr>
          <w:cantSplit/>
          <w:jc w:val="center"/>
        </w:trPr>
        <w:tc>
          <w:tcPr>
            <w:tcW w:w="1188" w:type="dxa"/>
            <w:vMerge/>
            <w:tcBorders>
              <w:left w:val="single" w:sz="6" w:space="0" w:color="auto"/>
            </w:tcBorders>
          </w:tcPr>
          <w:p w14:paraId="6669A600" w14:textId="77777777" w:rsidR="008C22CD" w:rsidRPr="0050431F" w:rsidRDefault="008C22CD" w:rsidP="00D5192A">
            <w:pPr>
              <w:pStyle w:val="TAH"/>
              <w:rPr>
                <w:rFonts w:cs="v4.2.0"/>
                <w:lang w:eastAsia="en-US"/>
              </w:rPr>
            </w:pPr>
          </w:p>
        </w:tc>
        <w:tc>
          <w:tcPr>
            <w:tcW w:w="1559" w:type="dxa"/>
            <w:tcBorders>
              <w:bottom w:val="nil"/>
            </w:tcBorders>
          </w:tcPr>
          <w:p w14:paraId="7E123D6A" w14:textId="77777777" w:rsidR="008C22CD" w:rsidRPr="0050431F" w:rsidRDefault="008C22CD" w:rsidP="00D5192A">
            <w:pPr>
              <w:pStyle w:val="TAC"/>
              <w:rPr>
                <w:rFonts w:cs="v4.2.0"/>
                <w:lang w:eastAsia="en-US"/>
              </w:rPr>
            </w:pPr>
            <w:r w:rsidRPr="0050431F">
              <w:rPr>
                <w:rFonts w:cs="v4.2.0"/>
                <w:lang w:eastAsia="en-US"/>
              </w:rPr>
              <w:t>6.6.4</w:t>
            </w:r>
          </w:p>
        </w:tc>
        <w:tc>
          <w:tcPr>
            <w:tcW w:w="1985" w:type="dxa"/>
            <w:tcBorders>
              <w:bottom w:val="nil"/>
            </w:tcBorders>
          </w:tcPr>
          <w:p w14:paraId="1CCB0F89"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bottom w:val="nil"/>
            </w:tcBorders>
          </w:tcPr>
          <w:p w14:paraId="351FB058"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BBCF4F1"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10CA462" w14:textId="77777777">
        <w:trPr>
          <w:cantSplit/>
          <w:trHeight w:val="332"/>
          <w:jc w:val="center"/>
        </w:trPr>
        <w:tc>
          <w:tcPr>
            <w:tcW w:w="1188" w:type="dxa"/>
            <w:vMerge/>
            <w:tcBorders>
              <w:left w:val="single" w:sz="6" w:space="0" w:color="auto"/>
              <w:bottom w:val="single" w:sz="6" w:space="0" w:color="auto"/>
            </w:tcBorders>
          </w:tcPr>
          <w:p w14:paraId="0E32A083" w14:textId="77777777" w:rsidR="008C22CD" w:rsidRPr="0050431F" w:rsidRDefault="008C22CD" w:rsidP="00D5192A">
            <w:pPr>
              <w:pStyle w:val="TAH"/>
              <w:rPr>
                <w:rFonts w:cs="v4.2.0"/>
                <w:lang w:eastAsia="en-US"/>
              </w:rPr>
            </w:pPr>
          </w:p>
        </w:tc>
        <w:tc>
          <w:tcPr>
            <w:tcW w:w="1559" w:type="dxa"/>
            <w:tcBorders>
              <w:bottom w:val="single" w:sz="6" w:space="0" w:color="auto"/>
            </w:tcBorders>
          </w:tcPr>
          <w:p w14:paraId="47447777" w14:textId="77777777" w:rsidR="008C22CD" w:rsidRPr="0050431F" w:rsidRDefault="008C22CD" w:rsidP="00D5192A">
            <w:pPr>
              <w:pStyle w:val="TAC"/>
              <w:rPr>
                <w:rFonts w:cs="v4.2.0"/>
                <w:lang w:eastAsia="en-US"/>
              </w:rPr>
            </w:pPr>
            <w:r w:rsidRPr="0050431F">
              <w:rPr>
                <w:rFonts w:cs="v4.2.0"/>
                <w:lang w:eastAsia="en-US"/>
              </w:rPr>
              <w:t>6.7</w:t>
            </w:r>
          </w:p>
        </w:tc>
        <w:tc>
          <w:tcPr>
            <w:tcW w:w="1985" w:type="dxa"/>
            <w:tcBorders>
              <w:bottom w:val="single" w:sz="6" w:space="0" w:color="auto"/>
            </w:tcBorders>
          </w:tcPr>
          <w:p w14:paraId="28A7DAB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bottom w:val="single" w:sz="6" w:space="0" w:color="auto"/>
            </w:tcBorders>
          </w:tcPr>
          <w:p w14:paraId="4A7E40B9"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6885D36B"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bl>
    <w:p w14:paraId="0D0B2EC1" w14:textId="77777777" w:rsidR="008C22CD" w:rsidRPr="0050431F" w:rsidRDefault="008C22CD" w:rsidP="008C22CD">
      <w:pPr>
        <w:rPr>
          <w:rFonts w:cs="v4.2.0"/>
        </w:rPr>
      </w:pPr>
    </w:p>
    <w:p w14:paraId="010D4C01" w14:textId="77777777" w:rsidR="008C22CD" w:rsidRPr="0050431F" w:rsidRDefault="008C22CD" w:rsidP="008C22CD">
      <w:pPr>
        <w:pStyle w:val="NO"/>
        <w:rPr>
          <w:rFonts w:cs="v4.2.0"/>
        </w:rPr>
      </w:pPr>
      <w:r w:rsidRPr="0050431F">
        <w:rPr>
          <w:rFonts w:cs="v4.2.0"/>
        </w:rPr>
        <w:t>NOTE:</w:t>
      </w:r>
      <w:r w:rsidRPr="0050431F">
        <w:rPr>
          <w:rFonts w:cs="v4.2.0"/>
        </w:rPr>
        <w:tab/>
        <w:t>Combining can be by duplex filters or any other network. The amplifiers can either be in RX or TX branch or in both. Either one of these amplifiers could be a passive network.</w:t>
      </w:r>
    </w:p>
    <w:p w14:paraId="76296414" w14:textId="77777777" w:rsidR="008C22CD" w:rsidRPr="0050431F" w:rsidRDefault="008C22CD" w:rsidP="008C22CD">
      <w:r w:rsidRPr="0050431F">
        <w:t>In test according to subclauses 6.2 and 7.2 highest applicable attenuation value is applied.</w:t>
      </w:r>
    </w:p>
    <w:p w14:paraId="2CF1496E" w14:textId="77777777" w:rsidR="00F9256D" w:rsidRPr="0050431F" w:rsidRDefault="00015D5D" w:rsidP="00F311C8">
      <w:pPr>
        <w:pStyle w:val="Heading3"/>
      </w:pPr>
      <w:bookmarkStart w:id="897" w:name="_Toc13048509"/>
      <w:bookmarkStart w:id="898" w:name="_Toc29764725"/>
      <w:bookmarkStart w:id="899" w:name="_Toc29765143"/>
      <w:bookmarkStart w:id="900" w:name="_Toc52556641"/>
      <w:bookmarkStart w:id="901" w:name="_Toc67912343"/>
      <w:bookmarkStart w:id="902" w:name="_Toc89855278"/>
      <w:r w:rsidRPr="0050431F">
        <w:t>4.10</w:t>
      </w:r>
      <w:r w:rsidR="00F9256D" w:rsidRPr="0050431F">
        <w:t>.6</w:t>
      </w:r>
      <w:r w:rsidR="00F9256D" w:rsidRPr="0050431F">
        <w:tab/>
        <w:t>BS with integrated Iuant BS modem</w:t>
      </w:r>
      <w:bookmarkEnd w:id="897"/>
      <w:bookmarkEnd w:id="898"/>
      <w:bookmarkEnd w:id="899"/>
      <w:bookmarkEnd w:id="900"/>
      <w:bookmarkEnd w:id="901"/>
      <w:bookmarkEnd w:id="902"/>
    </w:p>
    <w:p w14:paraId="3F9AD136" w14:textId="77777777" w:rsidR="00F9256D" w:rsidRPr="0050431F" w:rsidRDefault="00F9256D" w:rsidP="00F9256D">
      <w:r w:rsidRPr="0050431F">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158CCB3" w14:textId="77777777" w:rsidR="00F9256D" w:rsidRPr="0050431F" w:rsidRDefault="00015D5D" w:rsidP="00F311C8">
      <w:pPr>
        <w:pStyle w:val="Heading3"/>
      </w:pPr>
      <w:bookmarkStart w:id="903" w:name="_Toc13048510"/>
      <w:bookmarkStart w:id="904" w:name="_Toc29764726"/>
      <w:bookmarkStart w:id="905" w:name="_Toc29765144"/>
      <w:bookmarkStart w:id="906" w:name="_Toc52556642"/>
      <w:bookmarkStart w:id="907" w:name="_Toc67912344"/>
      <w:bookmarkStart w:id="908" w:name="_Toc89855279"/>
      <w:r w:rsidRPr="0050431F">
        <w:t>4.10</w:t>
      </w:r>
      <w:r w:rsidR="00F9256D" w:rsidRPr="0050431F">
        <w:t>.7</w:t>
      </w:r>
      <w:r w:rsidR="00F9256D" w:rsidRPr="0050431F">
        <w:tab/>
        <w:t>BS using antenna arrays</w:t>
      </w:r>
      <w:bookmarkEnd w:id="903"/>
      <w:bookmarkEnd w:id="904"/>
      <w:bookmarkEnd w:id="905"/>
      <w:bookmarkEnd w:id="906"/>
      <w:bookmarkEnd w:id="907"/>
      <w:bookmarkEnd w:id="908"/>
    </w:p>
    <w:p w14:paraId="36B1BED4" w14:textId="77777777" w:rsidR="00F9256D" w:rsidRPr="0050431F" w:rsidRDefault="00F9256D" w:rsidP="00F9256D">
      <w:r w:rsidRPr="0050431F">
        <w:t>A BS may be configured with a multiple antenna port connection for some or all of its transceivers or with an antenna array related to one cell (not one array per transceiver). This subclause applies to a BS which meets at least one of the following conditions:</w:t>
      </w:r>
      <w:r w:rsidRPr="0050431F">
        <w:rPr>
          <w:i/>
          <w:iCs/>
        </w:rPr>
        <w:t xml:space="preserve"> </w:t>
      </w:r>
    </w:p>
    <w:p w14:paraId="5BF28FA6" w14:textId="77777777" w:rsidR="008C22CD" w:rsidRPr="0050431F" w:rsidRDefault="008C22CD" w:rsidP="008C22CD">
      <w:pPr>
        <w:pStyle w:val="B10"/>
        <w:rPr>
          <w:rFonts w:cs="v4.2.0"/>
        </w:rPr>
      </w:pPr>
      <w:r w:rsidRPr="0050431F">
        <w:rPr>
          <w:rFonts w:cs="v4.2.0"/>
        </w:rPr>
        <w:t>-</w:t>
      </w:r>
      <w:r w:rsidRPr="0050431F">
        <w:rPr>
          <w:rFonts w:cs="v4.2.0"/>
        </w:rPr>
        <w:tab/>
        <w:t>the transmitter output signals from one or more transceiver appear at more than one antenna port; or</w:t>
      </w:r>
    </w:p>
    <w:p w14:paraId="037DBBD5" w14:textId="77777777" w:rsidR="008C22CD" w:rsidRPr="0050431F" w:rsidRDefault="008C22CD" w:rsidP="008C22CD">
      <w:pPr>
        <w:pStyle w:val="B10"/>
        <w:rPr>
          <w:rFonts w:cs="v4.2.0"/>
        </w:rPr>
      </w:pPr>
      <w:r w:rsidRPr="0050431F">
        <w:rPr>
          <w:rFonts w:cs="v4.2.0"/>
        </w:rPr>
        <w:t>-</w:t>
      </w:r>
      <w:r w:rsidRPr="0050431F">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99B9CC5" w14:textId="77777777" w:rsidR="008C22CD" w:rsidRPr="0050431F" w:rsidRDefault="008C22CD" w:rsidP="008C22CD">
      <w:pPr>
        <w:pStyle w:val="B10"/>
        <w:rPr>
          <w:rFonts w:cs="v4.2.0"/>
        </w:rPr>
      </w:pPr>
      <w:r w:rsidRPr="0050431F">
        <w:rPr>
          <w:rFonts w:cs="v4.2.0"/>
        </w:rPr>
        <w:t>-</w:t>
      </w:r>
      <w:r w:rsidRPr="0050431F">
        <w:rPr>
          <w:rFonts w:cs="v4.2.0"/>
        </w:rPr>
        <w:tab/>
        <w:t>transmitters and receivers are connected via duplexers to more than one antenna.</w:t>
      </w:r>
    </w:p>
    <w:p w14:paraId="31D9E27F" w14:textId="77777777" w:rsidR="008C22CD" w:rsidRPr="0050431F" w:rsidRDefault="008C22CD" w:rsidP="008C22CD">
      <w:r w:rsidRPr="0050431F">
        <w:rPr>
          <w:rFonts w:cs="v4.2.0"/>
        </w:rPr>
        <w:t>In case of diversity or spatial multiplexing, multiple antennas are not considered as an antenna array.</w:t>
      </w:r>
    </w:p>
    <w:p w14:paraId="0ED2ED11" w14:textId="77777777" w:rsidR="008C22CD" w:rsidRPr="0050431F" w:rsidRDefault="008C22CD" w:rsidP="008C22CD">
      <w:pPr>
        <w:rPr>
          <w:rFonts w:cs="v4.2.0"/>
        </w:rPr>
      </w:pPr>
      <w:r w:rsidRPr="0050431F">
        <w:rPr>
          <w:rFonts w:cs="v4.2.0"/>
        </w:rPr>
        <w:t xml:space="preserve">If a BS is used, in normal operation, in conjunction with an antenna system which contains filters or active elements which are necessary to meet the </w:t>
      </w:r>
      <w:r w:rsidR="00015D5D" w:rsidRPr="0050431F">
        <w:rPr>
          <w:rFonts w:cs="v4.2.0"/>
        </w:rPr>
        <w:t>BS</w:t>
      </w:r>
      <w:r w:rsidRPr="0050431F">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4CDD713A" w14:textId="77777777" w:rsidR="008C22CD" w:rsidRPr="0050431F" w:rsidRDefault="008C22CD" w:rsidP="008C22CD">
      <w:pPr>
        <w:rPr>
          <w:rFonts w:cs="v4.2.0"/>
        </w:rPr>
      </w:pPr>
      <w:r w:rsidRPr="0050431F">
        <w:rPr>
          <w:rFonts w:cs="v4.2.0"/>
        </w:rPr>
        <w:t>For conformance testing of such a BS, the following procedure may be used.</w:t>
      </w:r>
    </w:p>
    <w:p w14:paraId="664DA5EB" w14:textId="77777777" w:rsidR="00F9256D" w:rsidRPr="0050431F" w:rsidRDefault="00015D5D" w:rsidP="00F311C8">
      <w:pPr>
        <w:pStyle w:val="Heading4"/>
      </w:pPr>
      <w:bookmarkStart w:id="909" w:name="_Toc13048511"/>
      <w:bookmarkStart w:id="910" w:name="_Toc29764727"/>
      <w:bookmarkStart w:id="911" w:name="_Toc29765145"/>
      <w:bookmarkStart w:id="912" w:name="_Toc52556643"/>
      <w:bookmarkStart w:id="913" w:name="_Toc67912345"/>
      <w:bookmarkStart w:id="914" w:name="_Toc89855280"/>
      <w:r w:rsidRPr="0050431F">
        <w:t>4.10</w:t>
      </w:r>
      <w:r w:rsidR="00F9256D" w:rsidRPr="0050431F">
        <w:t>.7.1</w:t>
      </w:r>
      <w:r w:rsidR="00F9256D" w:rsidRPr="0050431F">
        <w:tab/>
        <w:t>Receiver tests</w:t>
      </w:r>
      <w:bookmarkEnd w:id="909"/>
      <w:bookmarkEnd w:id="910"/>
      <w:bookmarkEnd w:id="911"/>
      <w:bookmarkEnd w:id="912"/>
      <w:bookmarkEnd w:id="913"/>
      <w:bookmarkEnd w:id="914"/>
    </w:p>
    <w:p w14:paraId="4BE31F22" w14:textId="77777777" w:rsidR="00F9256D" w:rsidRPr="0050431F" w:rsidRDefault="00F9256D" w:rsidP="00F9256D">
      <w:r w:rsidRPr="0050431F">
        <w:t>For each test, the test signals applied to the receiver antenna connectors shall be such that the sum of the powers of the signals applied equals the power of the test signal(s) specified in the test.</w:t>
      </w:r>
    </w:p>
    <w:p w14:paraId="632E315E" w14:textId="77777777" w:rsidR="00F9256D" w:rsidRPr="0050431F" w:rsidRDefault="00F9256D" w:rsidP="00F9256D">
      <w:r w:rsidRPr="0050431F">
        <w:t xml:space="preserve">An example of a suitable test configuration is shown in figure </w:t>
      </w:r>
      <w:r w:rsidR="00015D5D" w:rsidRPr="0050431F">
        <w:t>4.10</w:t>
      </w:r>
      <w:r w:rsidRPr="0050431F">
        <w:t>.7.1-1.</w:t>
      </w:r>
    </w:p>
    <w:bookmarkStart w:id="915" w:name="_MON_1378799470"/>
    <w:bookmarkStart w:id="916" w:name="_MON_1378814151"/>
    <w:bookmarkStart w:id="917" w:name="_MON_1380699930"/>
    <w:bookmarkEnd w:id="915"/>
    <w:bookmarkEnd w:id="916"/>
    <w:bookmarkEnd w:id="917"/>
    <w:bookmarkStart w:id="918" w:name="_MON_1383985414"/>
    <w:bookmarkEnd w:id="918"/>
    <w:p w14:paraId="7E28D111" w14:textId="77777777" w:rsidR="008C74F0" w:rsidRPr="0050431F" w:rsidRDefault="008C74F0" w:rsidP="008C74F0">
      <w:pPr>
        <w:pStyle w:val="TH"/>
      </w:pPr>
      <w:r w:rsidRPr="0050431F">
        <w:object w:dxaOrig="9025" w:dyaOrig="2842" w14:anchorId="7122E136">
          <v:shape id="_x0000_i1031" type="#_x0000_t75" style="width:392.7pt;height:123.5pt" o:ole="">
            <v:imagedata r:id="rId22" o:title=""/>
          </v:shape>
          <o:OLEObject Type="Embed" ProgID="Word.Picture.8" ShapeID="_x0000_i1031" DrawAspect="Content" ObjectID="_1703173051" r:id="rId23"/>
        </w:object>
      </w:r>
    </w:p>
    <w:p w14:paraId="7EE964EB" w14:textId="77777777" w:rsidR="00F9256D" w:rsidRPr="0050431F" w:rsidRDefault="00F9256D" w:rsidP="00EB0F3C">
      <w:pPr>
        <w:pStyle w:val="TF"/>
      </w:pPr>
      <w:r w:rsidRPr="0050431F">
        <w:t xml:space="preserve">Figure </w:t>
      </w:r>
      <w:r w:rsidR="00015D5D" w:rsidRPr="0050431F">
        <w:t>4.10</w:t>
      </w:r>
      <w:r w:rsidRPr="0050431F">
        <w:t>.7.1-1: Receiver test set-up</w:t>
      </w:r>
    </w:p>
    <w:p w14:paraId="5AD1935D" w14:textId="77777777" w:rsidR="00F9256D" w:rsidRPr="0050431F" w:rsidRDefault="00F9256D" w:rsidP="00F9256D">
      <w:r w:rsidRPr="0050431F">
        <w:t>For spurious emissions from the receiver antenna connector, the test may be performed separately for each receiver antenna connector.</w:t>
      </w:r>
    </w:p>
    <w:p w14:paraId="350F4AB3" w14:textId="77777777" w:rsidR="00F9256D" w:rsidRPr="0050431F" w:rsidRDefault="00015D5D" w:rsidP="00F311C8">
      <w:pPr>
        <w:pStyle w:val="Heading4"/>
      </w:pPr>
      <w:bookmarkStart w:id="919" w:name="_Toc13048512"/>
      <w:bookmarkStart w:id="920" w:name="_Toc29764728"/>
      <w:bookmarkStart w:id="921" w:name="_Toc29765146"/>
      <w:bookmarkStart w:id="922" w:name="_Toc52556644"/>
      <w:bookmarkStart w:id="923" w:name="_Toc67912346"/>
      <w:bookmarkStart w:id="924" w:name="_Toc89855281"/>
      <w:r w:rsidRPr="0050431F">
        <w:t>4.10</w:t>
      </w:r>
      <w:r w:rsidR="00F9256D" w:rsidRPr="0050431F">
        <w:t>.7.2</w:t>
      </w:r>
      <w:r w:rsidR="00F9256D" w:rsidRPr="0050431F">
        <w:tab/>
        <w:t>Transmitter tests</w:t>
      </w:r>
      <w:bookmarkEnd w:id="919"/>
      <w:bookmarkEnd w:id="920"/>
      <w:bookmarkEnd w:id="921"/>
      <w:bookmarkEnd w:id="922"/>
      <w:bookmarkEnd w:id="923"/>
      <w:bookmarkEnd w:id="924"/>
    </w:p>
    <w:p w14:paraId="26B18ECB" w14:textId="77777777" w:rsidR="00F9256D" w:rsidRPr="0050431F" w:rsidRDefault="00F9256D" w:rsidP="00F9256D">
      <w:r w:rsidRPr="0050431F">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04BFCC74" w14:textId="77777777" w:rsidR="00F9256D" w:rsidRPr="0050431F" w:rsidRDefault="00F9256D" w:rsidP="00F9256D">
      <w:r w:rsidRPr="0050431F">
        <w:t xml:space="preserve">An example of a suitable test configuration is shown in figure </w:t>
      </w:r>
      <w:r w:rsidR="00015D5D" w:rsidRPr="0050431F">
        <w:t>4.10</w:t>
      </w:r>
      <w:r w:rsidRPr="0050431F">
        <w:t>.7.2-1.</w:t>
      </w:r>
    </w:p>
    <w:bookmarkStart w:id="925" w:name="_MON_1520073873"/>
    <w:bookmarkEnd w:id="925"/>
    <w:p w14:paraId="4D13354A" w14:textId="77777777" w:rsidR="008C74F0" w:rsidRPr="0050431F" w:rsidRDefault="008C74F0" w:rsidP="008C74F0">
      <w:pPr>
        <w:pStyle w:val="TH"/>
      </w:pPr>
      <w:r w:rsidRPr="0050431F">
        <w:object w:dxaOrig="9462" w:dyaOrig="3280" w14:anchorId="6226D438">
          <v:shape id="_x0000_i1032" type="#_x0000_t75" style="width:411.5pt;height:142.35pt" o:ole="">
            <v:imagedata r:id="rId24" o:title=""/>
          </v:shape>
          <o:OLEObject Type="Embed" ProgID="Word.Picture.8" ShapeID="_x0000_i1032" DrawAspect="Content" ObjectID="_1703173052" r:id="rId25"/>
        </w:object>
      </w:r>
    </w:p>
    <w:p w14:paraId="74F025BB" w14:textId="77777777" w:rsidR="00F9256D" w:rsidRPr="0050431F" w:rsidRDefault="00F9256D" w:rsidP="00EB0F3C">
      <w:pPr>
        <w:pStyle w:val="TF"/>
      </w:pPr>
      <w:r w:rsidRPr="0050431F">
        <w:t xml:space="preserve">Figure </w:t>
      </w:r>
      <w:r w:rsidR="00015D5D" w:rsidRPr="0050431F">
        <w:t>4.10</w:t>
      </w:r>
      <w:r w:rsidRPr="0050431F">
        <w:t>.7.2-1: Transmitter test set-up</w:t>
      </w:r>
    </w:p>
    <w:p w14:paraId="3BE46C92" w14:textId="77777777" w:rsidR="00F9256D" w:rsidRPr="0050431F" w:rsidRDefault="00F9256D" w:rsidP="00F9256D">
      <w:r w:rsidRPr="0050431F">
        <w:t>For Intermodulation attenuation, the test may be performed separately for each transmitter antenna connector.</w:t>
      </w:r>
    </w:p>
    <w:p w14:paraId="4525FDC6" w14:textId="77777777" w:rsidR="00922DAC" w:rsidRPr="0050431F" w:rsidRDefault="00015D5D" w:rsidP="00F311C8">
      <w:pPr>
        <w:pStyle w:val="Heading2"/>
      </w:pPr>
      <w:bookmarkStart w:id="926" w:name="_Toc13048513"/>
      <w:bookmarkStart w:id="927" w:name="_Toc29764729"/>
      <w:bookmarkStart w:id="928" w:name="_Toc29765147"/>
      <w:bookmarkStart w:id="929" w:name="_Toc52556645"/>
      <w:bookmarkStart w:id="930" w:name="_Toc67912347"/>
      <w:bookmarkStart w:id="931" w:name="_Toc89855282"/>
      <w:r w:rsidRPr="0050431F">
        <w:t>4.11</w:t>
      </w:r>
      <w:r w:rsidR="00922DAC" w:rsidRPr="0050431F">
        <w:tab/>
        <w:t>Format and interpretation of tests</w:t>
      </w:r>
      <w:bookmarkEnd w:id="926"/>
      <w:bookmarkEnd w:id="927"/>
      <w:bookmarkEnd w:id="928"/>
      <w:bookmarkEnd w:id="929"/>
      <w:bookmarkEnd w:id="930"/>
      <w:bookmarkEnd w:id="931"/>
    </w:p>
    <w:p w14:paraId="5D855B83" w14:textId="77777777" w:rsidR="00050AFD" w:rsidRPr="0050431F" w:rsidRDefault="00050AFD" w:rsidP="00050AFD">
      <w:pPr>
        <w:rPr>
          <w:rFonts w:cs="v4.2.0"/>
        </w:rPr>
      </w:pPr>
      <w:r w:rsidRPr="0050431F">
        <w:rPr>
          <w:rFonts w:cs="v4.2.0"/>
        </w:rPr>
        <w:t>Each test in the following clauses has a standard format:</w:t>
      </w:r>
    </w:p>
    <w:p w14:paraId="60148E79" w14:textId="77777777" w:rsidR="00050AFD" w:rsidRPr="0050431F" w:rsidRDefault="00050AFD" w:rsidP="00050AFD">
      <w:pPr>
        <w:rPr>
          <w:b/>
        </w:rPr>
      </w:pPr>
      <w:r w:rsidRPr="0050431F">
        <w:rPr>
          <w:b/>
        </w:rPr>
        <w:t>X</w:t>
      </w:r>
      <w:r w:rsidRPr="0050431F">
        <w:rPr>
          <w:b/>
        </w:rPr>
        <w:tab/>
        <w:t>Title</w:t>
      </w:r>
    </w:p>
    <w:p w14:paraId="0FAAA8A7" w14:textId="77777777" w:rsidR="00050AFD" w:rsidRPr="0050431F" w:rsidRDefault="00050AFD" w:rsidP="00050AFD">
      <w:pPr>
        <w:rPr>
          <w:b/>
        </w:rPr>
      </w:pPr>
      <w:r w:rsidRPr="0050431F">
        <w:t>All tests are applicable to all equipment within the scope of the present document, unless otherwise stated.</w:t>
      </w:r>
    </w:p>
    <w:p w14:paraId="2114C957" w14:textId="77777777" w:rsidR="00050AFD" w:rsidRPr="00EB0F3C" w:rsidRDefault="00050AFD" w:rsidP="00EB0F3C">
      <w:pPr>
        <w:rPr>
          <w:b/>
        </w:rPr>
      </w:pPr>
      <w:r w:rsidRPr="00EB0F3C">
        <w:rPr>
          <w:b/>
        </w:rPr>
        <w:t>X.1</w:t>
      </w:r>
      <w:r w:rsidRPr="00EB0F3C">
        <w:rPr>
          <w:b/>
        </w:rPr>
        <w:tab/>
        <w:t>Definition and applicability</w:t>
      </w:r>
    </w:p>
    <w:p w14:paraId="357CCAB3" w14:textId="77777777" w:rsidR="00050AFD" w:rsidRPr="0050431F" w:rsidRDefault="00050AFD" w:rsidP="00050AFD">
      <w:r w:rsidRPr="0050431F">
        <w:t>This subclause gives the general definition of the parameter under consideration and specifies whether the test is applicable to all equipment or only to a certain subset. Required manufacturer declarations may be included here.</w:t>
      </w:r>
    </w:p>
    <w:p w14:paraId="0F79026E" w14:textId="77777777" w:rsidR="00050AFD" w:rsidRPr="00EB0F3C" w:rsidRDefault="00050AFD" w:rsidP="00EB0F3C">
      <w:pPr>
        <w:rPr>
          <w:b/>
        </w:rPr>
      </w:pPr>
      <w:r w:rsidRPr="00EB0F3C">
        <w:rPr>
          <w:b/>
        </w:rPr>
        <w:t>X.2</w:t>
      </w:r>
      <w:r w:rsidRPr="00EB0F3C">
        <w:rPr>
          <w:b/>
        </w:rPr>
        <w:tab/>
      </w:r>
      <w:r w:rsidR="00DB7FF2" w:rsidRPr="00EB0F3C">
        <w:rPr>
          <w:b/>
        </w:rPr>
        <w:t>Minimum requirement</w:t>
      </w:r>
    </w:p>
    <w:p w14:paraId="305F01CA" w14:textId="77777777" w:rsidR="00050AFD" w:rsidRPr="0050431F" w:rsidRDefault="00050AFD" w:rsidP="00050AFD">
      <w:r w:rsidRPr="0050431F">
        <w:t xml:space="preserve">This subclause contains the reference to the subclause to the 3GPP reference (or core) specification which defines the </w:t>
      </w:r>
      <w:r w:rsidR="00DB7FF2" w:rsidRPr="0050431F">
        <w:t>minimum requirement</w:t>
      </w:r>
      <w:r w:rsidRPr="0050431F">
        <w:t>.</w:t>
      </w:r>
    </w:p>
    <w:p w14:paraId="47D47554" w14:textId="77777777" w:rsidR="00050AFD" w:rsidRPr="00EB0F3C" w:rsidRDefault="00C24412" w:rsidP="00EB0F3C">
      <w:pPr>
        <w:rPr>
          <w:b/>
        </w:rPr>
      </w:pPr>
      <w:r w:rsidRPr="00EB0F3C">
        <w:rPr>
          <w:b/>
        </w:rPr>
        <w:t>X.3</w:t>
      </w:r>
      <w:r w:rsidRPr="00EB0F3C">
        <w:rPr>
          <w:b/>
        </w:rPr>
        <w:tab/>
        <w:t>Test p</w:t>
      </w:r>
      <w:r w:rsidR="00050AFD" w:rsidRPr="00EB0F3C">
        <w:rPr>
          <w:b/>
        </w:rPr>
        <w:t>urpose</w:t>
      </w:r>
    </w:p>
    <w:p w14:paraId="3CA5F447" w14:textId="77777777" w:rsidR="00050AFD" w:rsidRPr="0050431F" w:rsidRDefault="00050AFD" w:rsidP="00050AFD">
      <w:r w:rsidRPr="0050431F">
        <w:t>This subclause defines the purpose of the test.</w:t>
      </w:r>
    </w:p>
    <w:p w14:paraId="45991CB0" w14:textId="77777777" w:rsidR="00050AFD" w:rsidRPr="00EB0F3C" w:rsidRDefault="00050AFD" w:rsidP="00EB0F3C">
      <w:pPr>
        <w:rPr>
          <w:b/>
        </w:rPr>
      </w:pPr>
      <w:r w:rsidRPr="00EB0F3C">
        <w:rPr>
          <w:b/>
        </w:rPr>
        <w:t>X.4</w:t>
      </w:r>
      <w:r w:rsidRPr="00EB0F3C">
        <w:rPr>
          <w:b/>
        </w:rPr>
        <w:tab/>
        <w:t>Method of test</w:t>
      </w:r>
    </w:p>
    <w:p w14:paraId="1DEE5E10" w14:textId="77777777" w:rsidR="00050AFD" w:rsidRPr="00EB0F3C" w:rsidRDefault="00050AFD" w:rsidP="00EB0F3C">
      <w:pPr>
        <w:rPr>
          <w:b/>
        </w:rPr>
      </w:pPr>
      <w:r w:rsidRPr="00EB0F3C">
        <w:rPr>
          <w:b/>
        </w:rPr>
        <w:t>X.4.1</w:t>
      </w:r>
      <w:r w:rsidRPr="00EB0F3C">
        <w:rPr>
          <w:b/>
        </w:rPr>
        <w:tab/>
        <w:t>Initial conditions</w:t>
      </w:r>
    </w:p>
    <w:p w14:paraId="5C9B4249" w14:textId="77777777" w:rsidR="00050AFD" w:rsidRPr="0050431F" w:rsidRDefault="00050AFD" w:rsidP="00050AFD">
      <w:r w:rsidRPr="0050431F">
        <w:t>This subclause defines the initial conditions for each test, including the test environment, the RF channels to be tested and the basic measurement set-up.</w:t>
      </w:r>
      <w:r w:rsidR="00E17194" w:rsidRPr="0050431F">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4B4AC662" w14:textId="77777777" w:rsidR="00050AFD" w:rsidRPr="0050431F" w:rsidRDefault="00050AFD" w:rsidP="00050AFD">
      <w:pPr>
        <w:rPr>
          <w:b/>
        </w:rPr>
      </w:pPr>
      <w:r w:rsidRPr="0050431F">
        <w:rPr>
          <w:b/>
        </w:rPr>
        <w:t>X.4.2</w:t>
      </w:r>
      <w:r w:rsidRPr="0050431F">
        <w:rPr>
          <w:b/>
        </w:rPr>
        <w:tab/>
        <w:t>Procedure</w:t>
      </w:r>
    </w:p>
    <w:p w14:paraId="0EA96B9B" w14:textId="77777777" w:rsidR="00050AFD" w:rsidRPr="0050431F" w:rsidRDefault="00050AFD" w:rsidP="00050AFD">
      <w:r w:rsidRPr="0050431F">
        <w:t>This subclause describes the steps necessary to perform the test and provides further details of the test definition like point of access (e.g. test port), domain (e.g. frequency-span), range, weighting (e.g. bandwidth), and algorithms (e.g. averaging).</w:t>
      </w:r>
      <w:r w:rsidR="00E17194" w:rsidRPr="0050431F">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1491D029" w14:textId="77777777" w:rsidR="00050AFD" w:rsidRPr="00EB0F3C" w:rsidRDefault="00050AFD" w:rsidP="00EB0F3C">
      <w:pPr>
        <w:rPr>
          <w:b/>
        </w:rPr>
      </w:pPr>
      <w:r w:rsidRPr="00EB0F3C">
        <w:rPr>
          <w:b/>
        </w:rPr>
        <w:t>X.5</w:t>
      </w:r>
      <w:r w:rsidRPr="00EB0F3C">
        <w:rPr>
          <w:b/>
        </w:rPr>
        <w:tab/>
      </w:r>
      <w:r w:rsidR="00DB7FF2" w:rsidRPr="00EB0F3C">
        <w:rPr>
          <w:b/>
        </w:rPr>
        <w:t>Test requirement</w:t>
      </w:r>
    </w:p>
    <w:p w14:paraId="38EB66DF" w14:textId="77777777" w:rsidR="00050AFD" w:rsidRPr="0050431F" w:rsidRDefault="00050AFD" w:rsidP="00050AFD">
      <w:r w:rsidRPr="0050431F">
        <w:t>This subclause defines the pass/fail criteria for the equipment under test. See subclause 4.1.3 Interpretation of measurement results.</w:t>
      </w:r>
      <w:r w:rsidR="00E17194" w:rsidRPr="0050431F">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39D658C5" w14:textId="77777777" w:rsidR="00717662" w:rsidRPr="0050431F" w:rsidRDefault="00717662" w:rsidP="00F311C8">
      <w:pPr>
        <w:pStyle w:val="Heading2"/>
      </w:pPr>
      <w:bookmarkStart w:id="932" w:name="_Toc13048514"/>
      <w:bookmarkStart w:id="933" w:name="_Toc29764730"/>
      <w:bookmarkStart w:id="934" w:name="_Toc29765148"/>
      <w:bookmarkStart w:id="935" w:name="_Toc52556646"/>
      <w:bookmarkStart w:id="936" w:name="_Toc67912348"/>
      <w:bookmarkStart w:id="937" w:name="_Toc89855283"/>
      <w:r w:rsidRPr="0050431F">
        <w:t>4.</w:t>
      </w:r>
      <w:r w:rsidRPr="0050431F">
        <w:rPr>
          <w:lang w:eastAsia="zh-CN"/>
        </w:rPr>
        <w:t>12</w:t>
      </w:r>
      <w:r w:rsidRPr="0050431F">
        <w:tab/>
        <w:t>Requirements for BS capable of multi-band operation</w:t>
      </w:r>
      <w:bookmarkEnd w:id="932"/>
      <w:bookmarkEnd w:id="933"/>
      <w:bookmarkEnd w:id="934"/>
      <w:bookmarkEnd w:id="935"/>
      <w:bookmarkEnd w:id="936"/>
      <w:bookmarkEnd w:id="937"/>
    </w:p>
    <w:p w14:paraId="6F185CA6" w14:textId="77777777" w:rsidR="00717662" w:rsidRPr="0050431F" w:rsidRDefault="00717662" w:rsidP="00717662">
      <w:r w:rsidRPr="0050431F">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50431F" w:rsidDel="0036098E">
        <w:t xml:space="preserve"> </w:t>
      </w:r>
      <w:r w:rsidRPr="0050431F">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50431F">
        <w:rPr>
          <w:u w:val="single"/>
        </w:rPr>
        <w:t xml:space="preserve">In the case where multiple bands are mapped on an antenna connector, the </w:t>
      </w:r>
      <w:r w:rsidR="004379D2" w:rsidRPr="0050431F">
        <w:rPr>
          <w:u w:val="single"/>
          <w:lang w:eastAsia="x-none"/>
        </w:rPr>
        <w:t>exclusions or provisions for multi-band capable BS are applicable</w:t>
      </w:r>
      <w:r w:rsidR="004379D2" w:rsidRPr="0050431F">
        <w:rPr>
          <w:u w:val="single"/>
        </w:rPr>
        <w:t xml:space="preserve"> to</w:t>
      </w:r>
      <w:r w:rsidR="004379D2" w:rsidRPr="0050431F">
        <w:rPr>
          <w:u w:val="single"/>
          <w:lang w:eastAsia="x-none"/>
        </w:rPr>
        <w:t xml:space="preserve"> </w:t>
      </w:r>
      <w:r w:rsidR="004379D2" w:rsidRPr="0050431F">
        <w:rPr>
          <w:u w:val="single"/>
        </w:rPr>
        <w:t xml:space="preserve">this </w:t>
      </w:r>
      <w:r w:rsidR="004379D2" w:rsidRPr="0050431F">
        <w:rPr>
          <w:u w:val="single"/>
          <w:lang w:eastAsia="x-none"/>
        </w:rPr>
        <w:t xml:space="preserve">antenna connector. </w:t>
      </w:r>
      <w:r w:rsidRPr="0050431F">
        <w:t xml:space="preserve">In the case where </w:t>
      </w:r>
      <w:r w:rsidR="004379D2" w:rsidRPr="0050431F">
        <w:t>a single band is</w:t>
      </w:r>
      <w:r w:rsidRPr="0050431F">
        <w:t xml:space="preserve"> mapped on </w:t>
      </w:r>
      <w:r w:rsidR="004379D2" w:rsidRPr="0050431F">
        <w:t xml:space="preserve">an </w:t>
      </w:r>
      <w:r w:rsidRPr="0050431F">
        <w:t>antenna connector, the following applies:</w:t>
      </w:r>
    </w:p>
    <w:p w14:paraId="14A73967" w14:textId="77777777" w:rsidR="00717662" w:rsidRPr="0050431F" w:rsidRDefault="00717662" w:rsidP="00717662">
      <w:pPr>
        <w:pStyle w:val="B10"/>
      </w:pPr>
      <w:r w:rsidRPr="0050431F">
        <w:t>-</w:t>
      </w:r>
      <w:r w:rsidRPr="0050431F">
        <w:tab/>
        <w:t xml:space="preserve">Single-band transmitter spurious emissions, operating band unwanted emissions, ACLR, transmitter intermodulation and receiver spurious emissions requirements apply to </w:t>
      </w:r>
      <w:r w:rsidR="004379D2" w:rsidRPr="0050431F">
        <w:t xml:space="preserve">this </w:t>
      </w:r>
      <w:r w:rsidRPr="0050431F">
        <w:t>antenna connector</w:t>
      </w:r>
      <w:r w:rsidR="004379D2" w:rsidRPr="0050431F">
        <w:rPr>
          <w:lang w:eastAsia="x-none"/>
        </w:rPr>
        <w:t xml:space="preserve"> that is mapped to single-band</w:t>
      </w:r>
      <w:r w:rsidRPr="0050431F">
        <w:t>.</w:t>
      </w:r>
    </w:p>
    <w:p w14:paraId="6E51E9E0" w14:textId="77777777" w:rsidR="004379D2" w:rsidRPr="0050431F" w:rsidRDefault="00717662" w:rsidP="004379D2">
      <w:pPr>
        <w:pStyle w:val="B10"/>
      </w:pPr>
      <w:r w:rsidRPr="0050431F">
        <w:t>-</w:t>
      </w:r>
      <w:r w:rsidRPr="0050431F">
        <w:tab/>
        <w:t xml:space="preserve">If the BS is configured </w:t>
      </w:r>
      <w:r w:rsidRPr="0050431F">
        <w:rPr>
          <w:lang w:eastAsia="zh-CN"/>
        </w:rPr>
        <w:t>for</w:t>
      </w:r>
      <w:r w:rsidRPr="0050431F">
        <w:t xml:space="preserve"> single-band operation, single-band requirements shall apply to </w:t>
      </w:r>
      <w:r w:rsidR="004379D2" w:rsidRPr="0050431F">
        <w:t xml:space="preserve">this </w:t>
      </w:r>
      <w:r w:rsidRPr="0050431F">
        <w:t>antenna connector</w:t>
      </w:r>
      <w:r w:rsidRPr="0050431F">
        <w:rPr>
          <w:lang w:eastAsia="zh-CN"/>
        </w:rPr>
        <w:t xml:space="preserve"> configured for single-band operation</w:t>
      </w:r>
      <w:r w:rsidRPr="0050431F">
        <w:t xml:space="preserve"> and no exclusions or provisions for multi-band capable BS are applicable. Single-band requirements </w:t>
      </w:r>
      <w:r w:rsidRPr="0050431F">
        <w:rPr>
          <w:lang w:eastAsia="zh-CN"/>
        </w:rPr>
        <w:t>are tested</w:t>
      </w:r>
      <w:r w:rsidRPr="0050431F">
        <w:t xml:space="preserve"> separately at </w:t>
      </w:r>
      <w:r w:rsidRPr="0050431F">
        <w:rPr>
          <w:lang w:eastAsia="zh-CN"/>
        </w:rPr>
        <w:t>the</w:t>
      </w:r>
      <w:r w:rsidRPr="0050431F">
        <w:t xml:space="preserve"> antenna connector </w:t>
      </w:r>
      <w:r w:rsidRPr="0050431F">
        <w:rPr>
          <w:lang w:eastAsia="zh-CN"/>
        </w:rPr>
        <w:t xml:space="preserve">configured for </w:t>
      </w:r>
      <w:r w:rsidRPr="0050431F">
        <w:t>single-band</w:t>
      </w:r>
      <w:r w:rsidRPr="0050431F">
        <w:rPr>
          <w:lang w:eastAsia="zh-CN"/>
        </w:rPr>
        <w:t xml:space="preserve"> operation</w:t>
      </w:r>
      <w:r w:rsidRPr="0050431F">
        <w:t>, with all other antenna connectors terminated.</w:t>
      </w:r>
    </w:p>
    <w:p w14:paraId="57861ED3" w14:textId="77777777" w:rsidR="00717662" w:rsidRPr="0050431F" w:rsidRDefault="004379D2" w:rsidP="004379D2">
      <w:r w:rsidRPr="0050431F">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4F596695" w14:textId="77777777" w:rsidR="00717662" w:rsidRPr="0050431F" w:rsidRDefault="00717662" w:rsidP="00717662">
      <w:r w:rsidRPr="0050431F">
        <w:t>For a BS capable of multi-band operation supporting BC3 bands for TDD, the RF requirements in the present specification assume synchronized operation, where no simultaneous uplink and downlink occur between the bands.</w:t>
      </w:r>
    </w:p>
    <w:p w14:paraId="33C14B7B" w14:textId="77777777" w:rsidR="004379D2" w:rsidRPr="0050431F" w:rsidRDefault="00F32A9A" w:rsidP="004379D2">
      <w:pPr>
        <w:rPr>
          <w:rFonts w:eastAsia="MS Mincho"/>
        </w:rPr>
      </w:pPr>
      <w:r w:rsidRPr="0050431F">
        <w:rPr>
          <w:rFonts w:eastAsia="MS Mincho"/>
        </w:rPr>
        <w:t>The RF requirements in the present specification are FFS for multi-band operation supporting bands for both FDD and TDD.</w:t>
      </w:r>
    </w:p>
    <w:p w14:paraId="19796FFF" w14:textId="77777777" w:rsidR="004379D2" w:rsidRPr="0050431F" w:rsidRDefault="004379D2" w:rsidP="00F311C8">
      <w:pPr>
        <w:pStyle w:val="Heading2"/>
        <w:rPr>
          <w:lang w:eastAsia="zh-CN"/>
        </w:rPr>
      </w:pPr>
      <w:bookmarkStart w:id="938" w:name="_Toc13048515"/>
      <w:bookmarkStart w:id="939" w:name="_Toc29764731"/>
      <w:bookmarkStart w:id="940" w:name="_Toc29765149"/>
      <w:bookmarkStart w:id="941" w:name="_Toc52556647"/>
      <w:bookmarkStart w:id="942" w:name="_Toc67912349"/>
      <w:bookmarkStart w:id="943" w:name="_Toc89855284"/>
      <w:r w:rsidRPr="0050431F">
        <w:t>4.1</w:t>
      </w:r>
      <w:r w:rsidRPr="0050431F">
        <w:rPr>
          <w:lang w:eastAsia="zh-CN"/>
        </w:rPr>
        <w:t>3</w:t>
      </w:r>
      <w:r w:rsidRPr="0050431F">
        <w:tab/>
        <w:t>Tests for BS capable of multi-band operation with three or more bands</w:t>
      </w:r>
      <w:bookmarkEnd w:id="938"/>
      <w:bookmarkEnd w:id="939"/>
      <w:bookmarkEnd w:id="940"/>
      <w:bookmarkEnd w:id="941"/>
      <w:bookmarkEnd w:id="942"/>
      <w:bookmarkEnd w:id="943"/>
    </w:p>
    <w:p w14:paraId="62CA59F5" w14:textId="77777777" w:rsidR="004379D2" w:rsidRPr="0050431F" w:rsidRDefault="004379D2" w:rsidP="004379D2">
      <w:pPr>
        <w:rPr>
          <w:lang w:eastAsia="zh-CN"/>
        </w:rPr>
      </w:pPr>
      <w:r w:rsidRPr="0050431F">
        <w:rPr>
          <w:lang w:eastAsia="zh-CN"/>
        </w:rPr>
        <w:t xml:space="preserve">For BS supports multiple </w:t>
      </w:r>
      <w:r w:rsidRPr="0050431F">
        <w:t>multi-band combinations</w:t>
      </w:r>
      <w:r w:rsidRPr="0050431F">
        <w:rPr>
          <w:lang w:eastAsia="zh-CN"/>
        </w:rPr>
        <w:t>, the test(s) shall be applied using the following principles:</w:t>
      </w:r>
    </w:p>
    <w:p w14:paraId="07EA016C" w14:textId="77777777" w:rsidR="004379D2" w:rsidRPr="0050431F" w:rsidRDefault="004379D2" w:rsidP="004379D2">
      <w:pPr>
        <w:pStyle w:val="B10"/>
      </w:pPr>
      <w:r w:rsidRPr="0050431F">
        <w:t>1)</w:t>
      </w:r>
      <w:r w:rsidRPr="0050431F">
        <w:tab/>
        <w:t>The supported multi-band combination covering the widest radio bandwidth should be tested.</w:t>
      </w:r>
    </w:p>
    <w:p w14:paraId="3745318D" w14:textId="77777777" w:rsidR="004379D2" w:rsidRPr="0050431F" w:rsidRDefault="004379D2" w:rsidP="004379D2">
      <w:pPr>
        <w:pStyle w:val="B10"/>
      </w:pPr>
      <w:r w:rsidRPr="0050431F">
        <w:t>2)</w:t>
      </w:r>
      <w:r w:rsidRPr="0050431F">
        <w:tab/>
        <w:t>Among the remaining supported multi-band combinations, the following ones should also be tested:</w:t>
      </w:r>
    </w:p>
    <w:p w14:paraId="748AB33B" w14:textId="77777777" w:rsidR="004379D2" w:rsidRPr="0050431F" w:rsidRDefault="004379D2" w:rsidP="004379D2">
      <w:pPr>
        <w:pStyle w:val="B20"/>
      </w:pPr>
      <w:r w:rsidRPr="0050431F">
        <w:t>-</w:t>
      </w:r>
      <w:r w:rsidRPr="0050431F">
        <w:tab/>
        <w:t>Those with a larger rated total output power (per band or per band combination).</w:t>
      </w:r>
    </w:p>
    <w:p w14:paraId="080AC371" w14:textId="77777777" w:rsidR="004379D2" w:rsidRPr="0050431F" w:rsidRDefault="004379D2" w:rsidP="004379D2">
      <w:pPr>
        <w:pStyle w:val="B20"/>
      </w:pPr>
      <w:r w:rsidRPr="0050431F">
        <w:t>-</w:t>
      </w:r>
      <w:r w:rsidRPr="0050431F">
        <w:tab/>
        <w:t>Those with a larger total number of supported carriers (per band or per band combination).</w:t>
      </w:r>
    </w:p>
    <w:p w14:paraId="1FF873D6" w14:textId="77777777" w:rsidR="00F32A9A" w:rsidRPr="0050431F" w:rsidRDefault="004379D2" w:rsidP="004379D2">
      <w:pPr>
        <w:pStyle w:val="B20"/>
      </w:pPr>
      <w:r w:rsidRPr="0050431F">
        <w:t>-</w:t>
      </w:r>
      <w:r w:rsidRPr="0050431F">
        <w:tab/>
        <w:t>Those with a larger Maximum Base Station RF Bandwidth (per band).</w:t>
      </w:r>
    </w:p>
    <w:p w14:paraId="19808B8C" w14:textId="77777777" w:rsidR="00A26C61" w:rsidRPr="0050431F" w:rsidRDefault="00A26C61" w:rsidP="00F311C8">
      <w:pPr>
        <w:pStyle w:val="Heading1"/>
      </w:pPr>
      <w:bookmarkStart w:id="944" w:name="_Toc13048516"/>
      <w:bookmarkStart w:id="945" w:name="_Toc29764732"/>
      <w:bookmarkStart w:id="946" w:name="_Toc29765150"/>
      <w:bookmarkStart w:id="947" w:name="_Toc52556648"/>
      <w:bookmarkStart w:id="948" w:name="_Toc67912350"/>
      <w:bookmarkStart w:id="949" w:name="_Toc89855285"/>
      <w:r w:rsidRPr="0050431F">
        <w:t>5</w:t>
      </w:r>
      <w:r w:rsidRPr="0050431F">
        <w:tab/>
        <w:t>Applicability of requirements</w:t>
      </w:r>
      <w:r w:rsidR="00AB57F0" w:rsidRPr="0050431F">
        <w:t xml:space="preserve"> and test configurations</w:t>
      </w:r>
      <w:bookmarkEnd w:id="944"/>
      <w:bookmarkEnd w:id="945"/>
      <w:bookmarkEnd w:id="946"/>
      <w:bookmarkEnd w:id="947"/>
      <w:bookmarkEnd w:id="948"/>
      <w:bookmarkEnd w:id="949"/>
    </w:p>
    <w:p w14:paraId="7376332D" w14:textId="77777777" w:rsidR="00385A68" w:rsidRPr="0050431F" w:rsidRDefault="00AB57F0" w:rsidP="00AB57F0">
      <w:r w:rsidRPr="0050431F">
        <w:t xml:space="preserve">The present clause defines </w:t>
      </w:r>
      <w:r w:rsidR="00385A68" w:rsidRPr="0050431F">
        <w:t xml:space="preserve">for each RF test requirement the set of mandatory test configurations which shall be used for demonstrating conformance. </w:t>
      </w:r>
      <w:r w:rsidRPr="0050431F">
        <w:t xml:space="preserve">This is specified in the </w:t>
      </w:r>
      <w:r w:rsidR="00385A68" w:rsidRPr="0050431F">
        <w:t>T</w:t>
      </w:r>
      <w:r w:rsidRPr="0050431F">
        <w:t xml:space="preserve">able </w:t>
      </w:r>
      <w:r w:rsidR="005B180D" w:rsidRPr="0050431F">
        <w:rPr>
          <w:lang w:eastAsia="zh-CN"/>
        </w:rPr>
        <w:t>5.2-1</w:t>
      </w:r>
      <w:r w:rsidR="00385A68" w:rsidRPr="0050431F">
        <w:t xml:space="preserve"> </w:t>
      </w:r>
      <w:r w:rsidRPr="0050431F">
        <w:t>for single-RAT Multi-carrier</w:t>
      </w:r>
      <w:r w:rsidR="00CB2905" w:rsidRPr="0050431F">
        <w:t>,</w:t>
      </w:r>
      <w:r w:rsidRPr="0050431F">
        <w:t xml:space="preserve"> </w:t>
      </w:r>
      <w:r w:rsidR="00385A68" w:rsidRPr="0050431F">
        <w:t>Table 5.1-1</w:t>
      </w:r>
      <w:r w:rsidR="002F6EF4" w:rsidRPr="0050431F">
        <w:t>, Table 5.1-1a and Table 5.1-1b</w:t>
      </w:r>
      <w:r w:rsidR="00385A68" w:rsidRPr="0050431F">
        <w:t xml:space="preserve"> for </w:t>
      </w:r>
      <w:r w:rsidRPr="0050431F">
        <w:t>multi-RAT Base Stations</w:t>
      </w:r>
      <w:r w:rsidR="00CB2905" w:rsidRPr="0050431F">
        <w:rPr>
          <w:lang w:eastAsia="zh-CN"/>
        </w:rPr>
        <w:t xml:space="preserve"> and Table 5.3-1 for multi-band capable Base</w:t>
      </w:r>
      <w:r w:rsidR="006C6D8D" w:rsidRPr="0050431F">
        <w:rPr>
          <w:lang w:eastAsia="zh-CN"/>
        </w:rPr>
        <w:t xml:space="preserve"> </w:t>
      </w:r>
      <w:r w:rsidR="00CB2905" w:rsidRPr="0050431F">
        <w:rPr>
          <w:lang w:eastAsia="zh-CN"/>
        </w:rPr>
        <w:t>Station</w:t>
      </w:r>
      <w:r w:rsidRPr="0050431F">
        <w:t>.</w:t>
      </w:r>
    </w:p>
    <w:p w14:paraId="189643D4" w14:textId="77777777" w:rsidR="00AB57F0" w:rsidRPr="0050431F" w:rsidRDefault="00AB57F0" w:rsidP="00AB57F0">
      <w:r w:rsidRPr="0050431F">
        <w:t xml:space="preserve">Requirements apply according to the declared RAT Capability Set (CS) </w:t>
      </w:r>
      <w:r w:rsidR="00CB2905" w:rsidRPr="0050431F">
        <w:rPr>
          <w:lang w:eastAsia="zh-CN"/>
        </w:rPr>
        <w:t xml:space="preserve">within each supported operating band </w:t>
      </w:r>
      <w:r w:rsidRPr="0050431F">
        <w:t xml:space="preserve">of the MSR Base Station and the Band Category of the declared operating band (BC1, BC2 or BC3), as listed in the heading of each table. Some </w:t>
      </w:r>
      <w:r w:rsidR="00385A68" w:rsidRPr="0050431F">
        <w:t xml:space="preserve">RF </w:t>
      </w:r>
      <w:r w:rsidRPr="0050431F">
        <w:t>requirements listed in the tables may not be mandatory or they may apply only regionally. This is further specified for each requirement in clause 6 and 7, and in Table 4.3-1.</w:t>
      </w:r>
    </w:p>
    <w:p w14:paraId="57B4E6DE" w14:textId="77777777" w:rsidR="00AB57F0" w:rsidRPr="0050431F" w:rsidRDefault="00AB57F0" w:rsidP="00AB57F0">
      <w:r w:rsidRPr="0050431F">
        <w:t>For a declared RAT Capability Set (CS)</w:t>
      </w:r>
      <w:r w:rsidR="00CB2905" w:rsidRPr="0050431F">
        <w:rPr>
          <w:lang w:eastAsia="zh-CN"/>
        </w:rPr>
        <w:t xml:space="preserve"> in Table 5.1-1</w:t>
      </w:r>
      <w:r w:rsidR="002F6EF4" w:rsidRPr="0050431F">
        <w:rPr>
          <w:lang w:eastAsia="zh-CN"/>
        </w:rPr>
        <w:t xml:space="preserve">, </w:t>
      </w:r>
      <w:r w:rsidR="002F6EF4" w:rsidRPr="0050431F">
        <w:t xml:space="preserve">5.1-1a, </w:t>
      </w:r>
      <w:r w:rsidR="002F6EF4" w:rsidRPr="0050431F">
        <w:rPr>
          <w:lang w:eastAsia="zh-CN"/>
        </w:rPr>
        <w:t>5.1-1b</w:t>
      </w:r>
      <w:r w:rsidR="00CB2905" w:rsidRPr="0050431F">
        <w:rPr>
          <w:lang w:eastAsia="zh-CN"/>
        </w:rPr>
        <w:t xml:space="preserve"> and 5.2-1</w:t>
      </w:r>
      <w:r w:rsidRPr="0050431F">
        <w:t xml:space="preserve">, only the requirements listed in the column for that CS apply. Requirements listed under CS </w:t>
      </w:r>
      <w:r w:rsidR="00385A68" w:rsidRPr="0050431F">
        <w:t xml:space="preserve">other </w:t>
      </w:r>
      <w:r w:rsidRPr="0050431F">
        <w:t>than the declared CS</w:t>
      </w:r>
      <w:r w:rsidR="00385A68" w:rsidRPr="0050431F">
        <w:t>(s)</w:t>
      </w:r>
      <w:r w:rsidRPr="0050431F">
        <w:t xml:space="preserve"> need not be tested.</w:t>
      </w:r>
    </w:p>
    <w:p w14:paraId="5209BE18" w14:textId="77777777" w:rsidR="00546BDF" w:rsidRPr="0050431F" w:rsidRDefault="00546BDF" w:rsidP="00546BDF">
      <w:pPr>
        <w:rPr>
          <w:snapToGrid w:val="0"/>
        </w:rPr>
      </w:pPr>
      <w:r w:rsidRPr="0050431F">
        <w:rPr>
          <w:snapToGrid w:val="0"/>
        </w:rPr>
        <w:t xml:space="preserve">For a BS declared to be capable of contiguous operation only, the test configuration(s) in Tables 5.1-1 and 5.2-1 denoted by a “C” and entries that refer to single-RAT specifications shall be used for testing. </w:t>
      </w:r>
    </w:p>
    <w:p w14:paraId="5ACE8AB0" w14:textId="77777777" w:rsidR="00546BDF" w:rsidRPr="0050431F" w:rsidRDefault="00546BDF" w:rsidP="00546BDF">
      <w:pPr>
        <w:rPr>
          <w:snapToGrid w:val="0"/>
        </w:rPr>
      </w:pPr>
      <w:r w:rsidRPr="0050431F">
        <w:rPr>
          <w:snapToGrid w:val="0"/>
        </w:rPr>
        <w:t>For a BS declared to be capable of contiguous and non-contiguous operation and where the parameters in the manufacture’s declaration according to subclause 4.7.2 are identical for contiguous and non-contiguous operation</w:t>
      </w:r>
      <w:r w:rsidR="00E46DAC" w:rsidRPr="0050431F">
        <w:rPr>
          <w:snapToGrid w:val="0"/>
        </w:rPr>
        <w:t xml:space="preserve"> (within subgroup in case of CS7)</w:t>
      </w:r>
      <w:r w:rsidRPr="0050431F">
        <w:rPr>
          <w:snapToGrid w:val="0"/>
        </w:rPr>
        <w:t>, the test configuration</w:t>
      </w:r>
      <w:r w:rsidR="00CB2905" w:rsidRPr="0050431F">
        <w:rPr>
          <w:snapToGrid w:val="0"/>
        </w:rPr>
        <w:t>(</w:t>
      </w:r>
      <w:r w:rsidRPr="0050431F">
        <w:rPr>
          <w:snapToGrid w:val="0"/>
        </w:rPr>
        <w:t>s</w:t>
      </w:r>
      <w:r w:rsidR="00CB2905" w:rsidRPr="0050431F">
        <w:rPr>
          <w:snapToGrid w:val="0"/>
          <w:lang w:eastAsia="zh-CN"/>
        </w:rPr>
        <w:t>) in Table 5.1-1 and 5.2-1</w:t>
      </w:r>
      <w:r w:rsidRPr="0050431F">
        <w:rPr>
          <w:snapToGrid w:val="0"/>
        </w:rPr>
        <w:t xml:space="preserve"> denoted by “CNC” and entries that refer to single-RAT specifications shall be used.</w:t>
      </w:r>
    </w:p>
    <w:p w14:paraId="40AB7853" w14:textId="77777777" w:rsidR="002F6EF4" w:rsidRPr="0050431F" w:rsidRDefault="00546BDF" w:rsidP="002F6EF4">
      <w:pPr>
        <w:rPr>
          <w:snapToGrid w:val="0"/>
        </w:rPr>
      </w:pPr>
      <w:r w:rsidRPr="0050431F">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50431F">
        <w:rPr>
          <w:snapToGrid w:val="0"/>
        </w:rPr>
        <w:t xml:space="preserve"> (within subgroup in case of CS7)</w:t>
      </w:r>
      <w:r w:rsidRPr="0050431F">
        <w:rPr>
          <w:snapToGrid w:val="0"/>
        </w:rPr>
        <w:t>, the test configuration</w:t>
      </w:r>
      <w:r w:rsidR="00CB2905" w:rsidRPr="0050431F">
        <w:rPr>
          <w:snapToGrid w:val="0"/>
        </w:rPr>
        <w:t>(</w:t>
      </w:r>
      <w:r w:rsidRPr="0050431F">
        <w:rPr>
          <w:snapToGrid w:val="0"/>
        </w:rPr>
        <w:t>s</w:t>
      </w:r>
      <w:r w:rsidR="00CB2905" w:rsidRPr="0050431F">
        <w:rPr>
          <w:snapToGrid w:val="0"/>
          <w:lang w:eastAsia="zh-CN"/>
        </w:rPr>
        <w:t>) in Table 5.1-1 and 5.2-1</w:t>
      </w:r>
      <w:r w:rsidRPr="0050431F">
        <w:rPr>
          <w:snapToGrid w:val="0"/>
        </w:rPr>
        <w:t xml:space="preserve"> denoted by “</w:t>
      </w:r>
      <w:r w:rsidRPr="0050431F">
        <w:t>C/</w:t>
      </w:r>
      <w:r w:rsidRPr="0050431F">
        <w:rPr>
          <w:snapToGrid w:val="0"/>
        </w:rPr>
        <w:t>NC” and entries that refer to single-RAT specifications shall be used for testing.</w:t>
      </w:r>
    </w:p>
    <w:p w14:paraId="0D33E1B2" w14:textId="77777777" w:rsidR="002F6EF4" w:rsidRPr="0050431F" w:rsidRDefault="002F6EF4" w:rsidP="002F6EF4">
      <w:pPr>
        <w:rPr>
          <w:snapToGrid w:val="0"/>
        </w:rPr>
      </w:pPr>
      <w:r w:rsidRPr="0050431F">
        <w:rPr>
          <w:snapToGrid w:val="0"/>
        </w:rPr>
        <w:t>For a BS declared to support NB-IoT operating in-band, the test configuration(s</w:t>
      </w:r>
      <w:r w:rsidRPr="0050431F">
        <w:rPr>
          <w:snapToGrid w:val="0"/>
          <w:lang w:eastAsia="zh-CN"/>
        </w:rPr>
        <w:t>) in Table 5.1-1 and 5.2-1</w:t>
      </w:r>
      <w:r w:rsidRPr="0050431F">
        <w:rPr>
          <w:snapToGrid w:val="0"/>
        </w:rPr>
        <w:t xml:space="preserve"> denoted by “NI” and entries that refer to single-RAT specifications shall be used for testing.</w:t>
      </w:r>
    </w:p>
    <w:p w14:paraId="1A661F77" w14:textId="77777777" w:rsidR="002F6EF4" w:rsidRPr="0050431F" w:rsidRDefault="002F6EF4" w:rsidP="002F6EF4">
      <w:pPr>
        <w:rPr>
          <w:snapToGrid w:val="0"/>
        </w:rPr>
      </w:pPr>
      <w:r w:rsidRPr="0050431F">
        <w:rPr>
          <w:snapToGrid w:val="0"/>
        </w:rPr>
        <w:t>For a BS declared to support NB-IoT operating in guard band, the test configuration(s</w:t>
      </w:r>
      <w:r w:rsidRPr="0050431F">
        <w:rPr>
          <w:snapToGrid w:val="0"/>
          <w:lang w:eastAsia="zh-CN"/>
        </w:rPr>
        <w:t>) in Table 5.1-1 and 5.2-1</w:t>
      </w:r>
      <w:r w:rsidRPr="0050431F">
        <w:rPr>
          <w:snapToGrid w:val="0"/>
        </w:rPr>
        <w:t xml:space="preserve"> denoted by “NG” and entries that refer to single-RAT specifications shall be used for testing.</w:t>
      </w:r>
    </w:p>
    <w:p w14:paraId="5AD1DBBD" w14:textId="77777777" w:rsidR="002F6EF4" w:rsidRPr="0050431F" w:rsidRDefault="002F6EF4" w:rsidP="002F6EF4">
      <w:pPr>
        <w:rPr>
          <w:snapToGrid w:val="0"/>
        </w:rPr>
      </w:pPr>
      <w:r w:rsidRPr="0050431F">
        <w:rPr>
          <w:snapToGrid w:val="0"/>
        </w:rPr>
        <w:t>For a BS declared to support NB-IoT operating in guard band and in-band, the test configuration(s</w:t>
      </w:r>
      <w:r w:rsidRPr="0050431F">
        <w:rPr>
          <w:snapToGrid w:val="0"/>
          <w:lang w:eastAsia="zh-CN"/>
        </w:rPr>
        <w:t>) in Table 5.1-1 and 5.2-1</w:t>
      </w:r>
      <w:r w:rsidRPr="0050431F">
        <w:rPr>
          <w:snapToGrid w:val="0"/>
        </w:rPr>
        <w:t xml:space="preserve"> denoted by “NG” or/and “NI” and entries that refer to single-RAT specifications shall be used for testing.</w:t>
      </w:r>
    </w:p>
    <w:p w14:paraId="3FE7D4C0" w14:textId="77777777" w:rsidR="00546BDF" w:rsidRPr="0050431F" w:rsidRDefault="002F6EF4" w:rsidP="002F6EF4">
      <w:pPr>
        <w:rPr>
          <w:snapToGrid w:val="0"/>
        </w:rPr>
      </w:pPr>
      <w:r w:rsidRPr="0050431F">
        <w:rPr>
          <w:snapToGrid w:val="0"/>
        </w:rPr>
        <w:t>For a BS declared to support NB-IoT standalone, the test configuration(s</w:t>
      </w:r>
      <w:r w:rsidRPr="0050431F">
        <w:rPr>
          <w:snapToGrid w:val="0"/>
          <w:lang w:eastAsia="zh-CN"/>
        </w:rPr>
        <w:t>) in Table 5.1-1a, 5.1-1b and 5.2-1</w:t>
      </w:r>
      <w:r w:rsidRPr="0050431F">
        <w:rPr>
          <w:snapToGrid w:val="0"/>
        </w:rPr>
        <w:t xml:space="preserve"> and entries that refer to single-RAT specifications shall be used for testing.</w:t>
      </w:r>
    </w:p>
    <w:p w14:paraId="3BD9A397" w14:textId="77777777" w:rsidR="00385A68" w:rsidRPr="0050431F" w:rsidRDefault="00385A68" w:rsidP="00385A68">
      <w:pPr>
        <w:rPr>
          <w:snapToGrid w:val="0"/>
        </w:rPr>
      </w:pPr>
      <w:r w:rsidRPr="0050431F">
        <w:rPr>
          <w:snapToGrid w:val="0"/>
        </w:rPr>
        <w:t xml:space="preserve">For some of the RF test requirements entries within </w:t>
      </w:r>
      <w:r w:rsidRPr="0050431F">
        <w:t xml:space="preserve">Tables 5.1-1 and </w:t>
      </w:r>
      <w:r w:rsidR="005B180D" w:rsidRPr="0050431F">
        <w:rPr>
          <w:lang w:eastAsia="zh-CN"/>
        </w:rPr>
        <w:t>5.2-1</w:t>
      </w:r>
      <w:r w:rsidR="005B180D" w:rsidRPr="0050431F">
        <w:rPr>
          <w:snapToGrid w:val="0"/>
        </w:rPr>
        <w:t xml:space="preserve"> </w:t>
      </w:r>
      <w:r w:rsidRPr="0050431F">
        <w:rPr>
          <w:snapToGrid w:val="0"/>
        </w:rPr>
        <w:t xml:space="preserve">refer to the single-RAT specifications; this is denoted by </w:t>
      </w:r>
      <w:r w:rsidR="00ED1D11" w:rsidRPr="0050431F">
        <w:t>"</w:t>
      </w:r>
      <w:r w:rsidRPr="0050431F">
        <w:rPr>
          <w:snapToGrid w:val="0"/>
        </w:rPr>
        <w:t>(TS 25.141)</w:t>
      </w:r>
      <w:r w:rsidR="00ED1D11" w:rsidRPr="0050431F">
        <w:t>"</w:t>
      </w:r>
      <w:r w:rsidRPr="0050431F">
        <w:rPr>
          <w:snapToGrid w:val="0"/>
        </w:rPr>
        <w:t xml:space="preserve">, </w:t>
      </w:r>
      <w:r w:rsidR="00ED1D11" w:rsidRPr="0050431F">
        <w:t>"</w:t>
      </w:r>
      <w:r w:rsidRPr="0050431F">
        <w:rPr>
          <w:snapToGrid w:val="0"/>
        </w:rPr>
        <w:t>(TS 25.142)</w:t>
      </w:r>
      <w:r w:rsidR="00ED1D11" w:rsidRPr="0050431F">
        <w:t>"</w:t>
      </w:r>
      <w:r w:rsidR="00ED1D11" w:rsidRPr="0050431F">
        <w:rPr>
          <w:snapToGrid w:val="0"/>
        </w:rPr>
        <w:t xml:space="preserve">, </w:t>
      </w:r>
      <w:r w:rsidR="00ED1D11" w:rsidRPr="0050431F">
        <w:t>"</w:t>
      </w:r>
      <w:r w:rsidR="00ED1D11" w:rsidRPr="0050431F">
        <w:rPr>
          <w:snapToGrid w:val="0"/>
        </w:rPr>
        <w:t>(TS 36.141)</w:t>
      </w:r>
      <w:r w:rsidR="00ED1D11" w:rsidRPr="0050431F">
        <w:t>"</w:t>
      </w:r>
      <w:r w:rsidR="00ED1D11" w:rsidRPr="0050431F">
        <w:rPr>
          <w:snapToGrid w:val="0"/>
        </w:rPr>
        <w:t xml:space="preserve"> or </w:t>
      </w:r>
      <w:r w:rsidR="00ED1D11" w:rsidRPr="0050431F">
        <w:t>"</w:t>
      </w:r>
      <w:r w:rsidR="00ED1D11" w:rsidRPr="0050431F">
        <w:rPr>
          <w:snapToGrid w:val="0"/>
        </w:rPr>
        <w:t>(TS 51.021)</w:t>
      </w:r>
      <w:r w:rsidR="00ED1D11" w:rsidRPr="0050431F">
        <w:t>"</w:t>
      </w:r>
      <w:r w:rsidRPr="0050431F">
        <w:rPr>
          <w:snapToGrid w:val="0"/>
        </w:rPr>
        <w:t>. In this case the following shall apply:</w:t>
      </w:r>
    </w:p>
    <w:p w14:paraId="2765A987" w14:textId="77777777" w:rsidR="00385A68" w:rsidRPr="0050431F" w:rsidRDefault="00385A68" w:rsidP="00385A68">
      <w:pPr>
        <w:pStyle w:val="B10"/>
        <w:rPr>
          <w:snapToGrid w:val="0"/>
        </w:rPr>
      </w:pPr>
      <w:r w:rsidRPr="0050431F">
        <w:rPr>
          <w:snapToGrid w:val="0"/>
        </w:rPr>
        <w:t>-</w:t>
      </w:r>
      <w:r w:rsidRPr="0050431F">
        <w:rPr>
          <w:snapToGrid w:val="0"/>
        </w:rPr>
        <w:tab/>
        <w:t xml:space="preserve">transmitter test signals and test models as defined within the referred test specification shall be used, see clause 4.9.2. For some RF requirements this comprises a </w:t>
      </w:r>
      <w:r w:rsidRPr="0050431F">
        <w:t xml:space="preserve">mandatory </w:t>
      </w:r>
      <w:r w:rsidRPr="0050431F">
        <w:rPr>
          <w:snapToGrid w:val="0"/>
        </w:rPr>
        <w:t>test case in addition to a test case using the MSR test configurations defined in clause 4.8.</w:t>
      </w:r>
    </w:p>
    <w:p w14:paraId="02257970" w14:textId="77777777" w:rsidR="00385A68" w:rsidRPr="0050431F" w:rsidRDefault="00385A68" w:rsidP="00385A68">
      <w:pPr>
        <w:pStyle w:val="B10"/>
      </w:pPr>
      <w:r w:rsidRPr="0050431F">
        <w:rPr>
          <w:snapToGrid w:val="0"/>
        </w:rPr>
        <w:t>-</w:t>
      </w:r>
      <w:r w:rsidRPr="0050431F">
        <w:rPr>
          <w:snapToGrid w:val="0"/>
        </w:rPr>
        <w:tab/>
        <w:t xml:space="preserve">for some RF requirements </w:t>
      </w:r>
      <w:r w:rsidRPr="0050431F">
        <w:t>the initial conditions and test procedure as</w:t>
      </w:r>
      <w:r w:rsidRPr="0050431F">
        <w:rPr>
          <w:snapToGrid w:val="0"/>
        </w:rPr>
        <w:t xml:space="preserve"> defined within the referred single-RAT test specification for the RF requirement shall be used. This is specified in further detail in clauses 6, 7 and 8 of the present document.</w:t>
      </w:r>
    </w:p>
    <w:p w14:paraId="72B0658C" w14:textId="77777777" w:rsidR="00385A68" w:rsidRPr="0050431F" w:rsidRDefault="00385A68" w:rsidP="00385A68">
      <w:pPr>
        <w:pStyle w:val="B10"/>
      </w:pPr>
      <w:r w:rsidRPr="0050431F">
        <w:rPr>
          <w:snapToGrid w:val="0"/>
        </w:rPr>
        <w:t>-</w:t>
      </w:r>
      <w:r w:rsidRPr="0050431F">
        <w:rPr>
          <w:snapToGrid w:val="0"/>
        </w:rPr>
        <w:tab/>
        <w:t xml:space="preserve">for some RF requirements </w:t>
      </w:r>
      <w:r w:rsidRPr="0050431F">
        <w:t>the test requirement as</w:t>
      </w:r>
      <w:r w:rsidRPr="0050431F">
        <w:rPr>
          <w:snapToGrid w:val="0"/>
        </w:rPr>
        <w:t xml:space="preserve"> defined within the referred single-RAT test specification for the RF requirement shall be used. This is specified in further detail in clauses 6, 7 and 8 of the present document. In this case (see </w:t>
      </w:r>
      <w:r w:rsidR="0094346B" w:rsidRPr="0050431F">
        <w:rPr>
          <w:snapToGrid w:val="0"/>
        </w:rPr>
        <w:t>clause</w:t>
      </w:r>
      <w:r w:rsidRPr="0050431F">
        <w:rPr>
          <w:snapToGrid w:val="0"/>
        </w:rPr>
        <w:t xml:space="preserve"> 4.1):</w:t>
      </w:r>
    </w:p>
    <w:p w14:paraId="74349DFA" w14:textId="77777777" w:rsidR="00385A68" w:rsidRPr="0050431F" w:rsidRDefault="00385A68" w:rsidP="00385A68">
      <w:pPr>
        <w:pStyle w:val="B20"/>
      </w:pPr>
      <w:r w:rsidRPr="0050431F">
        <w:rPr>
          <w:rFonts w:cs="v4.2.0"/>
        </w:rPr>
        <w:t>-</w:t>
      </w:r>
      <w:r w:rsidRPr="0050431F">
        <w:rPr>
          <w:rFonts w:cs="v4.2.0"/>
        </w:rPr>
        <w:tab/>
        <w:t>The maximum acceptable uncertainty of the Test System</w:t>
      </w:r>
      <w:r w:rsidRPr="0050431F">
        <w:rPr>
          <w:snapToGrid w:val="0"/>
        </w:rPr>
        <w:t xml:space="preserve"> for test requirements are defined in the respective referred test specification</w:t>
      </w:r>
    </w:p>
    <w:p w14:paraId="219D62CE" w14:textId="77777777" w:rsidR="00385A68" w:rsidRPr="0050431F" w:rsidRDefault="00385A68" w:rsidP="00385A68">
      <w:pPr>
        <w:pStyle w:val="B20"/>
        <w:rPr>
          <w:snapToGrid w:val="0"/>
        </w:rPr>
      </w:pPr>
      <w:r w:rsidRPr="0050431F">
        <w:rPr>
          <w:snapToGrid w:val="0"/>
        </w:rPr>
        <w:t>-</w:t>
      </w:r>
      <w:r w:rsidRPr="0050431F">
        <w:rPr>
          <w:snapToGrid w:val="0"/>
        </w:rPr>
        <w:tab/>
        <w:t xml:space="preserve">Test Tolerances are defined in the respective referred test specification. </w:t>
      </w:r>
    </w:p>
    <w:p w14:paraId="2DE42A5D" w14:textId="77777777" w:rsidR="00CB2905" w:rsidRPr="0050431F" w:rsidRDefault="00546BDF" w:rsidP="00CB2905">
      <w:pPr>
        <w:pStyle w:val="B20"/>
        <w:rPr>
          <w:snapToGrid w:val="0"/>
        </w:rPr>
      </w:pPr>
      <w:r w:rsidRPr="0050431F">
        <w:rPr>
          <w:snapToGrid w:val="0"/>
        </w:rPr>
        <w:t>-</w:t>
      </w:r>
      <w:r w:rsidRPr="0050431F">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253A0E19" w14:textId="77777777" w:rsidR="00CB2905" w:rsidRPr="0050431F" w:rsidRDefault="00CB2905" w:rsidP="00CB2905">
      <w:pPr>
        <w:rPr>
          <w:snapToGrid w:val="0"/>
        </w:rPr>
      </w:pPr>
      <w:r w:rsidRPr="0050431F">
        <w:rPr>
          <w:snapToGrid w:val="0"/>
        </w:rPr>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14:paraId="3F3BA688" w14:textId="77777777" w:rsidR="00CB2905" w:rsidRPr="0050431F" w:rsidRDefault="00CB2905" w:rsidP="00CB2905">
      <w:pPr>
        <w:pStyle w:val="B10"/>
        <w:rPr>
          <w:snapToGrid w:val="0"/>
          <w:lang w:eastAsia="zh-CN"/>
        </w:rPr>
      </w:pPr>
      <w:r w:rsidRPr="0050431F">
        <w:rPr>
          <w:snapToGrid w:val="0"/>
          <w:lang w:eastAsia="zh-CN"/>
        </w:rPr>
        <w:t>-</w:t>
      </w:r>
      <w:r w:rsidRPr="0050431F">
        <w:rPr>
          <w:snapToGrid w:val="0"/>
          <w:lang w:eastAsia="zh-CN"/>
        </w:rPr>
        <w:tab/>
        <w:t>For requirements test denoted by SBT</w:t>
      </w:r>
      <w:r w:rsidRPr="0050431F">
        <w:t xml:space="preserve"> (Single Band Test)</w:t>
      </w:r>
      <w:r w:rsidRPr="0050431F">
        <w:rPr>
          <w:snapToGrid w:val="0"/>
          <w:lang w:eastAsia="zh-CN"/>
        </w:rPr>
        <w:t>, the test configuration (s) in Table 5.1-1 and 5.2-1 shall be used for each operating band depending on the RAT configuration within that band.</w:t>
      </w:r>
    </w:p>
    <w:p w14:paraId="6E7073E3" w14:textId="77777777" w:rsidR="00CB2905" w:rsidRPr="0050431F" w:rsidRDefault="00CB2905" w:rsidP="00CB2905">
      <w:pPr>
        <w:pStyle w:val="B10"/>
        <w:rPr>
          <w:snapToGrid w:val="0"/>
          <w:lang w:eastAsia="zh-CN"/>
        </w:rPr>
      </w:pPr>
      <w:r w:rsidRPr="0050431F">
        <w:rPr>
          <w:snapToGrid w:val="0"/>
          <w:lang w:eastAsia="zh-CN"/>
        </w:rPr>
        <w:t>-</w:t>
      </w:r>
      <w:r w:rsidRPr="0050431F">
        <w:rPr>
          <w:snapToGrid w:val="0"/>
          <w:lang w:eastAsia="zh-CN"/>
        </w:rPr>
        <w:tab/>
        <w:t>For requirements test denoted by MBT (Multi-Band Test), the test configuration (s) in Table 5.3-1 shall be used depending on the Band Category of the declared operating band combination.</w:t>
      </w:r>
    </w:p>
    <w:p w14:paraId="6B1ACC6A" w14:textId="77777777" w:rsidR="00AB57F0" w:rsidRPr="0050431F" w:rsidRDefault="00C24412" w:rsidP="00F311C8">
      <w:pPr>
        <w:pStyle w:val="Heading2"/>
      </w:pPr>
      <w:bookmarkStart w:id="950" w:name="_Toc13048517"/>
      <w:bookmarkStart w:id="951" w:name="_Toc29764733"/>
      <w:bookmarkStart w:id="952" w:name="_Toc29765151"/>
      <w:bookmarkStart w:id="953" w:name="_Toc52556649"/>
      <w:bookmarkStart w:id="954" w:name="_Toc67912351"/>
      <w:bookmarkStart w:id="955" w:name="_Toc89855286"/>
      <w:r w:rsidRPr="0050431F">
        <w:t>5.1</w:t>
      </w:r>
      <w:r w:rsidRPr="0050431F">
        <w:tab/>
        <w:t>Multi-RAT capable Base S</w:t>
      </w:r>
      <w:r w:rsidR="00AB57F0" w:rsidRPr="0050431F">
        <w:t>tations</w:t>
      </w:r>
      <w:bookmarkEnd w:id="950"/>
      <w:bookmarkEnd w:id="951"/>
      <w:bookmarkEnd w:id="952"/>
      <w:bookmarkEnd w:id="953"/>
      <w:bookmarkEnd w:id="954"/>
      <w:bookmarkEnd w:id="955"/>
      <w:r w:rsidR="00AB57F0" w:rsidRPr="0050431F">
        <w:t xml:space="preserve"> </w:t>
      </w:r>
    </w:p>
    <w:p w14:paraId="7E20EF92" w14:textId="77777777" w:rsidR="00AB57F0" w:rsidRPr="0050431F" w:rsidRDefault="00AB57F0" w:rsidP="00EB0F3C">
      <w:pPr>
        <w:pStyle w:val="TH"/>
      </w:pPr>
      <w:r w:rsidRPr="0050431F">
        <w:t>Table 5.1</w:t>
      </w:r>
      <w:r w:rsidR="00C24412" w:rsidRPr="0050431F">
        <w:t>-1: Test configurations for capability s</w:t>
      </w:r>
      <w:r w:rsidRPr="0050431F">
        <w:t xml:space="preserve">ets </w:t>
      </w:r>
      <w:r w:rsidR="002F6EF4" w:rsidRPr="0050431F">
        <w:t xml:space="preserve">(CS 3-7) </w:t>
      </w:r>
      <w:r w:rsidRPr="0050431F">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E46DAC" w:rsidRPr="0050431F" w14:paraId="2AEB1FFD" w14:textId="77777777" w:rsidTr="00E46DAC">
        <w:trPr>
          <w:tblHeader/>
          <w:jc w:val="center"/>
        </w:trPr>
        <w:tc>
          <w:tcPr>
            <w:tcW w:w="1788" w:type="dxa"/>
          </w:tcPr>
          <w:p w14:paraId="5093B7FD" w14:textId="77777777" w:rsidR="00E46DAC" w:rsidRPr="0050431F" w:rsidRDefault="00E46DAC" w:rsidP="00AB57F0">
            <w:pPr>
              <w:pStyle w:val="TAH"/>
              <w:rPr>
                <w:rFonts w:cs="Arial"/>
                <w:lang w:eastAsia="en-US"/>
              </w:rPr>
            </w:pPr>
            <w:r w:rsidRPr="0050431F">
              <w:rPr>
                <w:rFonts w:cs="Arial"/>
                <w:lang w:eastAsia="en-US"/>
              </w:rPr>
              <w:t>Capability Set</w:t>
            </w:r>
          </w:p>
        </w:tc>
        <w:tc>
          <w:tcPr>
            <w:tcW w:w="3834" w:type="dxa"/>
            <w:gridSpan w:val="3"/>
          </w:tcPr>
          <w:p w14:paraId="4E0639CE" w14:textId="77777777" w:rsidR="002F6EF4" w:rsidRPr="00552333" w:rsidRDefault="00E46DAC" w:rsidP="002F6EF4">
            <w:pPr>
              <w:pStyle w:val="TAH"/>
              <w:rPr>
                <w:rFonts w:cs="Arial"/>
                <w:lang w:val="sv-FI" w:eastAsia="en-US"/>
              </w:rPr>
            </w:pPr>
            <w:r w:rsidRPr="00552333">
              <w:rPr>
                <w:rFonts w:cs="Arial"/>
                <w:lang w:val="sv-FI" w:eastAsia="en-US"/>
              </w:rPr>
              <w:t xml:space="preserve">UTRA + E-UTRA </w:t>
            </w:r>
          </w:p>
          <w:p w14:paraId="5FE465F5" w14:textId="77777777" w:rsidR="002F6EF4" w:rsidRPr="00552333" w:rsidRDefault="002F6EF4" w:rsidP="002F6EF4">
            <w:pPr>
              <w:pStyle w:val="TAH"/>
              <w:rPr>
                <w:rFonts w:cs="Arial"/>
                <w:b w:val="0"/>
                <w:bCs/>
                <w:szCs w:val="18"/>
                <w:lang w:val="sv-FI" w:eastAsia="ja-JP"/>
              </w:rPr>
            </w:pPr>
            <w:r w:rsidRPr="00552333">
              <w:rPr>
                <w:rFonts w:cs="Arial"/>
                <w:bCs/>
                <w:szCs w:val="18"/>
                <w:lang w:val="sv-FI" w:eastAsia="ja-JP"/>
              </w:rPr>
              <w:t>NB-IoT in-band***,</w:t>
            </w:r>
            <w:r w:rsidRPr="00552333">
              <w:rPr>
                <w:rFonts w:cs="Arial"/>
                <w:b w:val="0"/>
                <w:bCs/>
                <w:szCs w:val="18"/>
                <w:lang w:val="sv-FI" w:eastAsia="ja-JP"/>
              </w:rPr>
              <w:t xml:space="preserve"> </w:t>
            </w:r>
          </w:p>
          <w:p w14:paraId="582844D7" w14:textId="77777777" w:rsidR="00E46DAC" w:rsidRPr="0050431F" w:rsidRDefault="002F6EF4" w:rsidP="002F6EF4">
            <w:pPr>
              <w:pStyle w:val="TAH"/>
              <w:rPr>
                <w:rFonts w:cs="Arial"/>
                <w:lang w:eastAsia="en-US"/>
              </w:rPr>
            </w:pPr>
            <w:r w:rsidRPr="0050431F">
              <w:rPr>
                <w:rFonts w:cs="Arial"/>
                <w:b w:val="0"/>
                <w:bCs/>
                <w:szCs w:val="18"/>
                <w:lang w:eastAsia="ja-JP"/>
              </w:rPr>
              <w:t>NB-IoT guard band****</w:t>
            </w:r>
            <w:r w:rsidR="00E46DAC" w:rsidRPr="0050431F">
              <w:rPr>
                <w:rFonts w:cs="Arial"/>
                <w:lang w:eastAsia="en-US"/>
              </w:rPr>
              <w:br/>
              <w:t>(CS 3)</w:t>
            </w:r>
          </w:p>
        </w:tc>
        <w:tc>
          <w:tcPr>
            <w:tcW w:w="1278" w:type="dxa"/>
            <w:vAlign w:val="center"/>
          </w:tcPr>
          <w:p w14:paraId="1BE5C7F8" w14:textId="77777777" w:rsidR="00E46DAC" w:rsidRPr="0050431F" w:rsidRDefault="00E46DAC" w:rsidP="00AB57F0">
            <w:pPr>
              <w:pStyle w:val="TAH"/>
              <w:rPr>
                <w:rFonts w:cs="Arial"/>
                <w:lang w:eastAsia="en-US"/>
              </w:rPr>
            </w:pPr>
            <w:r w:rsidRPr="0050431F">
              <w:rPr>
                <w:rFonts w:cs="Arial"/>
                <w:lang w:eastAsia="en-US"/>
              </w:rPr>
              <w:t xml:space="preserve">GSM+ UTRA </w:t>
            </w:r>
            <w:r w:rsidRPr="0050431F">
              <w:rPr>
                <w:rFonts w:cs="Arial"/>
                <w:lang w:eastAsia="en-US"/>
              </w:rPr>
              <w:br/>
              <w:t>(CS 4)</w:t>
            </w:r>
          </w:p>
        </w:tc>
        <w:tc>
          <w:tcPr>
            <w:tcW w:w="1278" w:type="dxa"/>
            <w:vAlign w:val="center"/>
          </w:tcPr>
          <w:p w14:paraId="59354318" w14:textId="77777777" w:rsidR="00E46DAC" w:rsidRPr="00552333" w:rsidRDefault="00E46DAC" w:rsidP="00AB57F0">
            <w:pPr>
              <w:pStyle w:val="TAH"/>
              <w:rPr>
                <w:rFonts w:cs="Arial"/>
                <w:lang w:val="sv-FI" w:eastAsia="en-US"/>
              </w:rPr>
            </w:pPr>
            <w:r w:rsidRPr="00552333">
              <w:rPr>
                <w:rFonts w:cs="Arial"/>
                <w:lang w:val="sv-FI" w:eastAsia="en-US"/>
              </w:rPr>
              <w:t xml:space="preserve">GSM + </w:t>
            </w:r>
          </w:p>
          <w:p w14:paraId="6B5BCCED" w14:textId="77777777" w:rsidR="002F6EF4" w:rsidRPr="00552333" w:rsidRDefault="00E46DAC" w:rsidP="002F6EF4">
            <w:pPr>
              <w:keepNext/>
              <w:keepLines/>
              <w:spacing w:after="0"/>
              <w:jc w:val="center"/>
              <w:rPr>
                <w:rFonts w:cs="Arial"/>
                <w:b/>
                <w:bCs/>
                <w:sz w:val="18"/>
                <w:szCs w:val="18"/>
                <w:lang w:val="sv-FI"/>
              </w:rPr>
            </w:pPr>
            <w:r w:rsidRPr="00552333">
              <w:rPr>
                <w:rFonts w:cs="Arial"/>
                <w:lang w:val="sv-FI" w:eastAsia="en-US"/>
              </w:rPr>
              <w:t>E-UTRA</w:t>
            </w:r>
            <w:r w:rsidR="002F6EF4" w:rsidRPr="00552333">
              <w:rPr>
                <w:rFonts w:cs="Arial"/>
                <w:b/>
                <w:lang w:val="sv-FI"/>
              </w:rPr>
              <w:t>,</w:t>
            </w:r>
            <w:r w:rsidR="002F6EF4" w:rsidRPr="00552333">
              <w:rPr>
                <w:rFonts w:ascii="Arial" w:hAnsi="Arial"/>
                <w:b/>
                <w:sz w:val="18"/>
                <w:lang w:val="sv-FI"/>
              </w:rPr>
              <w:t xml:space="preserve"> NB-IoT in-band***, </w:t>
            </w:r>
          </w:p>
          <w:p w14:paraId="3BD19ECD" w14:textId="77777777" w:rsidR="00E46DAC" w:rsidRPr="0050431F" w:rsidRDefault="002F6EF4" w:rsidP="002F6EF4">
            <w:pPr>
              <w:pStyle w:val="TAH"/>
              <w:rPr>
                <w:rFonts w:cs="Arial"/>
                <w:lang w:eastAsia="en-US"/>
              </w:rPr>
            </w:pPr>
            <w:r w:rsidRPr="0050431F">
              <w:rPr>
                <w:rFonts w:cs="Arial"/>
                <w:b w:val="0"/>
                <w:bCs/>
                <w:szCs w:val="18"/>
                <w:lang w:eastAsia="ja-JP"/>
              </w:rPr>
              <w:t>NB-IoT guard band****</w:t>
            </w:r>
            <w:r w:rsidR="00E46DAC" w:rsidRPr="0050431F">
              <w:rPr>
                <w:rFonts w:cs="Arial"/>
                <w:lang w:eastAsia="en-US"/>
              </w:rPr>
              <w:br/>
              <w:t>(CS 5)</w:t>
            </w:r>
          </w:p>
        </w:tc>
        <w:tc>
          <w:tcPr>
            <w:tcW w:w="1460" w:type="dxa"/>
            <w:vAlign w:val="center"/>
          </w:tcPr>
          <w:p w14:paraId="73C5FE4E" w14:textId="77777777" w:rsidR="00E46DAC" w:rsidRPr="00552333" w:rsidRDefault="00E46DAC" w:rsidP="00AB57F0">
            <w:pPr>
              <w:pStyle w:val="TAH"/>
              <w:rPr>
                <w:rFonts w:cs="Arial"/>
                <w:lang w:val="sv-FI" w:eastAsia="en-US"/>
              </w:rPr>
            </w:pPr>
            <w:r w:rsidRPr="00552333">
              <w:rPr>
                <w:rFonts w:cs="Arial"/>
                <w:lang w:val="sv-FI" w:eastAsia="en-US"/>
              </w:rPr>
              <w:t>GSM + UTRA + E-UTRA</w:t>
            </w:r>
            <w:r w:rsidRPr="00552333">
              <w:rPr>
                <w:rFonts w:cs="Arial"/>
                <w:lang w:val="sv-FI" w:eastAsia="en-US"/>
              </w:rPr>
              <w:br/>
              <w:t>(CS 6)</w:t>
            </w:r>
          </w:p>
        </w:tc>
        <w:tc>
          <w:tcPr>
            <w:tcW w:w="1460" w:type="dxa"/>
          </w:tcPr>
          <w:p w14:paraId="0DB9DC64" w14:textId="77777777" w:rsidR="002F6EF4" w:rsidRPr="00552333" w:rsidRDefault="00E46DAC" w:rsidP="002F6EF4">
            <w:pPr>
              <w:pStyle w:val="TAH"/>
              <w:rPr>
                <w:rFonts w:cs="Arial"/>
                <w:bCs/>
                <w:szCs w:val="18"/>
                <w:lang w:val="sv-FI" w:eastAsia="ja-JP"/>
              </w:rPr>
            </w:pPr>
            <w:r w:rsidRPr="00552333">
              <w:rPr>
                <w:lang w:val="sv-FI"/>
              </w:rPr>
              <w:t xml:space="preserve">GSM+UTRA/ </w:t>
            </w:r>
            <w:r w:rsidRPr="00552333">
              <w:rPr>
                <w:lang w:val="sv-FI"/>
              </w:rPr>
              <w:br/>
              <w:t>E-UTRA, UTRA+</w:t>
            </w:r>
            <w:r w:rsidRPr="00552333">
              <w:rPr>
                <w:lang w:val="sv-FI"/>
              </w:rPr>
              <w:br/>
              <w:t>E-UTRA</w:t>
            </w:r>
            <w:r w:rsidR="002F6EF4" w:rsidRPr="00552333">
              <w:rPr>
                <w:lang w:val="sv-FI"/>
              </w:rPr>
              <w:t>,</w:t>
            </w:r>
            <w:r w:rsidR="002F6EF4" w:rsidRPr="00552333">
              <w:rPr>
                <w:rFonts w:cs="Arial"/>
                <w:bCs/>
                <w:szCs w:val="18"/>
                <w:lang w:val="sv-FI" w:eastAsia="ja-JP"/>
              </w:rPr>
              <w:t xml:space="preserve"> </w:t>
            </w:r>
          </w:p>
          <w:p w14:paraId="2E48AB17" w14:textId="77777777" w:rsidR="002F6EF4" w:rsidRPr="0050431F" w:rsidRDefault="002F6EF4" w:rsidP="002F6EF4">
            <w:pPr>
              <w:pStyle w:val="TAH"/>
              <w:rPr>
                <w:rFonts w:cs="Arial"/>
                <w:bCs/>
                <w:szCs w:val="18"/>
                <w:lang w:eastAsia="ja-JP"/>
              </w:rPr>
            </w:pPr>
            <w:r w:rsidRPr="0050431F">
              <w:rPr>
                <w:rFonts w:cs="Arial"/>
                <w:bCs/>
                <w:szCs w:val="18"/>
                <w:lang w:eastAsia="ja-JP"/>
              </w:rPr>
              <w:t xml:space="preserve">NB-IoT in-band***, </w:t>
            </w:r>
          </w:p>
          <w:p w14:paraId="34D86520" w14:textId="77777777" w:rsidR="00E46DAC" w:rsidRPr="0050431F" w:rsidRDefault="002F6EF4" w:rsidP="002F6EF4">
            <w:pPr>
              <w:pStyle w:val="TAH"/>
            </w:pPr>
            <w:r w:rsidRPr="0050431F">
              <w:rPr>
                <w:rFonts w:cs="Arial"/>
                <w:bCs/>
                <w:szCs w:val="18"/>
                <w:lang w:eastAsia="ja-JP"/>
              </w:rPr>
              <w:t>NB-IoT guard band****</w:t>
            </w:r>
          </w:p>
          <w:p w14:paraId="6CAC594F" w14:textId="77777777" w:rsidR="00E46DAC" w:rsidRPr="0050431F" w:rsidRDefault="00E46DAC" w:rsidP="00E46DAC">
            <w:pPr>
              <w:pStyle w:val="TAH"/>
              <w:rPr>
                <w:rFonts w:cs="Arial"/>
                <w:lang w:eastAsia="en-US"/>
              </w:rPr>
            </w:pPr>
            <w:r w:rsidRPr="0050431F">
              <w:rPr>
                <w:rFonts w:cs="Arial"/>
              </w:rPr>
              <w:t>(CS7)</w:t>
            </w:r>
          </w:p>
        </w:tc>
      </w:tr>
      <w:tr w:rsidR="00E46DAC" w:rsidRPr="0050431F" w14:paraId="07132FCA" w14:textId="77777777" w:rsidTr="00E46DAC">
        <w:trPr>
          <w:tblHeader/>
          <w:jc w:val="center"/>
        </w:trPr>
        <w:tc>
          <w:tcPr>
            <w:tcW w:w="1788" w:type="dxa"/>
          </w:tcPr>
          <w:p w14:paraId="19370328" w14:textId="77777777" w:rsidR="00E46DAC" w:rsidRPr="0050431F" w:rsidRDefault="00E46DAC" w:rsidP="00AB57F0">
            <w:pPr>
              <w:pStyle w:val="TH"/>
              <w:ind w:left="14"/>
              <w:jc w:val="left"/>
              <w:rPr>
                <w:rFonts w:cs="Arial"/>
                <w:i/>
                <w:lang w:eastAsia="en-US"/>
              </w:rPr>
            </w:pPr>
            <w:r w:rsidRPr="0050431F">
              <w:rPr>
                <w:rFonts w:cs="Arial"/>
                <w:sz w:val="18"/>
                <w:szCs w:val="18"/>
                <w:lang w:eastAsia="en-US"/>
              </w:rPr>
              <w:t>BS test case</w:t>
            </w:r>
          </w:p>
        </w:tc>
        <w:tc>
          <w:tcPr>
            <w:tcW w:w="1278" w:type="dxa"/>
            <w:vAlign w:val="center"/>
          </w:tcPr>
          <w:p w14:paraId="6E80CBA1" w14:textId="77777777" w:rsidR="00E46DAC" w:rsidRPr="0050431F" w:rsidRDefault="00E46DAC" w:rsidP="00AB57F0">
            <w:pPr>
              <w:pStyle w:val="TAH"/>
              <w:rPr>
                <w:rFonts w:cs="Arial"/>
                <w:lang w:eastAsia="en-US"/>
              </w:rPr>
            </w:pPr>
            <w:r w:rsidRPr="0050431F">
              <w:rPr>
                <w:rFonts w:cs="Arial"/>
                <w:lang w:eastAsia="en-US"/>
              </w:rPr>
              <w:t>BC1</w:t>
            </w:r>
          </w:p>
        </w:tc>
        <w:tc>
          <w:tcPr>
            <w:tcW w:w="1278" w:type="dxa"/>
            <w:vAlign w:val="center"/>
          </w:tcPr>
          <w:p w14:paraId="5E10BEDF" w14:textId="77777777" w:rsidR="00E46DAC" w:rsidRPr="0050431F" w:rsidRDefault="00E46DAC" w:rsidP="00AB57F0">
            <w:pPr>
              <w:pStyle w:val="TAH"/>
              <w:rPr>
                <w:rFonts w:cs="Arial"/>
                <w:lang w:eastAsia="en-US"/>
              </w:rPr>
            </w:pPr>
            <w:r w:rsidRPr="0050431F">
              <w:rPr>
                <w:rFonts w:cs="Arial"/>
                <w:lang w:eastAsia="en-US"/>
              </w:rPr>
              <w:t>BC2</w:t>
            </w:r>
          </w:p>
        </w:tc>
        <w:tc>
          <w:tcPr>
            <w:tcW w:w="1278" w:type="dxa"/>
            <w:vAlign w:val="center"/>
          </w:tcPr>
          <w:p w14:paraId="437753B1" w14:textId="77777777" w:rsidR="00E46DAC" w:rsidRPr="0050431F" w:rsidRDefault="00E46DAC" w:rsidP="00AB57F0">
            <w:pPr>
              <w:pStyle w:val="TAH"/>
              <w:rPr>
                <w:rFonts w:cs="Arial"/>
                <w:lang w:eastAsia="en-US"/>
              </w:rPr>
            </w:pPr>
            <w:r w:rsidRPr="0050431F">
              <w:rPr>
                <w:rFonts w:cs="Arial"/>
                <w:lang w:eastAsia="en-US"/>
              </w:rPr>
              <w:t>BC3</w:t>
            </w:r>
          </w:p>
        </w:tc>
        <w:tc>
          <w:tcPr>
            <w:tcW w:w="1278" w:type="dxa"/>
            <w:vAlign w:val="center"/>
          </w:tcPr>
          <w:p w14:paraId="53D28F9B" w14:textId="77777777" w:rsidR="00E46DAC" w:rsidRPr="0050431F" w:rsidRDefault="00E46DAC" w:rsidP="00AB57F0">
            <w:pPr>
              <w:pStyle w:val="TAH"/>
              <w:rPr>
                <w:rFonts w:cs="Arial"/>
                <w:lang w:eastAsia="en-US"/>
              </w:rPr>
            </w:pPr>
            <w:r w:rsidRPr="0050431F">
              <w:rPr>
                <w:rFonts w:cs="Arial"/>
                <w:lang w:eastAsia="en-US"/>
              </w:rPr>
              <w:t>BC2</w:t>
            </w:r>
          </w:p>
        </w:tc>
        <w:tc>
          <w:tcPr>
            <w:tcW w:w="1278" w:type="dxa"/>
            <w:vAlign w:val="center"/>
          </w:tcPr>
          <w:p w14:paraId="4FDC1323" w14:textId="77777777" w:rsidR="00E46DAC" w:rsidRPr="0050431F" w:rsidRDefault="00E46DAC" w:rsidP="00AB57F0">
            <w:pPr>
              <w:pStyle w:val="TAH"/>
              <w:rPr>
                <w:rFonts w:cs="Arial"/>
                <w:lang w:eastAsia="en-US"/>
              </w:rPr>
            </w:pPr>
            <w:r w:rsidRPr="0050431F">
              <w:rPr>
                <w:rFonts w:cs="Arial"/>
                <w:lang w:eastAsia="en-US"/>
              </w:rPr>
              <w:t>BC2</w:t>
            </w:r>
          </w:p>
        </w:tc>
        <w:tc>
          <w:tcPr>
            <w:tcW w:w="1460" w:type="dxa"/>
            <w:vAlign w:val="center"/>
          </w:tcPr>
          <w:p w14:paraId="48D6F9C9" w14:textId="77777777" w:rsidR="00E46DAC" w:rsidRPr="0050431F" w:rsidRDefault="00E46DAC" w:rsidP="00AB57F0">
            <w:pPr>
              <w:pStyle w:val="TAH"/>
              <w:rPr>
                <w:rFonts w:cs="Arial"/>
                <w:lang w:eastAsia="en-US"/>
              </w:rPr>
            </w:pPr>
            <w:r w:rsidRPr="0050431F">
              <w:rPr>
                <w:rFonts w:cs="Arial"/>
                <w:lang w:eastAsia="en-US"/>
              </w:rPr>
              <w:t>BC2</w:t>
            </w:r>
          </w:p>
        </w:tc>
        <w:tc>
          <w:tcPr>
            <w:tcW w:w="1460" w:type="dxa"/>
            <w:vAlign w:val="center"/>
          </w:tcPr>
          <w:p w14:paraId="7A396636" w14:textId="77777777" w:rsidR="00E46DAC" w:rsidRPr="0050431F" w:rsidRDefault="00E46DAC" w:rsidP="00E46DAC">
            <w:pPr>
              <w:pStyle w:val="TAH"/>
              <w:rPr>
                <w:rFonts w:cs="Arial"/>
                <w:lang w:eastAsia="en-US"/>
              </w:rPr>
            </w:pPr>
            <w:r w:rsidRPr="0050431F">
              <w:rPr>
                <w:rFonts w:cs="Arial"/>
                <w:lang w:eastAsia="en-US"/>
              </w:rPr>
              <w:t>BC2</w:t>
            </w:r>
          </w:p>
        </w:tc>
      </w:tr>
      <w:tr w:rsidR="00E46DAC" w:rsidRPr="0050431F" w14:paraId="61A3B771" w14:textId="77777777" w:rsidTr="00E46DAC">
        <w:trPr>
          <w:jc w:val="center"/>
        </w:trPr>
        <w:tc>
          <w:tcPr>
            <w:tcW w:w="1788" w:type="dxa"/>
          </w:tcPr>
          <w:p w14:paraId="061D09C4" w14:textId="77777777" w:rsidR="00E46DAC" w:rsidRPr="0050431F" w:rsidRDefault="00E46DAC" w:rsidP="00AB57F0">
            <w:pPr>
              <w:pStyle w:val="TAL"/>
              <w:ind w:left="14"/>
              <w:rPr>
                <w:rFonts w:cs="Arial"/>
                <w:b/>
                <w:lang w:eastAsia="en-US"/>
              </w:rPr>
            </w:pPr>
            <w:r w:rsidRPr="0050431F">
              <w:rPr>
                <w:rFonts w:cs="Arial"/>
                <w:b/>
                <w:lang w:eastAsia="en-US"/>
              </w:rPr>
              <w:t>6.2 Base Station output power</w:t>
            </w:r>
          </w:p>
        </w:tc>
        <w:tc>
          <w:tcPr>
            <w:tcW w:w="1278" w:type="dxa"/>
          </w:tcPr>
          <w:p w14:paraId="230C4C3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9D4B3AC"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FFD913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1DB8F2F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4E2E4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6152EC6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544209B" w14:textId="77777777" w:rsidR="00E46DAC" w:rsidRPr="0050431F" w:rsidRDefault="00E46DAC" w:rsidP="00AB57F0">
            <w:pPr>
              <w:pStyle w:val="TAL"/>
              <w:rPr>
                <w:rFonts w:cs="Arial"/>
                <w:lang w:eastAsia="en-US"/>
              </w:rPr>
            </w:pPr>
            <w:r w:rsidRPr="0050431F">
              <w:rPr>
                <w:rFonts w:cs="Arial"/>
                <w:lang w:eastAsia="en-US"/>
              </w:rPr>
              <w:t>-</w:t>
            </w:r>
          </w:p>
        </w:tc>
      </w:tr>
      <w:tr w:rsidR="00E46DAC" w:rsidRPr="00552333" w14:paraId="7A66A676" w14:textId="77777777" w:rsidTr="00E46DAC">
        <w:trPr>
          <w:jc w:val="center"/>
        </w:trPr>
        <w:tc>
          <w:tcPr>
            <w:tcW w:w="1788" w:type="dxa"/>
          </w:tcPr>
          <w:p w14:paraId="60C161C9" w14:textId="77777777" w:rsidR="00E46DAC" w:rsidRPr="0050431F" w:rsidRDefault="00E46DAC" w:rsidP="00AB57F0">
            <w:pPr>
              <w:pStyle w:val="TAL"/>
              <w:ind w:left="14"/>
              <w:rPr>
                <w:rFonts w:cs="Arial"/>
                <w:lang w:eastAsia="en-US"/>
              </w:rPr>
            </w:pPr>
            <w:r w:rsidRPr="0050431F">
              <w:rPr>
                <w:rFonts w:cs="Arial"/>
                <w:lang w:eastAsia="en-US"/>
              </w:rPr>
              <w:t xml:space="preserve">Base Station maximum output power </w:t>
            </w:r>
          </w:p>
        </w:tc>
        <w:tc>
          <w:tcPr>
            <w:tcW w:w="1278" w:type="dxa"/>
          </w:tcPr>
          <w:p w14:paraId="75D13FE5" w14:textId="77777777" w:rsidR="00E46DAC" w:rsidRPr="0050431F" w:rsidRDefault="00E46DAC" w:rsidP="00546BDF">
            <w:pPr>
              <w:pStyle w:val="TAL"/>
              <w:rPr>
                <w:rFonts w:cs="Arial"/>
                <w:lang w:eastAsia="en-US"/>
              </w:rPr>
            </w:pPr>
            <w:r w:rsidRPr="0050431F">
              <w:rPr>
                <w:rFonts w:cs="Arial"/>
                <w:lang w:eastAsia="en-US"/>
              </w:rPr>
              <w:t>C: TC3a</w:t>
            </w:r>
          </w:p>
          <w:p w14:paraId="778D3943" w14:textId="77777777" w:rsidR="00E46DAC" w:rsidRPr="0050431F" w:rsidRDefault="00E46DAC" w:rsidP="00546BDF">
            <w:pPr>
              <w:pStyle w:val="TAL"/>
              <w:rPr>
                <w:rFonts w:cs="Arial"/>
                <w:lang w:eastAsia="en-US"/>
              </w:rPr>
            </w:pPr>
            <w:r w:rsidRPr="0050431F">
              <w:rPr>
                <w:rFonts w:cs="Arial"/>
                <w:lang w:eastAsia="en-US"/>
              </w:rPr>
              <w:t>CNC: TC3a</w:t>
            </w:r>
          </w:p>
          <w:p w14:paraId="7FDAAFF4" w14:textId="77777777" w:rsidR="002F6EF4" w:rsidRPr="0050431F" w:rsidRDefault="00E46DAC" w:rsidP="002F6EF4">
            <w:pPr>
              <w:pStyle w:val="TAL"/>
              <w:rPr>
                <w:rFonts w:cs="Arial"/>
                <w:lang w:eastAsia="en-US"/>
              </w:rPr>
            </w:pPr>
            <w:r w:rsidRPr="0050431F">
              <w:rPr>
                <w:rFonts w:cs="Arial"/>
                <w:lang w:eastAsia="en-US"/>
              </w:rPr>
              <w:t>C/NC: TC3a, NTC3a</w:t>
            </w:r>
          </w:p>
          <w:p w14:paraId="039D2426" w14:textId="77777777" w:rsidR="002F6EF4" w:rsidRPr="0050431F" w:rsidRDefault="002F6EF4" w:rsidP="002F6EF4">
            <w:pPr>
              <w:pStyle w:val="TAL"/>
              <w:rPr>
                <w:rFonts w:cs="Arial"/>
                <w:lang w:eastAsia="en-US"/>
              </w:rPr>
            </w:pPr>
            <w:r w:rsidRPr="0050431F">
              <w:rPr>
                <w:rFonts w:cs="Arial"/>
                <w:lang w:eastAsia="en-US"/>
              </w:rPr>
              <w:t>NI: TC16</w:t>
            </w:r>
          </w:p>
          <w:p w14:paraId="3E8066B3"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5EF0B0E6" w14:textId="77777777" w:rsidR="00E46DAC" w:rsidRPr="0050431F" w:rsidRDefault="00E46DAC" w:rsidP="00546BDF">
            <w:pPr>
              <w:pStyle w:val="TAL"/>
              <w:rPr>
                <w:rFonts w:cs="Arial"/>
                <w:lang w:eastAsia="en-US"/>
              </w:rPr>
            </w:pPr>
            <w:r w:rsidRPr="0050431F">
              <w:rPr>
                <w:rFonts w:cs="Arial"/>
                <w:lang w:eastAsia="en-US"/>
              </w:rPr>
              <w:t>C: TC3a</w:t>
            </w:r>
          </w:p>
          <w:p w14:paraId="52BF5985" w14:textId="77777777" w:rsidR="002F6EF4" w:rsidRPr="0050431F" w:rsidRDefault="00E46DAC" w:rsidP="002F6EF4">
            <w:pPr>
              <w:pStyle w:val="TAL"/>
              <w:rPr>
                <w:rFonts w:cs="Arial"/>
                <w:lang w:eastAsia="en-US"/>
              </w:rPr>
            </w:pPr>
            <w:r w:rsidRPr="0050431F">
              <w:rPr>
                <w:rFonts w:cs="Arial"/>
                <w:lang w:eastAsia="en-US"/>
              </w:rPr>
              <w:t>CNC: TC3a</w:t>
            </w:r>
            <w:r w:rsidRPr="0050431F">
              <w:rPr>
                <w:rFonts w:cs="Arial"/>
                <w:lang w:eastAsia="en-US"/>
              </w:rPr>
              <w:br/>
              <w:t>C/NC: TC3a, NTC3a</w:t>
            </w:r>
          </w:p>
          <w:p w14:paraId="11DA27B9" w14:textId="77777777" w:rsidR="002F6EF4" w:rsidRPr="0050431F" w:rsidRDefault="002F6EF4" w:rsidP="002F6EF4">
            <w:pPr>
              <w:pStyle w:val="TAL"/>
              <w:rPr>
                <w:rFonts w:cs="Arial"/>
                <w:lang w:eastAsia="en-US"/>
              </w:rPr>
            </w:pPr>
            <w:r w:rsidRPr="0050431F">
              <w:rPr>
                <w:rFonts w:cs="Arial"/>
                <w:lang w:eastAsia="en-US"/>
              </w:rPr>
              <w:t>NI: TC16</w:t>
            </w:r>
          </w:p>
          <w:p w14:paraId="7932A6F7"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273C4BDE"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4F373A1F" w14:textId="77777777" w:rsidR="00E46DAC" w:rsidRPr="0050431F" w:rsidRDefault="00E46DAC" w:rsidP="00546BDF">
            <w:pPr>
              <w:pStyle w:val="TAL"/>
              <w:rPr>
                <w:rFonts w:cs="Arial"/>
                <w:lang w:eastAsia="en-US"/>
              </w:rPr>
            </w:pPr>
            <w:r w:rsidRPr="0050431F">
              <w:rPr>
                <w:rFonts w:cs="Arial"/>
                <w:lang w:eastAsia="en-US"/>
              </w:rPr>
              <w:t>C: TC4a</w:t>
            </w:r>
          </w:p>
          <w:p w14:paraId="14BD9320"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47C200A0" w14:textId="77777777" w:rsidR="00E46DAC" w:rsidRPr="0050431F" w:rsidRDefault="00E46DAC" w:rsidP="00546BDF">
            <w:pPr>
              <w:pStyle w:val="TAL"/>
              <w:rPr>
                <w:rFonts w:cs="Arial"/>
                <w:lang w:eastAsia="en-US"/>
              </w:rPr>
            </w:pPr>
            <w:r w:rsidRPr="0050431F">
              <w:rPr>
                <w:rFonts w:cs="Arial"/>
                <w:lang w:eastAsia="en-US"/>
              </w:rPr>
              <w:t>C: TC4b</w:t>
            </w:r>
          </w:p>
          <w:p w14:paraId="789ED755" w14:textId="77777777" w:rsidR="002F6EF4" w:rsidRPr="0050431F" w:rsidRDefault="00E46DAC" w:rsidP="002F6EF4">
            <w:pPr>
              <w:pStyle w:val="TAL"/>
              <w:rPr>
                <w:rFonts w:cs="Arial"/>
                <w:lang w:eastAsia="en-US"/>
              </w:rPr>
            </w:pPr>
            <w:r w:rsidRPr="0050431F">
              <w:rPr>
                <w:rFonts w:cs="Arial"/>
                <w:lang w:eastAsia="en-US"/>
              </w:rPr>
              <w:t>CNC: TC4b</w:t>
            </w:r>
            <w:r w:rsidRPr="0050431F">
              <w:rPr>
                <w:rFonts w:cs="Arial"/>
                <w:lang w:eastAsia="en-US"/>
              </w:rPr>
              <w:br/>
              <w:t>C/NC: TC4b, NTC4b</w:t>
            </w:r>
          </w:p>
          <w:p w14:paraId="00B7D696" w14:textId="77777777" w:rsidR="002F6EF4" w:rsidRPr="0050431F" w:rsidRDefault="002F6EF4" w:rsidP="002F6EF4">
            <w:pPr>
              <w:pStyle w:val="TAL"/>
              <w:rPr>
                <w:rFonts w:cs="Arial"/>
                <w:lang w:eastAsia="en-US"/>
              </w:rPr>
            </w:pPr>
            <w:r w:rsidRPr="0050431F">
              <w:rPr>
                <w:rFonts w:cs="Arial"/>
                <w:lang w:eastAsia="en-US"/>
              </w:rPr>
              <w:t>NI: TC15</w:t>
            </w:r>
          </w:p>
          <w:p w14:paraId="27AFF1F7"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23E2506C" w14:textId="77777777" w:rsidR="00E46DAC" w:rsidRPr="0050431F" w:rsidRDefault="00E46DAC" w:rsidP="00546BDF">
            <w:pPr>
              <w:pStyle w:val="TAL"/>
              <w:rPr>
                <w:rFonts w:cs="Arial"/>
                <w:lang w:eastAsia="en-US"/>
              </w:rPr>
            </w:pPr>
            <w:r w:rsidRPr="0050431F">
              <w:rPr>
                <w:rFonts w:cs="Arial"/>
                <w:lang w:eastAsia="en-US"/>
              </w:rPr>
              <w:t>C: TC4c</w:t>
            </w:r>
          </w:p>
          <w:p w14:paraId="3C340D59"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33F0E3D1" w14:textId="77777777" w:rsidR="00E46DAC" w:rsidRPr="0050431F" w:rsidRDefault="00E46DAC" w:rsidP="00E46DAC">
            <w:pPr>
              <w:keepNext/>
              <w:keepLines/>
              <w:spacing w:after="0"/>
              <w:rPr>
                <w:rFonts w:ascii="Arial" w:hAnsi="Arial"/>
                <w:sz w:val="18"/>
              </w:rPr>
            </w:pPr>
            <w:r w:rsidRPr="0050431F">
              <w:rPr>
                <w:rFonts w:ascii="Arial" w:hAnsi="Arial"/>
                <w:sz w:val="18"/>
              </w:rPr>
              <w:t>C: TC4a*, TC4b, TC3a*</w:t>
            </w:r>
          </w:p>
          <w:p w14:paraId="3B6087DE" w14:textId="77777777" w:rsidR="00E46DAC" w:rsidRPr="0050431F" w:rsidRDefault="00E46DAC" w:rsidP="00E46DAC">
            <w:pPr>
              <w:keepNext/>
              <w:keepLines/>
              <w:spacing w:after="0"/>
              <w:rPr>
                <w:rFonts w:ascii="Arial" w:hAnsi="Arial"/>
                <w:sz w:val="18"/>
              </w:rPr>
            </w:pPr>
          </w:p>
          <w:p w14:paraId="0149194F" w14:textId="77777777" w:rsidR="00E46DAC" w:rsidRPr="0050431F" w:rsidRDefault="00E46DAC" w:rsidP="00E46DAC">
            <w:pPr>
              <w:keepNext/>
              <w:keepLines/>
              <w:spacing w:after="0"/>
              <w:rPr>
                <w:rFonts w:ascii="Arial" w:hAnsi="Arial"/>
                <w:sz w:val="18"/>
              </w:rPr>
            </w:pPr>
            <w:r w:rsidRPr="0050431F">
              <w:rPr>
                <w:rFonts w:ascii="Arial" w:hAnsi="Arial"/>
                <w:sz w:val="18"/>
              </w:rPr>
              <w:t>CNC: TC4a*, TC4b, TC3a*</w:t>
            </w:r>
          </w:p>
          <w:p w14:paraId="6C5C8E04" w14:textId="77777777" w:rsidR="002F6EF4" w:rsidRPr="0050431F" w:rsidRDefault="00E46DAC" w:rsidP="002F6EF4">
            <w:pPr>
              <w:pStyle w:val="TAL"/>
            </w:pPr>
            <w:r w:rsidRPr="0050431F">
              <w:br/>
              <w:t>C/NC: TC4a*, NTC4a*, TC4b, NTC4b, TC3a*, NTC3a*</w:t>
            </w:r>
          </w:p>
          <w:p w14:paraId="35C110A3" w14:textId="77777777" w:rsidR="002F6EF4" w:rsidRPr="0050431F" w:rsidRDefault="002F6EF4" w:rsidP="002F6EF4">
            <w:pPr>
              <w:pStyle w:val="TAL"/>
            </w:pPr>
          </w:p>
          <w:p w14:paraId="4AA812DC"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2CE84D00" w14:textId="77777777" w:rsidR="002F6EF4" w:rsidRPr="00552333" w:rsidRDefault="002F6EF4" w:rsidP="002F6EF4">
            <w:pPr>
              <w:pStyle w:val="TAL"/>
              <w:rPr>
                <w:rFonts w:cs="Arial"/>
                <w:lang w:val="sv-FI" w:eastAsia="en-US"/>
              </w:rPr>
            </w:pPr>
          </w:p>
          <w:p w14:paraId="66DED2FD" w14:textId="77777777" w:rsidR="00E46DAC" w:rsidRPr="00552333" w:rsidRDefault="002F6EF4" w:rsidP="002F6EF4">
            <w:pPr>
              <w:pStyle w:val="TAL"/>
              <w:rPr>
                <w:lang w:val="sv-FI"/>
              </w:rPr>
            </w:pPr>
            <w:r w:rsidRPr="00552333">
              <w:rPr>
                <w:rFonts w:cs="Arial"/>
                <w:lang w:val="sv-FI" w:eastAsia="ja-JP"/>
              </w:rPr>
              <w:t>NG: TC18,TC19*</w:t>
            </w:r>
          </w:p>
          <w:p w14:paraId="0D511386" w14:textId="77777777" w:rsidR="00E46DAC" w:rsidRPr="00552333" w:rsidRDefault="00E46DAC" w:rsidP="00546BDF">
            <w:pPr>
              <w:pStyle w:val="TAL"/>
              <w:rPr>
                <w:rFonts w:cs="Arial"/>
                <w:lang w:val="sv-FI" w:eastAsia="en-US"/>
              </w:rPr>
            </w:pPr>
          </w:p>
        </w:tc>
      </w:tr>
      <w:tr w:rsidR="00E46DAC" w:rsidRPr="0050431F" w14:paraId="0D804DE9" w14:textId="77777777" w:rsidTr="00E46DAC">
        <w:trPr>
          <w:trHeight w:val="892"/>
          <w:jc w:val="center"/>
        </w:trPr>
        <w:tc>
          <w:tcPr>
            <w:tcW w:w="1788" w:type="dxa"/>
          </w:tcPr>
          <w:p w14:paraId="4F0CF234" w14:textId="77777777" w:rsidR="00E46DAC" w:rsidRPr="0050431F" w:rsidRDefault="00E46DAC" w:rsidP="00AB57F0">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278" w:type="dxa"/>
          </w:tcPr>
          <w:p w14:paraId="3EB4A01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26F4F9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34DA354"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047FCC4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5CD3FF9"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1E1C0E6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5620C58"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5842719" w14:textId="77777777" w:rsidTr="00E46DAC">
        <w:trPr>
          <w:jc w:val="center"/>
        </w:trPr>
        <w:tc>
          <w:tcPr>
            <w:tcW w:w="1788" w:type="dxa"/>
            <w:vAlign w:val="center"/>
          </w:tcPr>
          <w:p w14:paraId="0E399121" w14:textId="77777777" w:rsidR="00E46DAC" w:rsidRPr="0050431F" w:rsidRDefault="00E46DAC" w:rsidP="00AB57F0">
            <w:pPr>
              <w:pStyle w:val="TAL"/>
              <w:ind w:left="14"/>
              <w:rPr>
                <w:rFonts w:cs="Arial"/>
                <w:lang w:eastAsia="en-US"/>
              </w:rPr>
            </w:pPr>
            <w:r w:rsidRPr="0050431F">
              <w:rPr>
                <w:rFonts w:cs="Arial"/>
                <w:lang w:eastAsia="en-US"/>
              </w:rPr>
              <w:t>E-UTRA for DL RS power</w:t>
            </w:r>
          </w:p>
        </w:tc>
        <w:tc>
          <w:tcPr>
            <w:tcW w:w="1278" w:type="dxa"/>
          </w:tcPr>
          <w:p w14:paraId="51815C47"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6ABDFFF5"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61156FD"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3242DA7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9C4B830"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1ADAEDEB"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5BE61A19" w14:textId="77777777" w:rsidR="00E46DAC" w:rsidRPr="0050431F" w:rsidRDefault="00E46DAC" w:rsidP="00AB57F0">
            <w:pPr>
              <w:pStyle w:val="TAL"/>
              <w:rPr>
                <w:rFonts w:cs="Arial"/>
                <w:lang w:eastAsia="en-US"/>
              </w:rPr>
            </w:pPr>
            <w:r w:rsidRPr="0050431F">
              <w:rPr>
                <w:rFonts w:cs="Arial"/>
              </w:rPr>
              <w:t>(TS 36.141)</w:t>
            </w:r>
          </w:p>
        </w:tc>
      </w:tr>
      <w:tr w:rsidR="002F6EF4" w:rsidRPr="0050431F" w14:paraId="7C6539D2" w14:textId="77777777" w:rsidTr="00E819CF">
        <w:trPr>
          <w:jc w:val="center"/>
        </w:trPr>
        <w:tc>
          <w:tcPr>
            <w:tcW w:w="1788" w:type="dxa"/>
            <w:vAlign w:val="center"/>
          </w:tcPr>
          <w:p w14:paraId="59DCA0C7" w14:textId="77777777" w:rsidR="002F6EF4" w:rsidRPr="0050431F" w:rsidRDefault="002F6EF4" w:rsidP="002F6EF4">
            <w:pPr>
              <w:pStyle w:val="TAL"/>
              <w:rPr>
                <w:lang w:eastAsia="en-US"/>
              </w:rPr>
            </w:pPr>
            <w:r w:rsidRPr="0050431F">
              <w:rPr>
                <w:lang w:eastAsia="en-US"/>
              </w:rPr>
              <w:t>NB-IoT for DL RS power</w:t>
            </w:r>
          </w:p>
        </w:tc>
        <w:tc>
          <w:tcPr>
            <w:tcW w:w="1278" w:type="dxa"/>
          </w:tcPr>
          <w:p w14:paraId="0010E310" w14:textId="77777777" w:rsidR="002F6EF4" w:rsidRPr="0050431F" w:rsidRDefault="002F6EF4" w:rsidP="002F6EF4">
            <w:pPr>
              <w:pStyle w:val="TAL"/>
              <w:rPr>
                <w:lang w:eastAsia="en-US"/>
              </w:rPr>
            </w:pPr>
            <w:r w:rsidRPr="0050431F">
              <w:rPr>
                <w:lang w:eastAsia="en-US"/>
              </w:rPr>
              <w:t>(TS 36.141)</w:t>
            </w:r>
          </w:p>
        </w:tc>
        <w:tc>
          <w:tcPr>
            <w:tcW w:w="1278" w:type="dxa"/>
          </w:tcPr>
          <w:p w14:paraId="22E39E74" w14:textId="77777777" w:rsidR="002F6EF4" w:rsidRPr="0050431F" w:rsidRDefault="002F6EF4" w:rsidP="002F6EF4">
            <w:pPr>
              <w:pStyle w:val="TAL"/>
              <w:rPr>
                <w:lang w:eastAsia="en-US"/>
              </w:rPr>
            </w:pPr>
            <w:r w:rsidRPr="0050431F">
              <w:rPr>
                <w:lang w:eastAsia="en-US"/>
              </w:rPr>
              <w:t>(TS 36.141)</w:t>
            </w:r>
          </w:p>
        </w:tc>
        <w:tc>
          <w:tcPr>
            <w:tcW w:w="1278" w:type="dxa"/>
          </w:tcPr>
          <w:p w14:paraId="1142801E" w14:textId="77777777" w:rsidR="002F6EF4" w:rsidRPr="0050431F" w:rsidRDefault="002F6EF4" w:rsidP="002F6EF4">
            <w:pPr>
              <w:pStyle w:val="TAL"/>
              <w:rPr>
                <w:lang w:eastAsia="en-US"/>
              </w:rPr>
            </w:pPr>
            <w:r w:rsidRPr="0050431F">
              <w:rPr>
                <w:lang w:eastAsia="en-US"/>
              </w:rPr>
              <w:t>N/A</w:t>
            </w:r>
          </w:p>
        </w:tc>
        <w:tc>
          <w:tcPr>
            <w:tcW w:w="1278" w:type="dxa"/>
          </w:tcPr>
          <w:p w14:paraId="3F39B3F3" w14:textId="77777777" w:rsidR="002F6EF4" w:rsidRPr="0050431F" w:rsidRDefault="002F6EF4" w:rsidP="002F6EF4">
            <w:pPr>
              <w:pStyle w:val="TAL"/>
              <w:rPr>
                <w:lang w:eastAsia="en-US"/>
              </w:rPr>
            </w:pPr>
            <w:r w:rsidRPr="0050431F">
              <w:rPr>
                <w:lang w:eastAsia="en-US"/>
              </w:rPr>
              <w:t>N/A</w:t>
            </w:r>
          </w:p>
        </w:tc>
        <w:tc>
          <w:tcPr>
            <w:tcW w:w="1278" w:type="dxa"/>
          </w:tcPr>
          <w:p w14:paraId="23B93BD5" w14:textId="77777777" w:rsidR="002F6EF4" w:rsidRPr="0050431F" w:rsidRDefault="002F6EF4" w:rsidP="002F6EF4">
            <w:pPr>
              <w:pStyle w:val="TAL"/>
              <w:rPr>
                <w:lang w:eastAsia="en-US"/>
              </w:rPr>
            </w:pPr>
            <w:r w:rsidRPr="0050431F">
              <w:rPr>
                <w:lang w:eastAsia="en-US"/>
              </w:rPr>
              <w:t>(TS 36.141)</w:t>
            </w:r>
          </w:p>
        </w:tc>
        <w:tc>
          <w:tcPr>
            <w:tcW w:w="1460" w:type="dxa"/>
          </w:tcPr>
          <w:p w14:paraId="143929F5" w14:textId="77777777" w:rsidR="002F6EF4" w:rsidRPr="0050431F" w:rsidRDefault="002F6EF4" w:rsidP="002F6EF4">
            <w:pPr>
              <w:pStyle w:val="TAL"/>
              <w:rPr>
                <w:lang w:eastAsia="en-US"/>
              </w:rPr>
            </w:pPr>
            <w:r w:rsidRPr="0050431F">
              <w:rPr>
                <w:lang w:eastAsia="en-US"/>
              </w:rPr>
              <w:t>N/A</w:t>
            </w:r>
          </w:p>
        </w:tc>
        <w:tc>
          <w:tcPr>
            <w:tcW w:w="1460" w:type="dxa"/>
          </w:tcPr>
          <w:p w14:paraId="700B4BBB" w14:textId="77777777" w:rsidR="002F6EF4" w:rsidRPr="0050431F" w:rsidRDefault="002F6EF4" w:rsidP="002F6EF4">
            <w:pPr>
              <w:pStyle w:val="TAL"/>
            </w:pPr>
            <w:r w:rsidRPr="0050431F">
              <w:rPr>
                <w:lang w:eastAsia="en-US"/>
              </w:rPr>
              <w:t>(TS 36.141)</w:t>
            </w:r>
          </w:p>
        </w:tc>
      </w:tr>
      <w:tr w:rsidR="00E46DAC" w:rsidRPr="0050431F" w14:paraId="662E161E" w14:textId="77777777" w:rsidTr="00E46DAC">
        <w:trPr>
          <w:jc w:val="center"/>
        </w:trPr>
        <w:tc>
          <w:tcPr>
            <w:tcW w:w="1788" w:type="dxa"/>
            <w:vAlign w:val="center"/>
          </w:tcPr>
          <w:p w14:paraId="526814EA" w14:textId="77777777" w:rsidR="00E46DAC" w:rsidRPr="0050431F" w:rsidRDefault="00E46DAC" w:rsidP="00AB57F0">
            <w:pPr>
              <w:pStyle w:val="TAL"/>
              <w:ind w:left="14"/>
              <w:rPr>
                <w:rFonts w:cs="Arial"/>
                <w:lang w:eastAsia="en-US"/>
              </w:rPr>
            </w:pPr>
            <w:r w:rsidRPr="0050431F">
              <w:rPr>
                <w:rFonts w:cs="Arial"/>
                <w:lang w:eastAsia="en-US"/>
              </w:rPr>
              <w:t>UTRA FDD primary CPICH power</w:t>
            </w:r>
          </w:p>
        </w:tc>
        <w:tc>
          <w:tcPr>
            <w:tcW w:w="1278" w:type="dxa"/>
          </w:tcPr>
          <w:p w14:paraId="7DF736F0"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0037E8A"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11A369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5AD437B"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33028CA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03DA49F2"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68537EA3"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31E57DD2" w14:textId="77777777" w:rsidTr="00E46DAC">
        <w:trPr>
          <w:jc w:val="center"/>
        </w:trPr>
        <w:tc>
          <w:tcPr>
            <w:tcW w:w="1788" w:type="dxa"/>
            <w:vAlign w:val="center"/>
          </w:tcPr>
          <w:p w14:paraId="1113741D" w14:textId="77777777" w:rsidR="00E46DAC" w:rsidRPr="0050431F" w:rsidRDefault="00E46DAC" w:rsidP="00242DAD">
            <w:pPr>
              <w:pStyle w:val="TAL"/>
              <w:ind w:left="14"/>
              <w:rPr>
                <w:rFonts w:cs="Arial"/>
                <w:lang w:eastAsia="en-US"/>
              </w:rPr>
            </w:pPr>
            <w:r w:rsidRPr="0050431F">
              <w:rPr>
                <w:rFonts w:cs="Arial"/>
                <w:lang w:eastAsia="en-US"/>
              </w:rPr>
              <w:t>UTRA FDD secondary CPICH power</w:t>
            </w:r>
          </w:p>
        </w:tc>
        <w:tc>
          <w:tcPr>
            <w:tcW w:w="1278" w:type="dxa"/>
          </w:tcPr>
          <w:p w14:paraId="325A2FA3"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48E25568"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2DF364C7" w14:textId="77777777" w:rsidR="00E46DAC" w:rsidRPr="0050431F" w:rsidRDefault="00E46DAC" w:rsidP="00242DAD">
            <w:pPr>
              <w:pStyle w:val="TAL"/>
              <w:rPr>
                <w:rFonts w:cs="Arial"/>
                <w:lang w:eastAsia="en-US"/>
              </w:rPr>
            </w:pPr>
            <w:r w:rsidRPr="0050431F">
              <w:rPr>
                <w:rFonts w:cs="Arial"/>
                <w:lang w:eastAsia="en-US"/>
              </w:rPr>
              <w:t>N/A</w:t>
            </w:r>
          </w:p>
        </w:tc>
        <w:tc>
          <w:tcPr>
            <w:tcW w:w="1278" w:type="dxa"/>
          </w:tcPr>
          <w:p w14:paraId="6D6DF2A4"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2E02814E" w14:textId="77777777" w:rsidR="00E46DAC" w:rsidRPr="0050431F" w:rsidRDefault="00E46DAC" w:rsidP="00242DAD">
            <w:pPr>
              <w:pStyle w:val="TAL"/>
              <w:rPr>
                <w:rFonts w:cs="Arial"/>
                <w:lang w:eastAsia="en-US"/>
              </w:rPr>
            </w:pPr>
            <w:r w:rsidRPr="0050431F">
              <w:rPr>
                <w:rFonts w:cs="Arial"/>
                <w:lang w:eastAsia="en-US"/>
              </w:rPr>
              <w:t>N/A</w:t>
            </w:r>
          </w:p>
        </w:tc>
        <w:tc>
          <w:tcPr>
            <w:tcW w:w="1460" w:type="dxa"/>
          </w:tcPr>
          <w:p w14:paraId="31274D67" w14:textId="77777777" w:rsidR="00E46DAC" w:rsidRPr="0050431F" w:rsidRDefault="00E46DAC" w:rsidP="00242DAD">
            <w:pPr>
              <w:pStyle w:val="TAL"/>
              <w:rPr>
                <w:rFonts w:cs="Arial"/>
                <w:lang w:eastAsia="en-US"/>
              </w:rPr>
            </w:pPr>
            <w:r w:rsidRPr="0050431F">
              <w:rPr>
                <w:rFonts w:cs="Arial"/>
                <w:lang w:eastAsia="en-US"/>
              </w:rPr>
              <w:t>(TS 25.141)</w:t>
            </w:r>
          </w:p>
        </w:tc>
        <w:tc>
          <w:tcPr>
            <w:tcW w:w="1460" w:type="dxa"/>
          </w:tcPr>
          <w:p w14:paraId="4BD12782" w14:textId="77777777" w:rsidR="00E46DAC" w:rsidRPr="0050431F" w:rsidRDefault="00E46DAC" w:rsidP="00242DAD">
            <w:pPr>
              <w:pStyle w:val="TAL"/>
              <w:rPr>
                <w:rFonts w:cs="Arial"/>
                <w:lang w:eastAsia="en-US"/>
              </w:rPr>
            </w:pPr>
            <w:r w:rsidRPr="0050431F">
              <w:rPr>
                <w:rFonts w:cs="Arial"/>
              </w:rPr>
              <w:t>(TS 25.141)*</w:t>
            </w:r>
          </w:p>
        </w:tc>
      </w:tr>
      <w:tr w:rsidR="00E46DAC" w:rsidRPr="0050431F" w14:paraId="6037689A" w14:textId="77777777" w:rsidTr="00E46DAC">
        <w:trPr>
          <w:jc w:val="center"/>
        </w:trPr>
        <w:tc>
          <w:tcPr>
            <w:tcW w:w="1788" w:type="dxa"/>
            <w:vAlign w:val="center"/>
          </w:tcPr>
          <w:p w14:paraId="4C18A1BA" w14:textId="77777777" w:rsidR="00E46DAC" w:rsidRPr="0050431F" w:rsidRDefault="00E46DAC" w:rsidP="00AB57F0">
            <w:pPr>
              <w:pStyle w:val="TAL"/>
              <w:ind w:left="14"/>
              <w:rPr>
                <w:rFonts w:cs="Arial"/>
                <w:lang w:eastAsia="en-US"/>
              </w:rPr>
            </w:pPr>
            <w:r w:rsidRPr="0050431F">
              <w:rPr>
                <w:rFonts w:cs="Arial"/>
                <w:lang w:eastAsia="en-US"/>
              </w:rPr>
              <w:t>UTRA TDD primary CCPCH power</w:t>
            </w:r>
          </w:p>
        </w:tc>
        <w:tc>
          <w:tcPr>
            <w:tcW w:w="1278" w:type="dxa"/>
          </w:tcPr>
          <w:p w14:paraId="68013E8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2C79DD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EFF7683"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7972298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BB0D546"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9F2AA2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D77990E"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2FB8CAE" w14:textId="77777777" w:rsidTr="00E46DAC">
        <w:trPr>
          <w:jc w:val="center"/>
        </w:trPr>
        <w:tc>
          <w:tcPr>
            <w:tcW w:w="1788" w:type="dxa"/>
            <w:vAlign w:val="center"/>
          </w:tcPr>
          <w:p w14:paraId="48B4D6D4" w14:textId="77777777" w:rsidR="00E46DAC" w:rsidRPr="0050431F" w:rsidRDefault="00E46DAC" w:rsidP="00AB57F0">
            <w:pPr>
              <w:pStyle w:val="TAL"/>
              <w:ind w:left="14"/>
              <w:rPr>
                <w:rFonts w:cs="Arial"/>
                <w:b/>
                <w:lang w:eastAsia="en-US"/>
              </w:rPr>
            </w:pPr>
            <w:r w:rsidRPr="0050431F">
              <w:rPr>
                <w:rFonts w:cs="Arial"/>
                <w:b/>
                <w:lang w:eastAsia="en-US"/>
              </w:rPr>
              <w:t>6.3 Output power dynamics</w:t>
            </w:r>
          </w:p>
        </w:tc>
        <w:tc>
          <w:tcPr>
            <w:tcW w:w="1278" w:type="dxa"/>
          </w:tcPr>
          <w:p w14:paraId="5CA258A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30167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EDAF9F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11B3988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31EF1DD4"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3D581CFE"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785D00FB"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4479B7DF" w14:textId="77777777" w:rsidTr="00E46DAC">
        <w:trPr>
          <w:jc w:val="center"/>
        </w:trPr>
        <w:tc>
          <w:tcPr>
            <w:tcW w:w="1788" w:type="dxa"/>
            <w:vAlign w:val="center"/>
          </w:tcPr>
          <w:p w14:paraId="2750AD7A"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5D1BF8FC"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52BC952"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4BD7063C"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3171586"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7A17477"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07FE01AE"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36931AD9" w14:textId="77777777" w:rsidR="00E46DAC" w:rsidRPr="0050431F" w:rsidRDefault="00E46DAC" w:rsidP="00AB57F0">
            <w:pPr>
              <w:pStyle w:val="TAL"/>
              <w:rPr>
                <w:rFonts w:cs="Arial"/>
                <w:lang w:eastAsia="en-US"/>
              </w:rPr>
            </w:pPr>
            <w:r w:rsidRPr="0050431F">
              <w:rPr>
                <w:rFonts w:cs="Arial"/>
              </w:rPr>
              <w:t>(TS 36.141)</w:t>
            </w:r>
          </w:p>
        </w:tc>
      </w:tr>
      <w:tr w:rsidR="00E46DAC" w:rsidRPr="0050431F" w14:paraId="21183A35" w14:textId="77777777" w:rsidTr="00E46DAC">
        <w:trPr>
          <w:jc w:val="center"/>
        </w:trPr>
        <w:tc>
          <w:tcPr>
            <w:tcW w:w="1788" w:type="dxa"/>
            <w:vAlign w:val="center"/>
          </w:tcPr>
          <w:p w14:paraId="0C8FB2F7"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7FD1761C"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21ACFBD9"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0446681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12D215"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9121FC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675B1A2B"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2D07D8E3"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146C92B0" w14:textId="77777777" w:rsidTr="00E46DAC">
        <w:trPr>
          <w:jc w:val="center"/>
        </w:trPr>
        <w:tc>
          <w:tcPr>
            <w:tcW w:w="1788" w:type="dxa"/>
            <w:vAlign w:val="center"/>
          </w:tcPr>
          <w:p w14:paraId="397DD081"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2AB4C91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945F1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B10AB00"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497D214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60735C0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49DE583"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87AA72E"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03E61787" w14:textId="77777777" w:rsidTr="00E46DAC">
        <w:trPr>
          <w:jc w:val="center"/>
        </w:trPr>
        <w:tc>
          <w:tcPr>
            <w:tcW w:w="1788" w:type="dxa"/>
          </w:tcPr>
          <w:p w14:paraId="244430E6" w14:textId="77777777" w:rsidR="00E46DAC" w:rsidRPr="0050431F" w:rsidRDefault="00E46DAC" w:rsidP="00AB57F0">
            <w:pPr>
              <w:pStyle w:val="TAL"/>
              <w:rPr>
                <w:rFonts w:cs="Arial"/>
                <w:lang w:eastAsia="en-US"/>
              </w:rPr>
            </w:pPr>
            <w:r w:rsidRPr="0050431F">
              <w:rPr>
                <w:rFonts w:cs="Arial"/>
                <w:lang w:eastAsia="en-US"/>
              </w:rPr>
              <w:t>GSM/EDGE</w:t>
            </w:r>
          </w:p>
        </w:tc>
        <w:tc>
          <w:tcPr>
            <w:tcW w:w="1278" w:type="dxa"/>
          </w:tcPr>
          <w:p w14:paraId="67149B8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A072A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25C1364"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160B42D" w14:textId="77777777" w:rsidR="00E46DAC" w:rsidRPr="0050431F" w:rsidRDefault="00E46DAC" w:rsidP="00AB57F0">
            <w:pPr>
              <w:pStyle w:val="TAL"/>
              <w:rPr>
                <w:rFonts w:cs="Arial"/>
                <w:lang w:eastAsia="en-US"/>
              </w:rPr>
            </w:pPr>
            <w:r w:rsidRPr="0050431F">
              <w:rPr>
                <w:rFonts w:cs="Arial"/>
                <w:lang w:eastAsia="en-US"/>
              </w:rPr>
              <w:t>(TS 51.021)</w:t>
            </w:r>
          </w:p>
        </w:tc>
        <w:tc>
          <w:tcPr>
            <w:tcW w:w="1278" w:type="dxa"/>
          </w:tcPr>
          <w:p w14:paraId="65ECFBCF"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F852FC1"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385ED1C" w14:textId="77777777" w:rsidR="00E46DAC" w:rsidRPr="0050431F" w:rsidRDefault="00E46DAC" w:rsidP="00AB57F0">
            <w:pPr>
              <w:pStyle w:val="TAL"/>
              <w:rPr>
                <w:rFonts w:cs="Arial"/>
                <w:lang w:eastAsia="en-US"/>
              </w:rPr>
            </w:pPr>
            <w:r w:rsidRPr="0050431F">
              <w:rPr>
                <w:rFonts w:cs="Arial"/>
              </w:rPr>
              <w:t>TC4b</w:t>
            </w:r>
          </w:p>
        </w:tc>
      </w:tr>
      <w:tr w:rsidR="002F6EF4" w:rsidRPr="0050431F" w14:paraId="7793D374" w14:textId="77777777" w:rsidTr="00E819CF">
        <w:trPr>
          <w:jc w:val="center"/>
        </w:trPr>
        <w:tc>
          <w:tcPr>
            <w:tcW w:w="1788" w:type="dxa"/>
          </w:tcPr>
          <w:p w14:paraId="2D214D0B" w14:textId="77777777" w:rsidR="002F6EF4" w:rsidRPr="0050431F" w:rsidRDefault="002F6EF4" w:rsidP="00E819CF">
            <w:pPr>
              <w:pStyle w:val="TAL"/>
              <w:rPr>
                <w:rFonts w:cs="Arial"/>
                <w:lang w:eastAsia="en-US"/>
              </w:rPr>
            </w:pPr>
            <w:r w:rsidRPr="0050431F">
              <w:rPr>
                <w:rFonts w:cs="Arial"/>
                <w:lang w:eastAsia="en-US"/>
              </w:rPr>
              <w:t>NB-IoT</w:t>
            </w:r>
          </w:p>
        </w:tc>
        <w:tc>
          <w:tcPr>
            <w:tcW w:w="1278" w:type="dxa"/>
          </w:tcPr>
          <w:p w14:paraId="71955EE8" w14:textId="77777777" w:rsidR="002F6EF4" w:rsidRPr="0050431F" w:rsidRDefault="002F6EF4" w:rsidP="00E819CF">
            <w:pPr>
              <w:pStyle w:val="TAL"/>
              <w:rPr>
                <w:rFonts w:cs="Arial"/>
                <w:lang w:eastAsia="en-US"/>
              </w:rPr>
            </w:pPr>
            <w:r w:rsidRPr="0050431F">
              <w:rPr>
                <w:rFonts w:cs="Arial"/>
                <w:lang w:eastAsia="en-US"/>
              </w:rPr>
              <w:t>(TS 36.141)</w:t>
            </w:r>
          </w:p>
        </w:tc>
        <w:tc>
          <w:tcPr>
            <w:tcW w:w="1278" w:type="dxa"/>
          </w:tcPr>
          <w:p w14:paraId="0A66E82A" w14:textId="77777777" w:rsidR="002F6EF4" w:rsidRPr="0050431F" w:rsidRDefault="002F6EF4" w:rsidP="00E819CF">
            <w:pPr>
              <w:pStyle w:val="TAL"/>
              <w:rPr>
                <w:rFonts w:cs="Arial"/>
                <w:lang w:eastAsia="en-US"/>
              </w:rPr>
            </w:pPr>
            <w:r w:rsidRPr="0050431F">
              <w:rPr>
                <w:rFonts w:cs="Arial"/>
                <w:lang w:eastAsia="en-US"/>
              </w:rPr>
              <w:t>(TS 36.141)</w:t>
            </w:r>
          </w:p>
        </w:tc>
        <w:tc>
          <w:tcPr>
            <w:tcW w:w="1278" w:type="dxa"/>
          </w:tcPr>
          <w:p w14:paraId="28E54CBB"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7FBD619E"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1F56F9BD" w14:textId="77777777" w:rsidR="002F6EF4" w:rsidRPr="0050431F" w:rsidRDefault="002F6EF4" w:rsidP="00E819CF">
            <w:pPr>
              <w:pStyle w:val="TAL"/>
              <w:rPr>
                <w:rFonts w:cs="Arial"/>
                <w:lang w:eastAsia="en-US"/>
              </w:rPr>
            </w:pPr>
            <w:r w:rsidRPr="0050431F">
              <w:rPr>
                <w:rFonts w:cs="Arial"/>
                <w:lang w:eastAsia="en-US"/>
              </w:rPr>
              <w:t>(TS 36.141)</w:t>
            </w:r>
          </w:p>
        </w:tc>
        <w:tc>
          <w:tcPr>
            <w:tcW w:w="1460" w:type="dxa"/>
          </w:tcPr>
          <w:p w14:paraId="66B78D91" w14:textId="77777777" w:rsidR="002F6EF4" w:rsidRPr="0050431F" w:rsidRDefault="002F6EF4" w:rsidP="00E819CF">
            <w:pPr>
              <w:pStyle w:val="TAL"/>
              <w:rPr>
                <w:rFonts w:cs="Arial"/>
                <w:lang w:eastAsia="en-US"/>
              </w:rPr>
            </w:pPr>
            <w:r w:rsidRPr="0050431F">
              <w:rPr>
                <w:rFonts w:cs="Arial"/>
                <w:lang w:eastAsia="en-US"/>
              </w:rPr>
              <w:t>N/A</w:t>
            </w:r>
          </w:p>
        </w:tc>
        <w:tc>
          <w:tcPr>
            <w:tcW w:w="1460" w:type="dxa"/>
          </w:tcPr>
          <w:p w14:paraId="2ABEDF93" w14:textId="77777777" w:rsidR="002F6EF4" w:rsidRPr="0050431F" w:rsidRDefault="002F6EF4" w:rsidP="00E819CF">
            <w:pPr>
              <w:pStyle w:val="TAL"/>
              <w:rPr>
                <w:rFonts w:cs="Arial"/>
              </w:rPr>
            </w:pPr>
            <w:r w:rsidRPr="0050431F">
              <w:rPr>
                <w:rFonts w:cs="Arial"/>
                <w:lang w:eastAsia="en-US"/>
              </w:rPr>
              <w:t>(TS 36.141)</w:t>
            </w:r>
          </w:p>
        </w:tc>
      </w:tr>
      <w:tr w:rsidR="00E46DAC" w:rsidRPr="0050431F" w14:paraId="254B095E" w14:textId="77777777" w:rsidTr="00E46DAC">
        <w:trPr>
          <w:jc w:val="center"/>
        </w:trPr>
        <w:tc>
          <w:tcPr>
            <w:tcW w:w="1788" w:type="dxa"/>
            <w:vAlign w:val="center"/>
          </w:tcPr>
          <w:p w14:paraId="7D240D29" w14:textId="77777777" w:rsidR="00E46DAC" w:rsidRPr="0050431F" w:rsidRDefault="00E46DAC" w:rsidP="00AB57F0">
            <w:pPr>
              <w:pStyle w:val="TAL"/>
              <w:ind w:left="14"/>
              <w:rPr>
                <w:rFonts w:cs="Arial"/>
                <w:b/>
                <w:lang w:eastAsia="en-US"/>
              </w:rPr>
            </w:pPr>
            <w:r w:rsidRPr="0050431F">
              <w:rPr>
                <w:rFonts w:cs="Arial"/>
                <w:b/>
                <w:lang w:eastAsia="en-US"/>
              </w:rPr>
              <w:t>6.4 Transmit ON/OFF power</w:t>
            </w:r>
          </w:p>
        </w:tc>
        <w:tc>
          <w:tcPr>
            <w:tcW w:w="1278" w:type="dxa"/>
          </w:tcPr>
          <w:p w14:paraId="6B19E031"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ABAB335"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779D863"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86F298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B98F88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683671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3A17274A"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57990588" w14:textId="77777777" w:rsidTr="00E46DAC">
        <w:trPr>
          <w:jc w:val="center"/>
        </w:trPr>
        <w:tc>
          <w:tcPr>
            <w:tcW w:w="1788" w:type="dxa"/>
            <w:vAlign w:val="center"/>
          </w:tcPr>
          <w:p w14:paraId="4AB31990" w14:textId="77777777" w:rsidR="00E46DAC" w:rsidRPr="0050431F" w:rsidRDefault="00E46DAC" w:rsidP="00AB57F0">
            <w:pPr>
              <w:pStyle w:val="TAL"/>
              <w:ind w:left="14"/>
              <w:rPr>
                <w:rFonts w:cs="Arial"/>
                <w:lang w:eastAsia="en-US"/>
              </w:rPr>
            </w:pPr>
            <w:r w:rsidRPr="0050431F">
              <w:rPr>
                <w:rFonts w:cs="Arial"/>
                <w:lang w:eastAsia="en-US"/>
              </w:rPr>
              <w:t>Transmitter OFF power</w:t>
            </w:r>
          </w:p>
        </w:tc>
        <w:tc>
          <w:tcPr>
            <w:tcW w:w="1278" w:type="dxa"/>
          </w:tcPr>
          <w:p w14:paraId="53E88EE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BBF8C8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E7F4255"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1320733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EF02778"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E270C6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B145F4D"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1A24E8F5" w14:textId="77777777" w:rsidTr="00E46DAC">
        <w:trPr>
          <w:jc w:val="center"/>
        </w:trPr>
        <w:tc>
          <w:tcPr>
            <w:tcW w:w="1788" w:type="dxa"/>
            <w:vAlign w:val="center"/>
          </w:tcPr>
          <w:p w14:paraId="2476164A" w14:textId="77777777" w:rsidR="00E46DAC" w:rsidRPr="0050431F" w:rsidRDefault="00E46DAC" w:rsidP="00AB57F0">
            <w:pPr>
              <w:pStyle w:val="TAL"/>
              <w:ind w:left="14"/>
              <w:rPr>
                <w:rFonts w:cs="Arial"/>
                <w:lang w:eastAsia="en-US"/>
              </w:rPr>
            </w:pPr>
            <w:r w:rsidRPr="0050431F">
              <w:rPr>
                <w:rFonts w:cs="Arial"/>
                <w:lang w:eastAsia="en-US"/>
              </w:rPr>
              <w:t>Transmitter transient period</w:t>
            </w:r>
          </w:p>
        </w:tc>
        <w:tc>
          <w:tcPr>
            <w:tcW w:w="1278" w:type="dxa"/>
          </w:tcPr>
          <w:p w14:paraId="6141CD3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46B1AB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BEBAC01"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6B32629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6FC94C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2E4FF19"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61B2345"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5ED27F9C" w14:textId="77777777" w:rsidTr="00E46DAC">
        <w:trPr>
          <w:jc w:val="center"/>
        </w:trPr>
        <w:tc>
          <w:tcPr>
            <w:tcW w:w="1788" w:type="dxa"/>
            <w:vAlign w:val="center"/>
          </w:tcPr>
          <w:p w14:paraId="1509BF25" w14:textId="77777777" w:rsidR="00E46DAC" w:rsidRPr="0050431F" w:rsidRDefault="00E46DAC" w:rsidP="00AB57F0">
            <w:pPr>
              <w:pStyle w:val="TAL"/>
              <w:ind w:left="14"/>
              <w:rPr>
                <w:rFonts w:cs="Arial"/>
                <w:b/>
                <w:lang w:eastAsia="en-US"/>
              </w:rPr>
            </w:pPr>
            <w:r w:rsidRPr="0050431F">
              <w:rPr>
                <w:rFonts w:cs="Arial"/>
                <w:b/>
                <w:lang w:eastAsia="en-US"/>
              </w:rPr>
              <w:t>6.5 Transmitted signal quality</w:t>
            </w:r>
          </w:p>
        </w:tc>
        <w:tc>
          <w:tcPr>
            <w:tcW w:w="1278" w:type="dxa"/>
          </w:tcPr>
          <w:p w14:paraId="31F6B48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07765F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F8FC24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91CAF7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C84B01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963405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FA8EE81"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1C2BEE0A" w14:textId="77777777" w:rsidTr="00E46DAC">
        <w:trPr>
          <w:jc w:val="center"/>
        </w:trPr>
        <w:tc>
          <w:tcPr>
            <w:tcW w:w="1788" w:type="dxa"/>
            <w:vAlign w:val="center"/>
          </w:tcPr>
          <w:p w14:paraId="4C767F14" w14:textId="77777777" w:rsidR="00E46DAC" w:rsidRPr="0050431F" w:rsidRDefault="00E46DAC" w:rsidP="00AB57F0">
            <w:pPr>
              <w:pStyle w:val="TAL"/>
              <w:ind w:left="14"/>
              <w:rPr>
                <w:rFonts w:cs="Arial"/>
                <w:b/>
                <w:lang w:eastAsia="en-US"/>
              </w:rPr>
            </w:pPr>
            <w:r w:rsidRPr="0050431F">
              <w:rPr>
                <w:rFonts w:cs="Arial"/>
                <w:b/>
                <w:lang w:eastAsia="en-US"/>
              </w:rPr>
              <w:t>6.5.1 Modulation quality</w:t>
            </w:r>
          </w:p>
        </w:tc>
        <w:tc>
          <w:tcPr>
            <w:tcW w:w="1278" w:type="dxa"/>
          </w:tcPr>
          <w:p w14:paraId="78F6025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0C3FEC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A10C21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FF220D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6E23B4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0082F8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5139AF1"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3DD9821B" w14:textId="77777777" w:rsidTr="00E46DAC">
        <w:trPr>
          <w:jc w:val="center"/>
        </w:trPr>
        <w:tc>
          <w:tcPr>
            <w:tcW w:w="1788" w:type="dxa"/>
            <w:vAlign w:val="center"/>
          </w:tcPr>
          <w:p w14:paraId="5C57AAFB"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2A47459D" w14:textId="77777777" w:rsidR="00E46DAC" w:rsidRPr="0050431F" w:rsidRDefault="00E46DAC" w:rsidP="00546BDF">
            <w:pPr>
              <w:pStyle w:val="TAL"/>
              <w:rPr>
                <w:rFonts w:cs="Arial"/>
                <w:lang w:eastAsia="en-US"/>
              </w:rPr>
            </w:pPr>
            <w:r w:rsidRPr="0050431F">
              <w:rPr>
                <w:rFonts w:cs="Arial"/>
                <w:lang w:eastAsia="en-US"/>
              </w:rPr>
              <w:t>C: TC3a</w:t>
            </w:r>
          </w:p>
          <w:p w14:paraId="0B465721" w14:textId="77777777" w:rsidR="002F6EF4" w:rsidRPr="0050431F" w:rsidRDefault="00E46DAC" w:rsidP="002F6EF4">
            <w:pPr>
              <w:pStyle w:val="TAL"/>
              <w:rPr>
                <w:rFonts w:cs="Arial"/>
                <w:lang w:eastAsia="en-US"/>
              </w:rPr>
            </w:pPr>
            <w:r w:rsidRPr="0050431F">
              <w:rPr>
                <w:rFonts w:cs="Arial"/>
                <w:lang w:eastAsia="en-US"/>
              </w:rPr>
              <w:t>CNC: TC3a</w:t>
            </w:r>
            <w:r w:rsidRPr="0050431F">
              <w:rPr>
                <w:rFonts w:cs="Arial"/>
                <w:lang w:eastAsia="en-US"/>
              </w:rPr>
              <w:br/>
              <w:t>C/NC: TC3a, NTC3a</w:t>
            </w:r>
          </w:p>
          <w:p w14:paraId="24893E38"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4024AAC8" w14:textId="77777777" w:rsidR="002F6EF4" w:rsidRPr="0050431F" w:rsidRDefault="00E46DAC" w:rsidP="002F6EF4">
            <w:pPr>
              <w:pStyle w:val="TAL"/>
              <w:rPr>
                <w:rFonts w:cs="Arial"/>
                <w:lang w:eastAsia="en-US"/>
              </w:rPr>
            </w:pPr>
            <w:r w:rsidRPr="0050431F">
              <w:rPr>
                <w:rFonts w:cs="Arial"/>
                <w:lang w:eastAsia="en-US"/>
              </w:rPr>
              <w:t>C: TC3a</w:t>
            </w:r>
            <w:r w:rsidRPr="0050431F">
              <w:rPr>
                <w:rFonts w:cs="Arial"/>
                <w:lang w:eastAsia="en-US"/>
              </w:rPr>
              <w:br/>
              <w:t>CNC: TC3a</w:t>
            </w:r>
            <w:r w:rsidRPr="0050431F">
              <w:rPr>
                <w:rFonts w:cs="Arial"/>
                <w:lang w:eastAsia="en-US"/>
              </w:rPr>
              <w:br/>
              <w:t>C/NC: TC3a, NTC3a</w:t>
            </w:r>
          </w:p>
          <w:p w14:paraId="59B89C96"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1A5C0FD8"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58D893C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7AA2FFC" w14:textId="77777777" w:rsidR="002F6EF4" w:rsidRPr="0050431F" w:rsidRDefault="00E46DAC" w:rsidP="002F6EF4">
            <w:pPr>
              <w:pStyle w:val="TAL"/>
              <w:rPr>
                <w:rFonts w:cs="Arial"/>
                <w:lang w:eastAsia="en-US"/>
              </w:rPr>
            </w:pPr>
            <w:r w:rsidRPr="0050431F">
              <w:rPr>
                <w:rFonts w:cs="Arial"/>
                <w:lang w:eastAsia="en-US"/>
              </w:rPr>
              <w:t>C: TC4b</w:t>
            </w:r>
            <w:r w:rsidRPr="0050431F">
              <w:rPr>
                <w:rFonts w:cs="Arial"/>
                <w:lang w:eastAsia="en-US"/>
              </w:rPr>
              <w:br/>
              <w:t>CNC: TC4b</w:t>
            </w:r>
            <w:r w:rsidRPr="0050431F">
              <w:rPr>
                <w:rFonts w:cs="Arial"/>
                <w:lang w:eastAsia="en-US"/>
              </w:rPr>
              <w:br/>
              <w:t>C/NC: TC4b, NTC4b</w:t>
            </w:r>
          </w:p>
          <w:p w14:paraId="26FF7F3C"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32C0EC7A" w14:textId="77777777" w:rsidR="00E46DAC" w:rsidRPr="0050431F" w:rsidRDefault="00E46DAC" w:rsidP="00546BDF">
            <w:pPr>
              <w:pStyle w:val="TAL"/>
              <w:rPr>
                <w:rFonts w:cs="Arial"/>
                <w:lang w:eastAsia="en-US"/>
              </w:rPr>
            </w:pPr>
            <w:r w:rsidRPr="0050431F">
              <w:rPr>
                <w:rFonts w:cs="Arial"/>
                <w:lang w:eastAsia="en-US"/>
              </w:rPr>
              <w:t>C: TC4c</w:t>
            </w:r>
          </w:p>
          <w:p w14:paraId="2E3CC955"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6D048084" w14:textId="77777777" w:rsidR="002F6EF4" w:rsidRPr="0050431F" w:rsidRDefault="00E46DAC" w:rsidP="002F6EF4">
            <w:pPr>
              <w:pStyle w:val="TAL"/>
              <w:rPr>
                <w:rFonts w:cs="Arial"/>
              </w:rPr>
            </w:pPr>
            <w:r w:rsidRPr="0050431F">
              <w:rPr>
                <w:rFonts w:cs="Arial"/>
              </w:rPr>
              <w:t>C: TC4b</w:t>
            </w:r>
            <w:r w:rsidRPr="0050431F">
              <w:rPr>
                <w:rFonts w:cs="Arial"/>
              </w:rPr>
              <w:br/>
              <w:t>CNC: TC4b</w:t>
            </w:r>
            <w:r w:rsidRPr="0050431F">
              <w:rPr>
                <w:rFonts w:cs="Arial"/>
              </w:rPr>
              <w:br/>
              <w:t>C/NC: TC4b, NTC4b</w:t>
            </w:r>
          </w:p>
          <w:p w14:paraId="60C34276"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06DC3D88" w14:textId="77777777" w:rsidTr="00E46DAC">
        <w:trPr>
          <w:jc w:val="center"/>
        </w:trPr>
        <w:tc>
          <w:tcPr>
            <w:tcW w:w="1788" w:type="dxa"/>
            <w:vAlign w:val="center"/>
          </w:tcPr>
          <w:p w14:paraId="5C612C75"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16F37EDD" w14:textId="77777777" w:rsidR="00E46DAC" w:rsidRPr="0050431F" w:rsidRDefault="00E46DAC" w:rsidP="00546BDF">
            <w:pPr>
              <w:pStyle w:val="TAL"/>
              <w:rPr>
                <w:rFonts w:cs="Arial"/>
                <w:lang w:eastAsia="en-US"/>
              </w:rPr>
            </w:pPr>
            <w:r w:rsidRPr="0050431F">
              <w:rPr>
                <w:rFonts w:cs="Arial"/>
                <w:lang w:eastAsia="en-US"/>
              </w:rPr>
              <w:t>C: TC3a</w:t>
            </w:r>
          </w:p>
          <w:p w14:paraId="1656AF84" w14:textId="77777777" w:rsidR="00E46DAC" w:rsidRPr="0050431F" w:rsidRDefault="00E46DAC" w:rsidP="00546BDF">
            <w:pPr>
              <w:pStyle w:val="TAL"/>
              <w:rPr>
                <w:rFonts w:cs="Arial"/>
                <w:lang w:eastAsia="en-US"/>
              </w:rPr>
            </w:pPr>
            <w:r w:rsidRPr="0050431F">
              <w:rPr>
                <w:rFonts w:cs="Arial"/>
                <w:lang w:eastAsia="en-US"/>
              </w:rPr>
              <w:t>CNC: TC3a</w:t>
            </w:r>
            <w:r w:rsidRPr="0050431F">
              <w:rPr>
                <w:rFonts w:cs="Arial"/>
                <w:lang w:eastAsia="en-US"/>
              </w:rPr>
              <w:br/>
              <w:t>C/NC: TC3a, NTC3a</w:t>
            </w:r>
          </w:p>
        </w:tc>
        <w:tc>
          <w:tcPr>
            <w:tcW w:w="1278" w:type="dxa"/>
          </w:tcPr>
          <w:p w14:paraId="16981C85" w14:textId="77777777" w:rsidR="00E46DAC" w:rsidRPr="0050431F" w:rsidRDefault="00E46DAC" w:rsidP="00AB57F0">
            <w:pPr>
              <w:pStyle w:val="TAL"/>
              <w:rPr>
                <w:rFonts w:cs="Arial"/>
                <w:lang w:eastAsia="en-US"/>
              </w:rPr>
            </w:pPr>
            <w:r w:rsidRPr="0050431F">
              <w:rPr>
                <w:rFonts w:cs="Arial"/>
                <w:lang w:eastAsia="en-US"/>
              </w:rPr>
              <w:t>C: TC3a</w:t>
            </w:r>
            <w:r w:rsidRPr="0050431F">
              <w:rPr>
                <w:rFonts w:cs="Arial"/>
                <w:lang w:eastAsia="en-US"/>
              </w:rPr>
              <w:br/>
              <w:t>CNC: TC3a</w:t>
            </w:r>
            <w:r w:rsidRPr="0050431F">
              <w:rPr>
                <w:rFonts w:cs="Arial"/>
                <w:lang w:eastAsia="en-US"/>
              </w:rPr>
              <w:br/>
              <w:t>C/NC: TC3a, NTC3a</w:t>
            </w:r>
          </w:p>
        </w:tc>
        <w:tc>
          <w:tcPr>
            <w:tcW w:w="1278" w:type="dxa"/>
          </w:tcPr>
          <w:p w14:paraId="648ACB5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BA6DAB0" w14:textId="77777777" w:rsidR="00E46DAC" w:rsidRPr="0050431F" w:rsidRDefault="00E46DAC" w:rsidP="00546BDF">
            <w:pPr>
              <w:pStyle w:val="TAL"/>
              <w:rPr>
                <w:rFonts w:cs="Arial"/>
                <w:lang w:eastAsia="en-US"/>
              </w:rPr>
            </w:pPr>
            <w:r w:rsidRPr="0050431F">
              <w:rPr>
                <w:rFonts w:cs="Arial"/>
                <w:lang w:eastAsia="en-US"/>
              </w:rPr>
              <w:t>C: TC4a</w:t>
            </w:r>
          </w:p>
          <w:p w14:paraId="0B2059DF"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732481D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5A973B40" w14:textId="77777777" w:rsidR="00E46DAC" w:rsidRPr="0050431F" w:rsidRDefault="00E46DAC" w:rsidP="00AB57F0">
            <w:pPr>
              <w:pStyle w:val="TAL"/>
              <w:rPr>
                <w:rFonts w:cs="Arial"/>
                <w:lang w:eastAsia="en-US"/>
              </w:rPr>
            </w:pPr>
            <w:r w:rsidRPr="0050431F">
              <w:rPr>
                <w:rFonts w:cs="Arial"/>
                <w:lang w:eastAsia="en-US"/>
              </w:rPr>
              <w:t>C: TC4c</w:t>
            </w:r>
            <w:r w:rsidRPr="0050431F">
              <w:rPr>
                <w:rFonts w:cs="Arial"/>
                <w:lang w:eastAsia="en-US"/>
              </w:rPr>
              <w:br/>
              <w:t>CNC: TC4c</w:t>
            </w:r>
            <w:r w:rsidRPr="0050431F">
              <w:rPr>
                <w:rFonts w:cs="Arial"/>
                <w:lang w:eastAsia="en-US"/>
              </w:rPr>
              <w:br/>
              <w:t>C/NC: TC4c, NTC4c</w:t>
            </w:r>
          </w:p>
        </w:tc>
        <w:tc>
          <w:tcPr>
            <w:tcW w:w="1460" w:type="dxa"/>
          </w:tcPr>
          <w:p w14:paraId="76C8EE2C" w14:textId="77777777" w:rsidR="00E46DAC" w:rsidRPr="0050431F" w:rsidRDefault="00E46DAC" w:rsidP="00E46DAC">
            <w:pPr>
              <w:keepNext/>
              <w:keepLines/>
              <w:spacing w:after="0"/>
              <w:rPr>
                <w:rFonts w:ascii="Arial" w:hAnsi="Arial"/>
                <w:sz w:val="18"/>
              </w:rPr>
            </w:pPr>
            <w:r w:rsidRPr="0050431F">
              <w:rPr>
                <w:rFonts w:ascii="Arial" w:hAnsi="Arial"/>
                <w:sz w:val="18"/>
              </w:rPr>
              <w:t>C: TC4a*</w:t>
            </w:r>
          </w:p>
          <w:p w14:paraId="15660BB8" w14:textId="77777777" w:rsidR="00E46DAC" w:rsidRPr="0050431F" w:rsidRDefault="00E46DAC" w:rsidP="00E46DAC">
            <w:pPr>
              <w:pStyle w:val="TAL"/>
              <w:rPr>
                <w:rFonts w:cs="Arial"/>
                <w:lang w:eastAsia="en-US"/>
              </w:rPr>
            </w:pPr>
            <w:r w:rsidRPr="0050431F">
              <w:rPr>
                <w:rFonts w:cs="Arial"/>
              </w:rPr>
              <w:t>CNC: TC4a*</w:t>
            </w:r>
            <w:r w:rsidRPr="0050431F">
              <w:rPr>
                <w:rFonts w:cs="Arial"/>
              </w:rPr>
              <w:br/>
              <w:t>C/NC: TC4a*, NTC4a*</w:t>
            </w:r>
          </w:p>
        </w:tc>
      </w:tr>
      <w:tr w:rsidR="00E46DAC" w:rsidRPr="0050431F" w14:paraId="7BB7B370" w14:textId="77777777" w:rsidTr="00E46DAC">
        <w:trPr>
          <w:jc w:val="center"/>
        </w:trPr>
        <w:tc>
          <w:tcPr>
            <w:tcW w:w="1788" w:type="dxa"/>
            <w:vAlign w:val="center"/>
          </w:tcPr>
          <w:p w14:paraId="4A3139E9"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5D877FA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238111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BF56645"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00612BA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AD45D31"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007EB22"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AD44068"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708BF5EA" w14:textId="77777777" w:rsidTr="00E46DAC">
        <w:trPr>
          <w:jc w:val="center"/>
        </w:trPr>
        <w:tc>
          <w:tcPr>
            <w:tcW w:w="1788" w:type="dxa"/>
            <w:vAlign w:val="center"/>
          </w:tcPr>
          <w:p w14:paraId="516BD1D6" w14:textId="77777777" w:rsidR="00E46DAC" w:rsidRPr="0050431F" w:rsidRDefault="00E46DAC" w:rsidP="00AB57F0">
            <w:pPr>
              <w:pStyle w:val="TAL"/>
              <w:ind w:left="14"/>
              <w:rPr>
                <w:rFonts w:cs="Arial"/>
                <w:lang w:eastAsia="en-US"/>
              </w:rPr>
            </w:pPr>
            <w:r w:rsidRPr="0050431F">
              <w:rPr>
                <w:rFonts w:cs="Arial"/>
                <w:lang w:eastAsia="en-US"/>
              </w:rPr>
              <w:t>GSM/EDGE</w:t>
            </w:r>
          </w:p>
        </w:tc>
        <w:tc>
          <w:tcPr>
            <w:tcW w:w="1278" w:type="dxa"/>
          </w:tcPr>
          <w:p w14:paraId="305DEC3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E3BBBEB"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A4FA3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81FF3A2" w14:textId="77777777" w:rsidR="00E46DAC" w:rsidRPr="0050431F" w:rsidRDefault="00E46DAC" w:rsidP="00546BDF">
            <w:pPr>
              <w:pStyle w:val="TAL"/>
              <w:rPr>
                <w:rFonts w:cs="Arial"/>
                <w:lang w:eastAsia="en-US"/>
              </w:rPr>
            </w:pPr>
            <w:r w:rsidRPr="0050431F">
              <w:rPr>
                <w:rFonts w:cs="Arial"/>
                <w:lang w:eastAsia="en-US"/>
              </w:rPr>
              <w:t>C: TC4a</w:t>
            </w:r>
          </w:p>
          <w:p w14:paraId="7CD27E2A"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323F1C40" w14:textId="77777777" w:rsidR="00E46DAC" w:rsidRPr="0050431F" w:rsidRDefault="00E46DAC" w:rsidP="00546BDF">
            <w:pPr>
              <w:pStyle w:val="TAL"/>
              <w:rPr>
                <w:rFonts w:cs="Arial"/>
                <w:lang w:eastAsia="en-US"/>
              </w:rPr>
            </w:pPr>
            <w:r w:rsidRPr="0050431F">
              <w:rPr>
                <w:rFonts w:cs="Arial"/>
                <w:lang w:eastAsia="en-US"/>
              </w:rPr>
              <w:t>C: TC4b</w:t>
            </w:r>
          </w:p>
          <w:p w14:paraId="3A2B9AFE" w14:textId="77777777" w:rsidR="00E46DAC" w:rsidRPr="0050431F" w:rsidRDefault="00E46DAC" w:rsidP="00546BDF">
            <w:pPr>
              <w:pStyle w:val="TAL"/>
              <w:rPr>
                <w:rFonts w:cs="Arial"/>
                <w:lang w:eastAsia="en-US"/>
              </w:rPr>
            </w:pPr>
            <w:r w:rsidRPr="0050431F">
              <w:rPr>
                <w:rFonts w:cs="Arial"/>
                <w:lang w:eastAsia="en-US"/>
              </w:rPr>
              <w:t>CNC: TC4b</w:t>
            </w:r>
            <w:r w:rsidRPr="0050431F">
              <w:rPr>
                <w:rFonts w:cs="Arial"/>
                <w:lang w:eastAsia="en-US"/>
              </w:rPr>
              <w:br/>
              <w:t>C/NC: TC4b, NTC4b</w:t>
            </w:r>
          </w:p>
        </w:tc>
        <w:tc>
          <w:tcPr>
            <w:tcW w:w="1460" w:type="dxa"/>
          </w:tcPr>
          <w:p w14:paraId="35E5D0A6" w14:textId="77777777" w:rsidR="00E46DAC" w:rsidRPr="0050431F" w:rsidRDefault="00E46DAC" w:rsidP="00546BDF">
            <w:pPr>
              <w:pStyle w:val="TAL"/>
              <w:rPr>
                <w:rFonts w:cs="Arial"/>
                <w:lang w:eastAsia="en-US"/>
              </w:rPr>
            </w:pPr>
            <w:r w:rsidRPr="0050431F">
              <w:rPr>
                <w:rFonts w:cs="Arial"/>
                <w:lang w:eastAsia="en-US"/>
              </w:rPr>
              <w:t>C: TC4c</w:t>
            </w:r>
          </w:p>
          <w:p w14:paraId="4C8249FE"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3D5D7F5F" w14:textId="77777777" w:rsidR="00E46DAC" w:rsidRPr="0050431F" w:rsidRDefault="00E46DAC" w:rsidP="00E46DAC">
            <w:pPr>
              <w:keepNext/>
              <w:keepLines/>
              <w:spacing w:after="0"/>
              <w:rPr>
                <w:rFonts w:ascii="Arial" w:hAnsi="Arial"/>
                <w:sz w:val="18"/>
              </w:rPr>
            </w:pPr>
            <w:r w:rsidRPr="0050431F">
              <w:rPr>
                <w:rFonts w:ascii="Arial" w:hAnsi="Arial"/>
                <w:sz w:val="18"/>
              </w:rPr>
              <w:t>C: TC4b</w:t>
            </w:r>
          </w:p>
          <w:p w14:paraId="46EC4125" w14:textId="77777777" w:rsidR="00E46DAC" w:rsidRPr="0050431F" w:rsidRDefault="00E46DAC" w:rsidP="00E46DAC">
            <w:pPr>
              <w:pStyle w:val="TAL"/>
              <w:rPr>
                <w:rFonts w:cs="Arial"/>
                <w:lang w:eastAsia="en-US"/>
              </w:rPr>
            </w:pPr>
            <w:r w:rsidRPr="0050431F">
              <w:rPr>
                <w:rFonts w:cs="Arial"/>
              </w:rPr>
              <w:t>CNC: TC4b</w:t>
            </w:r>
            <w:r w:rsidRPr="0050431F">
              <w:rPr>
                <w:rFonts w:cs="Arial"/>
              </w:rPr>
              <w:br/>
              <w:t>C/NC: TC4b, NTC4b</w:t>
            </w:r>
          </w:p>
        </w:tc>
      </w:tr>
      <w:tr w:rsidR="002F6EF4" w:rsidRPr="0050431F" w14:paraId="49531450" w14:textId="77777777" w:rsidTr="00E819CF">
        <w:trPr>
          <w:jc w:val="center"/>
        </w:trPr>
        <w:tc>
          <w:tcPr>
            <w:tcW w:w="1788" w:type="dxa"/>
          </w:tcPr>
          <w:p w14:paraId="44660B2B" w14:textId="77777777" w:rsidR="002F6EF4" w:rsidRPr="0050431F" w:rsidRDefault="002F6EF4" w:rsidP="002F6EF4">
            <w:pPr>
              <w:pStyle w:val="TAL"/>
              <w:rPr>
                <w:lang w:eastAsia="en-US"/>
              </w:rPr>
            </w:pPr>
            <w:r w:rsidRPr="0050431F">
              <w:rPr>
                <w:lang w:eastAsia="en-US"/>
              </w:rPr>
              <w:t>NB-IoT</w:t>
            </w:r>
          </w:p>
        </w:tc>
        <w:tc>
          <w:tcPr>
            <w:tcW w:w="1278" w:type="dxa"/>
          </w:tcPr>
          <w:p w14:paraId="19C73F86" w14:textId="77777777" w:rsidR="002F6EF4" w:rsidRPr="0050431F" w:rsidRDefault="002F6EF4" w:rsidP="002F6EF4">
            <w:pPr>
              <w:pStyle w:val="TAL"/>
              <w:rPr>
                <w:lang w:eastAsia="en-US"/>
              </w:rPr>
            </w:pPr>
            <w:r w:rsidRPr="0050431F">
              <w:rPr>
                <w:lang w:eastAsia="en-US"/>
              </w:rPr>
              <w:t>N/A : (Note2)</w:t>
            </w:r>
          </w:p>
        </w:tc>
        <w:tc>
          <w:tcPr>
            <w:tcW w:w="1278" w:type="dxa"/>
          </w:tcPr>
          <w:p w14:paraId="0BDCB56D" w14:textId="77777777" w:rsidR="002F6EF4" w:rsidRPr="0050431F" w:rsidRDefault="002F6EF4" w:rsidP="002F6EF4">
            <w:pPr>
              <w:pStyle w:val="TAL"/>
              <w:rPr>
                <w:lang w:eastAsia="en-US"/>
              </w:rPr>
            </w:pPr>
            <w:r w:rsidRPr="0050431F">
              <w:rPr>
                <w:lang w:eastAsia="en-US"/>
              </w:rPr>
              <w:t>N/A : (Note2)</w:t>
            </w:r>
          </w:p>
        </w:tc>
        <w:tc>
          <w:tcPr>
            <w:tcW w:w="1278" w:type="dxa"/>
          </w:tcPr>
          <w:p w14:paraId="2D28BD7D" w14:textId="77777777" w:rsidR="002F6EF4" w:rsidRPr="0050431F" w:rsidRDefault="002F6EF4" w:rsidP="002F6EF4">
            <w:pPr>
              <w:pStyle w:val="TAL"/>
              <w:rPr>
                <w:lang w:eastAsia="en-US"/>
              </w:rPr>
            </w:pPr>
            <w:r w:rsidRPr="0050431F">
              <w:rPr>
                <w:lang w:eastAsia="en-US"/>
              </w:rPr>
              <w:t>N/A</w:t>
            </w:r>
          </w:p>
        </w:tc>
        <w:tc>
          <w:tcPr>
            <w:tcW w:w="1278" w:type="dxa"/>
          </w:tcPr>
          <w:p w14:paraId="0EFA224E" w14:textId="77777777" w:rsidR="002F6EF4" w:rsidRPr="0050431F" w:rsidRDefault="002F6EF4" w:rsidP="002F6EF4">
            <w:pPr>
              <w:pStyle w:val="TAL"/>
              <w:rPr>
                <w:lang w:eastAsia="en-US"/>
              </w:rPr>
            </w:pPr>
            <w:r w:rsidRPr="0050431F">
              <w:rPr>
                <w:lang w:eastAsia="en-US"/>
              </w:rPr>
              <w:t>N/A</w:t>
            </w:r>
          </w:p>
        </w:tc>
        <w:tc>
          <w:tcPr>
            <w:tcW w:w="1278" w:type="dxa"/>
          </w:tcPr>
          <w:p w14:paraId="2D02BF29" w14:textId="77777777" w:rsidR="002F6EF4" w:rsidRPr="0050431F" w:rsidRDefault="002F6EF4" w:rsidP="002F6EF4">
            <w:pPr>
              <w:pStyle w:val="TAL"/>
              <w:rPr>
                <w:lang w:eastAsia="en-US"/>
              </w:rPr>
            </w:pPr>
            <w:r w:rsidRPr="0050431F">
              <w:rPr>
                <w:lang w:eastAsia="en-US"/>
              </w:rPr>
              <w:t>N/A : (Note2)</w:t>
            </w:r>
          </w:p>
        </w:tc>
        <w:tc>
          <w:tcPr>
            <w:tcW w:w="1460" w:type="dxa"/>
          </w:tcPr>
          <w:p w14:paraId="5D6C63E8" w14:textId="77777777" w:rsidR="002F6EF4" w:rsidRPr="0050431F" w:rsidRDefault="002F6EF4" w:rsidP="002F6EF4">
            <w:pPr>
              <w:pStyle w:val="TAL"/>
              <w:rPr>
                <w:lang w:eastAsia="en-US"/>
              </w:rPr>
            </w:pPr>
            <w:r w:rsidRPr="0050431F">
              <w:rPr>
                <w:lang w:eastAsia="en-US"/>
              </w:rPr>
              <w:t>N/A</w:t>
            </w:r>
          </w:p>
        </w:tc>
        <w:tc>
          <w:tcPr>
            <w:tcW w:w="1460" w:type="dxa"/>
          </w:tcPr>
          <w:p w14:paraId="22419738" w14:textId="77777777" w:rsidR="002F6EF4" w:rsidRPr="0050431F" w:rsidRDefault="002F6EF4" w:rsidP="002F6EF4">
            <w:pPr>
              <w:pStyle w:val="TAL"/>
            </w:pPr>
            <w:r w:rsidRPr="0050431F">
              <w:rPr>
                <w:lang w:eastAsia="ja-JP"/>
              </w:rPr>
              <w:t>N/A : (Note2)</w:t>
            </w:r>
          </w:p>
        </w:tc>
      </w:tr>
      <w:tr w:rsidR="00E46DAC" w:rsidRPr="0050431F" w14:paraId="5DC84A85" w14:textId="77777777" w:rsidTr="00E46DAC">
        <w:trPr>
          <w:trHeight w:val="476"/>
          <w:jc w:val="center"/>
        </w:trPr>
        <w:tc>
          <w:tcPr>
            <w:tcW w:w="1788" w:type="dxa"/>
            <w:vAlign w:val="center"/>
          </w:tcPr>
          <w:p w14:paraId="133F1A28" w14:textId="77777777" w:rsidR="00E46DAC" w:rsidRPr="0050431F" w:rsidRDefault="00E46DAC" w:rsidP="00AB57F0">
            <w:pPr>
              <w:pStyle w:val="TAL"/>
              <w:ind w:left="14"/>
              <w:rPr>
                <w:rFonts w:cs="Arial"/>
                <w:b/>
                <w:lang w:eastAsia="en-US"/>
              </w:rPr>
            </w:pPr>
            <w:r w:rsidRPr="0050431F">
              <w:rPr>
                <w:rFonts w:cs="Arial"/>
                <w:b/>
                <w:lang w:eastAsia="en-US"/>
              </w:rPr>
              <w:t>6.5.2 Frequency error</w:t>
            </w:r>
          </w:p>
        </w:tc>
        <w:tc>
          <w:tcPr>
            <w:tcW w:w="1278" w:type="dxa"/>
          </w:tcPr>
          <w:p w14:paraId="76DB22E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FD6145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2D7182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0C6AC7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0D34DB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558278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1F1A1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62300B9E" w14:textId="77777777" w:rsidTr="00E46DAC">
        <w:trPr>
          <w:jc w:val="center"/>
        </w:trPr>
        <w:tc>
          <w:tcPr>
            <w:tcW w:w="1788" w:type="dxa"/>
            <w:vAlign w:val="center"/>
          </w:tcPr>
          <w:p w14:paraId="67DFB325"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0BE882B0" w14:textId="77777777" w:rsidR="002F6EF4" w:rsidRPr="0050431F" w:rsidRDefault="00E46DAC" w:rsidP="002F6EF4">
            <w:pPr>
              <w:pStyle w:val="TAL"/>
              <w:rPr>
                <w:rFonts w:cs="Arial"/>
                <w:lang w:eastAsia="en-US"/>
              </w:rPr>
            </w:pPr>
            <w:r w:rsidRPr="0050431F">
              <w:rPr>
                <w:rFonts w:cs="Arial"/>
                <w:lang w:eastAsia="en-US"/>
              </w:rPr>
              <w:t>Same TC as used in 6.5.1</w:t>
            </w:r>
          </w:p>
          <w:p w14:paraId="71EA5128" w14:textId="77777777" w:rsidR="00E46DAC" w:rsidRPr="0050431F" w:rsidRDefault="002F6EF4" w:rsidP="002F6EF4">
            <w:pPr>
              <w:pStyle w:val="TAL"/>
              <w:rPr>
                <w:rFonts w:cs="Arial"/>
                <w:lang w:eastAsia="en-US"/>
              </w:rPr>
            </w:pPr>
            <w:r w:rsidRPr="0050431F">
              <w:rPr>
                <w:rFonts w:cs="Arial"/>
                <w:lang w:eastAsia="en-US"/>
              </w:rPr>
              <w:t>NI/NG : (Note2)</w:t>
            </w:r>
            <w:r w:rsidR="00E46DAC" w:rsidRPr="0050431F">
              <w:rPr>
                <w:rFonts w:cs="Arial"/>
                <w:lang w:eastAsia="en-US"/>
              </w:rPr>
              <w:t xml:space="preserve"> </w:t>
            </w:r>
          </w:p>
        </w:tc>
        <w:tc>
          <w:tcPr>
            <w:tcW w:w="1278" w:type="dxa"/>
          </w:tcPr>
          <w:p w14:paraId="453866B7" w14:textId="77777777" w:rsidR="002F6EF4" w:rsidRPr="0050431F" w:rsidRDefault="00E46DAC" w:rsidP="002F6EF4">
            <w:pPr>
              <w:pStyle w:val="TAL"/>
              <w:rPr>
                <w:rFonts w:cs="Arial"/>
                <w:lang w:eastAsia="en-US"/>
              </w:rPr>
            </w:pPr>
            <w:r w:rsidRPr="0050431F">
              <w:rPr>
                <w:rFonts w:cs="Arial"/>
                <w:lang w:eastAsia="en-US"/>
              </w:rPr>
              <w:t>Same TC as used in 6.5.1</w:t>
            </w:r>
          </w:p>
          <w:p w14:paraId="1FC945A3"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078138D0"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036D38B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0248976" w14:textId="77777777" w:rsidR="002F6EF4" w:rsidRPr="0050431F" w:rsidRDefault="00E46DAC" w:rsidP="002F6EF4">
            <w:pPr>
              <w:pStyle w:val="TAL"/>
              <w:rPr>
                <w:rFonts w:cs="Arial"/>
                <w:lang w:eastAsia="en-US"/>
              </w:rPr>
            </w:pPr>
            <w:r w:rsidRPr="0050431F">
              <w:rPr>
                <w:rFonts w:cs="Arial"/>
                <w:lang w:eastAsia="en-US"/>
              </w:rPr>
              <w:t>Same TC as used in 6.5.1</w:t>
            </w:r>
          </w:p>
          <w:p w14:paraId="64BA3F51"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581C0341"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45B5C5FB" w14:textId="77777777" w:rsidR="002F6EF4" w:rsidRPr="0050431F" w:rsidRDefault="00E46DAC" w:rsidP="002F6EF4">
            <w:pPr>
              <w:pStyle w:val="TAL"/>
              <w:rPr>
                <w:rFonts w:cs="Arial"/>
              </w:rPr>
            </w:pPr>
            <w:r w:rsidRPr="0050431F">
              <w:rPr>
                <w:rFonts w:cs="Arial"/>
              </w:rPr>
              <w:t>Same TC as used in 6.5.1</w:t>
            </w:r>
          </w:p>
          <w:p w14:paraId="69790134"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23A71C0A" w14:textId="77777777" w:rsidTr="00E46DAC">
        <w:trPr>
          <w:jc w:val="center"/>
        </w:trPr>
        <w:tc>
          <w:tcPr>
            <w:tcW w:w="1788" w:type="dxa"/>
            <w:vAlign w:val="center"/>
          </w:tcPr>
          <w:p w14:paraId="683AA388"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2CA09144"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6F1B705"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207021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1E762C8"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4C537E6"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CFE3099"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7E9B3758" w14:textId="77777777" w:rsidR="00E46DAC" w:rsidRPr="0050431F" w:rsidRDefault="00E46DAC" w:rsidP="00AB57F0">
            <w:pPr>
              <w:pStyle w:val="TAL"/>
              <w:rPr>
                <w:rFonts w:cs="Arial"/>
                <w:lang w:eastAsia="en-US"/>
              </w:rPr>
            </w:pPr>
            <w:r w:rsidRPr="0050431F">
              <w:rPr>
                <w:rFonts w:cs="Arial"/>
              </w:rPr>
              <w:t>Same TC as used in 6.5.1</w:t>
            </w:r>
          </w:p>
        </w:tc>
      </w:tr>
      <w:tr w:rsidR="00E46DAC" w:rsidRPr="0050431F" w14:paraId="2D3216ED" w14:textId="77777777" w:rsidTr="00E46DAC">
        <w:trPr>
          <w:jc w:val="center"/>
        </w:trPr>
        <w:tc>
          <w:tcPr>
            <w:tcW w:w="1788" w:type="dxa"/>
            <w:vAlign w:val="center"/>
          </w:tcPr>
          <w:p w14:paraId="5CEB62DB"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4D3C406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B7E946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620FA149"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0CAB490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21CA340"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FAF99B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EA864DB"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508771E" w14:textId="77777777" w:rsidTr="00E46DAC">
        <w:trPr>
          <w:jc w:val="center"/>
        </w:trPr>
        <w:tc>
          <w:tcPr>
            <w:tcW w:w="1788" w:type="dxa"/>
            <w:vAlign w:val="center"/>
          </w:tcPr>
          <w:p w14:paraId="75A6551E" w14:textId="77777777" w:rsidR="00E46DAC" w:rsidRPr="0050431F" w:rsidRDefault="00E46DAC" w:rsidP="00AB57F0">
            <w:pPr>
              <w:pStyle w:val="TAL"/>
              <w:ind w:left="14"/>
              <w:rPr>
                <w:rFonts w:cs="Arial"/>
                <w:lang w:eastAsia="en-US"/>
              </w:rPr>
            </w:pPr>
            <w:r w:rsidRPr="0050431F">
              <w:rPr>
                <w:rFonts w:cs="Arial"/>
                <w:lang w:eastAsia="en-US"/>
              </w:rPr>
              <w:t>GSM/EDGE</w:t>
            </w:r>
          </w:p>
        </w:tc>
        <w:tc>
          <w:tcPr>
            <w:tcW w:w="1278" w:type="dxa"/>
          </w:tcPr>
          <w:p w14:paraId="091C43A2"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5B485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F2E4B4"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53CC8F3"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7F5D9FC"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1DB86BDF"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470EFCE3" w14:textId="77777777" w:rsidR="00E46DAC" w:rsidRPr="0050431F" w:rsidRDefault="00E46DAC" w:rsidP="00AB57F0">
            <w:pPr>
              <w:pStyle w:val="TAL"/>
              <w:rPr>
                <w:rFonts w:cs="Arial"/>
                <w:lang w:eastAsia="en-US"/>
              </w:rPr>
            </w:pPr>
            <w:r w:rsidRPr="0050431F">
              <w:rPr>
                <w:rFonts w:cs="Arial"/>
              </w:rPr>
              <w:t>Same TC as used in 6.5.1</w:t>
            </w:r>
          </w:p>
        </w:tc>
      </w:tr>
      <w:tr w:rsidR="002F6EF4" w:rsidRPr="0050431F" w14:paraId="63507242" w14:textId="77777777" w:rsidTr="00E819CF">
        <w:trPr>
          <w:jc w:val="center"/>
        </w:trPr>
        <w:tc>
          <w:tcPr>
            <w:tcW w:w="1788" w:type="dxa"/>
            <w:vAlign w:val="center"/>
          </w:tcPr>
          <w:p w14:paraId="50CE8DE4" w14:textId="77777777" w:rsidR="002F6EF4" w:rsidRPr="0050431F" w:rsidRDefault="002F6EF4" w:rsidP="002F6EF4">
            <w:pPr>
              <w:pStyle w:val="TAL"/>
              <w:rPr>
                <w:lang w:eastAsia="en-US"/>
              </w:rPr>
            </w:pPr>
            <w:r w:rsidRPr="0050431F">
              <w:rPr>
                <w:lang w:eastAsia="en-US"/>
              </w:rPr>
              <w:t>NB-IoT</w:t>
            </w:r>
          </w:p>
        </w:tc>
        <w:tc>
          <w:tcPr>
            <w:tcW w:w="1278" w:type="dxa"/>
          </w:tcPr>
          <w:p w14:paraId="1F26556C" w14:textId="77777777" w:rsidR="002F6EF4" w:rsidRPr="0050431F" w:rsidRDefault="002F6EF4" w:rsidP="002F6EF4">
            <w:pPr>
              <w:pStyle w:val="TAL"/>
              <w:rPr>
                <w:lang w:eastAsia="en-US"/>
              </w:rPr>
            </w:pPr>
            <w:r w:rsidRPr="0050431F">
              <w:rPr>
                <w:lang w:eastAsia="en-US"/>
              </w:rPr>
              <w:t>N/A : (Note2)</w:t>
            </w:r>
          </w:p>
        </w:tc>
        <w:tc>
          <w:tcPr>
            <w:tcW w:w="1278" w:type="dxa"/>
          </w:tcPr>
          <w:p w14:paraId="1CA7D1CD" w14:textId="77777777" w:rsidR="002F6EF4" w:rsidRPr="0050431F" w:rsidRDefault="002F6EF4" w:rsidP="002F6EF4">
            <w:pPr>
              <w:pStyle w:val="TAL"/>
              <w:rPr>
                <w:lang w:eastAsia="en-US"/>
              </w:rPr>
            </w:pPr>
            <w:r w:rsidRPr="0050431F">
              <w:rPr>
                <w:lang w:eastAsia="en-US"/>
              </w:rPr>
              <w:t>N/A : (Note2)</w:t>
            </w:r>
          </w:p>
        </w:tc>
        <w:tc>
          <w:tcPr>
            <w:tcW w:w="1278" w:type="dxa"/>
          </w:tcPr>
          <w:p w14:paraId="6D285679" w14:textId="77777777" w:rsidR="002F6EF4" w:rsidRPr="0050431F" w:rsidRDefault="002F6EF4" w:rsidP="002F6EF4">
            <w:pPr>
              <w:pStyle w:val="TAL"/>
              <w:rPr>
                <w:lang w:eastAsia="en-US"/>
              </w:rPr>
            </w:pPr>
            <w:r w:rsidRPr="0050431F">
              <w:rPr>
                <w:lang w:eastAsia="en-US"/>
              </w:rPr>
              <w:t>N/A</w:t>
            </w:r>
          </w:p>
        </w:tc>
        <w:tc>
          <w:tcPr>
            <w:tcW w:w="1278" w:type="dxa"/>
          </w:tcPr>
          <w:p w14:paraId="3F8A5838" w14:textId="77777777" w:rsidR="002F6EF4" w:rsidRPr="0050431F" w:rsidRDefault="002F6EF4" w:rsidP="002F6EF4">
            <w:pPr>
              <w:pStyle w:val="TAL"/>
              <w:rPr>
                <w:lang w:eastAsia="en-US"/>
              </w:rPr>
            </w:pPr>
            <w:r w:rsidRPr="0050431F">
              <w:rPr>
                <w:lang w:eastAsia="en-US"/>
              </w:rPr>
              <w:t>N/A</w:t>
            </w:r>
          </w:p>
        </w:tc>
        <w:tc>
          <w:tcPr>
            <w:tcW w:w="1278" w:type="dxa"/>
          </w:tcPr>
          <w:p w14:paraId="3967245A" w14:textId="77777777" w:rsidR="002F6EF4" w:rsidRPr="0050431F" w:rsidRDefault="002F6EF4" w:rsidP="002F6EF4">
            <w:pPr>
              <w:pStyle w:val="TAL"/>
              <w:rPr>
                <w:lang w:eastAsia="en-US"/>
              </w:rPr>
            </w:pPr>
            <w:r w:rsidRPr="0050431F">
              <w:rPr>
                <w:lang w:eastAsia="en-US"/>
              </w:rPr>
              <w:t>N/A : (Note2)</w:t>
            </w:r>
          </w:p>
        </w:tc>
        <w:tc>
          <w:tcPr>
            <w:tcW w:w="1460" w:type="dxa"/>
          </w:tcPr>
          <w:p w14:paraId="44EA5987" w14:textId="77777777" w:rsidR="002F6EF4" w:rsidRPr="0050431F" w:rsidRDefault="002F6EF4" w:rsidP="002F6EF4">
            <w:pPr>
              <w:pStyle w:val="TAL"/>
              <w:rPr>
                <w:lang w:eastAsia="en-US"/>
              </w:rPr>
            </w:pPr>
            <w:r w:rsidRPr="0050431F">
              <w:rPr>
                <w:lang w:eastAsia="en-US"/>
              </w:rPr>
              <w:t>N/A</w:t>
            </w:r>
          </w:p>
        </w:tc>
        <w:tc>
          <w:tcPr>
            <w:tcW w:w="1460" w:type="dxa"/>
          </w:tcPr>
          <w:p w14:paraId="6D7958CC" w14:textId="77777777" w:rsidR="002F6EF4" w:rsidRPr="0050431F" w:rsidRDefault="002F6EF4" w:rsidP="002F6EF4">
            <w:pPr>
              <w:pStyle w:val="TAL"/>
            </w:pPr>
            <w:r w:rsidRPr="0050431F">
              <w:rPr>
                <w:lang w:eastAsia="en-US"/>
              </w:rPr>
              <w:t>N/A : (Note2)</w:t>
            </w:r>
          </w:p>
        </w:tc>
      </w:tr>
      <w:tr w:rsidR="00E46DAC" w:rsidRPr="0050431F" w14:paraId="361FC4BA" w14:textId="77777777" w:rsidTr="00E46DAC">
        <w:trPr>
          <w:jc w:val="center"/>
        </w:trPr>
        <w:tc>
          <w:tcPr>
            <w:tcW w:w="1788" w:type="dxa"/>
            <w:vAlign w:val="center"/>
          </w:tcPr>
          <w:p w14:paraId="203C3A66" w14:textId="77777777" w:rsidR="00E46DAC" w:rsidRPr="0050431F" w:rsidRDefault="00E46DAC" w:rsidP="00AB57F0">
            <w:pPr>
              <w:pStyle w:val="TAL"/>
              <w:ind w:left="14"/>
              <w:rPr>
                <w:rFonts w:cs="Arial"/>
                <w:b/>
                <w:lang w:eastAsia="en-US"/>
              </w:rPr>
            </w:pPr>
            <w:r w:rsidRPr="0050431F">
              <w:rPr>
                <w:rFonts w:cs="Arial"/>
                <w:b/>
                <w:lang w:eastAsia="en-US"/>
              </w:rPr>
              <w:t>6.5.3 Time alignment error</w:t>
            </w:r>
          </w:p>
        </w:tc>
        <w:tc>
          <w:tcPr>
            <w:tcW w:w="1278" w:type="dxa"/>
          </w:tcPr>
          <w:p w14:paraId="41992E8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C9AB1DC"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5A5FCF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0BE68AD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6691E4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29BBE1F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27D8757B"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40A3AD77" w14:textId="77777777" w:rsidTr="00E46DAC">
        <w:trPr>
          <w:jc w:val="center"/>
        </w:trPr>
        <w:tc>
          <w:tcPr>
            <w:tcW w:w="1788" w:type="dxa"/>
            <w:vAlign w:val="center"/>
          </w:tcPr>
          <w:p w14:paraId="7BCAF3A0"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33F13C15" w14:textId="77777777" w:rsidR="002F6EF4" w:rsidRPr="0050431F" w:rsidRDefault="00E46DAC" w:rsidP="002F6EF4">
            <w:pPr>
              <w:pStyle w:val="TAL"/>
              <w:rPr>
                <w:rFonts w:cs="Arial"/>
                <w:lang w:eastAsia="en-US"/>
              </w:rPr>
            </w:pPr>
            <w:r w:rsidRPr="0050431F">
              <w:rPr>
                <w:rFonts w:cs="Arial"/>
                <w:lang w:eastAsia="en-US"/>
              </w:rPr>
              <w:t>(TS 36.141)</w:t>
            </w:r>
          </w:p>
          <w:p w14:paraId="489ACE51"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75E9C759" w14:textId="77777777" w:rsidR="002F6EF4" w:rsidRPr="0050431F" w:rsidRDefault="00E46DAC" w:rsidP="002F6EF4">
            <w:pPr>
              <w:pStyle w:val="TAL"/>
              <w:rPr>
                <w:rFonts w:cs="Arial"/>
                <w:lang w:eastAsia="en-US"/>
              </w:rPr>
            </w:pPr>
            <w:r w:rsidRPr="0050431F">
              <w:rPr>
                <w:rFonts w:cs="Arial"/>
                <w:lang w:eastAsia="en-US"/>
              </w:rPr>
              <w:t>(TS 36.141)</w:t>
            </w:r>
          </w:p>
          <w:p w14:paraId="24919DF1"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0164DCBA"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5748B9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31ACB70" w14:textId="77777777" w:rsidR="002F6EF4" w:rsidRPr="0050431F" w:rsidRDefault="00E46DAC" w:rsidP="002F6EF4">
            <w:pPr>
              <w:pStyle w:val="TAL"/>
              <w:rPr>
                <w:rFonts w:cs="Arial"/>
                <w:lang w:eastAsia="en-US"/>
              </w:rPr>
            </w:pPr>
            <w:r w:rsidRPr="0050431F">
              <w:rPr>
                <w:rFonts w:cs="Arial"/>
                <w:lang w:eastAsia="en-US"/>
              </w:rPr>
              <w:t>(TS 36.141)</w:t>
            </w:r>
          </w:p>
          <w:p w14:paraId="25FB488A"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341AA4D9"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7D32D855" w14:textId="77777777" w:rsidR="002F6EF4" w:rsidRPr="0050431F" w:rsidRDefault="00E46DAC" w:rsidP="002F6EF4">
            <w:pPr>
              <w:pStyle w:val="TAL"/>
              <w:rPr>
                <w:rFonts w:cs="Arial"/>
              </w:rPr>
            </w:pPr>
            <w:r w:rsidRPr="0050431F">
              <w:rPr>
                <w:rFonts w:cs="Arial"/>
              </w:rPr>
              <w:t>(TS 36.141)</w:t>
            </w:r>
          </w:p>
          <w:p w14:paraId="22A21F9E"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2E713663" w14:textId="77777777" w:rsidTr="00E46DAC">
        <w:trPr>
          <w:jc w:val="center"/>
        </w:trPr>
        <w:tc>
          <w:tcPr>
            <w:tcW w:w="1788" w:type="dxa"/>
            <w:vAlign w:val="center"/>
          </w:tcPr>
          <w:p w14:paraId="6242897E"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2DA189C1"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292E88EE"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947E7C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6949F67"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EB41D0B"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ECAF4AD"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4B198E34"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2F362EB5" w14:textId="77777777" w:rsidTr="00E46DAC">
        <w:trPr>
          <w:jc w:val="center"/>
        </w:trPr>
        <w:tc>
          <w:tcPr>
            <w:tcW w:w="1788" w:type="dxa"/>
            <w:vAlign w:val="center"/>
          </w:tcPr>
          <w:p w14:paraId="4840311B"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61A8BB0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11C4D7F"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5D5B2F7"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023F7F8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90D2B8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694C8635"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7C582C2" w14:textId="77777777" w:rsidR="00E46DAC" w:rsidRPr="0050431F" w:rsidRDefault="00E46DAC" w:rsidP="00AB57F0">
            <w:pPr>
              <w:pStyle w:val="TAL"/>
              <w:rPr>
                <w:rFonts w:cs="Arial"/>
                <w:lang w:eastAsia="en-US"/>
              </w:rPr>
            </w:pPr>
            <w:r w:rsidRPr="0050431F">
              <w:rPr>
                <w:rFonts w:cs="Arial"/>
                <w:lang w:eastAsia="en-US"/>
              </w:rPr>
              <w:t>N/A</w:t>
            </w:r>
          </w:p>
        </w:tc>
      </w:tr>
      <w:tr w:rsidR="002F6EF4" w:rsidRPr="0050431F" w14:paraId="7DB39778" w14:textId="77777777" w:rsidTr="00E819CF">
        <w:trPr>
          <w:jc w:val="center"/>
        </w:trPr>
        <w:tc>
          <w:tcPr>
            <w:tcW w:w="1788" w:type="dxa"/>
            <w:vAlign w:val="center"/>
          </w:tcPr>
          <w:p w14:paraId="4CAAB49D" w14:textId="77777777" w:rsidR="002F6EF4" w:rsidRPr="0050431F" w:rsidRDefault="002F6EF4" w:rsidP="002F6EF4">
            <w:pPr>
              <w:pStyle w:val="TAL"/>
              <w:rPr>
                <w:lang w:eastAsia="en-US"/>
              </w:rPr>
            </w:pPr>
            <w:r w:rsidRPr="0050431F">
              <w:rPr>
                <w:lang w:eastAsia="en-US"/>
              </w:rPr>
              <w:t>NB-IoT</w:t>
            </w:r>
          </w:p>
        </w:tc>
        <w:tc>
          <w:tcPr>
            <w:tcW w:w="1278" w:type="dxa"/>
          </w:tcPr>
          <w:p w14:paraId="4BDFC33A" w14:textId="77777777" w:rsidR="002F6EF4" w:rsidRPr="0050431F" w:rsidRDefault="002F6EF4" w:rsidP="002F6EF4">
            <w:pPr>
              <w:pStyle w:val="TAL"/>
              <w:rPr>
                <w:lang w:eastAsia="en-US"/>
              </w:rPr>
            </w:pPr>
            <w:r w:rsidRPr="0050431F">
              <w:rPr>
                <w:lang w:eastAsia="en-US"/>
              </w:rPr>
              <w:t>N/A : (Note2)</w:t>
            </w:r>
          </w:p>
        </w:tc>
        <w:tc>
          <w:tcPr>
            <w:tcW w:w="1278" w:type="dxa"/>
          </w:tcPr>
          <w:p w14:paraId="625159E4" w14:textId="77777777" w:rsidR="002F6EF4" w:rsidRPr="0050431F" w:rsidRDefault="002F6EF4" w:rsidP="002F6EF4">
            <w:pPr>
              <w:pStyle w:val="TAL"/>
              <w:rPr>
                <w:lang w:eastAsia="en-US"/>
              </w:rPr>
            </w:pPr>
            <w:r w:rsidRPr="0050431F">
              <w:rPr>
                <w:lang w:eastAsia="en-US"/>
              </w:rPr>
              <w:t>N/A : (Note2)</w:t>
            </w:r>
          </w:p>
        </w:tc>
        <w:tc>
          <w:tcPr>
            <w:tcW w:w="1278" w:type="dxa"/>
          </w:tcPr>
          <w:p w14:paraId="65F26727" w14:textId="77777777" w:rsidR="002F6EF4" w:rsidRPr="0050431F" w:rsidRDefault="002F6EF4" w:rsidP="002F6EF4">
            <w:pPr>
              <w:pStyle w:val="TAL"/>
              <w:rPr>
                <w:lang w:eastAsia="en-US"/>
              </w:rPr>
            </w:pPr>
            <w:r w:rsidRPr="0050431F">
              <w:rPr>
                <w:lang w:eastAsia="en-US"/>
              </w:rPr>
              <w:t>N/A</w:t>
            </w:r>
          </w:p>
        </w:tc>
        <w:tc>
          <w:tcPr>
            <w:tcW w:w="1278" w:type="dxa"/>
          </w:tcPr>
          <w:p w14:paraId="1F6C2F84" w14:textId="77777777" w:rsidR="002F6EF4" w:rsidRPr="0050431F" w:rsidRDefault="002F6EF4" w:rsidP="002F6EF4">
            <w:pPr>
              <w:pStyle w:val="TAL"/>
              <w:rPr>
                <w:lang w:eastAsia="en-US"/>
              </w:rPr>
            </w:pPr>
            <w:r w:rsidRPr="0050431F">
              <w:rPr>
                <w:lang w:eastAsia="en-US"/>
              </w:rPr>
              <w:t>N/A</w:t>
            </w:r>
          </w:p>
        </w:tc>
        <w:tc>
          <w:tcPr>
            <w:tcW w:w="1278" w:type="dxa"/>
          </w:tcPr>
          <w:p w14:paraId="1467A775" w14:textId="77777777" w:rsidR="002F6EF4" w:rsidRPr="0050431F" w:rsidRDefault="002F6EF4" w:rsidP="002F6EF4">
            <w:pPr>
              <w:pStyle w:val="TAL"/>
              <w:rPr>
                <w:lang w:eastAsia="en-US"/>
              </w:rPr>
            </w:pPr>
            <w:r w:rsidRPr="0050431F">
              <w:rPr>
                <w:lang w:eastAsia="en-US"/>
              </w:rPr>
              <w:t>N/A : (Note2)</w:t>
            </w:r>
          </w:p>
        </w:tc>
        <w:tc>
          <w:tcPr>
            <w:tcW w:w="1460" w:type="dxa"/>
          </w:tcPr>
          <w:p w14:paraId="678FF870" w14:textId="77777777" w:rsidR="002F6EF4" w:rsidRPr="0050431F" w:rsidRDefault="002F6EF4" w:rsidP="002F6EF4">
            <w:pPr>
              <w:pStyle w:val="TAL"/>
              <w:rPr>
                <w:lang w:eastAsia="en-US"/>
              </w:rPr>
            </w:pPr>
            <w:r w:rsidRPr="0050431F">
              <w:rPr>
                <w:lang w:eastAsia="en-US"/>
              </w:rPr>
              <w:t>N/A</w:t>
            </w:r>
          </w:p>
        </w:tc>
        <w:tc>
          <w:tcPr>
            <w:tcW w:w="1460" w:type="dxa"/>
          </w:tcPr>
          <w:p w14:paraId="193ABEBA" w14:textId="77777777" w:rsidR="002F6EF4" w:rsidRPr="0050431F" w:rsidRDefault="002F6EF4" w:rsidP="002F6EF4">
            <w:pPr>
              <w:pStyle w:val="TAL"/>
              <w:rPr>
                <w:lang w:eastAsia="en-US"/>
              </w:rPr>
            </w:pPr>
            <w:r w:rsidRPr="0050431F">
              <w:rPr>
                <w:lang w:eastAsia="en-US"/>
              </w:rPr>
              <w:t>N/A : (Note2)</w:t>
            </w:r>
          </w:p>
        </w:tc>
      </w:tr>
      <w:tr w:rsidR="00E46DAC" w:rsidRPr="0050431F" w14:paraId="66A59F1A" w14:textId="77777777" w:rsidTr="00E46DAC">
        <w:trPr>
          <w:jc w:val="center"/>
        </w:trPr>
        <w:tc>
          <w:tcPr>
            <w:tcW w:w="1788" w:type="dxa"/>
            <w:vAlign w:val="center"/>
          </w:tcPr>
          <w:p w14:paraId="6DC6D5BF" w14:textId="77777777" w:rsidR="00E46DAC" w:rsidRPr="0050431F" w:rsidRDefault="00E46DAC" w:rsidP="00AB57F0">
            <w:pPr>
              <w:pStyle w:val="TAL"/>
              <w:ind w:left="14"/>
              <w:rPr>
                <w:rFonts w:cs="Arial"/>
                <w:b/>
                <w:lang w:eastAsia="en-US"/>
              </w:rPr>
            </w:pPr>
            <w:r w:rsidRPr="0050431F">
              <w:rPr>
                <w:rFonts w:cs="Arial"/>
                <w:b/>
                <w:lang w:eastAsia="en-US"/>
              </w:rPr>
              <w:t>6.6 Unwanted emissions</w:t>
            </w:r>
          </w:p>
        </w:tc>
        <w:tc>
          <w:tcPr>
            <w:tcW w:w="1278" w:type="dxa"/>
          </w:tcPr>
          <w:p w14:paraId="0002E3A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9E4E48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D1FB48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345CC00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53ED2D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62C1C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548D87A"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08C44D8B" w14:textId="77777777" w:rsidTr="00E46DAC">
        <w:trPr>
          <w:jc w:val="center"/>
        </w:trPr>
        <w:tc>
          <w:tcPr>
            <w:tcW w:w="1788" w:type="dxa"/>
            <w:vAlign w:val="center"/>
          </w:tcPr>
          <w:p w14:paraId="7AD5A007" w14:textId="77777777" w:rsidR="00E46DAC" w:rsidRPr="0050431F" w:rsidRDefault="00E46DAC" w:rsidP="00AB57F0">
            <w:pPr>
              <w:pStyle w:val="TAL"/>
              <w:ind w:left="14"/>
              <w:rPr>
                <w:rFonts w:cs="Arial"/>
                <w:b/>
                <w:lang w:eastAsia="en-US"/>
              </w:rPr>
            </w:pPr>
            <w:r w:rsidRPr="0050431F">
              <w:rPr>
                <w:rFonts w:cs="Arial"/>
                <w:b/>
                <w:lang w:eastAsia="en-US"/>
              </w:rPr>
              <w:t>6.6.1 Transmitter spurious emissions</w:t>
            </w:r>
          </w:p>
        </w:tc>
        <w:tc>
          <w:tcPr>
            <w:tcW w:w="1278" w:type="dxa"/>
          </w:tcPr>
          <w:p w14:paraId="706928D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D50F3D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5A80F7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B66528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F79AAB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6995F60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90B7CEC"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68234FCA" w14:textId="77777777" w:rsidTr="00E46DAC">
        <w:trPr>
          <w:jc w:val="center"/>
        </w:trPr>
        <w:tc>
          <w:tcPr>
            <w:tcW w:w="1788" w:type="dxa"/>
          </w:tcPr>
          <w:p w14:paraId="6DDF7EDF" w14:textId="77777777" w:rsidR="00E46DAC" w:rsidRPr="0050431F" w:rsidRDefault="00E46DAC" w:rsidP="00AB57F0">
            <w:pPr>
              <w:pStyle w:val="TAL"/>
              <w:rPr>
                <w:rFonts w:cs="Arial"/>
                <w:lang w:eastAsia="en-US"/>
              </w:rPr>
            </w:pPr>
            <w:r w:rsidRPr="0050431F">
              <w:rPr>
                <w:rFonts w:cs="Arial"/>
                <w:lang w:eastAsia="en-US"/>
              </w:rPr>
              <w:t>(Category A)</w:t>
            </w:r>
          </w:p>
        </w:tc>
        <w:tc>
          <w:tcPr>
            <w:tcW w:w="1278" w:type="dxa"/>
          </w:tcPr>
          <w:p w14:paraId="321325C0" w14:textId="77777777" w:rsidR="00E46DAC" w:rsidRPr="0050431F" w:rsidRDefault="00E46DAC" w:rsidP="00546BDF">
            <w:pPr>
              <w:pStyle w:val="TAL"/>
              <w:rPr>
                <w:rFonts w:cs="Arial"/>
                <w:lang w:eastAsia="en-US"/>
              </w:rPr>
            </w:pPr>
            <w:r w:rsidRPr="0050431F">
              <w:rPr>
                <w:rFonts w:cs="Arial"/>
                <w:lang w:eastAsia="en-US"/>
              </w:rPr>
              <w:t>C: TC3a</w:t>
            </w:r>
          </w:p>
          <w:p w14:paraId="239C1097" w14:textId="77777777" w:rsidR="002F6EF4" w:rsidRPr="0050431F" w:rsidRDefault="00E46DAC"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35354287" w14:textId="77777777" w:rsidR="002F6EF4" w:rsidRPr="0050431F" w:rsidRDefault="002F6EF4" w:rsidP="002F6EF4">
            <w:pPr>
              <w:pStyle w:val="TAL"/>
              <w:rPr>
                <w:rFonts w:cs="Arial"/>
                <w:lang w:eastAsia="en-US"/>
              </w:rPr>
            </w:pPr>
            <w:r w:rsidRPr="0050431F">
              <w:rPr>
                <w:rFonts w:cs="Arial"/>
                <w:lang w:eastAsia="en-US"/>
              </w:rPr>
              <w:t>NI: TC16</w:t>
            </w:r>
          </w:p>
          <w:p w14:paraId="57460E6E"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5A4868D" w14:textId="77777777" w:rsidR="00E46DAC" w:rsidRPr="0050431F" w:rsidRDefault="00E46DAC" w:rsidP="00546BDF">
            <w:pPr>
              <w:pStyle w:val="TAL"/>
              <w:rPr>
                <w:rFonts w:cs="Arial"/>
                <w:lang w:eastAsia="en-US"/>
              </w:rPr>
            </w:pPr>
            <w:r w:rsidRPr="0050431F">
              <w:rPr>
                <w:rFonts w:cs="Arial"/>
                <w:lang w:eastAsia="en-US"/>
              </w:rPr>
              <w:t>C: TC3a</w:t>
            </w:r>
          </w:p>
          <w:p w14:paraId="03CA9AFB" w14:textId="77777777" w:rsidR="00E46DAC" w:rsidRPr="0050431F" w:rsidRDefault="00E46DAC" w:rsidP="00546BDF">
            <w:pPr>
              <w:pStyle w:val="TAL"/>
              <w:rPr>
                <w:rFonts w:cs="Arial"/>
                <w:lang w:eastAsia="en-US"/>
              </w:rPr>
            </w:pPr>
            <w:r w:rsidRPr="0050431F">
              <w:rPr>
                <w:rFonts w:cs="Arial"/>
                <w:lang w:eastAsia="en-US"/>
              </w:rPr>
              <w:t>CNC: NTC3a</w:t>
            </w:r>
          </w:p>
          <w:p w14:paraId="0EA834CD" w14:textId="77777777" w:rsidR="002F6EF4" w:rsidRPr="0050431F" w:rsidRDefault="00E46DAC" w:rsidP="002F6EF4">
            <w:pPr>
              <w:pStyle w:val="TAL"/>
              <w:rPr>
                <w:rFonts w:cs="Arial"/>
                <w:lang w:eastAsia="en-US"/>
              </w:rPr>
            </w:pPr>
            <w:r w:rsidRPr="0050431F">
              <w:rPr>
                <w:rFonts w:cs="Arial"/>
                <w:lang w:eastAsia="en-US"/>
              </w:rPr>
              <w:t>C/NC: TC3a, NTC3a</w:t>
            </w:r>
          </w:p>
          <w:p w14:paraId="65FE56FD" w14:textId="77777777" w:rsidR="002F6EF4" w:rsidRPr="0050431F" w:rsidRDefault="002F6EF4" w:rsidP="002F6EF4">
            <w:pPr>
              <w:pStyle w:val="TAL"/>
              <w:rPr>
                <w:rFonts w:cs="Arial"/>
                <w:lang w:eastAsia="en-US"/>
              </w:rPr>
            </w:pPr>
            <w:r w:rsidRPr="0050431F">
              <w:rPr>
                <w:rFonts w:cs="Arial"/>
                <w:lang w:eastAsia="en-US"/>
              </w:rPr>
              <w:t>NI: TC16</w:t>
            </w:r>
          </w:p>
          <w:p w14:paraId="695C22CA"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0EAF9B64"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01E91669" w14:textId="77777777" w:rsidR="00E46DAC" w:rsidRPr="0050431F" w:rsidRDefault="00E46DAC" w:rsidP="00546BDF">
            <w:pPr>
              <w:pStyle w:val="TAL"/>
              <w:rPr>
                <w:rFonts w:cs="Arial"/>
                <w:lang w:eastAsia="en-US"/>
              </w:rPr>
            </w:pPr>
            <w:r w:rsidRPr="0050431F">
              <w:rPr>
                <w:rFonts w:cs="Arial"/>
                <w:lang w:eastAsia="en-US"/>
              </w:rPr>
              <w:t>C: TC4a</w:t>
            </w:r>
          </w:p>
          <w:p w14:paraId="660D6DC5" w14:textId="77777777" w:rsidR="00E46DAC" w:rsidRPr="0050431F" w:rsidRDefault="00E46DAC" w:rsidP="00546BDF">
            <w:pPr>
              <w:pStyle w:val="TAL"/>
              <w:rPr>
                <w:rFonts w:cs="Arial"/>
                <w:lang w:eastAsia="en-US"/>
              </w:rPr>
            </w:pPr>
            <w:r w:rsidRPr="0050431F">
              <w:rPr>
                <w:rFonts w:cs="Arial"/>
                <w:lang w:eastAsia="en-US"/>
              </w:rPr>
              <w:t>CNC: NTC4a</w:t>
            </w:r>
            <w:r w:rsidRPr="0050431F">
              <w:rPr>
                <w:rFonts w:cs="Arial"/>
                <w:lang w:eastAsia="en-US"/>
              </w:rPr>
              <w:br/>
              <w:t>C/NC: TC4a, NTC4a</w:t>
            </w:r>
          </w:p>
        </w:tc>
        <w:tc>
          <w:tcPr>
            <w:tcW w:w="1278" w:type="dxa"/>
          </w:tcPr>
          <w:p w14:paraId="2C38FE2E" w14:textId="77777777" w:rsidR="00E46DAC" w:rsidRPr="0050431F" w:rsidRDefault="00E46DAC" w:rsidP="00546BDF">
            <w:pPr>
              <w:pStyle w:val="TAL"/>
              <w:rPr>
                <w:rFonts w:cs="Arial"/>
                <w:lang w:eastAsia="en-US"/>
              </w:rPr>
            </w:pPr>
            <w:r w:rsidRPr="0050431F">
              <w:rPr>
                <w:rFonts w:cs="Arial"/>
                <w:lang w:eastAsia="en-US"/>
              </w:rPr>
              <w:t>C: TC4b</w:t>
            </w:r>
          </w:p>
          <w:p w14:paraId="217BEC80" w14:textId="77777777" w:rsidR="002F6EF4" w:rsidRPr="0050431F" w:rsidRDefault="00E46DAC" w:rsidP="002F6EF4">
            <w:pPr>
              <w:pStyle w:val="TAL"/>
              <w:rPr>
                <w:rFonts w:cs="Arial"/>
                <w:lang w:eastAsia="en-US"/>
              </w:rPr>
            </w:pPr>
            <w:r w:rsidRPr="0050431F">
              <w:rPr>
                <w:rFonts w:cs="Arial"/>
                <w:lang w:eastAsia="en-US"/>
              </w:rPr>
              <w:t>CNC: NTC4b</w:t>
            </w:r>
            <w:r w:rsidRPr="0050431F">
              <w:rPr>
                <w:rFonts w:cs="Arial"/>
                <w:lang w:eastAsia="en-US"/>
              </w:rPr>
              <w:br/>
              <w:t>C/NC: TC4b, NTC4b</w:t>
            </w:r>
          </w:p>
          <w:p w14:paraId="2A2CB069" w14:textId="77777777" w:rsidR="002F6EF4" w:rsidRPr="0050431F" w:rsidRDefault="002F6EF4" w:rsidP="002F6EF4">
            <w:pPr>
              <w:pStyle w:val="TAL"/>
              <w:rPr>
                <w:rFonts w:cs="Arial"/>
                <w:lang w:eastAsia="en-US"/>
              </w:rPr>
            </w:pPr>
            <w:r w:rsidRPr="0050431F">
              <w:rPr>
                <w:rFonts w:cs="Arial"/>
                <w:lang w:eastAsia="en-US"/>
              </w:rPr>
              <w:t>NI: TC15</w:t>
            </w:r>
          </w:p>
          <w:p w14:paraId="0F7871AE"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1AADE945" w14:textId="77777777" w:rsidR="00E46DAC" w:rsidRPr="0050431F" w:rsidRDefault="00E46DAC" w:rsidP="00546BDF">
            <w:pPr>
              <w:pStyle w:val="TAL"/>
              <w:rPr>
                <w:rFonts w:cs="Arial"/>
                <w:lang w:eastAsia="en-US"/>
              </w:rPr>
            </w:pPr>
            <w:r w:rsidRPr="0050431F">
              <w:rPr>
                <w:rFonts w:cs="Arial"/>
                <w:lang w:eastAsia="en-US"/>
              </w:rPr>
              <w:t>C: TC4c</w:t>
            </w:r>
          </w:p>
          <w:p w14:paraId="1CDAB35E" w14:textId="77777777" w:rsidR="00E46DAC" w:rsidRPr="0050431F" w:rsidRDefault="00E46DAC" w:rsidP="00546BDF">
            <w:pPr>
              <w:pStyle w:val="TAL"/>
              <w:rPr>
                <w:rFonts w:cs="Arial"/>
                <w:lang w:eastAsia="en-US"/>
              </w:rPr>
            </w:pPr>
            <w:r w:rsidRPr="0050431F">
              <w:rPr>
                <w:rFonts w:cs="Arial"/>
                <w:lang w:eastAsia="en-US"/>
              </w:rPr>
              <w:t>CNC: NTC4c</w:t>
            </w:r>
            <w:r w:rsidRPr="0050431F">
              <w:rPr>
                <w:rFonts w:cs="Arial"/>
                <w:lang w:eastAsia="en-US"/>
              </w:rPr>
              <w:br/>
              <w:t>C/NC: TC4c, NTC4c</w:t>
            </w:r>
          </w:p>
        </w:tc>
        <w:tc>
          <w:tcPr>
            <w:tcW w:w="1460" w:type="dxa"/>
          </w:tcPr>
          <w:p w14:paraId="0D1FD293" w14:textId="77777777" w:rsidR="00D74D27" w:rsidRPr="0050431F" w:rsidRDefault="00D74D27" w:rsidP="00D74D27">
            <w:pPr>
              <w:keepNext/>
              <w:keepLines/>
              <w:spacing w:after="0"/>
              <w:rPr>
                <w:rFonts w:ascii="Arial" w:hAnsi="Arial"/>
                <w:sz w:val="18"/>
                <w:vertAlign w:val="superscript"/>
              </w:rPr>
            </w:pPr>
            <w:r w:rsidRPr="0050431F">
              <w:rPr>
                <w:rFonts w:ascii="Arial" w:hAnsi="Arial"/>
                <w:sz w:val="18"/>
              </w:rPr>
              <w:t>C: (TC4a, TC3a)*, TC4b</w:t>
            </w:r>
          </w:p>
          <w:p w14:paraId="18DE1870" w14:textId="77777777" w:rsidR="00D74D27" w:rsidRPr="0050431F" w:rsidRDefault="00D74D27" w:rsidP="00D74D27">
            <w:pPr>
              <w:keepNext/>
              <w:keepLines/>
              <w:spacing w:after="0"/>
              <w:rPr>
                <w:rFonts w:ascii="Arial" w:hAnsi="Arial"/>
                <w:sz w:val="18"/>
              </w:rPr>
            </w:pPr>
          </w:p>
          <w:p w14:paraId="1B5C3BA9" w14:textId="77777777" w:rsidR="00D74D27" w:rsidRPr="0050431F" w:rsidRDefault="00D74D27" w:rsidP="00D74D27">
            <w:pPr>
              <w:pStyle w:val="TAL"/>
              <w:rPr>
                <w:rFonts w:cs="Arial"/>
              </w:rPr>
            </w:pPr>
            <w:r w:rsidRPr="0050431F">
              <w:rPr>
                <w:rFonts w:cs="Arial"/>
              </w:rPr>
              <w:t xml:space="preserve">CNC: (NTC4a, NTC3a)*, NTC4b </w:t>
            </w:r>
            <w:r w:rsidRPr="0050431F">
              <w:rPr>
                <w:rFonts w:cs="Arial"/>
              </w:rPr>
              <w:br/>
            </w:r>
            <w:r w:rsidRPr="0050431F">
              <w:rPr>
                <w:rFonts w:cs="Arial"/>
              </w:rPr>
              <w:br/>
              <w:t>C/NC: (TC4a, NTC4a,TC3a, NTC3a)*,</w:t>
            </w:r>
          </w:p>
          <w:p w14:paraId="3C6973FF" w14:textId="77777777" w:rsidR="002F6EF4" w:rsidRPr="00552333" w:rsidRDefault="00D74D27" w:rsidP="002F6EF4">
            <w:pPr>
              <w:pStyle w:val="TAL"/>
              <w:rPr>
                <w:rFonts w:cs="Arial"/>
                <w:lang w:val="sv-FI"/>
              </w:rPr>
            </w:pPr>
            <w:r w:rsidRPr="00552333">
              <w:rPr>
                <w:rFonts w:cs="Arial"/>
                <w:lang w:val="sv-FI"/>
              </w:rPr>
              <w:t>TC4b,NTC4b</w:t>
            </w:r>
          </w:p>
          <w:p w14:paraId="3493E0EB" w14:textId="77777777" w:rsidR="002F6EF4" w:rsidRPr="00552333" w:rsidRDefault="002F6EF4" w:rsidP="002F6EF4">
            <w:pPr>
              <w:pStyle w:val="TAL"/>
              <w:rPr>
                <w:rFonts w:cs="Arial"/>
                <w:lang w:val="sv-FI"/>
              </w:rPr>
            </w:pPr>
          </w:p>
          <w:p w14:paraId="282864B3"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30ABEBE3" w14:textId="77777777" w:rsidR="002F6EF4" w:rsidRPr="00552333" w:rsidRDefault="002F6EF4" w:rsidP="002F6EF4">
            <w:pPr>
              <w:pStyle w:val="TAL"/>
              <w:rPr>
                <w:rFonts w:cs="Arial"/>
                <w:lang w:val="sv-FI" w:eastAsia="en-US"/>
              </w:rPr>
            </w:pPr>
          </w:p>
          <w:p w14:paraId="4E853A88" w14:textId="77777777" w:rsidR="00E46DAC" w:rsidRPr="0050431F" w:rsidRDefault="002F6EF4" w:rsidP="002F6EF4">
            <w:pPr>
              <w:pStyle w:val="TAL"/>
              <w:rPr>
                <w:rFonts w:cs="Arial"/>
                <w:lang w:eastAsia="en-US"/>
              </w:rPr>
            </w:pPr>
            <w:r w:rsidRPr="0050431F">
              <w:rPr>
                <w:rFonts w:cs="Arial"/>
                <w:lang w:eastAsia="ja-JP"/>
              </w:rPr>
              <w:t>NG: TC18,(TC19)*</w:t>
            </w:r>
          </w:p>
        </w:tc>
      </w:tr>
      <w:tr w:rsidR="00E46DAC" w:rsidRPr="0050431F" w14:paraId="696B3272" w14:textId="77777777" w:rsidTr="00E46DAC">
        <w:trPr>
          <w:jc w:val="center"/>
        </w:trPr>
        <w:tc>
          <w:tcPr>
            <w:tcW w:w="1788" w:type="dxa"/>
          </w:tcPr>
          <w:p w14:paraId="2DB8F72A" w14:textId="77777777" w:rsidR="00E46DAC" w:rsidRPr="0050431F" w:rsidRDefault="00E46DAC" w:rsidP="00AB57F0">
            <w:pPr>
              <w:pStyle w:val="TAL"/>
              <w:rPr>
                <w:rFonts w:cs="Arial"/>
                <w:lang w:eastAsia="en-US"/>
              </w:rPr>
            </w:pPr>
            <w:r w:rsidRPr="0050431F">
              <w:rPr>
                <w:rFonts w:cs="Arial"/>
                <w:lang w:eastAsia="en-US"/>
              </w:rPr>
              <w:t>(Category B)</w:t>
            </w:r>
          </w:p>
        </w:tc>
        <w:tc>
          <w:tcPr>
            <w:tcW w:w="1278" w:type="dxa"/>
          </w:tcPr>
          <w:p w14:paraId="2BEEC69F" w14:textId="77777777" w:rsidR="00E46DAC" w:rsidRPr="0050431F" w:rsidRDefault="00E46DAC" w:rsidP="00546BDF">
            <w:pPr>
              <w:pStyle w:val="TAL"/>
              <w:rPr>
                <w:rFonts w:cs="Arial"/>
                <w:lang w:eastAsia="en-US"/>
              </w:rPr>
            </w:pPr>
            <w:r w:rsidRPr="0050431F">
              <w:rPr>
                <w:rFonts w:cs="Arial"/>
                <w:lang w:eastAsia="en-US"/>
              </w:rPr>
              <w:t>C: TC3a</w:t>
            </w:r>
          </w:p>
          <w:p w14:paraId="02469CBB" w14:textId="77777777" w:rsidR="002F6EF4" w:rsidRPr="0050431F" w:rsidRDefault="00E46DAC"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69F752AD" w14:textId="77777777" w:rsidR="002F6EF4" w:rsidRPr="0050431F" w:rsidRDefault="002F6EF4" w:rsidP="002F6EF4">
            <w:pPr>
              <w:pStyle w:val="TAL"/>
              <w:rPr>
                <w:rFonts w:cs="Arial"/>
                <w:lang w:eastAsia="en-US"/>
              </w:rPr>
            </w:pPr>
            <w:r w:rsidRPr="0050431F">
              <w:rPr>
                <w:rFonts w:cs="Arial"/>
                <w:lang w:eastAsia="en-US"/>
              </w:rPr>
              <w:t>NI: TC16</w:t>
            </w:r>
          </w:p>
          <w:p w14:paraId="502B9F26"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4855FA7" w14:textId="77777777" w:rsidR="002F6EF4" w:rsidRPr="0050431F" w:rsidRDefault="00E46DAC" w:rsidP="002F6EF4">
            <w:pPr>
              <w:pStyle w:val="TAL"/>
              <w:rPr>
                <w:rFonts w:cs="Arial"/>
                <w:lang w:eastAsia="en-US"/>
              </w:rPr>
            </w:pPr>
            <w:r w:rsidRPr="0050431F">
              <w:rPr>
                <w:rFonts w:cs="Arial"/>
                <w:lang w:eastAsia="en-US"/>
              </w:rPr>
              <w:t>C: TC3a</w:t>
            </w:r>
            <w:r w:rsidRPr="0050431F">
              <w:rPr>
                <w:rFonts w:cs="Arial"/>
                <w:lang w:eastAsia="en-US"/>
              </w:rPr>
              <w:br/>
              <w:t>CNC: NTC3a</w:t>
            </w:r>
            <w:r w:rsidRPr="0050431F">
              <w:rPr>
                <w:rFonts w:cs="Arial"/>
                <w:lang w:eastAsia="en-US"/>
              </w:rPr>
              <w:br/>
              <w:t>C/NC: TC3a, NTC3a</w:t>
            </w:r>
          </w:p>
          <w:p w14:paraId="7BB36441" w14:textId="77777777" w:rsidR="002F6EF4" w:rsidRPr="0050431F" w:rsidRDefault="002F6EF4" w:rsidP="002F6EF4">
            <w:pPr>
              <w:pStyle w:val="TAL"/>
              <w:rPr>
                <w:rFonts w:cs="Arial"/>
                <w:lang w:eastAsia="en-US"/>
              </w:rPr>
            </w:pPr>
            <w:r w:rsidRPr="0050431F">
              <w:rPr>
                <w:rFonts w:cs="Arial"/>
                <w:lang w:eastAsia="en-US"/>
              </w:rPr>
              <w:t>NI: TC16</w:t>
            </w:r>
          </w:p>
          <w:p w14:paraId="2C1A029B"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7CE2CAD9"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238CDF2B" w14:textId="77777777" w:rsidR="00E46DAC" w:rsidRPr="0050431F" w:rsidRDefault="00E46DAC" w:rsidP="00546BDF">
            <w:pPr>
              <w:pStyle w:val="TAL"/>
              <w:rPr>
                <w:rFonts w:cs="Arial"/>
                <w:lang w:eastAsia="en-US"/>
              </w:rPr>
            </w:pPr>
            <w:r w:rsidRPr="0050431F">
              <w:rPr>
                <w:rFonts w:cs="Arial"/>
                <w:lang w:eastAsia="en-US"/>
              </w:rPr>
              <w:t>C: TC4a</w:t>
            </w:r>
            <w:r w:rsidRPr="0050431F">
              <w:rPr>
                <w:rFonts w:cs="Arial"/>
                <w:lang w:eastAsia="en-US"/>
              </w:rPr>
              <w:br/>
              <w:t>CNC: NTC4a</w:t>
            </w:r>
          </w:p>
          <w:p w14:paraId="6E5A43AB"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17E2E92A" w14:textId="77777777" w:rsidR="00E46DAC" w:rsidRPr="0050431F" w:rsidRDefault="00E46DAC" w:rsidP="00546BDF">
            <w:pPr>
              <w:pStyle w:val="TAL"/>
              <w:rPr>
                <w:rFonts w:cs="Arial"/>
                <w:lang w:eastAsia="en-US"/>
              </w:rPr>
            </w:pPr>
            <w:r w:rsidRPr="0050431F">
              <w:rPr>
                <w:rFonts w:cs="Arial"/>
                <w:lang w:eastAsia="en-US"/>
              </w:rPr>
              <w:t>C: TC4b</w:t>
            </w:r>
          </w:p>
          <w:p w14:paraId="7717B56A" w14:textId="77777777" w:rsidR="00E46DAC" w:rsidRPr="0050431F" w:rsidRDefault="00E46DAC" w:rsidP="00546BDF">
            <w:pPr>
              <w:pStyle w:val="TAL"/>
              <w:rPr>
                <w:rFonts w:cs="Arial"/>
                <w:lang w:eastAsia="en-US"/>
              </w:rPr>
            </w:pPr>
            <w:r w:rsidRPr="0050431F">
              <w:rPr>
                <w:rFonts w:cs="Arial"/>
                <w:lang w:eastAsia="en-US"/>
              </w:rPr>
              <w:t>CNC: NTC4b</w:t>
            </w:r>
          </w:p>
          <w:p w14:paraId="63979672" w14:textId="77777777" w:rsidR="002F6EF4" w:rsidRPr="0050431F" w:rsidRDefault="00E46DAC" w:rsidP="002F6EF4">
            <w:pPr>
              <w:pStyle w:val="TAL"/>
              <w:rPr>
                <w:rFonts w:cs="Arial"/>
                <w:lang w:eastAsia="en-US"/>
              </w:rPr>
            </w:pPr>
            <w:r w:rsidRPr="0050431F">
              <w:rPr>
                <w:rFonts w:cs="Arial"/>
                <w:lang w:eastAsia="en-US"/>
              </w:rPr>
              <w:t>C/NC: TC4b, NTC4b</w:t>
            </w:r>
          </w:p>
          <w:p w14:paraId="497385D4" w14:textId="77777777" w:rsidR="002F6EF4" w:rsidRPr="0050431F" w:rsidRDefault="002F6EF4" w:rsidP="002F6EF4">
            <w:pPr>
              <w:pStyle w:val="TAL"/>
              <w:rPr>
                <w:rFonts w:cs="Arial"/>
                <w:lang w:eastAsia="en-US"/>
              </w:rPr>
            </w:pPr>
            <w:r w:rsidRPr="0050431F">
              <w:rPr>
                <w:rFonts w:cs="Arial"/>
                <w:lang w:eastAsia="en-US"/>
              </w:rPr>
              <w:t>NI: TC15</w:t>
            </w:r>
          </w:p>
          <w:p w14:paraId="6FE1FDDD"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4BD4FE0C" w14:textId="77777777" w:rsidR="00E46DAC" w:rsidRPr="0050431F" w:rsidRDefault="00E46DAC" w:rsidP="00546BDF">
            <w:pPr>
              <w:pStyle w:val="TAL"/>
              <w:rPr>
                <w:rFonts w:cs="Arial"/>
                <w:lang w:eastAsia="en-US"/>
              </w:rPr>
            </w:pPr>
            <w:r w:rsidRPr="0050431F">
              <w:rPr>
                <w:rFonts w:cs="Arial"/>
                <w:lang w:eastAsia="en-US"/>
              </w:rPr>
              <w:t>C: TC4c</w:t>
            </w:r>
            <w:r w:rsidRPr="0050431F">
              <w:rPr>
                <w:rFonts w:cs="Arial"/>
                <w:lang w:eastAsia="en-US"/>
              </w:rPr>
              <w:br/>
              <w:t>CNC: NTC4c</w:t>
            </w:r>
          </w:p>
          <w:p w14:paraId="4522E874"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673C78AA" w14:textId="77777777" w:rsidR="00D74D27" w:rsidRPr="0050431F" w:rsidRDefault="00D74D27" w:rsidP="00D74D27">
            <w:pPr>
              <w:keepNext/>
              <w:keepLines/>
              <w:spacing w:after="0"/>
              <w:rPr>
                <w:rFonts w:ascii="Arial" w:hAnsi="Arial"/>
                <w:sz w:val="18"/>
              </w:rPr>
            </w:pPr>
            <w:r w:rsidRPr="0050431F">
              <w:rPr>
                <w:rFonts w:ascii="Arial" w:hAnsi="Arial"/>
                <w:sz w:val="18"/>
              </w:rPr>
              <w:t>C: (TC4a, TC3a)*, TC4b</w:t>
            </w:r>
          </w:p>
          <w:p w14:paraId="15EDF963" w14:textId="77777777" w:rsidR="00D74D27" w:rsidRPr="0050431F" w:rsidRDefault="00D74D27" w:rsidP="00D74D27">
            <w:pPr>
              <w:keepNext/>
              <w:keepLines/>
              <w:spacing w:after="0"/>
              <w:rPr>
                <w:rFonts w:ascii="Arial" w:hAnsi="Arial"/>
                <w:sz w:val="18"/>
              </w:rPr>
            </w:pPr>
          </w:p>
          <w:p w14:paraId="65850675" w14:textId="77777777" w:rsidR="00D74D27" w:rsidRPr="0050431F" w:rsidRDefault="00D74D27" w:rsidP="00D74D27">
            <w:pPr>
              <w:keepNext/>
              <w:keepLines/>
              <w:spacing w:after="0"/>
              <w:rPr>
                <w:rFonts w:ascii="Arial" w:hAnsi="Arial"/>
                <w:sz w:val="18"/>
              </w:rPr>
            </w:pPr>
            <w:r w:rsidRPr="0050431F">
              <w:rPr>
                <w:rFonts w:ascii="Arial" w:hAnsi="Arial"/>
                <w:sz w:val="18"/>
              </w:rPr>
              <w:t>CNC: (NTC4a, NTC3a)*, NTC4b</w:t>
            </w:r>
          </w:p>
          <w:p w14:paraId="3B5598E3" w14:textId="77777777" w:rsidR="00D74D27" w:rsidRPr="0050431F" w:rsidRDefault="00D74D27" w:rsidP="00D74D27">
            <w:pPr>
              <w:pStyle w:val="TAL"/>
              <w:rPr>
                <w:rFonts w:cs="Arial"/>
              </w:rPr>
            </w:pPr>
            <w:r w:rsidRPr="0050431F">
              <w:rPr>
                <w:rFonts w:cs="Arial"/>
              </w:rPr>
              <w:br/>
              <w:t xml:space="preserve">C/NC: (TC4a, NTC4a, TC3a, NTC3a)*, </w:t>
            </w:r>
          </w:p>
          <w:p w14:paraId="5DD702E5" w14:textId="77777777" w:rsidR="002F6EF4" w:rsidRPr="00552333" w:rsidRDefault="00D74D27" w:rsidP="002F6EF4">
            <w:pPr>
              <w:pStyle w:val="TAL"/>
              <w:rPr>
                <w:rFonts w:cs="Arial"/>
                <w:lang w:val="sv-FI" w:eastAsia="en-US"/>
              </w:rPr>
            </w:pPr>
            <w:r w:rsidRPr="00552333">
              <w:rPr>
                <w:rFonts w:cs="Arial"/>
                <w:lang w:val="sv-FI"/>
              </w:rPr>
              <w:t>TC4b,NTC4b</w:t>
            </w:r>
          </w:p>
          <w:p w14:paraId="1C970181" w14:textId="77777777" w:rsidR="002F6EF4" w:rsidRPr="00552333" w:rsidRDefault="002F6EF4" w:rsidP="002F6EF4">
            <w:pPr>
              <w:pStyle w:val="TAL"/>
              <w:rPr>
                <w:rFonts w:cs="Arial"/>
                <w:lang w:val="sv-FI" w:eastAsia="en-US"/>
              </w:rPr>
            </w:pPr>
          </w:p>
          <w:p w14:paraId="6821846F"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68E2769B" w14:textId="77777777" w:rsidR="002F6EF4" w:rsidRPr="00552333" w:rsidRDefault="002F6EF4" w:rsidP="002F6EF4">
            <w:pPr>
              <w:pStyle w:val="TAL"/>
              <w:rPr>
                <w:rFonts w:cs="Arial"/>
                <w:lang w:val="sv-FI" w:eastAsia="en-US"/>
              </w:rPr>
            </w:pPr>
          </w:p>
          <w:p w14:paraId="52ED01CF" w14:textId="77777777" w:rsidR="00E46DAC" w:rsidRPr="0050431F" w:rsidRDefault="002F6EF4" w:rsidP="002F6EF4">
            <w:pPr>
              <w:pStyle w:val="TAL"/>
              <w:rPr>
                <w:rFonts w:cs="Arial"/>
                <w:lang w:eastAsia="en-US"/>
              </w:rPr>
            </w:pPr>
            <w:r w:rsidRPr="0050431F">
              <w:rPr>
                <w:rFonts w:cs="Arial"/>
                <w:lang w:eastAsia="en-US"/>
              </w:rPr>
              <w:t>NG:</w:t>
            </w:r>
            <w:r w:rsidRPr="0050431F">
              <w:rPr>
                <w:rFonts w:cs="Arial"/>
                <w:lang w:eastAsia="ja-JP"/>
              </w:rPr>
              <w:t xml:space="preserve"> </w:t>
            </w:r>
            <w:r w:rsidRPr="0050431F">
              <w:rPr>
                <w:rFonts w:cs="Arial"/>
                <w:lang w:eastAsia="en-US"/>
              </w:rPr>
              <w:t>TC18,(TC19)*</w:t>
            </w:r>
          </w:p>
        </w:tc>
      </w:tr>
      <w:tr w:rsidR="00E46DAC" w:rsidRPr="0050431F" w14:paraId="2BDC6A5F" w14:textId="77777777" w:rsidTr="00E46DAC">
        <w:trPr>
          <w:jc w:val="center"/>
        </w:trPr>
        <w:tc>
          <w:tcPr>
            <w:tcW w:w="1788" w:type="dxa"/>
            <w:vAlign w:val="center"/>
          </w:tcPr>
          <w:p w14:paraId="507B2DDC" w14:textId="77777777" w:rsidR="00E46DAC" w:rsidRPr="0050431F" w:rsidRDefault="00E46DAC" w:rsidP="00AB57F0">
            <w:pPr>
              <w:pStyle w:val="TAL"/>
              <w:rPr>
                <w:rFonts w:cs="Arial"/>
                <w:lang w:eastAsia="en-US"/>
              </w:rPr>
            </w:pPr>
            <w:r w:rsidRPr="0050431F">
              <w:rPr>
                <w:rFonts w:cs="Arial"/>
                <w:lang w:eastAsia="en-US"/>
              </w:rPr>
              <w:t>Additional requirement for BC2 (Category B)</w:t>
            </w:r>
          </w:p>
        </w:tc>
        <w:tc>
          <w:tcPr>
            <w:tcW w:w="1278" w:type="dxa"/>
          </w:tcPr>
          <w:p w14:paraId="209B20B9"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A431DD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BDCA9A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B646E50" w14:textId="77777777" w:rsidR="00E46DAC" w:rsidRPr="0050431F" w:rsidRDefault="00E46DAC" w:rsidP="00546BDF">
            <w:pPr>
              <w:pStyle w:val="TAL"/>
              <w:rPr>
                <w:rFonts w:cs="Arial"/>
                <w:lang w:eastAsia="en-US"/>
              </w:rPr>
            </w:pPr>
            <w:r w:rsidRPr="0050431F">
              <w:rPr>
                <w:rFonts w:cs="Arial"/>
                <w:lang w:eastAsia="en-US"/>
              </w:rPr>
              <w:t>C: TC4a</w:t>
            </w:r>
            <w:r w:rsidRPr="0050431F">
              <w:rPr>
                <w:rFonts w:cs="Arial"/>
                <w:lang w:eastAsia="en-US"/>
              </w:rPr>
              <w:br/>
              <w:t>CNC: NTC4a</w:t>
            </w:r>
          </w:p>
          <w:p w14:paraId="36E8D166"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1CB603D5" w14:textId="77777777" w:rsidR="00E46DAC" w:rsidRPr="0050431F" w:rsidRDefault="00E46DAC" w:rsidP="00546BDF">
            <w:pPr>
              <w:pStyle w:val="TAL"/>
              <w:rPr>
                <w:rFonts w:cs="Arial"/>
                <w:lang w:eastAsia="en-US"/>
              </w:rPr>
            </w:pPr>
            <w:r w:rsidRPr="0050431F">
              <w:rPr>
                <w:rFonts w:cs="Arial"/>
                <w:lang w:eastAsia="en-US"/>
              </w:rPr>
              <w:t>C: TC4b</w:t>
            </w:r>
          </w:p>
          <w:p w14:paraId="0DBDCAB0" w14:textId="77777777" w:rsidR="00E46DAC" w:rsidRPr="0050431F" w:rsidRDefault="00E46DAC" w:rsidP="00546BDF">
            <w:pPr>
              <w:pStyle w:val="TAL"/>
              <w:rPr>
                <w:rFonts w:cs="Arial"/>
                <w:lang w:eastAsia="en-US"/>
              </w:rPr>
            </w:pPr>
            <w:r w:rsidRPr="0050431F">
              <w:rPr>
                <w:rFonts w:cs="Arial"/>
                <w:lang w:eastAsia="en-US"/>
              </w:rPr>
              <w:t>CNC: NTC4b</w:t>
            </w:r>
          </w:p>
          <w:p w14:paraId="45158047" w14:textId="77777777" w:rsidR="002F6EF4" w:rsidRPr="0050431F" w:rsidRDefault="00E46DAC" w:rsidP="002F6EF4">
            <w:pPr>
              <w:pStyle w:val="TAL"/>
              <w:rPr>
                <w:rFonts w:cs="Arial"/>
                <w:lang w:eastAsia="en-US"/>
              </w:rPr>
            </w:pPr>
            <w:r w:rsidRPr="0050431F">
              <w:rPr>
                <w:rFonts w:cs="Arial"/>
                <w:lang w:eastAsia="en-US"/>
              </w:rPr>
              <w:t>C/NC: TC4b, NTC4b</w:t>
            </w:r>
          </w:p>
          <w:p w14:paraId="64E7026D" w14:textId="77777777" w:rsidR="00E46DAC" w:rsidRPr="0050431F" w:rsidRDefault="002F6EF4" w:rsidP="002F6EF4">
            <w:pPr>
              <w:pStyle w:val="TAL"/>
              <w:rPr>
                <w:rFonts w:cs="Arial"/>
                <w:lang w:eastAsia="en-US"/>
              </w:rPr>
            </w:pPr>
            <w:r w:rsidRPr="0050431F">
              <w:rPr>
                <w:rFonts w:cs="Arial"/>
                <w:lang w:eastAsia="en-US"/>
              </w:rPr>
              <w:t>NI: TC15</w:t>
            </w:r>
            <w:r w:rsidRPr="0050431F">
              <w:rPr>
                <w:rFonts w:cs="Arial"/>
                <w:lang w:eastAsia="en-US"/>
              </w:rPr>
              <w:br/>
              <w:t>NG: TC18</w:t>
            </w:r>
          </w:p>
        </w:tc>
        <w:tc>
          <w:tcPr>
            <w:tcW w:w="1460" w:type="dxa"/>
          </w:tcPr>
          <w:p w14:paraId="0D54F940" w14:textId="77777777" w:rsidR="00E46DAC" w:rsidRPr="0050431F" w:rsidRDefault="00E46DAC" w:rsidP="00546BDF">
            <w:pPr>
              <w:pStyle w:val="TAL"/>
              <w:rPr>
                <w:rFonts w:cs="Arial"/>
                <w:lang w:eastAsia="en-US"/>
              </w:rPr>
            </w:pPr>
            <w:r w:rsidRPr="0050431F">
              <w:rPr>
                <w:rFonts w:cs="Arial"/>
                <w:lang w:eastAsia="en-US"/>
              </w:rPr>
              <w:t>C: TC4c</w:t>
            </w:r>
            <w:r w:rsidRPr="0050431F">
              <w:rPr>
                <w:rFonts w:cs="Arial"/>
                <w:lang w:eastAsia="en-US"/>
              </w:rPr>
              <w:br/>
              <w:t>CNC: NTC4c</w:t>
            </w:r>
          </w:p>
          <w:p w14:paraId="0FEAC413"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3C70CCBE" w14:textId="77777777" w:rsidR="00D74D27" w:rsidRPr="0050431F" w:rsidRDefault="00D74D27" w:rsidP="00D74D27">
            <w:pPr>
              <w:keepNext/>
              <w:keepLines/>
              <w:spacing w:after="0"/>
              <w:rPr>
                <w:rFonts w:ascii="Arial" w:hAnsi="Arial" w:cs="Arial"/>
                <w:sz w:val="18"/>
                <w:szCs w:val="18"/>
              </w:rPr>
            </w:pPr>
            <w:r w:rsidRPr="0050431F">
              <w:rPr>
                <w:rFonts w:ascii="Arial" w:hAnsi="Arial" w:cs="Arial"/>
                <w:sz w:val="18"/>
                <w:szCs w:val="18"/>
              </w:rPr>
              <w:t>C: TC4a*, TC4b</w:t>
            </w:r>
          </w:p>
          <w:p w14:paraId="4E6B6592" w14:textId="77777777" w:rsidR="002F6EF4" w:rsidRPr="0050431F" w:rsidRDefault="00D74D27" w:rsidP="002F6EF4">
            <w:pPr>
              <w:pStyle w:val="TAL"/>
              <w:rPr>
                <w:rFonts w:cs="Arial"/>
              </w:rPr>
            </w:pPr>
            <w:r w:rsidRPr="0050431F">
              <w:rPr>
                <w:rFonts w:cs="Arial"/>
              </w:rPr>
              <w:t xml:space="preserve">CNC: NTC4a*, NTC4b </w:t>
            </w:r>
            <w:r w:rsidRPr="0050431F">
              <w:rPr>
                <w:rFonts w:cs="Arial"/>
              </w:rPr>
              <w:br/>
            </w:r>
            <w:r w:rsidRPr="0050431F">
              <w:rPr>
                <w:rFonts w:cs="Arial"/>
              </w:rPr>
              <w:br/>
              <w:t xml:space="preserve">C/NC: (TC4a, NTC4a)*, </w:t>
            </w:r>
            <w:r w:rsidRPr="0050431F">
              <w:rPr>
                <w:rFonts w:cs="Arial"/>
              </w:rPr>
              <w:br/>
              <w:t>TC4b,NTC4b</w:t>
            </w:r>
          </w:p>
          <w:p w14:paraId="092475FF" w14:textId="77777777" w:rsidR="002F6EF4" w:rsidRPr="0050431F" w:rsidRDefault="002F6EF4" w:rsidP="002F6EF4">
            <w:pPr>
              <w:pStyle w:val="TAL"/>
              <w:rPr>
                <w:rFonts w:cs="Arial"/>
              </w:rPr>
            </w:pPr>
          </w:p>
          <w:p w14:paraId="56CF76F3" w14:textId="77777777" w:rsidR="002F6EF4" w:rsidRPr="0050431F" w:rsidRDefault="002F6EF4" w:rsidP="002F6EF4">
            <w:pPr>
              <w:pStyle w:val="TAL"/>
              <w:rPr>
                <w:rFonts w:cs="Arial"/>
                <w:lang w:eastAsia="en-US"/>
              </w:rPr>
            </w:pPr>
            <w:r w:rsidRPr="0050431F">
              <w:rPr>
                <w:rFonts w:cs="Arial"/>
                <w:lang w:eastAsia="en-US"/>
              </w:rPr>
              <w:t>NI: TC15</w:t>
            </w:r>
          </w:p>
          <w:p w14:paraId="701334C5" w14:textId="77777777" w:rsidR="00E46DAC" w:rsidRPr="0050431F" w:rsidRDefault="002F6EF4" w:rsidP="002F6EF4">
            <w:pPr>
              <w:pStyle w:val="TAL"/>
              <w:rPr>
                <w:rFonts w:cs="Arial"/>
                <w:lang w:eastAsia="en-US"/>
              </w:rPr>
            </w:pPr>
            <w:r w:rsidRPr="0050431F">
              <w:rPr>
                <w:rFonts w:cs="Arial"/>
                <w:lang w:eastAsia="en-US"/>
              </w:rPr>
              <w:br/>
              <w:t>NG: TC18</w:t>
            </w:r>
          </w:p>
        </w:tc>
      </w:tr>
      <w:tr w:rsidR="00E46DAC" w:rsidRPr="00552333" w14:paraId="537BBEFC" w14:textId="77777777" w:rsidTr="00E46DAC">
        <w:trPr>
          <w:jc w:val="center"/>
        </w:trPr>
        <w:tc>
          <w:tcPr>
            <w:tcW w:w="1788" w:type="dxa"/>
          </w:tcPr>
          <w:p w14:paraId="41E97B47" w14:textId="77777777" w:rsidR="00E46DAC" w:rsidRPr="0050431F" w:rsidRDefault="00E46DAC" w:rsidP="00AB57F0">
            <w:pPr>
              <w:pStyle w:val="TAL"/>
              <w:rPr>
                <w:rFonts w:cs="Arial"/>
                <w:lang w:eastAsia="en-US"/>
              </w:rPr>
            </w:pPr>
            <w:r w:rsidRPr="0050431F">
              <w:rPr>
                <w:rFonts w:cs="Arial"/>
                <w:lang w:eastAsia="en-US"/>
              </w:rPr>
              <w:t>Protection of the BS receiver of own or different BS</w:t>
            </w:r>
          </w:p>
        </w:tc>
        <w:tc>
          <w:tcPr>
            <w:tcW w:w="1278" w:type="dxa"/>
          </w:tcPr>
          <w:p w14:paraId="352B388C" w14:textId="77777777" w:rsidR="00E46DAC" w:rsidRPr="0050431F" w:rsidRDefault="00E46DAC" w:rsidP="00546BDF">
            <w:pPr>
              <w:pStyle w:val="TAL"/>
              <w:rPr>
                <w:rFonts w:cs="Arial"/>
                <w:lang w:eastAsia="en-US"/>
              </w:rPr>
            </w:pPr>
            <w:r w:rsidRPr="0050431F">
              <w:rPr>
                <w:rFonts w:cs="Arial"/>
                <w:lang w:eastAsia="en-US"/>
              </w:rPr>
              <w:t>C: TC3a</w:t>
            </w:r>
          </w:p>
          <w:p w14:paraId="56251FF6" w14:textId="77777777" w:rsidR="00E46DAC" w:rsidRPr="0050431F" w:rsidRDefault="00E46DAC" w:rsidP="00546BDF">
            <w:pPr>
              <w:pStyle w:val="TAL"/>
              <w:rPr>
                <w:rFonts w:cs="Arial"/>
                <w:lang w:eastAsia="en-US"/>
              </w:rPr>
            </w:pPr>
            <w:r w:rsidRPr="0050431F">
              <w:rPr>
                <w:rFonts w:cs="Arial"/>
                <w:lang w:eastAsia="en-US"/>
              </w:rPr>
              <w:t>CNC: NTC3a</w:t>
            </w:r>
          </w:p>
          <w:p w14:paraId="6947F6AF" w14:textId="77777777" w:rsidR="002F6EF4" w:rsidRPr="0050431F" w:rsidRDefault="00E46DAC" w:rsidP="002F6EF4">
            <w:pPr>
              <w:pStyle w:val="TAL"/>
              <w:rPr>
                <w:rFonts w:cs="Arial"/>
                <w:lang w:eastAsia="en-US"/>
              </w:rPr>
            </w:pPr>
            <w:r w:rsidRPr="0050431F">
              <w:rPr>
                <w:rFonts w:cs="Arial"/>
                <w:lang w:eastAsia="en-US"/>
              </w:rPr>
              <w:t>C/NC: TC3a, NTC3a</w:t>
            </w:r>
          </w:p>
          <w:p w14:paraId="08CF7B02" w14:textId="77777777" w:rsidR="002F6EF4" w:rsidRPr="0050431F" w:rsidRDefault="002F6EF4" w:rsidP="002F6EF4">
            <w:pPr>
              <w:pStyle w:val="TAL"/>
              <w:rPr>
                <w:rFonts w:cs="Arial"/>
                <w:lang w:eastAsia="en-US"/>
              </w:rPr>
            </w:pPr>
            <w:r w:rsidRPr="0050431F">
              <w:rPr>
                <w:rFonts w:cs="Arial"/>
                <w:lang w:eastAsia="en-US"/>
              </w:rPr>
              <w:t>NI: TC16</w:t>
            </w:r>
          </w:p>
          <w:p w14:paraId="1AAEB0A1"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ABACD1B" w14:textId="77777777" w:rsidR="00E46DAC" w:rsidRPr="0050431F" w:rsidRDefault="00E46DAC" w:rsidP="00546BDF">
            <w:pPr>
              <w:pStyle w:val="TAL"/>
              <w:rPr>
                <w:rFonts w:cs="Arial"/>
                <w:lang w:eastAsia="en-US"/>
              </w:rPr>
            </w:pPr>
            <w:r w:rsidRPr="0050431F">
              <w:rPr>
                <w:rFonts w:cs="Arial"/>
                <w:lang w:eastAsia="en-US"/>
              </w:rPr>
              <w:t>C: TC3a</w:t>
            </w:r>
          </w:p>
          <w:p w14:paraId="2B5B5CA0" w14:textId="77777777" w:rsidR="00E46DAC" w:rsidRPr="0050431F" w:rsidRDefault="00E46DAC" w:rsidP="00546BDF">
            <w:pPr>
              <w:pStyle w:val="TAL"/>
              <w:rPr>
                <w:rFonts w:cs="Arial"/>
                <w:lang w:eastAsia="en-US"/>
              </w:rPr>
            </w:pPr>
            <w:r w:rsidRPr="0050431F">
              <w:rPr>
                <w:rFonts w:cs="Arial"/>
                <w:lang w:eastAsia="en-US"/>
              </w:rPr>
              <w:t>CNC: NTC3a</w:t>
            </w:r>
          </w:p>
          <w:p w14:paraId="6AFD3B77" w14:textId="77777777" w:rsidR="002F6EF4" w:rsidRPr="0050431F" w:rsidRDefault="00E46DAC" w:rsidP="002F6EF4">
            <w:pPr>
              <w:pStyle w:val="TAL"/>
              <w:rPr>
                <w:rFonts w:cs="Arial"/>
                <w:lang w:eastAsia="en-US"/>
              </w:rPr>
            </w:pPr>
            <w:r w:rsidRPr="0050431F">
              <w:rPr>
                <w:rFonts w:cs="Arial"/>
                <w:lang w:eastAsia="en-US"/>
              </w:rPr>
              <w:t>C/NC: TC3a, NTC3a</w:t>
            </w:r>
          </w:p>
          <w:p w14:paraId="0FDF402A" w14:textId="77777777" w:rsidR="002F6EF4" w:rsidRPr="0050431F" w:rsidRDefault="002F6EF4" w:rsidP="002F6EF4">
            <w:pPr>
              <w:pStyle w:val="TAL"/>
              <w:rPr>
                <w:rFonts w:cs="Arial"/>
                <w:lang w:eastAsia="en-US"/>
              </w:rPr>
            </w:pPr>
            <w:r w:rsidRPr="0050431F">
              <w:rPr>
                <w:rFonts w:cs="Arial"/>
                <w:lang w:eastAsia="en-US"/>
              </w:rPr>
              <w:t>NI: TC16</w:t>
            </w:r>
          </w:p>
          <w:p w14:paraId="02AD4F86"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4DD06700"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4F0C41FE" w14:textId="77777777" w:rsidR="00E46DAC" w:rsidRPr="0050431F" w:rsidRDefault="00E46DAC" w:rsidP="00546BDF">
            <w:pPr>
              <w:pStyle w:val="TAL"/>
              <w:rPr>
                <w:rFonts w:cs="Arial"/>
                <w:lang w:eastAsia="en-US"/>
              </w:rPr>
            </w:pPr>
            <w:r w:rsidRPr="0050431F">
              <w:rPr>
                <w:rFonts w:cs="Arial"/>
                <w:lang w:eastAsia="en-US"/>
              </w:rPr>
              <w:t>C: TC4a</w:t>
            </w:r>
          </w:p>
          <w:p w14:paraId="244C99B2" w14:textId="77777777" w:rsidR="00E46DAC" w:rsidRPr="0050431F" w:rsidRDefault="00E46DAC" w:rsidP="00546BDF">
            <w:pPr>
              <w:pStyle w:val="TAL"/>
              <w:rPr>
                <w:rFonts w:cs="Arial"/>
                <w:lang w:eastAsia="en-US"/>
              </w:rPr>
            </w:pPr>
            <w:r w:rsidRPr="0050431F">
              <w:rPr>
                <w:rFonts w:cs="Arial"/>
                <w:lang w:eastAsia="en-US"/>
              </w:rPr>
              <w:t>CNC: NTC4a</w:t>
            </w:r>
          </w:p>
          <w:p w14:paraId="29B11523"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0984A088" w14:textId="77777777" w:rsidR="00E46DAC" w:rsidRPr="0050431F" w:rsidRDefault="00E46DAC" w:rsidP="00546BDF">
            <w:pPr>
              <w:pStyle w:val="TAL"/>
              <w:rPr>
                <w:rFonts w:cs="Arial"/>
                <w:lang w:eastAsia="en-US"/>
              </w:rPr>
            </w:pPr>
            <w:r w:rsidRPr="0050431F">
              <w:rPr>
                <w:rFonts w:cs="Arial"/>
                <w:lang w:eastAsia="en-US"/>
              </w:rPr>
              <w:t>C: TC4b</w:t>
            </w:r>
          </w:p>
          <w:p w14:paraId="400F3974" w14:textId="77777777" w:rsidR="00E46DAC" w:rsidRPr="0050431F" w:rsidRDefault="00E46DAC" w:rsidP="00546BDF">
            <w:pPr>
              <w:pStyle w:val="TAL"/>
              <w:rPr>
                <w:rFonts w:cs="Arial"/>
                <w:lang w:eastAsia="en-US"/>
              </w:rPr>
            </w:pPr>
            <w:r w:rsidRPr="0050431F">
              <w:rPr>
                <w:rFonts w:cs="Arial"/>
                <w:lang w:eastAsia="en-US"/>
              </w:rPr>
              <w:t>CNC: NTC4b</w:t>
            </w:r>
          </w:p>
          <w:p w14:paraId="231BEBE3" w14:textId="77777777" w:rsidR="002F6EF4" w:rsidRPr="0050431F" w:rsidRDefault="00E46DAC" w:rsidP="002F6EF4">
            <w:pPr>
              <w:pStyle w:val="TAL"/>
              <w:rPr>
                <w:rFonts w:cs="Arial"/>
                <w:lang w:eastAsia="en-US"/>
              </w:rPr>
            </w:pPr>
            <w:r w:rsidRPr="0050431F">
              <w:rPr>
                <w:rFonts w:cs="Arial"/>
                <w:lang w:eastAsia="en-US"/>
              </w:rPr>
              <w:t>C/NC: TC4b, NTC4b</w:t>
            </w:r>
          </w:p>
          <w:p w14:paraId="013527A7" w14:textId="77777777" w:rsidR="002F6EF4" w:rsidRPr="0050431F" w:rsidRDefault="002F6EF4" w:rsidP="002F6EF4">
            <w:pPr>
              <w:pStyle w:val="TAL"/>
              <w:rPr>
                <w:rFonts w:cs="Arial"/>
                <w:lang w:eastAsia="en-US"/>
              </w:rPr>
            </w:pPr>
            <w:r w:rsidRPr="0050431F">
              <w:rPr>
                <w:rFonts w:cs="Arial"/>
                <w:lang w:eastAsia="en-US"/>
              </w:rPr>
              <w:t>NI: TC15</w:t>
            </w:r>
          </w:p>
          <w:p w14:paraId="6F3EF061"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5C98BAB7" w14:textId="77777777" w:rsidR="00E46DAC" w:rsidRPr="0050431F" w:rsidRDefault="00E46DAC" w:rsidP="00546BDF">
            <w:pPr>
              <w:pStyle w:val="TAL"/>
              <w:rPr>
                <w:rFonts w:cs="Arial"/>
                <w:lang w:eastAsia="en-US"/>
              </w:rPr>
            </w:pPr>
            <w:r w:rsidRPr="0050431F">
              <w:rPr>
                <w:rFonts w:cs="Arial"/>
                <w:lang w:eastAsia="en-US"/>
              </w:rPr>
              <w:t>C: TC4c</w:t>
            </w:r>
          </w:p>
          <w:p w14:paraId="6A3FDF10" w14:textId="77777777" w:rsidR="00E46DAC" w:rsidRPr="0050431F" w:rsidRDefault="00E46DAC" w:rsidP="00546BDF">
            <w:pPr>
              <w:pStyle w:val="TAL"/>
              <w:rPr>
                <w:rFonts w:cs="Arial"/>
                <w:lang w:eastAsia="en-US"/>
              </w:rPr>
            </w:pPr>
            <w:r w:rsidRPr="0050431F">
              <w:rPr>
                <w:rFonts w:cs="Arial"/>
                <w:lang w:eastAsia="en-US"/>
              </w:rPr>
              <w:t>CNC: NTC4c</w:t>
            </w:r>
          </w:p>
          <w:p w14:paraId="2F5D47D3"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2899296B" w14:textId="77777777" w:rsidR="00D74D27" w:rsidRPr="0050431F" w:rsidRDefault="00D74D27" w:rsidP="00D74D27">
            <w:pPr>
              <w:keepNext/>
              <w:keepLines/>
              <w:spacing w:after="0"/>
              <w:rPr>
                <w:rFonts w:ascii="Arial" w:hAnsi="Arial"/>
                <w:sz w:val="18"/>
              </w:rPr>
            </w:pPr>
            <w:r w:rsidRPr="0050431F">
              <w:rPr>
                <w:rFonts w:ascii="Arial" w:hAnsi="Arial"/>
                <w:sz w:val="18"/>
              </w:rPr>
              <w:t>C: (TC4a, TC3a)*, TC4b</w:t>
            </w:r>
          </w:p>
          <w:p w14:paraId="16D6B774" w14:textId="77777777" w:rsidR="00D74D27" w:rsidRPr="0050431F" w:rsidRDefault="00D74D27" w:rsidP="00D74D27">
            <w:pPr>
              <w:keepNext/>
              <w:keepLines/>
              <w:spacing w:after="0"/>
              <w:rPr>
                <w:rFonts w:ascii="Arial" w:hAnsi="Arial"/>
                <w:sz w:val="18"/>
              </w:rPr>
            </w:pPr>
          </w:p>
          <w:p w14:paraId="46489EDA" w14:textId="77777777" w:rsidR="00D74D27" w:rsidRPr="0050431F" w:rsidRDefault="00D74D27" w:rsidP="00D74D27">
            <w:pPr>
              <w:keepNext/>
              <w:keepLines/>
              <w:spacing w:after="0"/>
              <w:rPr>
                <w:rFonts w:ascii="Arial" w:hAnsi="Arial"/>
                <w:sz w:val="18"/>
              </w:rPr>
            </w:pPr>
            <w:r w:rsidRPr="0050431F">
              <w:rPr>
                <w:rFonts w:ascii="Arial" w:hAnsi="Arial"/>
                <w:sz w:val="18"/>
              </w:rPr>
              <w:t>CNC: (NTC4a, NTC3a)*, NTC4b</w:t>
            </w:r>
          </w:p>
          <w:p w14:paraId="6B02F67F" w14:textId="77777777" w:rsidR="002F6EF4" w:rsidRPr="0050431F" w:rsidRDefault="00D74D27" w:rsidP="002F6EF4">
            <w:pPr>
              <w:pStyle w:val="TAL"/>
              <w:rPr>
                <w:rFonts w:cs="Arial"/>
              </w:rPr>
            </w:pPr>
            <w:r w:rsidRPr="0050431F">
              <w:rPr>
                <w:rFonts w:cs="Arial"/>
              </w:rPr>
              <w:br/>
              <w:t>C/NC: (TC4a, NTC4a, TC3a, NTC3a)*, TC4b, NTC4b</w:t>
            </w:r>
          </w:p>
          <w:p w14:paraId="6BB75627" w14:textId="77777777" w:rsidR="002F6EF4" w:rsidRPr="0050431F" w:rsidRDefault="002F6EF4" w:rsidP="002F6EF4">
            <w:pPr>
              <w:pStyle w:val="TAL"/>
              <w:rPr>
                <w:rFonts w:cs="Arial"/>
                <w:lang w:eastAsia="en-US"/>
              </w:rPr>
            </w:pPr>
          </w:p>
          <w:p w14:paraId="73710549"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51E4A9BE" w14:textId="77777777" w:rsidR="002F6EF4" w:rsidRPr="00552333" w:rsidRDefault="002F6EF4" w:rsidP="002F6EF4">
            <w:pPr>
              <w:pStyle w:val="TAL"/>
              <w:rPr>
                <w:rFonts w:cs="Arial"/>
                <w:lang w:val="sv-FI" w:eastAsia="en-US"/>
              </w:rPr>
            </w:pPr>
          </w:p>
          <w:p w14:paraId="4C50D156" w14:textId="77777777" w:rsidR="00E46DAC"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52333" w14:paraId="45A8FB37" w14:textId="77777777" w:rsidTr="00E46DAC">
        <w:trPr>
          <w:jc w:val="center"/>
        </w:trPr>
        <w:tc>
          <w:tcPr>
            <w:tcW w:w="1788" w:type="dxa"/>
          </w:tcPr>
          <w:p w14:paraId="4D5AB538" w14:textId="77777777" w:rsidR="00D74D27" w:rsidRPr="0050431F" w:rsidRDefault="00D74D27" w:rsidP="00AB57F0">
            <w:pPr>
              <w:pStyle w:val="TAL"/>
              <w:rPr>
                <w:rFonts w:cs="Arial"/>
                <w:lang w:eastAsia="en-US"/>
              </w:rPr>
            </w:pPr>
            <w:r w:rsidRPr="0050431F">
              <w:rPr>
                <w:rFonts w:cs="Arial"/>
                <w:lang w:eastAsia="en-US"/>
              </w:rPr>
              <w:t>Additional spurious emissions requirements</w:t>
            </w:r>
          </w:p>
        </w:tc>
        <w:tc>
          <w:tcPr>
            <w:tcW w:w="1278" w:type="dxa"/>
          </w:tcPr>
          <w:p w14:paraId="2BE6FFDC" w14:textId="77777777" w:rsidR="00D74D27" w:rsidRPr="0050431F" w:rsidRDefault="00D74D27" w:rsidP="00546BDF">
            <w:pPr>
              <w:pStyle w:val="TAL"/>
              <w:rPr>
                <w:rFonts w:cs="Arial"/>
                <w:lang w:eastAsia="en-US"/>
              </w:rPr>
            </w:pPr>
            <w:r w:rsidRPr="0050431F">
              <w:rPr>
                <w:rFonts w:cs="Arial"/>
                <w:lang w:eastAsia="en-US"/>
              </w:rPr>
              <w:t>C: TC3a</w:t>
            </w:r>
          </w:p>
          <w:p w14:paraId="57F25E95" w14:textId="77777777" w:rsidR="00D74D27" w:rsidRPr="0050431F" w:rsidRDefault="00D74D27" w:rsidP="00546BDF">
            <w:pPr>
              <w:pStyle w:val="TAL"/>
              <w:rPr>
                <w:rFonts w:cs="Arial"/>
                <w:lang w:eastAsia="en-US"/>
              </w:rPr>
            </w:pPr>
            <w:r w:rsidRPr="0050431F">
              <w:rPr>
                <w:rFonts w:cs="Arial"/>
                <w:lang w:eastAsia="en-US"/>
              </w:rPr>
              <w:t>CNC: NTC3a</w:t>
            </w:r>
          </w:p>
          <w:p w14:paraId="082354CC" w14:textId="77777777" w:rsidR="002F6EF4" w:rsidRPr="0050431F" w:rsidRDefault="00D74D27" w:rsidP="002F6EF4">
            <w:pPr>
              <w:pStyle w:val="TAL"/>
              <w:rPr>
                <w:rFonts w:cs="Arial"/>
                <w:lang w:eastAsia="en-US"/>
              </w:rPr>
            </w:pPr>
            <w:r w:rsidRPr="0050431F">
              <w:rPr>
                <w:rFonts w:cs="Arial"/>
                <w:lang w:eastAsia="en-US"/>
              </w:rPr>
              <w:t>C/NC: TC3a, NTC3a</w:t>
            </w:r>
          </w:p>
          <w:p w14:paraId="4E78C158" w14:textId="77777777" w:rsidR="002F6EF4" w:rsidRPr="0050431F" w:rsidRDefault="002F6EF4" w:rsidP="002F6EF4">
            <w:pPr>
              <w:pStyle w:val="TAL"/>
              <w:rPr>
                <w:rFonts w:cs="Arial"/>
                <w:lang w:eastAsia="en-US"/>
              </w:rPr>
            </w:pPr>
            <w:r w:rsidRPr="0050431F">
              <w:rPr>
                <w:rFonts w:cs="Arial"/>
                <w:lang w:eastAsia="en-US"/>
              </w:rPr>
              <w:t>NI: TC16</w:t>
            </w:r>
          </w:p>
          <w:p w14:paraId="099E1F65"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122711AD" w14:textId="77777777" w:rsidR="00D74D27" w:rsidRPr="0050431F" w:rsidRDefault="00D74D27" w:rsidP="00546BDF">
            <w:pPr>
              <w:pStyle w:val="TAL"/>
              <w:rPr>
                <w:rFonts w:cs="Arial"/>
                <w:lang w:eastAsia="en-US"/>
              </w:rPr>
            </w:pPr>
            <w:r w:rsidRPr="0050431F">
              <w:rPr>
                <w:rFonts w:cs="Arial"/>
                <w:lang w:eastAsia="en-US"/>
              </w:rPr>
              <w:t>C: TC3a</w:t>
            </w:r>
          </w:p>
          <w:p w14:paraId="7FDDE539" w14:textId="77777777" w:rsidR="00D74D27" w:rsidRPr="0050431F" w:rsidRDefault="00D74D27" w:rsidP="00546BDF">
            <w:pPr>
              <w:pStyle w:val="TAL"/>
              <w:rPr>
                <w:rFonts w:cs="Arial"/>
                <w:lang w:eastAsia="en-US"/>
              </w:rPr>
            </w:pPr>
            <w:r w:rsidRPr="0050431F">
              <w:rPr>
                <w:rFonts w:cs="Arial"/>
                <w:lang w:eastAsia="en-US"/>
              </w:rPr>
              <w:t>CNC: NTC3a</w:t>
            </w:r>
          </w:p>
          <w:p w14:paraId="7EAFB191" w14:textId="77777777" w:rsidR="002F6EF4" w:rsidRPr="0050431F" w:rsidRDefault="00D74D27" w:rsidP="002F6EF4">
            <w:pPr>
              <w:pStyle w:val="TAL"/>
              <w:rPr>
                <w:rFonts w:cs="Arial"/>
                <w:lang w:eastAsia="en-US"/>
              </w:rPr>
            </w:pPr>
            <w:r w:rsidRPr="0050431F">
              <w:rPr>
                <w:rFonts w:cs="Arial"/>
                <w:lang w:eastAsia="en-US"/>
              </w:rPr>
              <w:t>C/NC: TC3a, NTC3a</w:t>
            </w:r>
          </w:p>
          <w:p w14:paraId="353BFD3D" w14:textId="77777777" w:rsidR="002F6EF4" w:rsidRPr="0050431F" w:rsidRDefault="002F6EF4" w:rsidP="002F6EF4">
            <w:pPr>
              <w:pStyle w:val="TAL"/>
              <w:rPr>
                <w:rFonts w:cs="Arial"/>
                <w:lang w:eastAsia="en-US"/>
              </w:rPr>
            </w:pPr>
            <w:r w:rsidRPr="0050431F">
              <w:rPr>
                <w:rFonts w:cs="Arial"/>
                <w:lang w:eastAsia="en-US"/>
              </w:rPr>
              <w:t>NI: TC16</w:t>
            </w:r>
          </w:p>
          <w:p w14:paraId="596EE6D9"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0E9AFCEF"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AE61817" w14:textId="77777777" w:rsidR="00D74D27" w:rsidRPr="0050431F" w:rsidRDefault="00D74D27" w:rsidP="00546BDF">
            <w:pPr>
              <w:pStyle w:val="TAL"/>
              <w:rPr>
                <w:rFonts w:cs="Arial"/>
                <w:lang w:eastAsia="en-US"/>
              </w:rPr>
            </w:pPr>
            <w:r w:rsidRPr="0050431F">
              <w:rPr>
                <w:rFonts w:cs="Arial"/>
                <w:lang w:eastAsia="en-US"/>
              </w:rPr>
              <w:t>C: TC4a</w:t>
            </w:r>
          </w:p>
          <w:p w14:paraId="18371E33" w14:textId="77777777" w:rsidR="00D74D27" w:rsidRPr="0050431F" w:rsidRDefault="00D74D27" w:rsidP="00546BDF">
            <w:pPr>
              <w:pStyle w:val="TAL"/>
              <w:rPr>
                <w:rFonts w:cs="Arial"/>
                <w:lang w:eastAsia="en-US"/>
              </w:rPr>
            </w:pPr>
            <w:r w:rsidRPr="0050431F">
              <w:rPr>
                <w:rFonts w:cs="Arial"/>
                <w:lang w:eastAsia="en-US"/>
              </w:rPr>
              <w:t>CNC: NTC4a</w:t>
            </w:r>
          </w:p>
          <w:p w14:paraId="158E371D"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0BE509F0" w14:textId="77777777" w:rsidR="00D74D27" w:rsidRPr="0050431F" w:rsidRDefault="00D74D27" w:rsidP="00546BDF">
            <w:pPr>
              <w:pStyle w:val="TAL"/>
              <w:rPr>
                <w:rFonts w:cs="Arial"/>
                <w:lang w:eastAsia="en-US"/>
              </w:rPr>
            </w:pPr>
            <w:r w:rsidRPr="0050431F">
              <w:rPr>
                <w:rFonts w:cs="Arial"/>
                <w:lang w:eastAsia="en-US"/>
              </w:rPr>
              <w:t>C: TC4b</w:t>
            </w:r>
          </w:p>
          <w:p w14:paraId="6CBAEAB7" w14:textId="77777777" w:rsidR="00D74D27" w:rsidRPr="0050431F" w:rsidRDefault="00D74D27" w:rsidP="00546BDF">
            <w:pPr>
              <w:pStyle w:val="TAL"/>
              <w:rPr>
                <w:rFonts w:cs="Arial"/>
                <w:lang w:eastAsia="en-US"/>
              </w:rPr>
            </w:pPr>
            <w:r w:rsidRPr="0050431F">
              <w:rPr>
                <w:rFonts w:cs="Arial"/>
                <w:lang w:eastAsia="en-US"/>
              </w:rPr>
              <w:t>CNC: NTC4b</w:t>
            </w:r>
          </w:p>
          <w:p w14:paraId="59CB66F7" w14:textId="77777777" w:rsidR="002F6EF4" w:rsidRPr="0050431F" w:rsidRDefault="00D74D27" w:rsidP="002F6EF4">
            <w:pPr>
              <w:pStyle w:val="TAL"/>
              <w:rPr>
                <w:rFonts w:cs="Arial"/>
                <w:lang w:eastAsia="en-US"/>
              </w:rPr>
            </w:pPr>
            <w:r w:rsidRPr="0050431F">
              <w:rPr>
                <w:rFonts w:cs="Arial"/>
                <w:lang w:eastAsia="en-US"/>
              </w:rPr>
              <w:t>C/NC: TC4b, NTC4b</w:t>
            </w:r>
          </w:p>
          <w:p w14:paraId="6B39EE90" w14:textId="77777777" w:rsidR="002F6EF4" w:rsidRPr="0050431F" w:rsidRDefault="002F6EF4" w:rsidP="002F6EF4">
            <w:pPr>
              <w:pStyle w:val="TAL"/>
              <w:rPr>
                <w:rFonts w:cs="Arial"/>
                <w:lang w:eastAsia="en-US"/>
              </w:rPr>
            </w:pPr>
            <w:r w:rsidRPr="0050431F">
              <w:rPr>
                <w:rFonts w:cs="Arial"/>
                <w:lang w:eastAsia="en-US"/>
              </w:rPr>
              <w:t>NI: TC15</w:t>
            </w:r>
          </w:p>
          <w:p w14:paraId="28820C8A"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2027D849" w14:textId="77777777" w:rsidR="00D74D27" w:rsidRPr="0050431F" w:rsidRDefault="00D74D27" w:rsidP="00546BDF">
            <w:pPr>
              <w:pStyle w:val="TAL"/>
              <w:rPr>
                <w:rFonts w:cs="Arial"/>
                <w:lang w:eastAsia="en-US"/>
              </w:rPr>
            </w:pPr>
            <w:r w:rsidRPr="0050431F">
              <w:rPr>
                <w:rFonts w:cs="Arial"/>
                <w:lang w:eastAsia="en-US"/>
              </w:rPr>
              <w:t>C: TC4c</w:t>
            </w:r>
          </w:p>
          <w:p w14:paraId="33A12D4E" w14:textId="77777777" w:rsidR="00D74D27" w:rsidRPr="0050431F" w:rsidRDefault="00D74D27" w:rsidP="00546BDF">
            <w:pPr>
              <w:pStyle w:val="TAL"/>
              <w:rPr>
                <w:rFonts w:cs="Arial"/>
                <w:lang w:eastAsia="en-US"/>
              </w:rPr>
            </w:pPr>
            <w:r w:rsidRPr="0050431F">
              <w:rPr>
                <w:rFonts w:cs="Arial"/>
                <w:lang w:eastAsia="en-US"/>
              </w:rPr>
              <w:t>CNC: NTC4c</w:t>
            </w:r>
          </w:p>
          <w:p w14:paraId="4953D96F"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30C957D5"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373B5E6C" w14:textId="77777777" w:rsidR="00D74D27" w:rsidRPr="0050431F" w:rsidRDefault="00D74D27" w:rsidP="00B0695F">
            <w:pPr>
              <w:keepNext/>
              <w:keepLines/>
              <w:spacing w:after="0"/>
              <w:rPr>
                <w:rFonts w:ascii="Arial" w:hAnsi="Arial"/>
                <w:sz w:val="18"/>
              </w:rPr>
            </w:pPr>
          </w:p>
          <w:p w14:paraId="7BA2191E"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14AA8378" w14:textId="77777777" w:rsidR="002F6EF4" w:rsidRPr="0050431F" w:rsidRDefault="00D74D27" w:rsidP="002F6EF4">
            <w:pPr>
              <w:pStyle w:val="TAL"/>
              <w:rPr>
                <w:rFonts w:cs="Arial"/>
              </w:rPr>
            </w:pPr>
            <w:r w:rsidRPr="0050431F">
              <w:rPr>
                <w:rFonts w:cs="Arial"/>
              </w:rPr>
              <w:br/>
              <w:t>C/NC: (TC4a, NTC4a, TC3a, NTC3a)*, TC4b, NTC4b</w:t>
            </w:r>
          </w:p>
          <w:p w14:paraId="6C8257E6" w14:textId="77777777" w:rsidR="002F6EF4" w:rsidRPr="0050431F" w:rsidRDefault="002F6EF4" w:rsidP="002F6EF4">
            <w:pPr>
              <w:pStyle w:val="TAL"/>
              <w:rPr>
                <w:rFonts w:cs="Arial"/>
                <w:lang w:eastAsia="en-US"/>
              </w:rPr>
            </w:pPr>
          </w:p>
          <w:p w14:paraId="5F73136E"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5CBD4CFC" w14:textId="77777777" w:rsidR="002F6EF4" w:rsidRPr="00552333" w:rsidRDefault="002F6EF4" w:rsidP="002F6EF4">
            <w:pPr>
              <w:pStyle w:val="TAL"/>
              <w:rPr>
                <w:rFonts w:cs="Arial"/>
                <w:lang w:val="sv-FI" w:eastAsia="en-US"/>
              </w:rPr>
            </w:pPr>
          </w:p>
          <w:p w14:paraId="653F3A35"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52333" w14:paraId="4E769DF9" w14:textId="77777777" w:rsidTr="00E46DAC">
        <w:trPr>
          <w:jc w:val="center"/>
        </w:trPr>
        <w:tc>
          <w:tcPr>
            <w:tcW w:w="1788" w:type="dxa"/>
            <w:vAlign w:val="center"/>
          </w:tcPr>
          <w:p w14:paraId="7EBA3F66" w14:textId="77777777" w:rsidR="00D74D27" w:rsidRPr="0050431F" w:rsidRDefault="00D74D27" w:rsidP="00AB57F0">
            <w:pPr>
              <w:pStyle w:val="TAL"/>
              <w:rPr>
                <w:rFonts w:cs="Arial"/>
                <w:lang w:eastAsia="en-US"/>
              </w:rPr>
            </w:pPr>
            <w:r w:rsidRPr="0050431F">
              <w:rPr>
                <w:rFonts w:cs="Arial"/>
                <w:lang w:eastAsia="en-US"/>
              </w:rPr>
              <w:t>Co-location with other Base Stations</w:t>
            </w:r>
          </w:p>
        </w:tc>
        <w:tc>
          <w:tcPr>
            <w:tcW w:w="1278" w:type="dxa"/>
          </w:tcPr>
          <w:p w14:paraId="4A1F24C4" w14:textId="77777777" w:rsidR="00D74D27" w:rsidRPr="0050431F" w:rsidRDefault="00D74D27" w:rsidP="00546BDF">
            <w:pPr>
              <w:pStyle w:val="TAL"/>
              <w:rPr>
                <w:rFonts w:cs="Arial"/>
                <w:lang w:eastAsia="en-US"/>
              </w:rPr>
            </w:pPr>
            <w:r w:rsidRPr="0050431F">
              <w:rPr>
                <w:rFonts w:cs="Arial"/>
                <w:lang w:eastAsia="en-US"/>
              </w:rPr>
              <w:t>C: TC3a</w:t>
            </w:r>
          </w:p>
          <w:p w14:paraId="27D23EA8" w14:textId="77777777" w:rsidR="00D74D27" w:rsidRPr="0050431F" w:rsidRDefault="00D74D27" w:rsidP="00546BDF">
            <w:pPr>
              <w:pStyle w:val="TAL"/>
              <w:rPr>
                <w:rFonts w:cs="Arial"/>
                <w:lang w:eastAsia="en-US"/>
              </w:rPr>
            </w:pPr>
            <w:r w:rsidRPr="0050431F">
              <w:rPr>
                <w:rFonts w:cs="Arial"/>
                <w:lang w:eastAsia="en-US"/>
              </w:rPr>
              <w:t>CNC: NTC3a</w:t>
            </w:r>
          </w:p>
          <w:p w14:paraId="47BA8980" w14:textId="77777777" w:rsidR="002F6EF4" w:rsidRPr="0050431F" w:rsidRDefault="00D74D27" w:rsidP="002F6EF4">
            <w:pPr>
              <w:pStyle w:val="TAL"/>
              <w:rPr>
                <w:rFonts w:cs="Arial"/>
                <w:lang w:eastAsia="en-US"/>
              </w:rPr>
            </w:pPr>
            <w:r w:rsidRPr="0050431F">
              <w:rPr>
                <w:rFonts w:cs="Arial"/>
                <w:lang w:eastAsia="en-US"/>
              </w:rPr>
              <w:t>C/NC: TC3a, NTC3a</w:t>
            </w:r>
          </w:p>
          <w:p w14:paraId="5A39BE80" w14:textId="77777777" w:rsidR="002F6EF4" w:rsidRPr="0050431F" w:rsidRDefault="002F6EF4" w:rsidP="002F6EF4">
            <w:pPr>
              <w:pStyle w:val="TAL"/>
              <w:rPr>
                <w:rFonts w:cs="Arial"/>
                <w:lang w:eastAsia="en-US"/>
              </w:rPr>
            </w:pPr>
            <w:r w:rsidRPr="0050431F">
              <w:rPr>
                <w:rFonts w:cs="Arial"/>
                <w:lang w:eastAsia="en-US"/>
              </w:rPr>
              <w:t>NI: TC16</w:t>
            </w:r>
          </w:p>
          <w:p w14:paraId="744E2DE2"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6431AD4" w14:textId="77777777" w:rsidR="00D74D27" w:rsidRPr="0050431F" w:rsidRDefault="00D74D27" w:rsidP="00546BDF">
            <w:pPr>
              <w:pStyle w:val="TAL"/>
              <w:rPr>
                <w:rFonts w:cs="Arial"/>
                <w:lang w:eastAsia="en-US"/>
              </w:rPr>
            </w:pPr>
            <w:r w:rsidRPr="0050431F">
              <w:rPr>
                <w:rFonts w:cs="Arial"/>
                <w:lang w:eastAsia="en-US"/>
              </w:rPr>
              <w:t>C: TC3a</w:t>
            </w:r>
          </w:p>
          <w:p w14:paraId="07692E3B" w14:textId="77777777" w:rsidR="00D74D27" w:rsidRPr="0050431F" w:rsidRDefault="00D74D27" w:rsidP="00546BDF">
            <w:pPr>
              <w:pStyle w:val="TAL"/>
              <w:rPr>
                <w:rFonts w:cs="Arial"/>
                <w:lang w:eastAsia="en-US"/>
              </w:rPr>
            </w:pPr>
            <w:r w:rsidRPr="0050431F">
              <w:rPr>
                <w:rFonts w:cs="Arial"/>
                <w:lang w:eastAsia="en-US"/>
              </w:rPr>
              <w:t>CNC: NTC3a</w:t>
            </w:r>
          </w:p>
          <w:p w14:paraId="691F409C" w14:textId="77777777" w:rsidR="002F6EF4" w:rsidRPr="0050431F" w:rsidRDefault="00D74D27" w:rsidP="002F6EF4">
            <w:pPr>
              <w:pStyle w:val="TAL"/>
              <w:rPr>
                <w:rFonts w:cs="Arial"/>
                <w:lang w:eastAsia="en-US"/>
              </w:rPr>
            </w:pPr>
            <w:r w:rsidRPr="0050431F">
              <w:rPr>
                <w:rFonts w:cs="Arial"/>
                <w:lang w:eastAsia="en-US"/>
              </w:rPr>
              <w:t>C/NC: TC3a, NTC3a</w:t>
            </w:r>
          </w:p>
          <w:p w14:paraId="6EFE7CD5" w14:textId="77777777" w:rsidR="002F6EF4" w:rsidRPr="0050431F" w:rsidRDefault="002F6EF4" w:rsidP="002F6EF4">
            <w:pPr>
              <w:pStyle w:val="TAL"/>
              <w:rPr>
                <w:rFonts w:cs="Arial"/>
                <w:lang w:eastAsia="en-US"/>
              </w:rPr>
            </w:pPr>
            <w:r w:rsidRPr="0050431F">
              <w:rPr>
                <w:rFonts w:cs="Arial"/>
                <w:lang w:eastAsia="en-US"/>
              </w:rPr>
              <w:t>NI: TC16</w:t>
            </w:r>
          </w:p>
          <w:p w14:paraId="3407E14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2D59476B"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55158E50" w14:textId="77777777" w:rsidR="00D74D27" w:rsidRPr="0050431F" w:rsidRDefault="00D74D27" w:rsidP="00546BDF">
            <w:pPr>
              <w:pStyle w:val="TAL"/>
              <w:rPr>
                <w:rFonts w:cs="Arial"/>
                <w:lang w:eastAsia="en-US"/>
              </w:rPr>
            </w:pPr>
            <w:r w:rsidRPr="0050431F">
              <w:rPr>
                <w:rFonts w:cs="Arial"/>
                <w:lang w:eastAsia="en-US"/>
              </w:rPr>
              <w:t>C: TC4a</w:t>
            </w:r>
          </w:p>
          <w:p w14:paraId="370186FA" w14:textId="77777777" w:rsidR="00D74D27" w:rsidRPr="0050431F" w:rsidRDefault="00D74D27" w:rsidP="00546BDF">
            <w:pPr>
              <w:pStyle w:val="TAL"/>
              <w:rPr>
                <w:rFonts w:cs="Arial"/>
                <w:lang w:eastAsia="en-US"/>
              </w:rPr>
            </w:pPr>
            <w:r w:rsidRPr="0050431F">
              <w:rPr>
                <w:rFonts w:cs="Arial"/>
                <w:lang w:eastAsia="en-US"/>
              </w:rPr>
              <w:t>CNC: NTC4a</w:t>
            </w:r>
          </w:p>
          <w:p w14:paraId="50A3FE95"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3E6A8B32" w14:textId="77777777" w:rsidR="00D74D27" w:rsidRPr="0050431F" w:rsidRDefault="00D74D27" w:rsidP="00546BDF">
            <w:pPr>
              <w:pStyle w:val="TAL"/>
              <w:rPr>
                <w:rFonts w:cs="Arial"/>
                <w:lang w:eastAsia="en-US"/>
              </w:rPr>
            </w:pPr>
            <w:r w:rsidRPr="0050431F">
              <w:rPr>
                <w:rFonts w:cs="Arial"/>
                <w:lang w:eastAsia="en-US"/>
              </w:rPr>
              <w:t>C: TC4b</w:t>
            </w:r>
            <w:r w:rsidRPr="0050431F">
              <w:rPr>
                <w:rFonts w:cs="Arial"/>
                <w:lang w:eastAsia="en-US"/>
              </w:rPr>
              <w:br/>
              <w:t>CNC: NTC4b</w:t>
            </w:r>
          </w:p>
          <w:p w14:paraId="186ADAAD" w14:textId="77777777" w:rsidR="002F6EF4" w:rsidRPr="0050431F" w:rsidRDefault="00D74D27" w:rsidP="002F6EF4">
            <w:pPr>
              <w:pStyle w:val="TAL"/>
              <w:rPr>
                <w:rFonts w:cs="Arial"/>
                <w:lang w:eastAsia="en-US"/>
              </w:rPr>
            </w:pPr>
            <w:r w:rsidRPr="0050431F">
              <w:rPr>
                <w:rFonts w:cs="Arial"/>
                <w:lang w:eastAsia="en-US"/>
              </w:rPr>
              <w:t>C/NC: TC4b, NTC4b</w:t>
            </w:r>
          </w:p>
          <w:p w14:paraId="5653ECB2" w14:textId="77777777" w:rsidR="002F6EF4" w:rsidRPr="0050431F" w:rsidRDefault="002F6EF4" w:rsidP="002F6EF4">
            <w:pPr>
              <w:pStyle w:val="TAL"/>
              <w:rPr>
                <w:rFonts w:cs="Arial"/>
                <w:lang w:eastAsia="en-US"/>
              </w:rPr>
            </w:pPr>
            <w:r w:rsidRPr="0050431F">
              <w:rPr>
                <w:rFonts w:cs="Arial"/>
                <w:lang w:eastAsia="en-US"/>
              </w:rPr>
              <w:t>NI: TC15</w:t>
            </w:r>
          </w:p>
          <w:p w14:paraId="6CAC5E4D"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2BAA908F" w14:textId="77777777" w:rsidR="00D74D27" w:rsidRPr="0050431F" w:rsidRDefault="00D74D27" w:rsidP="00546BDF">
            <w:pPr>
              <w:pStyle w:val="TAL"/>
              <w:rPr>
                <w:rFonts w:cs="Arial"/>
                <w:lang w:eastAsia="en-US"/>
              </w:rPr>
            </w:pPr>
            <w:r w:rsidRPr="0050431F">
              <w:rPr>
                <w:rFonts w:cs="Arial"/>
                <w:lang w:eastAsia="en-US"/>
              </w:rPr>
              <w:t>C: TC4c</w:t>
            </w:r>
          </w:p>
          <w:p w14:paraId="497876AB" w14:textId="77777777" w:rsidR="00D74D27" w:rsidRPr="0050431F" w:rsidRDefault="00D74D27" w:rsidP="00546BDF">
            <w:pPr>
              <w:pStyle w:val="TAL"/>
              <w:rPr>
                <w:rFonts w:cs="Arial"/>
                <w:lang w:eastAsia="en-US"/>
              </w:rPr>
            </w:pPr>
            <w:r w:rsidRPr="0050431F">
              <w:rPr>
                <w:rFonts w:cs="Arial"/>
                <w:lang w:eastAsia="en-US"/>
              </w:rPr>
              <w:t>CNC: NTC4c</w:t>
            </w:r>
          </w:p>
          <w:p w14:paraId="2D6D6B38"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59B708CD"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5DD988EC" w14:textId="77777777" w:rsidR="00D74D27" w:rsidRPr="0050431F" w:rsidRDefault="00D74D27" w:rsidP="00B0695F">
            <w:pPr>
              <w:keepNext/>
              <w:keepLines/>
              <w:spacing w:after="0"/>
              <w:rPr>
                <w:rFonts w:ascii="Arial" w:hAnsi="Arial"/>
                <w:sz w:val="18"/>
              </w:rPr>
            </w:pPr>
          </w:p>
          <w:p w14:paraId="7D66A783"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66354E5D" w14:textId="77777777" w:rsidR="002F6EF4" w:rsidRPr="0050431F" w:rsidRDefault="00D74D27" w:rsidP="002F6EF4">
            <w:pPr>
              <w:pStyle w:val="TAL"/>
              <w:rPr>
                <w:rFonts w:cs="Arial"/>
              </w:rPr>
            </w:pPr>
            <w:r w:rsidRPr="0050431F">
              <w:rPr>
                <w:rFonts w:cs="Arial"/>
              </w:rPr>
              <w:br/>
              <w:t>C/NC: (TC4a, NTC4a, TC3a, NTC3a)*, TC4b, NTC4b</w:t>
            </w:r>
          </w:p>
          <w:p w14:paraId="260C36B4" w14:textId="77777777" w:rsidR="002F6EF4" w:rsidRPr="0050431F" w:rsidRDefault="002F6EF4" w:rsidP="002F6EF4">
            <w:pPr>
              <w:pStyle w:val="TAL"/>
              <w:rPr>
                <w:rFonts w:cs="Arial"/>
              </w:rPr>
            </w:pPr>
          </w:p>
          <w:p w14:paraId="3D9B66F7"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0DC9E7D4" w14:textId="77777777" w:rsidR="002F6EF4" w:rsidRPr="00552333" w:rsidRDefault="002F6EF4" w:rsidP="002F6EF4">
            <w:pPr>
              <w:pStyle w:val="TAL"/>
              <w:rPr>
                <w:rFonts w:cs="Arial"/>
                <w:lang w:val="sv-FI" w:eastAsia="en-US"/>
              </w:rPr>
            </w:pPr>
          </w:p>
          <w:p w14:paraId="15CF582E"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E46DAC" w:rsidRPr="0050431F" w14:paraId="364B0AF5" w14:textId="77777777" w:rsidTr="00E46DAC">
        <w:trPr>
          <w:jc w:val="center"/>
        </w:trPr>
        <w:tc>
          <w:tcPr>
            <w:tcW w:w="1788" w:type="dxa"/>
            <w:vAlign w:val="center"/>
          </w:tcPr>
          <w:p w14:paraId="37973B50" w14:textId="77777777" w:rsidR="00E46DAC" w:rsidRPr="0050431F" w:rsidRDefault="00E46DAC" w:rsidP="00AB57F0">
            <w:pPr>
              <w:pStyle w:val="TAL"/>
              <w:ind w:left="14"/>
              <w:rPr>
                <w:rFonts w:cs="Arial"/>
                <w:b/>
                <w:lang w:eastAsia="en-US"/>
              </w:rPr>
            </w:pPr>
            <w:r w:rsidRPr="0050431F">
              <w:rPr>
                <w:rFonts w:cs="Arial"/>
                <w:b/>
                <w:lang w:eastAsia="en-US"/>
              </w:rPr>
              <w:t>6.6.2 Operating band unwanted emissions</w:t>
            </w:r>
          </w:p>
        </w:tc>
        <w:tc>
          <w:tcPr>
            <w:tcW w:w="1278" w:type="dxa"/>
          </w:tcPr>
          <w:p w14:paraId="3FCB4E7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758D31D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4BE21C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D22C84D"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A6B193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09B3851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7056D9D" w14:textId="77777777" w:rsidR="00E46DAC" w:rsidRPr="0050431F" w:rsidRDefault="00D74D27" w:rsidP="00AB57F0">
            <w:pPr>
              <w:pStyle w:val="TAL"/>
              <w:rPr>
                <w:rFonts w:cs="Arial"/>
                <w:lang w:eastAsia="en-US"/>
              </w:rPr>
            </w:pPr>
            <w:r w:rsidRPr="0050431F">
              <w:rPr>
                <w:rFonts w:cs="Arial"/>
                <w:lang w:eastAsia="en-US"/>
              </w:rPr>
              <w:t>-</w:t>
            </w:r>
          </w:p>
        </w:tc>
      </w:tr>
      <w:tr w:rsidR="00E46DAC" w:rsidRPr="0050431F" w14:paraId="2EE0B1B1" w14:textId="77777777" w:rsidTr="00E46DAC">
        <w:trPr>
          <w:jc w:val="center"/>
        </w:trPr>
        <w:tc>
          <w:tcPr>
            <w:tcW w:w="1788" w:type="dxa"/>
            <w:vAlign w:val="center"/>
          </w:tcPr>
          <w:p w14:paraId="77F03A8F" w14:textId="77777777" w:rsidR="00E46DAC" w:rsidRPr="0050431F" w:rsidRDefault="00E46DAC" w:rsidP="00AB57F0">
            <w:pPr>
              <w:pStyle w:val="TAL"/>
              <w:rPr>
                <w:rFonts w:cs="Arial"/>
                <w:lang w:eastAsia="en-US"/>
              </w:rPr>
            </w:pPr>
            <w:r w:rsidRPr="0050431F">
              <w:rPr>
                <w:rFonts w:cs="Arial"/>
                <w:lang w:eastAsia="en-US"/>
              </w:rPr>
              <w:t>General requirement for Band Categories 1 and 3</w:t>
            </w:r>
          </w:p>
        </w:tc>
        <w:tc>
          <w:tcPr>
            <w:tcW w:w="1278" w:type="dxa"/>
          </w:tcPr>
          <w:p w14:paraId="56036CD2"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5C728B48" w14:textId="77777777" w:rsidR="00E46DAC" w:rsidRPr="0050431F" w:rsidRDefault="00E46DAC" w:rsidP="00546BDF">
            <w:pPr>
              <w:pStyle w:val="TAL"/>
              <w:rPr>
                <w:rFonts w:cs="Arial"/>
                <w:lang w:eastAsia="en-US"/>
              </w:rPr>
            </w:pPr>
            <w:r w:rsidRPr="0050431F">
              <w:rPr>
                <w:rFonts w:cs="Arial"/>
                <w:lang w:eastAsia="en-US"/>
              </w:rPr>
              <w:t>C: TC3a</w:t>
            </w:r>
          </w:p>
          <w:p w14:paraId="31561E93" w14:textId="77777777" w:rsidR="00E46DAC" w:rsidRPr="0050431F" w:rsidRDefault="00E46DAC" w:rsidP="00546BDF">
            <w:pPr>
              <w:pStyle w:val="TAL"/>
              <w:rPr>
                <w:rFonts w:cs="Arial"/>
                <w:lang w:eastAsia="en-US"/>
              </w:rPr>
            </w:pPr>
            <w:r w:rsidRPr="0050431F">
              <w:rPr>
                <w:rFonts w:cs="Arial"/>
                <w:lang w:eastAsia="en-US"/>
              </w:rPr>
              <w:t>CNC: TC3a, NTC3a</w:t>
            </w:r>
          </w:p>
          <w:p w14:paraId="4FDFC9F0" w14:textId="77777777" w:rsidR="002F6EF4" w:rsidRPr="0050431F" w:rsidRDefault="00E46DAC" w:rsidP="002F6EF4">
            <w:pPr>
              <w:pStyle w:val="TAL"/>
              <w:rPr>
                <w:rFonts w:cs="Arial"/>
                <w:lang w:eastAsia="en-US"/>
              </w:rPr>
            </w:pPr>
            <w:r w:rsidRPr="0050431F">
              <w:rPr>
                <w:rFonts w:cs="Arial"/>
                <w:lang w:eastAsia="en-US"/>
              </w:rPr>
              <w:t>C/NC: TC3a, NTC3a</w:t>
            </w:r>
          </w:p>
          <w:p w14:paraId="5752E28A" w14:textId="77777777" w:rsidR="002F6EF4" w:rsidRPr="0050431F" w:rsidRDefault="002F6EF4" w:rsidP="002F6EF4">
            <w:pPr>
              <w:pStyle w:val="TAL"/>
              <w:rPr>
                <w:rFonts w:cs="Arial"/>
                <w:lang w:eastAsia="en-US"/>
              </w:rPr>
            </w:pPr>
            <w:r w:rsidRPr="0050431F">
              <w:rPr>
                <w:rFonts w:cs="Arial"/>
                <w:lang w:eastAsia="en-US"/>
              </w:rPr>
              <w:t>NI: TC16</w:t>
            </w:r>
          </w:p>
          <w:p w14:paraId="21C9A69F"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5009D71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48E339A" w14:textId="77777777" w:rsidR="00E46DAC" w:rsidRPr="0050431F" w:rsidRDefault="00E46DAC" w:rsidP="00546BDF">
            <w:pPr>
              <w:pStyle w:val="TAL"/>
              <w:rPr>
                <w:rFonts w:cs="Arial"/>
                <w:lang w:eastAsia="en-US"/>
              </w:rPr>
            </w:pPr>
            <w:r w:rsidRPr="0050431F">
              <w:rPr>
                <w:rFonts w:cs="Arial"/>
                <w:lang w:eastAsia="en-US"/>
              </w:rPr>
              <w:t xml:space="preserve">(TS 25.142) </w:t>
            </w:r>
            <w:r w:rsidRPr="0050431F">
              <w:rPr>
                <w:rFonts w:cs="Arial"/>
                <w:lang w:eastAsia="en-US"/>
              </w:rPr>
              <w:br/>
              <w:t>(TS 36.141)</w:t>
            </w:r>
          </w:p>
          <w:p w14:paraId="7E5E5A08" w14:textId="77777777" w:rsidR="00E46DAC" w:rsidRPr="0050431F" w:rsidRDefault="00E46DAC" w:rsidP="00546BDF">
            <w:pPr>
              <w:pStyle w:val="TAL"/>
              <w:rPr>
                <w:rFonts w:cs="Arial"/>
                <w:lang w:eastAsia="en-US"/>
              </w:rPr>
            </w:pPr>
            <w:r w:rsidRPr="0050431F">
              <w:rPr>
                <w:rFonts w:cs="Arial"/>
                <w:lang w:eastAsia="en-US"/>
              </w:rPr>
              <w:t>C: TC3</w:t>
            </w:r>
            <w:r w:rsidRPr="0050431F">
              <w:rPr>
                <w:rFonts w:cs="Arial"/>
                <w:lang w:eastAsia="zh-CN"/>
              </w:rPr>
              <w:t>b</w:t>
            </w:r>
          </w:p>
        </w:tc>
        <w:tc>
          <w:tcPr>
            <w:tcW w:w="1278" w:type="dxa"/>
          </w:tcPr>
          <w:p w14:paraId="04B0E2D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0FBF8CD"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D849303"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520898F4" w14:textId="77777777" w:rsidR="00E46DAC" w:rsidRPr="0050431F" w:rsidRDefault="00D74D27" w:rsidP="00AB57F0">
            <w:pPr>
              <w:pStyle w:val="TAL"/>
              <w:rPr>
                <w:rFonts w:cs="Arial"/>
                <w:lang w:eastAsia="en-US"/>
              </w:rPr>
            </w:pPr>
            <w:r w:rsidRPr="0050431F">
              <w:rPr>
                <w:rFonts w:cs="Arial"/>
                <w:lang w:eastAsia="en-US"/>
              </w:rPr>
              <w:t>N/A</w:t>
            </w:r>
          </w:p>
        </w:tc>
      </w:tr>
      <w:tr w:rsidR="00E46DAC" w:rsidRPr="0050431F" w14:paraId="57FC7926" w14:textId="77777777" w:rsidTr="00E46DAC">
        <w:trPr>
          <w:jc w:val="center"/>
        </w:trPr>
        <w:tc>
          <w:tcPr>
            <w:tcW w:w="1788" w:type="dxa"/>
          </w:tcPr>
          <w:p w14:paraId="7D0DA019" w14:textId="77777777" w:rsidR="00E46DAC" w:rsidRPr="0050431F" w:rsidRDefault="00E46DAC" w:rsidP="00AB57F0">
            <w:pPr>
              <w:pStyle w:val="TAL"/>
              <w:rPr>
                <w:rFonts w:cs="Arial"/>
                <w:lang w:eastAsia="en-US"/>
              </w:rPr>
            </w:pPr>
            <w:r w:rsidRPr="0050431F">
              <w:rPr>
                <w:rFonts w:cs="Arial"/>
                <w:lang w:eastAsia="en-US"/>
              </w:rPr>
              <w:t>General requirement for Band Category 2</w:t>
            </w:r>
          </w:p>
        </w:tc>
        <w:tc>
          <w:tcPr>
            <w:tcW w:w="1278" w:type="dxa"/>
          </w:tcPr>
          <w:p w14:paraId="0EC3E642"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C65192B"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1D833A06" w14:textId="77777777" w:rsidR="00E46DAC" w:rsidRPr="0050431F" w:rsidRDefault="00E46DAC" w:rsidP="00546BDF">
            <w:pPr>
              <w:pStyle w:val="TAL"/>
              <w:rPr>
                <w:rFonts w:cs="Arial"/>
                <w:lang w:eastAsia="en-US"/>
              </w:rPr>
            </w:pPr>
            <w:r w:rsidRPr="0050431F">
              <w:rPr>
                <w:rFonts w:cs="Arial"/>
                <w:lang w:eastAsia="en-US"/>
              </w:rPr>
              <w:t>C: TC3a</w:t>
            </w:r>
          </w:p>
          <w:p w14:paraId="4E55C2E2" w14:textId="77777777" w:rsidR="00E46DAC" w:rsidRPr="0050431F" w:rsidRDefault="00E46DAC" w:rsidP="00546BDF">
            <w:pPr>
              <w:pStyle w:val="TAL"/>
              <w:rPr>
                <w:rFonts w:cs="Arial"/>
                <w:lang w:eastAsia="en-US"/>
              </w:rPr>
            </w:pPr>
            <w:r w:rsidRPr="0050431F">
              <w:rPr>
                <w:rFonts w:cs="Arial"/>
                <w:lang w:eastAsia="en-US"/>
              </w:rPr>
              <w:t>CNC: TC3a, NTC3a</w:t>
            </w:r>
          </w:p>
          <w:p w14:paraId="4B22359D" w14:textId="77777777" w:rsidR="002F6EF4" w:rsidRPr="0050431F" w:rsidRDefault="00E46DAC" w:rsidP="002F6EF4">
            <w:pPr>
              <w:pStyle w:val="TAL"/>
              <w:rPr>
                <w:rFonts w:cs="Arial"/>
                <w:lang w:eastAsia="en-US"/>
              </w:rPr>
            </w:pPr>
            <w:r w:rsidRPr="0050431F">
              <w:rPr>
                <w:rFonts w:cs="Arial"/>
                <w:lang w:eastAsia="en-US"/>
              </w:rPr>
              <w:t>C/NC: TC3a, NTC3a</w:t>
            </w:r>
          </w:p>
          <w:p w14:paraId="7A6F95E2" w14:textId="77777777" w:rsidR="002F6EF4" w:rsidRPr="0050431F" w:rsidRDefault="002F6EF4" w:rsidP="002F6EF4">
            <w:pPr>
              <w:pStyle w:val="TAL"/>
              <w:rPr>
                <w:rFonts w:cs="Arial"/>
                <w:lang w:eastAsia="en-US"/>
              </w:rPr>
            </w:pPr>
            <w:r w:rsidRPr="0050431F">
              <w:rPr>
                <w:rFonts w:cs="Arial"/>
                <w:lang w:eastAsia="en-US"/>
              </w:rPr>
              <w:t>NI: TC16</w:t>
            </w:r>
          </w:p>
          <w:p w14:paraId="25D5F4BE"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1C1AD76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CC60446" w14:textId="77777777" w:rsidR="00E46DAC" w:rsidRPr="0050431F" w:rsidRDefault="00E46DAC" w:rsidP="00546BDF">
            <w:pPr>
              <w:pStyle w:val="TAL"/>
              <w:rPr>
                <w:rFonts w:cs="Arial"/>
                <w:lang w:eastAsia="en-US"/>
              </w:rPr>
            </w:pPr>
            <w:r w:rsidRPr="0050431F">
              <w:rPr>
                <w:rFonts w:cs="Arial"/>
                <w:lang w:eastAsia="en-US"/>
              </w:rPr>
              <w:t>(TS 25.141)</w:t>
            </w:r>
          </w:p>
          <w:p w14:paraId="639ECF50" w14:textId="77777777" w:rsidR="00E46DAC" w:rsidRPr="0050431F" w:rsidRDefault="00E46DAC" w:rsidP="00546BDF">
            <w:pPr>
              <w:pStyle w:val="TAL"/>
              <w:rPr>
                <w:rFonts w:cs="Arial"/>
                <w:lang w:eastAsia="en-US"/>
              </w:rPr>
            </w:pPr>
            <w:r w:rsidRPr="0050431F">
              <w:rPr>
                <w:rFonts w:cs="Arial"/>
                <w:lang w:eastAsia="en-US"/>
              </w:rPr>
              <w:t>C: TC4a, TC4d (note1)</w:t>
            </w:r>
            <w:r w:rsidRPr="0050431F">
              <w:rPr>
                <w:rFonts w:cs="Arial"/>
                <w:lang w:eastAsia="en-US"/>
              </w:rPr>
              <w:br/>
              <w:t>CNC:TC4a, TC4d(note1), NTC4a</w:t>
            </w:r>
          </w:p>
          <w:p w14:paraId="5E8420C1" w14:textId="77777777" w:rsidR="00E46DAC" w:rsidRPr="0050431F" w:rsidRDefault="00E46DAC" w:rsidP="00AB57F0">
            <w:pPr>
              <w:pStyle w:val="TAL"/>
              <w:rPr>
                <w:rFonts w:cs="Arial"/>
                <w:lang w:eastAsia="en-US"/>
              </w:rPr>
            </w:pPr>
            <w:r w:rsidRPr="0050431F">
              <w:rPr>
                <w:rFonts w:cs="Arial"/>
                <w:lang w:eastAsia="en-US"/>
              </w:rPr>
              <w:t>C/NC: TC4a, TC4d(note1), NTC4a</w:t>
            </w:r>
          </w:p>
        </w:tc>
        <w:tc>
          <w:tcPr>
            <w:tcW w:w="1278" w:type="dxa"/>
          </w:tcPr>
          <w:p w14:paraId="0DE96D26" w14:textId="77777777" w:rsidR="00E46DAC" w:rsidRPr="0050431F" w:rsidRDefault="00E46DAC" w:rsidP="00546BDF">
            <w:pPr>
              <w:pStyle w:val="TAL"/>
              <w:rPr>
                <w:rFonts w:cs="Arial"/>
                <w:lang w:eastAsia="en-US"/>
              </w:rPr>
            </w:pPr>
            <w:r w:rsidRPr="0050431F">
              <w:rPr>
                <w:rFonts w:cs="Arial"/>
                <w:lang w:eastAsia="en-US"/>
              </w:rPr>
              <w:t>(TS 36.141)</w:t>
            </w:r>
          </w:p>
          <w:p w14:paraId="4F0D06E6" w14:textId="77777777" w:rsidR="00E46DAC" w:rsidRPr="0050431F" w:rsidRDefault="00E46DAC" w:rsidP="00546BDF">
            <w:pPr>
              <w:pStyle w:val="TAL"/>
              <w:rPr>
                <w:rFonts w:cs="Arial"/>
                <w:lang w:eastAsia="en-US"/>
              </w:rPr>
            </w:pPr>
            <w:r w:rsidRPr="0050431F">
              <w:rPr>
                <w:rFonts w:cs="Arial"/>
                <w:lang w:eastAsia="en-US"/>
              </w:rPr>
              <w:t xml:space="preserve">C: TC4b, </w:t>
            </w:r>
            <w:r w:rsidRPr="0050431F">
              <w:rPr>
                <w:rFonts w:cs="Arial"/>
                <w:lang w:eastAsia="en-US"/>
              </w:rPr>
              <w:br/>
              <w:t>TC4e (note1)</w:t>
            </w:r>
          </w:p>
          <w:p w14:paraId="41CE72F5" w14:textId="77777777" w:rsidR="00E46DAC" w:rsidRPr="0050431F" w:rsidRDefault="00E46DAC" w:rsidP="00546BDF">
            <w:pPr>
              <w:pStyle w:val="TAL"/>
              <w:rPr>
                <w:rFonts w:cs="Arial"/>
                <w:lang w:eastAsia="en-US"/>
              </w:rPr>
            </w:pPr>
            <w:r w:rsidRPr="0050431F">
              <w:rPr>
                <w:rFonts w:cs="Arial"/>
                <w:lang w:eastAsia="en-US"/>
              </w:rPr>
              <w:t xml:space="preserve">CNC:TC4b, TC4e(note1), NTC4b </w:t>
            </w:r>
          </w:p>
          <w:p w14:paraId="281CECD5" w14:textId="77777777" w:rsidR="002F6EF4" w:rsidRPr="0050431F" w:rsidRDefault="00E46DAC" w:rsidP="002F6EF4">
            <w:pPr>
              <w:pStyle w:val="TAL"/>
              <w:rPr>
                <w:rFonts w:cs="Arial"/>
                <w:lang w:eastAsia="en-US"/>
              </w:rPr>
            </w:pPr>
            <w:r w:rsidRPr="0050431F">
              <w:rPr>
                <w:rFonts w:cs="Arial"/>
                <w:lang w:eastAsia="en-US"/>
              </w:rPr>
              <w:t>C/NC: TC4b, TC4e(note1), NTC4b</w:t>
            </w:r>
          </w:p>
          <w:p w14:paraId="78B67A52" w14:textId="77777777" w:rsidR="002F6EF4" w:rsidRPr="0050431F" w:rsidRDefault="002F6EF4" w:rsidP="002F6EF4">
            <w:pPr>
              <w:pStyle w:val="TAL"/>
              <w:rPr>
                <w:rFonts w:cs="Arial"/>
                <w:lang w:eastAsia="en-US"/>
              </w:rPr>
            </w:pPr>
            <w:r w:rsidRPr="0050431F">
              <w:rPr>
                <w:rFonts w:cs="Arial"/>
                <w:lang w:eastAsia="en-US"/>
              </w:rPr>
              <w:t>NI: TC15</w:t>
            </w:r>
          </w:p>
          <w:p w14:paraId="0B7F9EEB"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3A004C0D"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38726EC8" w14:textId="77777777" w:rsidR="00E46DAC" w:rsidRPr="0050431F" w:rsidRDefault="00E46DAC" w:rsidP="00546BDF">
            <w:pPr>
              <w:pStyle w:val="TAL"/>
              <w:rPr>
                <w:rFonts w:cs="Arial"/>
                <w:lang w:eastAsia="en-US"/>
              </w:rPr>
            </w:pPr>
            <w:r w:rsidRPr="0050431F">
              <w:rPr>
                <w:rFonts w:cs="Arial"/>
                <w:lang w:eastAsia="en-US"/>
              </w:rPr>
              <w:t xml:space="preserve">C: TC4c, </w:t>
            </w:r>
            <w:r w:rsidRPr="0050431F">
              <w:rPr>
                <w:rFonts w:cs="Arial"/>
                <w:lang w:eastAsia="en-US"/>
              </w:rPr>
              <w:br/>
              <w:t>TC4e (note1)</w:t>
            </w:r>
          </w:p>
          <w:p w14:paraId="1910C341" w14:textId="77777777" w:rsidR="00E46DAC" w:rsidRPr="0050431F" w:rsidRDefault="00E46DAC" w:rsidP="00546BDF">
            <w:pPr>
              <w:pStyle w:val="TAL"/>
              <w:rPr>
                <w:rFonts w:cs="Arial"/>
                <w:lang w:eastAsia="en-US"/>
              </w:rPr>
            </w:pPr>
            <w:r w:rsidRPr="0050431F">
              <w:rPr>
                <w:rFonts w:cs="Arial"/>
                <w:lang w:eastAsia="en-US"/>
              </w:rPr>
              <w:t xml:space="preserve">CNC: TC4c, </w:t>
            </w:r>
            <w:r w:rsidRPr="0050431F">
              <w:rPr>
                <w:rFonts w:cs="Arial"/>
                <w:lang w:eastAsia="en-US"/>
              </w:rPr>
              <w:br/>
              <w:t xml:space="preserve">TC4e (note1), NTC4c </w:t>
            </w:r>
          </w:p>
          <w:p w14:paraId="331F4ADD" w14:textId="77777777" w:rsidR="00E46DAC" w:rsidRPr="0050431F" w:rsidRDefault="00E46DAC" w:rsidP="00AB57F0">
            <w:pPr>
              <w:pStyle w:val="TAL"/>
              <w:rPr>
                <w:rFonts w:cs="Arial"/>
                <w:lang w:eastAsia="en-US"/>
              </w:rPr>
            </w:pPr>
            <w:r w:rsidRPr="0050431F">
              <w:rPr>
                <w:rFonts w:cs="Arial"/>
                <w:lang w:eastAsia="en-US"/>
              </w:rPr>
              <w:t xml:space="preserve">C/NC: TC4c, </w:t>
            </w:r>
            <w:r w:rsidRPr="0050431F">
              <w:rPr>
                <w:rFonts w:cs="Arial"/>
                <w:lang w:eastAsia="en-US"/>
              </w:rPr>
              <w:br/>
              <w:t>TC4e (note1), NTC4c</w:t>
            </w:r>
          </w:p>
        </w:tc>
        <w:tc>
          <w:tcPr>
            <w:tcW w:w="1460" w:type="dxa"/>
          </w:tcPr>
          <w:p w14:paraId="5287C73E" w14:textId="77777777" w:rsidR="00D74D27" w:rsidRPr="0050431F" w:rsidRDefault="00D74D27" w:rsidP="00D74D27">
            <w:pPr>
              <w:keepNext/>
              <w:keepLines/>
              <w:spacing w:after="0"/>
              <w:rPr>
                <w:rFonts w:ascii="Arial" w:hAnsi="Arial"/>
                <w:sz w:val="18"/>
              </w:rPr>
            </w:pPr>
            <w:r w:rsidRPr="0050431F">
              <w:rPr>
                <w:rFonts w:ascii="Arial" w:hAnsi="Arial"/>
                <w:sz w:val="18"/>
              </w:rPr>
              <w:t>(TS 36.141)</w:t>
            </w:r>
          </w:p>
          <w:p w14:paraId="3DF36FE3" w14:textId="77777777" w:rsidR="00D74D27" w:rsidRPr="0050431F" w:rsidRDefault="00D74D27" w:rsidP="00D74D27">
            <w:pPr>
              <w:keepNext/>
              <w:keepLines/>
              <w:spacing w:after="0"/>
              <w:rPr>
                <w:rFonts w:ascii="Arial" w:hAnsi="Arial"/>
                <w:sz w:val="18"/>
              </w:rPr>
            </w:pPr>
            <w:r w:rsidRPr="0050431F">
              <w:rPr>
                <w:rFonts w:ascii="Arial" w:hAnsi="Arial"/>
                <w:sz w:val="18"/>
              </w:rPr>
              <w:t>(TS 25.141)*</w:t>
            </w:r>
          </w:p>
          <w:p w14:paraId="3F18338D" w14:textId="77777777" w:rsidR="00D74D27" w:rsidRPr="0050431F" w:rsidRDefault="00D74D27" w:rsidP="00D74D27">
            <w:pPr>
              <w:keepNext/>
              <w:keepLines/>
              <w:spacing w:after="0"/>
              <w:rPr>
                <w:rFonts w:ascii="Arial" w:hAnsi="Arial"/>
                <w:sz w:val="18"/>
              </w:rPr>
            </w:pPr>
            <w:r w:rsidRPr="0050431F">
              <w:rPr>
                <w:rFonts w:ascii="Arial" w:hAnsi="Arial"/>
                <w:sz w:val="18"/>
              </w:rPr>
              <w:t>C: TC4b,  TC3a*</w:t>
            </w:r>
          </w:p>
          <w:p w14:paraId="1E7E8B21" w14:textId="77777777" w:rsidR="00D74D27" w:rsidRPr="0050431F" w:rsidRDefault="00D74D27" w:rsidP="00D74D27">
            <w:pPr>
              <w:keepNext/>
              <w:keepLines/>
              <w:spacing w:after="0"/>
              <w:rPr>
                <w:rFonts w:ascii="Arial" w:hAnsi="Arial"/>
                <w:sz w:val="18"/>
              </w:rPr>
            </w:pPr>
            <w:r w:rsidRPr="0050431F">
              <w:rPr>
                <w:rFonts w:ascii="Arial" w:hAnsi="Arial"/>
                <w:sz w:val="18"/>
              </w:rPr>
              <w:t xml:space="preserve">CNC:TC4b, NTC4b, TC3a*, NTC3a* </w:t>
            </w:r>
          </w:p>
          <w:p w14:paraId="77AC41D5" w14:textId="77777777" w:rsidR="002F6EF4" w:rsidRPr="0050431F" w:rsidRDefault="00D74D27" w:rsidP="002F6EF4">
            <w:pPr>
              <w:pStyle w:val="TAL"/>
              <w:rPr>
                <w:rFonts w:cs="Arial"/>
              </w:rPr>
            </w:pPr>
            <w:r w:rsidRPr="0050431F">
              <w:rPr>
                <w:rFonts w:cs="Arial"/>
              </w:rPr>
              <w:t>C/NC: TC4b, NTC4b, TC3a*, NTC3a*</w:t>
            </w:r>
          </w:p>
          <w:p w14:paraId="26668835" w14:textId="77777777" w:rsidR="002F6EF4" w:rsidRPr="0050431F" w:rsidRDefault="002F6EF4" w:rsidP="002F6EF4">
            <w:pPr>
              <w:pStyle w:val="TAL"/>
              <w:rPr>
                <w:rFonts w:cs="Arial"/>
                <w:lang w:eastAsia="en-US"/>
              </w:rPr>
            </w:pPr>
            <w:r w:rsidRPr="0050431F">
              <w:rPr>
                <w:rFonts w:cs="Arial"/>
                <w:lang w:eastAsia="en-US"/>
              </w:rPr>
              <w:t>NI: TC15</w:t>
            </w:r>
          </w:p>
          <w:p w14:paraId="46842E99" w14:textId="77777777" w:rsidR="00E46DAC" w:rsidRPr="0050431F" w:rsidRDefault="002F6EF4" w:rsidP="002F6EF4">
            <w:pPr>
              <w:pStyle w:val="TAL"/>
              <w:rPr>
                <w:rFonts w:cs="Arial"/>
                <w:lang w:eastAsia="en-US"/>
              </w:rPr>
            </w:pPr>
            <w:r w:rsidRPr="0050431F">
              <w:rPr>
                <w:rFonts w:cs="Arial"/>
                <w:lang w:eastAsia="en-US"/>
              </w:rPr>
              <w:t>NG: TC18</w:t>
            </w:r>
          </w:p>
        </w:tc>
      </w:tr>
      <w:tr w:rsidR="00E46DAC" w:rsidRPr="0050431F" w14:paraId="5BF96E38" w14:textId="77777777" w:rsidTr="00E46DAC">
        <w:trPr>
          <w:jc w:val="center"/>
        </w:trPr>
        <w:tc>
          <w:tcPr>
            <w:tcW w:w="1788" w:type="dxa"/>
          </w:tcPr>
          <w:p w14:paraId="0BC09148" w14:textId="77777777" w:rsidR="00E46DAC" w:rsidRPr="0050431F" w:rsidRDefault="00E46DAC" w:rsidP="00AB57F0">
            <w:pPr>
              <w:pStyle w:val="TAL"/>
              <w:rPr>
                <w:rFonts w:cs="Arial"/>
                <w:lang w:eastAsia="en-US"/>
              </w:rPr>
            </w:pPr>
            <w:r w:rsidRPr="0050431F">
              <w:rPr>
                <w:rFonts w:cs="Arial"/>
                <w:lang w:eastAsia="en-US"/>
              </w:rPr>
              <w:t>GSM/EDGE single-RAT requirement</w:t>
            </w:r>
          </w:p>
        </w:tc>
        <w:tc>
          <w:tcPr>
            <w:tcW w:w="1278" w:type="dxa"/>
          </w:tcPr>
          <w:p w14:paraId="75922EE6"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41E3328"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59D33E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ADD5C31" w14:textId="77777777" w:rsidR="00E46DAC" w:rsidRPr="0050431F" w:rsidRDefault="00E46DAC" w:rsidP="00AB57F0">
            <w:pPr>
              <w:pStyle w:val="TAL"/>
              <w:rPr>
                <w:rFonts w:cs="Arial"/>
                <w:lang w:eastAsia="en-US"/>
              </w:rPr>
            </w:pPr>
            <w:r w:rsidRPr="0050431F">
              <w:rPr>
                <w:rFonts w:cs="Arial"/>
                <w:lang w:eastAsia="en-US"/>
              </w:rPr>
              <w:t>(TS 51.021)</w:t>
            </w:r>
          </w:p>
        </w:tc>
        <w:tc>
          <w:tcPr>
            <w:tcW w:w="1278" w:type="dxa"/>
          </w:tcPr>
          <w:p w14:paraId="2926A8E1"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B299ADA"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1626723E" w14:textId="77777777" w:rsidR="00E46DAC" w:rsidRPr="0050431F" w:rsidRDefault="00D74D27" w:rsidP="00AB57F0">
            <w:pPr>
              <w:pStyle w:val="TAL"/>
              <w:rPr>
                <w:rFonts w:cs="Arial"/>
                <w:lang w:eastAsia="en-US"/>
              </w:rPr>
            </w:pPr>
            <w:r w:rsidRPr="0050431F">
              <w:rPr>
                <w:rFonts w:cs="Arial"/>
                <w:lang w:eastAsia="en-US"/>
              </w:rPr>
              <w:t>N/A</w:t>
            </w:r>
          </w:p>
        </w:tc>
      </w:tr>
      <w:tr w:rsidR="00E46DAC" w:rsidRPr="0050431F" w14:paraId="44E96823" w14:textId="77777777" w:rsidTr="00E46DAC">
        <w:trPr>
          <w:trHeight w:val="877"/>
          <w:jc w:val="center"/>
        </w:trPr>
        <w:tc>
          <w:tcPr>
            <w:tcW w:w="1788" w:type="dxa"/>
          </w:tcPr>
          <w:p w14:paraId="0B062EF1" w14:textId="77777777" w:rsidR="00E46DAC" w:rsidRPr="0050431F" w:rsidRDefault="00E46DAC" w:rsidP="00AB57F0">
            <w:pPr>
              <w:pStyle w:val="TAL"/>
              <w:rPr>
                <w:rFonts w:cs="Arial"/>
                <w:lang w:eastAsia="en-US"/>
              </w:rPr>
            </w:pPr>
            <w:r w:rsidRPr="0050431F">
              <w:rPr>
                <w:rFonts w:cs="Arial"/>
                <w:lang w:eastAsia="en-US"/>
              </w:rPr>
              <w:t>Additional requirements</w:t>
            </w:r>
          </w:p>
        </w:tc>
        <w:tc>
          <w:tcPr>
            <w:tcW w:w="1278" w:type="dxa"/>
          </w:tcPr>
          <w:p w14:paraId="074389CD"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450A446E"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35F00A53"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54C8EE3D"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3B687D11"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460" w:type="dxa"/>
          </w:tcPr>
          <w:p w14:paraId="3292C606"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460" w:type="dxa"/>
          </w:tcPr>
          <w:p w14:paraId="43C3ADA5" w14:textId="77777777" w:rsidR="00E46DAC" w:rsidRPr="0050431F" w:rsidRDefault="00D74D27" w:rsidP="00AB57F0">
            <w:pPr>
              <w:pStyle w:val="TAL"/>
              <w:rPr>
                <w:rFonts w:cs="Arial"/>
                <w:lang w:eastAsia="en-US"/>
              </w:rPr>
            </w:pPr>
            <w:r w:rsidRPr="0050431F">
              <w:rPr>
                <w:rFonts w:cs="Arial"/>
              </w:rPr>
              <w:t>Compliance stated by manufacturer declaration</w:t>
            </w:r>
          </w:p>
        </w:tc>
      </w:tr>
      <w:tr w:rsidR="00E46DAC" w:rsidRPr="0050431F" w14:paraId="080BACDC" w14:textId="77777777" w:rsidTr="00E46DAC">
        <w:trPr>
          <w:jc w:val="center"/>
        </w:trPr>
        <w:tc>
          <w:tcPr>
            <w:tcW w:w="1788" w:type="dxa"/>
            <w:vAlign w:val="center"/>
          </w:tcPr>
          <w:p w14:paraId="494CCE59" w14:textId="77777777" w:rsidR="00E46DAC" w:rsidRPr="0050431F" w:rsidRDefault="00E46DAC" w:rsidP="00AB57F0">
            <w:pPr>
              <w:pStyle w:val="TAL"/>
              <w:ind w:left="14"/>
              <w:rPr>
                <w:rFonts w:cs="Arial"/>
                <w:b/>
                <w:lang w:eastAsia="en-US"/>
              </w:rPr>
            </w:pPr>
            <w:r w:rsidRPr="0050431F">
              <w:rPr>
                <w:rFonts w:cs="Arial"/>
                <w:b/>
                <w:lang w:eastAsia="en-US"/>
              </w:rPr>
              <w:t>6.6.3 Occupied bandwidth</w:t>
            </w:r>
          </w:p>
        </w:tc>
        <w:tc>
          <w:tcPr>
            <w:tcW w:w="1278" w:type="dxa"/>
          </w:tcPr>
          <w:p w14:paraId="2294F8B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8152EE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FB66D1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48455F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3E29E3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7DBF09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BA946BD"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E46DAC" w:rsidRPr="0050431F" w14:paraId="54625585" w14:textId="77777777" w:rsidTr="00E46DAC">
        <w:trPr>
          <w:jc w:val="center"/>
        </w:trPr>
        <w:tc>
          <w:tcPr>
            <w:tcW w:w="1788" w:type="dxa"/>
            <w:vAlign w:val="center"/>
          </w:tcPr>
          <w:p w14:paraId="42F3327D" w14:textId="77777777" w:rsidR="00E46DAC" w:rsidRPr="0050431F" w:rsidRDefault="00E46DAC" w:rsidP="00AB57F0">
            <w:pPr>
              <w:pStyle w:val="TAL"/>
              <w:ind w:left="14"/>
              <w:rPr>
                <w:rFonts w:cs="Arial"/>
                <w:lang w:eastAsia="en-US"/>
              </w:rPr>
            </w:pPr>
            <w:r w:rsidRPr="0050431F">
              <w:rPr>
                <w:rFonts w:cs="Arial"/>
                <w:lang w:eastAsia="en-US"/>
              </w:rPr>
              <w:t>Minimum requirement</w:t>
            </w:r>
          </w:p>
        </w:tc>
        <w:tc>
          <w:tcPr>
            <w:tcW w:w="1278" w:type="dxa"/>
          </w:tcPr>
          <w:p w14:paraId="06E4B297" w14:textId="77777777" w:rsidR="00E46DAC" w:rsidRPr="0050431F" w:rsidRDefault="00E46DAC" w:rsidP="00AB57F0">
            <w:pPr>
              <w:pStyle w:val="TAL"/>
              <w:rPr>
                <w:rFonts w:cs="Arial"/>
                <w:lang w:eastAsia="en-US"/>
              </w:rPr>
            </w:pPr>
            <w:r w:rsidRPr="0050431F">
              <w:rPr>
                <w:rFonts w:cs="Arial"/>
                <w:lang w:eastAsia="en-US"/>
              </w:rPr>
              <w:t>(TS 25.141) (TS 36.141)</w:t>
            </w:r>
          </w:p>
        </w:tc>
        <w:tc>
          <w:tcPr>
            <w:tcW w:w="1278" w:type="dxa"/>
          </w:tcPr>
          <w:p w14:paraId="0EA401C8" w14:textId="77777777" w:rsidR="00E46DAC" w:rsidRPr="0050431F" w:rsidRDefault="00E46DAC" w:rsidP="00AB57F0">
            <w:pPr>
              <w:pStyle w:val="TAL"/>
              <w:rPr>
                <w:rFonts w:cs="Arial"/>
                <w:lang w:eastAsia="en-US"/>
              </w:rPr>
            </w:pPr>
            <w:r w:rsidRPr="0050431F">
              <w:rPr>
                <w:rFonts w:cs="Arial"/>
                <w:lang w:eastAsia="en-US"/>
              </w:rPr>
              <w:t>(TS 25.141) (TS 36.141)</w:t>
            </w:r>
          </w:p>
        </w:tc>
        <w:tc>
          <w:tcPr>
            <w:tcW w:w="1278" w:type="dxa"/>
          </w:tcPr>
          <w:p w14:paraId="44E50E9A" w14:textId="77777777" w:rsidR="00E46DAC" w:rsidRPr="0050431F" w:rsidRDefault="00E46DAC" w:rsidP="00AB57F0">
            <w:pPr>
              <w:pStyle w:val="TAL"/>
              <w:rPr>
                <w:rFonts w:cs="Arial"/>
                <w:lang w:eastAsia="en-US"/>
              </w:rPr>
            </w:pPr>
            <w:r w:rsidRPr="0050431F">
              <w:rPr>
                <w:rFonts w:cs="Arial"/>
                <w:lang w:eastAsia="en-US"/>
              </w:rPr>
              <w:t>(TS 25.142) (TS 36.141)</w:t>
            </w:r>
          </w:p>
        </w:tc>
        <w:tc>
          <w:tcPr>
            <w:tcW w:w="1278" w:type="dxa"/>
          </w:tcPr>
          <w:p w14:paraId="226E0596"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1D90496"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2D91D811" w14:textId="77777777" w:rsidR="00E46DAC" w:rsidRPr="0050431F" w:rsidRDefault="00E46DAC" w:rsidP="00AB57F0">
            <w:pPr>
              <w:pStyle w:val="TAL"/>
              <w:rPr>
                <w:rFonts w:cs="Arial"/>
                <w:lang w:eastAsia="en-US"/>
              </w:rPr>
            </w:pPr>
            <w:r w:rsidRPr="0050431F">
              <w:rPr>
                <w:rFonts w:cs="Arial"/>
                <w:lang w:eastAsia="en-US"/>
              </w:rPr>
              <w:t>(TS 25.141) (TS 36.141)</w:t>
            </w:r>
          </w:p>
        </w:tc>
        <w:tc>
          <w:tcPr>
            <w:tcW w:w="1460" w:type="dxa"/>
          </w:tcPr>
          <w:p w14:paraId="4F1ADB77" w14:textId="77777777" w:rsidR="00E46DAC" w:rsidRPr="0050431F" w:rsidRDefault="00D74D27" w:rsidP="00AB57F0">
            <w:pPr>
              <w:pStyle w:val="TAL"/>
              <w:rPr>
                <w:rFonts w:cs="Arial"/>
                <w:lang w:eastAsia="en-US"/>
              </w:rPr>
            </w:pPr>
            <w:r w:rsidRPr="0050431F">
              <w:rPr>
                <w:rFonts w:cs="Arial"/>
              </w:rPr>
              <w:t>(TS 25.141)* (TS 36.141)</w:t>
            </w:r>
          </w:p>
        </w:tc>
      </w:tr>
      <w:tr w:rsidR="00E46DAC" w:rsidRPr="0050431F" w14:paraId="48F45445" w14:textId="77777777" w:rsidTr="00E46DAC">
        <w:trPr>
          <w:jc w:val="center"/>
        </w:trPr>
        <w:tc>
          <w:tcPr>
            <w:tcW w:w="1788" w:type="dxa"/>
            <w:vAlign w:val="center"/>
          </w:tcPr>
          <w:p w14:paraId="5B77C1BB" w14:textId="77777777" w:rsidR="00E46DAC" w:rsidRPr="0050431F" w:rsidRDefault="00E46DAC" w:rsidP="00AB57F0">
            <w:pPr>
              <w:pStyle w:val="TAL"/>
              <w:ind w:left="14"/>
              <w:rPr>
                <w:rFonts w:cs="Arial"/>
                <w:b/>
                <w:lang w:eastAsia="en-US"/>
              </w:rPr>
            </w:pPr>
            <w:r w:rsidRPr="0050431F">
              <w:rPr>
                <w:rFonts w:cs="Arial"/>
                <w:b/>
                <w:lang w:eastAsia="en-US"/>
              </w:rPr>
              <w:t>6.6.4 Adjacent Channel Leakage power Ratio (ACLR)</w:t>
            </w:r>
          </w:p>
        </w:tc>
        <w:tc>
          <w:tcPr>
            <w:tcW w:w="1278" w:type="dxa"/>
          </w:tcPr>
          <w:p w14:paraId="1C500AC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5BA916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1698BE4"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6928716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F92A85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8513FD0"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7009F476" w14:textId="77777777" w:rsidR="00E46DAC" w:rsidRPr="0050431F" w:rsidRDefault="00D74D27" w:rsidP="00AB57F0">
            <w:pPr>
              <w:pStyle w:val="TAL"/>
              <w:rPr>
                <w:rFonts w:cs="Arial"/>
                <w:lang w:eastAsia="en-US"/>
              </w:rPr>
            </w:pPr>
            <w:r w:rsidRPr="0050431F">
              <w:rPr>
                <w:rFonts w:cs="Arial"/>
                <w:lang w:eastAsia="en-US"/>
              </w:rPr>
              <w:t>-</w:t>
            </w:r>
          </w:p>
        </w:tc>
      </w:tr>
      <w:tr w:rsidR="00D74D27" w:rsidRPr="0050431F" w14:paraId="161D41DF" w14:textId="77777777" w:rsidTr="00E46DAC">
        <w:trPr>
          <w:trHeight w:val="219"/>
          <w:jc w:val="center"/>
        </w:trPr>
        <w:tc>
          <w:tcPr>
            <w:tcW w:w="1788" w:type="dxa"/>
          </w:tcPr>
          <w:p w14:paraId="6051A937" w14:textId="77777777" w:rsidR="00D74D27" w:rsidRPr="0050431F" w:rsidRDefault="00D74D27" w:rsidP="00AB57F0">
            <w:pPr>
              <w:pStyle w:val="TAL"/>
              <w:rPr>
                <w:rFonts w:cs="Arial"/>
                <w:lang w:eastAsia="en-US"/>
              </w:rPr>
            </w:pPr>
            <w:r w:rsidRPr="0050431F">
              <w:rPr>
                <w:rFonts w:cs="Arial"/>
                <w:lang w:eastAsia="en-US"/>
              </w:rPr>
              <w:t>E- UTRA</w:t>
            </w:r>
          </w:p>
        </w:tc>
        <w:tc>
          <w:tcPr>
            <w:tcW w:w="1278" w:type="dxa"/>
          </w:tcPr>
          <w:p w14:paraId="37D58E21" w14:textId="77777777" w:rsidR="00D74D27" w:rsidRPr="0050431F" w:rsidRDefault="00D74D27" w:rsidP="00AB57F0">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1278" w:type="dxa"/>
          </w:tcPr>
          <w:p w14:paraId="16BA5817" w14:textId="77777777" w:rsidR="00D74D27" w:rsidRPr="0050431F" w:rsidRDefault="00D74D27" w:rsidP="00AB57F0">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1278" w:type="dxa"/>
          </w:tcPr>
          <w:p w14:paraId="05D22481"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278" w:type="dxa"/>
          </w:tcPr>
          <w:p w14:paraId="69CF1A8A"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93A0A62"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460" w:type="dxa"/>
          </w:tcPr>
          <w:p w14:paraId="52AD1ACE"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460" w:type="dxa"/>
          </w:tcPr>
          <w:p w14:paraId="55EA3C6F" w14:textId="77777777" w:rsidR="00D74D27" w:rsidRPr="0050431F" w:rsidRDefault="00D74D27" w:rsidP="00AB57F0">
            <w:pPr>
              <w:pStyle w:val="TAL"/>
              <w:rPr>
                <w:rFonts w:cs="Arial"/>
                <w:lang w:eastAsia="en-US"/>
              </w:rPr>
            </w:pPr>
            <w:r w:rsidRPr="0050431F">
              <w:rPr>
                <w:rFonts w:cs="Arial"/>
              </w:rPr>
              <w:t>C: TC2</w:t>
            </w:r>
            <w:r w:rsidRPr="0050431F">
              <w:rPr>
                <w:rFonts w:cs="Arial"/>
              </w:rPr>
              <w:br/>
              <w:t>CNC: NTC2</w:t>
            </w:r>
            <w:r w:rsidRPr="0050431F">
              <w:rPr>
                <w:rFonts w:cs="Arial"/>
              </w:rPr>
              <w:br/>
              <w:t>C/NC:TC2, NTC2</w:t>
            </w:r>
          </w:p>
        </w:tc>
      </w:tr>
      <w:tr w:rsidR="00D74D27" w:rsidRPr="0050431F" w14:paraId="1C0B57BB" w14:textId="77777777" w:rsidTr="00E46DAC">
        <w:trPr>
          <w:trHeight w:val="137"/>
          <w:jc w:val="center"/>
        </w:trPr>
        <w:tc>
          <w:tcPr>
            <w:tcW w:w="1788" w:type="dxa"/>
            <w:vAlign w:val="center"/>
          </w:tcPr>
          <w:p w14:paraId="7B74CFCA" w14:textId="77777777" w:rsidR="00D74D27" w:rsidRPr="0050431F" w:rsidRDefault="00D74D27" w:rsidP="00AB57F0">
            <w:pPr>
              <w:pStyle w:val="TAL"/>
              <w:rPr>
                <w:rFonts w:cs="Arial"/>
                <w:lang w:eastAsia="en-US"/>
              </w:rPr>
            </w:pPr>
            <w:r w:rsidRPr="0050431F">
              <w:rPr>
                <w:rFonts w:cs="Arial"/>
                <w:lang w:eastAsia="en-US"/>
              </w:rPr>
              <w:t>UTRA FDD</w:t>
            </w:r>
          </w:p>
        </w:tc>
        <w:tc>
          <w:tcPr>
            <w:tcW w:w="1278" w:type="dxa"/>
          </w:tcPr>
          <w:p w14:paraId="4B547909"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02B42378"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53C153D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ABB11A4"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35A08E94"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6B8AA0F9"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04E6F29"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50925771" w14:textId="77777777" w:rsidTr="00E46DAC">
        <w:trPr>
          <w:trHeight w:val="197"/>
          <w:jc w:val="center"/>
        </w:trPr>
        <w:tc>
          <w:tcPr>
            <w:tcW w:w="1788" w:type="dxa"/>
            <w:vAlign w:val="center"/>
          </w:tcPr>
          <w:p w14:paraId="7A31609F" w14:textId="77777777" w:rsidR="00D74D27" w:rsidRPr="0050431F" w:rsidRDefault="00D74D27" w:rsidP="00AB57F0">
            <w:pPr>
              <w:pStyle w:val="TAL"/>
              <w:rPr>
                <w:rFonts w:cs="Arial"/>
                <w:lang w:eastAsia="en-US"/>
              </w:rPr>
            </w:pPr>
            <w:r w:rsidRPr="0050431F">
              <w:rPr>
                <w:rFonts w:cs="Arial"/>
                <w:lang w:eastAsia="en-US"/>
              </w:rPr>
              <w:t>UTRA TDD</w:t>
            </w:r>
          </w:p>
        </w:tc>
        <w:tc>
          <w:tcPr>
            <w:tcW w:w="1278" w:type="dxa"/>
          </w:tcPr>
          <w:p w14:paraId="53549CB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00DC491"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3ADA92"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7BE0027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CB202A"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1A9DC733"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31EF9E22" w14:textId="77777777" w:rsidR="00D74D27" w:rsidRPr="0050431F" w:rsidRDefault="00D74D27" w:rsidP="00AB57F0">
            <w:pPr>
              <w:pStyle w:val="TAL"/>
              <w:rPr>
                <w:rFonts w:cs="Arial"/>
                <w:lang w:eastAsia="en-US"/>
              </w:rPr>
            </w:pPr>
            <w:r w:rsidRPr="0050431F">
              <w:rPr>
                <w:rFonts w:cs="Arial"/>
              </w:rPr>
              <w:t>N/A</w:t>
            </w:r>
          </w:p>
        </w:tc>
      </w:tr>
      <w:tr w:rsidR="002F6EF4" w:rsidRPr="00552333" w14:paraId="4D21FA85" w14:textId="77777777" w:rsidTr="00E819CF">
        <w:trPr>
          <w:trHeight w:val="197"/>
          <w:jc w:val="center"/>
        </w:trPr>
        <w:tc>
          <w:tcPr>
            <w:tcW w:w="1788" w:type="dxa"/>
            <w:vAlign w:val="center"/>
          </w:tcPr>
          <w:p w14:paraId="193162C5" w14:textId="77777777" w:rsidR="002F6EF4" w:rsidRPr="0050431F" w:rsidRDefault="002F6EF4" w:rsidP="00E819CF">
            <w:pPr>
              <w:pStyle w:val="TAL"/>
              <w:rPr>
                <w:rFonts w:cs="Arial"/>
                <w:lang w:eastAsia="en-US"/>
              </w:rPr>
            </w:pPr>
            <w:r w:rsidRPr="0050431F">
              <w:rPr>
                <w:rFonts w:cs="Arial"/>
                <w:lang w:eastAsia="en-US"/>
              </w:rPr>
              <w:t>NB-IoT</w:t>
            </w:r>
          </w:p>
        </w:tc>
        <w:tc>
          <w:tcPr>
            <w:tcW w:w="1278" w:type="dxa"/>
          </w:tcPr>
          <w:p w14:paraId="16A6D571" w14:textId="77777777" w:rsidR="002F6EF4" w:rsidRPr="0050431F" w:rsidRDefault="002F6EF4" w:rsidP="00E819CF">
            <w:pPr>
              <w:pStyle w:val="TAL"/>
              <w:rPr>
                <w:rFonts w:cs="Arial"/>
                <w:lang w:eastAsia="en-US"/>
              </w:rPr>
            </w:pPr>
            <w:r w:rsidRPr="0050431F">
              <w:rPr>
                <w:rFonts w:cs="Arial"/>
                <w:lang w:eastAsia="en-US"/>
              </w:rPr>
              <w:t>NI: TC16</w:t>
            </w:r>
          </w:p>
          <w:p w14:paraId="19571A88" w14:textId="77777777" w:rsidR="002F6EF4" w:rsidRPr="0050431F" w:rsidRDefault="002F6EF4" w:rsidP="00E819CF">
            <w:pPr>
              <w:pStyle w:val="TAL"/>
              <w:rPr>
                <w:rFonts w:cs="Arial"/>
                <w:lang w:eastAsia="en-US"/>
              </w:rPr>
            </w:pPr>
            <w:r w:rsidRPr="0050431F">
              <w:rPr>
                <w:rFonts w:cs="Arial"/>
                <w:lang w:eastAsia="en-US"/>
              </w:rPr>
              <w:t>NG: TC19</w:t>
            </w:r>
          </w:p>
        </w:tc>
        <w:tc>
          <w:tcPr>
            <w:tcW w:w="1278" w:type="dxa"/>
          </w:tcPr>
          <w:p w14:paraId="3DA19C03" w14:textId="77777777" w:rsidR="002F6EF4" w:rsidRPr="0050431F" w:rsidRDefault="002F6EF4" w:rsidP="00E819CF">
            <w:pPr>
              <w:pStyle w:val="TAL"/>
              <w:rPr>
                <w:rFonts w:cs="Arial"/>
                <w:lang w:eastAsia="en-US"/>
              </w:rPr>
            </w:pPr>
            <w:r w:rsidRPr="0050431F">
              <w:rPr>
                <w:rFonts w:cs="Arial"/>
                <w:lang w:eastAsia="en-US"/>
              </w:rPr>
              <w:t>NI: TC16</w:t>
            </w:r>
          </w:p>
          <w:p w14:paraId="7BEAF94D" w14:textId="77777777" w:rsidR="002F6EF4" w:rsidRPr="0050431F" w:rsidRDefault="002F6EF4" w:rsidP="00E819CF">
            <w:pPr>
              <w:pStyle w:val="TAL"/>
              <w:rPr>
                <w:rFonts w:cs="Arial"/>
                <w:lang w:eastAsia="en-US"/>
              </w:rPr>
            </w:pPr>
            <w:r w:rsidRPr="0050431F">
              <w:rPr>
                <w:rFonts w:cs="Arial"/>
                <w:lang w:eastAsia="en-US"/>
              </w:rPr>
              <w:t>NG: TC19</w:t>
            </w:r>
          </w:p>
        </w:tc>
        <w:tc>
          <w:tcPr>
            <w:tcW w:w="1278" w:type="dxa"/>
          </w:tcPr>
          <w:p w14:paraId="006AF37E"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220BC745"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38E87923" w14:textId="77777777" w:rsidR="002F6EF4" w:rsidRPr="0050431F" w:rsidRDefault="002F6EF4" w:rsidP="00E819CF">
            <w:pPr>
              <w:pStyle w:val="TAL"/>
              <w:rPr>
                <w:rFonts w:cs="Arial"/>
                <w:lang w:eastAsia="en-US"/>
              </w:rPr>
            </w:pPr>
            <w:r w:rsidRPr="0050431F">
              <w:rPr>
                <w:rFonts w:cs="Arial"/>
                <w:lang w:eastAsia="en-US"/>
              </w:rPr>
              <w:t>NI: TC15</w:t>
            </w:r>
            <w:r w:rsidRPr="0050431F">
              <w:rPr>
                <w:rFonts w:cs="Arial"/>
                <w:lang w:eastAsia="en-US"/>
              </w:rPr>
              <w:br/>
              <w:t>NG: TC18</w:t>
            </w:r>
          </w:p>
        </w:tc>
        <w:tc>
          <w:tcPr>
            <w:tcW w:w="1460" w:type="dxa"/>
          </w:tcPr>
          <w:p w14:paraId="497BF53D" w14:textId="77777777" w:rsidR="002F6EF4" w:rsidRPr="0050431F" w:rsidRDefault="002F6EF4" w:rsidP="00E819CF">
            <w:pPr>
              <w:pStyle w:val="TAL"/>
              <w:rPr>
                <w:rFonts w:cs="Arial"/>
                <w:lang w:eastAsia="en-US"/>
              </w:rPr>
            </w:pPr>
            <w:r w:rsidRPr="0050431F">
              <w:rPr>
                <w:rFonts w:cs="Arial"/>
                <w:lang w:eastAsia="en-US"/>
              </w:rPr>
              <w:t>N/A</w:t>
            </w:r>
          </w:p>
        </w:tc>
        <w:tc>
          <w:tcPr>
            <w:tcW w:w="1460" w:type="dxa"/>
          </w:tcPr>
          <w:p w14:paraId="337C0C43" w14:textId="77777777" w:rsidR="002F6EF4" w:rsidRPr="00552333" w:rsidRDefault="002F6EF4" w:rsidP="00E819CF">
            <w:pPr>
              <w:pStyle w:val="TAL"/>
              <w:rPr>
                <w:rFonts w:cs="Arial"/>
                <w:lang w:val="sv-FI" w:eastAsia="en-US"/>
              </w:rPr>
            </w:pPr>
            <w:r w:rsidRPr="00552333">
              <w:rPr>
                <w:rFonts w:cs="Arial"/>
                <w:lang w:val="sv-FI" w:eastAsia="en-US"/>
              </w:rPr>
              <w:t>NI: TC15,(TC16)*</w:t>
            </w:r>
          </w:p>
          <w:p w14:paraId="38EF3DC8" w14:textId="77777777" w:rsidR="002F6EF4" w:rsidRPr="00552333" w:rsidRDefault="002F6EF4" w:rsidP="00E819CF">
            <w:pPr>
              <w:pStyle w:val="TAL"/>
              <w:rPr>
                <w:rFonts w:cs="Arial"/>
                <w:lang w:val="sv-FI"/>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691F5DBE" w14:textId="77777777" w:rsidTr="00E46DAC">
        <w:trPr>
          <w:trHeight w:val="197"/>
          <w:jc w:val="center"/>
        </w:trPr>
        <w:tc>
          <w:tcPr>
            <w:tcW w:w="1788" w:type="dxa"/>
            <w:vAlign w:val="center"/>
          </w:tcPr>
          <w:p w14:paraId="2B94AA7E" w14:textId="77777777" w:rsidR="00D74D27" w:rsidRPr="0050431F" w:rsidRDefault="00D74D27" w:rsidP="00AB57F0">
            <w:pPr>
              <w:pStyle w:val="TAL"/>
              <w:rPr>
                <w:rFonts w:cs="Arial"/>
                <w:lang w:eastAsia="en-US"/>
              </w:rPr>
            </w:pPr>
            <w:r w:rsidRPr="0050431F">
              <w:rPr>
                <w:rFonts w:cs="Arial"/>
                <w:lang w:eastAsia="en-US"/>
              </w:rPr>
              <w:t>Cumulative ACLR</w:t>
            </w:r>
          </w:p>
        </w:tc>
        <w:tc>
          <w:tcPr>
            <w:tcW w:w="1278" w:type="dxa"/>
          </w:tcPr>
          <w:p w14:paraId="015D6604" w14:textId="77777777" w:rsidR="00D74D27" w:rsidRPr="0050431F" w:rsidRDefault="00D74D27" w:rsidP="00546BDF">
            <w:pPr>
              <w:pStyle w:val="TAL"/>
              <w:rPr>
                <w:rFonts w:cs="Arial"/>
                <w:lang w:eastAsia="en-US"/>
              </w:rPr>
            </w:pPr>
            <w:r w:rsidRPr="0050431F">
              <w:rPr>
                <w:rFonts w:cs="Arial"/>
                <w:lang w:eastAsia="en-US"/>
              </w:rPr>
              <w:t>CNC: NTC3a</w:t>
            </w:r>
          </w:p>
          <w:p w14:paraId="771F4A71" w14:textId="77777777" w:rsidR="00D74D27" w:rsidRPr="0050431F" w:rsidRDefault="00D74D27" w:rsidP="00546BDF">
            <w:pPr>
              <w:pStyle w:val="TAL"/>
              <w:rPr>
                <w:rFonts w:cs="Arial"/>
                <w:lang w:eastAsia="en-US"/>
              </w:rPr>
            </w:pPr>
            <w:r w:rsidRPr="0050431F">
              <w:rPr>
                <w:rFonts w:cs="Arial"/>
                <w:lang w:eastAsia="en-US"/>
              </w:rPr>
              <w:t>C/NC:NTC3a</w:t>
            </w:r>
          </w:p>
        </w:tc>
        <w:tc>
          <w:tcPr>
            <w:tcW w:w="1278" w:type="dxa"/>
          </w:tcPr>
          <w:p w14:paraId="0677CA97" w14:textId="77777777" w:rsidR="00D74D27" w:rsidRPr="0050431F" w:rsidRDefault="00D74D27" w:rsidP="00546BDF">
            <w:pPr>
              <w:pStyle w:val="TAL"/>
              <w:rPr>
                <w:rFonts w:cs="Arial"/>
                <w:lang w:eastAsia="en-US"/>
              </w:rPr>
            </w:pPr>
            <w:r w:rsidRPr="0050431F">
              <w:rPr>
                <w:rFonts w:cs="Arial"/>
                <w:lang w:eastAsia="en-US"/>
              </w:rPr>
              <w:t>CNC: NTC3a</w:t>
            </w:r>
          </w:p>
          <w:p w14:paraId="3CA3B356" w14:textId="77777777" w:rsidR="00D74D27" w:rsidRPr="0050431F" w:rsidRDefault="00D74D27" w:rsidP="00546BDF">
            <w:pPr>
              <w:pStyle w:val="TAL"/>
              <w:rPr>
                <w:rFonts w:cs="Arial"/>
                <w:lang w:eastAsia="en-US"/>
              </w:rPr>
            </w:pPr>
            <w:r w:rsidRPr="0050431F">
              <w:rPr>
                <w:rFonts w:cs="Arial"/>
                <w:lang w:eastAsia="en-US"/>
              </w:rPr>
              <w:t>C/NC:NTC3a</w:t>
            </w:r>
          </w:p>
        </w:tc>
        <w:tc>
          <w:tcPr>
            <w:tcW w:w="1278" w:type="dxa"/>
          </w:tcPr>
          <w:p w14:paraId="6F23B1B9" w14:textId="77777777" w:rsidR="00D74D27" w:rsidRPr="0050431F" w:rsidRDefault="00D74D27" w:rsidP="00546BDF">
            <w:pPr>
              <w:pStyle w:val="TAL"/>
              <w:rPr>
                <w:rFonts w:cs="Arial"/>
                <w:lang w:eastAsia="en-US"/>
              </w:rPr>
            </w:pPr>
          </w:p>
        </w:tc>
        <w:tc>
          <w:tcPr>
            <w:tcW w:w="1278" w:type="dxa"/>
          </w:tcPr>
          <w:p w14:paraId="4765EAFC" w14:textId="77777777" w:rsidR="00D74D27" w:rsidRPr="0050431F" w:rsidRDefault="00D74D27" w:rsidP="00546BDF">
            <w:pPr>
              <w:pStyle w:val="TAL"/>
              <w:rPr>
                <w:rFonts w:cs="Arial"/>
                <w:lang w:eastAsia="en-US"/>
              </w:rPr>
            </w:pPr>
            <w:r w:rsidRPr="0050431F">
              <w:rPr>
                <w:rFonts w:cs="Arial"/>
                <w:lang w:eastAsia="en-US"/>
              </w:rPr>
              <w:t>CNC: NTC1a</w:t>
            </w:r>
          </w:p>
          <w:p w14:paraId="2BF4AB3A" w14:textId="77777777" w:rsidR="00D74D27" w:rsidRPr="0050431F" w:rsidRDefault="00D74D27" w:rsidP="00546BDF">
            <w:pPr>
              <w:pStyle w:val="TAL"/>
              <w:rPr>
                <w:rFonts w:cs="Arial"/>
                <w:lang w:eastAsia="en-US"/>
              </w:rPr>
            </w:pPr>
            <w:r w:rsidRPr="0050431F">
              <w:rPr>
                <w:rFonts w:cs="Arial"/>
                <w:lang w:eastAsia="en-US"/>
              </w:rPr>
              <w:t>C/NC:NTC1a</w:t>
            </w:r>
          </w:p>
        </w:tc>
        <w:tc>
          <w:tcPr>
            <w:tcW w:w="1278" w:type="dxa"/>
          </w:tcPr>
          <w:p w14:paraId="64599634" w14:textId="77777777" w:rsidR="00D74D27" w:rsidRPr="0050431F" w:rsidRDefault="00D74D27" w:rsidP="00546BDF">
            <w:pPr>
              <w:pStyle w:val="TAL"/>
              <w:rPr>
                <w:rFonts w:cs="Arial"/>
                <w:lang w:eastAsia="en-US"/>
              </w:rPr>
            </w:pPr>
            <w:r w:rsidRPr="0050431F">
              <w:rPr>
                <w:rFonts w:cs="Arial"/>
                <w:lang w:eastAsia="en-US"/>
              </w:rPr>
              <w:t>CNC: NTC2</w:t>
            </w:r>
          </w:p>
          <w:p w14:paraId="5BE42354" w14:textId="77777777" w:rsidR="00D74D27" w:rsidRPr="0050431F" w:rsidRDefault="00D74D27" w:rsidP="00546BDF">
            <w:pPr>
              <w:pStyle w:val="TAL"/>
              <w:rPr>
                <w:rFonts w:cs="Arial"/>
                <w:lang w:eastAsia="en-US"/>
              </w:rPr>
            </w:pPr>
            <w:r w:rsidRPr="0050431F">
              <w:rPr>
                <w:rFonts w:cs="Arial"/>
                <w:lang w:eastAsia="en-US"/>
              </w:rPr>
              <w:t>C/NC:NTC2</w:t>
            </w:r>
          </w:p>
        </w:tc>
        <w:tc>
          <w:tcPr>
            <w:tcW w:w="1460" w:type="dxa"/>
          </w:tcPr>
          <w:p w14:paraId="5A2C3092" w14:textId="77777777" w:rsidR="00D74D27" w:rsidRPr="0050431F" w:rsidRDefault="00D74D27" w:rsidP="00546BDF">
            <w:pPr>
              <w:pStyle w:val="TAL"/>
              <w:rPr>
                <w:rFonts w:cs="Arial"/>
                <w:lang w:eastAsia="en-US"/>
              </w:rPr>
            </w:pPr>
            <w:r w:rsidRPr="0050431F">
              <w:rPr>
                <w:rFonts w:cs="Arial"/>
                <w:lang w:eastAsia="en-US"/>
              </w:rPr>
              <w:t>CNC: NTC3a</w:t>
            </w:r>
          </w:p>
          <w:p w14:paraId="6C502FD2" w14:textId="77777777" w:rsidR="00D74D27" w:rsidRPr="0050431F" w:rsidRDefault="00D74D27" w:rsidP="00546BDF">
            <w:pPr>
              <w:pStyle w:val="TAL"/>
              <w:rPr>
                <w:rFonts w:cs="Arial"/>
                <w:lang w:eastAsia="en-US"/>
              </w:rPr>
            </w:pPr>
            <w:r w:rsidRPr="0050431F">
              <w:rPr>
                <w:rFonts w:cs="Arial"/>
                <w:lang w:eastAsia="en-US"/>
              </w:rPr>
              <w:t>C/NC:NTC3a</w:t>
            </w:r>
          </w:p>
        </w:tc>
        <w:tc>
          <w:tcPr>
            <w:tcW w:w="1460" w:type="dxa"/>
          </w:tcPr>
          <w:p w14:paraId="5B4782E0" w14:textId="77777777" w:rsidR="00D74D27" w:rsidRPr="0050431F" w:rsidRDefault="00D74D27" w:rsidP="00B0695F">
            <w:pPr>
              <w:keepNext/>
              <w:keepLines/>
              <w:spacing w:after="0"/>
              <w:rPr>
                <w:rFonts w:ascii="Arial" w:hAnsi="Arial"/>
                <w:sz w:val="18"/>
              </w:rPr>
            </w:pPr>
            <w:r w:rsidRPr="0050431F">
              <w:rPr>
                <w:rFonts w:ascii="Arial" w:hAnsi="Arial"/>
                <w:sz w:val="18"/>
              </w:rPr>
              <w:t>CNC: NTC3a*, NTC2**</w:t>
            </w:r>
          </w:p>
          <w:p w14:paraId="6174A151" w14:textId="77777777" w:rsidR="00D74D27" w:rsidRPr="0050431F" w:rsidRDefault="00D74D27" w:rsidP="00B0695F">
            <w:pPr>
              <w:keepNext/>
              <w:keepLines/>
              <w:spacing w:after="0"/>
              <w:rPr>
                <w:rFonts w:ascii="Arial" w:hAnsi="Arial"/>
                <w:sz w:val="18"/>
              </w:rPr>
            </w:pPr>
            <w:r w:rsidRPr="0050431F">
              <w:rPr>
                <w:rFonts w:ascii="Arial" w:hAnsi="Arial"/>
                <w:sz w:val="18"/>
              </w:rPr>
              <w:t>C/NC:NTC3a*,</w:t>
            </w:r>
          </w:p>
          <w:p w14:paraId="525D8760" w14:textId="77777777" w:rsidR="00D74D27" w:rsidRPr="0050431F" w:rsidRDefault="00D74D27" w:rsidP="00546BDF">
            <w:pPr>
              <w:pStyle w:val="TAL"/>
              <w:rPr>
                <w:rFonts w:cs="Arial"/>
                <w:lang w:eastAsia="en-US"/>
              </w:rPr>
            </w:pPr>
            <w:r w:rsidRPr="0050431F">
              <w:rPr>
                <w:rFonts w:cs="Arial"/>
              </w:rPr>
              <w:t>NTC2**</w:t>
            </w:r>
          </w:p>
        </w:tc>
      </w:tr>
      <w:tr w:rsidR="00E46DAC" w:rsidRPr="0050431F" w14:paraId="5B9794F4" w14:textId="77777777" w:rsidTr="00E46DAC">
        <w:trPr>
          <w:jc w:val="center"/>
        </w:trPr>
        <w:tc>
          <w:tcPr>
            <w:tcW w:w="1788" w:type="dxa"/>
            <w:vAlign w:val="center"/>
          </w:tcPr>
          <w:p w14:paraId="735C2321" w14:textId="77777777" w:rsidR="00E46DAC" w:rsidRPr="0050431F" w:rsidRDefault="00E46DAC" w:rsidP="00AB57F0">
            <w:pPr>
              <w:pStyle w:val="TAL"/>
              <w:ind w:left="14"/>
              <w:rPr>
                <w:rFonts w:cs="Arial"/>
                <w:b/>
                <w:lang w:eastAsia="en-US"/>
              </w:rPr>
            </w:pPr>
            <w:r w:rsidRPr="0050431F">
              <w:rPr>
                <w:rFonts w:cs="Arial"/>
                <w:b/>
                <w:lang w:eastAsia="en-US"/>
              </w:rPr>
              <w:t>6.7 Transmitter intermodulation</w:t>
            </w:r>
          </w:p>
        </w:tc>
        <w:tc>
          <w:tcPr>
            <w:tcW w:w="1278" w:type="dxa"/>
          </w:tcPr>
          <w:p w14:paraId="30BC926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D49B5D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FD2B27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114FDC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D59B6B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5C3F72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9EE71FB"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04E5CE13" w14:textId="77777777" w:rsidTr="00E46DAC">
        <w:trPr>
          <w:jc w:val="center"/>
        </w:trPr>
        <w:tc>
          <w:tcPr>
            <w:tcW w:w="1788" w:type="dxa"/>
          </w:tcPr>
          <w:p w14:paraId="613A4E9F"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14E71EE1"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01984D8C"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4AE3A2FD"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9F0A76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40537B34"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5DAA50B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69E803C7" w14:textId="77777777" w:rsidR="00D74D27" w:rsidRPr="0050431F" w:rsidRDefault="00D74D27" w:rsidP="00AB57F0">
            <w:pPr>
              <w:pStyle w:val="TAL"/>
              <w:rPr>
                <w:rFonts w:cs="Arial"/>
                <w:lang w:eastAsia="en-US"/>
              </w:rPr>
            </w:pPr>
            <w:r w:rsidRPr="0050431F">
              <w:rPr>
                <w:rFonts w:cs="Arial"/>
              </w:rPr>
              <w:t>Same TC as used in 6.6</w:t>
            </w:r>
          </w:p>
        </w:tc>
      </w:tr>
      <w:tr w:rsidR="00D74D27" w:rsidRPr="0050431F" w14:paraId="2C854C47" w14:textId="77777777" w:rsidTr="00E46DAC">
        <w:trPr>
          <w:jc w:val="center"/>
        </w:trPr>
        <w:tc>
          <w:tcPr>
            <w:tcW w:w="1788" w:type="dxa"/>
          </w:tcPr>
          <w:p w14:paraId="7F1F6E23" w14:textId="77777777" w:rsidR="00D74D27" w:rsidRPr="0050431F" w:rsidRDefault="00D74D27" w:rsidP="00AB57F0">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278" w:type="dxa"/>
          </w:tcPr>
          <w:p w14:paraId="73D1409A" w14:textId="77777777" w:rsidR="00D74D27" w:rsidRPr="0050431F" w:rsidRDefault="00D74D27" w:rsidP="00C737DC">
            <w:pPr>
              <w:pStyle w:val="TAL"/>
              <w:rPr>
                <w:rFonts w:cs="Arial"/>
                <w:lang w:eastAsia="en-US"/>
              </w:rPr>
            </w:pPr>
            <w:r w:rsidRPr="0050431F">
              <w:rPr>
                <w:rFonts w:cs="Arial"/>
                <w:lang w:eastAsia="en-US"/>
              </w:rPr>
              <w:t>CNC: NTC3a</w:t>
            </w:r>
          </w:p>
          <w:p w14:paraId="3DA858F2" w14:textId="77777777" w:rsidR="00D74D27" w:rsidRPr="0050431F" w:rsidRDefault="00D74D27" w:rsidP="00C737DC">
            <w:pPr>
              <w:pStyle w:val="TAL"/>
              <w:rPr>
                <w:rFonts w:cs="Arial"/>
                <w:lang w:eastAsia="en-US"/>
              </w:rPr>
            </w:pPr>
            <w:r w:rsidRPr="0050431F">
              <w:rPr>
                <w:rFonts w:cs="Arial"/>
                <w:lang w:eastAsia="en-US"/>
              </w:rPr>
              <w:t>C/NC:NTC3a</w:t>
            </w:r>
          </w:p>
        </w:tc>
        <w:tc>
          <w:tcPr>
            <w:tcW w:w="1278" w:type="dxa"/>
          </w:tcPr>
          <w:p w14:paraId="7E68FF45"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D16059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0E1075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03E43349"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6490297F"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0994CCE6" w14:textId="77777777" w:rsidR="00D74D27" w:rsidRPr="0050431F" w:rsidRDefault="00D74D27" w:rsidP="00AB57F0">
            <w:pPr>
              <w:pStyle w:val="TAL"/>
              <w:rPr>
                <w:rFonts w:cs="Arial"/>
                <w:lang w:eastAsia="en-US"/>
              </w:rPr>
            </w:pPr>
            <w:r w:rsidRPr="0050431F">
              <w:rPr>
                <w:rFonts w:cs="Arial"/>
              </w:rPr>
              <w:t>Same TC as used in 6.6</w:t>
            </w:r>
          </w:p>
        </w:tc>
      </w:tr>
      <w:tr w:rsidR="00D74D27" w:rsidRPr="0050431F" w14:paraId="079D32C1" w14:textId="77777777" w:rsidTr="00E46DAC">
        <w:trPr>
          <w:jc w:val="center"/>
        </w:trPr>
        <w:tc>
          <w:tcPr>
            <w:tcW w:w="1788" w:type="dxa"/>
            <w:vAlign w:val="center"/>
          </w:tcPr>
          <w:p w14:paraId="10CC0687" w14:textId="77777777" w:rsidR="00D74D27" w:rsidRPr="0050431F" w:rsidRDefault="00D74D27" w:rsidP="00AB57F0">
            <w:pPr>
              <w:pStyle w:val="TAL"/>
              <w:ind w:left="14"/>
              <w:rPr>
                <w:rFonts w:cs="Arial"/>
                <w:lang w:eastAsia="en-US"/>
              </w:rPr>
            </w:pPr>
            <w:r w:rsidRPr="0050431F">
              <w:rPr>
                <w:rFonts w:cs="Arial"/>
                <w:lang w:eastAsia="en-US"/>
              </w:rPr>
              <w:t>Additional requirement (BC3)</w:t>
            </w:r>
          </w:p>
        </w:tc>
        <w:tc>
          <w:tcPr>
            <w:tcW w:w="1278" w:type="dxa"/>
          </w:tcPr>
          <w:p w14:paraId="7E232E7F"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6BBCCF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DB26836"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054A29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9EED69F"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7AAC6215"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3BB50B" w14:textId="77777777" w:rsidR="00D74D27" w:rsidRPr="0050431F" w:rsidRDefault="00D74D27" w:rsidP="00AB57F0">
            <w:pPr>
              <w:pStyle w:val="TAL"/>
              <w:rPr>
                <w:rFonts w:cs="Arial"/>
                <w:lang w:eastAsia="en-US"/>
              </w:rPr>
            </w:pPr>
            <w:r w:rsidRPr="0050431F">
              <w:rPr>
                <w:rFonts w:cs="Arial"/>
              </w:rPr>
              <w:t>N/A</w:t>
            </w:r>
          </w:p>
        </w:tc>
      </w:tr>
      <w:tr w:rsidR="00E46DAC" w:rsidRPr="0050431F" w14:paraId="7EADFACA" w14:textId="77777777" w:rsidTr="00E46DAC">
        <w:trPr>
          <w:jc w:val="center"/>
        </w:trPr>
        <w:tc>
          <w:tcPr>
            <w:tcW w:w="1788" w:type="dxa"/>
            <w:vAlign w:val="center"/>
          </w:tcPr>
          <w:p w14:paraId="34B0BBBA" w14:textId="77777777" w:rsidR="00E46DAC" w:rsidRPr="0050431F" w:rsidRDefault="00E46DAC" w:rsidP="00AB57F0">
            <w:pPr>
              <w:pStyle w:val="TAL"/>
              <w:ind w:left="14"/>
              <w:rPr>
                <w:rFonts w:cs="Arial"/>
                <w:b/>
                <w:bCs/>
                <w:lang w:eastAsia="en-US"/>
              </w:rPr>
            </w:pPr>
            <w:r w:rsidRPr="0050431F">
              <w:rPr>
                <w:rFonts w:cs="Arial"/>
                <w:b/>
                <w:bCs/>
                <w:lang w:eastAsia="en-US"/>
              </w:rPr>
              <w:t>7.2 Reference sensitivity level</w:t>
            </w:r>
          </w:p>
        </w:tc>
        <w:tc>
          <w:tcPr>
            <w:tcW w:w="1278" w:type="dxa"/>
          </w:tcPr>
          <w:p w14:paraId="7B1EAF7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33DC9A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46E2E0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1E900B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2CD201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2558B6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6D25905"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0593348C" w14:textId="77777777" w:rsidTr="00E46DAC">
        <w:trPr>
          <w:jc w:val="center"/>
        </w:trPr>
        <w:tc>
          <w:tcPr>
            <w:tcW w:w="1788" w:type="dxa"/>
            <w:vAlign w:val="center"/>
          </w:tcPr>
          <w:p w14:paraId="737B1FD3" w14:textId="77777777" w:rsidR="00D74D27" w:rsidRPr="0050431F" w:rsidRDefault="00D74D27" w:rsidP="00AB57F0">
            <w:pPr>
              <w:pStyle w:val="TAL"/>
              <w:ind w:left="14"/>
              <w:rPr>
                <w:rFonts w:cs="Arial"/>
                <w:lang w:eastAsia="en-US"/>
              </w:rPr>
            </w:pPr>
            <w:r w:rsidRPr="0050431F">
              <w:rPr>
                <w:rFonts w:cs="Arial"/>
                <w:lang w:eastAsia="en-US"/>
              </w:rPr>
              <w:t>E-UTRA</w:t>
            </w:r>
          </w:p>
        </w:tc>
        <w:tc>
          <w:tcPr>
            <w:tcW w:w="1278" w:type="dxa"/>
          </w:tcPr>
          <w:p w14:paraId="5580D903"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4B122F91"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13B7A199"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06BF2ED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F74DA26"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70E1E128"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2487B764" w14:textId="77777777" w:rsidR="00D74D27" w:rsidRPr="0050431F" w:rsidRDefault="00D74D27" w:rsidP="00AB57F0">
            <w:pPr>
              <w:pStyle w:val="TAL"/>
              <w:rPr>
                <w:rFonts w:cs="Arial"/>
                <w:lang w:eastAsia="en-US"/>
              </w:rPr>
            </w:pPr>
            <w:r w:rsidRPr="0050431F">
              <w:rPr>
                <w:rFonts w:cs="Arial"/>
              </w:rPr>
              <w:t>(TS 36.141)</w:t>
            </w:r>
          </w:p>
        </w:tc>
      </w:tr>
      <w:tr w:rsidR="00D74D27" w:rsidRPr="0050431F" w14:paraId="48712138" w14:textId="77777777" w:rsidTr="00E46DAC">
        <w:trPr>
          <w:jc w:val="center"/>
        </w:trPr>
        <w:tc>
          <w:tcPr>
            <w:tcW w:w="1788" w:type="dxa"/>
            <w:vAlign w:val="center"/>
          </w:tcPr>
          <w:p w14:paraId="7B53A1B1" w14:textId="77777777" w:rsidR="00D74D27" w:rsidRPr="0050431F" w:rsidRDefault="00D74D27" w:rsidP="00AB57F0">
            <w:pPr>
              <w:pStyle w:val="TAL"/>
              <w:ind w:left="14"/>
              <w:rPr>
                <w:rFonts w:cs="Arial"/>
                <w:lang w:eastAsia="en-US"/>
              </w:rPr>
            </w:pPr>
            <w:r w:rsidRPr="0050431F">
              <w:rPr>
                <w:rFonts w:cs="Arial"/>
                <w:lang w:eastAsia="en-US"/>
              </w:rPr>
              <w:t>UTRA FDD</w:t>
            </w:r>
          </w:p>
        </w:tc>
        <w:tc>
          <w:tcPr>
            <w:tcW w:w="1278" w:type="dxa"/>
          </w:tcPr>
          <w:p w14:paraId="526F0467"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0808BC10"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522360B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2424172"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32D57AA5"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CEE9AD" w14:textId="77777777" w:rsidR="00D74D27" w:rsidRPr="0050431F" w:rsidRDefault="00D74D27" w:rsidP="00AB57F0">
            <w:pPr>
              <w:pStyle w:val="TAL"/>
              <w:rPr>
                <w:rFonts w:cs="Arial"/>
                <w:lang w:eastAsia="en-US"/>
              </w:rPr>
            </w:pPr>
            <w:r w:rsidRPr="0050431F">
              <w:rPr>
                <w:rFonts w:cs="Arial"/>
                <w:lang w:eastAsia="en-US"/>
              </w:rPr>
              <w:t>(TS 25.141)</w:t>
            </w:r>
          </w:p>
        </w:tc>
        <w:tc>
          <w:tcPr>
            <w:tcW w:w="1460" w:type="dxa"/>
          </w:tcPr>
          <w:p w14:paraId="16E7749B"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6624E5C1" w14:textId="77777777" w:rsidTr="00E46DAC">
        <w:trPr>
          <w:jc w:val="center"/>
        </w:trPr>
        <w:tc>
          <w:tcPr>
            <w:tcW w:w="1788" w:type="dxa"/>
            <w:vAlign w:val="center"/>
          </w:tcPr>
          <w:p w14:paraId="3714430D" w14:textId="77777777" w:rsidR="00D74D27" w:rsidRPr="0050431F" w:rsidRDefault="00D74D27" w:rsidP="00AB57F0">
            <w:pPr>
              <w:pStyle w:val="TAL"/>
              <w:ind w:left="14"/>
              <w:rPr>
                <w:rFonts w:cs="Arial"/>
                <w:lang w:eastAsia="en-US"/>
              </w:rPr>
            </w:pPr>
            <w:r w:rsidRPr="0050431F">
              <w:rPr>
                <w:rFonts w:cs="Arial"/>
                <w:lang w:eastAsia="en-US"/>
              </w:rPr>
              <w:t>UTRA TDD</w:t>
            </w:r>
          </w:p>
        </w:tc>
        <w:tc>
          <w:tcPr>
            <w:tcW w:w="1278" w:type="dxa"/>
          </w:tcPr>
          <w:p w14:paraId="1F5D1E2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25B264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DD900D0"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5900DED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170B4B2"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2BD0D00E"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04CA7631" w14:textId="77777777" w:rsidR="00D74D27" w:rsidRPr="0050431F" w:rsidRDefault="00D74D27" w:rsidP="00AB57F0">
            <w:pPr>
              <w:pStyle w:val="TAL"/>
              <w:rPr>
                <w:rFonts w:cs="Arial"/>
                <w:lang w:eastAsia="en-US"/>
              </w:rPr>
            </w:pPr>
            <w:r w:rsidRPr="0050431F">
              <w:rPr>
                <w:rFonts w:cs="Arial"/>
              </w:rPr>
              <w:t>N/A</w:t>
            </w:r>
          </w:p>
        </w:tc>
      </w:tr>
      <w:tr w:rsidR="00D74D27" w:rsidRPr="0050431F" w14:paraId="75FF1CE7" w14:textId="77777777" w:rsidTr="00E46DAC">
        <w:trPr>
          <w:jc w:val="center"/>
        </w:trPr>
        <w:tc>
          <w:tcPr>
            <w:tcW w:w="1788" w:type="dxa"/>
            <w:vAlign w:val="center"/>
          </w:tcPr>
          <w:p w14:paraId="308F008B" w14:textId="77777777" w:rsidR="00D74D27" w:rsidRPr="0050431F" w:rsidRDefault="00D74D27" w:rsidP="00AB57F0">
            <w:pPr>
              <w:pStyle w:val="TAL"/>
              <w:ind w:left="14"/>
              <w:rPr>
                <w:rFonts w:cs="Arial"/>
                <w:lang w:eastAsia="en-US"/>
              </w:rPr>
            </w:pPr>
            <w:r w:rsidRPr="0050431F">
              <w:rPr>
                <w:rFonts w:cs="Arial"/>
                <w:lang w:eastAsia="en-US"/>
              </w:rPr>
              <w:t>GSM/EDGE</w:t>
            </w:r>
          </w:p>
        </w:tc>
        <w:tc>
          <w:tcPr>
            <w:tcW w:w="1278" w:type="dxa"/>
          </w:tcPr>
          <w:p w14:paraId="7914AFC1"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9A7887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B2AC86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356A701"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3E51A2D0"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5CDFCA0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105708F3" w14:textId="77777777" w:rsidR="00D74D27" w:rsidRPr="0050431F" w:rsidRDefault="00D74D27" w:rsidP="00AB57F0">
            <w:pPr>
              <w:pStyle w:val="TAL"/>
              <w:rPr>
                <w:rFonts w:cs="Arial"/>
                <w:lang w:eastAsia="en-US"/>
              </w:rPr>
            </w:pPr>
            <w:r w:rsidRPr="0050431F">
              <w:rPr>
                <w:rFonts w:cs="Arial"/>
              </w:rPr>
              <w:t>TC5b</w:t>
            </w:r>
          </w:p>
        </w:tc>
      </w:tr>
      <w:tr w:rsidR="002F6EF4" w:rsidRPr="0050431F" w14:paraId="6443BDA0" w14:textId="77777777" w:rsidTr="00E819CF">
        <w:trPr>
          <w:jc w:val="center"/>
        </w:trPr>
        <w:tc>
          <w:tcPr>
            <w:tcW w:w="1788" w:type="dxa"/>
            <w:vAlign w:val="center"/>
          </w:tcPr>
          <w:p w14:paraId="5704C6D3" w14:textId="77777777" w:rsidR="002F6EF4" w:rsidRPr="0050431F" w:rsidRDefault="002F6EF4" w:rsidP="002F6EF4">
            <w:pPr>
              <w:pStyle w:val="TAL"/>
              <w:rPr>
                <w:lang w:eastAsia="en-US"/>
              </w:rPr>
            </w:pPr>
            <w:r w:rsidRPr="0050431F">
              <w:rPr>
                <w:lang w:eastAsia="en-US"/>
              </w:rPr>
              <w:t>NB-IoT</w:t>
            </w:r>
          </w:p>
        </w:tc>
        <w:tc>
          <w:tcPr>
            <w:tcW w:w="1278" w:type="dxa"/>
          </w:tcPr>
          <w:p w14:paraId="6D4C5EB2" w14:textId="77777777" w:rsidR="002F6EF4" w:rsidRPr="0050431F" w:rsidRDefault="002F6EF4" w:rsidP="002F6EF4">
            <w:pPr>
              <w:pStyle w:val="TAL"/>
              <w:rPr>
                <w:lang w:eastAsia="en-US"/>
              </w:rPr>
            </w:pPr>
            <w:r w:rsidRPr="0050431F">
              <w:rPr>
                <w:lang w:eastAsia="en-US"/>
              </w:rPr>
              <w:t>(TS 36.141)</w:t>
            </w:r>
          </w:p>
        </w:tc>
        <w:tc>
          <w:tcPr>
            <w:tcW w:w="1278" w:type="dxa"/>
          </w:tcPr>
          <w:p w14:paraId="25D9CEE6" w14:textId="77777777" w:rsidR="002F6EF4" w:rsidRPr="0050431F" w:rsidRDefault="002F6EF4" w:rsidP="002F6EF4">
            <w:pPr>
              <w:pStyle w:val="TAL"/>
              <w:rPr>
                <w:lang w:eastAsia="en-US"/>
              </w:rPr>
            </w:pPr>
            <w:r w:rsidRPr="0050431F">
              <w:rPr>
                <w:lang w:eastAsia="en-US"/>
              </w:rPr>
              <w:t>(TS 36.141)</w:t>
            </w:r>
          </w:p>
        </w:tc>
        <w:tc>
          <w:tcPr>
            <w:tcW w:w="1278" w:type="dxa"/>
          </w:tcPr>
          <w:p w14:paraId="2FE30753" w14:textId="77777777" w:rsidR="002F6EF4" w:rsidRPr="0050431F" w:rsidRDefault="002F6EF4" w:rsidP="002F6EF4">
            <w:pPr>
              <w:pStyle w:val="TAL"/>
              <w:rPr>
                <w:lang w:eastAsia="en-US"/>
              </w:rPr>
            </w:pPr>
            <w:r w:rsidRPr="0050431F">
              <w:rPr>
                <w:lang w:eastAsia="en-US"/>
              </w:rPr>
              <w:t>N/A</w:t>
            </w:r>
          </w:p>
        </w:tc>
        <w:tc>
          <w:tcPr>
            <w:tcW w:w="1278" w:type="dxa"/>
          </w:tcPr>
          <w:p w14:paraId="339CD6B7" w14:textId="77777777" w:rsidR="002F6EF4" w:rsidRPr="0050431F" w:rsidRDefault="002F6EF4" w:rsidP="002F6EF4">
            <w:pPr>
              <w:pStyle w:val="TAL"/>
              <w:rPr>
                <w:lang w:eastAsia="en-US"/>
              </w:rPr>
            </w:pPr>
            <w:r w:rsidRPr="0050431F">
              <w:rPr>
                <w:lang w:eastAsia="en-US"/>
              </w:rPr>
              <w:t>N/A</w:t>
            </w:r>
          </w:p>
        </w:tc>
        <w:tc>
          <w:tcPr>
            <w:tcW w:w="1278" w:type="dxa"/>
          </w:tcPr>
          <w:p w14:paraId="22E602F9" w14:textId="77777777" w:rsidR="002F6EF4" w:rsidRPr="0050431F" w:rsidRDefault="002F6EF4" w:rsidP="002F6EF4">
            <w:pPr>
              <w:pStyle w:val="TAL"/>
              <w:rPr>
                <w:lang w:eastAsia="en-US"/>
              </w:rPr>
            </w:pPr>
            <w:r w:rsidRPr="0050431F">
              <w:rPr>
                <w:lang w:eastAsia="en-US"/>
              </w:rPr>
              <w:t>(TS 36.141)</w:t>
            </w:r>
          </w:p>
        </w:tc>
        <w:tc>
          <w:tcPr>
            <w:tcW w:w="1460" w:type="dxa"/>
          </w:tcPr>
          <w:p w14:paraId="6D0CD1C9" w14:textId="77777777" w:rsidR="002F6EF4" w:rsidRPr="0050431F" w:rsidRDefault="002F6EF4" w:rsidP="002F6EF4">
            <w:pPr>
              <w:pStyle w:val="TAL"/>
              <w:rPr>
                <w:lang w:eastAsia="en-US"/>
              </w:rPr>
            </w:pPr>
            <w:r w:rsidRPr="0050431F">
              <w:rPr>
                <w:lang w:eastAsia="en-US"/>
              </w:rPr>
              <w:t>N/A</w:t>
            </w:r>
          </w:p>
        </w:tc>
        <w:tc>
          <w:tcPr>
            <w:tcW w:w="1460" w:type="dxa"/>
          </w:tcPr>
          <w:p w14:paraId="1FD9093A" w14:textId="77777777" w:rsidR="002F6EF4" w:rsidRPr="0050431F" w:rsidRDefault="002F6EF4" w:rsidP="002F6EF4">
            <w:pPr>
              <w:pStyle w:val="TAL"/>
            </w:pPr>
            <w:r w:rsidRPr="0050431F">
              <w:rPr>
                <w:lang w:eastAsia="en-US"/>
              </w:rPr>
              <w:t>(TS 36.141)</w:t>
            </w:r>
          </w:p>
        </w:tc>
      </w:tr>
      <w:tr w:rsidR="00E46DAC" w:rsidRPr="0050431F" w14:paraId="663A9734" w14:textId="77777777" w:rsidTr="00E46DAC">
        <w:trPr>
          <w:jc w:val="center"/>
        </w:trPr>
        <w:tc>
          <w:tcPr>
            <w:tcW w:w="1788" w:type="dxa"/>
            <w:vAlign w:val="center"/>
          </w:tcPr>
          <w:p w14:paraId="15CE8EE0" w14:textId="77777777" w:rsidR="00E46DAC" w:rsidRPr="0050431F" w:rsidRDefault="00E46DAC" w:rsidP="00AB57F0">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278" w:type="dxa"/>
          </w:tcPr>
          <w:p w14:paraId="304BE27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A3CE1A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3CAA84E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4B8C68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FA5804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B3851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A95F73B"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7392EF92" w14:textId="77777777" w:rsidTr="00E46DAC">
        <w:trPr>
          <w:jc w:val="center"/>
        </w:trPr>
        <w:tc>
          <w:tcPr>
            <w:tcW w:w="1788" w:type="dxa"/>
            <w:vAlign w:val="center"/>
          </w:tcPr>
          <w:p w14:paraId="70C7A0FF" w14:textId="77777777" w:rsidR="00D74D27" w:rsidRPr="0050431F" w:rsidRDefault="00D74D27" w:rsidP="00AB57F0">
            <w:pPr>
              <w:pStyle w:val="TAL"/>
              <w:ind w:left="14"/>
              <w:rPr>
                <w:rFonts w:cs="Arial"/>
                <w:lang w:eastAsia="en-US"/>
              </w:rPr>
            </w:pPr>
            <w:r w:rsidRPr="0050431F">
              <w:rPr>
                <w:rFonts w:cs="Arial"/>
                <w:lang w:eastAsia="en-US"/>
              </w:rPr>
              <w:t>E-UTRA</w:t>
            </w:r>
          </w:p>
        </w:tc>
        <w:tc>
          <w:tcPr>
            <w:tcW w:w="1278" w:type="dxa"/>
          </w:tcPr>
          <w:p w14:paraId="35784130"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61698D4D"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295EAC06"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2FFA2EF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BE933FE"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2C7C64D3"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3B34CC6B" w14:textId="77777777" w:rsidR="00D74D27" w:rsidRPr="0050431F" w:rsidRDefault="00D74D27" w:rsidP="00AB57F0">
            <w:pPr>
              <w:pStyle w:val="TAL"/>
              <w:rPr>
                <w:rFonts w:cs="Arial"/>
                <w:lang w:eastAsia="en-US"/>
              </w:rPr>
            </w:pPr>
            <w:r w:rsidRPr="0050431F">
              <w:rPr>
                <w:rFonts w:cs="Arial"/>
              </w:rPr>
              <w:t>(TS 36.141)</w:t>
            </w:r>
          </w:p>
        </w:tc>
      </w:tr>
      <w:tr w:rsidR="00D74D27" w:rsidRPr="0050431F" w14:paraId="19036B96" w14:textId="77777777" w:rsidTr="00E46DAC">
        <w:trPr>
          <w:jc w:val="center"/>
        </w:trPr>
        <w:tc>
          <w:tcPr>
            <w:tcW w:w="1788" w:type="dxa"/>
            <w:vAlign w:val="center"/>
          </w:tcPr>
          <w:p w14:paraId="66FDB7E9" w14:textId="77777777" w:rsidR="00D74D27" w:rsidRPr="0050431F" w:rsidRDefault="00D74D27" w:rsidP="00AB57F0">
            <w:pPr>
              <w:pStyle w:val="TAL"/>
              <w:ind w:left="14"/>
              <w:rPr>
                <w:rFonts w:cs="Arial"/>
                <w:lang w:eastAsia="en-US"/>
              </w:rPr>
            </w:pPr>
            <w:r w:rsidRPr="0050431F">
              <w:rPr>
                <w:rFonts w:cs="Arial"/>
                <w:lang w:eastAsia="en-US"/>
              </w:rPr>
              <w:t>UTRA FDD</w:t>
            </w:r>
          </w:p>
        </w:tc>
        <w:tc>
          <w:tcPr>
            <w:tcW w:w="1278" w:type="dxa"/>
          </w:tcPr>
          <w:p w14:paraId="2E8559DC"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4CD51C32"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26A78AC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482A066"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225028D2"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783AC9DE" w14:textId="77777777" w:rsidR="00D74D27" w:rsidRPr="0050431F" w:rsidRDefault="00D74D27" w:rsidP="00AB57F0">
            <w:pPr>
              <w:pStyle w:val="TAL"/>
              <w:rPr>
                <w:rFonts w:cs="Arial"/>
                <w:lang w:eastAsia="en-US"/>
              </w:rPr>
            </w:pPr>
            <w:r w:rsidRPr="0050431F">
              <w:rPr>
                <w:rFonts w:cs="Arial"/>
                <w:lang w:eastAsia="en-US"/>
              </w:rPr>
              <w:t>(TS 25.141)</w:t>
            </w:r>
          </w:p>
        </w:tc>
        <w:tc>
          <w:tcPr>
            <w:tcW w:w="1460" w:type="dxa"/>
          </w:tcPr>
          <w:p w14:paraId="025F31BA"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5154BB24" w14:textId="77777777" w:rsidTr="00E46DAC">
        <w:trPr>
          <w:jc w:val="center"/>
        </w:trPr>
        <w:tc>
          <w:tcPr>
            <w:tcW w:w="1788" w:type="dxa"/>
            <w:vAlign w:val="center"/>
          </w:tcPr>
          <w:p w14:paraId="33432A1E" w14:textId="77777777" w:rsidR="00D74D27" w:rsidRPr="0050431F" w:rsidRDefault="00D74D27" w:rsidP="00AB57F0">
            <w:pPr>
              <w:pStyle w:val="TAL"/>
              <w:ind w:left="14"/>
              <w:rPr>
                <w:rFonts w:cs="Arial"/>
                <w:lang w:eastAsia="en-US"/>
              </w:rPr>
            </w:pPr>
            <w:r w:rsidRPr="0050431F">
              <w:rPr>
                <w:rFonts w:cs="Arial"/>
                <w:lang w:eastAsia="en-US"/>
              </w:rPr>
              <w:t>UTRA TDD</w:t>
            </w:r>
          </w:p>
        </w:tc>
        <w:tc>
          <w:tcPr>
            <w:tcW w:w="1278" w:type="dxa"/>
          </w:tcPr>
          <w:p w14:paraId="32B39C7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F86335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A6D17C1"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56351DF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ECB077C"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5DEB04D3"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1C24F842" w14:textId="77777777" w:rsidR="00D74D27" w:rsidRPr="0050431F" w:rsidRDefault="00D74D27" w:rsidP="00AB57F0">
            <w:pPr>
              <w:pStyle w:val="TAL"/>
              <w:rPr>
                <w:rFonts w:cs="Arial"/>
                <w:lang w:eastAsia="en-US"/>
              </w:rPr>
            </w:pPr>
            <w:r w:rsidRPr="0050431F">
              <w:rPr>
                <w:rFonts w:cs="Arial"/>
              </w:rPr>
              <w:t>N/A</w:t>
            </w:r>
          </w:p>
        </w:tc>
      </w:tr>
      <w:tr w:rsidR="00D74D27" w:rsidRPr="0050431F" w14:paraId="7B917A7A" w14:textId="77777777" w:rsidTr="00E46DAC">
        <w:trPr>
          <w:jc w:val="center"/>
        </w:trPr>
        <w:tc>
          <w:tcPr>
            <w:tcW w:w="1788" w:type="dxa"/>
            <w:vAlign w:val="center"/>
          </w:tcPr>
          <w:p w14:paraId="3A9C32A3" w14:textId="77777777" w:rsidR="00D74D27" w:rsidRPr="0050431F" w:rsidRDefault="00D74D27" w:rsidP="00AB57F0">
            <w:pPr>
              <w:pStyle w:val="TAL"/>
              <w:ind w:left="14"/>
              <w:rPr>
                <w:rFonts w:cs="Arial"/>
                <w:lang w:eastAsia="en-US"/>
              </w:rPr>
            </w:pPr>
            <w:r w:rsidRPr="0050431F">
              <w:rPr>
                <w:rFonts w:cs="Arial"/>
                <w:lang w:eastAsia="en-US"/>
              </w:rPr>
              <w:t>GSM/EDGE</w:t>
            </w:r>
          </w:p>
        </w:tc>
        <w:tc>
          <w:tcPr>
            <w:tcW w:w="1278" w:type="dxa"/>
          </w:tcPr>
          <w:p w14:paraId="154F79E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504288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B9275F7"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CC458CD"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038F82A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3394BDED"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6C4704D6" w14:textId="77777777" w:rsidR="00D74D27" w:rsidRPr="0050431F" w:rsidRDefault="00D74D27" w:rsidP="00AB57F0">
            <w:pPr>
              <w:pStyle w:val="TAL"/>
              <w:rPr>
                <w:rFonts w:cs="Arial"/>
                <w:lang w:eastAsia="en-US"/>
              </w:rPr>
            </w:pPr>
            <w:r w:rsidRPr="0050431F">
              <w:rPr>
                <w:rFonts w:cs="Arial"/>
              </w:rPr>
              <w:t>TC5b</w:t>
            </w:r>
          </w:p>
        </w:tc>
      </w:tr>
      <w:tr w:rsidR="002F6EF4" w:rsidRPr="0050431F" w14:paraId="120C6F5E" w14:textId="77777777" w:rsidTr="00E819CF">
        <w:trPr>
          <w:jc w:val="center"/>
        </w:trPr>
        <w:tc>
          <w:tcPr>
            <w:tcW w:w="1788" w:type="dxa"/>
            <w:vAlign w:val="center"/>
          </w:tcPr>
          <w:p w14:paraId="17149A87" w14:textId="77777777" w:rsidR="002F6EF4" w:rsidRPr="0050431F" w:rsidRDefault="002F6EF4" w:rsidP="002F6EF4">
            <w:pPr>
              <w:pStyle w:val="TAL"/>
              <w:rPr>
                <w:lang w:eastAsia="en-US"/>
              </w:rPr>
            </w:pPr>
            <w:r w:rsidRPr="0050431F">
              <w:rPr>
                <w:lang w:eastAsia="en-US"/>
              </w:rPr>
              <w:t>NB-IoT</w:t>
            </w:r>
          </w:p>
        </w:tc>
        <w:tc>
          <w:tcPr>
            <w:tcW w:w="1278" w:type="dxa"/>
          </w:tcPr>
          <w:p w14:paraId="0C78D86E" w14:textId="77777777" w:rsidR="002F6EF4" w:rsidRPr="0050431F" w:rsidRDefault="002F6EF4" w:rsidP="002F6EF4">
            <w:pPr>
              <w:pStyle w:val="TAL"/>
              <w:rPr>
                <w:lang w:eastAsia="en-US"/>
              </w:rPr>
            </w:pPr>
            <w:r w:rsidRPr="0050431F">
              <w:rPr>
                <w:lang w:eastAsia="en-US"/>
              </w:rPr>
              <w:t>(TS 36.141)</w:t>
            </w:r>
          </w:p>
        </w:tc>
        <w:tc>
          <w:tcPr>
            <w:tcW w:w="1278" w:type="dxa"/>
          </w:tcPr>
          <w:p w14:paraId="1313ADF5" w14:textId="77777777" w:rsidR="002F6EF4" w:rsidRPr="0050431F" w:rsidRDefault="002F6EF4" w:rsidP="002F6EF4">
            <w:pPr>
              <w:pStyle w:val="TAL"/>
              <w:rPr>
                <w:lang w:eastAsia="en-US"/>
              </w:rPr>
            </w:pPr>
            <w:r w:rsidRPr="0050431F">
              <w:rPr>
                <w:lang w:eastAsia="en-US"/>
              </w:rPr>
              <w:t>(TS 36.141)</w:t>
            </w:r>
          </w:p>
        </w:tc>
        <w:tc>
          <w:tcPr>
            <w:tcW w:w="1278" w:type="dxa"/>
          </w:tcPr>
          <w:p w14:paraId="75055A1B" w14:textId="77777777" w:rsidR="002F6EF4" w:rsidRPr="0050431F" w:rsidRDefault="002F6EF4" w:rsidP="002F6EF4">
            <w:pPr>
              <w:pStyle w:val="TAL"/>
              <w:rPr>
                <w:lang w:eastAsia="en-US"/>
              </w:rPr>
            </w:pPr>
            <w:r w:rsidRPr="0050431F">
              <w:rPr>
                <w:lang w:eastAsia="en-US"/>
              </w:rPr>
              <w:t>N/A</w:t>
            </w:r>
          </w:p>
        </w:tc>
        <w:tc>
          <w:tcPr>
            <w:tcW w:w="1278" w:type="dxa"/>
          </w:tcPr>
          <w:p w14:paraId="695EB04C" w14:textId="77777777" w:rsidR="002F6EF4" w:rsidRPr="0050431F" w:rsidRDefault="002F6EF4" w:rsidP="002F6EF4">
            <w:pPr>
              <w:pStyle w:val="TAL"/>
              <w:rPr>
                <w:lang w:eastAsia="en-US"/>
              </w:rPr>
            </w:pPr>
            <w:r w:rsidRPr="0050431F">
              <w:rPr>
                <w:lang w:eastAsia="en-US"/>
              </w:rPr>
              <w:t>N/A</w:t>
            </w:r>
          </w:p>
        </w:tc>
        <w:tc>
          <w:tcPr>
            <w:tcW w:w="1278" w:type="dxa"/>
          </w:tcPr>
          <w:p w14:paraId="709E426D" w14:textId="77777777" w:rsidR="002F6EF4" w:rsidRPr="0050431F" w:rsidRDefault="002F6EF4" w:rsidP="002F6EF4">
            <w:pPr>
              <w:pStyle w:val="TAL"/>
              <w:rPr>
                <w:lang w:eastAsia="en-US"/>
              </w:rPr>
            </w:pPr>
            <w:r w:rsidRPr="0050431F">
              <w:rPr>
                <w:lang w:eastAsia="en-US"/>
              </w:rPr>
              <w:t>(TS 36.141)</w:t>
            </w:r>
          </w:p>
        </w:tc>
        <w:tc>
          <w:tcPr>
            <w:tcW w:w="1460" w:type="dxa"/>
          </w:tcPr>
          <w:p w14:paraId="0267423E" w14:textId="77777777" w:rsidR="002F6EF4" w:rsidRPr="0050431F" w:rsidRDefault="002F6EF4" w:rsidP="002F6EF4">
            <w:pPr>
              <w:pStyle w:val="TAL"/>
              <w:rPr>
                <w:lang w:eastAsia="en-US"/>
              </w:rPr>
            </w:pPr>
            <w:r w:rsidRPr="0050431F">
              <w:rPr>
                <w:lang w:eastAsia="en-US"/>
              </w:rPr>
              <w:t>N/A</w:t>
            </w:r>
          </w:p>
        </w:tc>
        <w:tc>
          <w:tcPr>
            <w:tcW w:w="1460" w:type="dxa"/>
          </w:tcPr>
          <w:p w14:paraId="4E64F4B4" w14:textId="77777777" w:rsidR="002F6EF4" w:rsidRPr="0050431F" w:rsidRDefault="002F6EF4" w:rsidP="002F6EF4">
            <w:pPr>
              <w:pStyle w:val="TAL"/>
            </w:pPr>
            <w:r w:rsidRPr="0050431F">
              <w:rPr>
                <w:lang w:eastAsia="en-US"/>
              </w:rPr>
              <w:t>(TS 36.141)</w:t>
            </w:r>
          </w:p>
        </w:tc>
      </w:tr>
      <w:tr w:rsidR="00E46DAC" w:rsidRPr="0050431F" w14:paraId="68AB86C7" w14:textId="77777777" w:rsidTr="00E46DAC">
        <w:trPr>
          <w:trHeight w:val="563"/>
          <w:jc w:val="center"/>
        </w:trPr>
        <w:tc>
          <w:tcPr>
            <w:tcW w:w="1788" w:type="dxa"/>
          </w:tcPr>
          <w:p w14:paraId="021928B1" w14:textId="77777777" w:rsidR="00E46DAC" w:rsidRPr="0050431F" w:rsidRDefault="00E46DAC" w:rsidP="00AB57F0">
            <w:pPr>
              <w:pStyle w:val="TAL"/>
              <w:rPr>
                <w:rFonts w:cs="Arial"/>
                <w:b/>
                <w:lang w:eastAsia="en-US"/>
              </w:rPr>
            </w:pPr>
            <w:r w:rsidRPr="0050431F">
              <w:rPr>
                <w:rFonts w:cs="Arial"/>
                <w:b/>
                <w:lang w:eastAsia="en-US"/>
              </w:rPr>
              <w:t>7.4 In- band selectivity and blocking</w:t>
            </w:r>
          </w:p>
        </w:tc>
        <w:tc>
          <w:tcPr>
            <w:tcW w:w="1278" w:type="dxa"/>
          </w:tcPr>
          <w:p w14:paraId="1A3AC2F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56BEE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9E65260"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03F2F808" w14:textId="77777777" w:rsidR="00E46DAC" w:rsidRPr="0050431F" w:rsidRDefault="00E46DAC" w:rsidP="00AB57F0">
            <w:pPr>
              <w:pStyle w:val="TAL"/>
              <w:rPr>
                <w:rFonts w:cs="Arial"/>
                <w:lang w:eastAsia="en-US"/>
              </w:rPr>
            </w:pPr>
          </w:p>
        </w:tc>
        <w:tc>
          <w:tcPr>
            <w:tcW w:w="1278" w:type="dxa"/>
          </w:tcPr>
          <w:p w14:paraId="1B220581"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0339DAFE"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5D92ED6E" w14:textId="77777777" w:rsidR="00E46DAC" w:rsidRPr="0050431F" w:rsidRDefault="00D74D27" w:rsidP="00AB57F0">
            <w:pPr>
              <w:pStyle w:val="TAL"/>
              <w:rPr>
                <w:rFonts w:cs="Arial"/>
                <w:lang w:eastAsia="en-US"/>
              </w:rPr>
            </w:pPr>
            <w:r w:rsidRPr="0050431F">
              <w:rPr>
                <w:rFonts w:cs="Arial"/>
                <w:lang w:eastAsia="en-US"/>
              </w:rPr>
              <w:t>-</w:t>
            </w:r>
          </w:p>
        </w:tc>
      </w:tr>
      <w:tr w:rsidR="00D74D27" w:rsidRPr="0050431F" w14:paraId="199D6FC1" w14:textId="77777777" w:rsidTr="00E46DAC">
        <w:trPr>
          <w:jc w:val="center"/>
        </w:trPr>
        <w:tc>
          <w:tcPr>
            <w:tcW w:w="1788" w:type="dxa"/>
            <w:vAlign w:val="center"/>
          </w:tcPr>
          <w:p w14:paraId="175E6DC4" w14:textId="77777777" w:rsidR="00D74D27" w:rsidRPr="0050431F" w:rsidRDefault="00D74D27" w:rsidP="00AB57F0">
            <w:pPr>
              <w:pStyle w:val="TAL"/>
              <w:ind w:left="14"/>
              <w:rPr>
                <w:rFonts w:cs="Arial"/>
                <w:lang w:eastAsia="en-US"/>
              </w:rPr>
            </w:pPr>
            <w:r w:rsidRPr="0050431F">
              <w:rPr>
                <w:rFonts w:cs="Arial"/>
                <w:lang w:eastAsia="en-US"/>
              </w:rPr>
              <w:t>General blocking requirement</w:t>
            </w:r>
          </w:p>
        </w:tc>
        <w:tc>
          <w:tcPr>
            <w:tcW w:w="1278" w:type="dxa"/>
          </w:tcPr>
          <w:p w14:paraId="1CA5BA24" w14:textId="77777777" w:rsidR="00D74D27" w:rsidRPr="0050431F" w:rsidRDefault="00D74D27" w:rsidP="00546BDF">
            <w:pPr>
              <w:pStyle w:val="TAL"/>
              <w:rPr>
                <w:rFonts w:cs="Arial"/>
                <w:lang w:eastAsia="en-US"/>
              </w:rPr>
            </w:pPr>
            <w:r w:rsidRPr="0050431F">
              <w:rPr>
                <w:rFonts w:cs="Arial"/>
                <w:lang w:eastAsia="en-US"/>
              </w:rPr>
              <w:t>C: TC3a</w:t>
            </w:r>
          </w:p>
          <w:p w14:paraId="1CE2CAED" w14:textId="77777777" w:rsidR="002F6EF4" w:rsidRPr="0050431F" w:rsidRDefault="00D74D27"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438FA364" w14:textId="77777777" w:rsidR="002F6EF4" w:rsidRPr="0050431F" w:rsidRDefault="002F6EF4" w:rsidP="002F6EF4">
            <w:pPr>
              <w:pStyle w:val="TAL"/>
              <w:rPr>
                <w:rFonts w:cs="Arial"/>
                <w:lang w:eastAsia="en-US"/>
              </w:rPr>
            </w:pPr>
            <w:r w:rsidRPr="0050431F">
              <w:rPr>
                <w:rFonts w:cs="Arial"/>
                <w:lang w:eastAsia="en-US"/>
              </w:rPr>
              <w:t>NI: TC16</w:t>
            </w:r>
          </w:p>
          <w:p w14:paraId="787BFD2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47AAD7F8" w14:textId="77777777" w:rsidR="00D74D27" w:rsidRPr="0050431F" w:rsidRDefault="00D74D27" w:rsidP="00546BDF">
            <w:pPr>
              <w:pStyle w:val="TAL"/>
              <w:rPr>
                <w:rFonts w:cs="Arial"/>
                <w:lang w:eastAsia="en-US"/>
              </w:rPr>
            </w:pPr>
            <w:r w:rsidRPr="0050431F">
              <w:rPr>
                <w:rFonts w:cs="Arial"/>
                <w:lang w:eastAsia="en-US"/>
              </w:rPr>
              <w:t>C: TC3a</w:t>
            </w:r>
          </w:p>
          <w:p w14:paraId="002C1E0A" w14:textId="77777777" w:rsidR="00D74D27" w:rsidRPr="0050431F" w:rsidRDefault="00D74D27" w:rsidP="00546BDF">
            <w:pPr>
              <w:pStyle w:val="TAL"/>
              <w:rPr>
                <w:rFonts w:cs="Arial"/>
                <w:lang w:eastAsia="en-US"/>
              </w:rPr>
            </w:pPr>
            <w:r w:rsidRPr="0050431F">
              <w:rPr>
                <w:rFonts w:cs="Arial"/>
                <w:lang w:eastAsia="en-US"/>
              </w:rPr>
              <w:t>CNC: NTC3a</w:t>
            </w:r>
          </w:p>
          <w:p w14:paraId="37890A0C" w14:textId="77777777" w:rsidR="002F6EF4" w:rsidRPr="0050431F" w:rsidRDefault="00D74D27" w:rsidP="002F6EF4">
            <w:pPr>
              <w:pStyle w:val="TAL"/>
              <w:rPr>
                <w:rFonts w:cs="Arial"/>
                <w:lang w:eastAsia="en-US"/>
              </w:rPr>
            </w:pPr>
            <w:r w:rsidRPr="0050431F">
              <w:rPr>
                <w:rFonts w:cs="Arial"/>
                <w:lang w:eastAsia="en-US"/>
              </w:rPr>
              <w:t>C/NC: TC3a, NTC3a</w:t>
            </w:r>
          </w:p>
          <w:p w14:paraId="1F5352D8" w14:textId="77777777" w:rsidR="002F6EF4" w:rsidRPr="0050431F" w:rsidRDefault="002F6EF4" w:rsidP="002F6EF4">
            <w:pPr>
              <w:pStyle w:val="TAL"/>
              <w:rPr>
                <w:rFonts w:cs="Arial"/>
                <w:lang w:eastAsia="en-US"/>
              </w:rPr>
            </w:pPr>
            <w:r w:rsidRPr="0050431F">
              <w:rPr>
                <w:rFonts w:cs="Arial"/>
                <w:lang w:eastAsia="en-US"/>
              </w:rPr>
              <w:t>NI: TC16</w:t>
            </w:r>
          </w:p>
          <w:p w14:paraId="5A9DDA38"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4C9878F"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72626465" w14:textId="77777777" w:rsidR="00D74D27" w:rsidRPr="0050431F" w:rsidRDefault="00D74D27" w:rsidP="00546BDF">
            <w:pPr>
              <w:pStyle w:val="TAL"/>
              <w:rPr>
                <w:rFonts w:cs="Arial"/>
                <w:lang w:eastAsia="en-US"/>
              </w:rPr>
            </w:pPr>
            <w:r w:rsidRPr="0050431F">
              <w:rPr>
                <w:rFonts w:cs="Arial"/>
                <w:lang w:eastAsia="en-US"/>
              </w:rPr>
              <w:t>C: TC5a</w:t>
            </w:r>
          </w:p>
          <w:p w14:paraId="43B262D0" w14:textId="77777777" w:rsidR="00D74D27" w:rsidRPr="0050431F" w:rsidRDefault="00D74D27" w:rsidP="00546BDF">
            <w:pPr>
              <w:pStyle w:val="TAL"/>
              <w:rPr>
                <w:rFonts w:cs="Arial"/>
                <w:lang w:eastAsia="en-US"/>
              </w:rPr>
            </w:pPr>
            <w:r w:rsidRPr="0050431F">
              <w:rPr>
                <w:rFonts w:cs="Arial"/>
                <w:lang w:eastAsia="en-US"/>
              </w:rPr>
              <w:t>CNC: NTC5a</w:t>
            </w:r>
          </w:p>
          <w:p w14:paraId="2D85A399"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7AE1FCD8" w14:textId="77777777" w:rsidR="00D74D27" w:rsidRPr="0050431F" w:rsidRDefault="00D74D27" w:rsidP="00546BDF">
            <w:pPr>
              <w:pStyle w:val="TAL"/>
              <w:rPr>
                <w:rFonts w:cs="Arial"/>
                <w:lang w:eastAsia="en-US"/>
              </w:rPr>
            </w:pPr>
            <w:r w:rsidRPr="0050431F">
              <w:rPr>
                <w:rFonts w:cs="Arial"/>
                <w:lang w:eastAsia="en-US"/>
              </w:rPr>
              <w:t>C: TC5b</w:t>
            </w:r>
          </w:p>
          <w:p w14:paraId="4AADE99F" w14:textId="77777777" w:rsidR="00D74D27" w:rsidRPr="0050431F" w:rsidRDefault="00D74D27" w:rsidP="00546BDF">
            <w:pPr>
              <w:pStyle w:val="TAL"/>
              <w:rPr>
                <w:rFonts w:cs="Arial"/>
                <w:lang w:eastAsia="en-US"/>
              </w:rPr>
            </w:pPr>
            <w:r w:rsidRPr="0050431F">
              <w:rPr>
                <w:rFonts w:cs="Arial"/>
                <w:lang w:eastAsia="en-US"/>
              </w:rPr>
              <w:t>CNC: NTC5b</w:t>
            </w:r>
          </w:p>
          <w:p w14:paraId="0CE85C0C" w14:textId="77777777" w:rsidR="002F6EF4" w:rsidRPr="0050431F" w:rsidRDefault="00D74D27" w:rsidP="002F6EF4">
            <w:pPr>
              <w:pStyle w:val="TAL"/>
              <w:rPr>
                <w:rFonts w:cs="Arial"/>
                <w:lang w:eastAsia="en-US"/>
              </w:rPr>
            </w:pPr>
            <w:r w:rsidRPr="0050431F">
              <w:rPr>
                <w:rFonts w:cs="Arial"/>
                <w:lang w:eastAsia="en-US"/>
              </w:rPr>
              <w:t>C/NC: TC5b, NTC5b</w:t>
            </w:r>
          </w:p>
          <w:p w14:paraId="491FDF52" w14:textId="77777777" w:rsidR="002F6EF4" w:rsidRPr="0050431F" w:rsidRDefault="002F6EF4" w:rsidP="002F6EF4">
            <w:pPr>
              <w:pStyle w:val="TAL"/>
              <w:rPr>
                <w:rFonts w:cs="Arial"/>
                <w:lang w:eastAsia="en-US"/>
              </w:rPr>
            </w:pPr>
            <w:r w:rsidRPr="0050431F">
              <w:rPr>
                <w:rFonts w:cs="Arial"/>
                <w:lang w:eastAsia="en-US"/>
              </w:rPr>
              <w:t>NI: TC15</w:t>
            </w:r>
          </w:p>
          <w:p w14:paraId="66C73802"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03BCA229" w14:textId="77777777" w:rsidR="00D74D27" w:rsidRPr="0050431F" w:rsidRDefault="00D74D27" w:rsidP="00546BDF">
            <w:pPr>
              <w:pStyle w:val="TAL"/>
              <w:rPr>
                <w:rFonts w:cs="Arial"/>
                <w:lang w:eastAsia="en-US"/>
              </w:rPr>
            </w:pPr>
            <w:r w:rsidRPr="0050431F">
              <w:rPr>
                <w:rFonts w:cs="Arial"/>
                <w:lang w:eastAsia="en-US"/>
              </w:rPr>
              <w:t>C: TC5b</w:t>
            </w:r>
          </w:p>
          <w:p w14:paraId="76A5B4EA" w14:textId="77777777" w:rsidR="00D74D27" w:rsidRPr="0050431F" w:rsidRDefault="00D74D27" w:rsidP="00546BDF">
            <w:pPr>
              <w:pStyle w:val="TAL"/>
              <w:rPr>
                <w:rFonts w:cs="Arial"/>
                <w:lang w:eastAsia="en-US"/>
              </w:rPr>
            </w:pPr>
            <w:r w:rsidRPr="0050431F">
              <w:rPr>
                <w:rFonts w:cs="Arial"/>
                <w:lang w:eastAsia="en-US"/>
              </w:rPr>
              <w:t>CNC: NTC5c</w:t>
            </w:r>
          </w:p>
          <w:p w14:paraId="4E1A73C9"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67D8CCBE"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0333965B"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6D1BC1CD" w14:textId="77777777" w:rsidR="002F6EF4" w:rsidRPr="0050431F" w:rsidRDefault="00D74D27" w:rsidP="002F6EF4">
            <w:pPr>
              <w:pStyle w:val="TAL"/>
              <w:rPr>
                <w:rFonts w:cs="Arial"/>
              </w:rPr>
            </w:pPr>
            <w:r w:rsidRPr="0050431F">
              <w:rPr>
                <w:rFonts w:cs="Arial"/>
              </w:rPr>
              <w:t>C/NC: TC5b, NTC5b</w:t>
            </w:r>
          </w:p>
          <w:p w14:paraId="5CE6BDC6" w14:textId="77777777" w:rsidR="002F6EF4" w:rsidRPr="0050431F" w:rsidRDefault="002F6EF4" w:rsidP="002F6EF4">
            <w:pPr>
              <w:pStyle w:val="TAL"/>
              <w:rPr>
                <w:rFonts w:cs="Arial"/>
                <w:lang w:eastAsia="en-US"/>
              </w:rPr>
            </w:pPr>
            <w:r w:rsidRPr="0050431F">
              <w:rPr>
                <w:rFonts w:cs="Arial"/>
                <w:lang w:eastAsia="en-US"/>
              </w:rPr>
              <w:t>NI: TC15</w:t>
            </w:r>
          </w:p>
          <w:p w14:paraId="1B0B3FDB"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6D1E214D" w14:textId="77777777" w:rsidTr="00E46DAC">
        <w:trPr>
          <w:jc w:val="center"/>
        </w:trPr>
        <w:tc>
          <w:tcPr>
            <w:tcW w:w="1788" w:type="dxa"/>
            <w:vAlign w:val="center"/>
          </w:tcPr>
          <w:p w14:paraId="47D5059F" w14:textId="77777777" w:rsidR="00D74D27" w:rsidRPr="0050431F" w:rsidRDefault="00D74D27" w:rsidP="00AB57F0">
            <w:pPr>
              <w:pStyle w:val="TAL"/>
              <w:ind w:left="14"/>
              <w:rPr>
                <w:rFonts w:cs="Arial"/>
                <w:lang w:eastAsia="en-US"/>
              </w:rPr>
            </w:pPr>
            <w:r w:rsidRPr="0050431F">
              <w:rPr>
                <w:rFonts w:cs="Arial"/>
                <w:lang w:eastAsia="en-US"/>
              </w:rPr>
              <w:t>General narrowband blocking requirement</w:t>
            </w:r>
          </w:p>
        </w:tc>
        <w:tc>
          <w:tcPr>
            <w:tcW w:w="1278" w:type="dxa"/>
          </w:tcPr>
          <w:p w14:paraId="52457BAE" w14:textId="77777777" w:rsidR="00D74D27" w:rsidRPr="0050431F" w:rsidRDefault="00D74D27" w:rsidP="00546BDF">
            <w:pPr>
              <w:pStyle w:val="TAL"/>
              <w:rPr>
                <w:rFonts w:cs="Arial"/>
                <w:lang w:eastAsia="en-US"/>
              </w:rPr>
            </w:pPr>
            <w:r w:rsidRPr="0050431F">
              <w:rPr>
                <w:rFonts w:cs="Arial"/>
                <w:lang w:eastAsia="en-US"/>
              </w:rPr>
              <w:t>C: TC3a, TC6b</w:t>
            </w:r>
          </w:p>
          <w:p w14:paraId="4EA690A9" w14:textId="77777777" w:rsidR="00D74D27" w:rsidRPr="0050431F" w:rsidRDefault="00D74D27" w:rsidP="00546BDF">
            <w:pPr>
              <w:pStyle w:val="TAL"/>
              <w:rPr>
                <w:rFonts w:cs="Arial"/>
                <w:lang w:eastAsia="en-US"/>
              </w:rPr>
            </w:pPr>
            <w:r w:rsidRPr="0050431F">
              <w:rPr>
                <w:rFonts w:cs="Arial"/>
                <w:lang w:eastAsia="en-US"/>
              </w:rPr>
              <w:t>CNC:NTC3a, TC6b</w:t>
            </w:r>
          </w:p>
          <w:p w14:paraId="6708840D" w14:textId="77777777" w:rsidR="002F6EF4" w:rsidRPr="0050431F" w:rsidRDefault="00D74D27" w:rsidP="002F6EF4">
            <w:pPr>
              <w:pStyle w:val="TAL"/>
              <w:rPr>
                <w:rFonts w:cs="Arial"/>
                <w:lang w:eastAsia="en-US"/>
              </w:rPr>
            </w:pPr>
            <w:r w:rsidRPr="0050431F">
              <w:rPr>
                <w:rFonts w:cs="Arial"/>
                <w:lang w:eastAsia="en-US"/>
              </w:rPr>
              <w:t>C/NC: TC3a, NTC3a,TC6b</w:t>
            </w:r>
            <w:r w:rsidR="002F6EF4" w:rsidRPr="0050431F">
              <w:rPr>
                <w:rFonts w:cs="Arial"/>
                <w:lang w:eastAsia="en-US"/>
              </w:rPr>
              <w:t xml:space="preserve"> </w:t>
            </w:r>
          </w:p>
          <w:p w14:paraId="4CBECCB3" w14:textId="77777777" w:rsidR="002F6EF4" w:rsidRPr="0050431F" w:rsidRDefault="002F6EF4" w:rsidP="002F6EF4">
            <w:pPr>
              <w:pStyle w:val="TAL"/>
              <w:rPr>
                <w:rFonts w:cs="Arial"/>
                <w:lang w:eastAsia="en-US"/>
              </w:rPr>
            </w:pPr>
            <w:r w:rsidRPr="0050431F">
              <w:rPr>
                <w:rFonts w:cs="Arial"/>
                <w:lang w:eastAsia="en-US"/>
              </w:rPr>
              <w:t>NI: TC16</w:t>
            </w:r>
          </w:p>
          <w:p w14:paraId="4EBFD108"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2FC3103A" w14:textId="77777777" w:rsidR="00D74D27" w:rsidRPr="0050431F" w:rsidRDefault="00D74D27" w:rsidP="00546BDF">
            <w:pPr>
              <w:pStyle w:val="TAL"/>
              <w:rPr>
                <w:rFonts w:cs="Arial"/>
                <w:lang w:eastAsia="en-US"/>
              </w:rPr>
            </w:pPr>
            <w:r w:rsidRPr="0050431F">
              <w:rPr>
                <w:rFonts w:cs="Arial"/>
                <w:lang w:eastAsia="en-US"/>
              </w:rPr>
              <w:t>C: TC3a, TC6b</w:t>
            </w:r>
          </w:p>
          <w:p w14:paraId="69523F42" w14:textId="77777777" w:rsidR="00D74D27" w:rsidRPr="0050431F" w:rsidRDefault="00D74D27" w:rsidP="00546BDF">
            <w:pPr>
              <w:pStyle w:val="TAL"/>
              <w:rPr>
                <w:rFonts w:cs="Arial"/>
                <w:lang w:eastAsia="en-US"/>
              </w:rPr>
            </w:pPr>
            <w:r w:rsidRPr="0050431F">
              <w:rPr>
                <w:rFonts w:cs="Arial"/>
                <w:lang w:eastAsia="en-US"/>
              </w:rPr>
              <w:t>CNC:NTC3a, TC6b</w:t>
            </w:r>
          </w:p>
          <w:p w14:paraId="1351BE0A" w14:textId="77777777" w:rsidR="002F6EF4" w:rsidRPr="0050431F" w:rsidRDefault="00D74D27" w:rsidP="002F6EF4">
            <w:pPr>
              <w:pStyle w:val="TAL"/>
              <w:rPr>
                <w:rFonts w:cs="Arial"/>
                <w:lang w:eastAsia="en-US"/>
              </w:rPr>
            </w:pPr>
            <w:r w:rsidRPr="0050431F">
              <w:rPr>
                <w:rFonts w:cs="Arial"/>
                <w:lang w:eastAsia="en-US"/>
              </w:rPr>
              <w:t>C/NC: TC3a, NTC3a,TC6b</w:t>
            </w:r>
          </w:p>
          <w:p w14:paraId="41F45129" w14:textId="77777777" w:rsidR="002F6EF4" w:rsidRPr="0050431F" w:rsidRDefault="002F6EF4" w:rsidP="002F6EF4">
            <w:pPr>
              <w:pStyle w:val="TAL"/>
              <w:rPr>
                <w:rFonts w:cs="Arial"/>
                <w:lang w:eastAsia="en-US"/>
              </w:rPr>
            </w:pPr>
            <w:r w:rsidRPr="0050431F">
              <w:rPr>
                <w:rFonts w:cs="Arial"/>
                <w:lang w:eastAsia="en-US"/>
              </w:rPr>
              <w:t>NI: TC16</w:t>
            </w:r>
          </w:p>
          <w:p w14:paraId="54DA6F54"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AEDD6C2" w14:textId="77777777" w:rsidR="00D74D27" w:rsidRPr="0050431F" w:rsidRDefault="00D74D27" w:rsidP="00AB57F0">
            <w:pPr>
              <w:pStyle w:val="TAL"/>
              <w:rPr>
                <w:rFonts w:cs="Arial"/>
                <w:lang w:eastAsia="en-US"/>
              </w:rPr>
            </w:pPr>
            <w:r w:rsidRPr="0050431F">
              <w:rPr>
                <w:rFonts w:cs="Arial"/>
                <w:lang w:eastAsia="en-US"/>
              </w:rPr>
              <w:t>C: TC3b, TC6b</w:t>
            </w:r>
          </w:p>
          <w:p w14:paraId="7154CA3B" w14:textId="77777777" w:rsidR="00D74D27" w:rsidRPr="0050431F" w:rsidRDefault="00D74D27" w:rsidP="00AB57F0">
            <w:pPr>
              <w:pStyle w:val="TAL"/>
              <w:rPr>
                <w:rFonts w:cs="Arial"/>
                <w:lang w:eastAsia="en-US"/>
              </w:rPr>
            </w:pPr>
          </w:p>
        </w:tc>
        <w:tc>
          <w:tcPr>
            <w:tcW w:w="1278" w:type="dxa"/>
          </w:tcPr>
          <w:p w14:paraId="5CDF4001" w14:textId="77777777" w:rsidR="00D74D27" w:rsidRPr="0050431F" w:rsidRDefault="00D74D27" w:rsidP="00546BDF">
            <w:pPr>
              <w:pStyle w:val="TAL"/>
              <w:rPr>
                <w:rFonts w:cs="Arial"/>
                <w:lang w:eastAsia="en-US"/>
              </w:rPr>
            </w:pPr>
            <w:r w:rsidRPr="0050431F">
              <w:rPr>
                <w:rFonts w:cs="Arial"/>
                <w:lang w:eastAsia="en-US"/>
              </w:rPr>
              <w:t>C: TC5a, TC6a</w:t>
            </w:r>
          </w:p>
          <w:p w14:paraId="7BA748E4" w14:textId="77777777" w:rsidR="00D74D27" w:rsidRPr="0050431F" w:rsidRDefault="00D74D27" w:rsidP="00546BDF">
            <w:pPr>
              <w:pStyle w:val="TAL"/>
              <w:rPr>
                <w:rFonts w:cs="Arial"/>
                <w:lang w:eastAsia="en-US"/>
              </w:rPr>
            </w:pPr>
            <w:r w:rsidRPr="0050431F">
              <w:rPr>
                <w:rFonts w:cs="Arial"/>
                <w:lang w:eastAsia="en-US"/>
              </w:rPr>
              <w:t>CNC:NTC5a, TC6a</w:t>
            </w:r>
          </w:p>
          <w:p w14:paraId="5BA44D8F" w14:textId="77777777" w:rsidR="00D74D27" w:rsidRPr="0050431F" w:rsidRDefault="00D74D27" w:rsidP="00546BDF">
            <w:pPr>
              <w:pStyle w:val="TAL"/>
              <w:rPr>
                <w:rFonts w:cs="Arial"/>
                <w:lang w:eastAsia="en-US"/>
              </w:rPr>
            </w:pPr>
            <w:r w:rsidRPr="0050431F">
              <w:rPr>
                <w:rFonts w:cs="Arial"/>
                <w:lang w:eastAsia="en-US"/>
              </w:rPr>
              <w:t>C/NC: TC5a. NTC5a,TC6a</w:t>
            </w:r>
          </w:p>
        </w:tc>
        <w:tc>
          <w:tcPr>
            <w:tcW w:w="1278" w:type="dxa"/>
          </w:tcPr>
          <w:p w14:paraId="4940552B" w14:textId="77777777" w:rsidR="00D74D27" w:rsidRPr="0050431F" w:rsidRDefault="00D74D27" w:rsidP="00546BDF">
            <w:pPr>
              <w:pStyle w:val="TAL"/>
              <w:rPr>
                <w:rFonts w:cs="Arial"/>
                <w:lang w:eastAsia="en-US"/>
              </w:rPr>
            </w:pPr>
            <w:r w:rsidRPr="0050431F">
              <w:rPr>
                <w:rFonts w:cs="Arial"/>
                <w:lang w:eastAsia="en-US"/>
              </w:rPr>
              <w:t>C:TC5b, TC6b</w:t>
            </w:r>
          </w:p>
          <w:p w14:paraId="441033E1" w14:textId="77777777" w:rsidR="00D74D27" w:rsidRPr="0050431F" w:rsidRDefault="00D74D27" w:rsidP="00546BDF">
            <w:pPr>
              <w:pStyle w:val="TAL"/>
              <w:rPr>
                <w:rFonts w:cs="Arial"/>
                <w:lang w:eastAsia="en-US"/>
              </w:rPr>
            </w:pPr>
            <w:r w:rsidRPr="0050431F">
              <w:rPr>
                <w:rFonts w:cs="Arial"/>
                <w:lang w:eastAsia="en-US"/>
              </w:rPr>
              <w:t>CNC:NTC5b, TC6b</w:t>
            </w:r>
          </w:p>
          <w:p w14:paraId="3CA30FBC" w14:textId="77777777" w:rsidR="002F6EF4" w:rsidRPr="0050431F" w:rsidRDefault="00D74D27" w:rsidP="002F6EF4">
            <w:pPr>
              <w:pStyle w:val="TAL"/>
              <w:rPr>
                <w:rFonts w:cs="Arial"/>
                <w:lang w:eastAsia="en-US"/>
              </w:rPr>
            </w:pPr>
            <w:r w:rsidRPr="0050431F">
              <w:rPr>
                <w:rFonts w:cs="Arial"/>
                <w:lang w:eastAsia="en-US"/>
              </w:rPr>
              <w:t>C/NC: TC5b, NTC5b,TC6b</w:t>
            </w:r>
          </w:p>
          <w:p w14:paraId="569F86B2" w14:textId="77777777" w:rsidR="002F6EF4" w:rsidRPr="0050431F" w:rsidRDefault="002F6EF4" w:rsidP="002F6EF4">
            <w:pPr>
              <w:pStyle w:val="TAL"/>
              <w:rPr>
                <w:rFonts w:cs="Arial"/>
                <w:lang w:eastAsia="en-US"/>
              </w:rPr>
            </w:pPr>
            <w:r w:rsidRPr="0050431F">
              <w:rPr>
                <w:rFonts w:cs="Arial"/>
                <w:lang w:eastAsia="en-US"/>
              </w:rPr>
              <w:t>NI: TC15</w:t>
            </w:r>
          </w:p>
          <w:p w14:paraId="40FF4DFB"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5F5E91" w14:textId="77777777" w:rsidR="00D74D27" w:rsidRPr="0050431F" w:rsidRDefault="00D74D27" w:rsidP="00546BDF">
            <w:pPr>
              <w:pStyle w:val="TAL"/>
              <w:rPr>
                <w:rFonts w:cs="Arial"/>
                <w:lang w:eastAsia="en-US"/>
              </w:rPr>
            </w:pPr>
            <w:r w:rsidRPr="0050431F">
              <w:rPr>
                <w:rFonts w:cs="Arial"/>
                <w:lang w:eastAsia="en-US"/>
              </w:rPr>
              <w:t>C: TC5b, TC6a</w:t>
            </w:r>
          </w:p>
          <w:p w14:paraId="6EBBA5FB" w14:textId="77777777" w:rsidR="00D74D27" w:rsidRPr="0050431F" w:rsidRDefault="00D74D27" w:rsidP="00546BDF">
            <w:pPr>
              <w:pStyle w:val="TAL"/>
              <w:rPr>
                <w:rFonts w:cs="Arial"/>
                <w:lang w:eastAsia="en-US"/>
              </w:rPr>
            </w:pPr>
            <w:r w:rsidRPr="0050431F">
              <w:rPr>
                <w:rFonts w:cs="Arial"/>
                <w:lang w:eastAsia="en-US"/>
              </w:rPr>
              <w:t>CNC:NTC5c, TC6a</w:t>
            </w:r>
          </w:p>
          <w:p w14:paraId="2FDB8F10" w14:textId="77777777" w:rsidR="00D74D27" w:rsidRPr="0050431F" w:rsidRDefault="00D74D27" w:rsidP="00546BDF">
            <w:pPr>
              <w:pStyle w:val="TAL"/>
              <w:rPr>
                <w:rFonts w:cs="Arial"/>
                <w:lang w:eastAsia="en-US"/>
              </w:rPr>
            </w:pPr>
            <w:r w:rsidRPr="0050431F">
              <w:rPr>
                <w:rFonts w:cs="Arial"/>
                <w:lang w:eastAsia="en-US"/>
              </w:rPr>
              <w:t>C/NC: TC5b, NTC5c,TC6a</w:t>
            </w:r>
          </w:p>
        </w:tc>
        <w:tc>
          <w:tcPr>
            <w:tcW w:w="1460" w:type="dxa"/>
          </w:tcPr>
          <w:p w14:paraId="150C1C7A" w14:textId="77777777" w:rsidR="00D74D27" w:rsidRPr="0050431F" w:rsidRDefault="00D74D27" w:rsidP="00B0695F">
            <w:pPr>
              <w:keepNext/>
              <w:keepLines/>
              <w:spacing w:after="0"/>
              <w:rPr>
                <w:rFonts w:ascii="Arial" w:hAnsi="Arial"/>
                <w:sz w:val="18"/>
              </w:rPr>
            </w:pPr>
            <w:r w:rsidRPr="0050431F">
              <w:rPr>
                <w:rFonts w:ascii="Arial" w:hAnsi="Arial"/>
                <w:sz w:val="18"/>
              </w:rPr>
              <w:t>C: TC5b, TC6a*</w:t>
            </w:r>
          </w:p>
          <w:p w14:paraId="0CAD28A0" w14:textId="77777777" w:rsidR="00D74D27" w:rsidRPr="0050431F" w:rsidRDefault="00D74D27" w:rsidP="00B0695F">
            <w:pPr>
              <w:keepNext/>
              <w:keepLines/>
              <w:spacing w:after="0"/>
              <w:rPr>
                <w:rFonts w:ascii="Arial" w:hAnsi="Arial"/>
                <w:sz w:val="18"/>
              </w:rPr>
            </w:pPr>
            <w:r w:rsidRPr="0050431F">
              <w:rPr>
                <w:rFonts w:ascii="Arial" w:hAnsi="Arial"/>
                <w:sz w:val="18"/>
              </w:rPr>
              <w:t>CNC:NTC5b, TC6a*</w:t>
            </w:r>
          </w:p>
          <w:p w14:paraId="69FC2D5B" w14:textId="77777777" w:rsidR="002F6EF4" w:rsidRPr="0050431F" w:rsidRDefault="00D74D27" w:rsidP="002F6EF4">
            <w:pPr>
              <w:pStyle w:val="TAL"/>
              <w:rPr>
                <w:rFonts w:cs="Arial"/>
              </w:rPr>
            </w:pPr>
            <w:r w:rsidRPr="0050431F">
              <w:rPr>
                <w:rFonts w:cs="Arial"/>
              </w:rPr>
              <w:t>C/NC: TC5b. NTC5b,TC6a*</w:t>
            </w:r>
          </w:p>
          <w:p w14:paraId="0A64F4D9" w14:textId="77777777" w:rsidR="002F6EF4" w:rsidRPr="0050431F" w:rsidRDefault="002F6EF4" w:rsidP="002F6EF4">
            <w:pPr>
              <w:pStyle w:val="TAL"/>
              <w:rPr>
                <w:rFonts w:cs="Arial"/>
                <w:lang w:eastAsia="en-US"/>
              </w:rPr>
            </w:pPr>
            <w:r w:rsidRPr="0050431F">
              <w:rPr>
                <w:rFonts w:cs="Arial"/>
                <w:lang w:eastAsia="en-US"/>
              </w:rPr>
              <w:t>NI: TC15</w:t>
            </w:r>
          </w:p>
          <w:p w14:paraId="5E11D4D0"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28FE8C8D" w14:textId="77777777" w:rsidTr="00E46DAC">
        <w:trPr>
          <w:jc w:val="center"/>
        </w:trPr>
        <w:tc>
          <w:tcPr>
            <w:tcW w:w="1788" w:type="dxa"/>
            <w:vAlign w:val="center"/>
          </w:tcPr>
          <w:p w14:paraId="37F07CD6" w14:textId="77777777" w:rsidR="00D74D27" w:rsidRPr="0050431F" w:rsidRDefault="00D74D27" w:rsidP="00AB57F0">
            <w:pPr>
              <w:pStyle w:val="TAL"/>
              <w:ind w:left="14"/>
              <w:rPr>
                <w:rFonts w:cs="Arial"/>
                <w:lang w:eastAsia="en-US"/>
              </w:rPr>
            </w:pPr>
            <w:r w:rsidRPr="0050431F">
              <w:rPr>
                <w:rFonts w:cs="Arial"/>
                <w:lang w:eastAsia="en-US"/>
              </w:rPr>
              <w:t>Additional narrowband blocking requirement for GSM/EDGE</w:t>
            </w:r>
          </w:p>
        </w:tc>
        <w:tc>
          <w:tcPr>
            <w:tcW w:w="1278" w:type="dxa"/>
          </w:tcPr>
          <w:p w14:paraId="1FF1ECF2"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F1BB32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4B5356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6CDFCB8"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1764EBF3"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15BC793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A83AFDC" w14:textId="77777777" w:rsidR="00D74D27" w:rsidRPr="0050431F" w:rsidRDefault="00D74D27" w:rsidP="00AB57F0">
            <w:pPr>
              <w:pStyle w:val="TAL"/>
              <w:rPr>
                <w:rFonts w:cs="Arial"/>
                <w:lang w:eastAsia="en-US"/>
              </w:rPr>
            </w:pPr>
            <w:r w:rsidRPr="0050431F">
              <w:rPr>
                <w:rFonts w:cs="Arial"/>
              </w:rPr>
              <w:t>TC5b</w:t>
            </w:r>
          </w:p>
        </w:tc>
      </w:tr>
      <w:tr w:rsidR="00D74D27" w:rsidRPr="0050431F" w14:paraId="24BF4BF3" w14:textId="77777777" w:rsidTr="00E46DAC">
        <w:trPr>
          <w:jc w:val="center"/>
        </w:trPr>
        <w:tc>
          <w:tcPr>
            <w:tcW w:w="1788" w:type="dxa"/>
            <w:vAlign w:val="center"/>
          </w:tcPr>
          <w:p w14:paraId="4862B9FD" w14:textId="77777777" w:rsidR="00D74D27" w:rsidRPr="0050431F" w:rsidRDefault="00D74D27" w:rsidP="00AB57F0">
            <w:pPr>
              <w:pStyle w:val="TAL"/>
              <w:ind w:left="14"/>
              <w:rPr>
                <w:rFonts w:cs="Arial"/>
                <w:lang w:eastAsia="en-US"/>
              </w:rPr>
            </w:pPr>
            <w:r w:rsidRPr="0050431F">
              <w:rPr>
                <w:rFonts w:cs="Arial"/>
                <w:lang w:eastAsia="en-US"/>
              </w:rPr>
              <w:t>GSM/EDGE requirements for AM suppression</w:t>
            </w:r>
          </w:p>
        </w:tc>
        <w:tc>
          <w:tcPr>
            <w:tcW w:w="1278" w:type="dxa"/>
          </w:tcPr>
          <w:p w14:paraId="0E8604A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66DBAD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AA6603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C6E797"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78AF6731"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C16ACBF"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0CEE1599" w14:textId="77777777" w:rsidR="00D74D27" w:rsidRPr="0050431F" w:rsidRDefault="00D74D27" w:rsidP="00AB57F0">
            <w:pPr>
              <w:pStyle w:val="TAL"/>
              <w:rPr>
                <w:rFonts w:cs="Arial"/>
                <w:lang w:eastAsia="en-US"/>
              </w:rPr>
            </w:pPr>
            <w:r w:rsidRPr="0050431F">
              <w:rPr>
                <w:rFonts w:cs="Arial"/>
              </w:rPr>
              <w:t>TC5b</w:t>
            </w:r>
          </w:p>
        </w:tc>
      </w:tr>
      <w:tr w:rsidR="00D74D27" w:rsidRPr="0050431F" w14:paraId="64F4ECC1" w14:textId="77777777" w:rsidTr="00E46DAC">
        <w:trPr>
          <w:jc w:val="center"/>
        </w:trPr>
        <w:tc>
          <w:tcPr>
            <w:tcW w:w="1788" w:type="dxa"/>
            <w:vAlign w:val="center"/>
          </w:tcPr>
          <w:p w14:paraId="59D17A0C" w14:textId="77777777" w:rsidR="00D74D27" w:rsidRPr="0050431F" w:rsidRDefault="00D74D27" w:rsidP="00AB57F0">
            <w:pPr>
              <w:pStyle w:val="TAL"/>
              <w:ind w:left="14"/>
              <w:rPr>
                <w:rFonts w:cs="Arial"/>
                <w:lang w:eastAsia="en-US"/>
              </w:rPr>
            </w:pPr>
            <w:r w:rsidRPr="0050431F">
              <w:rPr>
                <w:rFonts w:cs="Arial"/>
                <w:lang w:eastAsia="en-US"/>
              </w:rPr>
              <w:t>Additional BC3 blocking requirement</w:t>
            </w:r>
          </w:p>
        </w:tc>
        <w:tc>
          <w:tcPr>
            <w:tcW w:w="1278" w:type="dxa"/>
          </w:tcPr>
          <w:p w14:paraId="5444173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33B98A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05C52A7"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0DBA08A"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4AAC019"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0598637D"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2D752C" w14:textId="77777777" w:rsidR="00D74D27" w:rsidRPr="0050431F" w:rsidRDefault="00D74D27" w:rsidP="00AB57F0">
            <w:pPr>
              <w:pStyle w:val="TAL"/>
              <w:rPr>
                <w:rFonts w:cs="Arial"/>
                <w:lang w:eastAsia="en-US"/>
              </w:rPr>
            </w:pPr>
            <w:r w:rsidRPr="0050431F">
              <w:rPr>
                <w:rFonts w:cs="Arial"/>
              </w:rPr>
              <w:t>N/A</w:t>
            </w:r>
          </w:p>
        </w:tc>
      </w:tr>
      <w:tr w:rsidR="00E46DAC" w:rsidRPr="0050431F" w14:paraId="19AB7B33" w14:textId="77777777" w:rsidTr="00E46DAC">
        <w:trPr>
          <w:jc w:val="center"/>
        </w:trPr>
        <w:tc>
          <w:tcPr>
            <w:tcW w:w="1788" w:type="dxa"/>
            <w:vAlign w:val="center"/>
          </w:tcPr>
          <w:p w14:paraId="232B84CD" w14:textId="77777777" w:rsidR="00E46DAC" w:rsidRPr="0050431F" w:rsidRDefault="00E46DAC" w:rsidP="00AB57F0">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278" w:type="dxa"/>
          </w:tcPr>
          <w:p w14:paraId="57927A6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96E714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CFD4D1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C828AE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718625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2D817EF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BEFCD7F"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7CC85048" w14:textId="77777777" w:rsidTr="00E46DAC">
        <w:trPr>
          <w:jc w:val="center"/>
        </w:trPr>
        <w:tc>
          <w:tcPr>
            <w:tcW w:w="1788" w:type="dxa"/>
          </w:tcPr>
          <w:p w14:paraId="62A202E1"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7C556A25" w14:textId="77777777" w:rsidR="00D74D27" w:rsidRPr="0050431F" w:rsidRDefault="00D74D27" w:rsidP="00546BDF">
            <w:pPr>
              <w:pStyle w:val="TAL"/>
              <w:rPr>
                <w:rFonts w:cs="Arial"/>
                <w:lang w:eastAsia="en-US"/>
              </w:rPr>
            </w:pPr>
            <w:r w:rsidRPr="0050431F">
              <w:rPr>
                <w:rFonts w:cs="Arial"/>
                <w:lang w:eastAsia="en-US"/>
              </w:rPr>
              <w:t>C: TC3a</w:t>
            </w:r>
          </w:p>
          <w:p w14:paraId="73D609AB" w14:textId="77777777" w:rsidR="00D74D27" w:rsidRPr="0050431F" w:rsidRDefault="00D74D27" w:rsidP="00546BDF">
            <w:pPr>
              <w:pStyle w:val="TAL"/>
              <w:rPr>
                <w:rFonts w:cs="Arial"/>
                <w:lang w:eastAsia="en-US"/>
              </w:rPr>
            </w:pPr>
            <w:r w:rsidRPr="0050431F">
              <w:rPr>
                <w:rFonts w:cs="Arial"/>
                <w:lang w:eastAsia="en-US"/>
              </w:rPr>
              <w:t>CNC: NTC3a</w:t>
            </w:r>
          </w:p>
          <w:p w14:paraId="753DEB9D" w14:textId="77777777" w:rsidR="002F6EF4" w:rsidRPr="0050431F" w:rsidRDefault="00D74D27" w:rsidP="002F6EF4">
            <w:pPr>
              <w:pStyle w:val="TAL"/>
              <w:rPr>
                <w:rFonts w:cs="Arial"/>
                <w:lang w:eastAsia="en-US"/>
              </w:rPr>
            </w:pPr>
            <w:r w:rsidRPr="0050431F">
              <w:rPr>
                <w:rFonts w:cs="Arial"/>
                <w:lang w:eastAsia="en-US"/>
              </w:rPr>
              <w:t>C/NC: TC3a, NTC3a</w:t>
            </w:r>
          </w:p>
          <w:p w14:paraId="6384E809" w14:textId="77777777" w:rsidR="002F6EF4" w:rsidRPr="0050431F" w:rsidRDefault="002F6EF4" w:rsidP="002F6EF4">
            <w:pPr>
              <w:pStyle w:val="TAL"/>
              <w:rPr>
                <w:rFonts w:cs="Arial"/>
                <w:lang w:eastAsia="en-US"/>
              </w:rPr>
            </w:pPr>
            <w:r w:rsidRPr="0050431F">
              <w:rPr>
                <w:rFonts w:cs="Arial"/>
                <w:lang w:eastAsia="en-US"/>
              </w:rPr>
              <w:t>NI: TC16</w:t>
            </w:r>
          </w:p>
          <w:p w14:paraId="7CC680C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66482903" w14:textId="77777777" w:rsidR="00D74D27" w:rsidRPr="0050431F" w:rsidRDefault="00D74D27" w:rsidP="00546BDF">
            <w:pPr>
              <w:pStyle w:val="TAL"/>
              <w:rPr>
                <w:rFonts w:cs="Arial"/>
                <w:lang w:eastAsia="en-US"/>
              </w:rPr>
            </w:pPr>
            <w:r w:rsidRPr="0050431F">
              <w:rPr>
                <w:rFonts w:cs="Arial"/>
                <w:lang w:eastAsia="en-US"/>
              </w:rPr>
              <w:t>C: TC3a</w:t>
            </w:r>
          </w:p>
          <w:p w14:paraId="795A51B2" w14:textId="77777777" w:rsidR="00D74D27" w:rsidRPr="0050431F" w:rsidRDefault="00D74D27" w:rsidP="00546BDF">
            <w:pPr>
              <w:pStyle w:val="TAL"/>
              <w:rPr>
                <w:rFonts w:cs="Arial"/>
                <w:lang w:eastAsia="en-US"/>
              </w:rPr>
            </w:pPr>
            <w:r w:rsidRPr="0050431F">
              <w:rPr>
                <w:rFonts w:cs="Arial"/>
                <w:lang w:eastAsia="en-US"/>
              </w:rPr>
              <w:t>CNC: NTC3a</w:t>
            </w:r>
          </w:p>
          <w:p w14:paraId="18FD124D" w14:textId="77777777" w:rsidR="002F6EF4" w:rsidRPr="0050431F" w:rsidRDefault="00D74D27" w:rsidP="002F6EF4">
            <w:pPr>
              <w:pStyle w:val="TAL"/>
              <w:rPr>
                <w:rFonts w:cs="Arial"/>
                <w:lang w:eastAsia="en-US"/>
              </w:rPr>
            </w:pPr>
            <w:r w:rsidRPr="0050431F">
              <w:rPr>
                <w:rFonts w:cs="Arial"/>
                <w:lang w:eastAsia="en-US"/>
              </w:rPr>
              <w:t>C/NC: TC3a, NTC3a</w:t>
            </w:r>
          </w:p>
          <w:p w14:paraId="3FB3D888" w14:textId="77777777" w:rsidR="002F6EF4" w:rsidRPr="0050431F" w:rsidRDefault="002F6EF4" w:rsidP="002F6EF4">
            <w:pPr>
              <w:pStyle w:val="TAL"/>
              <w:rPr>
                <w:rFonts w:cs="Arial"/>
                <w:lang w:eastAsia="en-US"/>
              </w:rPr>
            </w:pPr>
            <w:r w:rsidRPr="0050431F">
              <w:rPr>
                <w:rFonts w:cs="Arial"/>
                <w:lang w:eastAsia="en-US"/>
              </w:rPr>
              <w:t>NI: TC16</w:t>
            </w:r>
          </w:p>
          <w:p w14:paraId="7186BAF6"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8BF5C3D"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40426727" w14:textId="77777777" w:rsidR="00D74D27" w:rsidRPr="0050431F" w:rsidRDefault="00D74D27" w:rsidP="00546BDF">
            <w:pPr>
              <w:pStyle w:val="TAL"/>
              <w:rPr>
                <w:rFonts w:cs="Arial"/>
                <w:lang w:eastAsia="en-US"/>
              </w:rPr>
            </w:pPr>
            <w:r w:rsidRPr="0050431F">
              <w:rPr>
                <w:rFonts w:cs="Arial"/>
                <w:lang w:eastAsia="en-US"/>
              </w:rPr>
              <w:t>C: TC5a</w:t>
            </w:r>
          </w:p>
          <w:p w14:paraId="4E7C1896" w14:textId="77777777" w:rsidR="00D74D27" w:rsidRPr="0050431F" w:rsidRDefault="00D74D27" w:rsidP="00546BDF">
            <w:pPr>
              <w:pStyle w:val="TAL"/>
              <w:rPr>
                <w:rFonts w:cs="Arial"/>
                <w:lang w:eastAsia="en-US"/>
              </w:rPr>
            </w:pPr>
            <w:r w:rsidRPr="0050431F">
              <w:rPr>
                <w:rFonts w:cs="Arial"/>
                <w:lang w:eastAsia="en-US"/>
              </w:rPr>
              <w:t>CNC: NTC5a</w:t>
            </w:r>
          </w:p>
          <w:p w14:paraId="09C80F08"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5AF565E5" w14:textId="77777777" w:rsidR="00D74D27" w:rsidRPr="0050431F" w:rsidRDefault="00D74D27" w:rsidP="00546BDF">
            <w:pPr>
              <w:pStyle w:val="TAL"/>
              <w:rPr>
                <w:rFonts w:cs="Arial"/>
                <w:lang w:eastAsia="en-US"/>
              </w:rPr>
            </w:pPr>
            <w:r w:rsidRPr="0050431F">
              <w:rPr>
                <w:rFonts w:cs="Arial"/>
                <w:lang w:eastAsia="en-US"/>
              </w:rPr>
              <w:t>C: TC5b</w:t>
            </w:r>
          </w:p>
          <w:p w14:paraId="1352E0AE" w14:textId="77777777" w:rsidR="00D74D27" w:rsidRPr="0050431F" w:rsidRDefault="00D74D27" w:rsidP="00546BDF">
            <w:pPr>
              <w:pStyle w:val="TAL"/>
              <w:rPr>
                <w:rFonts w:cs="Arial"/>
                <w:lang w:eastAsia="en-US"/>
              </w:rPr>
            </w:pPr>
            <w:r w:rsidRPr="0050431F">
              <w:rPr>
                <w:rFonts w:cs="Arial"/>
                <w:lang w:eastAsia="en-US"/>
              </w:rPr>
              <w:t>CNC: NTC5b</w:t>
            </w:r>
          </w:p>
          <w:p w14:paraId="6D82288F" w14:textId="77777777" w:rsidR="002F6EF4" w:rsidRPr="0050431F" w:rsidRDefault="00D74D27" w:rsidP="002F6EF4">
            <w:pPr>
              <w:pStyle w:val="TAL"/>
              <w:rPr>
                <w:rFonts w:cs="Arial"/>
                <w:lang w:eastAsia="en-US"/>
              </w:rPr>
            </w:pPr>
            <w:r w:rsidRPr="0050431F">
              <w:rPr>
                <w:rFonts w:cs="Arial"/>
                <w:lang w:eastAsia="en-US"/>
              </w:rPr>
              <w:t>C/NC: TC5b, NTC5b</w:t>
            </w:r>
          </w:p>
          <w:p w14:paraId="355ADC61" w14:textId="77777777" w:rsidR="002F6EF4" w:rsidRPr="0050431F" w:rsidRDefault="002F6EF4" w:rsidP="002F6EF4">
            <w:pPr>
              <w:pStyle w:val="TAL"/>
              <w:rPr>
                <w:rFonts w:cs="Arial"/>
                <w:lang w:eastAsia="en-US"/>
              </w:rPr>
            </w:pPr>
            <w:r w:rsidRPr="0050431F">
              <w:rPr>
                <w:rFonts w:cs="Arial"/>
                <w:lang w:eastAsia="en-US"/>
              </w:rPr>
              <w:t>NI: TC15</w:t>
            </w:r>
          </w:p>
          <w:p w14:paraId="79C53466"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7831FB" w14:textId="77777777" w:rsidR="00D74D27" w:rsidRPr="0050431F" w:rsidRDefault="00D74D27" w:rsidP="00546BDF">
            <w:pPr>
              <w:pStyle w:val="TAL"/>
              <w:rPr>
                <w:rFonts w:cs="Arial"/>
                <w:lang w:eastAsia="en-US"/>
              </w:rPr>
            </w:pPr>
            <w:r w:rsidRPr="0050431F">
              <w:rPr>
                <w:rFonts w:cs="Arial"/>
                <w:lang w:eastAsia="en-US"/>
              </w:rPr>
              <w:t>C: TC5b</w:t>
            </w:r>
          </w:p>
          <w:p w14:paraId="272226A7" w14:textId="77777777" w:rsidR="00D74D27" w:rsidRPr="0050431F" w:rsidRDefault="00D74D27" w:rsidP="00546BDF">
            <w:pPr>
              <w:pStyle w:val="TAL"/>
              <w:rPr>
                <w:rFonts w:cs="Arial"/>
                <w:lang w:eastAsia="en-US"/>
              </w:rPr>
            </w:pPr>
            <w:r w:rsidRPr="0050431F">
              <w:rPr>
                <w:rFonts w:cs="Arial"/>
                <w:lang w:eastAsia="en-US"/>
              </w:rPr>
              <w:t>CNC: NTC5c, C/NC: TC5b, NTC5c</w:t>
            </w:r>
          </w:p>
        </w:tc>
        <w:tc>
          <w:tcPr>
            <w:tcW w:w="1460" w:type="dxa"/>
          </w:tcPr>
          <w:p w14:paraId="64319E8C"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5E9C3E71"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2B14703C" w14:textId="77777777" w:rsidR="002F6EF4" w:rsidRPr="0050431F" w:rsidRDefault="00D74D27" w:rsidP="002F6EF4">
            <w:pPr>
              <w:pStyle w:val="TAL"/>
              <w:rPr>
                <w:rFonts w:cs="Arial"/>
              </w:rPr>
            </w:pPr>
            <w:r w:rsidRPr="0050431F">
              <w:rPr>
                <w:rFonts w:cs="Arial"/>
              </w:rPr>
              <w:t>C/NC: TC5b, NTC5b</w:t>
            </w:r>
          </w:p>
          <w:p w14:paraId="4A2278F3" w14:textId="77777777" w:rsidR="002F6EF4" w:rsidRPr="0050431F" w:rsidRDefault="002F6EF4" w:rsidP="002F6EF4">
            <w:pPr>
              <w:pStyle w:val="TAL"/>
              <w:rPr>
                <w:rFonts w:cs="Arial"/>
                <w:lang w:eastAsia="en-US"/>
              </w:rPr>
            </w:pPr>
            <w:r w:rsidRPr="0050431F">
              <w:rPr>
                <w:rFonts w:cs="Arial"/>
                <w:lang w:eastAsia="en-US"/>
              </w:rPr>
              <w:t>NI: TC15</w:t>
            </w:r>
          </w:p>
          <w:p w14:paraId="2786E33D"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2DE0B9E2" w14:textId="77777777" w:rsidTr="00E46DAC">
        <w:trPr>
          <w:jc w:val="center"/>
        </w:trPr>
        <w:tc>
          <w:tcPr>
            <w:tcW w:w="1788" w:type="dxa"/>
          </w:tcPr>
          <w:p w14:paraId="2BBCD20B" w14:textId="77777777" w:rsidR="00D74D27" w:rsidRPr="0050431F" w:rsidRDefault="00D74D27" w:rsidP="00AB57F0">
            <w:pPr>
              <w:pStyle w:val="TAL"/>
              <w:rPr>
                <w:rFonts w:cs="Arial"/>
                <w:lang w:eastAsia="en-US"/>
              </w:rPr>
            </w:pPr>
            <w:r w:rsidRPr="0050431F">
              <w:rPr>
                <w:rFonts w:cs="Arial"/>
                <w:lang w:eastAsia="en-US"/>
              </w:rPr>
              <w:t>Co-location requirement</w:t>
            </w:r>
          </w:p>
        </w:tc>
        <w:tc>
          <w:tcPr>
            <w:tcW w:w="1278" w:type="dxa"/>
          </w:tcPr>
          <w:p w14:paraId="05D2BB74" w14:textId="77777777" w:rsidR="00D74D27" w:rsidRPr="0050431F" w:rsidRDefault="00D74D27" w:rsidP="00546BDF">
            <w:pPr>
              <w:pStyle w:val="TAL"/>
              <w:rPr>
                <w:rFonts w:cs="Arial"/>
                <w:lang w:eastAsia="en-US"/>
              </w:rPr>
            </w:pPr>
            <w:r w:rsidRPr="0050431F">
              <w:rPr>
                <w:rFonts w:cs="Arial"/>
                <w:lang w:eastAsia="en-US"/>
              </w:rPr>
              <w:t>C: TC3a</w:t>
            </w:r>
          </w:p>
          <w:p w14:paraId="006E0140" w14:textId="77777777" w:rsidR="00D74D27" w:rsidRPr="0050431F" w:rsidRDefault="00D74D27" w:rsidP="00546BDF">
            <w:pPr>
              <w:pStyle w:val="TAL"/>
              <w:rPr>
                <w:rFonts w:cs="Arial"/>
                <w:lang w:eastAsia="en-US"/>
              </w:rPr>
            </w:pPr>
            <w:r w:rsidRPr="0050431F">
              <w:rPr>
                <w:rFonts w:cs="Arial"/>
                <w:lang w:eastAsia="en-US"/>
              </w:rPr>
              <w:t>CNC: NTC3a</w:t>
            </w:r>
          </w:p>
          <w:p w14:paraId="173298E5" w14:textId="77777777" w:rsidR="002F6EF4" w:rsidRPr="0050431F" w:rsidRDefault="00D74D27" w:rsidP="002F6EF4">
            <w:pPr>
              <w:pStyle w:val="TAL"/>
              <w:rPr>
                <w:rFonts w:cs="Arial"/>
                <w:lang w:eastAsia="en-US"/>
              </w:rPr>
            </w:pPr>
            <w:r w:rsidRPr="0050431F">
              <w:rPr>
                <w:rFonts w:cs="Arial"/>
                <w:lang w:eastAsia="en-US"/>
              </w:rPr>
              <w:t>C/NC: TC3a, NTC3a</w:t>
            </w:r>
          </w:p>
          <w:p w14:paraId="0B2035DA" w14:textId="77777777" w:rsidR="002F6EF4" w:rsidRPr="0050431F" w:rsidRDefault="002F6EF4" w:rsidP="002F6EF4">
            <w:pPr>
              <w:pStyle w:val="TAL"/>
              <w:rPr>
                <w:rFonts w:cs="Arial"/>
                <w:lang w:eastAsia="en-US"/>
              </w:rPr>
            </w:pPr>
            <w:r w:rsidRPr="0050431F">
              <w:rPr>
                <w:rFonts w:cs="Arial"/>
                <w:lang w:eastAsia="en-US"/>
              </w:rPr>
              <w:t>NI: TC16</w:t>
            </w:r>
          </w:p>
          <w:p w14:paraId="6DBEB510"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4835063C" w14:textId="77777777" w:rsidR="00D74D27" w:rsidRPr="0050431F" w:rsidRDefault="00D74D27" w:rsidP="00546BDF">
            <w:pPr>
              <w:pStyle w:val="TAL"/>
              <w:rPr>
                <w:rFonts w:cs="Arial"/>
                <w:lang w:eastAsia="en-US"/>
              </w:rPr>
            </w:pPr>
            <w:r w:rsidRPr="0050431F">
              <w:rPr>
                <w:rFonts w:cs="Arial"/>
                <w:lang w:eastAsia="en-US"/>
              </w:rPr>
              <w:t>C: TC3a</w:t>
            </w:r>
          </w:p>
          <w:p w14:paraId="353CFEBE" w14:textId="77777777" w:rsidR="00D74D27" w:rsidRPr="0050431F" w:rsidRDefault="00D74D27" w:rsidP="00546BDF">
            <w:pPr>
              <w:pStyle w:val="TAL"/>
              <w:rPr>
                <w:rFonts w:cs="Arial"/>
                <w:lang w:eastAsia="en-US"/>
              </w:rPr>
            </w:pPr>
            <w:r w:rsidRPr="0050431F">
              <w:rPr>
                <w:rFonts w:cs="Arial"/>
                <w:lang w:eastAsia="en-US"/>
              </w:rPr>
              <w:t>CNC: NTC3a</w:t>
            </w:r>
          </w:p>
          <w:p w14:paraId="00059BCA" w14:textId="77777777" w:rsidR="002F6EF4" w:rsidRPr="0050431F" w:rsidRDefault="00D74D27" w:rsidP="002F6EF4">
            <w:pPr>
              <w:pStyle w:val="TAL"/>
              <w:rPr>
                <w:rFonts w:cs="Arial"/>
                <w:lang w:eastAsia="en-US"/>
              </w:rPr>
            </w:pPr>
            <w:r w:rsidRPr="0050431F">
              <w:rPr>
                <w:rFonts w:cs="Arial"/>
                <w:lang w:eastAsia="en-US"/>
              </w:rPr>
              <w:t>C/NC: TC3a, NTC3a</w:t>
            </w:r>
          </w:p>
          <w:p w14:paraId="723642E9" w14:textId="77777777" w:rsidR="002F6EF4" w:rsidRPr="0050431F" w:rsidRDefault="002F6EF4" w:rsidP="002F6EF4">
            <w:pPr>
              <w:pStyle w:val="TAL"/>
              <w:rPr>
                <w:rFonts w:cs="Arial"/>
                <w:lang w:eastAsia="en-US"/>
              </w:rPr>
            </w:pPr>
            <w:r w:rsidRPr="0050431F">
              <w:rPr>
                <w:rFonts w:cs="Arial"/>
                <w:lang w:eastAsia="en-US"/>
              </w:rPr>
              <w:t>NI: TC16</w:t>
            </w:r>
          </w:p>
          <w:p w14:paraId="26B1DD22"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107D25C4"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2C1E7D76" w14:textId="77777777" w:rsidR="00D74D27" w:rsidRPr="0050431F" w:rsidRDefault="00D74D27" w:rsidP="00546BDF">
            <w:pPr>
              <w:pStyle w:val="TAL"/>
              <w:rPr>
                <w:rFonts w:cs="Arial"/>
                <w:lang w:eastAsia="en-US"/>
              </w:rPr>
            </w:pPr>
            <w:r w:rsidRPr="0050431F">
              <w:rPr>
                <w:rFonts w:cs="Arial"/>
                <w:lang w:eastAsia="en-US"/>
              </w:rPr>
              <w:t>C: TC5a</w:t>
            </w:r>
          </w:p>
          <w:p w14:paraId="28BFE69E" w14:textId="77777777" w:rsidR="00D74D27" w:rsidRPr="0050431F" w:rsidRDefault="00D74D27" w:rsidP="00546BDF">
            <w:pPr>
              <w:pStyle w:val="TAL"/>
              <w:rPr>
                <w:rFonts w:cs="Arial"/>
                <w:lang w:eastAsia="en-US"/>
              </w:rPr>
            </w:pPr>
            <w:r w:rsidRPr="0050431F">
              <w:rPr>
                <w:rFonts w:cs="Arial"/>
                <w:lang w:eastAsia="en-US"/>
              </w:rPr>
              <w:t>CNC: NTC5a</w:t>
            </w:r>
          </w:p>
          <w:p w14:paraId="64FF1190"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2851BD2C" w14:textId="77777777" w:rsidR="00D74D27" w:rsidRPr="0050431F" w:rsidRDefault="00D74D27" w:rsidP="00546BDF">
            <w:pPr>
              <w:pStyle w:val="TAL"/>
              <w:rPr>
                <w:rFonts w:cs="Arial"/>
                <w:lang w:eastAsia="en-US"/>
              </w:rPr>
            </w:pPr>
            <w:r w:rsidRPr="0050431F">
              <w:rPr>
                <w:rFonts w:cs="Arial"/>
                <w:lang w:eastAsia="en-US"/>
              </w:rPr>
              <w:t>C: TC5b</w:t>
            </w:r>
          </w:p>
          <w:p w14:paraId="62D2FE20" w14:textId="77777777" w:rsidR="00D74D27" w:rsidRPr="0050431F" w:rsidRDefault="00D74D27" w:rsidP="00546BDF">
            <w:pPr>
              <w:pStyle w:val="TAL"/>
              <w:rPr>
                <w:rFonts w:cs="Arial"/>
                <w:lang w:eastAsia="en-US"/>
              </w:rPr>
            </w:pPr>
            <w:r w:rsidRPr="0050431F">
              <w:rPr>
                <w:rFonts w:cs="Arial"/>
                <w:lang w:eastAsia="en-US"/>
              </w:rPr>
              <w:t>CNC: NTC5b</w:t>
            </w:r>
          </w:p>
          <w:p w14:paraId="536BF3DB" w14:textId="77777777" w:rsidR="002F6EF4" w:rsidRPr="0050431F" w:rsidRDefault="00D74D27" w:rsidP="002F6EF4">
            <w:pPr>
              <w:pStyle w:val="TAL"/>
              <w:rPr>
                <w:rFonts w:cs="Arial"/>
                <w:lang w:eastAsia="en-US"/>
              </w:rPr>
            </w:pPr>
            <w:r w:rsidRPr="0050431F">
              <w:rPr>
                <w:rFonts w:cs="Arial"/>
                <w:lang w:eastAsia="en-US"/>
              </w:rPr>
              <w:t>C/NC: TC5b, NTC5b</w:t>
            </w:r>
          </w:p>
          <w:p w14:paraId="6F76F76A" w14:textId="77777777" w:rsidR="002F6EF4" w:rsidRPr="0050431F" w:rsidRDefault="002F6EF4" w:rsidP="002F6EF4">
            <w:pPr>
              <w:pStyle w:val="TAL"/>
              <w:rPr>
                <w:rFonts w:cs="Arial"/>
                <w:lang w:eastAsia="en-US"/>
              </w:rPr>
            </w:pPr>
            <w:r w:rsidRPr="0050431F">
              <w:rPr>
                <w:rFonts w:cs="Arial"/>
                <w:lang w:eastAsia="en-US"/>
              </w:rPr>
              <w:t>NI: TC15</w:t>
            </w:r>
          </w:p>
          <w:p w14:paraId="41FE9C10"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5FB5E3B5" w14:textId="77777777" w:rsidR="00D74D27" w:rsidRPr="0050431F" w:rsidRDefault="00D74D27" w:rsidP="00546BDF">
            <w:pPr>
              <w:pStyle w:val="TAL"/>
              <w:rPr>
                <w:rFonts w:cs="Arial"/>
                <w:lang w:eastAsia="en-US"/>
              </w:rPr>
            </w:pPr>
            <w:r w:rsidRPr="0050431F">
              <w:rPr>
                <w:rFonts w:cs="Arial"/>
                <w:lang w:eastAsia="en-US"/>
              </w:rPr>
              <w:t>C: TC5b</w:t>
            </w:r>
          </w:p>
          <w:p w14:paraId="5FED850C" w14:textId="77777777" w:rsidR="00D74D27" w:rsidRPr="0050431F" w:rsidRDefault="00D74D27" w:rsidP="00546BDF">
            <w:pPr>
              <w:pStyle w:val="TAL"/>
              <w:rPr>
                <w:rFonts w:cs="Arial"/>
                <w:lang w:eastAsia="en-US"/>
              </w:rPr>
            </w:pPr>
            <w:r w:rsidRPr="0050431F">
              <w:rPr>
                <w:rFonts w:cs="Arial"/>
                <w:lang w:eastAsia="en-US"/>
              </w:rPr>
              <w:t>CNC: NTC5c</w:t>
            </w:r>
          </w:p>
          <w:p w14:paraId="36160596"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05E1185F"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2770B5ED"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2A000E87" w14:textId="77777777" w:rsidR="002F6EF4" w:rsidRPr="0050431F" w:rsidRDefault="00D74D27" w:rsidP="002F6EF4">
            <w:pPr>
              <w:pStyle w:val="TAL"/>
              <w:rPr>
                <w:rFonts w:cs="Arial"/>
              </w:rPr>
            </w:pPr>
            <w:r w:rsidRPr="0050431F">
              <w:rPr>
                <w:rFonts w:cs="Arial"/>
              </w:rPr>
              <w:t>C/NC: TC5b, NTC5b</w:t>
            </w:r>
          </w:p>
          <w:p w14:paraId="5F3A2B2E" w14:textId="77777777" w:rsidR="002F6EF4" w:rsidRPr="0050431F" w:rsidRDefault="002F6EF4" w:rsidP="002F6EF4">
            <w:pPr>
              <w:pStyle w:val="TAL"/>
              <w:rPr>
                <w:rFonts w:cs="Arial"/>
                <w:lang w:eastAsia="en-US"/>
              </w:rPr>
            </w:pPr>
            <w:r w:rsidRPr="0050431F">
              <w:rPr>
                <w:rFonts w:cs="Arial"/>
                <w:lang w:eastAsia="en-US"/>
              </w:rPr>
              <w:t>NI: TC15</w:t>
            </w:r>
          </w:p>
          <w:p w14:paraId="55977141" w14:textId="77777777" w:rsidR="00D74D27" w:rsidRPr="0050431F" w:rsidRDefault="002F6EF4" w:rsidP="002F6EF4">
            <w:pPr>
              <w:pStyle w:val="TAL"/>
              <w:rPr>
                <w:rFonts w:cs="Arial"/>
                <w:lang w:eastAsia="en-US"/>
              </w:rPr>
            </w:pPr>
            <w:r w:rsidRPr="0050431F">
              <w:rPr>
                <w:rFonts w:cs="Arial"/>
                <w:lang w:eastAsia="en-US"/>
              </w:rPr>
              <w:t>NG: TC18</w:t>
            </w:r>
          </w:p>
        </w:tc>
      </w:tr>
      <w:tr w:rsidR="00E46DAC" w:rsidRPr="0050431F" w14:paraId="30445B2D" w14:textId="77777777" w:rsidTr="00E46DAC">
        <w:trPr>
          <w:jc w:val="center"/>
        </w:trPr>
        <w:tc>
          <w:tcPr>
            <w:tcW w:w="1788" w:type="dxa"/>
            <w:vAlign w:val="center"/>
          </w:tcPr>
          <w:p w14:paraId="2147E2D4" w14:textId="77777777" w:rsidR="00E46DAC" w:rsidRPr="0050431F" w:rsidRDefault="00E46DAC" w:rsidP="00AB57F0">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278" w:type="dxa"/>
          </w:tcPr>
          <w:p w14:paraId="5DD59CA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6E8ABD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715D8F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C3023A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DD403C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9A0A70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333AB6D"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52333" w14:paraId="20D36B3D" w14:textId="77777777" w:rsidTr="00E46DAC">
        <w:trPr>
          <w:jc w:val="center"/>
        </w:trPr>
        <w:tc>
          <w:tcPr>
            <w:tcW w:w="1788" w:type="dxa"/>
          </w:tcPr>
          <w:p w14:paraId="496A9A60"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19B1243A" w14:textId="77777777" w:rsidR="00D74D27" w:rsidRPr="0050431F" w:rsidRDefault="00D74D27" w:rsidP="00546BDF">
            <w:pPr>
              <w:pStyle w:val="TAL"/>
              <w:rPr>
                <w:rFonts w:cs="Arial"/>
                <w:lang w:eastAsia="en-US"/>
              </w:rPr>
            </w:pPr>
            <w:r w:rsidRPr="0050431F">
              <w:rPr>
                <w:rFonts w:cs="Arial"/>
                <w:lang w:eastAsia="en-US"/>
              </w:rPr>
              <w:t>C: TC3a</w:t>
            </w:r>
          </w:p>
          <w:p w14:paraId="3BC78642" w14:textId="77777777" w:rsidR="00D74D27" w:rsidRPr="0050431F" w:rsidRDefault="00D74D27" w:rsidP="00546BDF">
            <w:pPr>
              <w:pStyle w:val="TAL"/>
              <w:rPr>
                <w:rFonts w:cs="Arial"/>
                <w:lang w:eastAsia="en-US"/>
              </w:rPr>
            </w:pPr>
            <w:r w:rsidRPr="0050431F">
              <w:rPr>
                <w:rFonts w:cs="Arial"/>
                <w:lang w:eastAsia="en-US"/>
              </w:rPr>
              <w:t>CNC: NTC3a</w:t>
            </w:r>
          </w:p>
          <w:p w14:paraId="70766CDD" w14:textId="77777777" w:rsidR="002F6EF4" w:rsidRPr="0050431F" w:rsidRDefault="00D74D27" w:rsidP="002F6EF4">
            <w:pPr>
              <w:pStyle w:val="TAL"/>
              <w:rPr>
                <w:rFonts w:cs="Arial"/>
                <w:lang w:eastAsia="en-US"/>
              </w:rPr>
            </w:pPr>
            <w:r w:rsidRPr="0050431F">
              <w:rPr>
                <w:rFonts w:cs="Arial"/>
                <w:lang w:eastAsia="en-US"/>
              </w:rPr>
              <w:t>C/NC: TC3a, NTC3a</w:t>
            </w:r>
          </w:p>
          <w:p w14:paraId="0A3B40CA" w14:textId="77777777" w:rsidR="002F6EF4" w:rsidRPr="0050431F" w:rsidRDefault="002F6EF4" w:rsidP="002F6EF4">
            <w:pPr>
              <w:pStyle w:val="TAL"/>
              <w:rPr>
                <w:rFonts w:cs="Arial"/>
                <w:lang w:eastAsia="en-US"/>
              </w:rPr>
            </w:pPr>
            <w:r w:rsidRPr="0050431F">
              <w:rPr>
                <w:rFonts w:cs="Arial"/>
                <w:lang w:eastAsia="en-US"/>
              </w:rPr>
              <w:t>NI: TC16</w:t>
            </w:r>
          </w:p>
          <w:p w14:paraId="1E314B7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64280185" w14:textId="77777777" w:rsidR="00D74D27" w:rsidRPr="0050431F" w:rsidRDefault="00D74D27" w:rsidP="00546BDF">
            <w:pPr>
              <w:pStyle w:val="TAL"/>
              <w:rPr>
                <w:rFonts w:cs="Arial"/>
                <w:lang w:eastAsia="en-US"/>
              </w:rPr>
            </w:pPr>
            <w:r w:rsidRPr="0050431F">
              <w:rPr>
                <w:rFonts w:cs="Arial"/>
                <w:lang w:eastAsia="en-US"/>
              </w:rPr>
              <w:t>C: TC3a</w:t>
            </w:r>
          </w:p>
          <w:p w14:paraId="6DCF327D" w14:textId="77777777" w:rsidR="00D74D27" w:rsidRPr="0050431F" w:rsidRDefault="00D74D27" w:rsidP="00546BDF">
            <w:pPr>
              <w:pStyle w:val="TAL"/>
              <w:rPr>
                <w:rFonts w:cs="Arial"/>
                <w:lang w:eastAsia="en-US"/>
              </w:rPr>
            </w:pPr>
            <w:r w:rsidRPr="0050431F">
              <w:rPr>
                <w:rFonts w:cs="Arial"/>
                <w:lang w:eastAsia="en-US"/>
              </w:rPr>
              <w:t>CNC: NTC3a</w:t>
            </w:r>
          </w:p>
          <w:p w14:paraId="40D0EA2F" w14:textId="77777777" w:rsidR="002F6EF4" w:rsidRPr="0050431F" w:rsidRDefault="00D74D27" w:rsidP="002F6EF4">
            <w:pPr>
              <w:pStyle w:val="TAL"/>
              <w:rPr>
                <w:rFonts w:cs="Arial"/>
                <w:lang w:eastAsia="en-US"/>
              </w:rPr>
            </w:pPr>
            <w:r w:rsidRPr="0050431F">
              <w:rPr>
                <w:rFonts w:cs="Arial"/>
                <w:lang w:eastAsia="en-US"/>
              </w:rPr>
              <w:t>C/NC: TC3a, NTC3a</w:t>
            </w:r>
          </w:p>
          <w:p w14:paraId="29B4E1D2" w14:textId="77777777" w:rsidR="002F6EF4" w:rsidRPr="0050431F" w:rsidRDefault="002F6EF4" w:rsidP="002F6EF4">
            <w:pPr>
              <w:pStyle w:val="TAL"/>
              <w:rPr>
                <w:rFonts w:cs="Arial"/>
                <w:lang w:eastAsia="en-US"/>
              </w:rPr>
            </w:pPr>
            <w:r w:rsidRPr="0050431F">
              <w:rPr>
                <w:rFonts w:cs="Arial"/>
                <w:lang w:eastAsia="en-US"/>
              </w:rPr>
              <w:t>NI: TC16</w:t>
            </w:r>
          </w:p>
          <w:p w14:paraId="1B47F97A"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333A7C09"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5B54061" w14:textId="77777777" w:rsidR="00D74D27" w:rsidRPr="0050431F" w:rsidRDefault="00D74D27" w:rsidP="00546BDF">
            <w:pPr>
              <w:pStyle w:val="TAL"/>
              <w:rPr>
                <w:rFonts w:cs="Arial"/>
                <w:lang w:eastAsia="en-US"/>
              </w:rPr>
            </w:pPr>
            <w:r w:rsidRPr="0050431F">
              <w:rPr>
                <w:rFonts w:cs="Arial"/>
                <w:lang w:eastAsia="en-US"/>
              </w:rPr>
              <w:t>C: TC4a</w:t>
            </w:r>
          </w:p>
          <w:p w14:paraId="7573C4A4" w14:textId="77777777" w:rsidR="00D74D27" w:rsidRPr="0050431F" w:rsidRDefault="00D74D27" w:rsidP="00546BDF">
            <w:pPr>
              <w:pStyle w:val="TAL"/>
              <w:rPr>
                <w:rFonts w:cs="Arial"/>
                <w:lang w:eastAsia="en-US"/>
              </w:rPr>
            </w:pPr>
            <w:r w:rsidRPr="0050431F">
              <w:rPr>
                <w:rFonts w:cs="Arial"/>
                <w:lang w:eastAsia="en-US"/>
              </w:rPr>
              <w:t>CNC: NTC4a</w:t>
            </w:r>
          </w:p>
          <w:p w14:paraId="754BCDFF"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782AAABE" w14:textId="77777777" w:rsidR="00D74D27" w:rsidRPr="0050431F" w:rsidRDefault="00D74D27" w:rsidP="00546BDF">
            <w:pPr>
              <w:pStyle w:val="TAL"/>
              <w:rPr>
                <w:rFonts w:cs="Arial"/>
                <w:lang w:eastAsia="en-US"/>
              </w:rPr>
            </w:pPr>
            <w:r w:rsidRPr="0050431F">
              <w:rPr>
                <w:rFonts w:cs="Arial"/>
                <w:lang w:eastAsia="en-US"/>
              </w:rPr>
              <w:t>C: TC4b</w:t>
            </w:r>
          </w:p>
          <w:p w14:paraId="17E525A6" w14:textId="77777777" w:rsidR="00D74D27" w:rsidRPr="0050431F" w:rsidRDefault="00D74D27" w:rsidP="00546BDF">
            <w:pPr>
              <w:pStyle w:val="TAL"/>
              <w:rPr>
                <w:rFonts w:cs="Arial"/>
                <w:lang w:eastAsia="en-US"/>
              </w:rPr>
            </w:pPr>
            <w:r w:rsidRPr="0050431F">
              <w:rPr>
                <w:rFonts w:cs="Arial"/>
                <w:lang w:eastAsia="en-US"/>
              </w:rPr>
              <w:t>CNC: NTC4b</w:t>
            </w:r>
          </w:p>
          <w:p w14:paraId="4CE21710" w14:textId="77777777" w:rsidR="002F6EF4" w:rsidRPr="0050431F" w:rsidRDefault="00D74D27" w:rsidP="002F6EF4">
            <w:pPr>
              <w:pStyle w:val="TAL"/>
              <w:rPr>
                <w:rFonts w:cs="Arial"/>
                <w:lang w:eastAsia="en-US"/>
              </w:rPr>
            </w:pPr>
            <w:r w:rsidRPr="0050431F">
              <w:rPr>
                <w:rFonts w:cs="Arial"/>
                <w:lang w:eastAsia="en-US"/>
              </w:rPr>
              <w:t>C/NC: TC4b, NTC4b</w:t>
            </w:r>
          </w:p>
          <w:p w14:paraId="189B9EC6" w14:textId="77777777" w:rsidR="002F6EF4" w:rsidRPr="0050431F" w:rsidRDefault="002F6EF4" w:rsidP="002F6EF4">
            <w:pPr>
              <w:pStyle w:val="TAL"/>
              <w:rPr>
                <w:rFonts w:cs="Arial"/>
                <w:lang w:eastAsia="en-US"/>
              </w:rPr>
            </w:pPr>
            <w:r w:rsidRPr="0050431F">
              <w:rPr>
                <w:rFonts w:cs="Arial"/>
                <w:lang w:eastAsia="en-US"/>
              </w:rPr>
              <w:t>NI: TC15</w:t>
            </w:r>
          </w:p>
          <w:p w14:paraId="2526E33B"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5FE804FB" w14:textId="77777777" w:rsidR="00D74D27" w:rsidRPr="0050431F" w:rsidRDefault="00D74D27" w:rsidP="00546BDF">
            <w:pPr>
              <w:pStyle w:val="TAL"/>
              <w:rPr>
                <w:rFonts w:cs="Arial"/>
                <w:lang w:eastAsia="en-US"/>
              </w:rPr>
            </w:pPr>
            <w:r w:rsidRPr="0050431F">
              <w:rPr>
                <w:rFonts w:cs="Arial"/>
                <w:lang w:eastAsia="en-US"/>
              </w:rPr>
              <w:t>C: TC4c</w:t>
            </w:r>
          </w:p>
          <w:p w14:paraId="6313F403" w14:textId="77777777" w:rsidR="00D74D27" w:rsidRPr="0050431F" w:rsidRDefault="00D74D27" w:rsidP="00546BDF">
            <w:pPr>
              <w:pStyle w:val="TAL"/>
              <w:rPr>
                <w:rFonts w:cs="Arial"/>
                <w:lang w:eastAsia="en-US"/>
              </w:rPr>
            </w:pPr>
            <w:r w:rsidRPr="0050431F">
              <w:rPr>
                <w:rFonts w:cs="Arial"/>
                <w:lang w:eastAsia="en-US"/>
              </w:rPr>
              <w:t>CNC: NTC4c</w:t>
            </w:r>
          </w:p>
          <w:p w14:paraId="0F850756"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7D772576"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5EE51B0C" w14:textId="77777777" w:rsidR="00D74D27" w:rsidRPr="0050431F" w:rsidRDefault="00D74D27" w:rsidP="00B0695F">
            <w:pPr>
              <w:keepNext/>
              <w:keepLines/>
              <w:spacing w:after="0"/>
              <w:rPr>
                <w:rFonts w:ascii="Arial" w:hAnsi="Arial"/>
                <w:sz w:val="18"/>
              </w:rPr>
            </w:pPr>
          </w:p>
          <w:p w14:paraId="164B8CE1"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6B684E54" w14:textId="77777777" w:rsidR="002F6EF4" w:rsidRPr="0050431F" w:rsidRDefault="00D74D27" w:rsidP="002F6EF4">
            <w:pPr>
              <w:pStyle w:val="TAL"/>
              <w:rPr>
                <w:rFonts w:cs="Arial"/>
              </w:rPr>
            </w:pPr>
            <w:r w:rsidRPr="0050431F">
              <w:rPr>
                <w:rFonts w:cs="Arial"/>
              </w:rPr>
              <w:br/>
              <w:t>C/NC: (TC4a, NTC4a, TC3a, NTC3a)* , TC4b, NTC4b</w:t>
            </w:r>
          </w:p>
          <w:p w14:paraId="1B91EE5E" w14:textId="77777777" w:rsidR="002F6EF4" w:rsidRPr="0050431F" w:rsidRDefault="002F6EF4" w:rsidP="002F6EF4">
            <w:pPr>
              <w:pStyle w:val="TAL"/>
              <w:rPr>
                <w:rFonts w:cs="Arial"/>
              </w:rPr>
            </w:pPr>
          </w:p>
          <w:p w14:paraId="48725DBF"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66833ACE" w14:textId="77777777" w:rsidR="002F6EF4" w:rsidRPr="00552333" w:rsidRDefault="002F6EF4" w:rsidP="002F6EF4">
            <w:pPr>
              <w:pStyle w:val="TAL"/>
              <w:rPr>
                <w:rFonts w:cs="Arial"/>
                <w:lang w:val="sv-FI" w:eastAsia="en-US"/>
              </w:rPr>
            </w:pPr>
          </w:p>
          <w:p w14:paraId="5373E98B"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2A15B3DA" w14:textId="77777777" w:rsidTr="00E46DAC">
        <w:trPr>
          <w:jc w:val="center"/>
        </w:trPr>
        <w:tc>
          <w:tcPr>
            <w:tcW w:w="1788" w:type="dxa"/>
            <w:vAlign w:val="center"/>
          </w:tcPr>
          <w:p w14:paraId="69C5D2A8" w14:textId="77777777" w:rsidR="00D74D27" w:rsidRPr="0050431F" w:rsidRDefault="00D74D27" w:rsidP="00AB57F0">
            <w:pPr>
              <w:pStyle w:val="TAL"/>
              <w:ind w:left="14"/>
              <w:rPr>
                <w:rFonts w:cs="Arial"/>
                <w:lang w:eastAsia="en-US"/>
              </w:rPr>
            </w:pPr>
            <w:r w:rsidRPr="0050431F">
              <w:rPr>
                <w:rFonts w:cs="Arial"/>
                <w:lang w:eastAsia="en-US"/>
              </w:rPr>
              <w:t>Additional requirement for BC2 (Category B)</w:t>
            </w:r>
          </w:p>
        </w:tc>
        <w:tc>
          <w:tcPr>
            <w:tcW w:w="1278" w:type="dxa"/>
          </w:tcPr>
          <w:p w14:paraId="652F6C8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762FCF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8F509E"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414A2C7" w14:textId="77777777" w:rsidR="00D74D27" w:rsidRPr="0050431F" w:rsidRDefault="00D74D27" w:rsidP="00546BDF">
            <w:pPr>
              <w:pStyle w:val="TAL"/>
              <w:rPr>
                <w:rFonts w:cs="Arial"/>
                <w:lang w:eastAsia="en-US"/>
              </w:rPr>
            </w:pPr>
            <w:r w:rsidRPr="0050431F">
              <w:rPr>
                <w:rFonts w:cs="Arial"/>
                <w:lang w:eastAsia="en-US"/>
              </w:rPr>
              <w:t>C: TC4a</w:t>
            </w:r>
          </w:p>
          <w:p w14:paraId="46B57CEA" w14:textId="77777777" w:rsidR="00D74D27" w:rsidRPr="0050431F" w:rsidRDefault="00D74D27" w:rsidP="00546BDF">
            <w:pPr>
              <w:pStyle w:val="TAL"/>
              <w:rPr>
                <w:rFonts w:cs="Arial"/>
                <w:lang w:eastAsia="en-US"/>
              </w:rPr>
            </w:pPr>
            <w:r w:rsidRPr="0050431F">
              <w:rPr>
                <w:rFonts w:cs="Arial"/>
                <w:lang w:eastAsia="en-US"/>
              </w:rPr>
              <w:t>CNC: NTC4a</w:t>
            </w:r>
          </w:p>
          <w:p w14:paraId="3B8607EE"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1FEB1705" w14:textId="77777777" w:rsidR="00D74D27" w:rsidRPr="0050431F" w:rsidRDefault="00D74D27" w:rsidP="00546BDF">
            <w:pPr>
              <w:pStyle w:val="TAL"/>
              <w:rPr>
                <w:rFonts w:cs="Arial"/>
                <w:lang w:eastAsia="en-US"/>
              </w:rPr>
            </w:pPr>
            <w:r w:rsidRPr="0050431F">
              <w:rPr>
                <w:rFonts w:cs="Arial"/>
                <w:lang w:eastAsia="en-US"/>
              </w:rPr>
              <w:t>C: TC4b</w:t>
            </w:r>
          </w:p>
          <w:p w14:paraId="18DEE154" w14:textId="77777777" w:rsidR="00D74D27" w:rsidRPr="0050431F" w:rsidRDefault="00D74D27" w:rsidP="00546BDF">
            <w:pPr>
              <w:pStyle w:val="TAL"/>
              <w:rPr>
                <w:rFonts w:cs="Arial"/>
                <w:lang w:eastAsia="en-US"/>
              </w:rPr>
            </w:pPr>
            <w:r w:rsidRPr="0050431F">
              <w:rPr>
                <w:rFonts w:cs="Arial"/>
                <w:lang w:eastAsia="en-US"/>
              </w:rPr>
              <w:t>CNC: NTC4b</w:t>
            </w:r>
          </w:p>
          <w:p w14:paraId="39770412" w14:textId="77777777" w:rsidR="002F6EF4" w:rsidRPr="0050431F" w:rsidRDefault="00D74D27" w:rsidP="002F6EF4">
            <w:pPr>
              <w:pStyle w:val="TAL"/>
              <w:rPr>
                <w:rFonts w:cs="Arial"/>
                <w:lang w:eastAsia="en-US"/>
              </w:rPr>
            </w:pPr>
            <w:r w:rsidRPr="0050431F">
              <w:rPr>
                <w:rFonts w:cs="Arial"/>
                <w:lang w:eastAsia="en-US"/>
              </w:rPr>
              <w:t>C/NC: TC4b, NTC4b</w:t>
            </w:r>
          </w:p>
          <w:p w14:paraId="25E3F4FE" w14:textId="77777777" w:rsidR="002F6EF4" w:rsidRPr="0050431F" w:rsidRDefault="002F6EF4" w:rsidP="002F6EF4">
            <w:pPr>
              <w:pStyle w:val="TAL"/>
              <w:rPr>
                <w:rFonts w:cs="Arial"/>
                <w:lang w:eastAsia="en-US"/>
              </w:rPr>
            </w:pPr>
            <w:r w:rsidRPr="0050431F">
              <w:rPr>
                <w:rFonts w:cs="Arial"/>
                <w:lang w:eastAsia="en-US"/>
              </w:rPr>
              <w:t>NI: TC15</w:t>
            </w:r>
          </w:p>
          <w:p w14:paraId="353A6E92"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B096A8" w14:textId="77777777" w:rsidR="00D74D27" w:rsidRPr="0050431F" w:rsidRDefault="00D74D27" w:rsidP="00546BDF">
            <w:pPr>
              <w:pStyle w:val="TAL"/>
              <w:rPr>
                <w:rFonts w:cs="Arial"/>
                <w:lang w:eastAsia="en-US"/>
              </w:rPr>
            </w:pPr>
            <w:r w:rsidRPr="0050431F">
              <w:rPr>
                <w:rFonts w:cs="Arial"/>
                <w:lang w:eastAsia="en-US"/>
              </w:rPr>
              <w:t>C: TC4c</w:t>
            </w:r>
          </w:p>
          <w:p w14:paraId="1A9066AD" w14:textId="77777777" w:rsidR="00D74D27" w:rsidRPr="0050431F" w:rsidRDefault="00D74D27" w:rsidP="00546BDF">
            <w:pPr>
              <w:pStyle w:val="TAL"/>
              <w:rPr>
                <w:rFonts w:cs="Arial"/>
                <w:lang w:eastAsia="en-US"/>
              </w:rPr>
            </w:pPr>
            <w:r w:rsidRPr="0050431F">
              <w:rPr>
                <w:rFonts w:cs="Arial"/>
                <w:lang w:eastAsia="en-US"/>
              </w:rPr>
              <w:t>CNC: NTC4c</w:t>
            </w:r>
          </w:p>
          <w:p w14:paraId="30BFC4CE"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47EDD107" w14:textId="77777777" w:rsidR="00D74D27" w:rsidRPr="0050431F" w:rsidRDefault="00D74D27" w:rsidP="00B0695F">
            <w:pPr>
              <w:keepNext/>
              <w:keepLines/>
              <w:spacing w:after="0"/>
              <w:rPr>
                <w:rFonts w:ascii="Arial" w:hAnsi="Arial"/>
                <w:sz w:val="18"/>
              </w:rPr>
            </w:pPr>
            <w:r w:rsidRPr="0050431F">
              <w:rPr>
                <w:rFonts w:ascii="Arial" w:hAnsi="Arial"/>
                <w:sz w:val="18"/>
              </w:rPr>
              <w:t>C: TC4a*, TC4b</w:t>
            </w:r>
          </w:p>
          <w:p w14:paraId="0978CA3F" w14:textId="77777777" w:rsidR="002F6EF4" w:rsidRPr="0050431F" w:rsidRDefault="00D74D27" w:rsidP="002F6EF4">
            <w:pPr>
              <w:pStyle w:val="TAL"/>
              <w:rPr>
                <w:rFonts w:cs="Arial"/>
              </w:rPr>
            </w:pPr>
            <w:r w:rsidRPr="0050431F">
              <w:rPr>
                <w:rFonts w:cs="Arial"/>
              </w:rPr>
              <w:t xml:space="preserve">CNC: NTC4a*, NTC4b </w:t>
            </w:r>
            <w:r w:rsidRPr="0050431F">
              <w:rPr>
                <w:rFonts w:cs="Arial"/>
              </w:rPr>
              <w:br/>
              <w:t>C/NC: (TC4a, NTC4a)*, TC4b, NTC4b</w:t>
            </w:r>
          </w:p>
          <w:p w14:paraId="79F3780C" w14:textId="77777777" w:rsidR="002F6EF4" w:rsidRPr="0050431F" w:rsidRDefault="002F6EF4" w:rsidP="002F6EF4">
            <w:pPr>
              <w:pStyle w:val="TAL"/>
              <w:rPr>
                <w:rFonts w:cs="Arial"/>
                <w:lang w:eastAsia="en-US"/>
              </w:rPr>
            </w:pPr>
            <w:r w:rsidRPr="0050431F">
              <w:rPr>
                <w:rFonts w:cs="Arial"/>
                <w:lang w:eastAsia="en-US"/>
              </w:rPr>
              <w:t>NI: TC15</w:t>
            </w:r>
          </w:p>
          <w:p w14:paraId="0C516829" w14:textId="77777777" w:rsidR="00D74D27" w:rsidRPr="0050431F" w:rsidRDefault="002F6EF4" w:rsidP="002F6EF4">
            <w:pPr>
              <w:pStyle w:val="TAL"/>
              <w:rPr>
                <w:rFonts w:cs="Arial"/>
                <w:lang w:eastAsia="en-US"/>
              </w:rPr>
            </w:pPr>
            <w:r w:rsidRPr="0050431F">
              <w:rPr>
                <w:rFonts w:cs="Arial"/>
                <w:lang w:eastAsia="en-US"/>
              </w:rPr>
              <w:t>NG: TC18</w:t>
            </w:r>
          </w:p>
        </w:tc>
      </w:tr>
      <w:tr w:rsidR="00E46DAC" w:rsidRPr="0050431F" w14:paraId="4F76B6AB" w14:textId="77777777" w:rsidTr="00E46DAC">
        <w:trPr>
          <w:jc w:val="center"/>
        </w:trPr>
        <w:tc>
          <w:tcPr>
            <w:tcW w:w="1788" w:type="dxa"/>
            <w:vAlign w:val="center"/>
          </w:tcPr>
          <w:p w14:paraId="1DA18C90" w14:textId="77777777" w:rsidR="00E46DAC" w:rsidRPr="0050431F" w:rsidRDefault="00E46DAC" w:rsidP="00AB57F0">
            <w:pPr>
              <w:pStyle w:val="TAL"/>
              <w:ind w:left="14"/>
              <w:rPr>
                <w:rFonts w:cs="Arial"/>
                <w:b/>
                <w:bCs/>
                <w:lang w:eastAsia="en-US"/>
              </w:rPr>
            </w:pPr>
            <w:r w:rsidRPr="0050431F">
              <w:rPr>
                <w:rFonts w:cs="Arial"/>
                <w:b/>
                <w:bCs/>
                <w:lang w:eastAsia="en-US"/>
              </w:rPr>
              <w:t>7.7 Receiver intermodulation</w:t>
            </w:r>
          </w:p>
        </w:tc>
        <w:tc>
          <w:tcPr>
            <w:tcW w:w="1278" w:type="dxa"/>
          </w:tcPr>
          <w:p w14:paraId="599A260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9B20A2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E3D313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C9524A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0AB09A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C9F463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25552B9C"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5847C414" w14:textId="77777777" w:rsidTr="00E46DAC">
        <w:trPr>
          <w:jc w:val="center"/>
        </w:trPr>
        <w:tc>
          <w:tcPr>
            <w:tcW w:w="1788" w:type="dxa"/>
            <w:vAlign w:val="center"/>
          </w:tcPr>
          <w:p w14:paraId="184AA467" w14:textId="77777777" w:rsidR="00D74D27" w:rsidRPr="0050431F" w:rsidRDefault="00D74D27" w:rsidP="00AB57F0">
            <w:pPr>
              <w:pStyle w:val="TAL"/>
              <w:ind w:left="14"/>
              <w:rPr>
                <w:rFonts w:cs="Arial"/>
                <w:lang w:eastAsia="en-US"/>
              </w:rPr>
            </w:pPr>
            <w:r w:rsidRPr="0050431F">
              <w:rPr>
                <w:rFonts w:cs="Arial"/>
                <w:lang w:eastAsia="en-US"/>
              </w:rPr>
              <w:t>General intermodulation requirement</w:t>
            </w:r>
          </w:p>
        </w:tc>
        <w:tc>
          <w:tcPr>
            <w:tcW w:w="1278" w:type="dxa"/>
          </w:tcPr>
          <w:p w14:paraId="0291B493" w14:textId="77777777" w:rsidR="00D74D27" w:rsidRPr="0050431F" w:rsidRDefault="00D74D27" w:rsidP="00546BDF">
            <w:pPr>
              <w:pStyle w:val="TAL"/>
              <w:rPr>
                <w:rFonts w:cs="Arial"/>
                <w:lang w:eastAsia="en-US"/>
              </w:rPr>
            </w:pPr>
            <w:r w:rsidRPr="0050431F">
              <w:rPr>
                <w:rFonts w:cs="Arial"/>
                <w:lang w:eastAsia="en-US"/>
              </w:rPr>
              <w:t>C: TC3a</w:t>
            </w:r>
          </w:p>
          <w:p w14:paraId="2AC924E0" w14:textId="77777777" w:rsidR="002F6EF4" w:rsidRPr="0050431F" w:rsidRDefault="00D74D27" w:rsidP="002F6EF4">
            <w:pPr>
              <w:pStyle w:val="TAL"/>
              <w:rPr>
                <w:rFonts w:cs="Arial"/>
                <w:lang w:eastAsia="en-US"/>
              </w:rPr>
            </w:pPr>
            <w:r w:rsidRPr="0050431F">
              <w:rPr>
                <w:rFonts w:cs="Arial"/>
                <w:lang w:eastAsia="en-US"/>
              </w:rPr>
              <w:t>CNC: NTC3a C/NC: TC3a , NTC3a</w:t>
            </w:r>
          </w:p>
          <w:p w14:paraId="01986512" w14:textId="77777777" w:rsidR="002F6EF4" w:rsidRPr="0050431F" w:rsidRDefault="002F6EF4" w:rsidP="002F6EF4">
            <w:pPr>
              <w:pStyle w:val="TAL"/>
              <w:rPr>
                <w:rFonts w:cs="Arial"/>
                <w:lang w:eastAsia="en-US"/>
              </w:rPr>
            </w:pPr>
            <w:r w:rsidRPr="0050431F">
              <w:rPr>
                <w:rFonts w:cs="Arial"/>
                <w:lang w:eastAsia="en-US"/>
              </w:rPr>
              <w:t>NI: TC16</w:t>
            </w:r>
          </w:p>
          <w:p w14:paraId="4E6A16CA"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6F92683" w14:textId="77777777" w:rsidR="00D74D27" w:rsidRPr="0050431F" w:rsidRDefault="00D74D27" w:rsidP="00546BDF">
            <w:pPr>
              <w:pStyle w:val="TAL"/>
              <w:rPr>
                <w:rFonts w:cs="Arial"/>
                <w:lang w:eastAsia="en-US"/>
              </w:rPr>
            </w:pPr>
            <w:r w:rsidRPr="0050431F">
              <w:rPr>
                <w:rFonts w:cs="Arial"/>
                <w:lang w:eastAsia="en-US"/>
              </w:rPr>
              <w:t xml:space="preserve">C: TC3a </w:t>
            </w:r>
          </w:p>
          <w:p w14:paraId="2F4760CF" w14:textId="77777777" w:rsidR="00D74D27" w:rsidRPr="0050431F" w:rsidRDefault="00D74D27" w:rsidP="00546BDF">
            <w:pPr>
              <w:pStyle w:val="TAL"/>
              <w:rPr>
                <w:rFonts w:cs="Arial"/>
                <w:lang w:eastAsia="en-US"/>
              </w:rPr>
            </w:pPr>
            <w:r w:rsidRPr="0050431F">
              <w:rPr>
                <w:rFonts w:cs="Arial"/>
                <w:lang w:eastAsia="en-US"/>
              </w:rPr>
              <w:t>CNC NTC3a</w:t>
            </w:r>
          </w:p>
          <w:p w14:paraId="6059AA48" w14:textId="77777777" w:rsidR="002F6EF4" w:rsidRPr="0050431F" w:rsidRDefault="00D74D27" w:rsidP="002F6EF4">
            <w:pPr>
              <w:pStyle w:val="TAL"/>
              <w:rPr>
                <w:rFonts w:cs="Arial"/>
                <w:lang w:eastAsia="en-US"/>
              </w:rPr>
            </w:pPr>
            <w:r w:rsidRPr="0050431F">
              <w:rPr>
                <w:rFonts w:cs="Arial"/>
                <w:lang w:eastAsia="en-US"/>
              </w:rPr>
              <w:t>C/NC: TC3a , NTC3a</w:t>
            </w:r>
          </w:p>
          <w:p w14:paraId="6AE67820" w14:textId="77777777" w:rsidR="002F6EF4" w:rsidRPr="0050431F" w:rsidRDefault="002F6EF4" w:rsidP="002F6EF4">
            <w:pPr>
              <w:pStyle w:val="TAL"/>
              <w:rPr>
                <w:rFonts w:cs="Arial"/>
                <w:lang w:eastAsia="en-US"/>
              </w:rPr>
            </w:pPr>
            <w:r w:rsidRPr="0050431F">
              <w:rPr>
                <w:rFonts w:cs="Arial"/>
                <w:lang w:eastAsia="en-US"/>
              </w:rPr>
              <w:t>NI: TC16</w:t>
            </w:r>
          </w:p>
          <w:p w14:paraId="269B5A03"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30D8FEA1"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0FAD42A7" w14:textId="77777777" w:rsidR="00D74D27" w:rsidRPr="0050431F" w:rsidRDefault="00D74D27" w:rsidP="00546BDF">
            <w:pPr>
              <w:pStyle w:val="TAL"/>
              <w:rPr>
                <w:rFonts w:cs="Arial"/>
                <w:lang w:eastAsia="en-US"/>
              </w:rPr>
            </w:pPr>
            <w:r w:rsidRPr="0050431F">
              <w:rPr>
                <w:rFonts w:cs="Arial"/>
                <w:lang w:eastAsia="en-US"/>
              </w:rPr>
              <w:t>C: TC5a</w:t>
            </w:r>
          </w:p>
          <w:p w14:paraId="04E2C42F" w14:textId="77777777" w:rsidR="00D74D27" w:rsidRPr="0050431F" w:rsidRDefault="00D74D27" w:rsidP="00546BDF">
            <w:pPr>
              <w:pStyle w:val="TAL"/>
              <w:rPr>
                <w:rFonts w:cs="Arial"/>
                <w:lang w:eastAsia="en-US"/>
              </w:rPr>
            </w:pPr>
            <w:r w:rsidRPr="0050431F">
              <w:rPr>
                <w:rFonts w:cs="Arial"/>
                <w:lang w:eastAsia="en-US"/>
              </w:rPr>
              <w:t>CNC: NTC5a C/NC: TC5a, NTC5a</w:t>
            </w:r>
          </w:p>
        </w:tc>
        <w:tc>
          <w:tcPr>
            <w:tcW w:w="1278" w:type="dxa"/>
          </w:tcPr>
          <w:p w14:paraId="0A8CE571" w14:textId="77777777" w:rsidR="00D74D27" w:rsidRPr="0050431F" w:rsidRDefault="00D74D27" w:rsidP="00546BDF">
            <w:pPr>
              <w:pStyle w:val="TAL"/>
              <w:rPr>
                <w:rFonts w:cs="Arial"/>
                <w:lang w:eastAsia="en-US"/>
              </w:rPr>
            </w:pPr>
            <w:r w:rsidRPr="0050431F">
              <w:rPr>
                <w:rFonts w:cs="Arial"/>
                <w:lang w:eastAsia="en-US"/>
              </w:rPr>
              <w:t>C: TC5b</w:t>
            </w:r>
          </w:p>
          <w:p w14:paraId="5A4AD386" w14:textId="77777777" w:rsidR="00D74D27" w:rsidRPr="0050431F" w:rsidRDefault="00D74D27" w:rsidP="00546BDF">
            <w:pPr>
              <w:pStyle w:val="TAL"/>
              <w:rPr>
                <w:rFonts w:cs="Arial"/>
                <w:lang w:eastAsia="en-US"/>
              </w:rPr>
            </w:pPr>
            <w:r w:rsidRPr="0050431F">
              <w:rPr>
                <w:rFonts w:cs="Arial"/>
                <w:lang w:eastAsia="en-US"/>
              </w:rPr>
              <w:t>CNC NTC5b</w:t>
            </w:r>
          </w:p>
          <w:p w14:paraId="03A1B3B8" w14:textId="77777777" w:rsidR="002F6EF4" w:rsidRPr="0050431F" w:rsidRDefault="00D74D27" w:rsidP="002F6EF4">
            <w:pPr>
              <w:pStyle w:val="TAL"/>
              <w:rPr>
                <w:rFonts w:cs="Arial"/>
                <w:lang w:eastAsia="en-US"/>
              </w:rPr>
            </w:pPr>
            <w:r w:rsidRPr="0050431F">
              <w:rPr>
                <w:rFonts w:cs="Arial"/>
                <w:lang w:eastAsia="en-US"/>
              </w:rPr>
              <w:t>C/NC: TC5b, NTC5b</w:t>
            </w:r>
          </w:p>
          <w:p w14:paraId="6D784CDE" w14:textId="77777777" w:rsidR="002F6EF4" w:rsidRPr="0050431F" w:rsidRDefault="002F6EF4" w:rsidP="002F6EF4">
            <w:pPr>
              <w:pStyle w:val="TAL"/>
              <w:rPr>
                <w:rFonts w:cs="Arial"/>
                <w:lang w:eastAsia="en-US"/>
              </w:rPr>
            </w:pPr>
            <w:r w:rsidRPr="0050431F">
              <w:rPr>
                <w:rFonts w:cs="Arial"/>
                <w:lang w:eastAsia="en-US"/>
              </w:rPr>
              <w:t>NI: TC15</w:t>
            </w:r>
          </w:p>
          <w:p w14:paraId="3B29D53D"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4EE650E9" w14:textId="77777777" w:rsidR="00D74D27" w:rsidRPr="0050431F" w:rsidRDefault="00D74D27" w:rsidP="00546BDF">
            <w:pPr>
              <w:pStyle w:val="TAL"/>
              <w:rPr>
                <w:rFonts w:cs="Arial"/>
                <w:lang w:eastAsia="en-US"/>
              </w:rPr>
            </w:pPr>
            <w:r w:rsidRPr="0050431F">
              <w:rPr>
                <w:rFonts w:cs="Arial"/>
                <w:lang w:eastAsia="en-US"/>
              </w:rPr>
              <w:t>C: TC5b</w:t>
            </w:r>
          </w:p>
          <w:p w14:paraId="74BAECFB" w14:textId="77777777" w:rsidR="00D74D27" w:rsidRPr="0050431F" w:rsidRDefault="00D74D27" w:rsidP="00546BDF">
            <w:pPr>
              <w:pStyle w:val="TAL"/>
              <w:rPr>
                <w:rFonts w:cs="Arial"/>
                <w:lang w:eastAsia="en-US"/>
              </w:rPr>
            </w:pPr>
            <w:r w:rsidRPr="0050431F">
              <w:rPr>
                <w:rFonts w:cs="Arial"/>
                <w:lang w:eastAsia="en-US"/>
              </w:rPr>
              <w:t>CNC: NTC5c</w:t>
            </w:r>
          </w:p>
          <w:p w14:paraId="4222606E"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3BDA308E"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3C859433"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6B932F7B" w14:textId="77777777" w:rsidR="002F6EF4" w:rsidRPr="0050431F" w:rsidRDefault="00D74D27" w:rsidP="002F6EF4">
            <w:pPr>
              <w:pStyle w:val="TAL"/>
              <w:rPr>
                <w:rFonts w:cs="Arial"/>
              </w:rPr>
            </w:pPr>
            <w:r w:rsidRPr="0050431F">
              <w:rPr>
                <w:rFonts w:cs="Arial"/>
              </w:rPr>
              <w:t>C/NC: TC5b, NTC5b</w:t>
            </w:r>
          </w:p>
          <w:p w14:paraId="0891826A" w14:textId="77777777" w:rsidR="002F6EF4" w:rsidRPr="0050431F" w:rsidRDefault="002F6EF4" w:rsidP="002F6EF4">
            <w:pPr>
              <w:pStyle w:val="TAL"/>
              <w:rPr>
                <w:rFonts w:cs="Arial"/>
                <w:lang w:eastAsia="en-US"/>
              </w:rPr>
            </w:pPr>
            <w:r w:rsidRPr="0050431F">
              <w:rPr>
                <w:rFonts w:cs="Arial"/>
                <w:lang w:eastAsia="en-US"/>
              </w:rPr>
              <w:t>NI: TC15</w:t>
            </w:r>
          </w:p>
          <w:p w14:paraId="5144D261"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52333" w14:paraId="08F40858" w14:textId="77777777" w:rsidTr="00E46DAC">
        <w:trPr>
          <w:jc w:val="center"/>
        </w:trPr>
        <w:tc>
          <w:tcPr>
            <w:tcW w:w="1788" w:type="dxa"/>
            <w:vAlign w:val="center"/>
          </w:tcPr>
          <w:p w14:paraId="543A223C" w14:textId="77777777" w:rsidR="00D74D27" w:rsidRPr="0050431F" w:rsidRDefault="00D74D27" w:rsidP="00AB57F0">
            <w:pPr>
              <w:pStyle w:val="TAL"/>
              <w:ind w:left="14"/>
              <w:rPr>
                <w:rFonts w:cs="Arial"/>
                <w:lang w:eastAsia="en-US"/>
              </w:rPr>
            </w:pPr>
            <w:r w:rsidRPr="0050431F">
              <w:rPr>
                <w:rFonts w:cs="Arial"/>
                <w:lang w:eastAsia="en-US"/>
              </w:rPr>
              <w:t>General narrowband intermodulation requirement</w:t>
            </w:r>
          </w:p>
        </w:tc>
        <w:tc>
          <w:tcPr>
            <w:tcW w:w="1278" w:type="dxa"/>
          </w:tcPr>
          <w:p w14:paraId="55403202" w14:textId="77777777" w:rsidR="00D74D27" w:rsidRPr="0050431F" w:rsidRDefault="00D74D27" w:rsidP="00546BDF">
            <w:pPr>
              <w:pStyle w:val="TAL"/>
              <w:rPr>
                <w:rFonts w:cs="Arial"/>
                <w:lang w:eastAsia="en-US"/>
              </w:rPr>
            </w:pPr>
            <w:r w:rsidRPr="0050431F">
              <w:rPr>
                <w:rFonts w:cs="Arial"/>
                <w:lang w:eastAsia="en-US"/>
              </w:rPr>
              <w:t>C: TC3a, TC6b</w:t>
            </w:r>
          </w:p>
          <w:p w14:paraId="1ACB6B3E" w14:textId="77777777" w:rsidR="00D74D27" w:rsidRPr="0050431F" w:rsidRDefault="00D74D27" w:rsidP="00546BDF">
            <w:pPr>
              <w:pStyle w:val="TAL"/>
              <w:rPr>
                <w:rFonts w:cs="Arial"/>
                <w:lang w:eastAsia="en-US"/>
              </w:rPr>
            </w:pPr>
            <w:r w:rsidRPr="0050431F">
              <w:rPr>
                <w:rFonts w:cs="Arial"/>
                <w:lang w:eastAsia="en-US"/>
              </w:rPr>
              <w:t>CNC:NTC3a, TC6b</w:t>
            </w:r>
          </w:p>
          <w:p w14:paraId="08DDEE50" w14:textId="77777777" w:rsidR="002F6EF4" w:rsidRPr="0050431F" w:rsidRDefault="00D74D27" w:rsidP="002F6EF4">
            <w:pPr>
              <w:pStyle w:val="TAL"/>
              <w:rPr>
                <w:rFonts w:cs="Arial"/>
                <w:lang w:eastAsia="en-US"/>
              </w:rPr>
            </w:pPr>
            <w:r w:rsidRPr="0050431F">
              <w:rPr>
                <w:rFonts w:cs="Arial"/>
                <w:lang w:eastAsia="en-US"/>
              </w:rPr>
              <w:t>C/NC: TC3a, NTC3a,TC6b</w:t>
            </w:r>
          </w:p>
          <w:p w14:paraId="450C1CCC" w14:textId="77777777" w:rsidR="002F6EF4" w:rsidRPr="0050431F" w:rsidRDefault="002F6EF4" w:rsidP="002F6EF4">
            <w:pPr>
              <w:pStyle w:val="TAL"/>
              <w:rPr>
                <w:rFonts w:cs="Arial"/>
                <w:lang w:eastAsia="en-US"/>
              </w:rPr>
            </w:pPr>
            <w:r w:rsidRPr="0050431F">
              <w:rPr>
                <w:rFonts w:cs="Arial"/>
                <w:lang w:eastAsia="en-US"/>
              </w:rPr>
              <w:t>NI: TC16</w:t>
            </w:r>
          </w:p>
          <w:p w14:paraId="7CB99E9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806EB70" w14:textId="77777777" w:rsidR="00D74D27" w:rsidRPr="0050431F" w:rsidRDefault="00D74D27" w:rsidP="00546BDF">
            <w:pPr>
              <w:pStyle w:val="TAL"/>
              <w:rPr>
                <w:rFonts w:cs="Arial"/>
                <w:lang w:eastAsia="en-US"/>
              </w:rPr>
            </w:pPr>
            <w:r w:rsidRPr="0050431F">
              <w:rPr>
                <w:rFonts w:cs="Arial"/>
                <w:lang w:eastAsia="en-US"/>
              </w:rPr>
              <w:t>C: TC3a TC6b</w:t>
            </w:r>
          </w:p>
          <w:p w14:paraId="3C831203" w14:textId="77777777" w:rsidR="00D74D27" w:rsidRPr="0050431F" w:rsidRDefault="00D74D27" w:rsidP="00546BDF">
            <w:pPr>
              <w:pStyle w:val="TAL"/>
              <w:rPr>
                <w:rFonts w:cs="Arial"/>
                <w:lang w:eastAsia="en-US"/>
              </w:rPr>
            </w:pPr>
            <w:r w:rsidRPr="0050431F">
              <w:rPr>
                <w:rFonts w:cs="Arial"/>
                <w:lang w:eastAsia="en-US"/>
              </w:rPr>
              <w:t>CNC:NTC3a,TC6b</w:t>
            </w:r>
          </w:p>
          <w:p w14:paraId="0B56CD57" w14:textId="77777777" w:rsidR="002F6EF4" w:rsidRPr="0050431F" w:rsidRDefault="00D74D27" w:rsidP="002F6EF4">
            <w:pPr>
              <w:pStyle w:val="TAL"/>
              <w:rPr>
                <w:rFonts w:cs="Arial"/>
                <w:lang w:eastAsia="en-US"/>
              </w:rPr>
            </w:pPr>
            <w:r w:rsidRPr="0050431F">
              <w:rPr>
                <w:rFonts w:cs="Arial"/>
                <w:lang w:eastAsia="en-US"/>
              </w:rPr>
              <w:t>C/NC: TC3a, NTC3a;TC6b</w:t>
            </w:r>
          </w:p>
          <w:p w14:paraId="1C104AB0" w14:textId="77777777" w:rsidR="002F6EF4" w:rsidRPr="0050431F" w:rsidRDefault="002F6EF4" w:rsidP="002F6EF4">
            <w:pPr>
              <w:pStyle w:val="TAL"/>
              <w:rPr>
                <w:rFonts w:cs="Arial"/>
                <w:lang w:eastAsia="en-US"/>
              </w:rPr>
            </w:pPr>
            <w:r w:rsidRPr="0050431F">
              <w:rPr>
                <w:rFonts w:cs="Arial"/>
                <w:lang w:eastAsia="en-US"/>
              </w:rPr>
              <w:t>NI: TC16</w:t>
            </w:r>
          </w:p>
          <w:p w14:paraId="380E11B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0ECB444C" w14:textId="77777777" w:rsidR="00D74D27" w:rsidRPr="0050431F" w:rsidRDefault="00D74D27" w:rsidP="00AB57F0">
            <w:pPr>
              <w:pStyle w:val="TAL"/>
              <w:rPr>
                <w:rFonts w:cs="Arial"/>
                <w:lang w:eastAsia="en-US"/>
              </w:rPr>
            </w:pPr>
            <w:r w:rsidRPr="0050431F">
              <w:rPr>
                <w:rFonts w:cs="Arial"/>
                <w:lang w:eastAsia="en-US"/>
              </w:rPr>
              <w:t>C: TC3b , TC6b</w:t>
            </w:r>
          </w:p>
        </w:tc>
        <w:tc>
          <w:tcPr>
            <w:tcW w:w="1278" w:type="dxa"/>
          </w:tcPr>
          <w:p w14:paraId="2707D9C6" w14:textId="77777777" w:rsidR="00D74D27" w:rsidRPr="0050431F" w:rsidRDefault="00D74D27" w:rsidP="00546BDF">
            <w:pPr>
              <w:pStyle w:val="TAL"/>
              <w:rPr>
                <w:rFonts w:cs="Arial"/>
                <w:lang w:eastAsia="en-US"/>
              </w:rPr>
            </w:pPr>
            <w:r w:rsidRPr="0050431F">
              <w:rPr>
                <w:rFonts w:cs="Arial"/>
                <w:lang w:eastAsia="en-US"/>
              </w:rPr>
              <w:t>C: TC5a , TC6a</w:t>
            </w:r>
          </w:p>
          <w:p w14:paraId="733A4350" w14:textId="77777777" w:rsidR="00D74D27" w:rsidRPr="0050431F" w:rsidRDefault="00D74D27" w:rsidP="00546BDF">
            <w:pPr>
              <w:pStyle w:val="TAL"/>
              <w:rPr>
                <w:rFonts w:cs="Arial"/>
                <w:lang w:eastAsia="en-US"/>
              </w:rPr>
            </w:pPr>
            <w:r w:rsidRPr="0050431F">
              <w:rPr>
                <w:rFonts w:cs="Arial"/>
                <w:lang w:eastAsia="en-US"/>
              </w:rPr>
              <w:t>CNC:NTC5a, TC6a</w:t>
            </w:r>
          </w:p>
          <w:p w14:paraId="1D3551B8" w14:textId="77777777" w:rsidR="00D74D27" w:rsidRPr="0050431F" w:rsidRDefault="00D74D27" w:rsidP="00546BDF">
            <w:pPr>
              <w:pStyle w:val="TAL"/>
              <w:rPr>
                <w:rFonts w:cs="Arial"/>
                <w:lang w:eastAsia="en-US"/>
              </w:rPr>
            </w:pPr>
            <w:r w:rsidRPr="0050431F">
              <w:rPr>
                <w:rFonts w:cs="Arial"/>
                <w:lang w:eastAsia="en-US"/>
              </w:rPr>
              <w:t>C/NC: TC5a NTC5a,TC6a</w:t>
            </w:r>
          </w:p>
        </w:tc>
        <w:tc>
          <w:tcPr>
            <w:tcW w:w="1278" w:type="dxa"/>
          </w:tcPr>
          <w:p w14:paraId="218CCAD9" w14:textId="77777777" w:rsidR="00D74D27" w:rsidRPr="0050431F" w:rsidRDefault="00D74D27" w:rsidP="00546BDF">
            <w:pPr>
              <w:pStyle w:val="TAL"/>
              <w:rPr>
                <w:rFonts w:cs="Arial"/>
                <w:lang w:eastAsia="en-US"/>
              </w:rPr>
            </w:pPr>
            <w:r w:rsidRPr="0050431F">
              <w:rPr>
                <w:rFonts w:cs="Arial"/>
                <w:lang w:eastAsia="en-US"/>
              </w:rPr>
              <w:t>C: TC5b, TC6b</w:t>
            </w:r>
          </w:p>
          <w:p w14:paraId="314EB9DB" w14:textId="77777777" w:rsidR="00D74D27" w:rsidRPr="0050431F" w:rsidRDefault="00D74D27" w:rsidP="00546BDF">
            <w:pPr>
              <w:pStyle w:val="TAL"/>
              <w:rPr>
                <w:rFonts w:cs="Arial"/>
                <w:lang w:eastAsia="en-US"/>
              </w:rPr>
            </w:pPr>
            <w:r w:rsidRPr="0050431F">
              <w:rPr>
                <w:rFonts w:cs="Arial"/>
                <w:lang w:eastAsia="en-US"/>
              </w:rPr>
              <w:t>CNC:NTC5b, TC6b</w:t>
            </w:r>
          </w:p>
          <w:p w14:paraId="343CC3ED" w14:textId="77777777" w:rsidR="002F6EF4" w:rsidRPr="0050431F" w:rsidRDefault="00D74D27" w:rsidP="002F6EF4">
            <w:pPr>
              <w:pStyle w:val="TAL"/>
              <w:rPr>
                <w:rFonts w:cs="Arial"/>
                <w:lang w:eastAsia="en-US"/>
              </w:rPr>
            </w:pPr>
            <w:r w:rsidRPr="0050431F">
              <w:rPr>
                <w:rFonts w:cs="Arial"/>
                <w:lang w:eastAsia="en-US"/>
              </w:rPr>
              <w:t>C/NC: TC5b, NTC5b,TC6b</w:t>
            </w:r>
            <w:r w:rsidR="002F6EF4" w:rsidRPr="0050431F">
              <w:rPr>
                <w:rFonts w:cs="Arial"/>
                <w:lang w:eastAsia="en-US"/>
              </w:rPr>
              <w:t xml:space="preserve"> NI: TC15</w:t>
            </w:r>
          </w:p>
          <w:p w14:paraId="1A352BDF"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04E0DC83" w14:textId="77777777" w:rsidR="00D74D27" w:rsidRPr="0050431F" w:rsidRDefault="00D74D27" w:rsidP="00546BDF">
            <w:pPr>
              <w:pStyle w:val="TAL"/>
              <w:rPr>
                <w:rFonts w:cs="Arial"/>
                <w:lang w:eastAsia="en-US"/>
              </w:rPr>
            </w:pPr>
            <w:r w:rsidRPr="0050431F">
              <w:rPr>
                <w:rFonts w:cs="Arial"/>
                <w:lang w:eastAsia="en-US"/>
              </w:rPr>
              <w:t>C: TC5b, TC6a</w:t>
            </w:r>
          </w:p>
          <w:p w14:paraId="4178408B" w14:textId="77777777" w:rsidR="00D74D27" w:rsidRPr="0050431F" w:rsidRDefault="00D74D27" w:rsidP="00546BDF">
            <w:pPr>
              <w:pStyle w:val="TAL"/>
              <w:rPr>
                <w:rFonts w:cs="Arial"/>
                <w:lang w:eastAsia="en-US"/>
              </w:rPr>
            </w:pPr>
            <w:r w:rsidRPr="0050431F">
              <w:rPr>
                <w:rFonts w:cs="Arial"/>
                <w:lang w:eastAsia="en-US"/>
              </w:rPr>
              <w:t>CNC:NTC5c, TC6a</w:t>
            </w:r>
          </w:p>
          <w:p w14:paraId="3D50DBC1" w14:textId="77777777" w:rsidR="00D74D27" w:rsidRPr="0050431F" w:rsidRDefault="00D74D27" w:rsidP="00546BDF">
            <w:pPr>
              <w:pStyle w:val="TAL"/>
              <w:rPr>
                <w:rFonts w:cs="Arial"/>
                <w:lang w:eastAsia="en-US"/>
              </w:rPr>
            </w:pPr>
            <w:r w:rsidRPr="0050431F">
              <w:rPr>
                <w:rFonts w:cs="Arial"/>
                <w:lang w:eastAsia="en-US"/>
              </w:rPr>
              <w:t>C/NC: TC5b, NTC5c,TC6a</w:t>
            </w:r>
          </w:p>
        </w:tc>
        <w:tc>
          <w:tcPr>
            <w:tcW w:w="1460" w:type="dxa"/>
          </w:tcPr>
          <w:p w14:paraId="620B4AFC" w14:textId="77777777" w:rsidR="00D74D27" w:rsidRPr="0050431F" w:rsidRDefault="00D74D27" w:rsidP="00B0695F">
            <w:pPr>
              <w:keepNext/>
              <w:keepLines/>
              <w:spacing w:after="0"/>
              <w:rPr>
                <w:rFonts w:ascii="Arial" w:hAnsi="Arial"/>
                <w:sz w:val="18"/>
              </w:rPr>
            </w:pPr>
            <w:r w:rsidRPr="0050431F">
              <w:rPr>
                <w:rFonts w:ascii="Arial" w:hAnsi="Arial"/>
                <w:sz w:val="18"/>
              </w:rPr>
              <w:t>C: TC5b, TC6a*</w:t>
            </w:r>
          </w:p>
          <w:p w14:paraId="66489783" w14:textId="77777777" w:rsidR="00D74D27" w:rsidRPr="0050431F" w:rsidRDefault="00D74D27" w:rsidP="00B0695F">
            <w:pPr>
              <w:keepNext/>
              <w:keepLines/>
              <w:spacing w:after="0"/>
              <w:rPr>
                <w:rFonts w:ascii="Arial" w:hAnsi="Arial"/>
                <w:strike/>
                <w:sz w:val="18"/>
              </w:rPr>
            </w:pPr>
            <w:r w:rsidRPr="0050431F">
              <w:rPr>
                <w:rFonts w:ascii="Arial" w:hAnsi="Arial"/>
                <w:sz w:val="18"/>
              </w:rPr>
              <w:t>CNC:NTC5b, TC6a*</w:t>
            </w:r>
          </w:p>
          <w:p w14:paraId="09E960FF" w14:textId="77777777" w:rsidR="002F6EF4" w:rsidRPr="0050431F" w:rsidRDefault="00D74D27" w:rsidP="002F6EF4">
            <w:pPr>
              <w:pStyle w:val="TAL"/>
              <w:rPr>
                <w:rFonts w:cs="Arial"/>
              </w:rPr>
            </w:pPr>
            <w:r w:rsidRPr="0050431F">
              <w:rPr>
                <w:rFonts w:cs="Arial"/>
              </w:rPr>
              <w:t>C/NC: TC5b NTC5b,TC6a*</w:t>
            </w:r>
          </w:p>
          <w:p w14:paraId="593AD966"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41B2F1D3"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3CDEB327" w14:textId="77777777" w:rsidTr="00E46DAC">
        <w:trPr>
          <w:jc w:val="center"/>
        </w:trPr>
        <w:tc>
          <w:tcPr>
            <w:tcW w:w="1788" w:type="dxa"/>
            <w:vAlign w:val="center"/>
          </w:tcPr>
          <w:p w14:paraId="14F0BF89" w14:textId="77777777" w:rsidR="00D74D27" w:rsidRPr="0050431F" w:rsidRDefault="00D74D27" w:rsidP="00AB57F0">
            <w:pPr>
              <w:pStyle w:val="TAL"/>
              <w:ind w:left="14"/>
              <w:rPr>
                <w:rFonts w:cs="Arial"/>
                <w:lang w:eastAsia="en-US"/>
              </w:rPr>
            </w:pPr>
            <w:r w:rsidRPr="0050431F">
              <w:rPr>
                <w:rFonts w:cs="Arial"/>
                <w:lang w:eastAsia="en-US"/>
              </w:rPr>
              <w:t>Additional narrowband intermodulation requirement for GSM/EDGE</w:t>
            </w:r>
          </w:p>
        </w:tc>
        <w:tc>
          <w:tcPr>
            <w:tcW w:w="1278" w:type="dxa"/>
          </w:tcPr>
          <w:p w14:paraId="72F09AA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369AEC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86274B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42540D7"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34354B34"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B92CE39"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49FE53B9" w14:textId="77777777" w:rsidR="00D74D27" w:rsidRPr="0050431F" w:rsidRDefault="00D74D27" w:rsidP="00AB57F0">
            <w:pPr>
              <w:pStyle w:val="TAL"/>
              <w:rPr>
                <w:rFonts w:cs="Arial"/>
                <w:lang w:eastAsia="en-US"/>
              </w:rPr>
            </w:pPr>
            <w:r w:rsidRPr="0050431F">
              <w:rPr>
                <w:rFonts w:cs="Arial"/>
              </w:rPr>
              <w:t>TC5b</w:t>
            </w:r>
          </w:p>
        </w:tc>
      </w:tr>
      <w:tr w:rsidR="00E46DAC" w:rsidRPr="0050431F" w14:paraId="7C757133" w14:textId="77777777" w:rsidTr="00E46DAC">
        <w:trPr>
          <w:trHeight w:val="50"/>
          <w:jc w:val="center"/>
        </w:trPr>
        <w:tc>
          <w:tcPr>
            <w:tcW w:w="1788" w:type="dxa"/>
            <w:vAlign w:val="center"/>
          </w:tcPr>
          <w:p w14:paraId="468BBBEE" w14:textId="77777777" w:rsidR="00E46DAC" w:rsidRPr="0050431F" w:rsidRDefault="00E46DAC" w:rsidP="00AB57F0">
            <w:pPr>
              <w:pStyle w:val="TAL"/>
              <w:ind w:left="14"/>
              <w:rPr>
                <w:rFonts w:cs="Arial"/>
                <w:b/>
                <w:bCs/>
                <w:lang w:eastAsia="en-US"/>
              </w:rPr>
            </w:pPr>
            <w:r w:rsidRPr="0050431F">
              <w:rPr>
                <w:rFonts w:cs="Arial"/>
                <w:b/>
                <w:bCs/>
                <w:lang w:eastAsia="en-US"/>
              </w:rPr>
              <w:t>7.8 In-channel selectivity</w:t>
            </w:r>
          </w:p>
        </w:tc>
        <w:tc>
          <w:tcPr>
            <w:tcW w:w="1278" w:type="dxa"/>
          </w:tcPr>
          <w:p w14:paraId="79B56E5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0576B2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4B7A08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396F6B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183E5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C02BF3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606E245A"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E46DAC" w:rsidRPr="0050431F" w14:paraId="68D174CE" w14:textId="77777777" w:rsidTr="00E46DAC">
        <w:trPr>
          <w:jc w:val="center"/>
        </w:trPr>
        <w:tc>
          <w:tcPr>
            <w:tcW w:w="1788" w:type="dxa"/>
            <w:vAlign w:val="center"/>
          </w:tcPr>
          <w:p w14:paraId="4084AFEF" w14:textId="77777777" w:rsidR="00E46DAC" w:rsidRPr="0050431F" w:rsidRDefault="00E46DAC" w:rsidP="00AB57F0">
            <w:pPr>
              <w:pStyle w:val="TAL"/>
              <w:ind w:left="14"/>
              <w:rPr>
                <w:rFonts w:cs="Arial"/>
                <w:lang w:eastAsia="en-US"/>
              </w:rPr>
            </w:pPr>
            <w:r w:rsidRPr="0050431F">
              <w:rPr>
                <w:rFonts w:cs="Arial"/>
                <w:lang w:eastAsia="en-US"/>
              </w:rPr>
              <w:t>E-UTRA requirement</w:t>
            </w:r>
          </w:p>
        </w:tc>
        <w:tc>
          <w:tcPr>
            <w:tcW w:w="1278" w:type="dxa"/>
          </w:tcPr>
          <w:p w14:paraId="3D5E27C9"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60291A31"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23DEB147"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3143C4B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FDE64BE"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61CB92B4"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59C800BF" w14:textId="77777777" w:rsidR="00E46DAC" w:rsidRPr="0050431F" w:rsidRDefault="00D74D27" w:rsidP="00AB57F0">
            <w:pPr>
              <w:pStyle w:val="TAL"/>
              <w:rPr>
                <w:rFonts w:cs="Arial"/>
                <w:lang w:eastAsia="en-US"/>
              </w:rPr>
            </w:pPr>
            <w:r w:rsidRPr="0050431F">
              <w:rPr>
                <w:rFonts w:cs="Arial"/>
              </w:rPr>
              <w:t>(TS 36.141)</w:t>
            </w:r>
          </w:p>
        </w:tc>
      </w:tr>
      <w:tr w:rsidR="002F6EF4" w:rsidRPr="0050431F" w14:paraId="4C1D18DA" w14:textId="77777777" w:rsidTr="00E819CF">
        <w:trPr>
          <w:jc w:val="center"/>
        </w:trPr>
        <w:tc>
          <w:tcPr>
            <w:tcW w:w="1788" w:type="dxa"/>
            <w:vAlign w:val="center"/>
          </w:tcPr>
          <w:p w14:paraId="467ADF5F" w14:textId="77777777" w:rsidR="002F6EF4" w:rsidRPr="0050431F" w:rsidRDefault="002F6EF4" w:rsidP="002F6EF4">
            <w:pPr>
              <w:pStyle w:val="TAL"/>
              <w:rPr>
                <w:lang w:eastAsia="en-US"/>
              </w:rPr>
            </w:pPr>
            <w:r w:rsidRPr="0050431F">
              <w:rPr>
                <w:lang w:eastAsia="en-US"/>
              </w:rPr>
              <w:t>NB-IoT requirement</w:t>
            </w:r>
          </w:p>
        </w:tc>
        <w:tc>
          <w:tcPr>
            <w:tcW w:w="1278" w:type="dxa"/>
          </w:tcPr>
          <w:p w14:paraId="72D825DC" w14:textId="77777777" w:rsidR="002F6EF4" w:rsidRPr="0050431F" w:rsidRDefault="002F6EF4" w:rsidP="002F6EF4">
            <w:pPr>
              <w:pStyle w:val="TAL"/>
              <w:rPr>
                <w:lang w:eastAsia="en-US"/>
              </w:rPr>
            </w:pPr>
            <w:r w:rsidRPr="0050431F">
              <w:rPr>
                <w:lang w:eastAsia="en-US"/>
              </w:rPr>
              <w:t>(TS 36.141)</w:t>
            </w:r>
          </w:p>
        </w:tc>
        <w:tc>
          <w:tcPr>
            <w:tcW w:w="1278" w:type="dxa"/>
          </w:tcPr>
          <w:p w14:paraId="69316DC4" w14:textId="77777777" w:rsidR="002F6EF4" w:rsidRPr="0050431F" w:rsidRDefault="002F6EF4" w:rsidP="002F6EF4">
            <w:pPr>
              <w:pStyle w:val="TAL"/>
              <w:rPr>
                <w:lang w:eastAsia="en-US"/>
              </w:rPr>
            </w:pPr>
            <w:r w:rsidRPr="0050431F">
              <w:rPr>
                <w:lang w:eastAsia="en-US"/>
              </w:rPr>
              <w:t>(TS 36.141)</w:t>
            </w:r>
          </w:p>
        </w:tc>
        <w:tc>
          <w:tcPr>
            <w:tcW w:w="1278" w:type="dxa"/>
          </w:tcPr>
          <w:p w14:paraId="284CFA5B" w14:textId="77777777" w:rsidR="002F6EF4" w:rsidRPr="0050431F" w:rsidRDefault="002F6EF4" w:rsidP="002F6EF4">
            <w:pPr>
              <w:pStyle w:val="TAL"/>
              <w:rPr>
                <w:lang w:eastAsia="en-US"/>
              </w:rPr>
            </w:pPr>
            <w:r w:rsidRPr="0050431F">
              <w:rPr>
                <w:lang w:eastAsia="en-US"/>
              </w:rPr>
              <w:t>N/A</w:t>
            </w:r>
          </w:p>
        </w:tc>
        <w:tc>
          <w:tcPr>
            <w:tcW w:w="1278" w:type="dxa"/>
          </w:tcPr>
          <w:p w14:paraId="2C2D3C18" w14:textId="77777777" w:rsidR="002F6EF4" w:rsidRPr="0050431F" w:rsidRDefault="002F6EF4" w:rsidP="002F6EF4">
            <w:pPr>
              <w:pStyle w:val="TAL"/>
              <w:rPr>
                <w:lang w:eastAsia="en-US"/>
              </w:rPr>
            </w:pPr>
            <w:r w:rsidRPr="0050431F">
              <w:rPr>
                <w:lang w:eastAsia="en-US"/>
              </w:rPr>
              <w:t>N/A</w:t>
            </w:r>
          </w:p>
        </w:tc>
        <w:tc>
          <w:tcPr>
            <w:tcW w:w="1278" w:type="dxa"/>
          </w:tcPr>
          <w:p w14:paraId="5E671FB0" w14:textId="77777777" w:rsidR="002F6EF4" w:rsidRPr="0050431F" w:rsidRDefault="002F6EF4" w:rsidP="002F6EF4">
            <w:pPr>
              <w:pStyle w:val="TAL"/>
              <w:rPr>
                <w:lang w:eastAsia="en-US"/>
              </w:rPr>
            </w:pPr>
            <w:r w:rsidRPr="0050431F">
              <w:rPr>
                <w:lang w:eastAsia="en-US"/>
              </w:rPr>
              <w:t>(TS 36.141)</w:t>
            </w:r>
          </w:p>
        </w:tc>
        <w:tc>
          <w:tcPr>
            <w:tcW w:w="1460" w:type="dxa"/>
          </w:tcPr>
          <w:p w14:paraId="35377AE8" w14:textId="77777777" w:rsidR="002F6EF4" w:rsidRPr="0050431F" w:rsidRDefault="002F6EF4" w:rsidP="002F6EF4">
            <w:pPr>
              <w:pStyle w:val="TAL"/>
              <w:rPr>
                <w:lang w:eastAsia="en-US"/>
              </w:rPr>
            </w:pPr>
            <w:r w:rsidRPr="0050431F">
              <w:rPr>
                <w:lang w:eastAsia="en-US"/>
              </w:rPr>
              <w:t>N/A</w:t>
            </w:r>
          </w:p>
        </w:tc>
        <w:tc>
          <w:tcPr>
            <w:tcW w:w="1460" w:type="dxa"/>
          </w:tcPr>
          <w:p w14:paraId="2C72D333" w14:textId="77777777" w:rsidR="002F6EF4" w:rsidRPr="0050431F" w:rsidRDefault="002F6EF4" w:rsidP="002F6EF4">
            <w:pPr>
              <w:pStyle w:val="TAL"/>
            </w:pPr>
            <w:r w:rsidRPr="0050431F">
              <w:rPr>
                <w:lang w:eastAsia="en-US"/>
              </w:rPr>
              <w:t>(TS 36.141)</w:t>
            </w:r>
          </w:p>
        </w:tc>
      </w:tr>
      <w:tr w:rsidR="00E46DAC" w:rsidRPr="0050431F" w14:paraId="5EFAAC4D" w14:textId="77777777" w:rsidTr="00E46DAC">
        <w:trPr>
          <w:jc w:val="center"/>
        </w:trPr>
        <w:tc>
          <w:tcPr>
            <w:tcW w:w="11098" w:type="dxa"/>
            <w:gridSpan w:val="8"/>
            <w:vAlign w:val="center"/>
          </w:tcPr>
          <w:p w14:paraId="134F4E6C" w14:textId="77777777" w:rsidR="00D74D27" w:rsidRPr="0050431F" w:rsidRDefault="00E46DAC" w:rsidP="002F6EF4">
            <w:pPr>
              <w:pStyle w:val="TAN"/>
              <w:rPr>
                <w:lang w:eastAsia="en-US"/>
              </w:rPr>
            </w:pPr>
            <w:r w:rsidRPr="0050431F">
              <w:rPr>
                <w:lang w:eastAsia="en-US"/>
              </w:rPr>
              <w:t>NOTE 1:</w:t>
            </w:r>
            <w:r w:rsidRPr="0050431F">
              <w:rPr>
                <w:lang w:eastAsia="en-US"/>
              </w:rPr>
              <w:tab/>
              <w:t xml:space="preserve">The TC shall be used for performing tests when the declared </w:t>
            </w:r>
            <w:r w:rsidR="005A010E" w:rsidRPr="0050431F">
              <w:rPr>
                <w:lang w:eastAsia="en-US"/>
              </w:rPr>
              <w:t>Base Station RF Bandwidth</w:t>
            </w:r>
            <w:r w:rsidRPr="0050431F">
              <w:rPr>
                <w:lang w:eastAsia="en-US"/>
              </w:rPr>
              <w:t xml:space="preserve"> for GSM single-RAT operation is not equal to the declared </w:t>
            </w:r>
            <w:r w:rsidR="005A010E" w:rsidRPr="0050431F">
              <w:rPr>
                <w:lang w:eastAsia="en-US"/>
              </w:rPr>
              <w:t>Base Station RF Bandwidth</w:t>
            </w:r>
            <w:r w:rsidRPr="0050431F">
              <w:rPr>
                <w:lang w:eastAsia="en-US"/>
              </w:rPr>
              <w:t xml:space="preserve"> for multi-RAT operations and the frequency range supported by the BS is a subset of the operating band, or when the </w:t>
            </w:r>
            <w:r w:rsidR="005A010E" w:rsidRPr="0050431F">
              <w:rPr>
                <w:lang w:eastAsia="en-US"/>
              </w:rPr>
              <w:t>maximum Base Station RF Bandwidth</w:t>
            </w:r>
            <w:r w:rsidRPr="0050431F">
              <w:rPr>
                <w:lang w:eastAsia="en-US"/>
              </w:rPr>
              <w:t xml:space="preserve"> covers the entire operating band.</w:t>
            </w:r>
          </w:p>
          <w:p w14:paraId="648035F0" w14:textId="77777777" w:rsidR="002F6EF4" w:rsidRPr="0050431F" w:rsidRDefault="002F6EF4" w:rsidP="002F6EF4">
            <w:pPr>
              <w:pStyle w:val="TAN"/>
              <w:rPr>
                <w:rFonts w:eastAsia="SimSun"/>
                <w:lang w:eastAsia="ja-JP"/>
              </w:rPr>
            </w:pPr>
            <w:r w:rsidRPr="0050431F">
              <w:rPr>
                <w:rFonts w:eastAsia="SimSun"/>
                <w:lang w:eastAsia="ja-JP"/>
              </w:rPr>
              <w:t>NOTE 2:</w:t>
            </w:r>
            <w:r w:rsidRPr="0050431F">
              <w:rPr>
                <w:lang w:eastAsia="en-US"/>
              </w:rPr>
              <w:tab/>
            </w:r>
            <w:r w:rsidRPr="0050431F">
              <w:rPr>
                <w:rFonts w:eastAsia="SimSun"/>
                <w:lang w:eastAsia="ja-JP"/>
              </w:rPr>
              <w:t>There is no specific test with NB-IoT for those requirements, tests could be performed using E-UTRA signal only, without NB-IoT.</w:t>
            </w:r>
          </w:p>
          <w:p w14:paraId="25A21493" w14:textId="77777777" w:rsidR="00D74D27" w:rsidRPr="0050431F" w:rsidRDefault="00D74D27" w:rsidP="002F6EF4">
            <w:pPr>
              <w:pStyle w:val="TAN"/>
              <w:rPr>
                <w:lang w:eastAsia="en-US"/>
              </w:rPr>
            </w:pPr>
            <w:r w:rsidRPr="0050431F">
              <w:rPr>
                <w:lang w:eastAsia="en-US"/>
              </w:rPr>
              <w:t>NOTE *:</w:t>
            </w:r>
            <w:r w:rsidRPr="0050431F">
              <w:rPr>
                <w:lang w:eastAsia="en-US"/>
              </w:rPr>
              <w:tab/>
              <w:t>For Band 3, the test configuration is only applicable if UTRA is declared to be supported in Band 3.</w:t>
            </w:r>
          </w:p>
          <w:p w14:paraId="55FC23D1" w14:textId="77777777" w:rsidR="00D74D27" w:rsidRPr="0050431F" w:rsidRDefault="00D74D27" w:rsidP="002F6EF4">
            <w:pPr>
              <w:pStyle w:val="TAN"/>
              <w:rPr>
                <w:lang w:eastAsia="en-US"/>
              </w:rPr>
            </w:pPr>
            <w:r w:rsidRPr="0050431F">
              <w:rPr>
                <w:lang w:eastAsia="en-US"/>
              </w:rPr>
              <w:t>For other BC2 bands, the test configurations are always applicable.</w:t>
            </w:r>
          </w:p>
          <w:p w14:paraId="44F6EFA7" w14:textId="77777777" w:rsidR="00E46DAC" w:rsidRPr="0050431F" w:rsidRDefault="00D74D27" w:rsidP="002F6EF4">
            <w:pPr>
              <w:pStyle w:val="TAN"/>
              <w:rPr>
                <w:lang w:eastAsia="en-US"/>
              </w:rPr>
            </w:pPr>
            <w:r w:rsidRPr="0050431F">
              <w:rPr>
                <w:lang w:eastAsia="en-US"/>
              </w:rPr>
              <w:t>NOTE **:</w:t>
            </w:r>
            <w:r w:rsidRPr="0050431F">
              <w:rPr>
                <w:lang w:eastAsia="en-US"/>
              </w:rPr>
              <w:tab/>
              <w:t>For Band 3 only, the test configuration is only applicable if UTRA is not declared to be supported in Band 3</w:t>
            </w:r>
            <w:r w:rsidR="002F6EF4" w:rsidRPr="0050431F">
              <w:rPr>
                <w:lang w:eastAsia="en-US"/>
              </w:rPr>
              <w:t>.</w:t>
            </w:r>
          </w:p>
          <w:p w14:paraId="5054B4A1" w14:textId="77777777" w:rsidR="002F6EF4" w:rsidRPr="0050431F" w:rsidRDefault="002F6EF4" w:rsidP="002F6EF4">
            <w:pPr>
              <w:pStyle w:val="TAN"/>
              <w:rPr>
                <w:szCs w:val="18"/>
                <w:lang w:eastAsia="ja-JP"/>
              </w:rPr>
            </w:pPr>
            <w:r w:rsidRPr="0050431F">
              <w:rPr>
                <w:lang w:eastAsia="ja-JP"/>
              </w:rPr>
              <w:t>NOTE ***:</w:t>
            </w:r>
            <w:r w:rsidRPr="0050431F">
              <w:rPr>
                <w:szCs w:val="18"/>
                <w:lang w:eastAsia="ja-JP"/>
              </w:rPr>
              <w:t xml:space="preserve"> The support of NB-IoT in-band operation is optional and declared by the manufacturer. If not supported, the test configurations denoted by “NI” shall not be used for testing.</w:t>
            </w:r>
          </w:p>
          <w:p w14:paraId="5CA271F5" w14:textId="77777777" w:rsidR="002F6EF4" w:rsidRPr="0050431F" w:rsidRDefault="002F6EF4" w:rsidP="00753F76">
            <w:pPr>
              <w:pStyle w:val="TAN"/>
              <w:rPr>
                <w:szCs w:val="18"/>
                <w:lang w:eastAsia="ja-JP"/>
              </w:rPr>
            </w:pPr>
            <w:r w:rsidRPr="0050431F">
              <w:rPr>
                <w:szCs w:val="18"/>
                <w:lang w:eastAsia="ja-JP"/>
              </w:rPr>
              <w:t>NOTE****:The support of NB-IoT guard band operation is optional and declared by the manufacturer. If not supported, the test configurations denoted by “NG” shall not be used for testing.</w:t>
            </w:r>
          </w:p>
        </w:tc>
      </w:tr>
    </w:tbl>
    <w:p w14:paraId="51B1002E" w14:textId="77777777" w:rsidR="002F6EF4" w:rsidRPr="0050431F" w:rsidRDefault="002F6EF4" w:rsidP="002F6EF4"/>
    <w:p w14:paraId="0E60C85E" w14:textId="77777777" w:rsidR="002F6EF4" w:rsidRPr="0050431F" w:rsidRDefault="002F6EF4" w:rsidP="00EB0F3C">
      <w:pPr>
        <w:pStyle w:val="TH"/>
      </w:pPr>
      <w:r w:rsidRPr="0050431F">
        <w:t>Table 5.1-1a: Test configurations for capability sets (CS8-13) for Multi-RAT capable BS</w:t>
      </w:r>
    </w:p>
    <w:tbl>
      <w:tblPr>
        <w:tblW w:w="11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439"/>
        <w:gridCol w:w="1340"/>
        <w:gridCol w:w="6"/>
        <w:gridCol w:w="1370"/>
        <w:gridCol w:w="6"/>
        <w:gridCol w:w="1270"/>
        <w:gridCol w:w="6"/>
        <w:gridCol w:w="1270"/>
        <w:gridCol w:w="6"/>
        <w:gridCol w:w="1553"/>
        <w:gridCol w:w="6"/>
        <w:gridCol w:w="1626"/>
        <w:gridCol w:w="12"/>
      </w:tblGrid>
      <w:tr w:rsidR="002F6EF4" w:rsidRPr="00552333" w14:paraId="517E9481" w14:textId="77777777" w:rsidTr="002F6EF4">
        <w:trPr>
          <w:tblHeader/>
          <w:jc w:val="center"/>
        </w:trPr>
        <w:tc>
          <w:tcPr>
            <w:tcW w:w="1788" w:type="dxa"/>
          </w:tcPr>
          <w:p w14:paraId="31F387F4" w14:textId="77777777" w:rsidR="002F6EF4" w:rsidRPr="0050431F" w:rsidRDefault="002F6EF4" w:rsidP="002F6EF4">
            <w:pPr>
              <w:pStyle w:val="TAH"/>
              <w:ind w:left="-3" w:firstLine="3"/>
              <w:rPr>
                <w:rFonts w:cs="Arial"/>
                <w:lang w:eastAsia="en-US"/>
              </w:rPr>
            </w:pPr>
            <w:r w:rsidRPr="0050431F">
              <w:rPr>
                <w:rFonts w:cs="Arial"/>
                <w:lang w:eastAsia="en-US"/>
              </w:rPr>
              <w:t>Capability Set</w:t>
            </w:r>
          </w:p>
        </w:tc>
        <w:tc>
          <w:tcPr>
            <w:tcW w:w="1439" w:type="dxa"/>
          </w:tcPr>
          <w:p w14:paraId="66B37241" w14:textId="77777777" w:rsidR="002F6EF4" w:rsidRPr="0050431F" w:rsidRDefault="002F6EF4" w:rsidP="002F6EF4">
            <w:pPr>
              <w:pStyle w:val="TAH"/>
              <w:rPr>
                <w:rFonts w:cs="Arial"/>
                <w:lang w:eastAsia="en-US"/>
              </w:rPr>
            </w:pPr>
            <w:r w:rsidRPr="0050431F">
              <w:rPr>
                <w:rFonts w:cs="Arial"/>
                <w:lang w:eastAsia="en-US"/>
              </w:rPr>
              <w:t xml:space="preserve">GSM+NB-IoT standalone </w:t>
            </w:r>
            <w:r w:rsidRPr="0050431F">
              <w:rPr>
                <w:rFonts w:cs="Arial"/>
                <w:lang w:eastAsia="en-US"/>
              </w:rPr>
              <w:br/>
              <w:t>(CS 9)</w:t>
            </w:r>
          </w:p>
        </w:tc>
        <w:tc>
          <w:tcPr>
            <w:tcW w:w="2722" w:type="dxa"/>
            <w:gridSpan w:val="4"/>
          </w:tcPr>
          <w:p w14:paraId="0D3326EB" w14:textId="77777777" w:rsidR="002F6EF4" w:rsidRPr="0050431F" w:rsidRDefault="002F6EF4" w:rsidP="002F6EF4">
            <w:pPr>
              <w:pStyle w:val="TAH"/>
              <w:rPr>
                <w:rFonts w:cs="Arial"/>
                <w:lang w:eastAsia="en-US"/>
              </w:rPr>
            </w:pPr>
            <w:r w:rsidRPr="0050431F">
              <w:rPr>
                <w:rFonts w:cs="Arial"/>
                <w:lang w:eastAsia="en-US"/>
              </w:rPr>
              <w:t>UTRA +</w:t>
            </w:r>
          </w:p>
          <w:p w14:paraId="7E68D025" w14:textId="77777777" w:rsidR="002F6EF4" w:rsidRPr="0050431F" w:rsidRDefault="002F6EF4" w:rsidP="002F6EF4">
            <w:pPr>
              <w:pStyle w:val="TAH"/>
              <w:rPr>
                <w:rFonts w:cs="Arial"/>
                <w:lang w:eastAsia="en-US"/>
              </w:rPr>
            </w:pPr>
            <w:r w:rsidRPr="0050431F">
              <w:rPr>
                <w:rFonts w:cs="Arial"/>
                <w:bCs/>
                <w:szCs w:val="18"/>
                <w:lang w:eastAsia="ja-JP"/>
              </w:rPr>
              <w:t>NB-IoT standalone</w:t>
            </w:r>
            <w:r w:rsidRPr="0050431F">
              <w:rPr>
                <w:rFonts w:cs="Arial"/>
                <w:bCs/>
                <w:szCs w:val="18"/>
                <w:lang w:eastAsia="zh-CN"/>
              </w:rPr>
              <w:t xml:space="preserve"> </w:t>
            </w:r>
            <w:r w:rsidRPr="0050431F">
              <w:rPr>
                <w:rFonts w:cs="Arial"/>
                <w:lang w:eastAsia="ja-JP"/>
              </w:rPr>
              <w:t>(CS 10)</w:t>
            </w:r>
          </w:p>
        </w:tc>
        <w:tc>
          <w:tcPr>
            <w:tcW w:w="2552" w:type="dxa"/>
            <w:gridSpan w:val="4"/>
          </w:tcPr>
          <w:p w14:paraId="16062649" w14:textId="77777777" w:rsidR="002F6EF4" w:rsidRPr="00552333" w:rsidRDefault="002F6EF4" w:rsidP="002F6EF4">
            <w:pPr>
              <w:keepNext/>
              <w:keepLines/>
              <w:spacing w:after="0"/>
              <w:jc w:val="center"/>
              <w:rPr>
                <w:b/>
                <w:sz w:val="18"/>
                <w:lang w:val="sv-FI"/>
              </w:rPr>
            </w:pPr>
            <w:r w:rsidRPr="00552333">
              <w:rPr>
                <w:rFonts w:cs="Arial"/>
                <w:b/>
                <w:lang w:val="sv-FI"/>
              </w:rPr>
              <w:t>E-UTRA + NB-IoT standalone</w:t>
            </w:r>
            <w:r w:rsidRPr="00552333">
              <w:rPr>
                <w:rFonts w:cs="Arial"/>
                <w:b/>
                <w:lang w:val="sv-FI"/>
              </w:rPr>
              <w:br/>
              <w:t>(CS 11)</w:t>
            </w:r>
          </w:p>
        </w:tc>
        <w:tc>
          <w:tcPr>
            <w:tcW w:w="1559" w:type="dxa"/>
            <w:gridSpan w:val="2"/>
          </w:tcPr>
          <w:p w14:paraId="04F78854" w14:textId="77777777" w:rsidR="002F6EF4" w:rsidRPr="00552333" w:rsidRDefault="002F6EF4" w:rsidP="002F6EF4">
            <w:pPr>
              <w:keepNext/>
              <w:keepLines/>
              <w:spacing w:after="0"/>
              <w:jc w:val="center"/>
              <w:rPr>
                <w:rFonts w:cs="Arial"/>
                <w:b/>
                <w:lang w:val="sv-FI"/>
              </w:rPr>
            </w:pPr>
            <w:r w:rsidRPr="00552333">
              <w:rPr>
                <w:rFonts w:cs="Arial"/>
                <w:b/>
                <w:lang w:val="sv-FI"/>
              </w:rPr>
              <w:t xml:space="preserve">GSM+UTRA+NB-IoT standalone </w:t>
            </w:r>
            <w:r w:rsidRPr="00552333">
              <w:rPr>
                <w:rFonts w:cs="Arial"/>
                <w:b/>
                <w:lang w:val="sv-FI"/>
              </w:rPr>
              <w:br/>
              <w:t>(CS 12)</w:t>
            </w:r>
          </w:p>
        </w:tc>
        <w:tc>
          <w:tcPr>
            <w:tcW w:w="1638" w:type="dxa"/>
            <w:gridSpan w:val="2"/>
          </w:tcPr>
          <w:p w14:paraId="2735AEC5" w14:textId="77777777" w:rsidR="002F6EF4" w:rsidRPr="00552333" w:rsidRDefault="002F6EF4" w:rsidP="002F6EF4">
            <w:pPr>
              <w:keepNext/>
              <w:keepLines/>
              <w:spacing w:after="0"/>
              <w:jc w:val="center"/>
              <w:rPr>
                <w:rFonts w:cs="Arial"/>
                <w:b/>
                <w:lang w:val="sv-FI"/>
              </w:rPr>
            </w:pPr>
            <w:r w:rsidRPr="00552333">
              <w:rPr>
                <w:rFonts w:cs="Arial"/>
                <w:b/>
                <w:lang w:val="sv-FI"/>
              </w:rPr>
              <w:t xml:space="preserve">GSM+ E-UTRA+NB-IoT standalone </w:t>
            </w:r>
            <w:r w:rsidRPr="00552333">
              <w:rPr>
                <w:rFonts w:cs="Arial"/>
                <w:b/>
                <w:lang w:val="sv-FI"/>
              </w:rPr>
              <w:br/>
              <w:t>(CS 13)</w:t>
            </w:r>
          </w:p>
        </w:tc>
      </w:tr>
      <w:tr w:rsidR="002F6EF4" w:rsidRPr="0050431F" w14:paraId="0D8103BA" w14:textId="77777777" w:rsidTr="002F6EF4">
        <w:trPr>
          <w:tblHeader/>
          <w:jc w:val="center"/>
        </w:trPr>
        <w:tc>
          <w:tcPr>
            <w:tcW w:w="1788" w:type="dxa"/>
          </w:tcPr>
          <w:p w14:paraId="00140A02" w14:textId="77777777" w:rsidR="002F6EF4" w:rsidRPr="0050431F" w:rsidRDefault="002F6EF4" w:rsidP="00E819CF">
            <w:pPr>
              <w:pStyle w:val="TAH"/>
              <w:rPr>
                <w:lang w:eastAsia="en-US"/>
              </w:rPr>
            </w:pPr>
            <w:r w:rsidRPr="0050431F">
              <w:rPr>
                <w:lang w:eastAsia="en-US"/>
              </w:rPr>
              <w:t>BS test case</w:t>
            </w:r>
          </w:p>
        </w:tc>
        <w:tc>
          <w:tcPr>
            <w:tcW w:w="1439" w:type="dxa"/>
          </w:tcPr>
          <w:p w14:paraId="1BD0ACD8" w14:textId="77777777" w:rsidR="002F6EF4" w:rsidRPr="0050431F" w:rsidRDefault="002F6EF4" w:rsidP="00E819CF">
            <w:pPr>
              <w:pStyle w:val="TAH"/>
              <w:rPr>
                <w:rFonts w:cs="Arial"/>
                <w:lang w:eastAsia="en-US"/>
              </w:rPr>
            </w:pPr>
            <w:r w:rsidRPr="0050431F">
              <w:rPr>
                <w:lang w:eastAsia="ja-JP"/>
              </w:rPr>
              <w:t>BC2</w:t>
            </w:r>
          </w:p>
        </w:tc>
        <w:tc>
          <w:tcPr>
            <w:tcW w:w="1346" w:type="dxa"/>
            <w:gridSpan w:val="2"/>
          </w:tcPr>
          <w:p w14:paraId="2F83A433" w14:textId="77777777" w:rsidR="002F6EF4" w:rsidRPr="0050431F" w:rsidRDefault="002F6EF4" w:rsidP="00E819CF">
            <w:pPr>
              <w:pStyle w:val="TAH"/>
              <w:rPr>
                <w:rFonts w:cs="Arial"/>
                <w:lang w:eastAsia="en-US"/>
              </w:rPr>
            </w:pPr>
            <w:r w:rsidRPr="0050431F">
              <w:rPr>
                <w:lang w:eastAsia="ja-JP"/>
              </w:rPr>
              <w:t>BC1</w:t>
            </w:r>
          </w:p>
        </w:tc>
        <w:tc>
          <w:tcPr>
            <w:tcW w:w="1376" w:type="dxa"/>
            <w:gridSpan w:val="2"/>
          </w:tcPr>
          <w:p w14:paraId="683F15D0" w14:textId="77777777" w:rsidR="002F6EF4" w:rsidRPr="0050431F" w:rsidRDefault="002F6EF4" w:rsidP="00E819CF">
            <w:pPr>
              <w:pStyle w:val="TAH"/>
              <w:rPr>
                <w:rFonts w:cs="Arial"/>
                <w:lang w:eastAsia="en-US"/>
              </w:rPr>
            </w:pPr>
            <w:r w:rsidRPr="0050431F">
              <w:rPr>
                <w:rFonts w:cs="Arial"/>
                <w:lang w:eastAsia="en-US"/>
              </w:rPr>
              <w:t>BC2</w:t>
            </w:r>
          </w:p>
        </w:tc>
        <w:tc>
          <w:tcPr>
            <w:tcW w:w="1276" w:type="dxa"/>
            <w:gridSpan w:val="2"/>
          </w:tcPr>
          <w:p w14:paraId="5734ABDF" w14:textId="77777777" w:rsidR="002F6EF4" w:rsidRPr="0050431F" w:rsidRDefault="002F6EF4" w:rsidP="002F6EF4">
            <w:pPr>
              <w:pStyle w:val="TAH"/>
              <w:rPr>
                <w:rFonts w:cs="Arial"/>
                <w:lang w:eastAsia="ja-JP"/>
              </w:rPr>
            </w:pPr>
            <w:r w:rsidRPr="0050431F">
              <w:rPr>
                <w:lang w:eastAsia="ja-JP"/>
              </w:rPr>
              <w:t>BC1</w:t>
            </w:r>
          </w:p>
        </w:tc>
        <w:tc>
          <w:tcPr>
            <w:tcW w:w="1276" w:type="dxa"/>
            <w:gridSpan w:val="2"/>
          </w:tcPr>
          <w:p w14:paraId="1AB265A7" w14:textId="77777777" w:rsidR="002F6EF4" w:rsidRPr="0050431F" w:rsidRDefault="002F6EF4" w:rsidP="002F6EF4">
            <w:pPr>
              <w:pStyle w:val="TAH"/>
              <w:rPr>
                <w:lang w:eastAsia="ja-JP"/>
              </w:rPr>
            </w:pPr>
            <w:r w:rsidRPr="0050431F">
              <w:rPr>
                <w:lang w:eastAsia="ja-JP"/>
              </w:rPr>
              <w:t>BC2</w:t>
            </w:r>
          </w:p>
        </w:tc>
        <w:tc>
          <w:tcPr>
            <w:tcW w:w="1559" w:type="dxa"/>
            <w:gridSpan w:val="2"/>
          </w:tcPr>
          <w:p w14:paraId="48F270C3" w14:textId="77777777" w:rsidR="002F6EF4" w:rsidRPr="0050431F" w:rsidRDefault="002F6EF4" w:rsidP="002F6EF4">
            <w:pPr>
              <w:pStyle w:val="TAH"/>
              <w:rPr>
                <w:rFonts w:cs="Arial"/>
                <w:lang w:eastAsia="ja-JP"/>
              </w:rPr>
            </w:pPr>
            <w:r w:rsidRPr="0050431F">
              <w:rPr>
                <w:lang w:eastAsia="ja-JP"/>
              </w:rPr>
              <w:t>BC1</w:t>
            </w:r>
          </w:p>
        </w:tc>
        <w:tc>
          <w:tcPr>
            <w:tcW w:w="1638" w:type="dxa"/>
            <w:gridSpan w:val="2"/>
          </w:tcPr>
          <w:p w14:paraId="17DCD26B" w14:textId="77777777" w:rsidR="002F6EF4" w:rsidRPr="0050431F" w:rsidRDefault="002F6EF4" w:rsidP="002F6EF4">
            <w:pPr>
              <w:pStyle w:val="TAH"/>
              <w:rPr>
                <w:rFonts w:cs="Arial"/>
                <w:lang w:eastAsia="ja-JP"/>
              </w:rPr>
            </w:pPr>
            <w:r w:rsidRPr="0050431F">
              <w:rPr>
                <w:lang w:eastAsia="ja-JP"/>
              </w:rPr>
              <w:t>BC2</w:t>
            </w:r>
          </w:p>
        </w:tc>
      </w:tr>
      <w:tr w:rsidR="002F6EF4" w:rsidRPr="0050431F" w14:paraId="57B5A1C5" w14:textId="77777777" w:rsidTr="002F6EF4">
        <w:trPr>
          <w:gridAfter w:val="1"/>
          <w:wAfter w:w="12" w:type="dxa"/>
          <w:jc w:val="center"/>
        </w:trPr>
        <w:tc>
          <w:tcPr>
            <w:tcW w:w="1788" w:type="dxa"/>
          </w:tcPr>
          <w:p w14:paraId="2978BA88" w14:textId="77777777" w:rsidR="002F6EF4" w:rsidRPr="0050431F" w:rsidRDefault="002F6EF4" w:rsidP="00E819CF">
            <w:pPr>
              <w:pStyle w:val="TAL"/>
              <w:ind w:left="14"/>
              <w:rPr>
                <w:rFonts w:cs="Arial"/>
                <w:b/>
                <w:lang w:eastAsia="en-US"/>
              </w:rPr>
            </w:pPr>
            <w:r w:rsidRPr="0050431F">
              <w:rPr>
                <w:rFonts w:cs="Arial"/>
                <w:b/>
                <w:lang w:eastAsia="en-US"/>
              </w:rPr>
              <w:t>6.2 Base Station output power</w:t>
            </w:r>
          </w:p>
        </w:tc>
        <w:tc>
          <w:tcPr>
            <w:tcW w:w="1439" w:type="dxa"/>
          </w:tcPr>
          <w:p w14:paraId="1798C395"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5A93EC3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77DADA71"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21FB0BAD"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6FBB19B"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70D96544"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F0ED95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E02F4CC" w14:textId="77777777" w:rsidTr="002F6EF4">
        <w:trPr>
          <w:gridAfter w:val="1"/>
          <w:wAfter w:w="12" w:type="dxa"/>
          <w:jc w:val="center"/>
        </w:trPr>
        <w:tc>
          <w:tcPr>
            <w:tcW w:w="1788" w:type="dxa"/>
          </w:tcPr>
          <w:p w14:paraId="6E0BEC5D" w14:textId="77777777" w:rsidR="002F6EF4" w:rsidRPr="0050431F" w:rsidRDefault="002F6EF4" w:rsidP="00E819CF">
            <w:pPr>
              <w:pStyle w:val="TAL"/>
              <w:ind w:left="14"/>
              <w:rPr>
                <w:rFonts w:cs="Arial"/>
                <w:lang w:eastAsia="en-US"/>
              </w:rPr>
            </w:pPr>
            <w:r w:rsidRPr="0050431F">
              <w:rPr>
                <w:rFonts w:cs="Arial"/>
                <w:lang w:eastAsia="en-US"/>
              </w:rPr>
              <w:t xml:space="preserve">Base Station maximum output power </w:t>
            </w:r>
          </w:p>
        </w:tc>
        <w:tc>
          <w:tcPr>
            <w:tcW w:w="1439" w:type="dxa"/>
          </w:tcPr>
          <w:p w14:paraId="5A7797E8"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390B7D51"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8D364B2"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0CAB318"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6B455C8F"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EFCC6AB"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25E7D8B" w14:textId="77777777" w:rsidR="002F6EF4" w:rsidRPr="0050431F" w:rsidRDefault="002F6EF4" w:rsidP="00E819CF">
            <w:pPr>
              <w:keepNext/>
              <w:keepLines/>
              <w:spacing w:after="0"/>
              <w:rPr>
                <w:sz w:val="18"/>
              </w:rPr>
            </w:pPr>
            <w:r w:rsidRPr="0050431F">
              <w:rPr>
                <w:sz w:val="18"/>
              </w:rPr>
              <w:t>TC13</w:t>
            </w:r>
          </w:p>
        </w:tc>
      </w:tr>
      <w:tr w:rsidR="002F6EF4" w:rsidRPr="0050431F" w14:paraId="3FDE9281" w14:textId="77777777" w:rsidTr="002F6EF4">
        <w:trPr>
          <w:gridAfter w:val="1"/>
          <w:wAfter w:w="12" w:type="dxa"/>
          <w:trHeight w:val="892"/>
          <w:jc w:val="center"/>
        </w:trPr>
        <w:tc>
          <w:tcPr>
            <w:tcW w:w="1788" w:type="dxa"/>
          </w:tcPr>
          <w:p w14:paraId="7275EB88" w14:textId="77777777" w:rsidR="002F6EF4" w:rsidRPr="0050431F" w:rsidRDefault="002F6EF4" w:rsidP="00E819CF">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439" w:type="dxa"/>
          </w:tcPr>
          <w:p w14:paraId="30D9ADC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9ED72C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55A20C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DA93BC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0662871"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A2A3BEA"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114930B7"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7ABC3F8A" w14:textId="77777777" w:rsidTr="002F6EF4">
        <w:trPr>
          <w:gridAfter w:val="1"/>
          <w:wAfter w:w="12" w:type="dxa"/>
          <w:jc w:val="center"/>
        </w:trPr>
        <w:tc>
          <w:tcPr>
            <w:tcW w:w="1788" w:type="dxa"/>
            <w:vAlign w:val="center"/>
          </w:tcPr>
          <w:p w14:paraId="58A73747" w14:textId="77777777" w:rsidR="002F6EF4" w:rsidRPr="0050431F" w:rsidRDefault="002F6EF4" w:rsidP="00E819CF">
            <w:pPr>
              <w:pStyle w:val="TAL"/>
              <w:ind w:left="14"/>
              <w:rPr>
                <w:rFonts w:cs="Arial"/>
                <w:lang w:eastAsia="en-US"/>
              </w:rPr>
            </w:pPr>
            <w:r w:rsidRPr="0050431F">
              <w:rPr>
                <w:rFonts w:cs="Arial"/>
                <w:lang w:eastAsia="en-US"/>
              </w:rPr>
              <w:t>E-UTRA for DL RS power</w:t>
            </w:r>
          </w:p>
        </w:tc>
        <w:tc>
          <w:tcPr>
            <w:tcW w:w="1439" w:type="dxa"/>
          </w:tcPr>
          <w:p w14:paraId="2200858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90F1A4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370034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B3A09A5"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C90AC6D"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5338EE3"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5FD8AA2"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4CEF7122" w14:textId="77777777" w:rsidTr="002F6EF4">
        <w:trPr>
          <w:gridAfter w:val="1"/>
          <w:wAfter w:w="12" w:type="dxa"/>
          <w:jc w:val="center"/>
        </w:trPr>
        <w:tc>
          <w:tcPr>
            <w:tcW w:w="1788" w:type="dxa"/>
            <w:vAlign w:val="center"/>
          </w:tcPr>
          <w:p w14:paraId="22DE9768" w14:textId="77777777" w:rsidR="002F6EF4" w:rsidRPr="0050431F" w:rsidRDefault="002F6EF4" w:rsidP="00E819CF">
            <w:pPr>
              <w:pStyle w:val="TAL"/>
              <w:ind w:left="14"/>
              <w:rPr>
                <w:rFonts w:cs="Arial"/>
                <w:lang w:eastAsia="en-US"/>
              </w:rPr>
            </w:pPr>
            <w:r w:rsidRPr="0050431F">
              <w:rPr>
                <w:rFonts w:cs="Arial"/>
                <w:lang w:eastAsia="en-US"/>
              </w:rPr>
              <w:t>NB-IoT for DL RS power</w:t>
            </w:r>
          </w:p>
        </w:tc>
        <w:tc>
          <w:tcPr>
            <w:tcW w:w="1439" w:type="dxa"/>
          </w:tcPr>
          <w:p w14:paraId="50633770"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0952A88B"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4318A2B4"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326B4CD"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EF2D50C"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64E3E627"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16015A3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76DBD575" w14:textId="77777777" w:rsidTr="002F6EF4">
        <w:trPr>
          <w:gridAfter w:val="1"/>
          <w:wAfter w:w="12" w:type="dxa"/>
          <w:jc w:val="center"/>
        </w:trPr>
        <w:tc>
          <w:tcPr>
            <w:tcW w:w="1788" w:type="dxa"/>
            <w:vAlign w:val="center"/>
          </w:tcPr>
          <w:p w14:paraId="18D40E2E" w14:textId="77777777" w:rsidR="002F6EF4" w:rsidRPr="0050431F" w:rsidRDefault="002F6EF4" w:rsidP="00E819CF">
            <w:pPr>
              <w:pStyle w:val="TAL"/>
              <w:ind w:left="14"/>
              <w:rPr>
                <w:rFonts w:cs="Arial"/>
                <w:lang w:eastAsia="en-US"/>
              </w:rPr>
            </w:pPr>
            <w:r w:rsidRPr="0050431F">
              <w:rPr>
                <w:rFonts w:cs="Arial"/>
                <w:lang w:eastAsia="en-US"/>
              </w:rPr>
              <w:t>UTRA FDD primary CPICH power</w:t>
            </w:r>
          </w:p>
        </w:tc>
        <w:tc>
          <w:tcPr>
            <w:tcW w:w="1439" w:type="dxa"/>
          </w:tcPr>
          <w:p w14:paraId="1A30B29C"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940D17A"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26B1281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755C9E7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D3976A7"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089E313"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64D913DC" w14:textId="77777777" w:rsidR="002F6EF4" w:rsidRPr="0050431F" w:rsidRDefault="002F6EF4" w:rsidP="00E819CF">
            <w:pPr>
              <w:pStyle w:val="TAL"/>
              <w:rPr>
                <w:rFonts w:cs="Arial"/>
              </w:rPr>
            </w:pPr>
            <w:r w:rsidRPr="0050431F">
              <w:rPr>
                <w:rFonts w:cs="Arial"/>
                <w:lang w:eastAsia="en-US"/>
              </w:rPr>
              <w:t>N/A</w:t>
            </w:r>
          </w:p>
        </w:tc>
      </w:tr>
      <w:tr w:rsidR="002F6EF4" w:rsidRPr="0050431F" w14:paraId="0BA2EAE6" w14:textId="77777777" w:rsidTr="002F6EF4">
        <w:trPr>
          <w:gridAfter w:val="1"/>
          <w:wAfter w:w="12" w:type="dxa"/>
          <w:jc w:val="center"/>
        </w:trPr>
        <w:tc>
          <w:tcPr>
            <w:tcW w:w="1788" w:type="dxa"/>
            <w:vAlign w:val="center"/>
          </w:tcPr>
          <w:p w14:paraId="6A98D0FA" w14:textId="77777777" w:rsidR="002F6EF4" w:rsidRPr="0050431F" w:rsidRDefault="002F6EF4" w:rsidP="00E819CF">
            <w:pPr>
              <w:pStyle w:val="TAL"/>
              <w:ind w:left="14"/>
              <w:rPr>
                <w:rFonts w:cs="Arial"/>
                <w:lang w:eastAsia="en-US"/>
              </w:rPr>
            </w:pPr>
            <w:r w:rsidRPr="0050431F">
              <w:rPr>
                <w:rFonts w:cs="Arial"/>
                <w:lang w:eastAsia="en-US"/>
              </w:rPr>
              <w:t>UTRA FDD secondary CPICH power</w:t>
            </w:r>
          </w:p>
        </w:tc>
        <w:tc>
          <w:tcPr>
            <w:tcW w:w="1439" w:type="dxa"/>
          </w:tcPr>
          <w:p w14:paraId="0396012F"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CB80CF1"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2BD53B1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2E499EE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61D5D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19547ADC"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58FA0BC8" w14:textId="77777777" w:rsidR="002F6EF4" w:rsidRPr="0050431F" w:rsidRDefault="002F6EF4" w:rsidP="00E819CF">
            <w:pPr>
              <w:pStyle w:val="TAL"/>
              <w:rPr>
                <w:rFonts w:cs="Arial"/>
              </w:rPr>
            </w:pPr>
            <w:r w:rsidRPr="0050431F">
              <w:rPr>
                <w:rFonts w:cs="Arial"/>
                <w:lang w:eastAsia="en-US"/>
              </w:rPr>
              <w:t>N/A</w:t>
            </w:r>
          </w:p>
        </w:tc>
      </w:tr>
      <w:tr w:rsidR="002F6EF4" w:rsidRPr="0050431F" w14:paraId="342D0FC2" w14:textId="77777777" w:rsidTr="002F6EF4">
        <w:trPr>
          <w:gridAfter w:val="1"/>
          <w:wAfter w:w="12" w:type="dxa"/>
          <w:jc w:val="center"/>
        </w:trPr>
        <w:tc>
          <w:tcPr>
            <w:tcW w:w="1788" w:type="dxa"/>
            <w:vAlign w:val="center"/>
          </w:tcPr>
          <w:p w14:paraId="041A3AF9" w14:textId="77777777" w:rsidR="002F6EF4" w:rsidRPr="0050431F" w:rsidRDefault="002F6EF4" w:rsidP="00E819CF">
            <w:pPr>
              <w:pStyle w:val="TAL"/>
              <w:ind w:left="14"/>
              <w:rPr>
                <w:rFonts w:cs="Arial"/>
                <w:lang w:eastAsia="en-US"/>
              </w:rPr>
            </w:pPr>
            <w:r w:rsidRPr="0050431F">
              <w:rPr>
                <w:rFonts w:cs="Arial"/>
                <w:lang w:eastAsia="en-US"/>
              </w:rPr>
              <w:t>UTRA TDD primary CCPCH power</w:t>
            </w:r>
          </w:p>
        </w:tc>
        <w:tc>
          <w:tcPr>
            <w:tcW w:w="1439" w:type="dxa"/>
          </w:tcPr>
          <w:p w14:paraId="7D55058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1C1BFD2"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0E8A28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7B0A4B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EAC8BE7"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C7FDAF6"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1FFFD221"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4E9D96C" w14:textId="77777777" w:rsidTr="002F6EF4">
        <w:trPr>
          <w:gridAfter w:val="1"/>
          <w:wAfter w:w="12" w:type="dxa"/>
          <w:jc w:val="center"/>
        </w:trPr>
        <w:tc>
          <w:tcPr>
            <w:tcW w:w="1788" w:type="dxa"/>
            <w:vAlign w:val="center"/>
          </w:tcPr>
          <w:p w14:paraId="3FC2622A" w14:textId="77777777" w:rsidR="002F6EF4" w:rsidRPr="0050431F" w:rsidRDefault="002F6EF4" w:rsidP="00E819CF">
            <w:pPr>
              <w:pStyle w:val="TAL"/>
              <w:ind w:left="14"/>
              <w:rPr>
                <w:rFonts w:cs="Arial"/>
                <w:b/>
                <w:lang w:eastAsia="en-US"/>
              </w:rPr>
            </w:pPr>
            <w:r w:rsidRPr="0050431F">
              <w:rPr>
                <w:rFonts w:cs="Arial"/>
                <w:b/>
                <w:lang w:eastAsia="en-US"/>
              </w:rPr>
              <w:t>6.3 Output power dynamics</w:t>
            </w:r>
          </w:p>
        </w:tc>
        <w:tc>
          <w:tcPr>
            <w:tcW w:w="1439" w:type="dxa"/>
          </w:tcPr>
          <w:p w14:paraId="1F3CB330"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6B2E850"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488747E3"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08DDAF01"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B8F5D2E"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05F680CF"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CB84988"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07D7FB2E" w14:textId="77777777" w:rsidTr="002F6EF4">
        <w:trPr>
          <w:gridAfter w:val="1"/>
          <w:wAfter w:w="12" w:type="dxa"/>
          <w:jc w:val="center"/>
        </w:trPr>
        <w:tc>
          <w:tcPr>
            <w:tcW w:w="1788" w:type="dxa"/>
            <w:vAlign w:val="center"/>
          </w:tcPr>
          <w:p w14:paraId="3A46D71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4AB6FC9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90578F5"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1FE471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2FB03E4"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2D1324B"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E8359BD"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016701D"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00D03DDB" w14:textId="77777777" w:rsidTr="002F6EF4">
        <w:trPr>
          <w:gridAfter w:val="1"/>
          <w:wAfter w:w="12" w:type="dxa"/>
          <w:jc w:val="center"/>
        </w:trPr>
        <w:tc>
          <w:tcPr>
            <w:tcW w:w="1788" w:type="dxa"/>
            <w:vAlign w:val="center"/>
          </w:tcPr>
          <w:p w14:paraId="03CBC3BE"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3B21140F"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F0B5A96"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719F3635"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03EF8A1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790569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1755A87C"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4C2D4C2D" w14:textId="77777777" w:rsidR="002F6EF4" w:rsidRPr="0050431F" w:rsidRDefault="002F6EF4" w:rsidP="00E819CF">
            <w:pPr>
              <w:pStyle w:val="TAL"/>
              <w:rPr>
                <w:rFonts w:cs="Arial"/>
              </w:rPr>
            </w:pPr>
            <w:r w:rsidRPr="0050431F">
              <w:rPr>
                <w:rFonts w:cs="Arial"/>
                <w:lang w:eastAsia="en-US"/>
              </w:rPr>
              <w:t>N/A</w:t>
            </w:r>
          </w:p>
        </w:tc>
      </w:tr>
      <w:tr w:rsidR="002F6EF4" w:rsidRPr="0050431F" w14:paraId="6C9E0871" w14:textId="77777777" w:rsidTr="002F6EF4">
        <w:trPr>
          <w:gridAfter w:val="1"/>
          <w:wAfter w:w="12" w:type="dxa"/>
          <w:jc w:val="center"/>
        </w:trPr>
        <w:tc>
          <w:tcPr>
            <w:tcW w:w="1788" w:type="dxa"/>
            <w:vAlign w:val="center"/>
          </w:tcPr>
          <w:p w14:paraId="4FE1B66D"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2120527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008362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6128CB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0AC85B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592C3C0"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2A6C89C6" w14:textId="77777777" w:rsidR="002F6EF4" w:rsidRPr="0050431F" w:rsidRDefault="002F6EF4" w:rsidP="00E819CF">
            <w:pPr>
              <w:pStyle w:val="TAL"/>
              <w:rPr>
                <w:rFonts w:cs="Arial"/>
                <w:lang w:eastAsia="en-US"/>
              </w:rPr>
            </w:pPr>
          </w:p>
        </w:tc>
        <w:tc>
          <w:tcPr>
            <w:tcW w:w="1632" w:type="dxa"/>
            <w:gridSpan w:val="2"/>
          </w:tcPr>
          <w:p w14:paraId="20EE2F6C"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31B18DC" w14:textId="77777777" w:rsidTr="002F6EF4">
        <w:trPr>
          <w:gridAfter w:val="1"/>
          <w:wAfter w:w="12" w:type="dxa"/>
          <w:jc w:val="center"/>
        </w:trPr>
        <w:tc>
          <w:tcPr>
            <w:tcW w:w="1788" w:type="dxa"/>
          </w:tcPr>
          <w:p w14:paraId="05B6B876" w14:textId="77777777" w:rsidR="002F6EF4" w:rsidRPr="0050431F" w:rsidRDefault="002F6EF4" w:rsidP="00E819CF">
            <w:pPr>
              <w:pStyle w:val="TAL"/>
              <w:rPr>
                <w:rFonts w:cs="Arial"/>
                <w:lang w:eastAsia="en-US"/>
              </w:rPr>
            </w:pPr>
            <w:r w:rsidRPr="0050431F">
              <w:rPr>
                <w:rFonts w:cs="Arial"/>
                <w:lang w:eastAsia="en-US"/>
              </w:rPr>
              <w:t>GSM/EDGE</w:t>
            </w:r>
          </w:p>
        </w:tc>
        <w:tc>
          <w:tcPr>
            <w:tcW w:w="1439" w:type="dxa"/>
          </w:tcPr>
          <w:p w14:paraId="4DCF3F70"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22C18AD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5F8748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9B6D1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0B58DA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50075E1C"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45B24558"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6CB00F0" w14:textId="77777777" w:rsidTr="002F6EF4">
        <w:trPr>
          <w:gridAfter w:val="1"/>
          <w:wAfter w:w="12" w:type="dxa"/>
          <w:jc w:val="center"/>
        </w:trPr>
        <w:tc>
          <w:tcPr>
            <w:tcW w:w="1788" w:type="dxa"/>
          </w:tcPr>
          <w:p w14:paraId="21958C3C" w14:textId="77777777" w:rsidR="002F6EF4" w:rsidRPr="0050431F" w:rsidRDefault="002F6EF4" w:rsidP="00E819CF">
            <w:pPr>
              <w:pStyle w:val="TAL"/>
              <w:rPr>
                <w:rFonts w:cs="Arial"/>
                <w:lang w:eastAsia="en-US"/>
              </w:rPr>
            </w:pPr>
            <w:r w:rsidRPr="0050431F">
              <w:rPr>
                <w:rFonts w:cs="Arial"/>
                <w:lang w:eastAsia="en-US"/>
              </w:rPr>
              <w:t>NB-IoT</w:t>
            </w:r>
          </w:p>
        </w:tc>
        <w:tc>
          <w:tcPr>
            <w:tcW w:w="1439" w:type="dxa"/>
          </w:tcPr>
          <w:p w14:paraId="0131AB40"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6983545E"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6E489B1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2730A8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42681EBC"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2F6FDA9B"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71222AA5"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78C1EF46" w14:textId="77777777" w:rsidTr="002F6EF4">
        <w:trPr>
          <w:gridAfter w:val="1"/>
          <w:wAfter w:w="12" w:type="dxa"/>
          <w:jc w:val="center"/>
        </w:trPr>
        <w:tc>
          <w:tcPr>
            <w:tcW w:w="1788" w:type="dxa"/>
            <w:vAlign w:val="center"/>
          </w:tcPr>
          <w:p w14:paraId="74EFE0E9" w14:textId="77777777" w:rsidR="002F6EF4" w:rsidRPr="0050431F" w:rsidRDefault="002F6EF4" w:rsidP="00E819CF">
            <w:pPr>
              <w:pStyle w:val="TAL"/>
              <w:ind w:left="14"/>
              <w:rPr>
                <w:rFonts w:cs="Arial"/>
                <w:b/>
                <w:lang w:eastAsia="en-US"/>
              </w:rPr>
            </w:pPr>
            <w:r w:rsidRPr="0050431F">
              <w:rPr>
                <w:rFonts w:cs="Arial"/>
                <w:b/>
                <w:lang w:eastAsia="en-US"/>
              </w:rPr>
              <w:t>6.4 Transmit ON/OFF power</w:t>
            </w:r>
          </w:p>
        </w:tc>
        <w:tc>
          <w:tcPr>
            <w:tcW w:w="1439" w:type="dxa"/>
          </w:tcPr>
          <w:p w14:paraId="31942FCD"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1CFA875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5226F377"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3B56F46C"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11EBA50F"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1827F16A"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4F65357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297EB8B7" w14:textId="77777777" w:rsidTr="002F6EF4">
        <w:trPr>
          <w:gridAfter w:val="1"/>
          <w:wAfter w:w="12" w:type="dxa"/>
          <w:jc w:val="center"/>
        </w:trPr>
        <w:tc>
          <w:tcPr>
            <w:tcW w:w="1788" w:type="dxa"/>
            <w:vAlign w:val="center"/>
          </w:tcPr>
          <w:p w14:paraId="43053BBA" w14:textId="77777777" w:rsidR="002F6EF4" w:rsidRPr="0050431F" w:rsidRDefault="002F6EF4" w:rsidP="00E819CF">
            <w:pPr>
              <w:pStyle w:val="TAL"/>
              <w:ind w:left="14"/>
              <w:rPr>
                <w:rFonts w:cs="Arial"/>
                <w:lang w:eastAsia="en-US"/>
              </w:rPr>
            </w:pPr>
            <w:r w:rsidRPr="0050431F">
              <w:rPr>
                <w:rFonts w:cs="Arial"/>
                <w:lang w:eastAsia="en-US"/>
              </w:rPr>
              <w:t>Transmitter OFF power</w:t>
            </w:r>
          </w:p>
        </w:tc>
        <w:tc>
          <w:tcPr>
            <w:tcW w:w="1439" w:type="dxa"/>
          </w:tcPr>
          <w:p w14:paraId="3AD12C9B"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5A90E9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1A0F63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11990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27A815"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1681CF8"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22C5325"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F9C99EE" w14:textId="77777777" w:rsidTr="002F6EF4">
        <w:trPr>
          <w:gridAfter w:val="1"/>
          <w:wAfter w:w="12" w:type="dxa"/>
          <w:jc w:val="center"/>
        </w:trPr>
        <w:tc>
          <w:tcPr>
            <w:tcW w:w="1788" w:type="dxa"/>
            <w:vAlign w:val="center"/>
          </w:tcPr>
          <w:p w14:paraId="7D810B22" w14:textId="77777777" w:rsidR="002F6EF4" w:rsidRPr="0050431F" w:rsidRDefault="002F6EF4" w:rsidP="00E819CF">
            <w:pPr>
              <w:pStyle w:val="TAL"/>
              <w:ind w:left="14"/>
              <w:rPr>
                <w:rFonts w:cs="Arial"/>
                <w:lang w:eastAsia="en-US"/>
              </w:rPr>
            </w:pPr>
            <w:r w:rsidRPr="0050431F">
              <w:rPr>
                <w:rFonts w:cs="Arial"/>
                <w:lang w:eastAsia="en-US"/>
              </w:rPr>
              <w:t>Transmitter transient period</w:t>
            </w:r>
          </w:p>
        </w:tc>
        <w:tc>
          <w:tcPr>
            <w:tcW w:w="1439" w:type="dxa"/>
          </w:tcPr>
          <w:p w14:paraId="5A95229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65C016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2AE6F0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8E682F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E3AF746"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72D2573"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4A0291B5"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6F3F08D" w14:textId="77777777" w:rsidTr="002F6EF4">
        <w:trPr>
          <w:gridAfter w:val="1"/>
          <w:wAfter w:w="12" w:type="dxa"/>
          <w:jc w:val="center"/>
        </w:trPr>
        <w:tc>
          <w:tcPr>
            <w:tcW w:w="1788" w:type="dxa"/>
            <w:vAlign w:val="center"/>
          </w:tcPr>
          <w:p w14:paraId="15CA1CC0" w14:textId="77777777" w:rsidR="002F6EF4" w:rsidRPr="0050431F" w:rsidRDefault="002F6EF4" w:rsidP="00E819CF">
            <w:pPr>
              <w:pStyle w:val="TAL"/>
              <w:ind w:left="14"/>
              <w:rPr>
                <w:rFonts w:cs="Arial"/>
                <w:b/>
                <w:lang w:eastAsia="en-US"/>
              </w:rPr>
            </w:pPr>
            <w:r w:rsidRPr="0050431F">
              <w:rPr>
                <w:rFonts w:cs="Arial"/>
                <w:b/>
                <w:lang w:eastAsia="en-US"/>
              </w:rPr>
              <w:t>6.5 Transmitted signal quality</w:t>
            </w:r>
          </w:p>
        </w:tc>
        <w:tc>
          <w:tcPr>
            <w:tcW w:w="1439" w:type="dxa"/>
          </w:tcPr>
          <w:p w14:paraId="05BDAAB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584A4A4D"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5114B6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387A48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35BFF2F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FD997D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9A4162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21D5542" w14:textId="77777777" w:rsidTr="002F6EF4">
        <w:trPr>
          <w:gridAfter w:val="1"/>
          <w:wAfter w:w="12" w:type="dxa"/>
          <w:jc w:val="center"/>
        </w:trPr>
        <w:tc>
          <w:tcPr>
            <w:tcW w:w="1788" w:type="dxa"/>
            <w:vAlign w:val="center"/>
          </w:tcPr>
          <w:p w14:paraId="77602537" w14:textId="77777777" w:rsidR="002F6EF4" w:rsidRPr="0050431F" w:rsidRDefault="002F6EF4" w:rsidP="00E819CF">
            <w:pPr>
              <w:pStyle w:val="TAL"/>
              <w:ind w:left="14"/>
              <w:rPr>
                <w:rFonts w:cs="Arial"/>
                <w:b/>
                <w:lang w:eastAsia="en-US"/>
              </w:rPr>
            </w:pPr>
            <w:r w:rsidRPr="0050431F">
              <w:rPr>
                <w:rFonts w:cs="Arial"/>
                <w:b/>
                <w:lang w:eastAsia="en-US"/>
              </w:rPr>
              <w:t>6.5.1 Modulation quality</w:t>
            </w:r>
          </w:p>
        </w:tc>
        <w:tc>
          <w:tcPr>
            <w:tcW w:w="1439" w:type="dxa"/>
          </w:tcPr>
          <w:p w14:paraId="3E80A09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79CE8F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9A2231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2C2947FB"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6BB301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631B0C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0B56F5B8"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67B6825" w14:textId="77777777" w:rsidTr="002F6EF4">
        <w:trPr>
          <w:gridAfter w:val="1"/>
          <w:wAfter w:w="12" w:type="dxa"/>
          <w:jc w:val="center"/>
        </w:trPr>
        <w:tc>
          <w:tcPr>
            <w:tcW w:w="1788" w:type="dxa"/>
            <w:vAlign w:val="center"/>
          </w:tcPr>
          <w:p w14:paraId="5A5C8E68"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2BD005EC"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67FF5EA"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60A014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8DFD084"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1D4F3BFC" w14:textId="77777777" w:rsidR="002F6EF4" w:rsidRPr="0050431F" w:rsidRDefault="002F6EF4" w:rsidP="00E819CF">
            <w:pPr>
              <w:pStyle w:val="TAL"/>
              <w:rPr>
                <w:rFonts w:cs="Arial"/>
              </w:rPr>
            </w:pPr>
            <w:r w:rsidRPr="0050431F">
              <w:rPr>
                <w:rFonts w:cs="Arial"/>
              </w:rPr>
              <w:t>TC11</w:t>
            </w:r>
          </w:p>
        </w:tc>
        <w:tc>
          <w:tcPr>
            <w:tcW w:w="1559" w:type="dxa"/>
            <w:gridSpan w:val="2"/>
          </w:tcPr>
          <w:p w14:paraId="03BCF8D5"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03A2C565" w14:textId="77777777" w:rsidR="002F6EF4" w:rsidRPr="0050431F" w:rsidRDefault="002F6EF4" w:rsidP="00E819CF">
            <w:pPr>
              <w:pStyle w:val="TAL"/>
              <w:rPr>
                <w:rFonts w:cs="Arial"/>
              </w:rPr>
            </w:pPr>
            <w:r w:rsidRPr="0050431F">
              <w:rPr>
                <w:rFonts w:cs="Arial"/>
              </w:rPr>
              <w:t>TC13</w:t>
            </w:r>
          </w:p>
        </w:tc>
      </w:tr>
      <w:tr w:rsidR="002F6EF4" w:rsidRPr="0050431F" w14:paraId="18045663" w14:textId="77777777" w:rsidTr="002F6EF4">
        <w:trPr>
          <w:gridAfter w:val="1"/>
          <w:wAfter w:w="12" w:type="dxa"/>
          <w:jc w:val="center"/>
        </w:trPr>
        <w:tc>
          <w:tcPr>
            <w:tcW w:w="1788" w:type="dxa"/>
            <w:vAlign w:val="center"/>
          </w:tcPr>
          <w:p w14:paraId="17570C9D"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018BAD38"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680EA13"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AA0C599"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04C97D1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0CF99AB"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7746FA34"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8F988DC" w14:textId="77777777" w:rsidR="002F6EF4" w:rsidRPr="0050431F" w:rsidRDefault="002F6EF4" w:rsidP="00E819CF">
            <w:pPr>
              <w:keepNext/>
              <w:keepLines/>
              <w:spacing w:after="0"/>
              <w:rPr>
                <w:sz w:val="18"/>
              </w:rPr>
            </w:pPr>
            <w:r w:rsidRPr="0050431F">
              <w:rPr>
                <w:rFonts w:cs="Arial"/>
              </w:rPr>
              <w:t>N/A</w:t>
            </w:r>
          </w:p>
        </w:tc>
      </w:tr>
      <w:tr w:rsidR="002F6EF4" w:rsidRPr="0050431F" w14:paraId="3D73544C" w14:textId="77777777" w:rsidTr="002F6EF4">
        <w:trPr>
          <w:gridAfter w:val="1"/>
          <w:wAfter w:w="12" w:type="dxa"/>
          <w:jc w:val="center"/>
        </w:trPr>
        <w:tc>
          <w:tcPr>
            <w:tcW w:w="1788" w:type="dxa"/>
            <w:vAlign w:val="center"/>
          </w:tcPr>
          <w:p w14:paraId="7972CE2E"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45CC01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3541CBC2"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8329B0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873502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AD71A32"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3914E02F"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0E933C1"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118F434" w14:textId="77777777" w:rsidTr="002F6EF4">
        <w:trPr>
          <w:gridAfter w:val="1"/>
          <w:wAfter w:w="12" w:type="dxa"/>
          <w:jc w:val="center"/>
        </w:trPr>
        <w:tc>
          <w:tcPr>
            <w:tcW w:w="1788" w:type="dxa"/>
            <w:vAlign w:val="center"/>
          </w:tcPr>
          <w:p w14:paraId="0C75B1B8"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1A2F859C"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C257A21"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4CB104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D3BD71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BB79E1E"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3E39BC0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7EFAEFD" w14:textId="77777777" w:rsidR="002F6EF4" w:rsidRPr="0050431F" w:rsidRDefault="002F6EF4" w:rsidP="00E819CF">
            <w:pPr>
              <w:keepNext/>
              <w:keepLines/>
              <w:spacing w:after="0"/>
              <w:rPr>
                <w:sz w:val="18"/>
              </w:rPr>
            </w:pPr>
            <w:r w:rsidRPr="0050431F">
              <w:rPr>
                <w:sz w:val="18"/>
              </w:rPr>
              <w:t>TC13</w:t>
            </w:r>
          </w:p>
        </w:tc>
      </w:tr>
      <w:tr w:rsidR="002F6EF4" w:rsidRPr="0050431F" w14:paraId="09512C40" w14:textId="77777777" w:rsidTr="002F6EF4">
        <w:trPr>
          <w:gridAfter w:val="1"/>
          <w:wAfter w:w="12" w:type="dxa"/>
          <w:jc w:val="center"/>
        </w:trPr>
        <w:tc>
          <w:tcPr>
            <w:tcW w:w="1788" w:type="dxa"/>
            <w:vAlign w:val="center"/>
          </w:tcPr>
          <w:p w14:paraId="455D55FE"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28B8C8B7"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3F8ED58"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FB63325"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BD4D4AD"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EEFE092" w14:textId="77777777" w:rsidR="002F6EF4" w:rsidRPr="0050431F" w:rsidRDefault="002F6EF4" w:rsidP="00E819CF">
            <w:pPr>
              <w:pStyle w:val="TAL"/>
              <w:rPr>
                <w:rFonts w:cs="Arial"/>
                <w:lang w:eastAsia="en-US"/>
              </w:rPr>
            </w:pPr>
            <w:r w:rsidRPr="0050431F">
              <w:rPr>
                <w:rFonts w:cs="Arial"/>
                <w:lang w:eastAsia="en-US"/>
              </w:rPr>
              <w:t>TC11</w:t>
            </w:r>
          </w:p>
        </w:tc>
        <w:tc>
          <w:tcPr>
            <w:tcW w:w="1559" w:type="dxa"/>
            <w:gridSpan w:val="2"/>
          </w:tcPr>
          <w:p w14:paraId="2386EDD9" w14:textId="77777777" w:rsidR="002F6EF4" w:rsidRPr="0050431F" w:rsidRDefault="002F6EF4" w:rsidP="00E819CF">
            <w:pPr>
              <w:pStyle w:val="TAL"/>
              <w:rPr>
                <w:rFonts w:cs="Arial"/>
                <w:lang w:eastAsia="en-US"/>
              </w:rPr>
            </w:pPr>
            <w:r w:rsidRPr="0050431F">
              <w:rPr>
                <w:rFonts w:cs="Arial"/>
                <w:lang w:eastAsia="en-US"/>
              </w:rPr>
              <w:t>TC12</w:t>
            </w:r>
          </w:p>
        </w:tc>
        <w:tc>
          <w:tcPr>
            <w:tcW w:w="1632" w:type="dxa"/>
            <w:gridSpan w:val="2"/>
          </w:tcPr>
          <w:p w14:paraId="0A5F6923"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99A3132" w14:textId="77777777" w:rsidTr="002F6EF4">
        <w:trPr>
          <w:gridAfter w:val="1"/>
          <w:wAfter w:w="12" w:type="dxa"/>
          <w:trHeight w:val="476"/>
          <w:jc w:val="center"/>
        </w:trPr>
        <w:tc>
          <w:tcPr>
            <w:tcW w:w="1788" w:type="dxa"/>
            <w:vAlign w:val="center"/>
          </w:tcPr>
          <w:p w14:paraId="0A1B4023" w14:textId="77777777" w:rsidR="002F6EF4" w:rsidRPr="0050431F" w:rsidRDefault="002F6EF4" w:rsidP="00E819CF">
            <w:pPr>
              <w:pStyle w:val="TAL"/>
              <w:ind w:left="14"/>
              <w:rPr>
                <w:rFonts w:cs="Arial"/>
                <w:b/>
                <w:lang w:eastAsia="en-US"/>
              </w:rPr>
            </w:pPr>
            <w:r w:rsidRPr="0050431F">
              <w:rPr>
                <w:rFonts w:cs="Arial"/>
                <w:b/>
                <w:lang w:eastAsia="en-US"/>
              </w:rPr>
              <w:t>6.5.2 Frequency error</w:t>
            </w:r>
          </w:p>
        </w:tc>
        <w:tc>
          <w:tcPr>
            <w:tcW w:w="1439" w:type="dxa"/>
          </w:tcPr>
          <w:p w14:paraId="52782A9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7080088"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76" w:type="dxa"/>
            <w:gridSpan w:val="2"/>
          </w:tcPr>
          <w:p w14:paraId="39095B6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703DA14"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29D2076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797402D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29CEF6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4DCD421" w14:textId="77777777" w:rsidTr="002F6EF4">
        <w:trPr>
          <w:gridAfter w:val="1"/>
          <w:wAfter w:w="12" w:type="dxa"/>
          <w:jc w:val="center"/>
        </w:trPr>
        <w:tc>
          <w:tcPr>
            <w:tcW w:w="1788" w:type="dxa"/>
            <w:vAlign w:val="center"/>
          </w:tcPr>
          <w:p w14:paraId="7B5E03B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60C2227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12B0B05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F6A625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F4B3776" w14:textId="77777777" w:rsidR="002F6EF4" w:rsidRPr="0050431F" w:rsidRDefault="002F6EF4" w:rsidP="00E819CF">
            <w:pPr>
              <w:pStyle w:val="TAL"/>
              <w:rPr>
                <w:rFonts w:cs="Arial"/>
                <w:lang w:eastAsia="en-US"/>
              </w:rPr>
            </w:pPr>
            <w:r w:rsidRPr="0050431F">
              <w:rPr>
                <w:rFonts w:cs="Arial"/>
                <w:lang w:eastAsia="en-US"/>
              </w:rPr>
              <w:t xml:space="preserve">Same TC as used in 6.5.1 </w:t>
            </w:r>
          </w:p>
        </w:tc>
        <w:tc>
          <w:tcPr>
            <w:tcW w:w="1276" w:type="dxa"/>
            <w:gridSpan w:val="2"/>
          </w:tcPr>
          <w:p w14:paraId="139B88E1" w14:textId="77777777" w:rsidR="002F6EF4" w:rsidRPr="0050431F" w:rsidRDefault="002F6EF4" w:rsidP="00E819CF">
            <w:pPr>
              <w:pStyle w:val="TAL"/>
              <w:rPr>
                <w:rFonts w:cs="Arial"/>
              </w:rPr>
            </w:pPr>
            <w:r w:rsidRPr="0050431F">
              <w:rPr>
                <w:rFonts w:cs="Arial"/>
                <w:lang w:eastAsia="en-US"/>
              </w:rPr>
              <w:t>Same TC as used in 6.5.1</w:t>
            </w:r>
          </w:p>
        </w:tc>
        <w:tc>
          <w:tcPr>
            <w:tcW w:w="1559" w:type="dxa"/>
            <w:gridSpan w:val="2"/>
          </w:tcPr>
          <w:p w14:paraId="50DEDF8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11312172" w14:textId="77777777" w:rsidR="002F6EF4" w:rsidRPr="0050431F" w:rsidRDefault="002F6EF4" w:rsidP="00E819CF">
            <w:pPr>
              <w:pStyle w:val="TAL"/>
              <w:rPr>
                <w:rFonts w:cs="Arial"/>
              </w:rPr>
            </w:pPr>
            <w:r w:rsidRPr="0050431F">
              <w:rPr>
                <w:rFonts w:cs="Arial"/>
                <w:lang w:eastAsia="en-US"/>
              </w:rPr>
              <w:t>Same TC as used in 6.5.1</w:t>
            </w:r>
          </w:p>
        </w:tc>
      </w:tr>
      <w:tr w:rsidR="002F6EF4" w:rsidRPr="0050431F" w14:paraId="105DD714" w14:textId="77777777" w:rsidTr="002F6EF4">
        <w:trPr>
          <w:gridAfter w:val="1"/>
          <w:wAfter w:w="12" w:type="dxa"/>
          <w:jc w:val="center"/>
        </w:trPr>
        <w:tc>
          <w:tcPr>
            <w:tcW w:w="1788" w:type="dxa"/>
            <w:vAlign w:val="center"/>
          </w:tcPr>
          <w:p w14:paraId="46C2B4EE"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36A3D81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6A6BF9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76" w:type="dxa"/>
            <w:gridSpan w:val="2"/>
          </w:tcPr>
          <w:p w14:paraId="061071F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3FF0414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0638DB"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CC01C80" w14:textId="77777777" w:rsidR="002F6EF4" w:rsidRPr="0050431F" w:rsidRDefault="002F6EF4" w:rsidP="00E819CF">
            <w:pPr>
              <w:pStyle w:val="TAL"/>
              <w:rPr>
                <w:rFonts w:cs="Arial"/>
              </w:rPr>
            </w:pPr>
            <w:r w:rsidRPr="0050431F">
              <w:rPr>
                <w:rFonts w:cs="Arial"/>
                <w:lang w:eastAsia="en-US"/>
              </w:rPr>
              <w:t>Same TC as used in 6.5.1</w:t>
            </w:r>
          </w:p>
        </w:tc>
        <w:tc>
          <w:tcPr>
            <w:tcW w:w="1632" w:type="dxa"/>
            <w:gridSpan w:val="2"/>
          </w:tcPr>
          <w:p w14:paraId="6112268D" w14:textId="77777777" w:rsidR="002F6EF4" w:rsidRPr="0050431F" w:rsidRDefault="002F6EF4" w:rsidP="00E819CF">
            <w:pPr>
              <w:pStyle w:val="TAL"/>
              <w:rPr>
                <w:rFonts w:cs="Arial"/>
              </w:rPr>
            </w:pPr>
            <w:r w:rsidRPr="0050431F">
              <w:rPr>
                <w:rFonts w:cs="Arial"/>
                <w:lang w:eastAsia="en-US"/>
              </w:rPr>
              <w:t>N/A</w:t>
            </w:r>
          </w:p>
        </w:tc>
      </w:tr>
      <w:tr w:rsidR="002F6EF4" w:rsidRPr="0050431F" w14:paraId="0C895E65" w14:textId="77777777" w:rsidTr="002F6EF4">
        <w:trPr>
          <w:gridAfter w:val="1"/>
          <w:wAfter w:w="12" w:type="dxa"/>
          <w:jc w:val="center"/>
        </w:trPr>
        <w:tc>
          <w:tcPr>
            <w:tcW w:w="1788" w:type="dxa"/>
            <w:vAlign w:val="center"/>
          </w:tcPr>
          <w:p w14:paraId="7B10C44C"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D4793FD"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E053ED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A4836C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69B85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5D107B2"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F20EC58"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D1793AD"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18FA0E9" w14:textId="77777777" w:rsidTr="002F6EF4">
        <w:trPr>
          <w:gridAfter w:val="1"/>
          <w:wAfter w:w="12" w:type="dxa"/>
          <w:jc w:val="center"/>
        </w:trPr>
        <w:tc>
          <w:tcPr>
            <w:tcW w:w="1788" w:type="dxa"/>
            <w:vAlign w:val="center"/>
          </w:tcPr>
          <w:p w14:paraId="0CF6F6A0"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796018DC"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40" w:type="dxa"/>
          </w:tcPr>
          <w:p w14:paraId="76A6ADB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3639182"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DD2197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026EF9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0C1A6FB" w14:textId="77777777" w:rsidR="002F6EF4" w:rsidRPr="0050431F" w:rsidRDefault="002F6EF4" w:rsidP="00E819CF">
            <w:pPr>
              <w:pStyle w:val="TAL"/>
              <w:rPr>
                <w:rFonts w:cs="Arial"/>
              </w:rPr>
            </w:pPr>
            <w:r w:rsidRPr="0050431F">
              <w:rPr>
                <w:rFonts w:cs="Arial"/>
                <w:lang w:eastAsia="en-US"/>
              </w:rPr>
              <w:t>Same TC as used in 6.5.1</w:t>
            </w:r>
          </w:p>
        </w:tc>
        <w:tc>
          <w:tcPr>
            <w:tcW w:w="1632" w:type="dxa"/>
            <w:gridSpan w:val="2"/>
          </w:tcPr>
          <w:p w14:paraId="602FB716" w14:textId="77777777" w:rsidR="002F6EF4" w:rsidRPr="0050431F" w:rsidRDefault="002F6EF4" w:rsidP="00E819CF">
            <w:pPr>
              <w:pStyle w:val="TAL"/>
              <w:rPr>
                <w:rFonts w:cs="Arial"/>
              </w:rPr>
            </w:pPr>
            <w:r w:rsidRPr="0050431F">
              <w:rPr>
                <w:rFonts w:cs="Arial"/>
                <w:lang w:eastAsia="en-US"/>
              </w:rPr>
              <w:t>Same TC as used in 6.5.1</w:t>
            </w:r>
          </w:p>
        </w:tc>
      </w:tr>
      <w:tr w:rsidR="002F6EF4" w:rsidRPr="0050431F" w14:paraId="72840106" w14:textId="77777777" w:rsidTr="002F6EF4">
        <w:trPr>
          <w:gridAfter w:val="1"/>
          <w:wAfter w:w="12" w:type="dxa"/>
          <w:jc w:val="center"/>
        </w:trPr>
        <w:tc>
          <w:tcPr>
            <w:tcW w:w="1788" w:type="dxa"/>
            <w:vAlign w:val="center"/>
          </w:tcPr>
          <w:p w14:paraId="1E1CBCEC"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4F887F01"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40" w:type="dxa"/>
          </w:tcPr>
          <w:p w14:paraId="427D17F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76" w:type="dxa"/>
            <w:gridSpan w:val="2"/>
          </w:tcPr>
          <w:p w14:paraId="540D26F6"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179C891B"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6B448D33"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559" w:type="dxa"/>
            <w:gridSpan w:val="2"/>
          </w:tcPr>
          <w:p w14:paraId="3FE9C6CD"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32" w:type="dxa"/>
            <w:gridSpan w:val="2"/>
          </w:tcPr>
          <w:p w14:paraId="067C8842"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1FF33A98" w14:textId="77777777" w:rsidTr="002F6EF4">
        <w:trPr>
          <w:gridAfter w:val="1"/>
          <w:wAfter w:w="12" w:type="dxa"/>
          <w:jc w:val="center"/>
        </w:trPr>
        <w:tc>
          <w:tcPr>
            <w:tcW w:w="1788" w:type="dxa"/>
            <w:vAlign w:val="center"/>
          </w:tcPr>
          <w:p w14:paraId="4D283419" w14:textId="77777777" w:rsidR="002F6EF4" w:rsidRPr="0050431F" w:rsidRDefault="002F6EF4" w:rsidP="00E819CF">
            <w:pPr>
              <w:pStyle w:val="TAL"/>
              <w:ind w:left="14"/>
              <w:rPr>
                <w:rFonts w:cs="Arial"/>
                <w:b/>
                <w:lang w:eastAsia="en-US"/>
              </w:rPr>
            </w:pPr>
            <w:r w:rsidRPr="0050431F">
              <w:rPr>
                <w:rFonts w:cs="Arial"/>
                <w:b/>
                <w:lang w:eastAsia="en-US"/>
              </w:rPr>
              <w:t>6.5.3 Time alignment error</w:t>
            </w:r>
          </w:p>
        </w:tc>
        <w:tc>
          <w:tcPr>
            <w:tcW w:w="1439" w:type="dxa"/>
          </w:tcPr>
          <w:p w14:paraId="1A6372BC"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4354CF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3BD79D0B"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59B070B5"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60E0B50E"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278ECA1B"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2BEC367E"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2D178E2" w14:textId="77777777" w:rsidTr="002F6EF4">
        <w:trPr>
          <w:gridAfter w:val="1"/>
          <w:wAfter w:w="12" w:type="dxa"/>
          <w:jc w:val="center"/>
        </w:trPr>
        <w:tc>
          <w:tcPr>
            <w:tcW w:w="1788" w:type="dxa"/>
            <w:vAlign w:val="center"/>
          </w:tcPr>
          <w:p w14:paraId="511BA33F"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2C52936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6EDEFB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112581D"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CB042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26B7881"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0FFABE04"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21584811"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0BCFCE91" w14:textId="77777777" w:rsidTr="002F6EF4">
        <w:trPr>
          <w:gridAfter w:val="1"/>
          <w:wAfter w:w="12" w:type="dxa"/>
          <w:jc w:val="center"/>
        </w:trPr>
        <w:tc>
          <w:tcPr>
            <w:tcW w:w="1788" w:type="dxa"/>
            <w:vAlign w:val="center"/>
          </w:tcPr>
          <w:p w14:paraId="49176598"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1A15CD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673C880"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62DF9DE8"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37B9AB1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8E57B14"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6AF936B"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58B751F3" w14:textId="77777777" w:rsidR="002F6EF4" w:rsidRPr="0050431F" w:rsidRDefault="002F6EF4" w:rsidP="00E819CF">
            <w:pPr>
              <w:pStyle w:val="TAL"/>
              <w:rPr>
                <w:rFonts w:cs="Arial"/>
              </w:rPr>
            </w:pPr>
            <w:r w:rsidRPr="0050431F">
              <w:rPr>
                <w:rFonts w:cs="Arial"/>
                <w:lang w:eastAsia="en-US"/>
              </w:rPr>
              <w:t>N/A</w:t>
            </w:r>
          </w:p>
        </w:tc>
      </w:tr>
      <w:tr w:rsidR="002F6EF4" w:rsidRPr="0050431F" w14:paraId="279533F6" w14:textId="77777777" w:rsidTr="002F6EF4">
        <w:trPr>
          <w:gridAfter w:val="1"/>
          <w:wAfter w:w="12" w:type="dxa"/>
          <w:jc w:val="center"/>
        </w:trPr>
        <w:tc>
          <w:tcPr>
            <w:tcW w:w="1788" w:type="dxa"/>
            <w:vAlign w:val="center"/>
          </w:tcPr>
          <w:p w14:paraId="3E344ABF"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7724527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77C40E0"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4D19A4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8188BE0"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0BB1AC4"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4FEBDEE"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3BC8F61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E0BB8E4" w14:textId="77777777" w:rsidTr="002F6EF4">
        <w:trPr>
          <w:gridAfter w:val="1"/>
          <w:wAfter w:w="12" w:type="dxa"/>
          <w:jc w:val="center"/>
        </w:trPr>
        <w:tc>
          <w:tcPr>
            <w:tcW w:w="1788" w:type="dxa"/>
            <w:vAlign w:val="center"/>
          </w:tcPr>
          <w:p w14:paraId="21F71DEA"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204360AB"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53E03E9C"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5CCED33E"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058AD2E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39CAD365"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351CA8DA"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278680E6"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1E27258" w14:textId="77777777" w:rsidTr="002F6EF4">
        <w:trPr>
          <w:gridAfter w:val="1"/>
          <w:wAfter w:w="12" w:type="dxa"/>
          <w:jc w:val="center"/>
        </w:trPr>
        <w:tc>
          <w:tcPr>
            <w:tcW w:w="1788" w:type="dxa"/>
            <w:vAlign w:val="center"/>
          </w:tcPr>
          <w:p w14:paraId="52C0EBA7" w14:textId="77777777" w:rsidR="002F6EF4" w:rsidRPr="0050431F" w:rsidRDefault="002F6EF4" w:rsidP="00E819CF">
            <w:pPr>
              <w:pStyle w:val="TAL"/>
              <w:ind w:left="14"/>
              <w:rPr>
                <w:rFonts w:cs="Arial"/>
                <w:b/>
                <w:lang w:eastAsia="en-US"/>
              </w:rPr>
            </w:pPr>
            <w:r w:rsidRPr="0050431F">
              <w:rPr>
                <w:rFonts w:cs="Arial"/>
                <w:b/>
                <w:lang w:eastAsia="en-US"/>
              </w:rPr>
              <w:t>6.6 Unwanted emissions</w:t>
            </w:r>
          </w:p>
        </w:tc>
        <w:tc>
          <w:tcPr>
            <w:tcW w:w="1439" w:type="dxa"/>
          </w:tcPr>
          <w:p w14:paraId="4E1D440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53C6A82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72D356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6C65D54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19B4EFF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4D66E6D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FB1C51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84A30DC" w14:textId="77777777" w:rsidTr="002F6EF4">
        <w:trPr>
          <w:gridAfter w:val="1"/>
          <w:wAfter w:w="12" w:type="dxa"/>
          <w:jc w:val="center"/>
        </w:trPr>
        <w:tc>
          <w:tcPr>
            <w:tcW w:w="1788" w:type="dxa"/>
            <w:vAlign w:val="center"/>
          </w:tcPr>
          <w:p w14:paraId="47499154" w14:textId="77777777" w:rsidR="002F6EF4" w:rsidRPr="0050431F" w:rsidRDefault="002F6EF4" w:rsidP="00E819CF">
            <w:pPr>
              <w:pStyle w:val="TAL"/>
              <w:ind w:left="14"/>
              <w:rPr>
                <w:rFonts w:cs="Arial"/>
                <w:b/>
                <w:lang w:eastAsia="en-US"/>
              </w:rPr>
            </w:pPr>
            <w:r w:rsidRPr="0050431F">
              <w:rPr>
                <w:rFonts w:cs="Arial"/>
                <w:b/>
                <w:lang w:eastAsia="en-US"/>
              </w:rPr>
              <w:t>6.6.1 Transmitter spurious emissions</w:t>
            </w:r>
          </w:p>
        </w:tc>
        <w:tc>
          <w:tcPr>
            <w:tcW w:w="1439" w:type="dxa"/>
          </w:tcPr>
          <w:p w14:paraId="6C592AE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33D0465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5826A69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5DD27AF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6EC392A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5FDE948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8F4897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73C069F" w14:textId="77777777" w:rsidTr="002F6EF4">
        <w:trPr>
          <w:gridAfter w:val="1"/>
          <w:wAfter w:w="12" w:type="dxa"/>
          <w:jc w:val="center"/>
        </w:trPr>
        <w:tc>
          <w:tcPr>
            <w:tcW w:w="1788" w:type="dxa"/>
          </w:tcPr>
          <w:p w14:paraId="31413C5E" w14:textId="77777777" w:rsidR="002F6EF4" w:rsidRPr="0050431F" w:rsidRDefault="002F6EF4" w:rsidP="00E819CF">
            <w:pPr>
              <w:pStyle w:val="TAL"/>
              <w:rPr>
                <w:rFonts w:cs="Arial"/>
                <w:lang w:eastAsia="en-US"/>
              </w:rPr>
            </w:pPr>
            <w:r w:rsidRPr="0050431F">
              <w:rPr>
                <w:rFonts w:cs="Arial"/>
                <w:lang w:eastAsia="en-US"/>
              </w:rPr>
              <w:t>(Category A)</w:t>
            </w:r>
          </w:p>
        </w:tc>
        <w:tc>
          <w:tcPr>
            <w:tcW w:w="1439" w:type="dxa"/>
          </w:tcPr>
          <w:p w14:paraId="2EB5B0D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B4D5DDB"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32164DD0"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CB3E15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BD83945"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119D92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7AD1CF1" w14:textId="77777777" w:rsidR="002F6EF4" w:rsidRPr="0050431F" w:rsidRDefault="002F6EF4" w:rsidP="00E819CF">
            <w:pPr>
              <w:keepNext/>
              <w:keepLines/>
              <w:spacing w:after="0"/>
              <w:rPr>
                <w:sz w:val="18"/>
              </w:rPr>
            </w:pPr>
            <w:r w:rsidRPr="0050431F">
              <w:rPr>
                <w:sz w:val="18"/>
              </w:rPr>
              <w:t>TC13</w:t>
            </w:r>
          </w:p>
        </w:tc>
      </w:tr>
      <w:tr w:rsidR="002F6EF4" w:rsidRPr="0050431F" w14:paraId="09934916" w14:textId="77777777" w:rsidTr="002F6EF4">
        <w:trPr>
          <w:gridAfter w:val="1"/>
          <w:wAfter w:w="12" w:type="dxa"/>
          <w:jc w:val="center"/>
        </w:trPr>
        <w:tc>
          <w:tcPr>
            <w:tcW w:w="1788" w:type="dxa"/>
          </w:tcPr>
          <w:p w14:paraId="74D6B6A8" w14:textId="77777777" w:rsidR="002F6EF4" w:rsidRPr="0050431F" w:rsidRDefault="002F6EF4" w:rsidP="00E819CF">
            <w:pPr>
              <w:pStyle w:val="TAL"/>
              <w:rPr>
                <w:rFonts w:cs="Arial"/>
                <w:lang w:eastAsia="en-US"/>
              </w:rPr>
            </w:pPr>
            <w:r w:rsidRPr="0050431F">
              <w:rPr>
                <w:rFonts w:cs="Arial"/>
                <w:lang w:eastAsia="en-US"/>
              </w:rPr>
              <w:t>(Category B)</w:t>
            </w:r>
          </w:p>
        </w:tc>
        <w:tc>
          <w:tcPr>
            <w:tcW w:w="1439" w:type="dxa"/>
          </w:tcPr>
          <w:p w14:paraId="6C2A545F"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EF3BEC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57EA4197"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0E3164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2DA3BCB"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934B5B5"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62BCE39" w14:textId="77777777" w:rsidR="002F6EF4" w:rsidRPr="0050431F" w:rsidRDefault="002F6EF4" w:rsidP="00E819CF">
            <w:pPr>
              <w:keepNext/>
              <w:keepLines/>
              <w:spacing w:after="0"/>
              <w:rPr>
                <w:sz w:val="18"/>
              </w:rPr>
            </w:pPr>
            <w:r w:rsidRPr="0050431F">
              <w:rPr>
                <w:sz w:val="18"/>
              </w:rPr>
              <w:t>TC13</w:t>
            </w:r>
          </w:p>
        </w:tc>
      </w:tr>
      <w:tr w:rsidR="002F6EF4" w:rsidRPr="0050431F" w14:paraId="27033544" w14:textId="77777777" w:rsidTr="002F6EF4">
        <w:trPr>
          <w:gridAfter w:val="1"/>
          <w:wAfter w:w="12" w:type="dxa"/>
          <w:jc w:val="center"/>
        </w:trPr>
        <w:tc>
          <w:tcPr>
            <w:tcW w:w="1788" w:type="dxa"/>
            <w:vAlign w:val="center"/>
          </w:tcPr>
          <w:p w14:paraId="72678584" w14:textId="77777777" w:rsidR="002F6EF4" w:rsidRPr="0050431F" w:rsidRDefault="002F6EF4" w:rsidP="00E819CF">
            <w:pPr>
              <w:pStyle w:val="TAL"/>
              <w:rPr>
                <w:rFonts w:cs="Arial"/>
                <w:lang w:eastAsia="en-US"/>
              </w:rPr>
            </w:pPr>
            <w:r w:rsidRPr="0050431F">
              <w:rPr>
                <w:rFonts w:cs="Arial"/>
                <w:lang w:eastAsia="en-US"/>
              </w:rPr>
              <w:t>Additional requirement for BC2 (Category B)</w:t>
            </w:r>
          </w:p>
        </w:tc>
        <w:tc>
          <w:tcPr>
            <w:tcW w:w="1439" w:type="dxa"/>
          </w:tcPr>
          <w:p w14:paraId="0879FF7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4B49F190"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6EC4F4C8"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4EF83D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3A160DD" w14:textId="77777777" w:rsidR="002F6EF4" w:rsidRPr="0050431F" w:rsidRDefault="002F6EF4" w:rsidP="00E819CF">
            <w:pPr>
              <w:keepNext/>
              <w:keepLines/>
              <w:spacing w:after="0"/>
              <w:rPr>
                <w:rFonts w:cs="Arial"/>
                <w:sz w:val="18"/>
                <w:szCs w:val="18"/>
              </w:rPr>
            </w:pPr>
            <w:r w:rsidRPr="0050431F">
              <w:rPr>
                <w:sz w:val="18"/>
              </w:rPr>
              <w:t>TC11</w:t>
            </w:r>
          </w:p>
        </w:tc>
        <w:tc>
          <w:tcPr>
            <w:tcW w:w="1559" w:type="dxa"/>
            <w:gridSpan w:val="2"/>
          </w:tcPr>
          <w:p w14:paraId="210DDA00" w14:textId="77777777" w:rsidR="002F6EF4" w:rsidRPr="0050431F" w:rsidRDefault="002F6EF4" w:rsidP="00E819CF">
            <w:pPr>
              <w:keepNext/>
              <w:keepLines/>
              <w:spacing w:after="0"/>
              <w:rPr>
                <w:rFonts w:cs="Arial"/>
                <w:sz w:val="18"/>
                <w:szCs w:val="18"/>
              </w:rPr>
            </w:pPr>
            <w:r w:rsidRPr="0050431F">
              <w:rPr>
                <w:sz w:val="18"/>
              </w:rPr>
              <w:t>TC12</w:t>
            </w:r>
          </w:p>
        </w:tc>
        <w:tc>
          <w:tcPr>
            <w:tcW w:w="1632" w:type="dxa"/>
            <w:gridSpan w:val="2"/>
          </w:tcPr>
          <w:p w14:paraId="2B70F211" w14:textId="77777777" w:rsidR="002F6EF4" w:rsidRPr="0050431F" w:rsidRDefault="002F6EF4" w:rsidP="00E819CF">
            <w:pPr>
              <w:keepNext/>
              <w:keepLines/>
              <w:spacing w:after="0"/>
              <w:rPr>
                <w:rFonts w:cs="Arial"/>
                <w:sz w:val="18"/>
                <w:szCs w:val="18"/>
              </w:rPr>
            </w:pPr>
            <w:r w:rsidRPr="0050431F">
              <w:rPr>
                <w:sz w:val="18"/>
              </w:rPr>
              <w:t>TC13</w:t>
            </w:r>
          </w:p>
        </w:tc>
      </w:tr>
      <w:tr w:rsidR="002F6EF4" w:rsidRPr="0050431F" w14:paraId="0B32F11D" w14:textId="77777777" w:rsidTr="002F6EF4">
        <w:trPr>
          <w:gridAfter w:val="1"/>
          <w:wAfter w:w="12" w:type="dxa"/>
          <w:jc w:val="center"/>
        </w:trPr>
        <w:tc>
          <w:tcPr>
            <w:tcW w:w="1788" w:type="dxa"/>
          </w:tcPr>
          <w:p w14:paraId="411F494B" w14:textId="77777777" w:rsidR="002F6EF4" w:rsidRPr="0050431F" w:rsidRDefault="002F6EF4" w:rsidP="00E819CF">
            <w:pPr>
              <w:pStyle w:val="TAL"/>
              <w:rPr>
                <w:rFonts w:cs="Arial"/>
                <w:lang w:eastAsia="en-US"/>
              </w:rPr>
            </w:pPr>
            <w:r w:rsidRPr="0050431F">
              <w:rPr>
                <w:rFonts w:cs="Arial"/>
                <w:lang w:eastAsia="en-US"/>
              </w:rPr>
              <w:t>Protection of the BS receiver of own or different BS</w:t>
            </w:r>
          </w:p>
        </w:tc>
        <w:tc>
          <w:tcPr>
            <w:tcW w:w="1439" w:type="dxa"/>
          </w:tcPr>
          <w:p w14:paraId="684BA90C"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39A1134B"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36DE73B"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A4CAB1B"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A4D2192"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0C0DB40F"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4C16B02" w14:textId="77777777" w:rsidR="002F6EF4" w:rsidRPr="0050431F" w:rsidRDefault="002F6EF4" w:rsidP="00E819CF">
            <w:pPr>
              <w:keepNext/>
              <w:keepLines/>
              <w:spacing w:after="0"/>
              <w:rPr>
                <w:sz w:val="18"/>
              </w:rPr>
            </w:pPr>
            <w:r w:rsidRPr="0050431F">
              <w:rPr>
                <w:sz w:val="18"/>
              </w:rPr>
              <w:t>TC13</w:t>
            </w:r>
          </w:p>
        </w:tc>
      </w:tr>
      <w:tr w:rsidR="002F6EF4" w:rsidRPr="0050431F" w14:paraId="66EC16D6" w14:textId="77777777" w:rsidTr="002F6EF4">
        <w:trPr>
          <w:gridAfter w:val="1"/>
          <w:wAfter w:w="12" w:type="dxa"/>
          <w:jc w:val="center"/>
        </w:trPr>
        <w:tc>
          <w:tcPr>
            <w:tcW w:w="1788" w:type="dxa"/>
          </w:tcPr>
          <w:p w14:paraId="3C58A0A7" w14:textId="77777777" w:rsidR="002F6EF4" w:rsidRPr="0050431F" w:rsidRDefault="002F6EF4" w:rsidP="00E819CF">
            <w:pPr>
              <w:pStyle w:val="TAL"/>
              <w:rPr>
                <w:rFonts w:cs="Arial"/>
                <w:lang w:eastAsia="en-US"/>
              </w:rPr>
            </w:pPr>
            <w:r w:rsidRPr="0050431F">
              <w:rPr>
                <w:rFonts w:cs="Arial"/>
                <w:lang w:eastAsia="en-US"/>
              </w:rPr>
              <w:t>Additional spurious emissions requirements</w:t>
            </w:r>
          </w:p>
        </w:tc>
        <w:tc>
          <w:tcPr>
            <w:tcW w:w="1439" w:type="dxa"/>
          </w:tcPr>
          <w:p w14:paraId="2F180C92"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48A7181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4D538557"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82F3ECA"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6788793D"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99FF94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92B8DD0" w14:textId="77777777" w:rsidR="002F6EF4" w:rsidRPr="0050431F" w:rsidRDefault="002F6EF4" w:rsidP="00E819CF">
            <w:pPr>
              <w:keepNext/>
              <w:keepLines/>
              <w:spacing w:after="0"/>
              <w:rPr>
                <w:sz w:val="18"/>
              </w:rPr>
            </w:pPr>
            <w:r w:rsidRPr="0050431F">
              <w:rPr>
                <w:sz w:val="18"/>
              </w:rPr>
              <w:t>TC13</w:t>
            </w:r>
          </w:p>
        </w:tc>
      </w:tr>
      <w:tr w:rsidR="002F6EF4" w:rsidRPr="0050431F" w14:paraId="29DD39F4" w14:textId="77777777" w:rsidTr="002F6EF4">
        <w:trPr>
          <w:gridAfter w:val="1"/>
          <w:wAfter w:w="12" w:type="dxa"/>
          <w:jc w:val="center"/>
        </w:trPr>
        <w:tc>
          <w:tcPr>
            <w:tcW w:w="1788" w:type="dxa"/>
            <w:vAlign w:val="center"/>
          </w:tcPr>
          <w:p w14:paraId="0A350B61" w14:textId="77777777" w:rsidR="002F6EF4" w:rsidRPr="0050431F" w:rsidRDefault="002F6EF4" w:rsidP="00E819CF">
            <w:pPr>
              <w:pStyle w:val="TAL"/>
              <w:rPr>
                <w:rFonts w:cs="Arial"/>
                <w:lang w:eastAsia="en-US"/>
              </w:rPr>
            </w:pPr>
            <w:r w:rsidRPr="0050431F">
              <w:rPr>
                <w:rFonts w:cs="Arial"/>
                <w:lang w:eastAsia="en-US"/>
              </w:rPr>
              <w:t>Co-location with other Base Stations</w:t>
            </w:r>
          </w:p>
        </w:tc>
        <w:tc>
          <w:tcPr>
            <w:tcW w:w="1439" w:type="dxa"/>
          </w:tcPr>
          <w:p w14:paraId="3002307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F0A808D"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30F27EF6"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61FD5FC2"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504F7EC0"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14BE6D76"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6879F5F2" w14:textId="77777777" w:rsidR="002F6EF4" w:rsidRPr="0050431F" w:rsidRDefault="002F6EF4" w:rsidP="00E819CF">
            <w:pPr>
              <w:keepNext/>
              <w:keepLines/>
              <w:spacing w:after="0"/>
              <w:rPr>
                <w:sz w:val="18"/>
              </w:rPr>
            </w:pPr>
            <w:r w:rsidRPr="0050431F">
              <w:rPr>
                <w:sz w:val="18"/>
              </w:rPr>
              <w:t>TC13</w:t>
            </w:r>
          </w:p>
        </w:tc>
      </w:tr>
      <w:tr w:rsidR="002F6EF4" w:rsidRPr="0050431F" w14:paraId="2E9CE06E" w14:textId="77777777" w:rsidTr="002F6EF4">
        <w:trPr>
          <w:gridAfter w:val="1"/>
          <w:wAfter w:w="12" w:type="dxa"/>
          <w:jc w:val="center"/>
        </w:trPr>
        <w:tc>
          <w:tcPr>
            <w:tcW w:w="1788" w:type="dxa"/>
            <w:vAlign w:val="center"/>
          </w:tcPr>
          <w:p w14:paraId="270514D7" w14:textId="77777777" w:rsidR="002F6EF4" w:rsidRPr="0050431F" w:rsidRDefault="002F6EF4" w:rsidP="00E819CF">
            <w:pPr>
              <w:pStyle w:val="TAL"/>
              <w:ind w:left="14"/>
              <w:rPr>
                <w:rFonts w:cs="Arial"/>
                <w:b/>
                <w:lang w:eastAsia="en-US"/>
              </w:rPr>
            </w:pPr>
            <w:r w:rsidRPr="0050431F">
              <w:rPr>
                <w:rFonts w:cs="Arial"/>
                <w:b/>
                <w:lang w:eastAsia="en-US"/>
              </w:rPr>
              <w:t>6.6.2 Operating band unwanted emissions</w:t>
            </w:r>
          </w:p>
        </w:tc>
        <w:tc>
          <w:tcPr>
            <w:tcW w:w="1439" w:type="dxa"/>
          </w:tcPr>
          <w:p w14:paraId="08FD55B9"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9CE56F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7BEB7435"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12D608DF"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81F10FA"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1ADB28FB"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64BFD6B6"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152ED73" w14:textId="77777777" w:rsidTr="002F6EF4">
        <w:trPr>
          <w:gridAfter w:val="1"/>
          <w:wAfter w:w="12" w:type="dxa"/>
          <w:jc w:val="center"/>
        </w:trPr>
        <w:tc>
          <w:tcPr>
            <w:tcW w:w="1788" w:type="dxa"/>
            <w:vAlign w:val="center"/>
          </w:tcPr>
          <w:p w14:paraId="535AAD68" w14:textId="77777777" w:rsidR="002F6EF4" w:rsidRPr="0050431F" w:rsidRDefault="002F6EF4" w:rsidP="00E819CF">
            <w:pPr>
              <w:pStyle w:val="TAL"/>
              <w:rPr>
                <w:rFonts w:cs="Arial"/>
                <w:lang w:eastAsia="en-US"/>
              </w:rPr>
            </w:pPr>
            <w:r w:rsidRPr="0050431F">
              <w:rPr>
                <w:rFonts w:cs="Arial"/>
                <w:lang w:eastAsia="en-US"/>
              </w:rPr>
              <w:t>General requirement for Band Categories 1 and 3</w:t>
            </w:r>
          </w:p>
        </w:tc>
        <w:tc>
          <w:tcPr>
            <w:tcW w:w="1439" w:type="dxa"/>
          </w:tcPr>
          <w:p w14:paraId="58BB59A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66A5014" w14:textId="77777777" w:rsidR="002F6EF4" w:rsidRPr="0050431F" w:rsidRDefault="002F6EF4" w:rsidP="00E819CF">
            <w:pPr>
              <w:pStyle w:val="TAL"/>
              <w:rPr>
                <w:rFonts w:cs="Arial"/>
                <w:lang w:eastAsia="en-US"/>
              </w:rPr>
            </w:pPr>
            <w:r w:rsidRPr="0050431F">
              <w:rPr>
                <w:rFonts w:cs="Arial"/>
                <w:lang w:eastAsia="en-US"/>
              </w:rPr>
              <w:t>(TS 36.141)</w:t>
            </w:r>
          </w:p>
          <w:p w14:paraId="578ED9E5" w14:textId="77777777" w:rsidR="002F6EF4" w:rsidRPr="0050431F" w:rsidRDefault="002F6EF4" w:rsidP="00E819CF">
            <w:pPr>
              <w:pStyle w:val="TAL"/>
              <w:rPr>
                <w:rFonts w:cs="Arial"/>
                <w:lang w:eastAsia="en-US"/>
              </w:rPr>
            </w:pPr>
            <w:r w:rsidRPr="0050431F">
              <w:rPr>
                <w:rFonts w:cs="Arial"/>
                <w:lang w:eastAsia="en-US"/>
              </w:rPr>
              <w:t>(TS 25.141)</w:t>
            </w:r>
          </w:p>
          <w:p w14:paraId="1E49FCBC"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7718A45"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D247F6" w14:textId="77777777" w:rsidR="002F6EF4" w:rsidRPr="0050431F" w:rsidRDefault="002F6EF4" w:rsidP="00E819CF">
            <w:pPr>
              <w:pStyle w:val="TAL"/>
              <w:rPr>
                <w:rFonts w:cs="Arial"/>
                <w:lang w:eastAsia="en-US"/>
              </w:rPr>
            </w:pPr>
            <w:r w:rsidRPr="0050431F">
              <w:rPr>
                <w:rFonts w:cs="Arial"/>
                <w:lang w:eastAsia="en-US"/>
              </w:rPr>
              <w:t>(TS 36.141)</w:t>
            </w:r>
          </w:p>
          <w:p w14:paraId="131FB2D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21C88FE" w14:textId="77777777" w:rsidR="002F6EF4" w:rsidRPr="0050431F" w:rsidRDefault="002F6EF4" w:rsidP="00E819CF">
            <w:pPr>
              <w:pStyle w:val="TAL"/>
              <w:rPr>
                <w:rFonts w:cs="Arial"/>
                <w:lang w:eastAsia="en-US"/>
              </w:rPr>
            </w:pPr>
            <w:r w:rsidRPr="0050431F">
              <w:t>N/A</w:t>
            </w:r>
          </w:p>
        </w:tc>
        <w:tc>
          <w:tcPr>
            <w:tcW w:w="1559" w:type="dxa"/>
            <w:gridSpan w:val="2"/>
          </w:tcPr>
          <w:p w14:paraId="5BC05C87" w14:textId="77777777" w:rsidR="002F6EF4" w:rsidRPr="0050431F" w:rsidRDefault="002F6EF4" w:rsidP="00E819CF">
            <w:pPr>
              <w:pStyle w:val="TAL"/>
              <w:rPr>
                <w:rFonts w:cs="Arial"/>
                <w:lang w:eastAsia="en-US"/>
              </w:rPr>
            </w:pPr>
            <w:r w:rsidRPr="0050431F">
              <w:t>N/A</w:t>
            </w:r>
          </w:p>
        </w:tc>
        <w:tc>
          <w:tcPr>
            <w:tcW w:w="1632" w:type="dxa"/>
            <w:gridSpan w:val="2"/>
          </w:tcPr>
          <w:p w14:paraId="7DAA823A" w14:textId="77777777" w:rsidR="002F6EF4" w:rsidRPr="0050431F" w:rsidRDefault="002F6EF4" w:rsidP="00E819CF">
            <w:pPr>
              <w:pStyle w:val="TAL"/>
              <w:rPr>
                <w:rFonts w:cs="Arial"/>
                <w:lang w:eastAsia="en-US"/>
              </w:rPr>
            </w:pPr>
            <w:r w:rsidRPr="0050431F">
              <w:t>N/A</w:t>
            </w:r>
          </w:p>
        </w:tc>
      </w:tr>
      <w:tr w:rsidR="002F6EF4" w:rsidRPr="0050431F" w14:paraId="2C80DF41" w14:textId="77777777" w:rsidTr="002F6EF4">
        <w:trPr>
          <w:gridAfter w:val="1"/>
          <w:wAfter w:w="12" w:type="dxa"/>
          <w:jc w:val="center"/>
        </w:trPr>
        <w:tc>
          <w:tcPr>
            <w:tcW w:w="1788" w:type="dxa"/>
          </w:tcPr>
          <w:p w14:paraId="356C0A5A" w14:textId="77777777" w:rsidR="002F6EF4" w:rsidRPr="0050431F" w:rsidRDefault="002F6EF4" w:rsidP="00E819CF">
            <w:pPr>
              <w:pStyle w:val="TAL"/>
              <w:rPr>
                <w:rFonts w:cs="Arial"/>
                <w:lang w:eastAsia="en-US"/>
              </w:rPr>
            </w:pPr>
            <w:r w:rsidRPr="0050431F">
              <w:rPr>
                <w:rFonts w:cs="Arial"/>
                <w:lang w:eastAsia="en-US"/>
              </w:rPr>
              <w:t>General requirement for Band Category 2</w:t>
            </w:r>
          </w:p>
        </w:tc>
        <w:tc>
          <w:tcPr>
            <w:tcW w:w="1439" w:type="dxa"/>
          </w:tcPr>
          <w:p w14:paraId="0CD5F3AB" w14:textId="77777777" w:rsidR="002F6EF4" w:rsidRPr="0050431F" w:rsidRDefault="002F6EF4" w:rsidP="00E819CF">
            <w:pPr>
              <w:pStyle w:val="TAL"/>
              <w:rPr>
                <w:rFonts w:cs="Arial"/>
                <w:lang w:eastAsia="en-US"/>
              </w:rPr>
            </w:pPr>
            <w:r w:rsidRPr="0050431F">
              <w:rPr>
                <w:rFonts w:cs="Arial"/>
                <w:lang w:eastAsia="en-US"/>
              </w:rPr>
              <w:t>(TS 36.141)</w:t>
            </w:r>
          </w:p>
          <w:p w14:paraId="06F199D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7DA7F28B"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F10C119" w14:textId="77777777" w:rsidR="002F6EF4" w:rsidRPr="0050431F" w:rsidRDefault="002F6EF4" w:rsidP="00E819CF">
            <w:pPr>
              <w:pStyle w:val="TAL"/>
              <w:rPr>
                <w:rFonts w:cs="Arial"/>
                <w:lang w:eastAsia="en-US"/>
              </w:rPr>
            </w:pPr>
            <w:r w:rsidRPr="0050431F">
              <w:rPr>
                <w:rFonts w:cs="Arial"/>
                <w:lang w:eastAsia="en-US"/>
              </w:rPr>
              <w:t>(TS 36.141)</w:t>
            </w:r>
          </w:p>
          <w:p w14:paraId="30CCA6A3" w14:textId="77777777" w:rsidR="002F6EF4" w:rsidRPr="0050431F" w:rsidRDefault="002F6EF4" w:rsidP="00E819CF">
            <w:pPr>
              <w:pStyle w:val="TAL"/>
              <w:rPr>
                <w:rFonts w:cs="Arial"/>
                <w:lang w:eastAsia="en-US"/>
              </w:rPr>
            </w:pPr>
            <w:r w:rsidRPr="0050431F">
              <w:rPr>
                <w:rFonts w:cs="Arial"/>
                <w:lang w:eastAsia="en-US"/>
              </w:rPr>
              <w:t>(TS 25.141)</w:t>
            </w:r>
          </w:p>
          <w:p w14:paraId="36218ACA"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FD63D7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9013FD9" w14:textId="77777777" w:rsidR="002F6EF4" w:rsidRPr="0050431F" w:rsidRDefault="002F6EF4" w:rsidP="00E819CF">
            <w:pPr>
              <w:pStyle w:val="TAL"/>
              <w:rPr>
                <w:rFonts w:cs="Arial"/>
                <w:lang w:eastAsia="en-US"/>
              </w:rPr>
            </w:pPr>
            <w:r w:rsidRPr="0050431F">
              <w:rPr>
                <w:rFonts w:cs="Arial"/>
                <w:lang w:eastAsia="en-US"/>
              </w:rPr>
              <w:t>(TS 36.141)</w:t>
            </w:r>
          </w:p>
          <w:p w14:paraId="5FFB2918"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41645F93" w14:textId="77777777" w:rsidR="002F6EF4" w:rsidRPr="0050431F" w:rsidRDefault="002F6EF4" w:rsidP="00E819CF">
            <w:pPr>
              <w:pStyle w:val="TAL"/>
              <w:rPr>
                <w:rFonts w:cs="Arial"/>
                <w:lang w:eastAsia="en-US"/>
              </w:rPr>
            </w:pPr>
            <w:r w:rsidRPr="0050431F">
              <w:rPr>
                <w:rFonts w:cs="Arial"/>
                <w:lang w:eastAsia="en-US"/>
              </w:rPr>
              <w:t>(TS 36.141)</w:t>
            </w:r>
          </w:p>
          <w:p w14:paraId="42B36CC9" w14:textId="77777777" w:rsidR="002F6EF4" w:rsidRPr="0050431F" w:rsidRDefault="002F6EF4" w:rsidP="00E819CF">
            <w:pPr>
              <w:pStyle w:val="TAL"/>
              <w:rPr>
                <w:rFonts w:cs="Arial"/>
                <w:lang w:eastAsia="en-US"/>
              </w:rPr>
            </w:pPr>
            <w:r w:rsidRPr="0050431F">
              <w:rPr>
                <w:rFonts w:cs="Arial"/>
                <w:lang w:eastAsia="en-US"/>
              </w:rPr>
              <w:t>(TS 25.141)</w:t>
            </w:r>
          </w:p>
          <w:p w14:paraId="78612173"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14D2F17" w14:textId="77777777" w:rsidR="002F6EF4" w:rsidRPr="0050431F" w:rsidRDefault="002F6EF4" w:rsidP="00E819CF">
            <w:pPr>
              <w:pStyle w:val="TAL"/>
              <w:rPr>
                <w:rFonts w:cs="Arial"/>
                <w:lang w:eastAsia="en-US"/>
              </w:rPr>
            </w:pPr>
            <w:r w:rsidRPr="0050431F">
              <w:rPr>
                <w:rFonts w:cs="Arial"/>
                <w:lang w:eastAsia="en-US"/>
              </w:rPr>
              <w:t>(TS 36.141)</w:t>
            </w:r>
          </w:p>
          <w:p w14:paraId="49145800" w14:textId="77777777" w:rsidR="002F6EF4" w:rsidRPr="0050431F" w:rsidRDefault="002F6EF4" w:rsidP="00E819CF">
            <w:pPr>
              <w:keepNext/>
              <w:keepLines/>
              <w:spacing w:after="0"/>
              <w:rPr>
                <w:sz w:val="18"/>
              </w:rPr>
            </w:pPr>
            <w:r w:rsidRPr="0050431F">
              <w:rPr>
                <w:sz w:val="18"/>
              </w:rPr>
              <w:t>TC13</w:t>
            </w:r>
          </w:p>
        </w:tc>
      </w:tr>
      <w:tr w:rsidR="002F6EF4" w:rsidRPr="0050431F" w14:paraId="3E82A7E7" w14:textId="77777777" w:rsidTr="002F6EF4">
        <w:trPr>
          <w:gridAfter w:val="1"/>
          <w:wAfter w:w="12" w:type="dxa"/>
          <w:jc w:val="center"/>
        </w:trPr>
        <w:tc>
          <w:tcPr>
            <w:tcW w:w="1788" w:type="dxa"/>
          </w:tcPr>
          <w:p w14:paraId="67017FA0" w14:textId="77777777" w:rsidR="002F6EF4" w:rsidRPr="0050431F" w:rsidRDefault="002F6EF4" w:rsidP="00E819CF">
            <w:pPr>
              <w:pStyle w:val="TAL"/>
              <w:rPr>
                <w:rFonts w:cs="Arial"/>
                <w:lang w:eastAsia="en-US"/>
              </w:rPr>
            </w:pPr>
            <w:r w:rsidRPr="0050431F">
              <w:rPr>
                <w:rFonts w:cs="Arial"/>
                <w:lang w:eastAsia="en-US"/>
              </w:rPr>
              <w:t>GSM/EDGE single-RAT requirement</w:t>
            </w:r>
          </w:p>
        </w:tc>
        <w:tc>
          <w:tcPr>
            <w:tcW w:w="1439" w:type="dxa"/>
          </w:tcPr>
          <w:p w14:paraId="3F8A141D"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2F32611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AC3B74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15AE54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71B91E4"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17B8A648" w14:textId="77777777" w:rsidR="002F6EF4" w:rsidRPr="0050431F" w:rsidRDefault="002F6EF4" w:rsidP="00E819CF">
            <w:pPr>
              <w:pStyle w:val="TAL"/>
              <w:rPr>
                <w:rFonts w:cs="Arial"/>
                <w:lang w:eastAsia="en-US"/>
              </w:rPr>
            </w:pPr>
            <w:r w:rsidRPr="0050431F">
              <w:rPr>
                <w:rFonts w:cs="Arial"/>
                <w:lang w:eastAsia="en-US"/>
              </w:rPr>
              <w:t>(TS 51.021)</w:t>
            </w:r>
          </w:p>
        </w:tc>
        <w:tc>
          <w:tcPr>
            <w:tcW w:w="1632" w:type="dxa"/>
            <w:gridSpan w:val="2"/>
          </w:tcPr>
          <w:p w14:paraId="21CFDDF4" w14:textId="77777777" w:rsidR="002F6EF4" w:rsidRPr="0050431F" w:rsidRDefault="002F6EF4" w:rsidP="00E819CF">
            <w:pPr>
              <w:pStyle w:val="TAL"/>
              <w:rPr>
                <w:rFonts w:cs="Arial"/>
                <w:lang w:eastAsia="en-US"/>
              </w:rPr>
            </w:pPr>
            <w:r w:rsidRPr="0050431F">
              <w:rPr>
                <w:rFonts w:cs="Arial"/>
                <w:lang w:eastAsia="en-US"/>
              </w:rPr>
              <w:t>(TS 51.021)</w:t>
            </w:r>
          </w:p>
        </w:tc>
      </w:tr>
      <w:tr w:rsidR="002F6EF4" w:rsidRPr="0050431F" w14:paraId="16EAF57A" w14:textId="77777777" w:rsidTr="002F6EF4">
        <w:trPr>
          <w:gridAfter w:val="1"/>
          <w:wAfter w:w="12" w:type="dxa"/>
          <w:trHeight w:val="877"/>
          <w:jc w:val="center"/>
        </w:trPr>
        <w:tc>
          <w:tcPr>
            <w:tcW w:w="1788" w:type="dxa"/>
          </w:tcPr>
          <w:p w14:paraId="35702B56" w14:textId="77777777" w:rsidR="002F6EF4" w:rsidRPr="0050431F" w:rsidRDefault="002F6EF4" w:rsidP="00E819CF">
            <w:pPr>
              <w:pStyle w:val="TAL"/>
              <w:rPr>
                <w:rFonts w:cs="Arial"/>
                <w:lang w:eastAsia="en-US"/>
              </w:rPr>
            </w:pPr>
            <w:r w:rsidRPr="0050431F">
              <w:rPr>
                <w:rFonts w:cs="Arial"/>
                <w:lang w:eastAsia="en-US"/>
              </w:rPr>
              <w:t>Additional requirements</w:t>
            </w:r>
          </w:p>
        </w:tc>
        <w:tc>
          <w:tcPr>
            <w:tcW w:w="1439" w:type="dxa"/>
          </w:tcPr>
          <w:p w14:paraId="2B3B5F4E"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340" w:type="dxa"/>
          </w:tcPr>
          <w:p w14:paraId="1FC3FDBE"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376" w:type="dxa"/>
            <w:gridSpan w:val="2"/>
          </w:tcPr>
          <w:p w14:paraId="3CEA23A9"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276" w:type="dxa"/>
            <w:gridSpan w:val="2"/>
          </w:tcPr>
          <w:p w14:paraId="7D66E8BA"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276" w:type="dxa"/>
            <w:gridSpan w:val="2"/>
          </w:tcPr>
          <w:p w14:paraId="6FFB1BB5" w14:textId="77777777" w:rsidR="002F6EF4" w:rsidRPr="0050431F" w:rsidRDefault="002F6EF4" w:rsidP="00E819CF">
            <w:pPr>
              <w:pStyle w:val="TAL"/>
              <w:rPr>
                <w:rFonts w:cs="Arial"/>
              </w:rPr>
            </w:pPr>
            <w:r w:rsidRPr="0050431F">
              <w:rPr>
                <w:rFonts w:cs="Arial"/>
                <w:lang w:eastAsia="en-US"/>
              </w:rPr>
              <w:t>Compliance stated by manufacturer declaration</w:t>
            </w:r>
          </w:p>
        </w:tc>
        <w:tc>
          <w:tcPr>
            <w:tcW w:w="1559" w:type="dxa"/>
            <w:gridSpan w:val="2"/>
          </w:tcPr>
          <w:p w14:paraId="0F62DD93" w14:textId="77777777" w:rsidR="002F6EF4" w:rsidRPr="0050431F" w:rsidRDefault="002F6EF4" w:rsidP="00E819CF">
            <w:pPr>
              <w:pStyle w:val="TAL"/>
              <w:rPr>
                <w:rFonts w:cs="Arial"/>
              </w:rPr>
            </w:pPr>
            <w:r w:rsidRPr="0050431F">
              <w:rPr>
                <w:rFonts w:cs="Arial"/>
                <w:lang w:eastAsia="en-US"/>
              </w:rPr>
              <w:t>Compliance stated by manufacturer declaration</w:t>
            </w:r>
          </w:p>
        </w:tc>
        <w:tc>
          <w:tcPr>
            <w:tcW w:w="1632" w:type="dxa"/>
            <w:gridSpan w:val="2"/>
          </w:tcPr>
          <w:p w14:paraId="5EDB1CC1" w14:textId="77777777" w:rsidR="002F6EF4" w:rsidRPr="0050431F" w:rsidRDefault="002F6EF4" w:rsidP="00E819CF">
            <w:pPr>
              <w:pStyle w:val="TAL"/>
              <w:rPr>
                <w:rFonts w:cs="Arial"/>
              </w:rPr>
            </w:pPr>
            <w:r w:rsidRPr="0050431F">
              <w:rPr>
                <w:rFonts w:cs="Arial"/>
                <w:lang w:eastAsia="en-US"/>
              </w:rPr>
              <w:t>Compliance stated by manufacturer declaration</w:t>
            </w:r>
          </w:p>
        </w:tc>
      </w:tr>
      <w:tr w:rsidR="002F6EF4" w:rsidRPr="0050431F" w14:paraId="2455E32A" w14:textId="77777777" w:rsidTr="002F6EF4">
        <w:trPr>
          <w:gridAfter w:val="1"/>
          <w:wAfter w:w="12" w:type="dxa"/>
          <w:jc w:val="center"/>
        </w:trPr>
        <w:tc>
          <w:tcPr>
            <w:tcW w:w="1788" w:type="dxa"/>
            <w:vAlign w:val="center"/>
          </w:tcPr>
          <w:p w14:paraId="4ED8093C" w14:textId="77777777" w:rsidR="002F6EF4" w:rsidRPr="0050431F" w:rsidRDefault="002F6EF4" w:rsidP="00E819CF">
            <w:pPr>
              <w:pStyle w:val="TAL"/>
              <w:ind w:left="14"/>
              <w:rPr>
                <w:rFonts w:cs="Arial"/>
                <w:b/>
                <w:lang w:eastAsia="en-US"/>
              </w:rPr>
            </w:pPr>
            <w:r w:rsidRPr="0050431F">
              <w:rPr>
                <w:rFonts w:cs="Arial"/>
                <w:b/>
                <w:lang w:eastAsia="en-US"/>
              </w:rPr>
              <w:t>6.6.3 Occupied bandwidth</w:t>
            </w:r>
          </w:p>
        </w:tc>
        <w:tc>
          <w:tcPr>
            <w:tcW w:w="1439" w:type="dxa"/>
          </w:tcPr>
          <w:p w14:paraId="50E71A5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4CE94EE5"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2D848D3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512B6C7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9EE305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1C111C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36D4FF6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3DEDF356" w14:textId="77777777" w:rsidTr="002F6EF4">
        <w:trPr>
          <w:gridAfter w:val="1"/>
          <w:wAfter w:w="12" w:type="dxa"/>
          <w:jc w:val="center"/>
        </w:trPr>
        <w:tc>
          <w:tcPr>
            <w:tcW w:w="1788" w:type="dxa"/>
            <w:vAlign w:val="center"/>
          </w:tcPr>
          <w:p w14:paraId="0DF87B35" w14:textId="77777777" w:rsidR="002F6EF4" w:rsidRPr="0050431F" w:rsidRDefault="002F6EF4" w:rsidP="00E819CF">
            <w:pPr>
              <w:pStyle w:val="TAL"/>
              <w:ind w:left="14"/>
              <w:rPr>
                <w:rFonts w:cs="Arial"/>
                <w:lang w:eastAsia="en-US"/>
              </w:rPr>
            </w:pPr>
            <w:r w:rsidRPr="0050431F">
              <w:rPr>
                <w:rFonts w:cs="Arial"/>
                <w:lang w:eastAsia="en-US"/>
              </w:rPr>
              <w:t>Minimum requirement</w:t>
            </w:r>
          </w:p>
        </w:tc>
        <w:tc>
          <w:tcPr>
            <w:tcW w:w="1439" w:type="dxa"/>
          </w:tcPr>
          <w:p w14:paraId="109B5588"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322CFB81" w14:textId="77777777" w:rsidR="002F6EF4" w:rsidRPr="0050431F" w:rsidRDefault="002F6EF4" w:rsidP="00E819CF">
            <w:pPr>
              <w:pStyle w:val="TAL"/>
              <w:rPr>
                <w:rFonts w:cs="Arial"/>
                <w:lang w:eastAsia="en-US"/>
              </w:rPr>
            </w:pPr>
            <w:r w:rsidRPr="0050431F">
              <w:rPr>
                <w:rFonts w:cs="Arial"/>
                <w:lang w:eastAsia="en-US"/>
              </w:rPr>
              <w:t>(TS 25.141) (TS 36.141)</w:t>
            </w:r>
          </w:p>
        </w:tc>
        <w:tc>
          <w:tcPr>
            <w:tcW w:w="1376" w:type="dxa"/>
            <w:gridSpan w:val="2"/>
          </w:tcPr>
          <w:p w14:paraId="02B94714" w14:textId="77777777" w:rsidR="002F6EF4" w:rsidRPr="0050431F" w:rsidRDefault="002F6EF4" w:rsidP="00E819CF">
            <w:pPr>
              <w:pStyle w:val="TAL"/>
              <w:rPr>
                <w:rFonts w:cs="Arial"/>
                <w:lang w:eastAsia="en-US"/>
              </w:rPr>
            </w:pPr>
            <w:r w:rsidRPr="0050431F">
              <w:rPr>
                <w:rFonts w:cs="Arial"/>
                <w:lang w:eastAsia="en-US"/>
              </w:rPr>
              <w:t>(TS 25.141) (TS 36.141)</w:t>
            </w:r>
          </w:p>
        </w:tc>
        <w:tc>
          <w:tcPr>
            <w:tcW w:w="1276" w:type="dxa"/>
            <w:gridSpan w:val="2"/>
          </w:tcPr>
          <w:p w14:paraId="18E87B1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9C8183A"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C5629E1" w14:textId="77777777" w:rsidR="002F6EF4" w:rsidRPr="0050431F" w:rsidRDefault="002F6EF4" w:rsidP="00E819CF">
            <w:pPr>
              <w:pStyle w:val="TAL"/>
              <w:rPr>
                <w:rFonts w:cs="Arial"/>
              </w:rPr>
            </w:pPr>
            <w:r w:rsidRPr="0050431F">
              <w:rPr>
                <w:rFonts w:cs="Arial"/>
                <w:lang w:eastAsia="en-US"/>
              </w:rPr>
              <w:t>(TS 25.141) (TS 36.141)</w:t>
            </w:r>
          </w:p>
        </w:tc>
        <w:tc>
          <w:tcPr>
            <w:tcW w:w="1632" w:type="dxa"/>
            <w:gridSpan w:val="2"/>
          </w:tcPr>
          <w:p w14:paraId="1091A184"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7E875CEC" w14:textId="77777777" w:rsidTr="002F6EF4">
        <w:trPr>
          <w:gridAfter w:val="1"/>
          <w:wAfter w:w="12" w:type="dxa"/>
          <w:jc w:val="center"/>
        </w:trPr>
        <w:tc>
          <w:tcPr>
            <w:tcW w:w="1788" w:type="dxa"/>
            <w:vAlign w:val="center"/>
          </w:tcPr>
          <w:p w14:paraId="6C9CEE6D" w14:textId="77777777" w:rsidR="002F6EF4" w:rsidRPr="0050431F" w:rsidRDefault="002F6EF4" w:rsidP="00E819CF">
            <w:pPr>
              <w:pStyle w:val="TAL"/>
              <w:ind w:left="14"/>
              <w:rPr>
                <w:rFonts w:cs="Arial"/>
                <w:b/>
                <w:lang w:eastAsia="en-US"/>
              </w:rPr>
            </w:pPr>
            <w:r w:rsidRPr="0050431F">
              <w:rPr>
                <w:rFonts w:cs="Arial"/>
                <w:b/>
                <w:lang w:eastAsia="en-US"/>
              </w:rPr>
              <w:t>6.6.4 Adjacent Channel Leakage power Ratio (ACLR)</w:t>
            </w:r>
          </w:p>
        </w:tc>
        <w:tc>
          <w:tcPr>
            <w:tcW w:w="1439" w:type="dxa"/>
          </w:tcPr>
          <w:p w14:paraId="5B73B0AD"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004DB80A"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409A0D48"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70FC5F1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1CD8FF13"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4BBE5059"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F1D3501"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676A6A56" w14:textId="77777777" w:rsidTr="002F6EF4">
        <w:trPr>
          <w:gridAfter w:val="1"/>
          <w:wAfter w:w="12" w:type="dxa"/>
          <w:trHeight w:val="219"/>
          <w:jc w:val="center"/>
        </w:trPr>
        <w:tc>
          <w:tcPr>
            <w:tcW w:w="1788" w:type="dxa"/>
          </w:tcPr>
          <w:p w14:paraId="2A04C9B7" w14:textId="77777777" w:rsidR="002F6EF4" w:rsidRPr="0050431F" w:rsidRDefault="002F6EF4" w:rsidP="00E819CF">
            <w:pPr>
              <w:pStyle w:val="TAL"/>
              <w:rPr>
                <w:rFonts w:cs="Arial"/>
                <w:lang w:eastAsia="en-US"/>
              </w:rPr>
            </w:pPr>
            <w:r w:rsidRPr="0050431F">
              <w:rPr>
                <w:rFonts w:cs="Arial"/>
                <w:lang w:eastAsia="en-US"/>
              </w:rPr>
              <w:t>E- UTRA</w:t>
            </w:r>
          </w:p>
        </w:tc>
        <w:tc>
          <w:tcPr>
            <w:tcW w:w="1439" w:type="dxa"/>
          </w:tcPr>
          <w:p w14:paraId="14BB2E40"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BEA0CA3"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CF3BCA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D9A359A"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20073F59" w14:textId="77777777" w:rsidR="002F6EF4" w:rsidRPr="0050431F" w:rsidRDefault="002F6EF4" w:rsidP="00E819CF">
            <w:pPr>
              <w:pStyle w:val="TAL"/>
              <w:rPr>
                <w:rFonts w:cs="Arial"/>
              </w:rPr>
            </w:pPr>
            <w:r w:rsidRPr="0050431F">
              <w:t>TC11</w:t>
            </w:r>
          </w:p>
        </w:tc>
        <w:tc>
          <w:tcPr>
            <w:tcW w:w="1559" w:type="dxa"/>
            <w:gridSpan w:val="2"/>
          </w:tcPr>
          <w:p w14:paraId="5115EA1C"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0C31787" w14:textId="77777777" w:rsidR="002F6EF4" w:rsidRPr="0050431F" w:rsidRDefault="002F6EF4" w:rsidP="00E819CF">
            <w:pPr>
              <w:pStyle w:val="TAL"/>
              <w:rPr>
                <w:rFonts w:cs="Arial"/>
              </w:rPr>
            </w:pPr>
            <w:r w:rsidRPr="0050431F">
              <w:t>TC13</w:t>
            </w:r>
          </w:p>
        </w:tc>
      </w:tr>
      <w:tr w:rsidR="002F6EF4" w:rsidRPr="0050431F" w14:paraId="0746CB01" w14:textId="77777777" w:rsidTr="002F6EF4">
        <w:trPr>
          <w:gridAfter w:val="1"/>
          <w:wAfter w:w="12" w:type="dxa"/>
          <w:trHeight w:val="137"/>
          <w:jc w:val="center"/>
        </w:trPr>
        <w:tc>
          <w:tcPr>
            <w:tcW w:w="1788" w:type="dxa"/>
            <w:vAlign w:val="center"/>
          </w:tcPr>
          <w:p w14:paraId="787E4C57" w14:textId="77777777" w:rsidR="002F6EF4" w:rsidRPr="0050431F" w:rsidRDefault="002F6EF4" w:rsidP="00E819CF">
            <w:pPr>
              <w:pStyle w:val="TAL"/>
              <w:rPr>
                <w:rFonts w:cs="Arial"/>
                <w:lang w:eastAsia="en-US"/>
              </w:rPr>
            </w:pPr>
            <w:r w:rsidRPr="0050431F">
              <w:rPr>
                <w:rFonts w:cs="Arial"/>
                <w:lang w:eastAsia="en-US"/>
              </w:rPr>
              <w:t>UTRA FDD</w:t>
            </w:r>
          </w:p>
        </w:tc>
        <w:tc>
          <w:tcPr>
            <w:tcW w:w="1439" w:type="dxa"/>
          </w:tcPr>
          <w:p w14:paraId="2043A36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DE0CC15"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40232C6"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362940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7D65A16"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54AF402" w14:textId="77777777" w:rsidR="002F6EF4" w:rsidRPr="0050431F" w:rsidRDefault="002F6EF4" w:rsidP="00E819CF">
            <w:pPr>
              <w:pStyle w:val="TAL"/>
              <w:rPr>
                <w:rFonts w:cs="Arial"/>
              </w:rPr>
            </w:pPr>
            <w:r w:rsidRPr="0050431F">
              <w:t>TC12</w:t>
            </w:r>
          </w:p>
        </w:tc>
        <w:tc>
          <w:tcPr>
            <w:tcW w:w="1632" w:type="dxa"/>
            <w:gridSpan w:val="2"/>
          </w:tcPr>
          <w:p w14:paraId="477FA76D" w14:textId="77777777" w:rsidR="002F6EF4" w:rsidRPr="0050431F" w:rsidRDefault="002F6EF4" w:rsidP="00E819CF">
            <w:pPr>
              <w:pStyle w:val="TAL"/>
              <w:rPr>
                <w:rFonts w:cs="Arial"/>
              </w:rPr>
            </w:pPr>
            <w:r w:rsidRPr="0050431F">
              <w:rPr>
                <w:rFonts w:cs="Arial"/>
                <w:lang w:eastAsia="en-US"/>
              </w:rPr>
              <w:t>N/A</w:t>
            </w:r>
          </w:p>
        </w:tc>
      </w:tr>
      <w:tr w:rsidR="002F6EF4" w:rsidRPr="0050431F" w14:paraId="1FFBCAF3" w14:textId="77777777" w:rsidTr="002F6EF4">
        <w:trPr>
          <w:gridAfter w:val="1"/>
          <w:wAfter w:w="12" w:type="dxa"/>
          <w:trHeight w:val="197"/>
          <w:jc w:val="center"/>
        </w:trPr>
        <w:tc>
          <w:tcPr>
            <w:tcW w:w="1788" w:type="dxa"/>
            <w:vAlign w:val="center"/>
          </w:tcPr>
          <w:p w14:paraId="41E6A700" w14:textId="77777777" w:rsidR="002F6EF4" w:rsidRPr="0050431F" w:rsidRDefault="002F6EF4" w:rsidP="00E819CF">
            <w:pPr>
              <w:pStyle w:val="TAL"/>
              <w:rPr>
                <w:rFonts w:cs="Arial"/>
                <w:lang w:eastAsia="en-US"/>
              </w:rPr>
            </w:pPr>
            <w:r w:rsidRPr="0050431F">
              <w:rPr>
                <w:rFonts w:cs="Arial"/>
                <w:lang w:eastAsia="en-US"/>
              </w:rPr>
              <w:t>UTRA TDD</w:t>
            </w:r>
          </w:p>
        </w:tc>
        <w:tc>
          <w:tcPr>
            <w:tcW w:w="1439" w:type="dxa"/>
          </w:tcPr>
          <w:p w14:paraId="48A1895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81E760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3A2661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834980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4B99D3D"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FD1EC52"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33640AB7" w14:textId="77777777" w:rsidR="002F6EF4" w:rsidRPr="0050431F" w:rsidRDefault="002F6EF4" w:rsidP="00E819CF">
            <w:pPr>
              <w:pStyle w:val="TAL"/>
              <w:rPr>
                <w:rFonts w:cs="Arial"/>
              </w:rPr>
            </w:pPr>
            <w:r w:rsidRPr="0050431F">
              <w:rPr>
                <w:rFonts w:cs="Arial"/>
                <w:lang w:eastAsia="en-US"/>
              </w:rPr>
              <w:t>N/A</w:t>
            </w:r>
          </w:p>
        </w:tc>
      </w:tr>
      <w:tr w:rsidR="002F6EF4" w:rsidRPr="0050431F" w14:paraId="284F5565" w14:textId="77777777" w:rsidTr="002F6EF4">
        <w:trPr>
          <w:gridAfter w:val="1"/>
          <w:wAfter w:w="12" w:type="dxa"/>
          <w:trHeight w:val="197"/>
          <w:jc w:val="center"/>
        </w:trPr>
        <w:tc>
          <w:tcPr>
            <w:tcW w:w="1788" w:type="dxa"/>
            <w:vAlign w:val="center"/>
          </w:tcPr>
          <w:p w14:paraId="19A59629" w14:textId="77777777" w:rsidR="002F6EF4" w:rsidRPr="0050431F" w:rsidRDefault="002F6EF4" w:rsidP="00E819CF">
            <w:pPr>
              <w:pStyle w:val="TAL"/>
              <w:rPr>
                <w:rFonts w:cs="Arial"/>
                <w:lang w:eastAsia="en-US"/>
              </w:rPr>
            </w:pPr>
            <w:r w:rsidRPr="0050431F">
              <w:rPr>
                <w:rFonts w:cs="Arial"/>
                <w:lang w:eastAsia="en-US"/>
              </w:rPr>
              <w:t>NB-IoT</w:t>
            </w:r>
          </w:p>
        </w:tc>
        <w:tc>
          <w:tcPr>
            <w:tcW w:w="1439" w:type="dxa"/>
          </w:tcPr>
          <w:p w14:paraId="007E5A1F"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A5405B9"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546C2EF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553D918"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CBC57D2" w14:textId="77777777" w:rsidR="002F6EF4" w:rsidRPr="0050431F" w:rsidRDefault="002F6EF4" w:rsidP="00E819CF">
            <w:pPr>
              <w:pStyle w:val="TAL"/>
              <w:rPr>
                <w:rFonts w:cs="Arial"/>
                <w:lang w:eastAsia="en-US"/>
              </w:rPr>
            </w:pPr>
            <w:r w:rsidRPr="0050431F">
              <w:t>TC11</w:t>
            </w:r>
          </w:p>
        </w:tc>
        <w:tc>
          <w:tcPr>
            <w:tcW w:w="1559" w:type="dxa"/>
            <w:gridSpan w:val="2"/>
          </w:tcPr>
          <w:p w14:paraId="3081CE8F" w14:textId="77777777" w:rsidR="002F6EF4" w:rsidRPr="0050431F" w:rsidRDefault="002F6EF4" w:rsidP="00E819CF">
            <w:pPr>
              <w:pStyle w:val="TAL"/>
              <w:rPr>
                <w:rFonts w:cs="Arial"/>
                <w:lang w:eastAsia="en-US"/>
              </w:rPr>
            </w:pPr>
            <w:r w:rsidRPr="0050431F">
              <w:t>TC12</w:t>
            </w:r>
          </w:p>
        </w:tc>
        <w:tc>
          <w:tcPr>
            <w:tcW w:w="1632" w:type="dxa"/>
            <w:gridSpan w:val="2"/>
          </w:tcPr>
          <w:p w14:paraId="7EDE116C" w14:textId="77777777" w:rsidR="002F6EF4" w:rsidRPr="0050431F" w:rsidRDefault="002F6EF4" w:rsidP="00E819CF">
            <w:pPr>
              <w:pStyle w:val="TAL"/>
              <w:rPr>
                <w:rFonts w:cs="Arial"/>
                <w:lang w:eastAsia="en-US"/>
              </w:rPr>
            </w:pPr>
            <w:r w:rsidRPr="0050431F">
              <w:t>TC13</w:t>
            </w:r>
          </w:p>
        </w:tc>
      </w:tr>
      <w:tr w:rsidR="002F6EF4" w:rsidRPr="0050431F" w14:paraId="263BA858" w14:textId="77777777" w:rsidTr="002F6EF4">
        <w:trPr>
          <w:gridAfter w:val="1"/>
          <w:wAfter w:w="12" w:type="dxa"/>
          <w:trHeight w:val="197"/>
          <w:jc w:val="center"/>
        </w:trPr>
        <w:tc>
          <w:tcPr>
            <w:tcW w:w="1788" w:type="dxa"/>
            <w:vAlign w:val="center"/>
          </w:tcPr>
          <w:p w14:paraId="068BD298" w14:textId="77777777" w:rsidR="002F6EF4" w:rsidRPr="0050431F" w:rsidRDefault="002F6EF4" w:rsidP="00E819CF">
            <w:pPr>
              <w:pStyle w:val="TAL"/>
              <w:rPr>
                <w:rFonts w:cs="Arial"/>
                <w:lang w:eastAsia="en-US"/>
              </w:rPr>
            </w:pPr>
            <w:r w:rsidRPr="0050431F">
              <w:rPr>
                <w:rFonts w:cs="Arial"/>
                <w:lang w:eastAsia="en-US"/>
              </w:rPr>
              <w:t>Cumulative ACLR</w:t>
            </w:r>
          </w:p>
        </w:tc>
        <w:tc>
          <w:tcPr>
            <w:tcW w:w="1439" w:type="dxa"/>
          </w:tcPr>
          <w:p w14:paraId="3D1ACEF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882809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18D11A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BEB0ED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3A5C391"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394C93FA" w14:textId="77777777" w:rsidR="002F6EF4" w:rsidRPr="0050431F" w:rsidRDefault="002F6EF4" w:rsidP="00E819CF">
            <w:pPr>
              <w:keepNext/>
              <w:keepLines/>
              <w:spacing w:after="0"/>
              <w:rPr>
                <w:sz w:val="18"/>
              </w:rPr>
            </w:pPr>
            <w:r w:rsidRPr="0050431F">
              <w:rPr>
                <w:rFonts w:cs="Arial"/>
              </w:rPr>
              <w:t>N/A</w:t>
            </w:r>
          </w:p>
        </w:tc>
        <w:tc>
          <w:tcPr>
            <w:tcW w:w="1632" w:type="dxa"/>
            <w:gridSpan w:val="2"/>
          </w:tcPr>
          <w:p w14:paraId="49D5B2DD" w14:textId="77777777" w:rsidR="002F6EF4" w:rsidRPr="0050431F" w:rsidRDefault="002F6EF4" w:rsidP="00E819CF">
            <w:pPr>
              <w:keepNext/>
              <w:keepLines/>
              <w:spacing w:after="0"/>
              <w:rPr>
                <w:sz w:val="18"/>
              </w:rPr>
            </w:pPr>
            <w:r w:rsidRPr="0050431F">
              <w:rPr>
                <w:rFonts w:cs="Arial"/>
              </w:rPr>
              <w:t>N/A</w:t>
            </w:r>
          </w:p>
        </w:tc>
      </w:tr>
      <w:tr w:rsidR="002F6EF4" w:rsidRPr="0050431F" w14:paraId="1125A9A2" w14:textId="77777777" w:rsidTr="002F6EF4">
        <w:trPr>
          <w:gridAfter w:val="1"/>
          <w:wAfter w:w="12" w:type="dxa"/>
          <w:jc w:val="center"/>
        </w:trPr>
        <w:tc>
          <w:tcPr>
            <w:tcW w:w="1788" w:type="dxa"/>
            <w:vAlign w:val="center"/>
          </w:tcPr>
          <w:p w14:paraId="59B60C90" w14:textId="77777777" w:rsidR="002F6EF4" w:rsidRPr="0050431F" w:rsidRDefault="002F6EF4" w:rsidP="00E819CF">
            <w:pPr>
              <w:pStyle w:val="TAL"/>
              <w:ind w:left="14"/>
              <w:rPr>
                <w:rFonts w:cs="Arial"/>
                <w:b/>
                <w:lang w:eastAsia="en-US"/>
              </w:rPr>
            </w:pPr>
            <w:r w:rsidRPr="0050431F">
              <w:rPr>
                <w:rFonts w:cs="Arial"/>
                <w:b/>
                <w:lang w:eastAsia="en-US"/>
              </w:rPr>
              <w:t>6.7 Transmitter intermodulation</w:t>
            </w:r>
          </w:p>
        </w:tc>
        <w:tc>
          <w:tcPr>
            <w:tcW w:w="1439" w:type="dxa"/>
          </w:tcPr>
          <w:p w14:paraId="380CCCED" w14:textId="77777777" w:rsidR="002F6EF4" w:rsidRPr="0050431F" w:rsidRDefault="002F6EF4" w:rsidP="00E819CF">
            <w:pPr>
              <w:pStyle w:val="TAL"/>
              <w:rPr>
                <w:rFonts w:cs="Arial"/>
                <w:sz w:val="16"/>
                <w:szCs w:val="16"/>
                <w:lang w:eastAsia="en-US"/>
              </w:rPr>
            </w:pPr>
          </w:p>
        </w:tc>
        <w:tc>
          <w:tcPr>
            <w:tcW w:w="1340" w:type="dxa"/>
          </w:tcPr>
          <w:p w14:paraId="5E1E670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4F645E73" w14:textId="77777777" w:rsidR="002F6EF4" w:rsidRPr="0050431F" w:rsidRDefault="002F6EF4" w:rsidP="00E819CF">
            <w:pPr>
              <w:pStyle w:val="TAL"/>
              <w:rPr>
                <w:rFonts w:cs="Arial"/>
                <w:sz w:val="16"/>
                <w:szCs w:val="16"/>
                <w:lang w:eastAsia="en-US"/>
              </w:rPr>
            </w:pPr>
          </w:p>
        </w:tc>
        <w:tc>
          <w:tcPr>
            <w:tcW w:w="1276" w:type="dxa"/>
            <w:gridSpan w:val="2"/>
          </w:tcPr>
          <w:p w14:paraId="58883DDD"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7DBA2A30" w14:textId="77777777" w:rsidR="002F6EF4" w:rsidRPr="0050431F" w:rsidRDefault="002F6EF4" w:rsidP="00E819CF">
            <w:pPr>
              <w:pStyle w:val="TAL"/>
              <w:rPr>
                <w:rFonts w:cs="Arial"/>
                <w:sz w:val="16"/>
                <w:szCs w:val="16"/>
                <w:lang w:eastAsia="en-US"/>
              </w:rPr>
            </w:pPr>
          </w:p>
        </w:tc>
        <w:tc>
          <w:tcPr>
            <w:tcW w:w="1559" w:type="dxa"/>
            <w:gridSpan w:val="2"/>
          </w:tcPr>
          <w:p w14:paraId="69F16AA5" w14:textId="77777777" w:rsidR="002F6EF4" w:rsidRPr="0050431F" w:rsidRDefault="002F6EF4" w:rsidP="00E819CF">
            <w:pPr>
              <w:pStyle w:val="TAL"/>
              <w:rPr>
                <w:rFonts w:cs="Arial"/>
                <w:sz w:val="16"/>
                <w:szCs w:val="16"/>
                <w:lang w:eastAsia="en-US"/>
              </w:rPr>
            </w:pPr>
          </w:p>
        </w:tc>
        <w:tc>
          <w:tcPr>
            <w:tcW w:w="1632" w:type="dxa"/>
            <w:gridSpan w:val="2"/>
          </w:tcPr>
          <w:p w14:paraId="6D953BD7" w14:textId="77777777" w:rsidR="002F6EF4" w:rsidRPr="0050431F" w:rsidRDefault="002F6EF4" w:rsidP="00E819CF">
            <w:pPr>
              <w:pStyle w:val="TAL"/>
              <w:rPr>
                <w:rFonts w:cs="Arial"/>
                <w:sz w:val="16"/>
                <w:szCs w:val="16"/>
                <w:lang w:eastAsia="en-US"/>
              </w:rPr>
            </w:pPr>
          </w:p>
        </w:tc>
      </w:tr>
      <w:tr w:rsidR="002F6EF4" w:rsidRPr="0050431F" w14:paraId="373FABA2" w14:textId="77777777" w:rsidTr="002F6EF4">
        <w:trPr>
          <w:gridAfter w:val="1"/>
          <w:wAfter w:w="12" w:type="dxa"/>
          <w:jc w:val="center"/>
        </w:trPr>
        <w:tc>
          <w:tcPr>
            <w:tcW w:w="1788" w:type="dxa"/>
          </w:tcPr>
          <w:p w14:paraId="6CE96F82"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5267CF41"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40" w:type="dxa"/>
          </w:tcPr>
          <w:p w14:paraId="7386C25B"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76" w:type="dxa"/>
            <w:gridSpan w:val="2"/>
          </w:tcPr>
          <w:p w14:paraId="13DB23C8"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8F879E9"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4F69B9B5" w14:textId="77777777" w:rsidR="002F6EF4" w:rsidRPr="0050431F" w:rsidRDefault="002F6EF4" w:rsidP="00E819CF">
            <w:pPr>
              <w:pStyle w:val="TAL"/>
              <w:rPr>
                <w:rFonts w:cs="Arial"/>
              </w:rPr>
            </w:pPr>
            <w:r w:rsidRPr="0050431F">
              <w:rPr>
                <w:rFonts w:cs="Arial"/>
                <w:lang w:eastAsia="en-US"/>
              </w:rPr>
              <w:t>Same TC as used in 6.6</w:t>
            </w:r>
          </w:p>
        </w:tc>
        <w:tc>
          <w:tcPr>
            <w:tcW w:w="1559" w:type="dxa"/>
            <w:gridSpan w:val="2"/>
          </w:tcPr>
          <w:p w14:paraId="26063B55" w14:textId="77777777" w:rsidR="002F6EF4" w:rsidRPr="0050431F" w:rsidRDefault="002F6EF4" w:rsidP="00E819CF">
            <w:pPr>
              <w:pStyle w:val="TAL"/>
              <w:rPr>
                <w:rFonts w:cs="Arial"/>
              </w:rPr>
            </w:pPr>
            <w:r w:rsidRPr="0050431F">
              <w:rPr>
                <w:rFonts w:cs="Arial"/>
                <w:lang w:eastAsia="en-US"/>
              </w:rPr>
              <w:t>Same TC as used in 6.6</w:t>
            </w:r>
          </w:p>
        </w:tc>
        <w:tc>
          <w:tcPr>
            <w:tcW w:w="1632" w:type="dxa"/>
            <w:gridSpan w:val="2"/>
          </w:tcPr>
          <w:p w14:paraId="581EF8E7" w14:textId="77777777" w:rsidR="002F6EF4" w:rsidRPr="0050431F" w:rsidRDefault="002F6EF4" w:rsidP="00E819CF">
            <w:pPr>
              <w:pStyle w:val="TAL"/>
              <w:rPr>
                <w:rFonts w:cs="Arial"/>
              </w:rPr>
            </w:pPr>
            <w:r w:rsidRPr="0050431F">
              <w:rPr>
                <w:rFonts w:cs="Arial"/>
                <w:lang w:eastAsia="en-US"/>
              </w:rPr>
              <w:t>Same TC as used in 6.6</w:t>
            </w:r>
          </w:p>
        </w:tc>
      </w:tr>
      <w:tr w:rsidR="002F6EF4" w:rsidRPr="0050431F" w14:paraId="3BAAFEE7" w14:textId="77777777" w:rsidTr="002F6EF4">
        <w:trPr>
          <w:gridAfter w:val="1"/>
          <w:wAfter w:w="12" w:type="dxa"/>
          <w:jc w:val="center"/>
        </w:trPr>
        <w:tc>
          <w:tcPr>
            <w:tcW w:w="1788" w:type="dxa"/>
          </w:tcPr>
          <w:p w14:paraId="20A8270B" w14:textId="77777777" w:rsidR="002F6EF4" w:rsidRPr="0050431F" w:rsidRDefault="002F6EF4" w:rsidP="00E819CF">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439" w:type="dxa"/>
          </w:tcPr>
          <w:p w14:paraId="6DEE8585"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40" w:type="dxa"/>
          </w:tcPr>
          <w:p w14:paraId="728525D1"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76" w:type="dxa"/>
            <w:gridSpan w:val="2"/>
          </w:tcPr>
          <w:p w14:paraId="7908AF58"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D3BBCE0"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7C9CB98" w14:textId="77777777" w:rsidR="002F6EF4" w:rsidRPr="0050431F" w:rsidRDefault="002F6EF4" w:rsidP="00E819CF">
            <w:pPr>
              <w:pStyle w:val="TAL"/>
              <w:rPr>
                <w:rFonts w:cs="Arial"/>
              </w:rPr>
            </w:pPr>
            <w:r w:rsidRPr="0050431F">
              <w:rPr>
                <w:rFonts w:cs="Arial"/>
                <w:lang w:eastAsia="en-US"/>
              </w:rPr>
              <w:t>Same TC as used in 6.6</w:t>
            </w:r>
          </w:p>
        </w:tc>
        <w:tc>
          <w:tcPr>
            <w:tcW w:w="1559" w:type="dxa"/>
            <w:gridSpan w:val="2"/>
          </w:tcPr>
          <w:p w14:paraId="73946779" w14:textId="77777777" w:rsidR="002F6EF4" w:rsidRPr="0050431F" w:rsidRDefault="002F6EF4" w:rsidP="00E819CF">
            <w:pPr>
              <w:pStyle w:val="TAL"/>
              <w:rPr>
                <w:rFonts w:cs="Arial"/>
              </w:rPr>
            </w:pPr>
            <w:r w:rsidRPr="0050431F">
              <w:rPr>
                <w:rFonts w:cs="Arial"/>
                <w:lang w:eastAsia="en-US"/>
              </w:rPr>
              <w:t>Same TC as used in 6.6</w:t>
            </w:r>
          </w:p>
        </w:tc>
        <w:tc>
          <w:tcPr>
            <w:tcW w:w="1632" w:type="dxa"/>
            <w:gridSpan w:val="2"/>
          </w:tcPr>
          <w:p w14:paraId="1F528452" w14:textId="77777777" w:rsidR="002F6EF4" w:rsidRPr="0050431F" w:rsidRDefault="002F6EF4" w:rsidP="00E819CF">
            <w:pPr>
              <w:pStyle w:val="TAL"/>
              <w:rPr>
                <w:rFonts w:cs="Arial"/>
              </w:rPr>
            </w:pPr>
            <w:r w:rsidRPr="0050431F">
              <w:rPr>
                <w:rFonts w:cs="Arial"/>
                <w:lang w:eastAsia="en-US"/>
              </w:rPr>
              <w:t>Same TC as used in 6.6</w:t>
            </w:r>
          </w:p>
        </w:tc>
      </w:tr>
      <w:tr w:rsidR="002F6EF4" w:rsidRPr="0050431F" w14:paraId="4CF308FA" w14:textId="77777777" w:rsidTr="002F6EF4">
        <w:trPr>
          <w:gridAfter w:val="1"/>
          <w:wAfter w:w="12" w:type="dxa"/>
          <w:jc w:val="center"/>
        </w:trPr>
        <w:tc>
          <w:tcPr>
            <w:tcW w:w="1788" w:type="dxa"/>
            <w:vAlign w:val="center"/>
          </w:tcPr>
          <w:p w14:paraId="2A01B7D7" w14:textId="77777777" w:rsidR="002F6EF4" w:rsidRPr="0050431F" w:rsidRDefault="002F6EF4" w:rsidP="00E819CF">
            <w:pPr>
              <w:pStyle w:val="TAL"/>
              <w:ind w:left="14"/>
              <w:rPr>
                <w:rFonts w:cs="Arial"/>
                <w:lang w:eastAsia="en-US"/>
              </w:rPr>
            </w:pPr>
            <w:r w:rsidRPr="0050431F">
              <w:rPr>
                <w:rFonts w:cs="Arial"/>
                <w:lang w:eastAsia="en-US"/>
              </w:rPr>
              <w:t>Additional requirement (BC3)</w:t>
            </w:r>
          </w:p>
        </w:tc>
        <w:tc>
          <w:tcPr>
            <w:tcW w:w="1439" w:type="dxa"/>
          </w:tcPr>
          <w:p w14:paraId="1EF6775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04E16D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ECEC05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CB6D20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CA353F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50D82DC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105FF97E" w14:textId="77777777" w:rsidR="002F6EF4" w:rsidRPr="0050431F" w:rsidRDefault="002F6EF4" w:rsidP="00E819CF">
            <w:pPr>
              <w:pStyle w:val="TAL"/>
              <w:rPr>
                <w:rFonts w:cs="Arial"/>
              </w:rPr>
            </w:pPr>
            <w:r w:rsidRPr="0050431F">
              <w:rPr>
                <w:rFonts w:cs="Arial"/>
                <w:lang w:eastAsia="en-US"/>
              </w:rPr>
              <w:t>N/A</w:t>
            </w:r>
          </w:p>
        </w:tc>
      </w:tr>
      <w:tr w:rsidR="002F6EF4" w:rsidRPr="0050431F" w14:paraId="77D6445C" w14:textId="77777777" w:rsidTr="002F6EF4">
        <w:trPr>
          <w:gridAfter w:val="1"/>
          <w:wAfter w:w="12" w:type="dxa"/>
          <w:jc w:val="center"/>
        </w:trPr>
        <w:tc>
          <w:tcPr>
            <w:tcW w:w="1788" w:type="dxa"/>
            <w:vAlign w:val="center"/>
          </w:tcPr>
          <w:p w14:paraId="22AC2D1F" w14:textId="77777777" w:rsidR="002F6EF4" w:rsidRPr="0050431F" w:rsidRDefault="002F6EF4" w:rsidP="00E819CF">
            <w:pPr>
              <w:pStyle w:val="TAL"/>
              <w:ind w:left="14"/>
              <w:rPr>
                <w:rFonts w:cs="Arial"/>
                <w:b/>
                <w:bCs/>
                <w:lang w:eastAsia="en-US"/>
              </w:rPr>
            </w:pPr>
            <w:r w:rsidRPr="0050431F">
              <w:rPr>
                <w:rFonts w:cs="Arial"/>
                <w:b/>
                <w:bCs/>
                <w:lang w:eastAsia="en-US"/>
              </w:rPr>
              <w:t>7.2 Reference sensitivity level</w:t>
            </w:r>
          </w:p>
        </w:tc>
        <w:tc>
          <w:tcPr>
            <w:tcW w:w="1439" w:type="dxa"/>
          </w:tcPr>
          <w:p w14:paraId="424BD0F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19D1B6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3311FA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E9900F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EC8059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6A8C1CE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1C3D544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78104B7" w14:textId="77777777" w:rsidTr="002F6EF4">
        <w:trPr>
          <w:gridAfter w:val="1"/>
          <w:wAfter w:w="12" w:type="dxa"/>
          <w:jc w:val="center"/>
        </w:trPr>
        <w:tc>
          <w:tcPr>
            <w:tcW w:w="1788" w:type="dxa"/>
            <w:vAlign w:val="center"/>
          </w:tcPr>
          <w:p w14:paraId="72097C33"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70EE9740"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C2D73A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6BA9BD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F88C12"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D2284FF"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0553195"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4F5C0036"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3BE3D8DB" w14:textId="77777777" w:rsidTr="002F6EF4">
        <w:trPr>
          <w:gridAfter w:val="1"/>
          <w:wAfter w:w="12" w:type="dxa"/>
          <w:jc w:val="center"/>
        </w:trPr>
        <w:tc>
          <w:tcPr>
            <w:tcW w:w="1788" w:type="dxa"/>
            <w:vAlign w:val="center"/>
          </w:tcPr>
          <w:p w14:paraId="4B9EA5F0"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050D0A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760DEFF"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3A57B80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523C954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37945D"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6443B03D"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13CD0920" w14:textId="77777777" w:rsidR="002F6EF4" w:rsidRPr="0050431F" w:rsidRDefault="002F6EF4" w:rsidP="00E819CF">
            <w:pPr>
              <w:pStyle w:val="TAL"/>
              <w:rPr>
                <w:rFonts w:cs="Arial"/>
              </w:rPr>
            </w:pPr>
            <w:r w:rsidRPr="0050431F">
              <w:rPr>
                <w:rFonts w:cs="Arial"/>
                <w:lang w:eastAsia="en-US"/>
              </w:rPr>
              <w:t>N/A</w:t>
            </w:r>
          </w:p>
        </w:tc>
      </w:tr>
      <w:tr w:rsidR="002F6EF4" w:rsidRPr="0050431F" w14:paraId="4036C50F" w14:textId="77777777" w:rsidTr="002F6EF4">
        <w:trPr>
          <w:gridAfter w:val="1"/>
          <w:wAfter w:w="12" w:type="dxa"/>
          <w:jc w:val="center"/>
        </w:trPr>
        <w:tc>
          <w:tcPr>
            <w:tcW w:w="1788" w:type="dxa"/>
            <w:vAlign w:val="center"/>
          </w:tcPr>
          <w:p w14:paraId="2F03274C"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27074B0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DD5284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576E72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D8DFE2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B5C399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C19653C"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754DAEC5" w14:textId="77777777" w:rsidR="002F6EF4" w:rsidRPr="0050431F" w:rsidRDefault="002F6EF4" w:rsidP="00E819CF">
            <w:pPr>
              <w:pStyle w:val="TAL"/>
              <w:rPr>
                <w:rFonts w:cs="Arial"/>
              </w:rPr>
            </w:pPr>
            <w:r w:rsidRPr="0050431F">
              <w:rPr>
                <w:rFonts w:cs="Arial"/>
                <w:lang w:eastAsia="en-US"/>
              </w:rPr>
              <w:t>N/A</w:t>
            </w:r>
          </w:p>
        </w:tc>
      </w:tr>
      <w:tr w:rsidR="002F6EF4" w:rsidRPr="0050431F" w14:paraId="415FEC9E" w14:textId="77777777" w:rsidTr="002F6EF4">
        <w:trPr>
          <w:gridAfter w:val="1"/>
          <w:wAfter w:w="12" w:type="dxa"/>
          <w:jc w:val="center"/>
        </w:trPr>
        <w:tc>
          <w:tcPr>
            <w:tcW w:w="1788" w:type="dxa"/>
            <w:vAlign w:val="center"/>
          </w:tcPr>
          <w:p w14:paraId="1032B648"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048795DE"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608D117B"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EE47F7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EFBB62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87C48B"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88BE22F"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39710F2C"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096A6927" w14:textId="77777777" w:rsidTr="002F6EF4">
        <w:trPr>
          <w:gridAfter w:val="1"/>
          <w:wAfter w:w="12" w:type="dxa"/>
          <w:jc w:val="center"/>
        </w:trPr>
        <w:tc>
          <w:tcPr>
            <w:tcW w:w="1788" w:type="dxa"/>
            <w:vAlign w:val="center"/>
          </w:tcPr>
          <w:p w14:paraId="180536E1"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1B17022C"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5CBB20CF"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11E68257"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322EE9D"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E28E0E9"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01494FB9"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74841018"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05F951D" w14:textId="77777777" w:rsidTr="002F6EF4">
        <w:trPr>
          <w:gridAfter w:val="1"/>
          <w:wAfter w:w="12" w:type="dxa"/>
          <w:jc w:val="center"/>
        </w:trPr>
        <w:tc>
          <w:tcPr>
            <w:tcW w:w="1788" w:type="dxa"/>
            <w:vAlign w:val="center"/>
          </w:tcPr>
          <w:p w14:paraId="5250A28E" w14:textId="77777777" w:rsidR="002F6EF4" w:rsidRPr="0050431F" w:rsidRDefault="002F6EF4" w:rsidP="00E819CF">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439" w:type="dxa"/>
          </w:tcPr>
          <w:p w14:paraId="7A7913E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11FE4BF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63B5B0C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4C4B9EE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C1BF13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27028B8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27AF6FC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A88E392" w14:textId="77777777" w:rsidTr="002F6EF4">
        <w:trPr>
          <w:gridAfter w:val="1"/>
          <w:wAfter w:w="12" w:type="dxa"/>
          <w:jc w:val="center"/>
        </w:trPr>
        <w:tc>
          <w:tcPr>
            <w:tcW w:w="1788" w:type="dxa"/>
            <w:vAlign w:val="center"/>
          </w:tcPr>
          <w:p w14:paraId="3DE82405"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0DBAAD4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D96785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093DC5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3784EDE"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9767803"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0E6CB0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6106BCE1"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71D4B5DD" w14:textId="77777777" w:rsidTr="002F6EF4">
        <w:trPr>
          <w:gridAfter w:val="1"/>
          <w:wAfter w:w="12" w:type="dxa"/>
          <w:jc w:val="center"/>
        </w:trPr>
        <w:tc>
          <w:tcPr>
            <w:tcW w:w="1788" w:type="dxa"/>
            <w:vAlign w:val="center"/>
          </w:tcPr>
          <w:p w14:paraId="508F3E17"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24DE15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0CA3FB7"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09FB0E0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7F56AF8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B98F80E"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6711077"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6A91AE32" w14:textId="77777777" w:rsidR="002F6EF4" w:rsidRPr="0050431F" w:rsidRDefault="002F6EF4" w:rsidP="00E819CF">
            <w:pPr>
              <w:pStyle w:val="TAL"/>
              <w:rPr>
                <w:rFonts w:cs="Arial"/>
              </w:rPr>
            </w:pPr>
            <w:r w:rsidRPr="0050431F">
              <w:rPr>
                <w:rFonts w:cs="Arial"/>
                <w:lang w:eastAsia="en-US"/>
              </w:rPr>
              <w:t>N/A</w:t>
            </w:r>
          </w:p>
        </w:tc>
      </w:tr>
      <w:tr w:rsidR="002F6EF4" w:rsidRPr="0050431F" w14:paraId="65E78A00" w14:textId="77777777" w:rsidTr="002F6EF4">
        <w:trPr>
          <w:gridAfter w:val="1"/>
          <w:wAfter w:w="12" w:type="dxa"/>
          <w:jc w:val="center"/>
        </w:trPr>
        <w:tc>
          <w:tcPr>
            <w:tcW w:w="1788" w:type="dxa"/>
            <w:vAlign w:val="center"/>
          </w:tcPr>
          <w:p w14:paraId="0851C93D"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4A1D6A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FB4353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F6B089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835D29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3DBB74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F120363"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7118F7CE" w14:textId="77777777" w:rsidR="002F6EF4" w:rsidRPr="0050431F" w:rsidRDefault="002F6EF4" w:rsidP="00E819CF">
            <w:pPr>
              <w:pStyle w:val="TAL"/>
              <w:rPr>
                <w:rFonts w:cs="Arial"/>
              </w:rPr>
            </w:pPr>
            <w:r w:rsidRPr="0050431F">
              <w:rPr>
                <w:rFonts w:cs="Arial"/>
                <w:lang w:eastAsia="en-US"/>
              </w:rPr>
              <w:t>N/A</w:t>
            </w:r>
          </w:p>
        </w:tc>
      </w:tr>
      <w:tr w:rsidR="002F6EF4" w:rsidRPr="0050431F" w14:paraId="7238739E" w14:textId="77777777" w:rsidTr="002F6EF4">
        <w:trPr>
          <w:gridAfter w:val="1"/>
          <w:wAfter w:w="12" w:type="dxa"/>
          <w:jc w:val="center"/>
        </w:trPr>
        <w:tc>
          <w:tcPr>
            <w:tcW w:w="1788" w:type="dxa"/>
            <w:vAlign w:val="center"/>
          </w:tcPr>
          <w:p w14:paraId="7EA61F0D"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46023BFE"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5EC46C4B" w14:textId="77777777" w:rsidR="002F6EF4" w:rsidRPr="0050431F" w:rsidRDefault="002F6EF4" w:rsidP="00E819CF">
            <w:pPr>
              <w:pStyle w:val="TAL"/>
              <w:rPr>
                <w:rFonts w:cs="Arial"/>
                <w:lang w:eastAsia="en-US"/>
              </w:rPr>
            </w:pPr>
            <w:r w:rsidRPr="0050431F">
              <w:rPr>
                <w:rFonts w:cs="Arial"/>
                <w:lang w:eastAsia="en-US"/>
              </w:rPr>
              <w:t>(TS 51.021)</w:t>
            </w:r>
          </w:p>
        </w:tc>
        <w:tc>
          <w:tcPr>
            <w:tcW w:w="1376" w:type="dxa"/>
            <w:gridSpan w:val="2"/>
          </w:tcPr>
          <w:p w14:paraId="307B5E1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7D5D1A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0D8D51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097318D7"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1F8CA8E7"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DAF91BE" w14:textId="77777777" w:rsidTr="002F6EF4">
        <w:trPr>
          <w:gridAfter w:val="1"/>
          <w:wAfter w:w="12" w:type="dxa"/>
          <w:jc w:val="center"/>
        </w:trPr>
        <w:tc>
          <w:tcPr>
            <w:tcW w:w="1788" w:type="dxa"/>
            <w:vAlign w:val="center"/>
          </w:tcPr>
          <w:p w14:paraId="7AB85C19"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0DB213E9"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03B2899F"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7356402C"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4EE8C6A7"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319D972"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21B7D005"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23B40EF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556B128E" w14:textId="77777777" w:rsidTr="002F6EF4">
        <w:trPr>
          <w:gridAfter w:val="1"/>
          <w:wAfter w:w="12" w:type="dxa"/>
          <w:trHeight w:val="563"/>
          <w:jc w:val="center"/>
        </w:trPr>
        <w:tc>
          <w:tcPr>
            <w:tcW w:w="1788" w:type="dxa"/>
          </w:tcPr>
          <w:p w14:paraId="637708B4" w14:textId="77777777" w:rsidR="002F6EF4" w:rsidRPr="0050431F" w:rsidRDefault="002F6EF4" w:rsidP="00E819CF">
            <w:pPr>
              <w:pStyle w:val="TAL"/>
              <w:rPr>
                <w:rFonts w:cs="Arial"/>
                <w:b/>
                <w:lang w:eastAsia="en-US"/>
              </w:rPr>
            </w:pPr>
            <w:r w:rsidRPr="0050431F">
              <w:rPr>
                <w:rFonts w:cs="Arial"/>
                <w:b/>
                <w:lang w:eastAsia="en-US"/>
              </w:rPr>
              <w:t>7.4 In- band selectivity and blocking</w:t>
            </w:r>
          </w:p>
        </w:tc>
        <w:tc>
          <w:tcPr>
            <w:tcW w:w="1439" w:type="dxa"/>
          </w:tcPr>
          <w:p w14:paraId="6895C3B2"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5481697E" w14:textId="77777777" w:rsidR="002F6EF4" w:rsidRPr="0050431F" w:rsidRDefault="002F6EF4" w:rsidP="00E819CF">
            <w:pPr>
              <w:pStyle w:val="TAL"/>
              <w:rPr>
                <w:rFonts w:cs="Arial"/>
                <w:lang w:eastAsia="en-US"/>
              </w:rPr>
            </w:pPr>
            <w:r w:rsidRPr="0050431F">
              <w:rPr>
                <w:rFonts w:cs="Arial"/>
                <w:lang w:eastAsia="en-US"/>
              </w:rPr>
              <w:t>-</w:t>
            </w:r>
          </w:p>
        </w:tc>
        <w:tc>
          <w:tcPr>
            <w:tcW w:w="1376" w:type="dxa"/>
            <w:gridSpan w:val="2"/>
          </w:tcPr>
          <w:p w14:paraId="03B8DAD9"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65B062AA"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AC5F790"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57B7270D"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28621276"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151647D" w14:textId="77777777" w:rsidTr="002F6EF4">
        <w:trPr>
          <w:gridAfter w:val="1"/>
          <w:wAfter w:w="12" w:type="dxa"/>
          <w:jc w:val="center"/>
        </w:trPr>
        <w:tc>
          <w:tcPr>
            <w:tcW w:w="1788" w:type="dxa"/>
            <w:vAlign w:val="center"/>
          </w:tcPr>
          <w:p w14:paraId="07B3BBB0" w14:textId="77777777" w:rsidR="002F6EF4" w:rsidRPr="0050431F" w:rsidRDefault="002F6EF4" w:rsidP="00E819CF">
            <w:pPr>
              <w:pStyle w:val="TAL"/>
              <w:ind w:left="14"/>
              <w:rPr>
                <w:rFonts w:cs="Arial"/>
                <w:lang w:eastAsia="en-US"/>
              </w:rPr>
            </w:pPr>
            <w:r w:rsidRPr="0050431F">
              <w:rPr>
                <w:rFonts w:cs="Arial"/>
                <w:lang w:eastAsia="en-US"/>
              </w:rPr>
              <w:t>General blocking requirement</w:t>
            </w:r>
          </w:p>
        </w:tc>
        <w:tc>
          <w:tcPr>
            <w:tcW w:w="1439" w:type="dxa"/>
          </w:tcPr>
          <w:p w14:paraId="15340A3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87860BC" w14:textId="77777777" w:rsidR="002F6EF4" w:rsidRPr="0050431F" w:rsidRDefault="002F6EF4" w:rsidP="00E819CF">
            <w:pPr>
              <w:keepNext/>
              <w:keepLines/>
              <w:rPr>
                <w:rFonts w:cs="Arial"/>
              </w:rPr>
            </w:pPr>
            <w:r w:rsidRPr="0050431F">
              <w:rPr>
                <w:rFonts w:cs="Arial"/>
              </w:rPr>
              <w:t>TC10</w:t>
            </w:r>
          </w:p>
        </w:tc>
        <w:tc>
          <w:tcPr>
            <w:tcW w:w="1376" w:type="dxa"/>
            <w:gridSpan w:val="2"/>
          </w:tcPr>
          <w:p w14:paraId="0D23B8BC"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2E72ACC2"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05A6B9E"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27DF3769"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395D74AA" w14:textId="77777777" w:rsidR="002F6EF4" w:rsidRPr="0050431F" w:rsidRDefault="002F6EF4" w:rsidP="00E819CF">
            <w:pPr>
              <w:keepNext/>
              <w:keepLines/>
              <w:spacing w:after="0"/>
              <w:rPr>
                <w:sz w:val="18"/>
              </w:rPr>
            </w:pPr>
            <w:r w:rsidRPr="0050431F">
              <w:rPr>
                <w:sz w:val="18"/>
              </w:rPr>
              <w:t>TC13</w:t>
            </w:r>
          </w:p>
        </w:tc>
      </w:tr>
      <w:tr w:rsidR="002F6EF4" w:rsidRPr="0050431F" w14:paraId="4DD7B8EF" w14:textId="77777777" w:rsidTr="002F6EF4">
        <w:trPr>
          <w:gridAfter w:val="1"/>
          <w:wAfter w:w="12" w:type="dxa"/>
          <w:jc w:val="center"/>
        </w:trPr>
        <w:tc>
          <w:tcPr>
            <w:tcW w:w="1788" w:type="dxa"/>
            <w:vAlign w:val="center"/>
          </w:tcPr>
          <w:p w14:paraId="3A88FB3C" w14:textId="77777777" w:rsidR="002F6EF4" w:rsidRPr="0050431F" w:rsidRDefault="002F6EF4" w:rsidP="00E819CF">
            <w:pPr>
              <w:pStyle w:val="TAL"/>
              <w:ind w:left="14"/>
              <w:rPr>
                <w:rFonts w:cs="Arial"/>
                <w:lang w:eastAsia="en-US"/>
              </w:rPr>
            </w:pPr>
            <w:r w:rsidRPr="0050431F">
              <w:rPr>
                <w:rFonts w:cs="Arial"/>
                <w:lang w:eastAsia="en-US"/>
              </w:rPr>
              <w:t>General narrowband blocking requirement</w:t>
            </w:r>
          </w:p>
        </w:tc>
        <w:tc>
          <w:tcPr>
            <w:tcW w:w="1439" w:type="dxa"/>
          </w:tcPr>
          <w:p w14:paraId="341AEEE2"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84B35E3"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485EFA84"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7EBD6481"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2C59ECD"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3269F4B7"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5DDECF2" w14:textId="77777777" w:rsidR="002F6EF4" w:rsidRPr="0050431F" w:rsidRDefault="002F6EF4" w:rsidP="00E819CF">
            <w:pPr>
              <w:keepNext/>
              <w:keepLines/>
              <w:spacing w:after="0"/>
              <w:rPr>
                <w:sz w:val="18"/>
              </w:rPr>
            </w:pPr>
            <w:r w:rsidRPr="0050431F">
              <w:rPr>
                <w:sz w:val="18"/>
              </w:rPr>
              <w:t>TC13</w:t>
            </w:r>
          </w:p>
        </w:tc>
      </w:tr>
      <w:tr w:rsidR="002F6EF4" w:rsidRPr="0050431F" w14:paraId="24CF276D" w14:textId="77777777" w:rsidTr="002F6EF4">
        <w:trPr>
          <w:gridAfter w:val="1"/>
          <w:wAfter w:w="12" w:type="dxa"/>
          <w:jc w:val="center"/>
        </w:trPr>
        <w:tc>
          <w:tcPr>
            <w:tcW w:w="1788" w:type="dxa"/>
            <w:vAlign w:val="center"/>
          </w:tcPr>
          <w:p w14:paraId="67DE8B6E" w14:textId="77777777" w:rsidR="002F6EF4" w:rsidRPr="0050431F" w:rsidRDefault="002F6EF4" w:rsidP="00E819CF">
            <w:pPr>
              <w:pStyle w:val="TAL"/>
              <w:ind w:left="14"/>
              <w:rPr>
                <w:rFonts w:cs="Arial"/>
                <w:lang w:eastAsia="en-US"/>
              </w:rPr>
            </w:pPr>
            <w:r w:rsidRPr="0050431F">
              <w:rPr>
                <w:rFonts w:cs="Arial"/>
                <w:lang w:eastAsia="en-US"/>
              </w:rPr>
              <w:t>Additional narrowband blocking requirement for GSM/EDGE</w:t>
            </w:r>
          </w:p>
        </w:tc>
        <w:tc>
          <w:tcPr>
            <w:tcW w:w="1439" w:type="dxa"/>
          </w:tcPr>
          <w:p w14:paraId="5F97D64C"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5F050B8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F9940A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551CFA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E98587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3585BCEB"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66AD6381"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5821FC80" w14:textId="77777777" w:rsidTr="002F6EF4">
        <w:trPr>
          <w:gridAfter w:val="1"/>
          <w:wAfter w:w="12" w:type="dxa"/>
          <w:jc w:val="center"/>
        </w:trPr>
        <w:tc>
          <w:tcPr>
            <w:tcW w:w="1788" w:type="dxa"/>
            <w:vAlign w:val="center"/>
          </w:tcPr>
          <w:p w14:paraId="3A285917" w14:textId="77777777" w:rsidR="002F6EF4" w:rsidRPr="0050431F" w:rsidRDefault="002F6EF4" w:rsidP="00E819CF">
            <w:pPr>
              <w:pStyle w:val="TAL"/>
              <w:ind w:left="14"/>
              <w:rPr>
                <w:rFonts w:cs="Arial"/>
                <w:lang w:eastAsia="en-US"/>
              </w:rPr>
            </w:pPr>
            <w:r w:rsidRPr="0050431F">
              <w:rPr>
                <w:rFonts w:cs="Arial"/>
                <w:lang w:eastAsia="en-US"/>
              </w:rPr>
              <w:t>GSM/EDGE requirements for AM suppression</w:t>
            </w:r>
          </w:p>
        </w:tc>
        <w:tc>
          <w:tcPr>
            <w:tcW w:w="1439" w:type="dxa"/>
          </w:tcPr>
          <w:p w14:paraId="38EE8EB0"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32E4CCC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E90DC2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65A0F7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8113A6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37F95A67"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740DFFFA"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5A5B1C4B" w14:textId="77777777" w:rsidTr="002F6EF4">
        <w:trPr>
          <w:gridAfter w:val="1"/>
          <w:wAfter w:w="12" w:type="dxa"/>
          <w:jc w:val="center"/>
        </w:trPr>
        <w:tc>
          <w:tcPr>
            <w:tcW w:w="1788" w:type="dxa"/>
            <w:vAlign w:val="center"/>
          </w:tcPr>
          <w:p w14:paraId="2AE09CE2" w14:textId="77777777" w:rsidR="002F6EF4" w:rsidRPr="0050431F" w:rsidRDefault="002F6EF4" w:rsidP="00E819CF">
            <w:pPr>
              <w:pStyle w:val="TAL"/>
              <w:ind w:left="14"/>
              <w:rPr>
                <w:rFonts w:cs="Arial"/>
                <w:lang w:eastAsia="en-US"/>
              </w:rPr>
            </w:pPr>
            <w:r w:rsidRPr="0050431F">
              <w:rPr>
                <w:rFonts w:cs="Arial"/>
                <w:lang w:eastAsia="en-US"/>
              </w:rPr>
              <w:t>Additional BC3 blocking requirement</w:t>
            </w:r>
          </w:p>
        </w:tc>
        <w:tc>
          <w:tcPr>
            <w:tcW w:w="1439" w:type="dxa"/>
          </w:tcPr>
          <w:p w14:paraId="05EF508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8F167B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024D06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F5C52C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3E0F8F5"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08BBA639"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21E49CAB" w14:textId="77777777" w:rsidR="002F6EF4" w:rsidRPr="0050431F" w:rsidRDefault="002F6EF4" w:rsidP="00E819CF">
            <w:pPr>
              <w:pStyle w:val="TAL"/>
              <w:rPr>
                <w:rFonts w:cs="Arial"/>
              </w:rPr>
            </w:pPr>
            <w:r w:rsidRPr="0050431F">
              <w:rPr>
                <w:rFonts w:cs="Arial"/>
                <w:lang w:eastAsia="en-US"/>
              </w:rPr>
              <w:t>N/A</w:t>
            </w:r>
          </w:p>
        </w:tc>
      </w:tr>
      <w:tr w:rsidR="002F6EF4" w:rsidRPr="0050431F" w14:paraId="46BB9334" w14:textId="77777777" w:rsidTr="002F6EF4">
        <w:trPr>
          <w:gridAfter w:val="1"/>
          <w:wAfter w:w="12" w:type="dxa"/>
          <w:jc w:val="center"/>
        </w:trPr>
        <w:tc>
          <w:tcPr>
            <w:tcW w:w="1788" w:type="dxa"/>
            <w:vAlign w:val="center"/>
          </w:tcPr>
          <w:p w14:paraId="745950B8" w14:textId="77777777" w:rsidR="002F6EF4" w:rsidRPr="0050431F" w:rsidRDefault="002F6EF4" w:rsidP="00E819CF">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439" w:type="dxa"/>
          </w:tcPr>
          <w:p w14:paraId="217A9D2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7EABF3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3B7BFF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B4B0AF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8F0891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4EC7E54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65B4089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EC6E211" w14:textId="77777777" w:rsidTr="002F6EF4">
        <w:trPr>
          <w:gridAfter w:val="1"/>
          <w:wAfter w:w="12" w:type="dxa"/>
          <w:jc w:val="center"/>
        </w:trPr>
        <w:tc>
          <w:tcPr>
            <w:tcW w:w="1788" w:type="dxa"/>
          </w:tcPr>
          <w:p w14:paraId="250B0AC2"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33A8784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11B711E"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4CF7B9D"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6C62F91"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C1BBF7F"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1F8E1B3E"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9B7E487" w14:textId="77777777" w:rsidR="002F6EF4" w:rsidRPr="0050431F" w:rsidRDefault="002F6EF4" w:rsidP="00E819CF">
            <w:pPr>
              <w:keepNext/>
              <w:keepLines/>
              <w:spacing w:after="0"/>
              <w:rPr>
                <w:sz w:val="18"/>
              </w:rPr>
            </w:pPr>
            <w:r w:rsidRPr="0050431F">
              <w:rPr>
                <w:sz w:val="18"/>
              </w:rPr>
              <w:t>TC13</w:t>
            </w:r>
          </w:p>
        </w:tc>
      </w:tr>
      <w:tr w:rsidR="002F6EF4" w:rsidRPr="0050431F" w14:paraId="33C20C3A" w14:textId="77777777" w:rsidTr="002F6EF4">
        <w:trPr>
          <w:gridAfter w:val="1"/>
          <w:wAfter w:w="12" w:type="dxa"/>
          <w:jc w:val="center"/>
        </w:trPr>
        <w:tc>
          <w:tcPr>
            <w:tcW w:w="1788" w:type="dxa"/>
          </w:tcPr>
          <w:p w14:paraId="7EDB638A" w14:textId="77777777" w:rsidR="002F6EF4" w:rsidRPr="0050431F" w:rsidRDefault="002F6EF4" w:rsidP="00E819CF">
            <w:pPr>
              <w:pStyle w:val="TAL"/>
              <w:rPr>
                <w:rFonts w:cs="Arial"/>
                <w:lang w:eastAsia="en-US"/>
              </w:rPr>
            </w:pPr>
            <w:r w:rsidRPr="0050431F">
              <w:rPr>
                <w:rFonts w:cs="Arial"/>
                <w:lang w:eastAsia="en-US"/>
              </w:rPr>
              <w:t>Co-location requirement</w:t>
            </w:r>
          </w:p>
        </w:tc>
        <w:tc>
          <w:tcPr>
            <w:tcW w:w="1439" w:type="dxa"/>
          </w:tcPr>
          <w:p w14:paraId="41869C4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425D5B6"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A848E5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6A56918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1619B8AB"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3CE3CAD"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9FAC0C4" w14:textId="77777777" w:rsidR="002F6EF4" w:rsidRPr="0050431F" w:rsidRDefault="002F6EF4" w:rsidP="00E819CF">
            <w:pPr>
              <w:keepNext/>
              <w:keepLines/>
              <w:spacing w:after="0"/>
              <w:rPr>
                <w:sz w:val="18"/>
              </w:rPr>
            </w:pPr>
            <w:r w:rsidRPr="0050431F">
              <w:rPr>
                <w:sz w:val="18"/>
              </w:rPr>
              <w:t>TC13</w:t>
            </w:r>
          </w:p>
        </w:tc>
      </w:tr>
      <w:tr w:rsidR="002F6EF4" w:rsidRPr="0050431F" w14:paraId="70D9C81E" w14:textId="77777777" w:rsidTr="002F6EF4">
        <w:trPr>
          <w:gridAfter w:val="1"/>
          <w:wAfter w:w="12" w:type="dxa"/>
          <w:jc w:val="center"/>
        </w:trPr>
        <w:tc>
          <w:tcPr>
            <w:tcW w:w="1788" w:type="dxa"/>
            <w:vAlign w:val="center"/>
          </w:tcPr>
          <w:p w14:paraId="365BCB90" w14:textId="77777777" w:rsidR="002F6EF4" w:rsidRPr="0050431F" w:rsidRDefault="002F6EF4" w:rsidP="00E819CF">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439" w:type="dxa"/>
          </w:tcPr>
          <w:p w14:paraId="7A9D198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7E8E4B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C9B6C2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1908050"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F9751B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3B27568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6F2EC8C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20CAC4A" w14:textId="77777777" w:rsidTr="002F6EF4">
        <w:trPr>
          <w:gridAfter w:val="1"/>
          <w:wAfter w:w="12" w:type="dxa"/>
          <w:jc w:val="center"/>
        </w:trPr>
        <w:tc>
          <w:tcPr>
            <w:tcW w:w="1788" w:type="dxa"/>
          </w:tcPr>
          <w:p w14:paraId="6DDF25E6"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24BDE44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3EAB3FC"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E07959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0403F51E"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26DF3938"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CA2F175"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21606B8" w14:textId="77777777" w:rsidR="002F6EF4" w:rsidRPr="0050431F" w:rsidRDefault="002F6EF4" w:rsidP="00E819CF">
            <w:pPr>
              <w:keepNext/>
              <w:keepLines/>
              <w:spacing w:after="0"/>
              <w:rPr>
                <w:sz w:val="18"/>
              </w:rPr>
            </w:pPr>
            <w:r w:rsidRPr="0050431F">
              <w:rPr>
                <w:sz w:val="18"/>
              </w:rPr>
              <w:t>TC13</w:t>
            </w:r>
          </w:p>
        </w:tc>
      </w:tr>
      <w:tr w:rsidR="002F6EF4" w:rsidRPr="0050431F" w14:paraId="75614370" w14:textId="77777777" w:rsidTr="002F6EF4">
        <w:trPr>
          <w:gridAfter w:val="1"/>
          <w:wAfter w:w="12" w:type="dxa"/>
          <w:jc w:val="center"/>
        </w:trPr>
        <w:tc>
          <w:tcPr>
            <w:tcW w:w="1788" w:type="dxa"/>
            <w:vAlign w:val="center"/>
          </w:tcPr>
          <w:p w14:paraId="4B3A7F01" w14:textId="77777777" w:rsidR="002F6EF4" w:rsidRPr="0050431F" w:rsidRDefault="002F6EF4" w:rsidP="00E819CF">
            <w:pPr>
              <w:pStyle w:val="TAL"/>
              <w:ind w:left="14"/>
              <w:rPr>
                <w:rFonts w:cs="Arial"/>
                <w:lang w:eastAsia="en-US"/>
              </w:rPr>
            </w:pPr>
            <w:r w:rsidRPr="0050431F">
              <w:rPr>
                <w:rFonts w:cs="Arial"/>
                <w:lang w:eastAsia="en-US"/>
              </w:rPr>
              <w:t>Additional requirement for BC2 (Category B)</w:t>
            </w:r>
          </w:p>
        </w:tc>
        <w:tc>
          <w:tcPr>
            <w:tcW w:w="1439" w:type="dxa"/>
          </w:tcPr>
          <w:p w14:paraId="1E27275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F1C6C73"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607954B0"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29B2C6C5"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A803D72"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34C21C00"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15B900D2" w14:textId="77777777" w:rsidR="002F6EF4" w:rsidRPr="0050431F" w:rsidRDefault="002F6EF4" w:rsidP="00E819CF">
            <w:pPr>
              <w:keepNext/>
              <w:keepLines/>
              <w:spacing w:after="0"/>
              <w:rPr>
                <w:sz w:val="18"/>
              </w:rPr>
            </w:pPr>
            <w:r w:rsidRPr="0050431F">
              <w:rPr>
                <w:sz w:val="18"/>
              </w:rPr>
              <w:t>TC13</w:t>
            </w:r>
          </w:p>
        </w:tc>
      </w:tr>
      <w:tr w:rsidR="002F6EF4" w:rsidRPr="0050431F" w14:paraId="626E9345" w14:textId="77777777" w:rsidTr="002F6EF4">
        <w:trPr>
          <w:gridAfter w:val="1"/>
          <w:wAfter w:w="12" w:type="dxa"/>
          <w:jc w:val="center"/>
        </w:trPr>
        <w:tc>
          <w:tcPr>
            <w:tcW w:w="1788" w:type="dxa"/>
            <w:vAlign w:val="center"/>
          </w:tcPr>
          <w:p w14:paraId="2F652702" w14:textId="77777777" w:rsidR="002F6EF4" w:rsidRPr="0050431F" w:rsidRDefault="002F6EF4" w:rsidP="00E819CF">
            <w:pPr>
              <w:pStyle w:val="TAL"/>
              <w:ind w:left="14"/>
              <w:rPr>
                <w:rFonts w:cs="Arial"/>
                <w:b/>
                <w:bCs/>
                <w:lang w:eastAsia="en-US"/>
              </w:rPr>
            </w:pPr>
            <w:r w:rsidRPr="0050431F">
              <w:rPr>
                <w:rFonts w:cs="Arial"/>
                <w:b/>
                <w:bCs/>
                <w:lang w:eastAsia="en-US"/>
              </w:rPr>
              <w:t>7.7 Receiver intermodulation</w:t>
            </w:r>
          </w:p>
        </w:tc>
        <w:tc>
          <w:tcPr>
            <w:tcW w:w="1439" w:type="dxa"/>
          </w:tcPr>
          <w:p w14:paraId="5696535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008F63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52DB921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4C80A04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7D926DE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759039F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390DD34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B39273F" w14:textId="77777777" w:rsidTr="002F6EF4">
        <w:trPr>
          <w:gridAfter w:val="1"/>
          <w:wAfter w:w="12" w:type="dxa"/>
          <w:jc w:val="center"/>
        </w:trPr>
        <w:tc>
          <w:tcPr>
            <w:tcW w:w="1788" w:type="dxa"/>
            <w:vAlign w:val="center"/>
          </w:tcPr>
          <w:p w14:paraId="4714A76A" w14:textId="77777777" w:rsidR="002F6EF4" w:rsidRPr="0050431F" w:rsidRDefault="002F6EF4" w:rsidP="00E819CF">
            <w:pPr>
              <w:pStyle w:val="TAL"/>
              <w:ind w:left="14"/>
              <w:rPr>
                <w:rFonts w:cs="Arial"/>
                <w:lang w:eastAsia="en-US"/>
              </w:rPr>
            </w:pPr>
            <w:r w:rsidRPr="0050431F">
              <w:rPr>
                <w:rFonts w:cs="Arial"/>
                <w:lang w:eastAsia="en-US"/>
              </w:rPr>
              <w:t>General intermodulation requirement</w:t>
            </w:r>
          </w:p>
        </w:tc>
        <w:tc>
          <w:tcPr>
            <w:tcW w:w="1439" w:type="dxa"/>
          </w:tcPr>
          <w:p w14:paraId="7E67762E"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22DB965"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F2E4D1B"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7E50D07C"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7D5B106A"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2991BDF3"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5730EE77" w14:textId="77777777" w:rsidR="002F6EF4" w:rsidRPr="0050431F" w:rsidRDefault="002F6EF4" w:rsidP="00E819CF">
            <w:pPr>
              <w:keepNext/>
              <w:keepLines/>
              <w:spacing w:after="0"/>
              <w:rPr>
                <w:sz w:val="18"/>
              </w:rPr>
            </w:pPr>
            <w:r w:rsidRPr="0050431F">
              <w:rPr>
                <w:sz w:val="18"/>
              </w:rPr>
              <w:t>TC13</w:t>
            </w:r>
          </w:p>
        </w:tc>
      </w:tr>
      <w:tr w:rsidR="002F6EF4" w:rsidRPr="0050431F" w14:paraId="0E344841" w14:textId="77777777" w:rsidTr="002F6EF4">
        <w:trPr>
          <w:gridAfter w:val="1"/>
          <w:wAfter w:w="12" w:type="dxa"/>
          <w:jc w:val="center"/>
        </w:trPr>
        <w:tc>
          <w:tcPr>
            <w:tcW w:w="1788" w:type="dxa"/>
            <w:vAlign w:val="center"/>
          </w:tcPr>
          <w:p w14:paraId="2AA35176" w14:textId="77777777" w:rsidR="002F6EF4" w:rsidRPr="0050431F" w:rsidRDefault="002F6EF4" w:rsidP="00E819CF">
            <w:pPr>
              <w:pStyle w:val="TAL"/>
              <w:ind w:left="14"/>
              <w:rPr>
                <w:rFonts w:cs="Arial"/>
                <w:lang w:eastAsia="en-US"/>
              </w:rPr>
            </w:pPr>
            <w:r w:rsidRPr="0050431F">
              <w:rPr>
                <w:rFonts w:cs="Arial"/>
                <w:lang w:eastAsia="en-US"/>
              </w:rPr>
              <w:t>General narrowband intermodulation requirement</w:t>
            </w:r>
          </w:p>
        </w:tc>
        <w:tc>
          <w:tcPr>
            <w:tcW w:w="1439" w:type="dxa"/>
          </w:tcPr>
          <w:p w14:paraId="5678F0D6"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78BC1AD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635E3618"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04E12F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E3A0B7C"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3D75CA7"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80A4CE3" w14:textId="77777777" w:rsidR="002F6EF4" w:rsidRPr="0050431F" w:rsidRDefault="002F6EF4" w:rsidP="00E819CF">
            <w:pPr>
              <w:keepNext/>
              <w:keepLines/>
              <w:spacing w:after="0"/>
              <w:rPr>
                <w:sz w:val="18"/>
              </w:rPr>
            </w:pPr>
            <w:r w:rsidRPr="0050431F">
              <w:rPr>
                <w:sz w:val="18"/>
              </w:rPr>
              <w:t>TC13</w:t>
            </w:r>
          </w:p>
        </w:tc>
      </w:tr>
      <w:tr w:rsidR="002F6EF4" w:rsidRPr="0050431F" w14:paraId="154DA68F" w14:textId="77777777" w:rsidTr="002F6EF4">
        <w:trPr>
          <w:gridAfter w:val="1"/>
          <w:wAfter w:w="12" w:type="dxa"/>
          <w:jc w:val="center"/>
        </w:trPr>
        <w:tc>
          <w:tcPr>
            <w:tcW w:w="1788" w:type="dxa"/>
            <w:vAlign w:val="center"/>
          </w:tcPr>
          <w:p w14:paraId="06C4AA67" w14:textId="77777777" w:rsidR="002F6EF4" w:rsidRPr="0050431F" w:rsidRDefault="002F6EF4" w:rsidP="00E819CF">
            <w:pPr>
              <w:pStyle w:val="TAL"/>
              <w:ind w:left="14"/>
              <w:rPr>
                <w:rFonts w:cs="Arial"/>
                <w:lang w:eastAsia="en-US"/>
              </w:rPr>
            </w:pPr>
            <w:r w:rsidRPr="0050431F">
              <w:rPr>
                <w:rFonts w:cs="Arial"/>
                <w:lang w:eastAsia="en-US"/>
              </w:rPr>
              <w:t>Additional narrowband intermodulation requirement for GSM/EDGE</w:t>
            </w:r>
          </w:p>
        </w:tc>
        <w:tc>
          <w:tcPr>
            <w:tcW w:w="1439" w:type="dxa"/>
          </w:tcPr>
          <w:p w14:paraId="41C9DB27"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77E947A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B6F8FE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1EFE1C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AB5D28F" w14:textId="77777777" w:rsidR="002F6EF4" w:rsidRPr="0050431F" w:rsidRDefault="002F6EF4" w:rsidP="00E819CF">
            <w:pPr>
              <w:pStyle w:val="TAL"/>
              <w:rPr>
                <w:rFonts w:cs="Arial"/>
              </w:rPr>
            </w:pPr>
            <w:r w:rsidRPr="0050431F">
              <w:rPr>
                <w:rFonts w:cs="Arial"/>
              </w:rPr>
              <w:t>N/A</w:t>
            </w:r>
          </w:p>
        </w:tc>
        <w:tc>
          <w:tcPr>
            <w:tcW w:w="1559" w:type="dxa"/>
            <w:gridSpan w:val="2"/>
          </w:tcPr>
          <w:p w14:paraId="6C5B790F"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0C402EBC"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3709BFF" w14:textId="77777777" w:rsidTr="002F6EF4">
        <w:trPr>
          <w:gridAfter w:val="1"/>
          <w:wAfter w:w="12" w:type="dxa"/>
          <w:trHeight w:val="50"/>
          <w:jc w:val="center"/>
        </w:trPr>
        <w:tc>
          <w:tcPr>
            <w:tcW w:w="1788" w:type="dxa"/>
            <w:vAlign w:val="center"/>
          </w:tcPr>
          <w:p w14:paraId="5EFB81A2" w14:textId="77777777" w:rsidR="002F6EF4" w:rsidRPr="0050431F" w:rsidRDefault="002F6EF4" w:rsidP="00E819CF">
            <w:pPr>
              <w:pStyle w:val="TAL"/>
              <w:ind w:left="14"/>
              <w:rPr>
                <w:rFonts w:cs="Arial"/>
                <w:b/>
                <w:bCs/>
                <w:lang w:eastAsia="en-US"/>
              </w:rPr>
            </w:pPr>
            <w:r w:rsidRPr="0050431F">
              <w:rPr>
                <w:rFonts w:cs="Arial"/>
                <w:b/>
                <w:bCs/>
                <w:lang w:eastAsia="en-US"/>
              </w:rPr>
              <w:t>7.8 In-channel selectivity</w:t>
            </w:r>
          </w:p>
        </w:tc>
        <w:tc>
          <w:tcPr>
            <w:tcW w:w="1439" w:type="dxa"/>
          </w:tcPr>
          <w:p w14:paraId="71A8FAD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AAC05E2"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46AB20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C3B906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14208B0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3F83497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2AA6289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793B8A47" w14:textId="77777777" w:rsidTr="002F6EF4">
        <w:trPr>
          <w:gridAfter w:val="1"/>
          <w:wAfter w:w="12" w:type="dxa"/>
          <w:jc w:val="center"/>
        </w:trPr>
        <w:tc>
          <w:tcPr>
            <w:tcW w:w="1788" w:type="dxa"/>
            <w:vAlign w:val="center"/>
          </w:tcPr>
          <w:p w14:paraId="521D6FBC" w14:textId="77777777" w:rsidR="002F6EF4" w:rsidRPr="0050431F" w:rsidRDefault="002F6EF4" w:rsidP="00E819CF">
            <w:pPr>
              <w:pStyle w:val="TAL"/>
              <w:ind w:left="14"/>
              <w:rPr>
                <w:rFonts w:cs="Arial"/>
                <w:lang w:eastAsia="en-US"/>
              </w:rPr>
            </w:pPr>
            <w:r w:rsidRPr="0050431F">
              <w:rPr>
                <w:rFonts w:cs="Arial"/>
                <w:lang w:eastAsia="en-US"/>
              </w:rPr>
              <w:t>E-UTRA requirement</w:t>
            </w:r>
          </w:p>
        </w:tc>
        <w:tc>
          <w:tcPr>
            <w:tcW w:w="1439" w:type="dxa"/>
          </w:tcPr>
          <w:p w14:paraId="4E5460E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161757F1"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89564F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64FE65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3245A7A6"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53D5CAE"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0E193CBB"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2D69AB72" w14:textId="77777777" w:rsidTr="002F6EF4">
        <w:trPr>
          <w:gridAfter w:val="1"/>
          <w:wAfter w:w="12" w:type="dxa"/>
          <w:jc w:val="center"/>
        </w:trPr>
        <w:tc>
          <w:tcPr>
            <w:tcW w:w="1788" w:type="dxa"/>
            <w:vAlign w:val="center"/>
          </w:tcPr>
          <w:p w14:paraId="7C34B668"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0D46B44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C7F1BC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6359712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574A5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4CD10DB"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A0C5C3A"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73AFF86" w14:textId="77777777" w:rsidR="002F6EF4" w:rsidRPr="0050431F" w:rsidRDefault="002F6EF4" w:rsidP="00E819CF">
            <w:pPr>
              <w:pStyle w:val="TAL"/>
              <w:rPr>
                <w:rFonts w:cs="Arial"/>
                <w:lang w:eastAsia="en-US"/>
              </w:rPr>
            </w:pPr>
            <w:r w:rsidRPr="0050431F">
              <w:rPr>
                <w:rFonts w:cs="Arial"/>
                <w:lang w:eastAsia="en-US"/>
              </w:rPr>
              <w:t>N/A</w:t>
            </w:r>
          </w:p>
        </w:tc>
      </w:tr>
    </w:tbl>
    <w:p w14:paraId="49E30051" w14:textId="77777777" w:rsidR="002F6EF4" w:rsidRPr="0050431F" w:rsidRDefault="002F6EF4" w:rsidP="002F6EF4"/>
    <w:p w14:paraId="248FFD57" w14:textId="77777777" w:rsidR="002F6EF4" w:rsidRPr="0050431F" w:rsidRDefault="002F6EF4" w:rsidP="00EB0F3C">
      <w:pPr>
        <w:pStyle w:val="TH"/>
      </w:pPr>
      <w:r w:rsidRPr="0050431F">
        <w:t>Table 5.1-1b: Test configurations for capability sets (CS14-15) for Multi-RAT capable BS</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39"/>
        <w:gridCol w:w="8"/>
      </w:tblGrid>
      <w:tr w:rsidR="002F6EF4" w:rsidRPr="00552333" w14:paraId="25459FDE" w14:textId="77777777" w:rsidTr="002F6EF4">
        <w:trPr>
          <w:tblHeader/>
          <w:jc w:val="center"/>
        </w:trPr>
        <w:tc>
          <w:tcPr>
            <w:tcW w:w="2447" w:type="dxa"/>
          </w:tcPr>
          <w:p w14:paraId="42F6CB3F" w14:textId="77777777" w:rsidR="002F6EF4" w:rsidRPr="0050431F" w:rsidRDefault="002F6EF4" w:rsidP="002F6EF4">
            <w:pPr>
              <w:pStyle w:val="TAH"/>
              <w:ind w:left="-3" w:firstLine="3"/>
              <w:rPr>
                <w:rFonts w:cs="Arial"/>
                <w:lang w:eastAsia="en-US"/>
              </w:rPr>
            </w:pPr>
            <w:r w:rsidRPr="0050431F">
              <w:rPr>
                <w:rFonts w:cs="Arial"/>
                <w:lang w:eastAsia="en-US"/>
              </w:rPr>
              <w:t>Capability Set</w:t>
            </w:r>
          </w:p>
        </w:tc>
        <w:tc>
          <w:tcPr>
            <w:tcW w:w="3330" w:type="dxa"/>
            <w:gridSpan w:val="2"/>
          </w:tcPr>
          <w:p w14:paraId="10E00529" w14:textId="77777777" w:rsidR="002F6EF4" w:rsidRPr="00552333" w:rsidRDefault="002F6EF4" w:rsidP="002F6EF4">
            <w:pPr>
              <w:pStyle w:val="TAH"/>
              <w:rPr>
                <w:rFonts w:cs="Arial"/>
                <w:lang w:val="sv-FI" w:eastAsia="en-US"/>
              </w:rPr>
            </w:pPr>
            <w:r w:rsidRPr="00552333">
              <w:rPr>
                <w:rFonts w:cs="Arial"/>
                <w:lang w:val="sv-FI" w:eastAsia="en-US"/>
              </w:rPr>
              <w:t>UTRA + E-UTRA +</w:t>
            </w:r>
          </w:p>
          <w:p w14:paraId="7D329E21" w14:textId="77777777" w:rsidR="002F6EF4" w:rsidRPr="00552333" w:rsidRDefault="002F6EF4" w:rsidP="002F6EF4">
            <w:pPr>
              <w:pStyle w:val="TAH"/>
              <w:rPr>
                <w:rFonts w:cs="Arial"/>
                <w:lang w:val="sv-FI" w:eastAsia="en-US"/>
              </w:rPr>
            </w:pPr>
            <w:r w:rsidRPr="00552333">
              <w:rPr>
                <w:rFonts w:cs="Arial"/>
                <w:bCs/>
                <w:szCs w:val="18"/>
                <w:lang w:val="sv-FI" w:eastAsia="ja-JP"/>
              </w:rPr>
              <w:t>NB-IoT standalone</w:t>
            </w:r>
            <w:r w:rsidRPr="00552333">
              <w:rPr>
                <w:rFonts w:cs="Arial"/>
                <w:bCs/>
                <w:szCs w:val="18"/>
                <w:lang w:val="sv-FI" w:eastAsia="zh-CN"/>
              </w:rPr>
              <w:t xml:space="preserve"> </w:t>
            </w:r>
            <w:r w:rsidRPr="00552333">
              <w:rPr>
                <w:rFonts w:cs="Arial"/>
                <w:lang w:val="sv-FI" w:eastAsia="ja-JP"/>
              </w:rPr>
              <w:t>(CS 14)</w:t>
            </w:r>
          </w:p>
        </w:tc>
        <w:tc>
          <w:tcPr>
            <w:tcW w:w="1847" w:type="dxa"/>
            <w:gridSpan w:val="2"/>
          </w:tcPr>
          <w:p w14:paraId="19E94696" w14:textId="77777777" w:rsidR="002F6EF4" w:rsidRPr="00552333" w:rsidRDefault="002F6EF4" w:rsidP="002F6EF4">
            <w:pPr>
              <w:keepNext/>
              <w:keepLines/>
              <w:spacing w:after="0"/>
              <w:jc w:val="center"/>
              <w:rPr>
                <w:rFonts w:cs="Arial"/>
                <w:b/>
                <w:lang w:val="sv-FI"/>
              </w:rPr>
            </w:pPr>
            <w:r w:rsidRPr="00552333">
              <w:rPr>
                <w:rFonts w:cs="Arial"/>
                <w:b/>
                <w:lang w:val="sv-FI"/>
              </w:rPr>
              <w:t>GSM + UTRA + E-UTRA + NB-IoT standalone</w:t>
            </w:r>
            <w:r w:rsidRPr="00552333">
              <w:rPr>
                <w:rFonts w:cs="Arial"/>
                <w:b/>
                <w:lang w:val="sv-FI"/>
              </w:rPr>
              <w:br/>
              <w:t>(CS 15)</w:t>
            </w:r>
          </w:p>
        </w:tc>
      </w:tr>
      <w:tr w:rsidR="002F6EF4" w:rsidRPr="0050431F" w14:paraId="1AF37AA0" w14:textId="77777777" w:rsidTr="00E819CF">
        <w:trPr>
          <w:tblHeader/>
          <w:jc w:val="center"/>
        </w:trPr>
        <w:tc>
          <w:tcPr>
            <w:tcW w:w="2447" w:type="dxa"/>
          </w:tcPr>
          <w:p w14:paraId="7B12C40A" w14:textId="77777777" w:rsidR="002F6EF4" w:rsidRPr="0050431F" w:rsidRDefault="002F6EF4" w:rsidP="00E819CF">
            <w:pPr>
              <w:pStyle w:val="TAH"/>
              <w:rPr>
                <w:lang w:eastAsia="en-US"/>
              </w:rPr>
            </w:pPr>
            <w:r w:rsidRPr="0050431F">
              <w:rPr>
                <w:lang w:eastAsia="ja-JP"/>
              </w:rPr>
              <w:t>BS test case</w:t>
            </w:r>
          </w:p>
        </w:tc>
        <w:tc>
          <w:tcPr>
            <w:tcW w:w="1665" w:type="dxa"/>
          </w:tcPr>
          <w:p w14:paraId="19F79CE9" w14:textId="77777777" w:rsidR="002F6EF4" w:rsidRPr="0050431F" w:rsidRDefault="002F6EF4" w:rsidP="00E819CF">
            <w:pPr>
              <w:pStyle w:val="TAH"/>
              <w:rPr>
                <w:lang w:eastAsia="en-US"/>
              </w:rPr>
            </w:pPr>
            <w:r w:rsidRPr="0050431F">
              <w:rPr>
                <w:lang w:eastAsia="ja-JP"/>
              </w:rPr>
              <w:t>BC1</w:t>
            </w:r>
          </w:p>
        </w:tc>
        <w:tc>
          <w:tcPr>
            <w:tcW w:w="1665" w:type="dxa"/>
          </w:tcPr>
          <w:p w14:paraId="4B4B5210" w14:textId="77777777" w:rsidR="002F6EF4" w:rsidRPr="0050431F" w:rsidRDefault="002F6EF4" w:rsidP="00E819CF">
            <w:pPr>
              <w:pStyle w:val="TAH"/>
              <w:rPr>
                <w:lang w:eastAsia="en-US"/>
              </w:rPr>
            </w:pPr>
            <w:r w:rsidRPr="0050431F">
              <w:rPr>
                <w:lang w:eastAsia="en-US"/>
              </w:rPr>
              <w:t>BC2</w:t>
            </w:r>
          </w:p>
        </w:tc>
        <w:tc>
          <w:tcPr>
            <w:tcW w:w="1847" w:type="dxa"/>
            <w:gridSpan w:val="2"/>
          </w:tcPr>
          <w:p w14:paraId="23980B3A" w14:textId="77777777" w:rsidR="002F6EF4" w:rsidRPr="0050431F" w:rsidRDefault="002F6EF4" w:rsidP="00E819CF">
            <w:pPr>
              <w:pStyle w:val="TAH"/>
              <w:rPr>
                <w:lang w:eastAsia="ja-JP"/>
              </w:rPr>
            </w:pPr>
            <w:r w:rsidRPr="0050431F">
              <w:rPr>
                <w:lang w:eastAsia="ja-JP"/>
              </w:rPr>
              <w:t>BC2</w:t>
            </w:r>
          </w:p>
        </w:tc>
      </w:tr>
      <w:tr w:rsidR="002F6EF4" w:rsidRPr="0050431F" w14:paraId="5DFA6CCC" w14:textId="77777777" w:rsidTr="002F6EF4">
        <w:trPr>
          <w:gridAfter w:val="1"/>
          <w:wAfter w:w="8" w:type="dxa"/>
          <w:jc w:val="center"/>
        </w:trPr>
        <w:tc>
          <w:tcPr>
            <w:tcW w:w="2447" w:type="dxa"/>
          </w:tcPr>
          <w:p w14:paraId="09B41BB4" w14:textId="77777777" w:rsidR="002F6EF4" w:rsidRPr="0050431F" w:rsidRDefault="002F6EF4" w:rsidP="00E819CF">
            <w:pPr>
              <w:pStyle w:val="TAL"/>
              <w:ind w:left="14"/>
              <w:rPr>
                <w:rFonts w:cs="Arial"/>
                <w:b/>
                <w:lang w:eastAsia="en-US"/>
              </w:rPr>
            </w:pPr>
            <w:r w:rsidRPr="0050431F">
              <w:rPr>
                <w:rFonts w:cs="Arial"/>
                <w:b/>
                <w:lang w:eastAsia="en-US"/>
              </w:rPr>
              <w:t>6.2 Base Station output power</w:t>
            </w:r>
          </w:p>
        </w:tc>
        <w:tc>
          <w:tcPr>
            <w:tcW w:w="1665" w:type="dxa"/>
          </w:tcPr>
          <w:p w14:paraId="5D97781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16E80BCA"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5F1905A5"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ADC1926" w14:textId="77777777" w:rsidTr="002F6EF4">
        <w:trPr>
          <w:gridAfter w:val="1"/>
          <w:wAfter w:w="8" w:type="dxa"/>
          <w:jc w:val="center"/>
        </w:trPr>
        <w:tc>
          <w:tcPr>
            <w:tcW w:w="2447" w:type="dxa"/>
          </w:tcPr>
          <w:p w14:paraId="6B2CB07D" w14:textId="77777777" w:rsidR="002F6EF4" w:rsidRPr="0050431F" w:rsidRDefault="002F6EF4" w:rsidP="00E819CF">
            <w:pPr>
              <w:pStyle w:val="TAL"/>
              <w:ind w:left="14"/>
              <w:rPr>
                <w:rFonts w:cs="Arial"/>
                <w:lang w:eastAsia="en-US"/>
              </w:rPr>
            </w:pPr>
            <w:r w:rsidRPr="0050431F">
              <w:rPr>
                <w:rFonts w:cs="Arial"/>
                <w:lang w:eastAsia="en-US"/>
              </w:rPr>
              <w:t xml:space="preserve">Base Station maximum output power </w:t>
            </w:r>
          </w:p>
        </w:tc>
        <w:tc>
          <w:tcPr>
            <w:tcW w:w="1665" w:type="dxa"/>
          </w:tcPr>
          <w:p w14:paraId="2C7B9835"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C8AF934"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1A871277" w14:textId="77777777" w:rsidR="002F6EF4" w:rsidRPr="0050431F" w:rsidRDefault="002F6EF4" w:rsidP="00E819CF">
            <w:pPr>
              <w:pStyle w:val="TAL"/>
              <w:rPr>
                <w:rFonts w:cs="Arial"/>
                <w:lang w:eastAsia="en-US"/>
              </w:rPr>
            </w:pPr>
            <w:r w:rsidRPr="0050431F">
              <w:rPr>
                <w:rFonts w:cs="Arial"/>
                <w:lang w:eastAsia="en-US"/>
              </w:rPr>
              <w:t>TC13, TC12*</w:t>
            </w:r>
          </w:p>
        </w:tc>
      </w:tr>
      <w:tr w:rsidR="002F6EF4" w:rsidRPr="0050431F" w14:paraId="357D166B" w14:textId="77777777" w:rsidTr="002F6EF4">
        <w:trPr>
          <w:gridAfter w:val="1"/>
          <w:wAfter w:w="8" w:type="dxa"/>
          <w:trHeight w:val="892"/>
          <w:jc w:val="center"/>
        </w:trPr>
        <w:tc>
          <w:tcPr>
            <w:tcW w:w="2447" w:type="dxa"/>
          </w:tcPr>
          <w:p w14:paraId="78BDB04D" w14:textId="77777777" w:rsidR="002F6EF4" w:rsidRPr="0050431F" w:rsidRDefault="002F6EF4" w:rsidP="00E819CF">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665" w:type="dxa"/>
          </w:tcPr>
          <w:p w14:paraId="20217096"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DE8F2A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CB1A113"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B761944" w14:textId="77777777" w:rsidTr="002F6EF4">
        <w:trPr>
          <w:gridAfter w:val="1"/>
          <w:wAfter w:w="8" w:type="dxa"/>
          <w:jc w:val="center"/>
        </w:trPr>
        <w:tc>
          <w:tcPr>
            <w:tcW w:w="2447" w:type="dxa"/>
            <w:vAlign w:val="center"/>
          </w:tcPr>
          <w:p w14:paraId="1AD1C969" w14:textId="77777777" w:rsidR="002F6EF4" w:rsidRPr="0050431F" w:rsidRDefault="002F6EF4" w:rsidP="00E819CF">
            <w:pPr>
              <w:pStyle w:val="TAL"/>
              <w:ind w:left="14"/>
              <w:rPr>
                <w:rFonts w:cs="Arial"/>
                <w:lang w:eastAsia="en-US"/>
              </w:rPr>
            </w:pPr>
            <w:r w:rsidRPr="0050431F">
              <w:rPr>
                <w:rFonts w:cs="Arial"/>
                <w:lang w:eastAsia="en-US"/>
              </w:rPr>
              <w:t>E-UTRA for DL RS power</w:t>
            </w:r>
          </w:p>
        </w:tc>
        <w:tc>
          <w:tcPr>
            <w:tcW w:w="1665" w:type="dxa"/>
          </w:tcPr>
          <w:p w14:paraId="7D288002"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15C3B5C7"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1021603F"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3C78635" w14:textId="77777777" w:rsidTr="002F6EF4">
        <w:trPr>
          <w:gridAfter w:val="1"/>
          <w:wAfter w:w="8" w:type="dxa"/>
          <w:jc w:val="center"/>
        </w:trPr>
        <w:tc>
          <w:tcPr>
            <w:tcW w:w="2447" w:type="dxa"/>
            <w:vAlign w:val="center"/>
          </w:tcPr>
          <w:p w14:paraId="2CB43160" w14:textId="77777777" w:rsidR="002F6EF4" w:rsidRPr="0050431F" w:rsidRDefault="002F6EF4" w:rsidP="00E819CF">
            <w:pPr>
              <w:pStyle w:val="TAL"/>
              <w:ind w:left="14"/>
              <w:rPr>
                <w:rFonts w:cs="Arial"/>
                <w:lang w:eastAsia="en-US"/>
              </w:rPr>
            </w:pPr>
            <w:r w:rsidRPr="0050431F">
              <w:rPr>
                <w:rFonts w:cs="Arial"/>
                <w:lang w:eastAsia="en-US"/>
              </w:rPr>
              <w:t>NB-IoT for DL RS power</w:t>
            </w:r>
          </w:p>
        </w:tc>
        <w:tc>
          <w:tcPr>
            <w:tcW w:w="1665" w:type="dxa"/>
          </w:tcPr>
          <w:p w14:paraId="17D70A77"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FB941DC"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71206B76"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6FBF13A" w14:textId="77777777" w:rsidTr="002F6EF4">
        <w:trPr>
          <w:gridAfter w:val="1"/>
          <w:wAfter w:w="8" w:type="dxa"/>
          <w:jc w:val="center"/>
        </w:trPr>
        <w:tc>
          <w:tcPr>
            <w:tcW w:w="2447" w:type="dxa"/>
            <w:vAlign w:val="center"/>
          </w:tcPr>
          <w:p w14:paraId="187447F1" w14:textId="77777777" w:rsidR="002F6EF4" w:rsidRPr="0050431F" w:rsidRDefault="002F6EF4" w:rsidP="00E819CF">
            <w:pPr>
              <w:pStyle w:val="TAL"/>
              <w:ind w:left="14"/>
              <w:rPr>
                <w:rFonts w:cs="Arial"/>
                <w:lang w:eastAsia="en-US"/>
              </w:rPr>
            </w:pPr>
            <w:r w:rsidRPr="0050431F">
              <w:rPr>
                <w:rFonts w:cs="Arial"/>
                <w:lang w:eastAsia="en-US"/>
              </w:rPr>
              <w:t>UTRA FDD primary CPICH power</w:t>
            </w:r>
          </w:p>
        </w:tc>
        <w:tc>
          <w:tcPr>
            <w:tcW w:w="1665" w:type="dxa"/>
          </w:tcPr>
          <w:p w14:paraId="3FF8B43B"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43270071"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A48D40E"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41AFBD87" w14:textId="77777777" w:rsidTr="002F6EF4">
        <w:trPr>
          <w:gridAfter w:val="1"/>
          <w:wAfter w:w="8" w:type="dxa"/>
          <w:jc w:val="center"/>
        </w:trPr>
        <w:tc>
          <w:tcPr>
            <w:tcW w:w="2447" w:type="dxa"/>
            <w:vAlign w:val="center"/>
          </w:tcPr>
          <w:p w14:paraId="6A623D99" w14:textId="77777777" w:rsidR="002F6EF4" w:rsidRPr="0050431F" w:rsidRDefault="002F6EF4" w:rsidP="00E819CF">
            <w:pPr>
              <w:pStyle w:val="TAL"/>
              <w:ind w:left="14"/>
              <w:rPr>
                <w:rFonts w:cs="Arial"/>
                <w:lang w:eastAsia="en-US"/>
              </w:rPr>
            </w:pPr>
            <w:r w:rsidRPr="0050431F">
              <w:rPr>
                <w:rFonts w:cs="Arial"/>
                <w:lang w:eastAsia="en-US"/>
              </w:rPr>
              <w:t>UTRA FDD secondary CPICH power</w:t>
            </w:r>
          </w:p>
        </w:tc>
        <w:tc>
          <w:tcPr>
            <w:tcW w:w="1665" w:type="dxa"/>
          </w:tcPr>
          <w:p w14:paraId="55E1F644"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58B166D1"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28C25125"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29D81C94" w14:textId="77777777" w:rsidTr="002F6EF4">
        <w:trPr>
          <w:gridAfter w:val="1"/>
          <w:wAfter w:w="8" w:type="dxa"/>
          <w:jc w:val="center"/>
        </w:trPr>
        <w:tc>
          <w:tcPr>
            <w:tcW w:w="2447" w:type="dxa"/>
            <w:vAlign w:val="center"/>
          </w:tcPr>
          <w:p w14:paraId="0E06A9A8" w14:textId="77777777" w:rsidR="002F6EF4" w:rsidRPr="0050431F" w:rsidRDefault="002F6EF4" w:rsidP="00E819CF">
            <w:pPr>
              <w:pStyle w:val="TAL"/>
              <w:ind w:left="14"/>
              <w:rPr>
                <w:rFonts w:cs="Arial"/>
                <w:lang w:eastAsia="en-US"/>
              </w:rPr>
            </w:pPr>
            <w:r w:rsidRPr="0050431F">
              <w:rPr>
                <w:rFonts w:cs="Arial"/>
                <w:lang w:eastAsia="en-US"/>
              </w:rPr>
              <w:t>UTRA TDD primary CCPCH power</w:t>
            </w:r>
          </w:p>
        </w:tc>
        <w:tc>
          <w:tcPr>
            <w:tcW w:w="1665" w:type="dxa"/>
          </w:tcPr>
          <w:p w14:paraId="30A73BB1"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1AA9CED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F70EA4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12F4AFC" w14:textId="77777777" w:rsidTr="002F6EF4">
        <w:trPr>
          <w:gridAfter w:val="1"/>
          <w:wAfter w:w="8" w:type="dxa"/>
          <w:jc w:val="center"/>
        </w:trPr>
        <w:tc>
          <w:tcPr>
            <w:tcW w:w="2447" w:type="dxa"/>
            <w:vAlign w:val="center"/>
          </w:tcPr>
          <w:p w14:paraId="62CD2691" w14:textId="77777777" w:rsidR="002F6EF4" w:rsidRPr="0050431F" w:rsidRDefault="002F6EF4" w:rsidP="00E819CF">
            <w:pPr>
              <w:pStyle w:val="TAL"/>
              <w:ind w:left="14"/>
              <w:rPr>
                <w:rFonts w:cs="Arial"/>
                <w:b/>
                <w:lang w:eastAsia="en-US"/>
              </w:rPr>
            </w:pPr>
            <w:r w:rsidRPr="0050431F">
              <w:rPr>
                <w:rFonts w:cs="Arial"/>
                <w:b/>
                <w:lang w:eastAsia="en-US"/>
              </w:rPr>
              <w:t>6.3 Output power dynamics</w:t>
            </w:r>
          </w:p>
        </w:tc>
        <w:tc>
          <w:tcPr>
            <w:tcW w:w="1665" w:type="dxa"/>
          </w:tcPr>
          <w:p w14:paraId="734D697B"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BD48798"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2362D26C"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5F397C7" w14:textId="77777777" w:rsidTr="002F6EF4">
        <w:trPr>
          <w:gridAfter w:val="1"/>
          <w:wAfter w:w="8" w:type="dxa"/>
          <w:jc w:val="center"/>
        </w:trPr>
        <w:tc>
          <w:tcPr>
            <w:tcW w:w="2447" w:type="dxa"/>
            <w:vAlign w:val="center"/>
          </w:tcPr>
          <w:p w14:paraId="2E5C5F8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28CA219A"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6D77DD12"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2A68EA5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BEC1CE0" w14:textId="77777777" w:rsidTr="002F6EF4">
        <w:trPr>
          <w:gridAfter w:val="1"/>
          <w:wAfter w:w="8" w:type="dxa"/>
          <w:jc w:val="center"/>
        </w:trPr>
        <w:tc>
          <w:tcPr>
            <w:tcW w:w="2447" w:type="dxa"/>
            <w:vAlign w:val="center"/>
          </w:tcPr>
          <w:p w14:paraId="3D12644A"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9E512A"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59C696A"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7C84C0F9"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01EF799B" w14:textId="77777777" w:rsidTr="002F6EF4">
        <w:trPr>
          <w:gridAfter w:val="1"/>
          <w:wAfter w:w="8" w:type="dxa"/>
          <w:jc w:val="center"/>
        </w:trPr>
        <w:tc>
          <w:tcPr>
            <w:tcW w:w="2447" w:type="dxa"/>
            <w:vAlign w:val="center"/>
          </w:tcPr>
          <w:p w14:paraId="7C1C8022"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6C6C927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1C3C7BE3"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5769690A"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4ACE68B" w14:textId="77777777" w:rsidTr="002F6EF4">
        <w:trPr>
          <w:gridAfter w:val="1"/>
          <w:wAfter w:w="8" w:type="dxa"/>
          <w:jc w:val="center"/>
        </w:trPr>
        <w:tc>
          <w:tcPr>
            <w:tcW w:w="2447" w:type="dxa"/>
          </w:tcPr>
          <w:p w14:paraId="5B18E209" w14:textId="77777777" w:rsidR="002F6EF4" w:rsidRPr="0050431F" w:rsidRDefault="002F6EF4" w:rsidP="00E819CF">
            <w:pPr>
              <w:pStyle w:val="TAL"/>
              <w:rPr>
                <w:rFonts w:cs="Arial"/>
                <w:lang w:eastAsia="en-US"/>
              </w:rPr>
            </w:pPr>
            <w:r w:rsidRPr="0050431F">
              <w:rPr>
                <w:rFonts w:cs="Arial"/>
                <w:lang w:eastAsia="en-US"/>
              </w:rPr>
              <w:t>GSM/EDGE</w:t>
            </w:r>
          </w:p>
        </w:tc>
        <w:tc>
          <w:tcPr>
            <w:tcW w:w="1665" w:type="dxa"/>
          </w:tcPr>
          <w:p w14:paraId="64A44BF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E03F5C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8F907C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388AB68" w14:textId="77777777" w:rsidTr="002F6EF4">
        <w:trPr>
          <w:gridAfter w:val="1"/>
          <w:wAfter w:w="8" w:type="dxa"/>
          <w:jc w:val="center"/>
        </w:trPr>
        <w:tc>
          <w:tcPr>
            <w:tcW w:w="2447" w:type="dxa"/>
          </w:tcPr>
          <w:p w14:paraId="48151645" w14:textId="77777777" w:rsidR="002F6EF4" w:rsidRPr="0050431F" w:rsidRDefault="002F6EF4" w:rsidP="00E819CF">
            <w:pPr>
              <w:pStyle w:val="TAL"/>
              <w:rPr>
                <w:rFonts w:cs="Arial"/>
                <w:lang w:eastAsia="en-US"/>
              </w:rPr>
            </w:pPr>
            <w:r w:rsidRPr="0050431F">
              <w:rPr>
                <w:rFonts w:cs="Arial"/>
                <w:lang w:eastAsia="en-US"/>
              </w:rPr>
              <w:t>NB-IoT</w:t>
            </w:r>
          </w:p>
        </w:tc>
        <w:tc>
          <w:tcPr>
            <w:tcW w:w="1665" w:type="dxa"/>
          </w:tcPr>
          <w:p w14:paraId="6C04429C"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7A7C49F0"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0D2D725A"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5D31C39" w14:textId="77777777" w:rsidTr="002F6EF4">
        <w:trPr>
          <w:gridAfter w:val="1"/>
          <w:wAfter w:w="8" w:type="dxa"/>
          <w:jc w:val="center"/>
        </w:trPr>
        <w:tc>
          <w:tcPr>
            <w:tcW w:w="2447" w:type="dxa"/>
            <w:vAlign w:val="center"/>
          </w:tcPr>
          <w:p w14:paraId="4D247DE9" w14:textId="77777777" w:rsidR="002F6EF4" w:rsidRPr="0050431F" w:rsidRDefault="002F6EF4" w:rsidP="00E819CF">
            <w:pPr>
              <w:pStyle w:val="TAL"/>
              <w:ind w:left="14"/>
              <w:rPr>
                <w:rFonts w:cs="Arial"/>
                <w:b/>
                <w:lang w:eastAsia="en-US"/>
              </w:rPr>
            </w:pPr>
            <w:r w:rsidRPr="0050431F">
              <w:rPr>
                <w:rFonts w:cs="Arial"/>
                <w:b/>
                <w:lang w:eastAsia="en-US"/>
              </w:rPr>
              <w:t>6.4 Transmit ON/OFF power</w:t>
            </w:r>
          </w:p>
        </w:tc>
        <w:tc>
          <w:tcPr>
            <w:tcW w:w="1665" w:type="dxa"/>
          </w:tcPr>
          <w:p w14:paraId="0BFF3847"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591EAD18"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08E35F7E"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047222A" w14:textId="77777777" w:rsidTr="002F6EF4">
        <w:trPr>
          <w:gridAfter w:val="1"/>
          <w:wAfter w:w="8" w:type="dxa"/>
          <w:jc w:val="center"/>
        </w:trPr>
        <w:tc>
          <w:tcPr>
            <w:tcW w:w="2447" w:type="dxa"/>
            <w:vAlign w:val="center"/>
          </w:tcPr>
          <w:p w14:paraId="5EEE7A11" w14:textId="77777777" w:rsidR="002F6EF4" w:rsidRPr="0050431F" w:rsidRDefault="002F6EF4" w:rsidP="00E819CF">
            <w:pPr>
              <w:pStyle w:val="TAL"/>
              <w:ind w:left="14"/>
              <w:rPr>
                <w:rFonts w:cs="Arial"/>
                <w:lang w:eastAsia="en-US"/>
              </w:rPr>
            </w:pPr>
            <w:r w:rsidRPr="0050431F">
              <w:rPr>
                <w:rFonts w:cs="Arial"/>
                <w:lang w:eastAsia="en-US"/>
              </w:rPr>
              <w:t>Transmitter OFF power</w:t>
            </w:r>
          </w:p>
        </w:tc>
        <w:tc>
          <w:tcPr>
            <w:tcW w:w="1665" w:type="dxa"/>
          </w:tcPr>
          <w:p w14:paraId="7DCDC353"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9CB4F9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7B9719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EF32A90" w14:textId="77777777" w:rsidTr="002F6EF4">
        <w:trPr>
          <w:gridAfter w:val="1"/>
          <w:wAfter w:w="8" w:type="dxa"/>
          <w:jc w:val="center"/>
        </w:trPr>
        <w:tc>
          <w:tcPr>
            <w:tcW w:w="2447" w:type="dxa"/>
            <w:vAlign w:val="center"/>
          </w:tcPr>
          <w:p w14:paraId="53F69892" w14:textId="77777777" w:rsidR="002F6EF4" w:rsidRPr="0050431F" w:rsidRDefault="002F6EF4" w:rsidP="00E819CF">
            <w:pPr>
              <w:pStyle w:val="TAL"/>
              <w:ind w:left="14"/>
              <w:rPr>
                <w:rFonts w:cs="Arial"/>
                <w:lang w:eastAsia="en-US"/>
              </w:rPr>
            </w:pPr>
            <w:r w:rsidRPr="0050431F">
              <w:rPr>
                <w:rFonts w:cs="Arial"/>
                <w:lang w:eastAsia="en-US"/>
              </w:rPr>
              <w:t>Transmitter transient period</w:t>
            </w:r>
          </w:p>
        </w:tc>
        <w:tc>
          <w:tcPr>
            <w:tcW w:w="1665" w:type="dxa"/>
          </w:tcPr>
          <w:p w14:paraId="364807C9"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45F6F55"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5C3EC407"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0CBAE63A" w14:textId="77777777" w:rsidTr="002F6EF4">
        <w:trPr>
          <w:gridAfter w:val="1"/>
          <w:wAfter w:w="8" w:type="dxa"/>
          <w:jc w:val="center"/>
        </w:trPr>
        <w:tc>
          <w:tcPr>
            <w:tcW w:w="2447" w:type="dxa"/>
            <w:vAlign w:val="center"/>
          </w:tcPr>
          <w:p w14:paraId="01B4D758" w14:textId="77777777" w:rsidR="002F6EF4" w:rsidRPr="0050431F" w:rsidRDefault="002F6EF4" w:rsidP="00E819CF">
            <w:pPr>
              <w:pStyle w:val="TAL"/>
              <w:ind w:left="14"/>
              <w:rPr>
                <w:rFonts w:cs="Arial"/>
                <w:b/>
                <w:lang w:eastAsia="en-US"/>
              </w:rPr>
            </w:pPr>
            <w:r w:rsidRPr="0050431F">
              <w:rPr>
                <w:rFonts w:cs="Arial"/>
                <w:b/>
                <w:lang w:eastAsia="en-US"/>
              </w:rPr>
              <w:t>6.5 Transmitted signal quality</w:t>
            </w:r>
          </w:p>
        </w:tc>
        <w:tc>
          <w:tcPr>
            <w:tcW w:w="1665" w:type="dxa"/>
          </w:tcPr>
          <w:p w14:paraId="11B5F65B"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0CB8BB0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25ECE93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4C9E144" w14:textId="77777777" w:rsidTr="002F6EF4">
        <w:trPr>
          <w:gridAfter w:val="1"/>
          <w:wAfter w:w="8" w:type="dxa"/>
          <w:jc w:val="center"/>
        </w:trPr>
        <w:tc>
          <w:tcPr>
            <w:tcW w:w="2447" w:type="dxa"/>
            <w:vAlign w:val="center"/>
          </w:tcPr>
          <w:p w14:paraId="791F0859" w14:textId="77777777" w:rsidR="002F6EF4" w:rsidRPr="0050431F" w:rsidRDefault="002F6EF4" w:rsidP="00E819CF">
            <w:pPr>
              <w:pStyle w:val="TAL"/>
              <w:ind w:left="14"/>
              <w:rPr>
                <w:rFonts w:cs="Arial"/>
                <w:b/>
                <w:lang w:eastAsia="en-US"/>
              </w:rPr>
            </w:pPr>
            <w:r w:rsidRPr="0050431F">
              <w:rPr>
                <w:rFonts w:cs="Arial"/>
                <w:b/>
                <w:lang w:eastAsia="en-US"/>
              </w:rPr>
              <w:t>6.5.1 Modulation quality</w:t>
            </w:r>
          </w:p>
        </w:tc>
        <w:tc>
          <w:tcPr>
            <w:tcW w:w="1665" w:type="dxa"/>
          </w:tcPr>
          <w:p w14:paraId="369030E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4B0B70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A6B633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F716832" w14:textId="77777777" w:rsidTr="002F6EF4">
        <w:trPr>
          <w:gridAfter w:val="1"/>
          <w:wAfter w:w="8" w:type="dxa"/>
          <w:jc w:val="center"/>
        </w:trPr>
        <w:tc>
          <w:tcPr>
            <w:tcW w:w="2447" w:type="dxa"/>
            <w:vAlign w:val="center"/>
          </w:tcPr>
          <w:p w14:paraId="6FD3AE97"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26DDBC3C"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238B1A7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A8445AB"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B60FE28" w14:textId="77777777" w:rsidTr="002F6EF4">
        <w:trPr>
          <w:gridAfter w:val="1"/>
          <w:wAfter w:w="8" w:type="dxa"/>
          <w:jc w:val="center"/>
        </w:trPr>
        <w:tc>
          <w:tcPr>
            <w:tcW w:w="2447" w:type="dxa"/>
            <w:vAlign w:val="center"/>
          </w:tcPr>
          <w:p w14:paraId="2CB70D0C"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7C58C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E65C453"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1296051" w14:textId="77777777" w:rsidR="002F6EF4" w:rsidRPr="0050431F" w:rsidRDefault="002F6EF4" w:rsidP="00E819CF">
            <w:pPr>
              <w:pStyle w:val="TAL"/>
              <w:rPr>
                <w:rFonts w:cs="Arial"/>
                <w:lang w:eastAsia="en-US"/>
              </w:rPr>
            </w:pPr>
            <w:r w:rsidRPr="0050431F">
              <w:rPr>
                <w:rFonts w:cs="Arial"/>
                <w:lang w:eastAsia="en-US"/>
              </w:rPr>
              <w:t>TC12*</w:t>
            </w:r>
          </w:p>
        </w:tc>
      </w:tr>
      <w:tr w:rsidR="002F6EF4" w:rsidRPr="0050431F" w14:paraId="755D279F" w14:textId="77777777" w:rsidTr="002F6EF4">
        <w:trPr>
          <w:gridAfter w:val="1"/>
          <w:wAfter w:w="8" w:type="dxa"/>
          <w:jc w:val="center"/>
        </w:trPr>
        <w:tc>
          <w:tcPr>
            <w:tcW w:w="2447" w:type="dxa"/>
            <w:vAlign w:val="center"/>
          </w:tcPr>
          <w:p w14:paraId="330332C0"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1CBED102"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F650AB9"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259429C"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4D293285" w14:textId="77777777" w:rsidTr="002F6EF4">
        <w:trPr>
          <w:gridAfter w:val="1"/>
          <w:wAfter w:w="8" w:type="dxa"/>
          <w:jc w:val="center"/>
        </w:trPr>
        <w:tc>
          <w:tcPr>
            <w:tcW w:w="2447" w:type="dxa"/>
            <w:vAlign w:val="center"/>
          </w:tcPr>
          <w:p w14:paraId="11C5ED82"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713559AF"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6BE7707"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3E9031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9235B28" w14:textId="77777777" w:rsidTr="002F6EF4">
        <w:trPr>
          <w:gridAfter w:val="1"/>
          <w:wAfter w:w="8" w:type="dxa"/>
          <w:jc w:val="center"/>
        </w:trPr>
        <w:tc>
          <w:tcPr>
            <w:tcW w:w="2447" w:type="dxa"/>
            <w:vAlign w:val="center"/>
          </w:tcPr>
          <w:p w14:paraId="40840124"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232CA05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20FF06B"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886DEEF"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6AA55792" w14:textId="77777777" w:rsidTr="002F6EF4">
        <w:trPr>
          <w:gridAfter w:val="1"/>
          <w:wAfter w:w="8" w:type="dxa"/>
          <w:trHeight w:val="476"/>
          <w:jc w:val="center"/>
        </w:trPr>
        <w:tc>
          <w:tcPr>
            <w:tcW w:w="2447" w:type="dxa"/>
            <w:vAlign w:val="center"/>
          </w:tcPr>
          <w:p w14:paraId="4C6CE054" w14:textId="77777777" w:rsidR="002F6EF4" w:rsidRPr="0050431F" w:rsidRDefault="002F6EF4" w:rsidP="00E819CF">
            <w:pPr>
              <w:pStyle w:val="TAL"/>
              <w:ind w:left="14"/>
              <w:rPr>
                <w:rFonts w:cs="Arial"/>
                <w:b/>
                <w:lang w:eastAsia="en-US"/>
              </w:rPr>
            </w:pPr>
            <w:r w:rsidRPr="0050431F">
              <w:rPr>
                <w:rFonts w:cs="Arial"/>
                <w:b/>
                <w:lang w:eastAsia="en-US"/>
              </w:rPr>
              <w:t>6.5.2 Frequency error</w:t>
            </w:r>
          </w:p>
        </w:tc>
        <w:tc>
          <w:tcPr>
            <w:tcW w:w="1665" w:type="dxa"/>
          </w:tcPr>
          <w:p w14:paraId="07E6C55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3B2D77B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5A57856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D4BA160" w14:textId="77777777" w:rsidTr="002F6EF4">
        <w:trPr>
          <w:gridAfter w:val="1"/>
          <w:wAfter w:w="8" w:type="dxa"/>
          <w:jc w:val="center"/>
        </w:trPr>
        <w:tc>
          <w:tcPr>
            <w:tcW w:w="2447" w:type="dxa"/>
            <w:vAlign w:val="center"/>
          </w:tcPr>
          <w:p w14:paraId="641D5ABF"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552F4201" w14:textId="77777777" w:rsidR="002F6EF4" w:rsidRPr="0050431F" w:rsidRDefault="002F6EF4" w:rsidP="00E819CF">
            <w:pPr>
              <w:pStyle w:val="TAL"/>
              <w:rPr>
                <w:rFonts w:cs="Arial"/>
                <w:lang w:eastAsia="en-US"/>
              </w:rPr>
            </w:pPr>
            <w:r w:rsidRPr="0050431F">
              <w:rPr>
                <w:rFonts w:cs="Arial"/>
                <w:lang w:eastAsia="en-US"/>
              </w:rPr>
              <w:t xml:space="preserve">Same TC as used in 6.5.1 </w:t>
            </w:r>
          </w:p>
        </w:tc>
        <w:tc>
          <w:tcPr>
            <w:tcW w:w="1665" w:type="dxa"/>
          </w:tcPr>
          <w:p w14:paraId="1103FA6E"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60AB0E2C"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25387A18" w14:textId="77777777" w:rsidTr="002F6EF4">
        <w:trPr>
          <w:gridAfter w:val="1"/>
          <w:wAfter w:w="8" w:type="dxa"/>
          <w:jc w:val="center"/>
        </w:trPr>
        <w:tc>
          <w:tcPr>
            <w:tcW w:w="2447" w:type="dxa"/>
            <w:vAlign w:val="center"/>
          </w:tcPr>
          <w:p w14:paraId="797AAF39"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72A10541"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65" w:type="dxa"/>
          </w:tcPr>
          <w:p w14:paraId="2653900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6EC8B79A"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66211982" w14:textId="77777777" w:rsidTr="002F6EF4">
        <w:trPr>
          <w:gridAfter w:val="1"/>
          <w:wAfter w:w="8" w:type="dxa"/>
          <w:jc w:val="center"/>
        </w:trPr>
        <w:tc>
          <w:tcPr>
            <w:tcW w:w="2447" w:type="dxa"/>
            <w:vAlign w:val="center"/>
          </w:tcPr>
          <w:p w14:paraId="02B0BAF9"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5101842D"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238822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0CE5C772"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3846911" w14:textId="77777777" w:rsidTr="002F6EF4">
        <w:trPr>
          <w:gridAfter w:val="1"/>
          <w:wAfter w:w="8" w:type="dxa"/>
          <w:jc w:val="center"/>
        </w:trPr>
        <w:tc>
          <w:tcPr>
            <w:tcW w:w="2447" w:type="dxa"/>
            <w:vAlign w:val="center"/>
          </w:tcPr>
          <w:p w14:paraId="1EDC79CE"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0B3984B1" w14:textId="77777777" w:rsidR="002F6EF4" w:rsidRPr="0050431F" w:rsidRDefault="002F6EF4" w:rsidP="00E819CF">
            <w:pPr>
              <w:pStyle w:val="TAL"/>
              <w:rPr>
                <w:rFonts w:cs="Arial"/>
                <w:lang w:eastAsia="en-US"/>
              </w:rPr>
            </w:pPr>
            <w:r w:rsidRPr="0050431F">
              <w:rPr>
                <w:rFonts w:cs="Arial"/>
                <w:lang w:eastAsia="en-US"/>
              </w:rPr>
              <w:t xml:space="preserve">N/A </w:t>
            </w:r>
          </w:p>
        </w:tc>
        <w:tc>
          <w:tcPr>
            <w:tcW w:w="1665" w:type="dxa"/>
          </w:tcPr>
          <w:p w14:paraId="38A43E43"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0FF56084"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6D80F2CF" w14:textId="77777777" w:rsidTr="002F6EF4">
        <w:trPr>
          <w:gridAfter w:val="1"/>
          <w:wAfter w:w="8" w:type="dxa"/>
          <w:jc w:val="center"/>
        </w:trPr>
        <w:tc>
          <w:tcPr>
            <w:tcW w:w="2447" w:type="dxa"/>
            <w:vAlign w:val="center"/>
          </w:tcPr>
          <w:p w14:paraId="19BF8519"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6361D45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65" w:type="dxa"/>
          </w:tcPr>
          <w:p w14:paraId="3B1BF9A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3B4552A9"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0DD3CC47" w14:textId="77777777" w:rsidTr="002F6EF4">
        <w:trPr>
          <w:gridAfter w:val="1"/>
          <w:wAfter w:w="8" w:type="dxa"/>
          <w:jc w:val="center"/>
        </w:trPr>
        <w:tc>
          <w:tcPr>
            <w:tcW w:w="2447" w:type="dxa"/>
            <w:vAlign w:val="center"/>
          </w:tcPr>
          <w:p w14:paraId="06EFF21A" w14:textId="77777777" w:rsidR="002F6EF4" w:rsidRPr="0050431F" w:rsidRDefault="002F6EF4" w:rsidP="00E819CF">
            <w:pPr>
              <w:pStyle w:val="TAL"/>
              <w:ind w:left="14"/>
              <w:rPr>
                <w:rFonts w:cs="Arial"/>
                <w:b/>
                <w:lang w:eastAsia="en-US"/>
              </w:rPr>
            </w:pPr>
            <w:r w:rsidRPr="0050431F">
              <w:rPr>
                <w:rFonts w:cs="Arial"/>
                <w:b/>
                <w:lang w:eastAsia="en-US"/>
              </w:rPr>
              <w:t>6.5.3 Time alignment error</w:t>
            </w:r>
          </w:p>
        </w:tc>
        <w:tc>
          <w:tcPr>
            <w:tcW w:w="1665" w:type="dxa"/>
          </w:tcPr>
          <w:p w14:paraId="3E278F82"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0EB953AF"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76CC11C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705E08E1" w14:textId="77777777" w:rsidTr="002F6EF4">
        <w:trPr>
          <w:gridAfter w:val="1"/>
          <w:wAfter w:w="8" w:type="dxa"/>
          <w:jc w:val="center"/>
        </w:trPr>
        <w:tc>
          <w:tcPr>
            <w:tcW w:w="2447" w:type="dxa"/>
            <w:vAlign w:val="center"/>
          </w:tcPr>
          <w:p w14:paraId="11507B5D"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579961C5"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3248AB3E"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28DE39D9"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52E17931" w14:textId="77777777" w:rsidTr="002F6EF4">
        <w:trPr>
          <w:gridAfter w:val="1"/>
          <w:wAfter w:w="8" w:type="dxa"/>
          <w:jc w:val="center"/>
        </w:trPr>
        <w:tc>
          <w:tcPr>
            <w:tcW w:w="2447" w:type="dxa"/>
            <w:vAlign w:val="center"/>
          </w:tcPr>
          <w:p w14:paraId="628791C7"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F06AD2"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733EA080"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4A040C4"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4E439E00" w14:textId="77777777" w:rsidTr="002F6EF4">
        <w:trPr>
          <w:gridAfter w:val="1"/>
          <w:wAfter w:w="8" w:type="dxa"/>
          <w:jc w:val="center"/>
        </w:trPr>
        <w:tc>
          <w:tcPr>
            <w:tcW w:w="2447" w:type="dxa"/>
            <w:vAlign w:val="center"/>
          </w:tcPr>
          <w:p w14:paraId="2EF32C69"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41FB894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69CED13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E3D3C6B"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AF2135C" w14:textId="77777777" w:rsidTr="002F6EF4">
        <w:trPr>
          <w:gridAfter w:val="1"/>
          <w:wAfter w:w="8" w:type="dxa"/>
          <w:jc w:val="center"/>
        </w:trPr>
        <w:tc>
          <w:tcPr>
            <w:tcW w:w="2447" w:type="dxa"/>
            <w:vAlign w:val="center"/>
          </w:tcPr>
          <w:p w14:paraId="13114AA2"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1968DA28"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6685F7F0"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C859000"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C2ACD85" w14:textId="77777777" w:rsidTr="002F6EF4">
        <w:trPr>
          <w:gridAfter w:val="1"/>
          <w:wAfter w:w="8" w:type="dxa"/>
          <w:jc w:val="center"/>
        </w:trPr>
        <w:tc>
          <w:tcPr>
            <w:tcW w:w="2447" w:type="dxa"/>
            <w:vAlign w:val="center"/>
          </w:tcPr>
          <w:p w14:paraId="63DD9593" w14:textId="77777777" w:rsidR="002F6EF4" w:rsidRPr="0050431F" w:rsidRDefault="002F6EF4" w:rsidP="00E819CF">
            <w:pPr>
              <w:pStyle w:val="TAL"/>
              <w:ind w:left="14"/>
              <w:rPr>
                <w:rFonts w:cs="Arial"/>
                <w:b/>
                <w:lang w:eastAsia="en-US"/>
              </w:rPr>
            </w:pPr>
            <w:r w:rsidRPr="0050431F">
              <w:rPr>
                <w:rFonts w:cs="Arial"/>
                <w:b/>
                <w:lang w:eastAsia="en-US"/>
              </w:rPr>
              <w:t>6.6 Unwanted emissions</w:t>
            </w:r>
          </w:p>
        </w:tc>
        <w:tc>
          <w:tcPr>
            <w:tcW w:w="1665" w:type="dxa"/>
          </w:tcPr>
          <w:p w14:paraId="46C00AA2"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064C7B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454E694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642F56FA" w14:textId="77777777" w:rsidTr="002F6EF4">
        <w:trPr>
          <w:gridAfter w:val="1"/>
          <w:wAfter w:w="8" w:type="dxa"/>
          <w:jc w:val="center"/>
        </w:trPr>
        <w:tc>
          <w:tcPr>
            <w:tcW w:w="2447" w:type="dxa"/>
            <w:vAlign w:val="center"/>
          </w:tcPr>
          <w:p w14:paraId="411B4EA5" w14:textId="77777777" w:rsidR="002F6EF4" w:rsidRPr="0050431F" w:rsidRDefault="002F6EF4" w:rsidP="00E819CF">
            <w:pPr>
              <w:pStyle w:val="TAL"/>
              <w:ind w:left="14"/>
              <w:rPr>
                <w:rFonts w:cs="Arial"/>
                <w:b/>
                <w:lang w:eastAsia="en-US"/>
              </w:rPr>
            </w:pPr>
            <w:r w:rsidRPr="0050431F">
              <w:rPr>
                <w:rFonts w:cs="Arial"/>
                <w:b/>
                <w:lang w:eastAsia="en-US"/>
              </w:rPr>
              <w:t>6.6.1 Transmitter spurious emissions</w:t>
            </w:r>
          </w:p>
        </w:tc>
        <w:tc>
          <w:tcPr>
            <w:tcW w:w="1665" w:type="dxa"/>
          </w:tcPr>
          <w:p w14:paraId="4FA4D600"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01B2917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3A838FC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7B9FD6DB" w14:textId="77777777" w:rsidTr="002F6EF4">
        <w:trPr>
          <w:gridAfter w:val="1"/>
          <w:wAfter w:w="8" w:type="dxa"/>
          <w:jc w:val="center"/>
        </w:trPr>
        <w:tc>
          <w:tcPr>
            <w:tcW w:w="2447" w:type="dxa"/>
          </w:tcPr>
          <w:p w14:paraId="0728A092" w14:textId="77777777" w:rsidR="002F6EF4" w:rsidRPr="0050431F" w:rsidRDefault="002F6EF4" w:rsidP="00E819CF">
            <w:pPr>
              <w:pStyle w:val="TAL"/>
              <w:rPr>
                <w:rFonts w:cs="Arial"/>
                <w:lang w:eastAsia="en-US"/>
              </w:rPr>
            </w:pPr>
            <w:r w:rsidRPr="0050431F">
              <w:rPr>
                <w:rFonts w:cs="Arial"/>
                <w:lang w:eastAsia="en-US"/>
              </w:rPr>
              <w:t>(Category A)</w:t>
            </w:r>
          </w:p>
        </w:tc>
        <w:tc>
          <w:tcPr>
            <w:tcW w:w="1665" w:type="dxa"/>
          </w:tcPr>
          <w:p w14:paraId="3CA4BC28"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6D3307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EF5ED5D"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00238B1A" w14:textId="77777777" w:rsidTr="002F6EF4">
        <w:trPr>
          <w:gridAfter w:val="1"/>
          <w:wAfter w:w="8" w:type="dxa"/>
          <w:jc w:val="center"/>
        </w:trPr>
        <w:tc>
          <w:tcPr>
            <w:tcW w:w="2447" w:type="dxa"/>
          </w:tcPr>
          <w:p w14:paraId="3E029A1A" w14:textId="77777777" w:rsidR="002F6EF4" w:rsidRPr="0050431F" w:rsidRDefault="002F6EF4" w:rsidP="00E819CF">
            <w:pPr>
              <w:pStyle w:val="TAL"/>
              <w:rPr>
                <w:rFonts w:cs="Arial"/>
                <w:lang w:eastAsia="en-US"/>
              </w:rPr>
            </w:pPr>
            <w:r w:rsidRPr="0050431F">
              <w:rPr>
                <w:rFonts w:cs="Arial"/>
                <w:lang w:eastAsia="en-US"/>
              </w:rPr>
              <w:t>(Category B)</w:t>
            </w:r>
          </w:p>
        </w:tc>
        <w:tc>
          <w:tcPr>
            <w:tcW w:w="1665" w:type="dxa"/>
          </w:tcPr>
          <w:p w14:paraId="04DEABBE"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D6F58C2"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3AD0848"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3DB365F8" w14:textId="77777777" w:rsidTr="002F6EF4">
        <w:trPr>
          <w:gridAfter w:val="1"/>
          <w:wAfter w:w="8" w:type="dxa"/>
          <w:jc w:val="center"/>
        </w:trPr>
        <w:tc>
          <w:tcPr>
            <w:tcW w:w="2447" w:type="dxa"/>
            <w:vAlign w:val="center"/>
          </w:tcPr>
          <w:p w14:paraId="6E9C08DC" w14:textId="77777777" w:rsidR="002F6EF4" w:rsidRPr="0050431F" w:rsidRDefault="002F6EF4" w:rsidP="00E819CF">
            <w:pPr>
              <w:pStyle w:val="TAL"/>
              <w:rPr>
                <w:rFonts w:cs="Arial"/>
                <w:lang w:eastAsia="en-US"/>
              </w:rPr>
            </w:pPr>
            <w:r w:rsidRPr="0050431F">
              <w:rPr>
                <w:rFonts w:cs="Arial"/>
                <w:lang w:eastAsia="en-US"/>
              </w:rPr>
              <w:t>Additional requirement for BC2 (Category B)</w:t>
            </w:r>
          </w:p>
        </w:tc>
        <w:tc>
          <w:tcPr>
            <w:tcW w:w="1665" w:type="dxa"/>
          </w:tcPr>
          <w:p w14:paraId="730CC466"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BD77B9C"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4ADE192"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4D00B5AA" w14:textId="77777777" w:rsidTr="002F6EF4">
        <w:trPr>
          <w:gridAfter w:val="1"/>
          <w:wAfter w:w="8" w:type="dxa"/>
          <w:jc w:val="center"/>
        </w:trPr>
        <w:tc>
          <w:tcPr>
            <w:tcW w:w="2447" w:type="dxa"/>
          </w:tcPr>
          <w:p w14:paraId="265BC352" w14:textId="77777777" w:rsidR="002F6EF4" w:rsidRPr="0050431F" w:rsidRDefault="002F6EF4" w:rsidP="00E819CF">
            <w:pPr>
              <w:pStyle w:val="TAL"/>
              <w:rPr>
                <w:rFonts w:cs="Arial"/>
                <w:lang w:eastAsia="en-US"/>
              </w:rPr>
            </w:pPr>
            <w:r w:rsidRPr="0050431F">
              <w:rPr>
                <w:rFonts w:cs="Arial"/>
                <w:lang w:eastAsia="en-US"/>
              </w:rPr>
              <w:t>Protection of the BS receiver of own or different BS</w:t>
            </w:r>
          </w:p>
        </w:tc>
        <w:tc>
          <w:tcPr>
            <w:tcW w:w="1665" w:type="dxa"/>
          </w:tcPr>
          <w:p w14:paraId="2960EDAB"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68A7A8A"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098BA334"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71B1F0A7" w14:textId="77777777" w:rsidTr="002F6EF4">
        <w:trPr>
          <w:gridAfter w:val="1"/>
          <w:wAfter w:w="8" w:type="dxa"/>
          <w:jc w:val="center"/>
        </w:trPr>
        <w:tc>
          <w:tcPr>
            <w:tcW w:w="2447" w:type="dxa"/>
          </w:tcPr>
          <w:p w14:paraId="2F46284E" w14:textId="77777777" w:rsidR="002F6EF4" w:rsidRPr="0050431F" w:rsidRDefault="002F6EF4" w:rsidP="00E819CF">
            <w:pPr>
              <w:pStyle w:val="TAL"/>
              <w:rPr>
                <w:rFonts w:cs="Arial"/>
                <w:lang w:eastAsia="en-US"/>
              </w:rPr>
            </w:pPr>
            <w:r w:rsidRPr="0050431F">
              <w:rPr>
                <w:rFonts w:cs="Arial"/>
                <w:lang w:eastAsia="en-US"/>
              </w:rPr>
              <w:t>Additional spurious emissions requirements</w:t>
            </w:r>
          </w:p>
        </w:tc>
        <w:tc>
          <w:tcPr>
            <w:tcW w:w="1665" w:type="dxa"/>
          </w:tcPr>
          <w:p w14:paraId="3185013E"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68D773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0C248FEB"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1FFF9C9F" w14:textId="77777777" w:rsidTr="002F6EF4">
        <w:trPr>
          <w:gridAfter w:val="1"/>
          <w:wAfter w:w="8" w:type="dxa"/>
          <w:jc w:val="center"/>
        </w:trPr>
        <w:tc>
          <w:tcPr>
            <w:tcW w:w="2447" w:type="dxa"/>
            <w:vAlign w:val="center"/>
          </w:tcPr>
          <w:p w14:paraId="526A1F0B" w14:textId="77777777" w:rsidR="002F6EF4" w:rsidRPr="0050431F" w:rsidRDefault="002F6EF4" w:rsidP="00E819CF">
            <w:pPr>
              <w:pStyle w:val="TAL"/>
              <w:rPr>
                <w:rFonts w:cs="Arial"/>
                <w:lang w:eastAsia="en-US"/>
              </w:rPr>
            </w:pPr>
            <w:r w:rsidRPr="0050431F">
              <w:rPr>
                <w:rFonts w:cs="Arial"/>
                <w:lang w:eastAsia="en-US"/>
              </w:rPr>
              <w:t>Co-location with other Base Stations</w:t>
            </w:r>
          </w:p>
        </w:tc>
        <w:tc>
          <w:tcPr>
            <w:tcW w:w="1665" w:type="dxa"/>
          </w:tcPr>
          <w:p w14:paraId="4C35C3E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45A89B9A"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0664F5D"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40FB1CEB" w14:textId="77777777" w:rsidTr="002F6EF4">
        <w:trPr>
          <w:gridAfter w:val="1"/>
          <w:wAfter w:w="8" w:type="dxa"/>
          <w:jc w:val="center"/>
        </w:trPr>
        <w:tc>
          <w:tcPr>
            <w:tcW w:w="2447" w:type="dxa"/>
            <w:vAlign w:val="center"/>
          </w:tcPr>
          <w:p w14:paraId="2C2840BA" w14:textId="77777777" w:rsidR="002F6EF4" w:rsidRPr="0050431F" w:rsidRDefault="002F6EF4" w:rsidP="00E819CF">
            <w:pPr>
              <w:pStyle w:val="TAL"/>
              <w:ind w:left="14"/>
              <w:rPr>
                <w:rFonts w:cs="Arial"/>
                <w:b/>
                <w:lang w:eastAsia="en-US"/>
              </w:rPr>
            </w:pPr>
            <w:r w:rsidRPr="0050431F">
              <w:rPr>
                <w:rFonts w:cs="Arial"/>
                <w:b/>
                <w:lang w:eastAsia="en-US"/>
              </w:rPr>
              <w:t>6.6.2 Operating band unwanted emissions</w:t>
            </w:r>
          </w:p>
        </w:tc>
        <w:tc>
          <w:tcPr>
            <w:tcW w:w="1665" w:type="dxa"/>
          </w:tcPr>
          <w:p w14:paraId="1F47E58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243E4517"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03ED484B"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ABBD698" w14:textId="77777777" w:rsidTr="002F6EF4">
        <w:trPr>
          <w:gridAfter w:val="1"/>
          <w:wAfter w:w="8" w:type="dxa"/>
          <w:jc w:val="center"/>
        </w:trPr>
        <w:tc>
          <w:tcPr>
            <w:tcW w:w="2447" w:type="dxa"/>
            <w:vAlign w:val="center"/>
          </w:tcPr>
          <w:p w14:paraId="7C913BA2" w14:textId="77777777" w:rsidR="002F6EF4" w:rsidRPr="0050431F" w:rsidRDefault="002F6EF4" w:rsidP="00E819CF">
            <w:pPr>
              <w:pStyle w:val="TAL"/>
              <w:rPr>
                <w:rFonts w:cs="Arial"/>
                <w:lang w:eastAsia="en-US"/>
              </w:rPr>
            </w:pPr>
            <w:r w:rsidRPr="0050431F">
              <w:rPr>
                <w:rFonts w:cs="Arial"/>
                <w:lang w:eastAsia="en-US"/>
              </w:rPr>
              <w:t>General requirement for Band Categories 1 and 3</w:t>
            </w:r>
          </w:p>
        </w:tc>
        <w:tc>
          <w:tcPr>
            <w:tcW w:w="1665" w:type="dxa"/>
          </w:tcPr>
          <w:p w14:paraId="6AA9B501" w14:textId="77777777" w:rsidR="002F6EF4" w:rsidRPr="0050431F" w:rsidRDefault="002F6EF4" w:rsidP="00E819CF">
            <w:pPr>
              <w:pStyle w:val="TAL"/>
              <w:rPr>
                <w:rFonts w:cs="Arial"/>
                <w:lang w:eastAsia="en-US"/>
              </w:rPr>
            </w:pPr>
            <w:r w:rsidRPr="0050431F">
              <w:rPr>
                <w:rFonts w:cs="Arial"/>
                <w:lang w:eastAsia="en-US"/>
              </w:rPr>
              <w:t>(TS 36.141)</w:t>
            </w:r>
          </w:p>
          <w:p w14:paraId="0B91CAA6" w14:textId="77777777" w:rsidR="002F6EF4" w:rsidRPr="0050431F" w:rsidRDefault="002F6EF4" w:rsidP="00E819CF">
            <w:pPr>
              <w:pStyle w:val="TAL"/>
              <w:rPr>
                <w:rFonts w:cs="Arial"/>
                <w:lang w:eastAsia="en-US"/>
              </w:rPr>
            </w:pPr>
            <w:r w:rsidRPr="0050431F">
              <w:rPr>
                <w:rFonts w:cs="Arial"/>
                <w:lang w:eastAsia="en-US"/>
              </w:rPr>
              <w:t>(TS 25.141)</w:t>
            </w:r>
          </w:p>
          <w:p w14:paraId="7317E944"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775CC0E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C621B3D"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41084AEF" w14:textId="77777777" w:rsidTr="002F6EF4">
        <w:trPr>
          <w:gridAfter w:val="1"/>
          <w:wAfter w:w="8" w:type="dxa"/>
          <w:jc w:val="center"/>
        </w:trPr>
        <w:tc>
          <w:tcPr>
            <w:tcW w:w="2447" w:type="dxa"/>
          </w:tcPr>
          <w:p w14:paraId="33243A1F" w14:textId="77777777" w:rsidR="002F6EF4" w:rsidRPr="0050431F" w:rsidRDefault="002F6EF4" w:rsidP="00E819CF">
            <w:pPr>
              <w:pStyle w:val="TAL"/>
              <w:rPr>
                <w:rFonts w:cs="Arial"/>
                <w:lang w:eastAsia="en-US"/>
              </w:rPr>
            </w:pPr>
            <w:r w:rsidRPr="0050431F">
              <w:rPr>
                <w:rFonts w:cs="Arial"/>
                <w:lang w:eastAsia="en-US"/>
              </w:rPr>
              <w:t>General requirement for Band Category 2</w:t>
            </w:r>
          </w:p>
        </w:tc>
        <w:tc>
          <w:tcPr>
            <w:tcW w:w="1665" w:type="dxa"/>
          </w:tcPr>
          <w:p w14:paraId="0FD673E2"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128568E" w14:textId="77777777" w:rsidR="002F6EF4" w:rsidRPr="0050431F" w:rsidRDefault="002F6EF4" w:rsidP="00E819CF">
            <w:pPr>
              <w:pStyle w:val="TAL"/>
              <w:rPr>
                <w:rFonts w:cs="Arial"/>
                <w:lang w:eastAsia="en-US"/>
              </w:rPr>
            </w:pPr>
            <w:r w:rsidRPr="0050431F">
              <w:rPr>
                <w:rFonts w:cs="Arial"/>
                <w:lang w:eastAsia="en-US"/>
              </w:rPr>
              <w:t>(TS 36.141)</w:t>
            </w:r>
          </w:p>
          <w:p w14:paraId="738D5AED" w14:textId="77777777" w:rsidR="002F6EF4" w:rsidRPr="0050431F" w:rsidRDefault="002F6EF4" w:rsidP="00E819CF">
            <w:pPr>
              <w:pStyle w:val="TAL"/>
              <w:rPr>
                <w:rFonts w:cs="Arial"/>
                <w:lang w:eastAsia="en-US"/>
              </w:rPr>
            </w:pPr>
            <w:r w:rsidRPr="0050431F">
              <w:rPr>
                <w:rFonts w:cs="Arial"/>
                <w:lang w:eastAsia="en-US"/>
              </w:rPr>
              <w:t>(TS 25.141)</w:t>
            </w:r>
          </w:p>
          <w:p w14:paraId="10E63208"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A1A212A" w14:textId="77777777" w:rsidR="002F6EF4" w:rsidRPr="0050431F" w:rsidRDefault="002F6EF4" w:rsidP="00E819CF">
            <w:pPr>
              <w:pStyle w:val="TAL"/>
              <w:rPr>
                <w:rFonts w:cs="Arial"/>
                <w:lang w:eastAsia="en-US"/>
              </w:rPr>
            </w:pPr>
            <w:r w:rsidRPr="0050431F">
              <w:rPr>
                <w:rFonts w:cs="Arial"/>
                <w:lang w:eastAsia="en-US"/>
              </w:rPr>
              <w:t>(TS 36.141)</w:t>
            </w:r>
          </w:p>
          <w:p w14:paraId="0777344F" w14:textId="77777777" w:rsidR="002F6EF4" w:rsidRPr="0050431F" w:rsidRDefault="002F6EF4" w:rsidP="00E819CF">
            <w:pPr>
              <w:pStyle w:val="TAL"/>
              <w:rPr>
                <w:rFonts w:cs="Arial"/>
                <w:lang w:eastAsia="en-US"/>
              </w:rPr>
            </w:pPr>
            <w:r w:rsidRPr="0050431F">
              <w:rPr>
                <w:rFonts w:cs="Arial"/>
                <w:lang w:eastAsia="en-US"/>
              </w:rPr>
              <w:t>(TS 25.141)*</w:t>
            </w:r>
          </w:p>
          <w:p w14:paraId="031E6B55" w14:textId="77777777" w:rsidR="002F6EF4" w:rsidRPr="0050431F" w:rsidRDefault="002F6EF4" w:rsidP="00E819CF">
            <w:pPr>
              <w:pStyle w:val="TAL"/>
              <w:rPr>
                <w:rFonts w:cs="Arial"/>
                <w:lang w:eastAsia="en-US"/>
              </w:rPr>
            </w:pPr>
            <w:r w:rsidRPr="0050431F">
              <w:rPr>
                <w:rFonts w:cs="Arial"/>
                <w:lang w:eastAsia="en-US"/>
              </w:rPr>
              <w:t>TC14, TC12*</w:t>
            </w:r>
          </w:p>
        </w:tc>
      </w:tr>
      <w:tr w:rsidR="002F6EF4" w:rsidRPr="0050431F" w14:paraId="6A676CE9" w14:textId="77777777" w:rsidTr="002F6EF4">
        <w:trPr>
          <w:gridAfter w:val="1"/>
          <w:wAfter w:w="8" w:type="dxa"/>
          <w:jc w:val="center"/>
        </w:trPr>
        <w:tc>
          <w:tcPr>
            <w:tcW w:w="2447" w:type="dxa"/>
          </w:tcPr>
          <w:p w14:paraId="762F8F5C" w14:textId="77777777" w:rsidR="002F6EF4" w:rsidRPr="0050431F" w:rsidRDefault="002F6EF4" w:rsidP="00E819CF">
            <w:pPr>
              <w:pStyle w:val="TAL"/>
              <w:rPr>
                <w:rFonts w:cs="Arial"/>
                <w:lang w:eastAsia="en-US"/>
              </w:rPr>
            </w:pPr>
            <w:r w:rsidRPr="0050431F">
              <w:rPr>
                <w:rFonts w:cs="Arial"/>
                <w:lang w:eastAsia="en-US"/>
              </w:rPr>
              <w:t>GSM/EDGE single-RAT requirement</w:t>
            </w:r>
          </w:p>
        </w:tc>
        <w:tc>
          <w:tcPr>
            <w:tcW w:w="1665" w:type="dxa"/>
          </w:tcPr>
          <w:p w14:paraId="199BB9C8"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632DCC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84CEE86"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108F5A8" w14:textId="77777777" w:rsidTr="002F6EF4">
        <w:trPr>
          <w:gridAfter w:val="1"/>
          <w:wAfter w:w="8" w:type="dxa"/>
          <w:trHeight w:val="877"/>
          <w:jc w:val="center"/>
        </w:trPr>
        <w:tc>
          <w:tcPr>
            <w:tcW w:w="2447" w:type="dxa"/>
          </w:tcPr>
          <w:p w14:paraId="1CCA0582" w14:textId="77777777" w:rsidR="002F6EF4" w:rsidRPr="0050431F" w:rsidRDefault="002F6EF4" w:rsidP="00E819CF">
            <w:pPr>
              <w:pStyle w:val="TAL"/>
              <w:rPr>
                <w:rFonts w:cs="Arial"/>
                <w:lang w:eastAsia="en-US"/>
              </w:rPr>
            </w:pPr>
            <w:r w:rsidRPr="0050431F">
              <w:rPr>
                <w:rFonts w:cs="Arial"/>
                <w:lang w:eastAsia="en-US"/>
              </w:rPr>
              <w:t>Additional requirements</w:t>
            </w:r>
          </w:p>
        </w:tc>
        <w:tc>
          <w:tcPr>
            <w:tcW w:w="1665" w:type="dxa"/>
          </w:tcPr>
          <w:p w14:paraId="0D41FE0F"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665" w:type="dxa"/>
          </w:tcPr>
          <w:p w14:paraId="37BC30E9"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839" w:type="dxa"/>
          </w:tcPr>
          <w:p w14:paraId="49AD1B9B"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r>
      <w:tr w:rsidR="002F6EF4" w:rsidRPr="0050431F" w14:paraId="0DE4B514" w14:textId="77777777" w:rsidTr="002F6EF4">
        <w:trPr>
          <w:gridAfter w:val="1"/>
          <w:wAfter w:w="8" w:type="dxa"/>
          <w:jc w:val="center"/>
        </w:trPr>
        <w:tc>
          <w:tcPr>
            <w:tcW w:w="2447" w:type="dxa"/>
            <w:vAlign w:val="center"/>
          </w:tcPr>
          <w:p w14:paraId="1FC4FA89" w14:textId="77777777" w:rsidR="002F6EF4" w:rsidRPr="0050431F" w:rsidRDefault="002F6EF4" w:rsidP="00E819CF">
            <w:pPr>
              <w:pStyle w:val="TAL"/>
              <w:ind w:left="14"/>
              <w:rPr>
                <w:rFonts w:cs="Arial"/>
                <w:b/>
                <w:lang w:eastAsia="en-US"/>
              </w:rPr>
            </w:pPr>
            <w:r w:rsidRPr="0050431F">
              <w:rPr>
                <w:rFonts w:cs="Arial"/>
                <w:b/>
                <w:lang w:eastAsia="en-US"/>
              </w:rPr>
              <w:t>6.6.3 Occupied bandwidth</w:t>
            </w:r>
          </w:p>
        </w:tc>
        <w:tc>
          <w:tcPr>
            <w:tcW w:w="1665" w:type="dxa"/>
          </w:tcPr>
          <w:p w14:paraId="62CC1EB4"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BC2BD6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08E9D6D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097BD62" w14:textId="77777777" w:rsidTr="002F6EF4">
        <w:trPr>
          <w:gridAfter w:val="1"/>
          <w:wAfter w:w="8" w:type="dxa"/>
          <w:jc w:val="center"/>
        </w:trPr>
        <w:tc>
          <w:tcPr>
            <w:tcW w:w="2447" w:type="dxa"/>
            <w:vAlign w:val="center"/>
          </w:tcPr>
          <w:p w14:paraId="1A037D1C" w14:textId="77777777" w:rsidR="002F6EF4" w:rsidRPr="0050431F" w:rsidRDefault="002F6EF4" w:rsidP="00E819CF">
            <w:pPr>
              <w:pStyle w:val="TAL"/>
              <w:ind w:left="14"/>
              <w:rPr>
                <w:rFonts w:cs="Arial"/>
                <w:lang w:eastAsia="en-US"/>
              </w:rPr>
            </w:pPr>
            <w:r w:rsidRPr="0050431F">
              <w:rPr>
                <w:rFonts w:cs="Arial"/>
                <w:lang w:eastAsia="en-US"/>
              </w:rPr>
              <w:t>Minimum requirement</w:t>
            </w:r>
          </w:p>
        </w:tc>
        <w:tc>
          <w:tcPr>
            <w:tcW w:w="1665" w:type="dxa"/>
          </w:tcPr>
          <w:p w14:paraId="12E36188" w14:textId="77777777" w:rsidR="002F6EF4" w:rsidRPr="0050431F" w:rsidRDefault="002F6EF4" w:rsidP="00E819CF">
            <w:pPr>
              <w:pStyle w:val="TAL"/>
              <w:rPr>
                <w:rFonts w:cs="Arial"/>
                <w:lang w:eastAsia="en-US"/>
              </w:rPr>
            </w:pPr>
            <w:r w:rsidRPr="0050431F">
              <w:rPr>
                <w:rFonts w:cs="Arial"/>
                <w:lang w:eastAsia="en-US"/>
              </w:rPr>
              <w:t>(TS 25.141)</w:t>
            </w:r>
          </w:p>
          <w:p w14:paraId="38216763"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748817A7" w14:textId="77777777" w:rsidR="002F6EF4" w:rsidRPr="0050431F" w:rsidRDefault="002F6EF4" w:rsidP="00E819CF">
            <w:pPr>
              <w:pStyle w:val="TAL"/>
              <w:rPr>
                <w:rFonts w:cs="Arial"/>
                <w:lang w:eastAsia="en-US"/>
              </w:rPr>
            </w:pPr>
            <w:r w:rsidRPr="0050431F">
              <w:rPr>
                <w:rFonts w:cs="Arial"/>
                <w:lang w:eastAsia="en-US"/>
              </w:rPr>
              <w:t>(TS 25.141)</w:t>
            </w:r>
          </w:p>
          <w:p w14:paraId="240067F1"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EA04F35" w14:textId="77777777" w:rsidR="002F6EF4" w:rsidRPr="0050431F" w:rsidRDefault="002F6EF4" w:rsidP="00E819CF">
            <w:pPr>
              <w:pStyle w:val="TAL"/>
              <w:rPr>
                <w:rFonts w:cs="Arial"/>
                <w:lang w:eastAsia="en-US"/>
              </w:rPr>
            </w:pPr>
            <w:r w:rsidRPr="0050431F">
              <w:rPr>
                <w:rFonts w:cs="Arial"/>
                <w:lang w:eastAsia="en-US"/>
              </w:rPr>
              <w:t>(TS 25.141)*</w:t>
            </w:r>
          </w:p>
          <w:p w14:paraId="270B891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9DD78B8" w14:textId="77777777" w:rsidTr="002F6EF4">
        <w:trPr>
          <w:gridAfter w:val="1"/>
          <w:wAfter w:w="8" w:type="dxa"/>
          <w:jc w:val="center"/>
        </w:trPr>
        <w:tc>
          <w:tcPr>
            <w:tcW w:w="2447" w:type="dxa"/>
            <w:vAlign w:val="center"/>
          </w:tcPr>
          <w:p w14:paraId="584913A5" w14:textId="77777777" w:rsidR="002F6EF4" w:rsidRPr="0050431F" w:rsidRDefault="002F6EF4" w:rsidP="00E819CF">
            <w:pPr>
              <w:pStyle w:val="TAL"/>
              <w:ind w:left="14"/>
              <w:rPr>
                <w:rFonts w:cs="Arial"/>
                <w:b/>
                <w:lang w:eastAsia="en-US"/>
              </w:rPr>
            </w:pPr>
            <w:r w:rsidRPr="0050431F">
              <w:rPr>
                <w:rFonts w:cs="Arial"/>
                <w:b/>
                <w:lang w:eastAsia="en-US"/>
              </w:rPr>
              <w:t>6.6.4 Adjacent Channel Leakage power Ratio (ACLR)</w:t>
            </w:r>
          </w:p>
        </w:tc>
        <w:tc>
          <w:tcPr>
            <w:tcW w:w="1665" w:type="dxa"/>
          </w:tcPr>
          <w:p w14:paraId="06837FE1"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DCD9EFF"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545988AF"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3B3A581" w14:textId="77777777" w:rsidTr="002F6EF4">
        <w:trPr>
          <w:gridAfter w:val="1"/>
          <w:wAfter w:w="8" w:type="dxa"/>
          <w:trHeight w:val="219"/>
          <w:jc w:val="center"/>
        </w:trPr>
        <w:tc>
          <w:tcPr>
            <w:tcW w:w="2447" w:type="dxa"/>
          </w:tcPr>
          <w:p w14:paraId="106CE7D7" w14:textId="77777777" w:rsidR="002F6EF4" w:rsidRPr="0050431F" w:rsidRDefault="002F6EF4" w:rsidP="00E819CF">
            <w:pPr>
              <w:pStyle w:val="TAL"/>
              <w:rPr>
                <w:rFonts w:cs="Arial"/>
                <w:lang w:eastAsia="en-US"/>
              </w:rPr>
            </w:pPr>
            <w:r w:rsidRPr="0050431F">
              <w:rPr>
                <w:rFonts w:cs="Arial"/>
                <w:lang w:eastAsia="en-US"/>
              </w:rPr>
              <w:t>E- UTRA</w:t>
            </w:r>
          </w:p>
        </w:tc>
        <w:tc>
          <w:tcPr>
            <w:tcW w:w="1665" w:type="dxa"/>
          </w:tcPr>
          <w:p w14:paraId="3D06D109"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498E2D5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E6F6CF3"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B99B1D5" w14:textId="77777777" w:rsidTr="002F6EF4">
        <w:trPr>
          <w:gridAfter w:val="1"/>
          <w:wAfter w:w="8" w:type="dxa"/>
          <w:trHeight w:val="137"/>
          <w:jc w:val="center"/>
        </w:trPr>
        <w:tc>
          <w:tcPr>
            <w:tcW w:w="2447" w:type="dxa"/>
            <w:vAlign w:val="center"/>
          </w:tcPr>
          <w:p w14:paraId="5DE1302F" w14:textId="77777777" w:rsidR="002F6EF4" w:rsidRPr="0050431F" w:rsidRDefault="002F6EF4" w:rsidP="00E819CF">
            <w:pPr>
              <w:pStyle w:val="TAL"/>
              <w:rPr>
                <w:rFonts w:cs="Arial"/>
                <w:lang w:eastAsia="en-US"/>
              </w:rPr>
            </w:pPr>
            <w:r w:rsidRPr="0050431F">
              <w:rPr>
                <w:rFonts w:cs="Arial"/>
                <w:lang w:eastAsia="en-US"/>
              </w:rPr>
              <w:t>UTRA FDD</w:t>
            </w:r>
          </w:p>
        </w:tc>
        <w:tc>
          <w:tcPr>
            <w:tcW w:w="1665" w:type="dxa"/>
          </w:tcPr>
          <w:p w14:paraId="2302719D"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FCD5526"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734866B9"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F211F66" w14:textId="77777777" w:rsidTr="002F6EF4">
        <w:trPr>
          <w:gridAfter w:val="1"/>
          <w:wAfter w:w="8" w:type="dxa"/>
          <w:trHeight w:val="197"/>
          <w:jc w:val="center"/>
        </w:trPr>
        <w:tc>
          <w:tcPr>
            <w:tcW w:w="2447" w:type="dxa"/>
            <w:vAlign w:val="center"/>
          </w:tcPr>
          <w:p w14:paraId="1247FE24" w14:textId="77777777" w:rsidR="002F6EF4" w:rsidRPr="0050431F" w:rsidRDefault="002F6EF4" w:rsidP="00E819CF">
            <w:pPr>
              <w:pStyle w:val="TAL"/>
              <w:rPr>
                <w:rFonts w:cs="Arial"/>
                <w:lang w:eastAsia="en-US"/>
              </w:rPr>
            </w:pPr>
            <w:r w:rsidRPr="0050431F">
              <w:rPr>
                <w:rFonts w:cs="Arial"/>
                <w:lang w:eastAsia="en-US"/>
              </w:rPr>
              <w:t>UTRA TDD</w:t>
            </w:r>
          </w:p>
        </w:tc>
        <w:tc>
          <w:tcPr>
            <w:tcW w:w="1665" w:type="dxa"/>
          </w:tcPr>
          <w:p w14:paraId="6EED62A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3EF582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015606E"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E0FFE8C" w14:textId="77777777" w:rsidTr="002F6EF4">
        <w:trPr>
          <w:gridAfter w:val="1"/>
          <w:wAfter w:w="8" w:type="dxa"/>
          <w:trHeight w:val="197"/>
          <w:jc w:val="center"/>
        </w:trPr>
        <w:tc>
          <w:tcPr>
            <w:tcW w:w="2447" w:type="dxa"/>
            <w:vAlign w:val="center"/>
          </w:tcPr>
          <w:p w14:paraId="74BE51CF" w14:textId="77777777" w:rsidR="002F6EF4" w:rsidRPr="0050431F" w:rsidRDefault="002F6EF4" w:rsidP="00E819CF">
            <w:pPr>
              <w:pStyle w:val="TAL"/>
              <w:rPr>
                <w:rFonts w:cs="Arial"/>
                <w:lang w:eastAsia="en-US"/>
              </w:rPr>
            </w:pPr>
            <w:r w:rsidRPr="0050431F">
              <w:rPr>
                <w:rFonts w:cs="Arial"/>
                <w:lang w:eastAsia="en-US"/>
              </w:rPr>
              <w:t>NB-IoT</w:t>
            </w:r>
          </w:p>
        </w:tc>
        <w:tc>
          <w:tcPr>
            <w:tcW w:w="1665" w:type="dxa"/>
          </w:tcPr>
          <w:p w14:paraId="44557686"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DB0C421"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160EA7A"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113257EE" w14:textId="77777777" w:rsidTr="002F6EF4">
        <w:trPr>
          <w:gridAfter w:val="1"/>
          <w:wAfter w:w="8" w:type="dxa"/>
          <w:trHeight w:val="197"/>
          <w:jc w:val="center"/>
        </w:trPr>
        <w:tc>
          <w:tcPr>
            <w:tcW w:w="2447" w:type="dxa"/>
            <w:vAlign w:val="center"/>
          </w:tcPr>
          <w:p w14:paraId="66A50B7C" w14:textId="77777777" w:rsidR="002F6EF4" w:rsidRPr="0050431F" w:rsidRDefault="002F6EF4" w:rsidP="00E819CF">
            <w:pPr>
              <w:pStyle w:val="TAL"/>
              <w:rPr>
                <w:rFonts w:cs="Arial"/>
                <w:lang w:eastAsia="en-US"/>
              </w:rPr>
            </w:pPr>
            <w:r w:rsidRPr="0050431F">
              <w:rPr>
                <w:rFonts w:cs="Arial"/>
                <w:lang w:eastAsia="en-US"/>
              </w:rPr>
              <w:t>Cumulative ACLR</w:t>
            </w:r>
          </w:p>
        </w:tc>
        <w:tc>
          <w:tcPr>
            <w:tcW w:w="1665" w:type="dxa"/>
          </w:tcPr>
          <w:p w14:paraId="64B690F3"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AE3B29D"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C47FFF0"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C3C8191" w14:textId="77777777" w:rsidTr="002F6EF4">
        <w:trPr>
          <w:gridAfter w:val="1"/>
          <w:wAfter w:w="8" w:type="dxa"/>
          <w:jc w:val="center"/>
        </w:trPr>
        <w:tc>
          <w:tcPr>
            <w:tcW w:w="2447" w:type="dxa"/>
            <w:vAlign w:val="center"/>
          </w:tcPr>
          <w:p w14:paraId="536412B6" w14:textId="77777777" w:rsidR="002F6EF4" w:rsidRPr="0050431F" w:rsidRDefault="002F6EF4" w:rsidP="00E819CF">
            <w:pPr>
              <w:pStyle w:val="TAL"/>
              <w:ind w:left="14"/>
              <w:rPr>
                <w:rFonts w:cs="Arial"/>
                <w:b/>
                <w:lang w:eastAsia="en-US"/>
              </w:rPr>
            </w:pPr>
            <w:r w:rsidRPr="0050431F">
              <w:rPr>
                <w:rFonts w:cs="Arial"/>
                <w:b/>
                <w:lang w:eastAsia="en-US"/>
              </w:rPr>
              <w:t>6.7 Transmitter intermodulation</w:t>
            </w:r>
          </w:p>
        </w:tc>
        <w:tc>
          <w:tcPr>
            <w:tcW w:w="1665" w:type="dxa"/>
          </w:tcPr>
          <w:p w14:paraId="412EB45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37CA7BB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6DF85E0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1554CFA" w14:textId="77777777" w:rsidTr="002F6EF4">
        <w:trPr>
          <w:gridAfter w:val="1"/>
          <w:wAfter w:w="8" w:type="dxa"/>
          <w:jc w:val="center"/>
        </w:trPr>
        <w:tc>
          <w:tcPr>
            <w:tcW w:w="2447" w:type="dxa"/>
          </w:tcPr>
          <w:p w14:paraId="68439315"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036E6CC4"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665" w:type="dxa"/>
          </w:tcPr>
          <w:p w14:paraId="3E4F5067"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839" w:type="dxa"/>
          </w:tcPr>
          <w:p w14:paraId="03CC57EA" w14:textId="77777777" w:rsidR="002F6EF4" w:rsidRPr="0050431F" w:rsidRDefault="002F6EF4" w:rsidP="00E819CF">
            <w:pPr>
              <w:pStyle w:val="TAL"/>
              <w:rPr>
                <w:rFonts w:cs="Arial"/>
                <w:lang w:eastAsia="en-US"/>
              </w:rPr>
            </w:pPr>
            <w:r w:rsidRPr="0050431F">
              <w:rPr>
                <w:rFonts w:cs="Arial"/>
                <w:lang w:eastAsia="en-US"/>
              </w:rPr>
              <w:t>Same TC as used in 6.6</w:t>
            </w:r>
          </w:p>
        </w:tc>
      </w:tr>
      <w:tr w:rsidR="002F6EF4" w:rsidRPr="0050431F" w14:paraId="6324BCDB" w14:textId="77777777" w:rsidTr="002F6EF4">
        <w:trPr>
          <w:gridAfter w:val="1"/>
          <w:wAfter w:w="8" w:type="dxa"/>
          <w:jc w:val="center"/>
        </w:trPr>
        <w:tc>
          <w:tcPr>
            <w:tcW w:w="2447" w:type="dxa"/>
          </w:tcPr>
          <w:p w14:paraId="5076E9A9" w14:textId="77777777" w:rsidR="002F6EF4" w:rsidRPr="0050431F" w:rsidRDefault="002F6EF4" w:rsidP="00E819CF">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665" w:type="dxa"/>
          </w:tcPr>
          <w:p w14:paraId="7CEEE63C"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665" w:type="dxa"/>
          </w:tcPr>
          <w:p w14:paraId="740396F0"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839" w:type="dxa"/>
          </w:tcPr>
          <w:p w14:paraId="48C25ADD" w14:textId="77777777" w:rsidR="002F6EF4" w:rsidRPr="0050431F" w:rsidRDefault="002F6EF4" w:rsidP="00E819CF">
            <w:pPr>
              <w:pStyle w:val="TAL"/>
              <w:rPr>
                <w:rFonts w:cs="Arial"/>
                <w:lang w:eastAsia="en-US"/>
              </w:rPr>
            </w:pPr>
            <w:r w:rsidRPr="0050431F">
              <w:rPr>
                <w:rFonts w:cs="Arial"/>
                <w:lang w:eastAsia="en-US"/>
              </w:rPr>
              <w:t>Same TC as used in 6.6</w:t>
            </w:r>
          </w:p>
        </w:tc>
      </w:tr>
      <w:tr w:rsidR="002F6EF4" w:rsidRPr="0050431F" w14:paraId="08E00AFC" w14:textId="77777777" w:rsidTr="002F6EF4">
        <w:trPr>
          <w:gridAfter w:val="1"/>
          <w:wAfter w:w="8" w:type="dxa"/>
          <w:jc w:val="center"/>
        </w:trPr>
        <w:tc>
          <w:tcPr>
            <w:tcW w:w="2447" w:type="dxa"/>
            <w:vAlign w:val="center"/>
          </w:tcPr>
          <w:p w14:paraId="136DFEF8" w14:textId="77777777" w:rsidR="002F6EF4" w:rsidRPr="0050431F" w:rsidRDefault="002F6EF4" w:rsidP="00E819CF">
            <w:pPr>
              <w:pStyle w:val="TAL"/>
              <w:ind w:left="14"/>
              <w:rPr>
                <w:rFonts w:cs="Arial"/>
                <w:lang w:eastAsia="en-US"/>
              </w:rPr>
            </w:pPr>
            <w:r w:rsidRPr="0050431F">
              <w:rPr>
                <w:rFonts w:cs="Arial"/>
                <w:lang w:eastAsia="en-US"/>
              </w:rPr>
              <w:t>Additional requirement (BC3)</w:t>
            </w:r>
          </w:p>
        </w:tc>
        <w:tc>
          <w:tcPr>
            <w:tcW w:w="1665" w:type="dxa"/>
          </w:tcPr>
          <w:p w14:paraId="7DDB28A9"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BB3E0E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EC86539"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7577DDCE" w14:textId="77777777" w:rsidTr="002F6EF4">
        <w:trPr>
          <w:gridAfter w:val="1"/>
          <w:wAfter w:w="8" w:type="dxa"/>
          <w:jc w:val="center"/>
        </w:trPr>
        <w:tc>
          <w:tcPr>
            <w:tcW w:w="2447" w:type="dxa"/>
            <w:vAlign w:val="center"/>
          </w:tcPr>
          <w:p w14:paraId="16121FC5" w14:textId="77777777" w:rsidR="002F6EF4" w:rsidRPr="0050431F" w:rsidRDefault="002F6EF4" w:rsidP="00E819CF">
            <w:pPr>
              <w:pStyle w:val="TAL"/>
              <w:ind w:left="14"/>
              <w:rPr>
                <w:rFonts w:cs="Arial"/>
                <w:b/>
                <w:bCs/>
                <w:lang w:eastAsia="en-US"/>
              </w:rPr>
            </w:pPr>
            <w:r w:rsidRPr="0050431F">
              <w:rPr>
                <w:rFonts w:cs="Arial"/>
                <w:b/>
                <w:bCs/>
                <w:lang w:eastAsia="en-US"/>
              </w:rPr>
              <w:t>7.2 Reference sensitivity level</w:t>
            </w:r>
          </w:p>
        </w:tc>
        <w:tc>
          <w:tcPr>
            <w:tcW w:w="1665" w:type="dxa"/>
          </w:tcPr>
          <w:p w14:paraId="5059813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14BEDAB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78DA9AF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6C526F8" w14:textId="77777777" w:rsidTr="002F6EF4">
        <w:trPr>
          <w:gridAfter w:val="1"/>
          <w:wAfter w:w="8" w:type="dxa"/>
          <w:jc w:val="center"/>
        </w:trPr>
        <w:tc>
          <w:tcPr>
            <w:tcW w:w="2447" w:type="dxa"/>
            <w:vAlign w:val="center"/>
          </w:tcPr>
          <w:p w14:paraId="12850D38"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1558C7AE"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09F129BE"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03DB151A"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35D3C529" w14:textId="77777777" w:rsidTr="002F6EF4">
        <w:trPr>
          <w:gridAfter w:val="1"/>
          <w:wAfter w:w="8" w:type="dxa"/>
          <w:jc w:val="center"/>
        </w:trPr>
        <w:tc>
          <w:tcPr>
            <w:tcW w:w="2447" w:type="dxa"/>
            <w:vAlign w:val="center"/>
          </w:tcPr>
          <w:p w14:paraId="5474A520"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19EF9CD6"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186079EA"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831B403"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3E41A15" w14:textId="77777777" w:rsidTr="002F6EF4">
        <w:trPr>
          <w:gridAfter w:val="1"/>
          <w:wAfter w:w="8" w:type="dxa"/>
          <w:jc w:val="center"/>
        </w:trPr>
        <w:tc>
          <w:tcPr>
            <w:tcW w:w="2447" w:type="dxa"/>
            <w:vAlign w:val="center"/>
          </w:tcPr>
          <w:p w14:paraId="183F8938"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587FDC38"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C3036FF"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0BAA8A2"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8E0A61C" w14:textId="77777777" w:rsidTr="002F6EF4">
        <w:trPr>
          <w:gridAfter w:val="1"/>
          <w:wAfter w:w="8" w:type="dxa"/>
          <w:jc w:val="center"/>
        </w:trPr>
        <w:tc>
          <w:tcPr>
            <w:tcW w:w="2447" w:type="dxa"/>
            <w:vAlign w:val="center"/>
          </w:tcPr>
          <w:p w14:paraId="50C95931"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576F842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6C2E3784"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414B13F"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BD3323D" w14:textId="77777777" w:rsidTr="002F6EF4">
        <w:trPr>
          <w:gridAfter w:val="1"/>
          <w:wAfter w:w="8" w:type="dxa"/>
          <w:jc w:val="center"/>
        </w:trPr>
        <w:tc>
          <w:tcPr>
            <w:tcW w:w="2447" w:type="dxa"/>
            <w:vAlign w:val="center"/>
          </w:tcPr>
          <w:p w14:paraId="0D51736A"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08C56AED"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18A3A92B"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599D8A65"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3B9D575" w14:textId="77777777" w:rsidTr="002F6EF4">
        <w:trPr>
          <w:gridAfter w:val="1"/>
          <w:wAfter w:w="8" w:type="dxa"/>
          <w:jc w:val="center"/>
        </w:trPr>
        <w:tc>
          <w:tcPr>
            <w:tcW w:w="2447" w:type="dxa"/>
            <w:vAlign w:val="center"/>
          </w:tcPr>
          <w:p w14:paraId="403B1711" w14:textId="77777777" w:rsidR="002F6EF4" w:rsidRPr="0050431F" w:rsidRDefault="002F6EF4" w:rsidP="00E819CF">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665" w:type="dxa"/>
          </w:tcPr>
          <w:p w14:paraId="35F0B6E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6EA5799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5D3635C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4B82DF0C" w14:textId="77777777" w:rsidTr="002F6EF4">
        <w:trPr>
          <w:gridAfter w:val="1"/>
          <w:wAfter w:w="8" w:type="dxa"/>
          <w:jc w:val="center"/>
        </w:trPr>
        <w:tc>
          <w:tcPr>
            <w:tcW w:w="2447" w:type="dxa"/>
            <w:vAlign w:val="center"/>
          </w:tcPr>
          <w:p w14:paraId="0B3EABE5"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7E55211E"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2E46D31"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03DBCDB"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6CAF5D8" w14:textId="77777777" w:rsidTr="002F6EF4">
        <w:trPr>
          <w:gridAfter w:val="1"/>
          <w:wAfter w:w="8" w:type="dxa"/>
          <w:jc w:val="center"/>
        </w:trPr>
        <w:tc>
          <w:tcPr>
            <w:tcW w:w="2447" w:type="dxa"/>
            <w:vAlign w:val="center"/>
          </w:tcPr>
          <w:p w14:paraId="76B39FC1"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6404AB7E"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233EEB2"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3D58E80C"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4030EF9" w14:textId="77777777" w:rsidTr="002F6EF4">
        <w:trPr>
          <w:gridAfter w:val="1"/>
          <w:wAfter w:w="8" w:type="dxa"/>
          <w:jc w:val="center"/>
        </w:trPr>
        <w:tc>
          <w:tcPr>
            <w:tcW w:w="2447" w:type="dxa"/>
            <w:vAlign w:val="center"/>
          </w:tcPr>
          <w:p w14:paraId="03461F03"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34206AC4"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AACAF4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DCD31FA" w14:textId="77777777" w:rsidR="002F6EF4" w:rsidRPr="0050431F" w:rsidRDefault="002F6EF4" w:rsidP="00E819CF">
            <w:pPr>
              <w:pStyle w:val="TAL"/>
              <w:rPr>
                <w:rFonts w:cs="Arial"/>
                <w:lang w:eastAsia="en-US"/>
              </w:rPr>
            </w:pPr>
          </w:p>
        </w:tc>
      </w:tr>
      <w:tr w:rsidR="002F6EF4" w:rsidRPr="0050431F" w14:paraId="5FE2968F" w14:textId="77777777" w:rsidTr="002F6EF4">
        <w:trPr>
          <w:gridAfter w:val="1"/>
          <w:wAfter w:w="8" w:type="dxa"/>
          <w:jc w:val="center"/>
        </w:trPr>
        <w:tc>
          <w:tcPr>
            <w:tcW w:w="2447" w:type="dxa"/>
            <w:vAlign w:val="center"/>
          </w:tcPr>
          <w:p w14:paraId="74624769"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795A88FE"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146703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64C804B"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53E2807" w14:textId="77777777" w:rsidTr="002F6EF4">
        <w:trPr>
          <w:gridAfter w:val="1"/>
          <w:wAfter w:w="8" w:type="dxa"/>
          <w:jc w:val="center"/>
        </w:trPr>
        <w:tc>
          <w:tcPr>
            <w:tcW w:w="2447" w:type="dxa"/>
            <w:vAlign w:val="center"/>
          </w:tcPr>
          <w:p w14:paraId="12B6D993"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0BC585EB"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33AF2D9D"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62759E13"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22A5B5E5" w14:textId="77777777" w:rsidTr="002F6EF4">
        <w:trPr>
          <w:gridAfter w:val="1"/>
          <w:wAfter w:w="8" w:type="dxa"/>
          <w:trHeight w:val="563"/>
          <w:jc w:val="center"/>
        </w:trPr>
        <w:tc>
          <w:tcPr>
            <w:tcW w:w="2447" w:type="dxa"/>
          </w:tcPr>
          <w:p w14:paraId="4C926850" w14:textId="77777777" w:rsidR="002F6EF4" w:rsidRPr="0050431F" w:rsidRDefault="002F6EF4" w:rsidP="00E819CF">
            <w:pPr>
              <w:pStyle w:val="TAL"/>
              <w:rPr>
                <w:rFonts w:cs="Arial"/>
                <w:b/>
                <w:lang w:eastAsia="en-US"/>
              </w:rPr>
            </w:pPr>
            <w:r w:rsidRPr="0050431F">
              <w:rPr>
                <w:rFonts w:cs="Arial"/>
                <w:b/>
                <w:lang w:eastAsia="en-US"/>
              </w:rPr>
              <w:t>7.4 In- band selectivity and blocking</w:t>
            </w:r>
          </w:p>
        </w:tc>
        <w:tc>
          <w:tcPr>
            <w:tcW w:w="1665" w:type="dxa"/>
          </w:tcPr>
          <w:p w14:paraId="27B8A1C0"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12210AC"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42E69317"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CB8FB00" w14:textId="77777777" w:rsidTr="002F6EF4">
        <w:trPr>
          <w:gridAfter w:val="1"/>
          <w:wAfter w:w="8" w:type="dxa"/>
          <w:jc w:val="center"/>
        </w:trPr>
        <w:tc>
          <w:tcPr>
            <w:tcW w:w="2447" w:type="dxa"/>
            <w:vAlign w:val="center"/>
          </w:tcPr>
          <w:p w14:paraId="4A3FD22E" w14:textId="77777777" w:rsidR="002F6EF4" w:rsidRPr="0050431F" w:rsidRDefault="002F6EF4" w:rsidP="00E819CF">
            <w:pPr>
              <w:pStyle w:val="TAL"/>
              <w:ind w:left="14"/>
              <w:rPr>
                <w:rFonts w:cs="Arial"/>
                <w:lang w:eastAsia="en-US"/>
              </w:rPr>
            </w:pPr>
            <w:r w:rsidRPr="0050431F">
              <w:rPr>
                <w:rFonts w:cs="Arial"/>
                <w:lang w:eastAsia="en-US"/>
              </w:rPr>
              <w:t>General blocking requirement</w:t>
            </w:r>
          </w:p>
        </w:tc>
        <w:tc>
          <w:tcPr>
            <w:tcW w:w="1665" w:type="dxa"/>
          </w:tcPr>
          <w:p w14:paraId="0D6F0D33" w14:textId="77777777" w:rsidR="002F6EF4" w:rsidRPr="0050431F" w:rsidRDefault="002F6EF4" w:rsidP="00E819CF">
            <w:pPr>
              <w:keepNext/>
              <w:keepLines/>
              <w:rPr>
                <w:rFonts w:cs="Arial"/>
              </w:rPr>
            </w:pPr>
            <w:r w:rsidRPr="0050431F">
              <w:rPr>
                <w:rFonts w:cs="Arial"/>
              </w:rPr>
              <w:t>TC14</w:t>
            </w:r>
          </w:p>
        </w:tc>
        <w:tc>
          <w:tcPr>
            <w:tcW w:w="1665" w:type="dxa"/>
          </w:tcPr>
          <w:p w14:paraId="785A12E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29301CE"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94A513C" w14:textId="77777777" w:rsidTr="002F6EF4">
        <w:trPr>
          <w:gridAfter w:val="1"/>
          <w:wAfter w:w="8" w:type="dxa"/>
          <w:jc w:val="center"/>
        </w:trPr>
        <w:tc>
          <w:tcPr>
            <w:tcW w:w="2447" w:type="dxa"/>
            <w:vAlign w:val="center"/>
          </w:tcPr>
          <w:p w14:paraId="6F820D8F" w14:textId="77777777" w:rsidR="002F6EF4" w:rsidRPr="0050431F" w:rsidRDefault="002F6EF4" w:rsidP="00E819CF">
            <w:pPr>
              <w:pStyle w:val="TAL"/>
              <w:ind w:left="14"/>
              <w:rPr>
                <w:rFonts w:cs="Arial"/>
                <w:lang w:eastAsia="en-US"/>
              </w:rPr>
            </w:pPr>
            <w:r w:rsidRPr="0050431F">
              <w:rPr>
                <w:rFonts w:cs="Arial"/>
                <w:lang w:eastAsia="en-US"/>
              </w:rPr>
              <w:t>General narrowband blocking requirement</w:t>
            </w:r>
          </w:p>
        </w:tc>
        <w:tc>
          <w:tcPr>
            <w:tcW w:w="1665" w:type="dxa"/>
          </w:tcPr>
          <w:p w14:paraId="6B4F09A1"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23147DE"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479EFC85"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D24C057" w14:textId="77777777" w:rsidTr="002F6EF4">
        <w:trPr>
          <w:gridAfter w:val="1"/>
          <w:wAfter w:w="8" w:type="dxa"/>
          <w:jc w:val="center"/>
        </w:trPr>
        <w:tc>
          <w:tcPr>
            <w:tcW w:w="2447" w:type="dxa"/>
            <w:vAlign w:val="center"/>
          </w:tcPr>
          <w:p w14:paraId="731B393E" w14:textId="77777777" w:rsidR="002F6EF4" w:rsidRPr="0050431F" w:rsidRDefault="002F6EF4" w:rsidP="00E819CF">
            <w:pPr>
              <w:pStyle w:val="TAL"/>
              <w:ind w:left="14"/>
              <w:rPr>
                <w:rFonts w:cs="Arial"/>
                <w:lang w:eastAsia="en-US"/>
              </w:rPr>
            </w:pPr>
            <w:r w:rsidRPr="0050431F">
              <w:rPr>
                <w:rFonts w:cs="Arial"/>
                <w:lang w:eastAsia="en-US"/>
              </w:rPr>
              <w:t>Additional narrowband blocking requirement for GSM/EDGE</w:t>
            </w:r>
          </w:p>
        </w:tc>
        <w:tc>
          <w:tcPr>
            <w:tcW w:w="1665" w:type="dxa"/>
          </w:tcPr>
          <w:p w14:paraId="7670068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2B7E8A0"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4640BC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12235202" w14:textId="77777777" w:rsidTr="002F6EF4">
        <w:trPr>
          <w:gridAfter w:val="1"/>
          <w:wAfter w:w="8" w:type="dxa"/>
          <w:jc w:val="center"/>
        </w:trPr>
        <w:tc>
          <w:tcPr>
            <w:tcW w:w="2447" w:type="dxa"/>
            <w:vAlign w:val="center"/>
          </w:tcPr>
          <w:p w14:paraId="75F3846C" w14:textId="77777777" w:rsidR="002F6EF4" w:rsidRPr="0050431F" w:rsidRDefault="002F6EF4" w:rsidP="00E819CF">
            <w:pPr>
              <w:pStyle w:val="TAL"/>
              <w:ind w:left="14"/>
              <w:rPr>
                <w:rFonts w:cs="Arial"/>
                <w:lang w:eastAsia="en-US"/>
              </w:rPr>
            </w:pPr>
            <w:r w:rsidRPr="0050431F">
              <w:rPr>
                <w:rFonts w:cs="Arial"/>
                <w:lang w:eastAsia="en-US"/>
              </w:rPr>
              <w:t>GSM/EDGE requirements for AM suppression</w:t>
            </w:r>
          </w:p>
        </w:tc>
        <w:tc>
          <w:tcPr>
            <w:tcW w:w="1665" w:type="dxa"/>
          </w:tcPr>
          <w:p w14:paraId="1A2C13A1"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7F9CCA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52CC8E2"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D589069" w14:textId="77777777" w:rsidTr="002F6EF4">
        <w:trPr>
          <w:gridAfter w:val="1"/>
          <w:wAfter w:w="8" w:type="dxa"/>
          <w:jc w:val="center"/>
        </w:trPr>
        <w:tc>
          <w:tcPr>
            <w:tcW w:w="2447" w:type="dxa"/>
            <w:vAlign w:val="center"/>
          </w:tcPr>
          <w:p w14:paraId="700DCA46" w14:textId="77777777" w:rsidR="002F6EF4" w:rsidRPr="0050431F" w:rsidRDefault="002F6EF4" w:rsidP="00E819CF">
            <w:pPr>
              <w:pStyle w:val="TAL"/>
              <w:ind w:left="14"/>
              <w:rPr>
                <w:rFonts w:cs="Arial"/>
                <w:lang w:eastAsia="en-US"/>
              </w:rPr>
            </w:pPr>
            <w:r w:rsidRPr="0050431F">
              <w:rPr>
                <w:rFonts w:cs="Arial"/>
                <w:lang w:eastAsia="en-US"/>
              </w:rPr>
              <w:t>Additional BC3 blocking requirement</w:t>
            </w:r>
          </w:p>
        </w:tc>
        <w:tc>
          <w:tcPr>
            <w:tcW w:w="1665" w:type="dxa"/>
          </w:tcPr>
          <w:p w14:paraId="5C15DE6F"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E031DAB"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895FEB0"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F106976" w14:textId="77777777" w:rsidTr="002F6EF4">
        <w:trPr>
          <w:gridAfter w:val="1"/>
          <w:wAfter w:w="8" w:type="dxa"/>
          <w:jc w:val="center"/>
        </w:trPr>
        <w:tc>
          <w:tcPr>
            <w:tcW w:w="2447" w:type="dxa"/>
            <w:vAlign w:val="center"/>
          </w:tcPr>
          <w:p w14:paraId="29A8EA42" w14:textId="77777777" w:rsidR="002F6EF4" w:rsidRPr="0050431F" w:rsidRDefault="002F6EF4" w:rsidP="00E819CF">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665" w:type="dxa"/>
          </w:tcPr>
          <w:p w14:paraId="502F9ED9"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DEDBF8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34D8751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48351819" w14:textId="77777777" w:rsidTr="002F6EF4">
        <w:trPr>
          <w:gridAfter w:val="1"/>
          <w:wAfter w:w="8" w:type="dxa"/>
          <w:jc w:val="center"/>
        </w:trPr>
        <w:tc>
          <w:tcPr>
            <w:tcW w:w="2447" w:type="dxa"/>
          </w:tcPr>
          <w:p w14:paraId="63AAD4F7"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2BB906BC"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74442F9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6E19C46"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86A273F" w14:textId="77777777" w:rsidTr="002F6EF4">
        <w:trPr>
          <w:gridAfter w:val="1"/>
          <w:wAfter w:w="8" w:type="dxa"/>
          <w:jc w:val="center"/>
        </w:trPr>
        <w:tc>
          <w:tcPr>
            <w:tcW w:w="2447" w:type="dxa"/>
          </w:tcPr>
          <w:p w14:paraId="37EA5BDD" w14:textId="77777777" w:rsidR="002F6EF4" w:rsidRPr="0050431F" w:rsidRDefault="002F6EF4" w:rsidP="00E819CF">
            <w:pPr>
              <w:pStyle w:val="TAL"/>
              <w:rPr>
                <w:rFonts w:cs="Arial"/>
                <w:lang w:eastAsia="en-US"/>
              </w:rPr>
            </w:pPr>
            <w:r w:rsidRPr="0050431F">
              <w:rPr>
                <w:rFonts w:cs="Arial"/>
                <w:lang w:eastAsia="en-US"/>
              </w:rPr>
              <w:t>Co-location requirement</w:t>
            </w:r>
          </w:p>
        </w:tc>
        <w:tc>
          <w:tcPr>
            <w:tcW w:w="1665" w:type="dxa"/>
          </w:tcPr>
          <w:p w14:paraId="34D2EC8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AC8B636"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102EDD1"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458FF36" w14:textId="77777777" w:rsidTr="002F6EF4">
        <w:trPr>
          <w:gridAfter w:val="1"/>
          <w:wAfter w:w="8" w:type="dxa"/>
          <w:jc w:val="center"/>
        </w:trPr>
        <w:tc>
          <w:tcPr>
            <w:tcW w:w="2447" w:type="dxa"/>
            <w:vAlign w:val="center"/>
          </w:tcPr>
          <w:p w14:paraId="6B7057D4" w14:textId="77777777" w:rsidR="002F6EF4" w:rsidRPr="0050431F" w:rsidRDefault="002F6EF4" w:rsidP="00E819CF">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665" w:type="dxa"/>
          </w:tcPr>
          <w:p w14:paraId="4FE645D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012439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67B8B73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5E83BBC" w14:textId="77777777" w:rsidTr="002F6EF4">
        <w:trPr>
          <w:gridAfter w:val="1"/>
          <w:wAfter w:w="8" w:type="dxa"/>
          <w:jc w:val="center"/>
        </w:trPr>
        <w:tc>
          <w:tcPr>
            <w:tcW w:w="2447" w:type="dxa"/>
          </w:tcPr>
          <w:p w14:paraId="554392BB"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1C61012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075FA4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590E553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7D4AEADE" w14:textId="77777777" w:rsidTr="002F6EF4">
        <w:trPr>
          <w:gridAfter w:val="1"/>
          <w:wAfter w:w="8" w:type="dxa"/>
          <w:jc w:val="center"/>
        </w:trPr>
        <w:tc>
          <w:tcPr>
            <w:tcW w:w="2447" w:type="dxa"/>
            <w:vAlign w:val="center"/>
          </w:tcPr>
          <w:p w14:paraId="09484E7A" w14:textId="77777777" w:rsidR="002F6EF4" w:rsidRPr="0050431F" w:rsidRDefault="002F6EF4" w:rsidP="00E819CF">
            <w:pPr>
              <w:pStyle w:val="TAL"/>
              <w:ind w:left="14"/>
              <w:rPr>
                <w:rFonts w:cs="Arial"/>
                <w:lang w:eastAsia="en-US"/>
              </w:rPr>
            </w:pPr>
            <w:r w:rsidRPr="0050431F">
              <w:rPr>
                <w:rFonts w:cs="Arial"/>
                <w:lang w:eastAsia="en-US"/>
              </w:rPr>
              <w:t>Additional requirement for BC2 (Category B)</w:t>
            </w:r>
          </w:p>
        </w:tc>
        <w:tc>
          <w:tcPr>
            <w:tcW w:w="1665" w:type="dxa"/>
          </w:tcPr>
          <w:p w14:paraId="35F7541F"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C62ECC5"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A2234A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95DC9DC" w14:textId="77777777" w:rsidTr="002F6EF4">
        <w:trPr>
          <w:gridAfter w:val="1"/>
          <w:wAfter w:w="8" w:type="dxa"/>
          <w:jc w:val="center"/>
        </w:trPr>
        <w:tc>
          <w:tcPr>
            <w:tcW w:w="2447" w:type="dxa"/>
            <w:vAlign w:val="center"/>
          </w:tcPr>
          <w:p w14:paraId="3E213EAF" w14:textId="77777777" w:rsidR="002F6EF4" w:rsidRPr="0050431F" w:rsidRDefault="002F6EF4" w:rsidP="00E819CF">
            <w:pPr>
              <w:pStyle w:val="TAL"/>
              <w:ind w:left="14"/>
              <w:rPr>
                <w:rFonts w:cs="Arial"/>
                <w:b/>
                <w:bCs/>
                <w:lang w:eastAsia="en-US"/>
              </w:rPr>
            </w:pPr>
            <w:r w:rsidRPr="0050431F">
              <w:rPr>
                <w:rFonts w:cs="Arial"/>
                <w:b/>
                <w:bCs/>
                <w:lang w:eastAsia="en-US"/>
              </w:rPr>
              <w:t>7.7 Receiver intermodulation</w:t>
            </w:r>
          </w:p>
        </w:tc>
        <w:tc>
          <w:tcPr>
            <w:tcW w:w="1665" w:type="dxa"/>
          </w:tcPr>
          <w:p w14:paraId="1C6E991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9F4C9B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EEA9B8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6B73F8C4" w14:textId="77777777" w:rsidTr="002F6EF4">
        <w:trPr>
          <w:gridAfter w:val="1"/>
          <w:wAfter w:w="8" w:type="dxa"/>
          <w:jc w:val="center"/>
        </w:trPr>
        <w:tc>
          <w:tcPr>
            <w:tcW w:w="2447" w:type="dxa"/>
            <w:vAlign w:val="center"/>
          </w:tcPr>
          <w:p w14:paraId="0E15D6C4" w14:textId="77777777" w:rsidR="002F6EF4" w:rsidRPr="0050431F" w:rsidRDefault="002F6EF4" w:rsidP="00E819CF">
            <w:pPr>
              <w:pStyle w:val="TAL"/>
              <w:ind w:left="14"/>
              <w:rPr>
                <w:rFonts w:cs="Arial"/>
                <w:lang w:eastAsia="en-US"/>
              </w:rPr>
            </w:pPr>
            <w:r w:rsidRPr="0050431F">
              <w:rPr>
                <w:rFonts w:cs="Arial"/>
                <w:lang w:eastAsia="en-US"/>
              </w:rPr>
              <w:t>General intermodulation requirement</w:t>
            </w:r>
          </w:p>
        </w:tc>
        <w:tc>
          <w:tcPr>
            <w:tcW w:w="1665" w:type="dxa"/>
          </w:tcPr>
          <w:p w14:paraId="76DCC88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F0522FC"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531BC57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C4E0A40" w14:textId="77777777" w:rsidTr="002F6EF4">
        <w:trPr>
          <w:gridAfter w:val="1"/>
          <w:wAfter w:w="8" w:type="dxa"/>
          <w:jc w:val="center"/>
        </w:trPr>
        <w:tc>
          <w:tcPr>
            <w:tcW w:w="2447" w:type="dxa"/>
            <w:vAlign w:val="center"/>
          </w:tcPr>
          <w:p w14:paraId="5B1B656C" w14:textId="77777777" w:rsidR="002F6EF4" w:rsidRPr="0050431F" w:rsidRDefault="002F6EF4" w:rsidP="00E819CF">
            <w:pPr>
              <w:pStyle w:val="TAL"/>
              <w:ind w:left="14"/>
              <w:rPr>
                <w:rFonts w:cs="Arial"/>
                <w:lang w:eastAsia="en-US"/>
              </w:rPr>
            </w:pPr>
            <w:r w:rsidRPr="0050431F">
              <w:rPr>
                <w:rFonts w:cs="Arial"/>
                <w:lang w:eastAsia="en-US"/>
              </w:rPr>
              <w:t>General narrowband intermodulation requirement</w:t>
            </w:r>
          </w:p>
        </w:tc>
        <w:tc>
          <w:tcPr>
            <w:tcW w:w="1665" w:type="dxa"/>
          </w:tcPr>
          <w:p w14:paraId="450EC191"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224AFA4"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47309D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4B329628" w14:textId="77777777" w:rsidTr="002F6EF4">
        <w:trPr>
          <w:gridAfter w:val="1"/>
          <w:wAfter w:w="8" w:type="dxa"/>
          <w:jc w:val="center"/>
        </w:trPr>
        <w:tc>
          <w:tcPr>
            <w:tcW w:w="2447" w:type="dxa"/>
            <w:vAlign w:val="center"/>
          </w:tcPr>
          <w:p w14:paraId="18EBFE1D" w14:textId="77777777" w:rsidR="002F6EF4" w:rsidRPr="0050431F" w:rsidRDefault="002F6EF4" w:rsidP="00E819CF">
            <w:pPr>
              <w:pStyle w:val="TAL"/>
              <w:ind w:left="14"/>
              <w:rPr>
                <w:rFonts w:cs="Arial"/>
                <w:lang w:eastAsia="en-US"/>
              </w:rPr>
            </w:pPr>
            <w:r w:rsidRPr="0050431F">
              <w:rPr>
                <w:rFonts w:cs="Arial"/>
                <w:lang w:eastAsia="en-US"/>
              </w:rPr>
              <w:t>Additional narrowband intermodulation requirement for GSM/EDGE</w:t>
            </w:r>
          </w:p>
        </w:tc>
        <w:tc>
          <w:tcPr>
            <w:tcW w:w="1665" w:type="dxa"/>
          </w:tcPr>
          <w:p w14:paraId="30804F3D"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56CB38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630DA46"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71BC54F0" w14:textId="77777777" w:rsidTr="002F6EF4">
        <w:trPr>
          <w:gridAfter w:val="1"/>
          <w:wAfter w:w="8" w:type="dxa"/>
          <w:trHeight w:val="50"/>
          <w:jc w:val="center"/>
        </w:trPr>
        <w:tc>
          <w:tcPr>
            <w:tcW w:w="2447" w:type="dxa"/>
            <w:vAlign w:val="center"/>
          </w:tcPr>
          <w:p w14:paraId="6EB75791" w14:textId="77777777" w:rsidR="002F6EF4" w:rsidRPr="0050431F" w:rsidRDefault="002F6EF4" w:rsidP="00E819CF">
            <w:pPr>
              <w:pStyle w:val="TAL"/>
              <w:ind w:left="14"/>
              <w:rPr>
                <w:rFonts w:cs="Arial"/>
                <w:b/>
                <w:bCs/>
                <w:lang w:eastAsia="en-US"/>
              </w:rPr>
            </w:pPr>
            <w:r w:rsidRPr="0050431F">
              <w:rPr>
                <w:rFonts w:cs="Arial"/>
                <w:b/>
                <w:bCs/>
                <w:lang w:eastAsia="en-US"/>
              </w:rPr>
              <w:t>7.8 In-channel selectivity</w:t>
            </w:r>
          </w:p>
        </w:tc>
        <w:tc>
          <w:tcPr>
            <w:tcW w:w="1665" w:type="dxa"/>
          </w:tcPr>
          <w:p w14:paraId="0AA74A1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ED31ED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453E67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11D0A85" w14:textId="77777777" w:rsidTr="002F6EF4">
        <w:trPr>
          <w:gridAfter w:val="1"/>
          <w:wAfter w:w="8" w:type="dxa"/>
          <w:jc w:val="center"/>
        </w:trPr>
        <w:tc>
          <w:tcPr>
            <w:tcW w:w="2447" w:type="dxa"/>
            <w:vAlign w:val="center"/>
          </w:tcPr>
          <w:p w14:paraId="61137DDC" w14:textId="77777777" w:rsidR="002F6EF4" w:rsidRPr="0050431F" w:rsidRDefault="002F6EF4" w:rsidP="00E819CF">
            <w:pPr>
              <w:pStyle w:val="TAL"/>
              <w:ind w:left="14"/>
              <w:rPr>
                <w:rFonts w:cs="Arial"/>
                <w:lang w:eastAsia="en-US"/>
              </w:rPr>
            </w:pPr>
            <w:r w:rsidRPr="0050431F">
              <w:rPr>
                <w:rFonts w:cs="Arial"/>
                <w:lang w:eastAsia="en-US"/>
              </w:rPr>
              <w:t>E-UTRA requirement</w:t>
            </w:r>
          </w:p>
        </w:tc>
        <w:tc>
          <w:tcPr>
            <w:tcW w:w="1665" w:type="dxa"/>
          </w:tcPr>
          <w:p w14:paraId="43D058BB"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AE8E8C8"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44371B3F"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1865031" w14:textId="77777777" w:rsidTr="002F6EF4">
        <w:trPr>
          <w:gridAfter w:val="1"/>
          <w:wAfter w:w="8" w:type="dxa"/>
          <w:jc w:val="center"/>
        </w:trPr>
        <w:tc>
          <w:tcPr>
            <w:tcW w:w="2447" w:type="dxa"/>
            <w:vAlign w:val="center"/>
          </w:tcPr>
          <w:p w14:paraId="2229407F"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239C1A1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6A27312"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1255DA5" w14:textId="77777777" w:rsidR="002F6EF4" w:rsidRPr="0050431F" w:rsidRDefault="002F6EF4" w:rsidP="00E819CF">
            <w:pPr>
              <w:pStyle w:val="TAL"/>
              <w:rPr>
                <w:rFonts w:cs="Arial"/>
                <w:lang w:eastAsia="en-US"/>
              </w:rPr>
            </w:pPr>
            <w:r w:rsidRPr="0050431F">
              <w:rPr>
                <w:rFonts w:cs="Arial"/>
                <w:lang w:eastAsia="en-US"/>
              </w:rPr>
              <w:t>N/A</w:t>
            </w:r>
          </w:p>
        </w:tc>
      </w:tr>
    </w:tbl>
    <w:p w14:paraId="78BF4C0D" w14:textId="77777777" w:rsidR="002F6EF4" w:rsidRPr="0050431F" w:rsidRDefault="002F6EF4" w:rsidP="00AB57F0"/>
    <w:p w14:paraId="5DD59046" w14:textId="77777777" w:rsidR="002F6EF4" w:rsidRPr="0050431F" w:rsidRDefault="00F17D4F" w:rsidP="00F311C8">
      <w:pPr>
        <w:pStyle w:val="Heading2"/>
      </w:pPr>
      <w:bookmarkStart w:id="956" w:name="_Toc13048518"/>
      <w:bookmarkStart w:id="957" w:name="_Toc29764734"/>
      <w:bookmarkStart w:id="958" w:name="_Toc29765152"/>
      <w:bookmarkStart w:id="959" w:name="_Toc52556650"/>
      <w:bookmarkStart w:id="960" w:name="_Toc67912352"/>
      <w:bookmarkStart w:id="961" w:name="_Toc89855287"/>
      <w:r w:rsidRPr="0050431F">
        <w:t>5.2</w:t>
      </w:r>
      <w:r w:rsidRPr="0050431F">
        <w:tab/>
        <w:t>Single-RAT Multi-carrier capable Base S</w:t>
      </w:r>
      <w:r w:rsidR="00325748" w:rsidRPr="0050431F">
        <w:t>tations</w:t>
      </w:r>
      <w:bookmarkEnd w:id="956"/>
      <w:bookmarkEnd w:id="957"/>
      <w:bookmarkEnd w:id="958"/>
      <w:bookmarkEnd w:id="959"/>
      <w:bookmarkEnd w:id="960"/>
      <w:bookmarkEnd w:id="961"/>
    </w:p>
    <w:p w14:paraId="650CA984" w14:textId="77777777" w:rsidR="002F6EF4" w:rsidRPr="0050431F" w:rsidRDefault="002F6EF4" w:rsidP="002F6EF4">
      <w:r w:rsidRPr="0050431F">
        <w:t xml:space="preserve">This </w:t>
      </w:r>
      <w:r w:rsidR="00552333">
        <w:t>clause</w:t>
      </w:r>
      <w:r w:rsidRPr="0050431F">
        <w:t xml:space="preserve"> includes E-UTRA MC BS with one E-UTRA carrier supporting NB-IoT in-band and/or guard band.</w:t>
      </w:r>
    </w:p>
    <w:p w14:paraId="31D00FDC" w14:textId="77777777" w:rsidR="00325748" w:rsidRPr="0050431F" w:rsidRDefault="00325748" w:rsidP="00EB0F3C">
      <w:pPr>
        <w:pStyle w:val="TH"/>
      </w:pPr>
      <w:r w:rsidRPr="0050431F">
        <w:t xml:space="preserve">Table </w:t>
      </w:r>
      <w:r w:rsidR="00F17D4F" w:rsidRPr="0050431F">
        <w:t>5.2-1: Test configurations for capability s</w:t>
      </w:r>
      <w:r w:rsidRPr="0050431F">
        <w:t>ets for Single-RAT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1087"/>
        <w:gridCol w:w="1063"/>
        <w:gridCol w:w="1063"/>
        <w:gridCol w:w="1063"/>
        <w:gridCol w:w="1063"/>
        <w:gridCol w:w="1063"/>
        <w:gridCol w:w="967"/>
        <w:gridCol w:w="1019"/>
      </w:tblGrid>
      <w:tr w:rsidR="002F6EF4" w:rsidRPr="0050431F" w14:paraId="06B9E8F8" w14:textId="77777777" w:rsidTr="00552333">
        <w:trPr>
          <w:trHeight w:val="383"/>
          <w:tblHeader/>
          <w:jc w:val="center"/>
        </w:trPr>
        <w:tc>
          <w:tcPr>
            <w:tcW w:w="645" w:type="pct"/>
          </w:tcPr>
          <w:p w14:paraId="15FD3BC6" w14:textId="77777777" w:rsidR="002F6EF4" w:rsidRPr="0050431F" w:rsidRDefault="002F6EF4" w:rsidP="00325748">
            <w:pPr>
              <w:pStyle w:val="TAH"/>
              <w:rPr>
                <w:rFonts w:cs="Arial"/>
                <w:lang w:eastAsia="en-US"/>
              </w:rPr>
            </w:pPr>
            <w:r w:rsidRPr="0050431F">
              <w:rPr>
                <w:rFonts w:cs="Arial"/>
                <w:lang w:eastAsia="en-US"/>
              </w:rPr>
              <w:t>Capability Set</w:t>
            </w:r>
          </w:p>
        </w:tc>
        <w:tc>
          <w:tcPr>
            <w:tcW w:w="1667" w:type="pct"/>
            <w:gridSpan w:val="3"/>
            <w:vAlign w:val="center"/>
          </w:tcPr>
          <w:p w14:paraId="2EEACE08" w14:textId="77777777" w:rsidR="002F6EF4" w:rsidRPr="0050431F" w:rsidRDefault="002F6EF4" w:rsidP="00325748">
            <w:pPr>
              <w:pStyle w:val="TAH"/>
              <w:rPr>
                <w:rFonts w:cs="Arial"/>
                <w:lang w:eastAsia="en-US"/>
              </w:rPr>
            </w:pPr>
            <w:r w:rsidRPr="0050431F">
              <w:rPr>
                <w:rFonts w:cs="Arial"/>
                <w:lang w:eastAsia="en-US"/>
              </w:rPr>
              <w:t>UTRA (MC) capable BS (CS1)</w:t>
            </w:r>
          </w:p>
        </w:tc>
        <w:tc>
          <w:tcPr>
            <w:tcW w:w="1655" w:type="pct"/>
            <w:gridSpan w:val="3"/>
            <w:vAlign w:val="center"/>
          </w:tcPr>
          <w:p w14:paraId="00EEDE1B" w14:textId="77777777" w:rsidR="002F6EF4" w:rsidRPr="0050431F" w:rsidRDefault="002F6EF4" w:rsidP="002F6EF4">
            <w:pPr>
              <w:pStyle w:val="TAH"/>
              <w:rPr>
                <w:rFonts w:cs="Arial"/>
                <w:lang w:eastAsia="en-US"/>
              </w:rPr>
            </w:pPr>
            <w:r w:rsidRPr="0050431F">
              <w:rPr>
                <w:rFonts w:cs="Arial"/>
                <w:lang w:eastAsia="en-US"/>
              </w:rPr>
              <w:t xml:space="preserve">E-UTRA (MC) capable BS </w:t>
            </w:r>
          </w:p>
          <w:p w14:paraId="66CB5313" w14:textId="77777777" w:rsidR="002F6EF4" w:rsidRPr="0050431F" w:rsidRDefault="002F6EF4" w:rsidP="002F6EF4">
            <w:pPr>
              <w:pStyle w:val="TAH"/>
              <w:rPr>
                <w:rFonts w:cs="Arial"/>
                <w:b w:val="0"/>
                <w:bCs/>
                <w:szCs w:val="18"/>
                <w:lang w:eastAsia="ja-JP"/>
              </w:rPr>
            </w:pPr>
            <w:r w:rsidRPr="0050431F">
              <w:rPr>
                <w:rFonts w:cs="Arial"/>
                <w:bCs/>
                <w:szCs w:val="18"/>
                <w:lang w:eastAsia="ja-JP"/>
              </w:rPr>
              <w:t>NB-IoT in-band*,</w:t>
            </w:r>
            <w:r w:rsidRPr="0050431F">
              <w:rPr>
                <w:rFonts w:cs="Arial"/>
                <w:b w:val="0"/>
                <w:bCs/>
                <w:szCs w:val="18"/>
                <w:lang w:eastAsia="ja-JP"/>
              </w:rPr>
              <w:t xml:space="preserve"> </w:t>
            </w:r>
          </w:p>
          <w:p w14:paraId="213EF29F" w14:textId="77777777" w:rsidR="002F6EF4" w:rsidRPr="0050431F" w:rsidRDefault="002F6EF4" w:rsidP="002F6EF4">
            <w:pPr>
              <w:pStyle w:val="TAH"/>
              <w:rPr>
                <w:rFonts w:cs="Arial"/>
                <w:lang w:eastAsia="en-US"/>
              </w:rPr>
            </w:pPr>
            <w:r w:rsidRPr="0050431F">
              <w:rPr>
                <w:rFonts w:cs="Arial"/>
                <w:bCs/>
                <w:szCs w:val="18"/>
                <w:lang w:eastAsia="ja-JP"/>
              </w:rPr>
              <w:t>NB-IoT guard band**</w:t>
            </w:r>
            <w:r w:rsidRPr="0050431F">
              <w:rPr>
                <w:rFonts w:cs="Arial"/>
                <w:lang w:eastAsia="en-US"/>
              </w:rPr>
              <w:t xml:space="preserve"> (CS2)</w:t>
            </w:r>
          </w:p>
        </w:tc>
        <w:tc>
          <w:tcPr>
            <w:tcW w:w="1033" w:type="pct"/>
            <w:gridSpan w:val="2"/>
          </w:tcPr>
          <w:p w14:paraId="06EE803A" w14:textId="77777777" w:rsidR="002F6EF4" w:rsidRPr="0050431F" w:rsidRDefault="002F6EF4" w:rsidP="002F6EF4">
            <w:pPr>
              <w:pStyle w:val="TAH"/>
              <w:rPr>
                <w:lang w:eastAsia="en-US"/>
              </w:rPr>
            </w:pPr>
            <w:r w:rsidRPr="0050431F">
              <w:rPr>
                <w:lang w:eastAsia="en-US"/>
              </w:rPr>
              <w:t>NB-IoT (MC) capable (CS 8)</w:t>
            </w:r>
          </w:p>
        </w:tc>
      </w:tr>
      <w:tr w:rsidR="002F6EF4" w:rsidRPr="0050431F" w14:paraId="62C86F9E" w14:textId="77777777" w:rsidTr="00552333">
        <w:trPr>
          <w:tblHeader/>
          <w:jc w:val="center"/>
        </w:trPr>
        <w:tc>
          <w:tcPr>
            <w:tcW w:w="645" w:type="pct"/>
          </w:tcPr>
          <w:p w14:paraId="252B38E7" w14:textId="77777777" w:rsidR="002F6EF4" w:rsidRPr="0050431F" w:rsidRDefault="002F6EF4" w:rsidP="00325748">
            <w:pPr>
              <w:pStyle w:val="TAH"/>
              <w:rPr>
                <w:rFonts w:cs="Arial"/>
                <w:i/>
                <w:lang w:eastAsia="en-US"/>
              </w:rPr>
            </w:pPr>
            <w:r w:rsidRPr="0050431F">
              <w:rPr>
                <w:rFonts w:cs="Arial"/>
                <w:lang w:eastAsia="en-US"/>
              </w:rPr>
              <w:t>BS test case</w:t>
            </w:r>
          </w:p>
        </w:tc>
        <w:tc>
          <w:tcPr>
            <w:tcW w:w="564" w:type="pct"/>
            <w:vAlign w:val="center"/>
          </w:tcPr>
          <w:p w14:paraId="0632C259" w14:textId="77777777" w:rsidR="002F6EF4" w:rsidRPr="0050431F" w:rsidRDefault="002F6EF4" w:rsidP="00325748">
            <w:pPr>
              <w:pStyle w:val="TAL"/>
              <w:rPr>
                <w:rFonts w:cs="Arial"/>
                <w:lang w:eastAsia="en-US"/>
              </w:rPr>
            </w:pPr>
            <w:r w:rsidRPr="0050431F">
              <w:rPr>
                <w:rFonts w:cs="Arial"/>
                <w:lang w:eastAsia="en-US"/>
              </w:rPr>
              <w:t>BC1</w:t>
            </w:r>
          </w:p>
        </w:tc>
        <w:tc>
          <w:tcPr>
            <w:tcW w:w="552" w:type="pct"/>
            <w:vAlign w:val="center"/>
          </w:tcPr>
          <w:p w14:paraId="64568E4C" w14:textId="77777777" w:rsidR="002F6EF4" w:rsidRPr="0050431F" w:rsidRDefault="002F6EF4" w:rsidP="00325748">
            <w:pPr>
              <w:pStyle w:val="TAL"/>
              <w:rPr>
                <w:rFonts w:cs="Arial"/>
                <w:lang w:eastAsia="en-US"/>
              </w:rPr>
            </w:pPr>
            <w:r w:rsidRPr="0050431F">
              <w:rPr>
                <w:rFonts w:cs="Arial"/>
                <w:lang w:eastAsia="en-US"/>
              </w:rPr>
              <w:t>BC2</w:t>
            </w:r>
          </w:p>
        </w:tc>
        <w:tc>
          <w:tcPr>
            <w:tcW w:w="552" w:type="pct"/>
            <w:vAlign w:val="center"/>
          </w:tcPr>
          <w:p w14:paraId="679DDBC3" w14:textId="77777777" w:rsidR="002F6EF4" w:rsidRPr="0050431F" w:rsidRDefault="002F6EF4" w:rsidP="00325748">
            <w:pPr>
              <w:pStyle w:val="TAL"/>
              <w:rPr>
                <w:rFonts w:cs="Arial"/>
                <w:lang w:eastAsia="en-US"/>
              </w:rPr>
            </w:pPr>
            <w:r w:rsidRPr="0050431F">
              <w:rPr>
                <w:rFonts w:cs="Arial"/>
                <w:lang w:eastAsia="en-US"/>
              </w:rPr>
              <w:t>BC3</w:t>
            </w:r>
          </w:p>
        </w:tc>
        <w:tc>
          <w:tcPr>
            <w:tcW w:w="552" w:type="pct"/>
            <w:vAlign w:val="center"/>
          </w:tcPr>
          <w:p w14:paraId="2E04C618" w14:textId="77777777" w:rsidR="002F6EF4" w:rsidRPr="0050431F" w:rsidRDefault="002F6EF4" w:rsidP="00325748">
            <w:pPr>
              <w:pStyle w:val="TAL"/>
              <w:rPr>
                <w:rFonts w:cs="Arial"/>
                <w:lang w:eastAsia="en-US"/>
              </w:rPr>
            </w:pPr>
            <w:r w:rsidRPr="0050431F">
              <w:rPr>
                <w:rFonts w:cs="Arial"/>
                <w:lang w:eastAsia="en-US"/>
              </w:rPr>
              <w:t>BC1</w:t>
            </w:r>
          </w:p>
        </w:tc>
        <w:tc>
          <w:tcPr>
            <w:tcW w:w="552" w:type="pct"/>
            <w:vAlign w:val="center"/>
          </w:tcPr>
          <w:p w14:paraId="08306309" w14:textId="77777777" w:rsidR="002F6EF4" w:rsidRPr="0050431F" w:rsidRDefault="002F6EF4" w:rsidP="00325748">
            <w:pPr>
              <w:pStyle w:val="TAL"/>
              <w:rPr>
                <w:rFonts w:cs="Arial"/>
                <w:lang w:eastAsia="en-US"/>
              </w:rPr>
            </w:pPr>
            <w:r w:rsidRPr="0050431F">
              <w:rPr>
                <w:rFonts w:cs="Arial"/>
                <w:lang w:eastAsia="en-US"/>
              </w:rPr>
              <w:t>BC2</w:t>
            </w:r>
          </w:p>
        </w:tc>
        <w:tc>
          <w:tcPr>
            <w:tcW w:w="552" w:type="pct"/>
            <w:vAlign w:val="center"/>
          </w:tcPr>
          <w:p w14:paraId="4353FB5A" w14:textId="77777777" w:rsidR="002F6EF4" w:rsidRPr="0050431F" w:rsidRDefault="002F6EF4" w:rsidP="00325748">
            <w:pPr>
              <w:pStyle w:val="TAL"/>
              <w:rPr>
                <w:rFonts w:cs="Arial"/>
                <w:lang w:eastAsia="en-US"/>
              </w:rPr>
            </w:pPr>
            <w:r w:rsidRPr="0050431F">
              <w:rPr>
                <w:rFonts w:cs="Arial"/>
                <w:lang w:eastAsia="en-US"/>
              </w:rPr>
              <w:t>BC3</w:t>
            </w:r>
          </w:p>
        </w:tc>
        <w:tc>
          <w:tcPr>
            <w:tcW w:w="502" w:type="pct"/>
          </w:tcPr>
          <w:p w14:paraId="07DE968C" w14:textId="77777777" w:rsidR="002F6EF4" w:rsidRPr="0050431F" w:rsidRDefault="002F6EF4" w:rsidP="00325748">
            <w:pPr>
              <w:pStyle w:val="TAL"/>
              <w:rPr>
                <w:rFonts w:cs="Arial"/>
                <w:lang w:eastAsia="en-US"/>
              </w:rPr>
            </w:pPr>
            <w:r w:rsidRPr="0050431F">
              <w:rPr>
                <w:rFonts w:cs="Arial"/>
                <w:lang w:eastAsia="en-US"/>
              </w:rPr>
              <w:t>BC1</w:t>
            </w:r>
          </w:p>
        </w:tc>
        <w:tc>
          <w:tcPr>
            <w:tcW w:w="531" w:type="pct"/>
          </w:tcPr>
          <w:p w14:paraId="01422D17" w14:textId="77777777" w:rsidR="002F6EF4" w:rsidRPr="0050431F" w:rsidRDefault="002F6EF4" w:rsidP="00325748">
            <w:pPr>
              <w:pStyle w:val="TAL"/>
              <w:rPr>
                <w:rFonts w:cs="Arial"/>
                <w:lang w:eastAsia="en-US"/>
              </w:rPr>
            </w:pPr>
            <w:r w:rsidRPr="0050431F">
              <w:rPr>
                <w:rFonts w:cs="Arial"/>
                <w:lang w:eastAsia="en-US"/>
              </w:rPr>
              <w:t>BC2</w:t>
            </w:r>
          </w:p>
        </w:tc>
      </w:tr>
      <w:tr w:rsidR="002F6EF4" w:rsidRPr="0050431F" w14:paraId="3C894205" w14:textId="77777777" w:rsidTr="00552333">
        <w:trPr>
          <w:jc w:val="center"/>
        </w:trPr>
        <w:tc>
          <w:tcPr>
            <w:tcW w:w="645" w:type="pct"/>
          </w:tcPr>
          <w:p w14:paraId="3E6EFD4E" w14:textId="77777777" w:rsidR="002F6EF4" w:rsidRPr="0050431F" w:rsidRDefault="002F6EF4" w:rsidP="00325748">
            <w:pPr>
              <w:pStyle w:val="TAL"/>
              <w:rPr>
                <w:rFonts w:cs="Arial"/>
                <w:b/>
                <w:bCs/>
                <w:lang w:eastAsia="en-US"/>
              </w:rPr>
            </w:pPr>
            <w:r w:rsidRPr="0050431F">
              <w:rPr>
                <w:rFonts w:cs="Arial"/>
                <w:b/>
                <w:bCs/>
                <w:lang w:eastAsia="en-US"/>
              </w:rPr>
              <w:t>6.2 Base Station output power</w:t>
            </w:r>
          </w:p>
        </w:tc>
        <w:tc>
          <w:tcPr>
            <w:tcW w:w="564" w:type="pct"/>
          </w:tcPr>
          <w:p w14:paraId="42F876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0F150D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4B60EF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68AD3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5C9D32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B62D2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9EFDF0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24CEF68"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7638D411" w14:textId="77777777" w:rsidTr="00552333">
        <w:trPr>
          <w:jc w:val="center"/>
        </w:trPr>
        <w:tc>
          <w:tcPr>
            <w:tcW w:w="645" w:type="pct"/>
          </w:tcPr>
          <w:p w14:paraId="78B6A077" w14:textId="77777777" w:rsidR="002F6EF4" w:rsidRPr="0050431F" w:rsidRDefault="002F6EF4" w:rsidP="00325748">
            <w:pPr>
              <w:pStyle w:val="TAL"/>
              <w:rPr>
                <w:rFonts w:cs="Arial"/>
                <w:lang w:eastAsia="en-US"/>
              </w:rPr>
            </w:pPr>
            <w:r w:rsidRPr="0050431F">
              <w:rPr>
                <w:rFonts w:cs="Arial"/>
                <w:lang w:eastAsia="en-US"/>
              </w:rPr>
              <w:t>Base Station maximum output power</w:t>
            </w:r>
          </w:p>
        </w:tc>
        <w:tc>
          <w:tcPr>
            <w:tcW w:w="564" w:type="pct"/>
          </w:tcPr>
          <w:p w14:paraId="1136EF97" w14:textId="77777777" w:rsidR="002F6EF4" w:rsidRPr="0050431F" w:rsidRDefault="002F6EF4" w:rsidP="00AE702A">
            <w:pPr>
              <w:pStyle w:val="TAL"/>
              <w:rPr>
                <w:rFonts w:cs="Arial"/>
                <w:lang w:eastAsia="en-US"/>
              </w:rPr>
            </w:pPr>
            <w:r w:rsidRPr="0050431F">
              <w:rPr>
                <w:rFonts w:cs="Arial"/>
                <w:lang w:eastAsia="en-US"/>
              </w:rPr>
              <w:t>C: TC1a</w:t>
            </w:r>
          </w:p>
          <w:p w14:paraId="03923F2A" w14:textId="77777777" w:rsidR="002F6EF4" w:rsidRPr="0050431F" w:rsidRDefault="002F6EF4" w:rsidP="00AE702A">
            <w:pPr>
              <w:pStyle w:val="TAL"/>
              <w:rPr>
                <w:rFonts w:cs="Arial"/>
                <w:lang w:eastAsia="en-US"/>
              </w:rPr>
            </w:pPr>
            <w:r w:rsidRPr="0050431F">
              <w:rPr>
                <w:rFonts w:cs="Arial"/>
                <w:lang w:eastAsia="en-US"/>
              </w:rPr>
              <w:t>CNC: TC1a</w:t>
            </w:r>
          </w:p>
          <w:p w14:paraId="1C8DD06D"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0781B8D9" w14:textId="77777777" w:rsidR="002F6EF4" w:rsidRPr="0050431F" w:rsidRDefault="002F6EF4" w:rsidP="00AE702A">
            <w:pPr>
              <w:pStyle w:val="TAL"/>
              <w:rPr>
                <w:rFonts w:cs="Arial"/>
                <w:lang w:eastAsia="en-US"/>
              </w:rPr>
            </w:pPr>
            <w:r w:rsidRPr="0050431F">
              <w:rPr>
                <w:rFonts w:cs="Arial"/>
                <w:lang w:eastAsia="en-US"/>
              </w:rPr>
              <w:t>C: TC1a</w:t>
            </w:r>
          </w:p>
          <w:p w14:paraId="169D08BE" w14:textId="77777777" w:rsidR="002F6EF4" w:rsidRPr="0050431F" w:rsidRDefault="002F6EF4" w:rsidP="00AE702A">
            <w:pPr>
              <w:pStyle w:val="TAL"/>
              <w:rPr>
                <w:rFonts w:cs="Arial"/>
                <w:lang w:eastAsia="en-US"/>
              </w:rPr>
            </w:pPr>
            <w:r w:rsidRPr="0050431F">
              <w:rPr>
                <w:rFonts w:cs="Arial"/>
                <w:lang w:eastAsia="en-US"/>
              </w:rPr>
              <w:t>CNC: TC1a</w:t>
            </w:r>
          </w:p>
          <w:p w14:paraId="2165256F"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4059E6F2"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53FDA0AA" w14:textId="77777777" w:rsidR="002F6EF4" w:rsidRPr="0050431F" w:rsidRDefault="002F6EF4" w:rsidP="00AE702A">
            <w:pPr>
              <w:pStyle w:val="TAL"/>
              <w:rPr>
                <w:rFonts w:cs="Arial"/>
                <w:lang w:eastAsia="en-US"/>
              </w:rPr>
            </w:pPr>
            <w:r w:rsidRPr="0050431F">
              <w:rPr>
                <w:rFonts w:cs="Arial"/>
                <w:lang w:eastAsia="en-US"/>
              </w:rPr>
              <w:t>C: TC2</w:t>
            </w:r>
          </w:p>
          <w:p w14:paraId="44096FED" w14:textId="77777777" w:rsidR="002F6EF4" w:rsidRPr="0050431F" w:rsidRDefault="002F6EF4" w:rsidP="00AE702A">
            <w:pPr>
              <w:pStyle w:val="TAL"/>
              <w:rPr>
                <w:rFonts w:cs="Arial"/>
                <w:lang w:eastAsia="en-US"/>
              </w:rPr>
            </w:pPr>
            <w:r w:rsidRPr="0050431F">
              <w:rPr>
                <w:rFonts w:cs="Arial"/>
                <w:lang w:eastAsia="en-US"/>
              </w:rPr>
              <w:t>CNC: TC2</w:t>
            </w:r>
          </w:p>
          <w:p w14:paraId="3917AC97" w14:textId="77777777" w:rsidR="002F6EF4" w:rsidRPr="0050431F" w:rsidRDefault="002F6EF4" w:rsidP="002F6EF4">
            <w:pPr>
              <w:pStyle w:val="TAL"/>
              <w:rPr>
                <w:rFonts w:cs="Arial"/>
                <w:lang w:eastAsia="en-US"/>
              </w:rPr>
            </w:pPr>
            <w:r w:rsidRPr="0050431F">
              <w:rPr>
                <w:rFonts w:cs="Arial"/>
                <w:lang w:eastAsia="en-US"/>
              </w:rPr>
              <w:t>C/NC: TC2, NTC2</w:t>
            </w:r>
          </w:p>
          <w:p w14:paraId="5C45005C" w14:textId="77777777" w:rsidR="002F6EF4" w:rsidRPr="0050431F" w:rsidRDefault="002F6EF4" w:rsidP="002F6EF4">
            <w:pPr>
              <w:pStyle w:val="TAL"/>
              <w:rPr>
                <w:rFonts w:cs="Arial"/>
                <w:lang w:eastAsia="en-US"/>
              </w:rPr>
            </w:pPr>
            <w:r w:rsidRPr="0050431F">
              <w:rPr>
                <w:rFonts w:cs="Arial"/>
                <w:lang w:eastAsia="en-US"/>
              </w:rPr>
              <w:t>NI : TC17</w:t>
            </w:r>
          </w:p>
          <w:p w14:paraId="5E2BABA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C650487" w14:textId="77777777" w:rsidR="002F6EF4" w:rsidRPr="0050431F" w:rsidRDefault="002F6EF4" w:rsidP="00AE702A">
            <w:pPr>
              <w:pStyle w:val="TAL"/>
              <w:rPr>
                <w:rFonts w:cs="Arial"/>
                <w:lang w:eastAsia="en-US"/>
              </w:rPr>
            </w:pPr>
            <w:r w:rsidRPr="0050431F">
              <w:rPr>
                <w:rFonts w:cs="Arial"/>
                <w:lang w:eastAsia="en-US"/>
              </w:rPr>
              <w:t>C: TC2</w:t>
            </w:r>
          </w:p>
          <w:p w14:paraId="5A6B873B" w14:textId="77777777" w:rsidR="002F6EF4" w:rsidRPr="0050431F" w:rsidRDefault="002F6EF4" w:rsidP="00AE702A">
            <w:pPr>
              <w:pStyle w:val="TAL"/>
              <w:rPr>
                <w:rFonts w:cs="Arial"/>
                <w:lang w:eastAsia="en-US"/>
              </w:rPr>
            </w:pPr>
            <w:r w:rsidRPr="0050431F">
              <w:rPr>
                <w:rFonts w:cs="Arial"/>
                <w:lang w:eastAsia="en-US"/>
              </w:rPr>
              <w:t>CNC: TC2</w:t>
            </w:r>
          </w:p>
          <w:p w14:paraId="6A2FDA9E" w14:textId="77777777" w:rsidR="002F6EF4" w:rsidRPr="0050431F" w:rsidRDefault="002F6EF4" w:rsidP="002F6EF4">
            <w:pPr>
              <w:pStyle w:val="TAL"/>
              <w:rPr>
                <w:rFonts w:cs="Arial"/>
                <w:lang w:eastAsia="en-US"/>
              </w:rPr>
            </w:pPr>
            <w:r w:rsidRPr="0050431F">
              <w:rPr>
                <w:rFonts w:cs="Arial"/>
                <w:lang w:eastAsia="en-US"/>
              </w:rPr>
              <w:t>C/NC: TC2, NTC2</w:t>
            </w:r>
          </w:p>
          <w:p w14:paraId="48E2C6B9" w14:textId="77777777" w:rsidR="002F6EF4" w:rsidRPr="0050431F" w:rsidRDefault="002F6EF4" w:rsidP="002F6EF4">
            <w:pPr>
              <w:pStyle w:val="TAL"/>
              <w:rPr>
                <w:rFonts w:cs="Arial"/>
                <w:lang w:eastAsia="en-US"/>
              </w:rPr>
            </w:pPr>
            <w:r w:rsidRPr="0050431F">
              <w:rPr>
                <w:rFonts w:cs="Arial"/>
                <w:lang w:eastAsia="en-US"/>
              </w:rPr>
              <w:t>NI : TC17</w:t>
            </w:r>
          </w:p>
          <w:p w14:paraId="3EEE938E"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19F7B16" w14:textId="77777777" w:rsidR="002F6EF4" w:rsidRPr="0050431F" w:rsidRDefault="002F6EF4" w:rsidP="00325748">
            <w:pPr>
              <w:pStyle w:val="TAL"/>
              <w:rPr>
                <w:rFonts w:cs="Arial"/>
                <w:lang w:eastAsia="en-US"/>
              </w:rPr>
            </w:pPr>
            <w:r w:rsidRPr="0050431F">
              <w:rPr>
                <w:rFonts w:cs="Arial"/>
                <w:lang w:eastAsia="en-US"/>
              </w:rPr>
              <w:t>C: TC2</w:t>
            </w:r>
          </w:p>
          <w:p w14:paraId="3E41E64A" w14:textId="77777777" w:rsidR="002F6EF4" w:rsidRPr="0050431F" w:rsidRDefault="002F6EF4" w:rsidP="005B180D">
            <w:pPr>
              <w:pStyle w:val="TAL"/>
              <w:rPr>
                <w:rFonts w:cs="Arial"/>
                <w:lang w:eastAsia="en-US"/>
              </w:rPr>
            </w:pPr>
            <w:r w:rsidRPr="0050431F">
              <w:rPr>
                <w:rFonts w:cs="Arial"/>
                <w:lang w:eastAsia="en-US"/>
              </w:rPr>
              <w:t>CNC: TC2</w:t>
            </w:r>
          </w:p>
          <w:p w14:paraId="012C82EC"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23A749A4" w14:textId="77777777" w:rsidR="002F6EF4" w:rsidRPr="0050431F" w:rsidRDefault="002F6EF4" w:rsidP="00325748">
            <w:pPr>
              <w:pStyle w:val="TAL"/>
              <w:rPr>
                <w:rFonts w:cs="Arial"/>
                <w:lang w:eastAsia="en-US"/>
              </w:rPr>
            </w:pPr>
            <w:r w:rsidRPr="0050431F">
              <w:rPr>
                <w:rFonts w:cs="Arial"/>
                <w:lang w:eastAsia="en-US"/>
              </w:rPr>
              <w:t>TC8</w:t>
            </w:r>
          </w:p>
        </w:tc>
        <w:tc>
          <w:tcPr>
            <w:tcW w:w="531" w:type="pct"/>
          </w:tcPr>
          <w:p w14:paraId="63C0CB01"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27C6638C" w14:textId="77777777" w:rsidTr="00552333">
        <w:trPr>
          <w:trHeight w:val="920"/>
          <w:jc w:val="center"/>
        </w:trPr>
        <w:tc>
          <w:tcPr>
            <w:tcW w:w="645" w:type="pct"/>
          </w:tcPr>
          <w:p w14:paraId="7D2C8B81" w14:textId="77777777" w:rsidR="002F6EF4" w:rsidRPr="0050431F" w:rsidRDefault="002F6EF4" w:rsidP="005B180D">
            <w:pPr>
              <w:pStyle w:val="TAL"/>
              <w:rPr>
                <w:rFonts w:cs="Arial"/>
                <w:lang w:eastAsia="en-US"/>
              </w:rPr>
            </w:pPr>
            <w:r w:rsidRPr="0050431F">
              <w:rPr>
                <w:rFonts w:cs="Arial"/>
                <w:lang w:eastAsia="en-US"/>
              </w:rPr>
              <w:t xml:space="preserve">Additional regional requirement </w:t>
            </w:r>
            <w:r w:rsidRPr="0050431F">
              <w:rPr>
                <w:rFonts w:cs="Arial"/>
                <w:lang w:eastAsia="en-US"/>
              </w:rPr>
              <w:br/>
              <w:t>(only for band 34)</w:t>
            </w:r>
          </w:p>
        </w:tc>
        <w:tc>
          <w:tcPr>
            <w:tcW w:w="564" w:type="pct"/>
          </w:tcPr>
          <w:p w14:paraId="30F0D37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1ED62F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AFA2BF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A7590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B29DCD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00984DC"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02" w:type="pct"/>
          </w:tcPr>
          <w:p w14:paraId="483ACFA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33D0A72"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157AF57" w14:textId="77777777" w:rsidTr="00552333">
        <w:trPr>
          <w:jc w:val="center"/>
        </w:trPr>
        <w:tc>
          <w:tcPr>
            <w:tcW w:w="645" w:type="pct"/>
            <w:vAlign w:val="center"/>
          </w:tcPr>
          <w:p w14:paraId="00E5CB2E" w14:textId="77777777" w:rsidR="002F6EF4" w:rsidRPr="0050431F" w:rsidRDefault="002F6EF4" w:rsidP="00325748">
            <w:pPr>
              <w:pStyle w:val="TAL"/>
              <w:rPr>
                <w:rFonts w:cs="Arial"/>
                <w:lang w:eastAsia="en-US"/>
              </w:rPr>
            </w:pPr>
            <w:r w:rsidRPr="0050431F">
              <w:rPr>
                <w:rFonts w:cs="Arial"/>
                <w:lang w:eastAsia="en-US"/>
              </w:rPr>
              <w:t>E-UTRA DL RS power</w:t>
            </w:r>
          </w:p>
        </w:tc>
        <w:tc>
          <w:tcPr>
            <w:tcW w:w="564" w:type="pct"/>
          </w:tcPr>
          <w:p w14:paraId="0AB0449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44BE2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40E82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C17F967"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EC7A796"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C7532CE"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472AF8D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699B23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B938F2E" w14:textId="77777777" w:rsidTr="00552333">
        <w:trPr>
          <w:jc w:val="center"/>
        </w:trPr>
        <w:tc>
          <w:tcPr>
            <w:tcW w:w="645" w:type="pct"/>
            <w:vAlign w:val="center"/>
          </w:tcPr>
          <w:p w14:paraId="7BEE8CFF" w14:textId="77777777" w:rsidR="002F6EF4" w:rsidRPr="0050431F" w:rsidRDefault="002F6EF4" w:rsidP="00325748">
            <w:pPr>
              <w:pStyle w:val="TAL"/>
              <w:rPr>
                <w:rFonts w:cs="Arial"/>
                <w:lang w:eastAsia="en-US"/>
              </w:rPr>
            </w:pPr>
            <w:r w:rsidRPr="0050431F">
              <w:rPr>
                <w:rFonts w:cs="Arial"/>
                <w:lang w:eastAsia="en-US"/>
              </w:rPr>
              <w:t>NB-IoT for DL RS power</w:t>
            </w:r>
          </w:p>
        </w:tc>
        <w:tc>
          <w:tcPr>
            <w:tcW w:w="564" w:type="pct"/>
          </w:tcPr>
          <w:p w14:paraId="09A3FE2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35A37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711C8B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4E83E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F260F53"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0226D306"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67A47ED"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3C261229"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525D8E41" w14:textId="77777777" w:rsidTr="00552333">
        <w:trPr>
          <w:jc w:val="center"/>
        </w:trPr>
        <w:tc>
          <w:tcPr>
            <w:tcW w:w="645" w:type="pct"/>
            <w:vAlign w:val="center"/>
          </w:tcPr>
          <w:p w14:paraId="06E89ADA" w14:textId="77777777" w:rsidR="002F6EF4" w:rsidRPr="0050431F" w:rsidRDefault="002F6EF4" w:rsidP="00325748">
            <w:pPr>
              <w:pStyle w:val="TAL"/>
              <w:rPr>
                <w:rFonts w:cs="Arial"/>
                <w:lang w:eastAsia="en-US"/>
              </w:rPr>
            </w:pPr>
            <w:r w:rsidRPr="0050431F">
              <w:rPr>
                <w:rFonts w:cs="Arial"/>
                <w:lang w:eastAsia="en-US"/>
              </w:rPr>
              <w:t>UTRA FDD primary CPICH power</w:t>
            </w:r>
          </w:p>
        </w:tc>
        <w:tc>
          <w:tcPr>
            <w:tcW w:w="564" w:type="pct"/>
          </w:tcPr>
          <w:p w14:paraId="24894715"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178B8B6"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F52EDE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B7E150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EF8AFE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580803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DC3956C"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348291A"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7CA40A7" w14:textId="77777777" w:rsidTr="00552333">
        <w:trPr>
          <w:jc w:val="center"/>
        </w:trPr>
        <w:tc>
          <w:tcPr>
            <w:tcW w:w="645" w:type="pct"/>
            <w:vAlign w:val="center"/>
          </w:tcPr>
          <w:p w14:paraId="6A273C36" w14:textId="77777777" w:rsidR="002F6EF4" w:rsidRPr="0050431F" w:rsidRDefault="002F6EF4" w:rsidP="00242DAD">
            <w:pPr>
              <w:pStyle w:val="TAL"/>
              <w:rPr>
                <w:rFonts w:cs="Arial"/>
                <w:lang w:eastAsia="en-US"/>
              </w:rPr>
            </w:pPr>
            <w:r w:rsidRPr="0050431F">
              <w:rPr>
                <w:rFonts w:cs="Arial"/>
                <w:lang w:eastAsia="en-US"/>
              </w:rPr>
              <w:t>UTRA FDD secondary CPICH power</w:t>
            </w:r>
          </w:p>
        </w:tc>
        <w:tc>
          <w:tcPr>
            <w:tcW w:w="564" w:type="pct"/>
          </w:tcPr>
          <w:p w14:paraId="24E15D6A" w14:textId="77777777" w:rsidR="002F6EF4" w:rsidRPr="0050431F" w:rsidRDefault="002F6EF4" w:rsidP="00242DAD">
            <w:pPr>
              <w:pStyle w:val="TAL"/>
              <w:rPr>
                <w:rFonts w:cs="Arial"/>
                <w:lang w:eastAsia="en-US"/>
              </w:rPr>
            </w:pPr>
            <w:r w:rsidRPr="0050431F">
              <w:rPr>
                <w:rFonts w:cs="Arial"/>
                <w:lang w:eastAsia="en-US"/>
              </w:rPr>
              <w:t>(TS 25.141)</w:t>
            </w:r>
          </w:p>
        </w:tc>
        <w:tc>
          <w:tcPr>
            <w:tcW w:w="552" w:type="pct"/>
          </w:tcPr>
          <w:p w14:paraId="74C976F5" w14:textId="77777777" w:rsidR="002F6EF4" w:rsidRPr="0050431F" w:rsidRDefault="002F6EF4" w:rsidP="00242DAD">
            <w:pPr>
              <w:pStyle w:val="TAL"/>
              <w:rPr>
                <w:rFonts w:cs="Arial"/>
                <w:lang w:eastAsia="en-US"/>
              </w:rPr>
            </w:pPr>
            <w:r w:rsidRPr="0050431F">
              <w:rPr>
                <w:rFonts w:cs="Arial"/>
                <w:lang w:eastAsia="en-US"/>
              </w:rPr>
              <w:t>(TS 25.141)</w:t>
            </w:r>
          </w:p>
        </w:tc>
        <w:tc>
          <w:tcPr>
            <w:tcW w:w="552" w:type="pct"/>
          </w:tcPr>
          <w:p w14:paraId="6FE591D5"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551889E5"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296EF73A"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210F282A" w14:textId="77777777" w:rsidR="002F6EF4" w:rsidRPr="0050431F" w:rsidRDefault="002F6EF4" w:rsidP="00242DAD">
            <w:pPr>
              <w:pStyle w:val="TAL"/>
              <w:rPr>
                <w:rFonts w:cs="Arial"/>
                <w:lang w:eastAsia="en-US"/>
              </w:rPr>
            </w:pPr>
            <w:r w:rsidRPr="0050431F">
              <w:rPr>
                <w:rFonts w:cs="Arial"/>
                <w:lang w:eastAsia="en-US"/>
              </w:rPr>
              <w:t>N/A</w:t>
            </w:r>
          </w:p>
        </w:tc>
        <w:tc>
          <w:tcPr>
            <w:tcW w:w="502" w:type="pct"/>
          </w:tcPr>
          <w:p w14:paraId="5D84A0A8" w14:textId="77777777" w:rsidR="002F6EF4" w:rsidRPr="0050431F" w:rsidRDefault="002F6EF4" w:rsidP="00242DAD">
            <w:pPr>
              <w:pStyle w:val="TAL"/>
              <w:rPr>
                <w:rFonts w:cs="Arial"/>
                <w:lang w:eastAsia="en-US"/>
              </w:rPr>
            </w:pPr>
            <w:r w:rsidRPr="0050431F">
              <w:rPr>
                <w:rFonts w:cs="Arial"/>
                <w:lang w:eastAsia="en-US"/>
              </w:rPr>
              <w:t>N/A</w:t>
            </w:r>
          </w:p>
        </w:tc>
        <w:tc>
          <w:tcPr>
            <w:tcW w:w="531" w:type="pct"/>
          </w:tcPr>
          <w:p w14:paraId="44143F39" w14:textId="77777777" w:rsidR="002F6EF4" w:rsidRPr="0050431F" w:rsidRDefault="002F6EF4" w:rsidP="00242DAD">
            <w:pPr>
              <w:pStyle w:val="TAL"/>
              <w:rPr>
                <w:rFonts w:cs="Arial"/>
                <w:lang w:eastAsia="en-US"/>
              </w:rPr>
            </w:pPr>
            <w:r w:rsidRPr="0050431F">
              <w:rPr>
                <w:rFonts w:cs="Arial"/>
                <w:lang w:eastAsia="en-US"/>
              </w:rPr>
              <w:t>N/A</w:t>
            </w:r>
          </w:p>
        </w:tc>
      </w:tr>
      <w:tr w:rsidR="002F6EF4" w:rsidRPr="0050431F" w14:paraId="2196CD9A" w14:textId="77777777" w:rsidTr="00552333">
        <w:trPr>
          <w:jc w:val="center"/>
        </w:trPr>
        <w:tc>
          <w:tcPr>
            <w:tcW w:w="645" w:type="pct"/>
            <w:vAlign w:val="center"/>
          </w:tcPr>
          <w:p w14:paraId="051F236F" w14:textId="77777777" w:rsidR="002F6EF4" w:rsidRPr="0050431F" w:rsidRDefault="002F6EF4" w:rsidP="00325748">
            <w:pPr>
              <w:pStyle w:val="TAL"/>
              <w:rPr>
                <w:rFonts w:cs="Arial"/>
                <w:lang w:eastAsia="en-US"/>
              </w:rPr>
            </w:pPr>
            <w:r w:rsidRPr="0050431F">
              <w:rPr>
                <w:rFonts w:cs="Arial"/>
                <w:lang w:eastAsia="en-US"/>
              </w:rPr>
              <w:t>UTRA TDD primary CCPCH power</w:t>
            </w:r>
          </w:p>
        </w:tc>
        <w:tc>
          <w:tcPr>
            <w:tcW w:w="564" w:type="pct"/>
          </w:tcPr>
          <w:p w14:paraId="169F07D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DFD2EA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4F4A60D"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5892F64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FF969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04084D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6359E4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205BFA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D9437E8" w14:textId="77777777" w:rsidTr="00552333">
        <w:trPr>
          <w:jc w:val="center"/>
        </w:trPr>
        <w:tc>
          <w:tcPr>
            <w:tcW w:w="645" w:type="pct"/>
            <w:vAlign w:val="center"/>
          </w:tcPr>
          <w:p w14:paraId="315A558D" w14:textId="77777777" w:rsidR="002F6EF4" w:rsidRPr="0050431F" w:rsidRDefault="002F6EF4" w:rsidP="00325748">
            <w:pPr>
              <w:pStyle w:val="TAL"/>
              <w:rPr>
                <w:rFonts w:cs="Arial"/>
                <w:b/>
                <w:bCs/>
                <w:lang w:eastAsia="en-US"/>
              </w:rPr>
            </w:pPr>
            <w:r w:rsidRPr="0050431F">
              <w:rPr>
                <w:rFonts w:cs="Arial"/>
                <w:b/>
                <w:bCs/>
                <w:lang w:eastAsia="en-US"/>
              </w:rPr>
              <w:t>6.3 Output power dynamics</w:t>
            </w:r>
          </w:p>
        </w:tc>
        <w:tc>
          <w:tcPr>
            <w:tcW w:w="564" w:type="pct"/>
          </w:tcPr>
          <w:p w14:paraId="7190DC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D6582D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5936F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B9E78C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98D067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23F0EA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820FDD1"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4B6382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12974F0" w14:textId="77777777" w:rsidTr="00552333">
        <w:trPr>
          <w:jc w:val="center"/>
        </w:trPr>
        <w:tc>
          <w:tcPr>
            <w:tcW w:w="645" w:type="pct"/>
            <w:vAlign w:val="center"/>
          </w:tcPr>
          <w:p w14:paraId="3A31AB07"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1E7B0D2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1B544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21E25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8F7BAD"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0887FF4"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FA180E4"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01DA8F1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8AFF3D1"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05AB45C" w14:textId="77777777" w:rsidTr="00552333">
        <w:trPr>
          <w:jc w:val="center"/>
        </w:trPr>
        <w:tc>
          <w:tcPr>
            <w:tcW w:w="645" w:type="pct"/>
            <w:vAlign w:val="center"/>
          </w:tcPr>
          <w:p w14:paraId="3E780E21"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1EC2D3E5"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3347ABB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5F9470A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B2FF0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EE7E2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D6A19A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A67B93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8397C19"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B20A2D7" w14:textId="77777777" w:rsidTr="00552333">
        <w:trPr>
          <w:jc w:val="center"/>
        </w:trPr>
        <w:tc>
          <w:tcPr>
            <w:tcW w:w="645" w:type="pct"/>
            <w:vAlign w:val="center"/>
          </w:tcPr>
          <w:p w14:paraId="22C5E8C4"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1D7F7BA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EB75DF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B9D3563"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7915CA3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FB831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E1AEF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703671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895EFE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84FD970" w14:textId="77777777" w:rsidTr="00552333">
        <w:trPr>
          <w:jc w:val="center"/>
        </w:trPr>
        <w:tc>
          <w:tcPr>
            <w:tcW w:w="645" w:type="pct"/>
            <w:vAlign w:val="center"/>
          </w:tcPr>
          <w:p w14:paraId="5E1407F7"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4182844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71A0AD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D1F7D0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C0D417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95B2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0EAAF8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165D97A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F8FBCE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BD60FF3" w14:textId="77777777" w:rsidTr="00552333">
        <w:trPr>
          <w:jc w:val="center"/>
        </w:trPr>
        <w:tc>
          <w:tcPr>
            <w:tcW w:w="645" w:type="pct"/>
            <w:vAlign w:val="center"/>
          </w:tcPr>
          <w:p w14:paraId="5A559BDE"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214968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4DAD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712FB9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4A3AE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0C1829B"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ABC6F5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A084056"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6998F403"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790AEF99" w14:textId="77777777" w:rsidTr="00552333">
        <w:trPr>
          <w:jc w:val="center"/>
        </w:trPr>
        <w:tc>
          <w:tcPr>
            <w:tcW w:w="645" w:type="pct"/>
            <w:vAlign w:val="center"/>
          </w:tcPr>
          <w:p w14:paraId="4E2EB697" w14:textId="77777777" w:rsidR="002F6EF4" w:rsidRPr="0050431F" w:rsidRDefault="002F6EF4" w:rsidP="00325748">
            <w:pPr>
              <w:pStyle w:val="TAL"/>
              <w:rPr>
                <w:rFonts w:cs="Arial"/>
                <w:b/>
                <w:lang w:eastAsia="en-US"/>
              </w:rPr>
            </w:pPr>
            <w:r w:rsidRPr="0050431F">
              <w:rPr>
                <w:rFonts w:cs="Arial"/>
                <w:b/>
                <w:lang w:eastAsia="en-US"/>
              </w:rPr>
              <w:t>6.4 Transmit ON/OFF power</w:t>
            </w:r>
          </w:p>
        </w:tc>
        <w:tc>
          <w:tcPr>
            <w:tcW w:w="564" w:type="pct"/>
          </w:tcPr>
          <w:p w14:paraId="711FAC7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28943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CA0DE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484BC5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33A833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6C8A97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B1B692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59D928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110295E" w14:textId="77777777" w:rsidTr="00552333">
        <w:trPr>
          <w:jc w:val="center"/>
        </w:trPr>
        <w:tc>
          <w:tcPr>
            <w:tcW w:w="645" w:type="pct"/>
            <w:vAlign w:val="center"/>
          </w:tcPr>
          <w:p w14:paraId="3396C761" w14:textId="77777777" w:rsidR="002F6EF4" w:rsidRPr="0050431F" w:rsidRDefault="002F6EF4" w:rsidP="00325748">
            <w:pPr>
              <w:pStyle w:val="TAL"/>
              <w:rPr>
                <w:rFonts w:cs="Arial"/>
                <w:lang w:eastAsia="en-US"/>
              </w:rPr>
            </w:pPr>
            <w:r w:rsidRPr="0050431F">
              <w:rPr>
                <w:rFonts w:cs="Arial"/>
                <w:lang w:eastAsia="en-US"/>
              </w:rPr>
              <w:t>Transmitter OFF power</w:t>
            </w:r>
          </w:p>
        </w:tc>
        <w:tc>
          <w:tcPr>
            <w:tcW w:w="564" w:type="pct"/>
          </w:tcPr>
          <w:p w14:paraId="3A6BA56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EB495F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0E9034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062EEA7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0E5E2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2487DF" w14:textId="77777777" w:rsidR="002F6EF4" w:rsidRPr="0050431F" w:rsidRDefault="002F6EF4" w:rsidP="005B180D">
            <w:pPr>
              <w:pStyle w:val="TAL"/>
              <w:rPr>
                <w:rFonts w:cs="Arial"/>
                <w:lang w:eastAsia="en-US"/>
              </w:rPr>
            </w:pPr>
            <w:r w:rsidRPr="0050431F">
              <w:rPr>
                <w:rFonts w:cs="Arial"/>
                <w:lang w:eastAsia="en-US"/>
              </w:rPr>
              <w:t xml:space="preserve">C: TC2 </w:t>
            </w:r>
          </w:p>
          <w:p w14:paraId="7A7D4475" w14:textId="77777777" w:rsidR="002F6EF4" w:rsidRPr="0050431F" w:rsidRDefault="002F6EF4" w:rsidP="005B180D">
            <w:pPr>
              <w:pStyle w:val="TAL"/>
              <w:rPr>
                <w:rFonts w:cs="Arial"/>
                <w:lang w:eastAsia="en-US"/>
              </w:rPr>
            </w:pPr>
            <w:r w:rsidRPr="0050431F">
              <w:rPr>
                <w:rFonts w:cs="Arial"/>
                <w:lang w:eastAsia="en-US"/>
              </w:rPr>
              <w:t>CNC: TC2</w:t>
            </w:r>
          </w:p>
          <w:p w14:paraId="32B84387"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20351CE"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34663BC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7F75446F" w14:textId="77777777" w:rsidTr="00552333">
        <w:trPr>
          <w:jc w:val="center"/>
        </w:trPr>
        <w:tc>
          <w:tcPr>
            <w:tcW w:w="645" w:type="pct"/>
            <w:vAlign w:val="center"/>
          </w:tcPr>
          <w:p w14:paraId="740FE073" w14:textId="77777777" w:rsidR="002F6EF4" w:rsidRPr="0050431F" w:rsidRDefault="002F6EF4" w:rsidP="00325748">
            <w:pPr>
              <w:pStyle w:val="TAL"/>
              <w:rPr>
                <w:rFonts w:cs="Arial"/>
                <w:lang w:eastAsia="en-US"/>
              </w:rPr>
            </w:pPr>
            <w:r w:rsidRPr="0050431F">
              <w:rPr>
                <w:rFonts w:cs="Arial"/>
                <w:lang w:eastAsia="en-US"/>
              </w:rPr>
              <w:t>Transmitter transient period</w:t>
            </w:r>
          </w:p>
        </w:tc>
        <w:tc>
          <w:tcPr>
            <w:tcW w:w="564" w:type="pct"/>
          </w:tcPr>
          <w:p w14:paraId="20228BC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859D9D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A07DB6F"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7A7A1D9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9CE3C1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E513F4" w14:textId="77777777" w:rsidR="002F6EF4" w:rsidRPr="0050431F" w:rsidRDefault="002F6EF4" w:rsidP="005B180D">
            <w:pPr>
              <w:pStyle w:val="TAL"/>
              <w:rPr>
                <w:rFonts w:cs="Arial"/>
                <w:lang w:eastAsia="en-US"/>
              </w:rPr>
            </w:pPr>
            <w:r w:rsidRPr="0050431F">
              <w:rPr>
                <w:rFonts w:cs="Arial"/>
                <w:lang w:eastAsia="en-US"/>
              </w:rPr>
              <w:t xml:space="preserve">C: TC2 </w:t>
            </w:r>
          </w:p>
          <w:p w14:paraId="6A3B554C" w14:textId="77777777" w:rsidR="002F6EF4" w:rsidRPr="0050431F" w:rsidRDefault="002F6EF4" w:rsidP="005B180D">
            <w:pPr>
              <w:pStyle w:val="TAL"/>
              <w:rPr>
                <w:rFonts w:cs="Arial"/>
                <w:lang w:eastAsia="en-US"/>
              </w:rPr>
            </w:pPr>
            <w:r w:rsidRPr="0050431F">
              <w:rPr>
                <w:rFonts w:cs="Arial"/>
                <w:lang w:eastAsia="en-US"/>
              </w:rPr>
              <w:t>CNC: TC2</w:t>
            </w:r>
          </w:p>
          <w:p w14:paraId="014446C4"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335B6DDF"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5592E55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2D3DA617" w14:textId="77777777" w:rsidTr="00552333">
        <w:trPr>
          <w:jc w:val="center"/>
        </w:trPr>
        <w:tc>
          <w:tcPr>
            <w:tcW w:w="645" w:type="pct"/>
            <w:vAlign w:val="center"/>
          </w:tcPr>
          <w:p w14:paraId="50CF4837" w14:textId="77777777" w:rsidR="002F6EF4" w:rsidRPr="0050431F" w:rsidRDefault="002F6EF4" w:rsidP="00325748">
            <w:pPr>
              <w:pStyle w:val="TAL"/>
              <w:rPr>
                <w:rFonts w:cs="Arial"/>
                <w:b/>
                <w:bCs/>
                <w:lang w:eastAsia="en-US"/>
              </w:rPr>
            </w:pPr>
            <w:r w:rsidRPr="0050431F">
              <w:rPr>
                <w:rFonts w:cs="Arial"/>
                <w:b/>
                <w:bCs/>
                <w:lang w:eastAsia="en-US"/>
              </w:rPr>
              <w:t>6.5 Transmitted signal quality</w:t>
            </w:r>
          </w:p>
        </w:tc>
        <w:tc>
          <w:tcPr>
            <w:tcW w:w="564" w:type="pct"/>
          </w:tcPr>
          <w:p w14:paraId="3B12436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6B126C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5288D8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FC994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35048D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A07CDE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873EB2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211BAF1"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2999F3A" w14:textId="77777777" w:rsidTr="00552333">
        <w:trPr>
          <w:jc w:val="center"/>
        </w:trPr>
        <w:tc>
          <w:tcPr>
            <w:tcW w:w="645" w:type="pct"/>
            <w:vAlign w:val="center"/>
          </w:tcPr>
          <w:p w14:paraId="3119819F" w14:textId="77777777" w:rsidR="002F6EF4" w:rsidRPr="0050431F" w:rsidRDefault="002F6EF4" w:rsidP="00325748">
            <w:pPr>
              <w:pStyle w:val="TAL"/>
              <w:rPr>
                <w:rFonts w:cs="Arial"/>
                <w:b/>
                <w:bCs/>
                <w:lang w:eastAsia="en-US"/>
              </w:rPr>
            </w:pPr>
            <w:r w:rsidRPr="0050431F">
              <w:rPr>
                <w:rFonts w:cs="Arial"/>
                <w:b/>
                <w:bCs/>
                <w:lang w:eastAsia="en-US"/>
              </w:rPr>
              <w:t>6.5.1 Modulation quality</w:t>
            </w:r>
          </w:p>
        </w:tc>
        <w:tc>
          <w:tcPr>
            <w:tcW w:w="564" w:type="pct"/>
          </w:tcPr>
          <w:p w14:paraId="3A8E6C4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4DBDC0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1938C1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4715E7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C42B3F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5FF8FF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3842EEE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AD46E55"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0BE56D2" w14:textId="77777777" w:rsidTr="00552333">
        <w:trPr>
          <w:jc w:val="center"/>
        </w:trPr>
        <w:tc>
          <w:tcPr>
            <w:tcW w:w="645" w:type="pct"/>
            <w:vAlign w:val="center"/>
          </w:tcPr>
          <w:p w14:paraId="1A7E40B9"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885CC1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FF2F10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616A58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DD977DA" w14:textId="77777777" w:rsidR="002F6EF4" w:rsidRPr="0050431F" w:rsidRDefault="002F6EF4" w:rsidP="00AE702A">
            <w:pPr>
              <w:pStyle w:val="TAL"/>
              <w:rPr>
                <w:rFonts w:cs="Arial"/>
                <w:lang w:eastAsia="en-US"/>
              </w:rPr>
            </w:pPr>
            <w:r w:rsidRPr="0050431F">
              <w:rPr>
                <w:rFonts w:cs="Arial"/>
                <w:lang w:eastAsia="en-US"/>
              </w:rPr>
              <w:t>C: TC2</w:t>
            </w:r>
          </w:p>
          <w:p w14:paraId="6AD79C11" w14:textId="77777777" w:rsidR="002F6EF4" w:rsidRPr="0050431F" w:rsidRDefault="002F6EF4" w:rsidP="00AE702A">
            <w:pPr>
              <w:pStyle w:val="TAL"/>
              <w:rPr>
                <w:rFonts w:cs="Arial"/>
                <w:lang w:eastAsia="en-US"/>
              </w:rPr>
            </w:pPr>
            <w:r w:rsidRPr="0050431F">
              <w:rPr>
                <w:rFonts w:cs="Arial"/>
                <w:lang w:eastAsia="en-US"/>
              </w:rPr>
              <w:t>CNC: TC2</w:t>
            </w:r>
          </w:p>
          <w:p w14:paraId="6C8B2904" w14:textId="77777777" w:rsidR="002F6EF4" w:rsidRPr="0050431F" w:rsidRDefault="002F6EF4" w:rsidP="002F6EF4">
            <w:pPr>
              <w:pStyle w:val="TAL"/>
              <w:rPr>
                <w:rFonts w:cs="Arial"/>
                <w:lang w:eastAsia="en-US"/>
              </w:rPr>
            </w:pPr>
            <w:r w:rsidRPr="0050431F">
              <w:rPr>
                <w:rFonts w:cs="Arial"/>
                <w:lang w:eastAsia="en-US"/>
              </w:rPr>
              <w:t>C/NC: TC2, NTC2</w:t>
            </w:r>
          </w:p>
          <w:p w14:paraId="31B16D93"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7EC56243" w14:textId="77777777" w:rsidR="002F6EF4" w:rsidRPr="0050431F" w:rsidRDefault="002F6EF4" w:rsidP="00AE702A">
            <w:pPr>
              <w:pStyle w:val="TAL"/>
              <w:rPr>
                <w:rFonts w:cs="Arial"/>
                <w:lang w:eastAsia="en-US"/>
              </w:rPr>
            </w:pPr>
            <w:r w:rsidRPr="0050431F">
              <w:rPr>
                <w:rFonts w:cs="Arial"/>
                <w:lang w:eastAsia="en-US"/>
              </w:rPr>
              <w:t>C: TC2</w:t>
            </w:r>
          </w:p>
          <w:p w14:paraId="75579794" w14:textId="77777777" w:rsidR="002F6EF4" w:rsidRPr="0050431F" w:rsidRDefault="002F6EF4" w:rsidP="00AE702A">
            <w:pPr>
              <w:pStyle w:val="TAL"/>
              <w:rPr>
                <w:rFonts w:cs="Arial"/>
                <w:lang w:eastAsia="en-US"/>
              </w:rPr>
            </w:pPr>
            <w:r w:rsidRPr="0050431F">
              <w:rPr>
                <w:rFonts w:cs="Arial"/>
                <w:lang w:eastAsia="en-US"/>
              </w:rPr>
              <w:t>CNC: TC2</w:t>
            </w:r>
          </w:p>
          <w:p w14:paraId="3C5EF0B1" w14:textId="77777777" w:rsidR="002F6EF4" w:rsidRPr="0050431F" w:rsidRDefault="002F6EF4" w:rsidP="002F6EF4">
            <w:pPr>
              <w:pStyle w:val="TAL"/>
              <w:rPr>
                <w:rFonts w:cs="Arial"/>
                <w:lang w:eastAsia="en-US"/>
              </w:rPr>
            </w:pPr>
            <w:r w:rsidRPr="0050431F">
              <w:rPr>
                <w:rFonts w:cs="Arial"/>
                <w:lang w:eastAsia="en-US"/>
              </w:rPr>
              <w:t>C/NC: TC2, NTC2</w:t>
            </w:r>
          </w:p>
          <w:p w14:paraId="21448DBF"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5DFE8AE3" w14:textId="77777777" w:rsidR="002F6EF4" w:rsidRPr="0050431F" w:rsidRDefault="002F6EF4" w:rsidP="005B180D">
            <w:pPr>
              <w:pStyle w:val="TAL"/>
              <w:rPr>
                <w:rFonts w:cs="Arial"/>
                <w:lang w:eastAsia="en-US"/>
              </w:rPr>
            </w:pPr>
            <w:r w:rsidRPr="0050431F">
              <w:rPr>
                <w:rFonts w:cs="Arial"/>
                <w:lang w:eastAsia="en-US"/>
              </w:rPr>
              <w:t xml:space="preserve">C: TC2 </w:t>
            </w:r>
          </w:p>
          <w:p w14:paraId="092310A4" w14:textId="77777777" w:rsidR="002F6EF4" w:rsidRPr="0050431F" w:rsidRDefault="002F6EF4" w:rsidP="005B180D">
            <w:pPr>
              <w:pStyle w:val="TAL"/>
              <w:rPr>
                <w:rFonts w:cs="Arial"/>
                <w:lang w:eastAsia="en-US"/>
              </w:rPr>
            </w:pPr>
            <w:r w:rsidRPr="0050431F">
              <w:rPr>
                <w:rFonts w:cs="Arial"/>
                <w:lang w:eastAsia="en-US"/>
              </w:rPr>
              <w:t>CNC: TC2</w:t>
            </w:r>
          </w:p>
          <w:p w14:paraId="214225D1"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01B18C49"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135F7954"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2A53C500" w14:textId="77777777" w:rsidTr="00552333">
        <w:trPr>
          <w:jc w:val="center"/>
        </w:trPr>
        <w:tc>
          <w:tcPr>
            <w:tcW w:w="645" w:type="pct"/>
            <w:vAlign w:val="center"/>
          </w:tcPr>
          <w:p w14:paraId="311595D3"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242189D5" w14:textId="77777777" w:rsidR="002F6EF4" w:rsidRPr="0050431F" w:rsidRDefault="002F6EF4" w:rsidP="00AE702A">
            <w:pPr>
              <w:pStyle w:val="TAL"/>
              <w:rPr>
                <w:rFonts w:cs="Arial"/>
                <w:lang w:eastAsia="en-US"/>
              </w:rPr>
            </w:pPr>
            <w:r w:rsidRPr="0050431F">
              <w:rPr>
                <w:rFonts w:cs="Arial"/>
                <w:lang w:eastAsia="en-US"/>
              </w:rPr>
              <w:t>C: TC1a</w:t>
            </w:r>
          </w:p>
          <w:p w14:paraId="35B1837A" w14:textId="77777777" w:rsidR="002F6EF4" w:rsidRPr="0050431F" w:rsidRDefault="002F6EF4" w:rsidP="00AE702A">
            <w:pPr>
              <w:pStyle w:val="TAL"/>
              <w:rPr>
                <w:rFonts w:cs="Arial"/>
                <w:lang w:eastAsia="en-US"/>
              </w:rPr>
            </w:pPr>
            <w:r w:rsidRPr="0050431F">
              <w:rPr>
                <w:rFonts w:cs="Arial"/>
                <w:lang w:eastAsia="en-US"/>
              </w:rPr>
              <w:t>CNC: TC1a</w:t>
            </w:r>
          </w:p>
          <w:p w14:paraId="760DA3A7"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044C30B0" w14:textId="77777777" w:rsidR="002F6EF4" w:rsidRPr="0050431F" w:rsidRDefault="002F6EF4" w:rsidP="00AE702A">
            <w:pPr>
              <w:pStyle w:val="TAL"/>
              <w:rPr>
                <w:rFonts w:cs="Arial"/>
                <w:lang w:eastAsia="en-US"/>
              </w:rPr>
            </w:pPr>
            <w:r w:rsidRPr="0050431F">
              <w:rPr>
                <w:rFonts w:cs="Arial"/>
                <w:lang w:eastAsia="en-US"/>
              </w:rPr>
              <w:t>C: TC1a</w:t>
            </w:r>
          </w:p>
          <w:p w14:paraId="79F47C84" w14:textId="77777777" w:rsidR="002F6EF4" w:rsidRPr="0050431F" w:rsidRDefault="002F6EF4" w:rsidP="00AE702A">
            <w:pPr>
              <w:pStyle w:val="TAL"/>
              <w:rPr>
                <w:rFonts w:cs="Arial"/>
                <w:lang w:eastAsia="en-US"/>
              </w:rPr>
            </w:pPr>
            <w:r w:rsidRPr="0050431F">
              <w:rPr>
                <w:rFonts w:cs="Arial"/>
                <w:lang w:eastAsia="en-US"/>
              </w:rPr>
              <w:t>CNC: TC1a</w:t>
            </w:r>
          </w:p>
          <w:p w14:paraId="3359D714"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189CEF5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79589C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D2AC1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200B2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F589E20"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5B70BF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945FB45" w14:textId="77777777" w:rsidTr="00552333">
        <w:trPr>
          <w:jc w:val="center"/>
        </w:trPr>
        <w:tc>
          <w:tcPr>
            <w:tcW w:w="645" w:type="pct"/>
            <w:vAlign w:val="center"/>
          </w:tcPr>
          <w:p w14:paraId="6AB94D8A"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61E09E5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276F7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0EACA8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2A6817F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66B9D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976771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0C2767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F47319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379D30E" w14:textId="77777777" w:rsidTr="00552333">
        <w:trPr>
          <w:jc w:val="center"/>
        </w:trPr>
        <w:tc>
          <w:tcPr>
            <w:tcW w:w="645" w:type="pct"/>
            <w:vAlign w:val="center"/>
          </w:tcPr>
          <w:p w14:paraId="2CC54D53"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2834390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67C8D2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33FA8D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3D4F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234DF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073BF98"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38A1E8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4C1377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42CA9AF" w14:textId="77777777" w:rsidTr="00552333">
        <w:trPr>
          <w:jc w:val="center"/>
        </w:trPr>
        <w:tc>
          <w:tcPr>
            <w:tcW w:w="645" w:type="pct"/>
            <w:vAlign w:val="center"/>
          </w:tcPr>
          <w:p w14:paraId="63A29F9E" w14:textId="77777777" w:rsidR="002F6EF4" w:rsidRPr="0050431F" w:rsidRDefault="002F6EF4" w:rsidP="00E819CF">
            <w:pPr>
              <w:pStyle w:val="TAL"/>
              <w:rPr>
                <w:rFonts w:cs="Arial"/>
                <w:lang w:eastAsia="en-US"/>
              </w:rPr>
            </w:pPr>
            <w:r w:rsidRPr="0050431F">
              <w:rPr>
                <w:rFonts w:cs="Arial"/>
                <w:lang w:eastAsia="en-US"/>
              </w:rPr>
              <w:t>NB-IoT</w:t>
            </w:r>
          </w:p>
        </w:tc>
        <w:tc>
          <w:tcPr>
            <w:tcW w:w="564" w:type="pct"/>
          </w:tcPr>
          <w:p w14:paraId="70D260F0"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51DDD0A5"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459A34B7"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47E5241A" w14:textId="77777777" w:rsidR="002F6EF4" w:rsidRPr="0050431F" w:rsidRDefault="002F6EF4" w:rsidP="00E819CF">
            <w:pPr>
              <w:pStyle w:val="TAL"/>
              <w:rPr>
                <w:rFonts w:cs="Arial"/>
                <w:lang w:eastAsia="en-US"/>
              </w:rPr>
            </w:pPr>
            <w:r w:rsidRPr="0050431F">
              <w:rPr>
                <w:rFonts w:cs="Arial"/>
                <w:lang w:eastAsia="en-US"/>
              </w:rPr>
              <w:t>N/A : (Note1)</w:t>
            </w:r>
          </w:p>
        </w:tc>
        <w:tc>
          <w:tcPr>
            <w:tcW w:w="552" w:type="pct"/>
          </w:tcPr>
          <w:p w14:paraId="3CA6C832" w14:textId="77777777" w:rsidR="002F6EF4" w:rsidRPr="0050431F" w:rsidRDefault="002F6EF4" w:rsidP="00E819CF">
            <w:pPr>
              <w:pStyle w:val="TAL"/>
              <w:rPr>
                <w:rFonts w:cs="Arial"/>
                <w:lang w:eastAsia="en-US"/>
              </w:rPr>
            </w:pPr>
            <w:r w:rsidRPr="0050431F">
              <w:rPr>
                <w:rFonts w:cs="Arial"/>
                <w:lang w:eastAsia="en-US"/>
              </w:rPr>
              <w:t>N/A : (Note1)</w:t>
            </w:r>
          </w:p>
        </w:tc>
        <w:tc>
          <w:tcPr>
            <w:tcW w:w="552" w:type="pct"/>
          </w:tcPr>
          <w:p w14:paraId="655AFC54" w14:textId="77777777" w:rsidR="002F6EF4" w:rsidRPr="0050431F" w:rsidRDefault="002F6EF4" w:rsidP="00E819CF">
            <w:pPr>
              <w:pStyle w:val="TAL"/>
              <w:rPr>
                <w:rFonts w:cs="Arial"/>
                <w:lang w:eastAsia="en-US"/>
              </w:rPr>
            </w:pPr>
            <w:r w:rsidRPr="0050431F">
              <w:rPr>
                <w:rFonts w:cs="Arial"/>
                <w:lang w:eastAsia="en-US"/>
              </w:rPr>
              <w:t>N/A</w:t>
            </w:r>
          </w:p>
        </w:tc>
        <w:tc>
          <w:tcPr>
            <w:tcW w:w="502" w:type="pct"/>
          </w:tcPr>
          <w:p w14:paraId="6E8F1E5F" w14:textId="77777777" w:rsidR="002F6EF4" w:rsidRPr="0050431F" w:rsidRDefault="002F6EF4" w:rsidP="00E819CF">
            <w:pPr>
              <w:pStyle w:val="TAL"/>
              <w:rPr>
                <w:rFonts w:cs="Arial"/>
                <w:lang w:eastAsia="en-US"/>
              </w:rPr>
            </w:pPr>
            <w:r w:rsidRPr="0050431F">
              <w:rPr>
                <w:rFonts w:cs="Arial"/>
                <w:lang w:eastAsia="en-US"/>
              </w:rPr>
              <w:t>TC8</w:t>
            </w:r>
          </w:p>
        </w:tc>
        <w:tc>
          <w:tcPr>
            <w:tcW w:w="531" w:type="pct"/>
          </w:tcPr>
          <w:p w14:paraId="038D0605" w14:textId="77777777" w:rsidR="002F6EF4" w:rsidRPr="0050431F" w:rsidRDefault="002F6EF4" w:rsidP="00E819CF">
            <w:pPr>
              <w:pStyle w:val="TAL"/>
              <w:rPr>
                <w:rFonts w:cs="Arial"/>
                <w:lang w:eastAsia="en-US"/>
              </w:rPr>
            </w:pPr>
            <w:r w:rsidRPr="0050431F">
              <w:rPr>
                <w:rFonts w:cs="Arial"/>
                <w:lang w:eastAsia="en-US"/>
              </w:rPr>
              <w:t>TC8</w:t>
            </w:r>
          </w:p>
        </w:tc>
      </w:tr>
      <w:tr w:rsidR="002F6EF4" w:rsidRPr="0050431F" w14:paraId="480A9449" w14:textId="77777777" w:rsidTr="00552333">
        <w:trPr>
          <w:jc w:val="center"/>
        </w:trPr>
        <w:tc>
          <w:tcPr>
            <w:tcW w:w="645" w:type="pct"/>
            <w:vAlign w:val="center"/>
          </w:tcPr>
          <w:p w14:paraId="50767D6F" w14:textId="77777777" w:rsidR="002F6EF4" w:rsidRPr="0050431F" w:rsidRDefault="002F6EF4" w:rsidP="00325748">
            <w:pPr>
              <w:pStyle w:val="TAL"/>
              <w:rPr>
                <w:rFonts w:cs="Arial"/>
                <w:b/>
                <w:bCs/>
                <w:lang w:eastAsia="en-US"/>
              </w:rPr>
            </w:pPr>
            <w:r w:rsidRPr="0050431F">
              <w:rPr>
                <w:rFonts w:cs="Arial"/>
                <w:b/>
                <w:bCs/>
                <w:lang w:eastAsia="en-US"/>
              </w:rPr>
              <w:t>6.5.2 Frequency error</w:t>
            </w:r>
          </w:p>
        </w:tc>
        <w:tc>
          <w:tcPr>
            <w:tcW w:w="564" w:type="pct"/>
          </w:tcPr>
          <w:p w14:paraId="6CB6E38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F4310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AE7634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9D7A0F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046C9D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6BB34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6EB05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115013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6D51C3A" w14:textId="77777777" w:rsidTr="00552333">
        <w:trPr>
          <w:jc w:val="center"/>
        </w:trPr>
        <w:tc>
          <w:tcPr>
            <w:tcW w:w="645" w:type="pct"/>
            <w:vAlign w:val="center"/>
          </w:tcPr>
          <w:p w14:paraId="58E797B9"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47B480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C2F37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C020CB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5AFB502" w14:textId="77777777" w:rsidR="002F6EF4" w:rsidRPr="0050431F" w:rsidRDefault="002F6EF4" w:rsidP="002F6EF4">
            <w:pPr>
              <w:pStyle w:val="TAL"/>
              <w:rPr>
                <w:rFonts w:cs="Arial"/>
                <w:lang w:eastAsia="en-US"/>
              </w:rPr>
            </w:pPr>
            <w:r w:rsidRPr="0050431F">
              <w:rPr>
                <w:rFonts w:cs="Arial"/>
                <w:lang w:eastAsia="en-US"/>
              </w:rPr>
              <w:t xml:space="preserve">Same TC as used in 6.5.1 </w:t>
            </w:r>
          </w:p>
          <w:p w14:paraId="30BFDB5B"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B4EEC6D" w14:textId="77777777" w:rsidR="002F6EF4" w:rsidRPr="0050431F" w:rsidRDefault="002F6EF4" w:rsidP="002F6EF4">
            <w:pPr>
              <w:pStyle w:val="TAL"/>
              <w:rPr>
                <w:rFonts w:cs="Arial"/>
                <w:lang w:eastAsia="en-US"/>
              </w:rPr>
            </w:pPr>
            <w:r w:rsidRPr="0050431F">
              <w:rPr>
                <w:rFonts w:cs="Arial"/>
                <w:lang w:eastAsia="en-US"/>
              </w:rPr>
              <w:t xml:space="preserve">Same TC as used in 6.5.1 </w:t>
            </w:r>
          </w:p>
          <w:p w14:paraId="2DD0FE8B"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5C1F862"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02" w:type="pct"/>
          </w:tcPr>
          <w:p w14:paraId="3D6291EE"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985387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306A42D" w14:textId="77777777" w:rsidTr="00552333">
        <w:trPr>
          <w:jc w:val="center"/>
        </w:trPr>
        <w:tc>
          <w:tcPr>
            <w:tcW w:w="645" w:type="pct"/>
            <w:vAlign w:val="center"/>
          </w:tcPr>
          <w:p w14:paraId="48A8D0D6"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0F606D93"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01584CFD"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338E3C4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AC77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D74DFD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7BC26A0"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822BB11"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76F471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C76B41E" w14:textId="77777777" w:rsidTr="00552333">
        <w:trPr>
          <w:jc w:val="center"/>
        </w:trPr>
        <w:tc>
          <w:tcPr>
            <w:tcW w:w="645" w:type="pct"/>
            <w:vAlign w:val="center"/>
          </w:tcPr>
          <w:p w14:paraId="60D55159"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729EBF0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F13B8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28E6727"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6C1808D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1186A2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0AE88E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2C7F60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C36C6D5"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0657116" w14:textId="77777777" w:rsidTr="00552333">
        <w:trPr>
          <w:jc w:val="center"/>
        </w:trPr>
        <w:tc>
          <w:tcPr>
            <w:tcW w:w="645" w:type="pct"/>
            <w:vAlign w:val="center"/>
          </w:tcPr>
          <w:p w14:paraId="30E8BB77"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6B6C928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F3E3E2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E23F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B822B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6190A9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9B74428"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6BE601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079169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41F2BA2" w14:textId="77777777" w:rsidTr="00552333">
        <w:trPr>
          <w:jc w:val="center"/>
        </w:trPr>
        <w:tc>
          <w:tcPr>
            <w:tcW w:w="645" w:type="pct"/>
            <w:vAlign w:val="center"/>
          </w:tcPr>
          <w:p w14:paraId="6EB0099E"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726DEE2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57373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EF525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235AC97"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402AFB7D"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4BFED40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0A1A21A3" w14:textId="77777777" w:rsidR="002F6EF4" w:rsidRPr="0050431F" w:rsidRDefault="002F6EF4" w:rsidP="00325748">
            <w:pPr>
              <w:pStyle w:val="TAL"/>
              <w:rPr>
                <w:rFonts w:cs="Arial"/>
                <w:lang w:eastAsia="en-US"/>
              </w:rPr>
            </w:pPr>
            <w:r w:rsidRPr="0050431F">
              <w:rPr>
                <w:rFonts w:cs="Arial"/>
                <w:lang w:eastAsia="en-US"/>
              </w:rPr>
              <w:t>Same TC as used in 6.5.1</w:t>
            </w:r>
          </w:p>
        </w:tc>
        <w:tc>
          <w:tcPr>
            <w:tcW w:w="531" w:type="pct"/>
          </w:tcPr>
          <w:p w14:paraId="27892A0E" w14:textId="77777777" w:rsidR="002F6EF4" w:rsidRPr="0050431F" w:rsidRDefault="002F6EF4" w:rsidP="00325748">
            <w:pPr>
              <w:pStyle w:val="TAL"/>
              <w:rPr>
                <w:rFonts w:cs="Arial"/>
                <w:lang w:eastAsia="en-US"/>
              </w:rPr>
            </w:pPr>
            <w:r w:rsidRPr="0050431F">
              <w:rPr>
                <w:rFonts w:cs="Arial"/>
                <w:lang w:eastAsia="en-US"/>
              </w:rPr>
              <w:t>Same TC as used in 6.5.1</w:t>
            </w:r>
          </w:p>
        </w:tc>
      </w:tr>
      <w:tr w:rsidR="002F6EF4" w:rsidRPr="0050431F" w14:paraId="0319C858" w14:textId="77777777" w:rsidTr="00552333">
        <w:trPr>
          <w:jc w:val="center"/>
        </w:trPr>
        <w:tc>
          <w:tcPr>
            <w:tcW w:w="645" w:type="pct"/>
            <w:vAlign w:val="center"/>
          </w:tcPr>
          <w:p w14:paraId="4AD9C9CE" w14:textId="77777777" w:rsidR="002F6EF4" w:rsidRPr="0050431F" w:rsidRDefault="002F6EF4" w:rsidP="00325748">
            <w:pPr>
              <w:pStyle w:val="TAL"/>
              <w:rPr>
                <w:rFonts w:cs="Arial"/>
                <w:b/>
                <w:lang w:eastAsia="en-US"/>
              </w:rPr>
            </w:pPr>
            <w:r w:rsidRPr="0050431F">
              <w:rPr>
                <w:rFonts w:cs="Arial"/>
                <w:b/>
                <w:lang w:eastAsia="en-US"/>
              </w:rPr>
              <w:t>6.5.3 Time alignment error</w:t>
            </w:r>
          </w:p>
        </w:tc>
        <w:tc>
          <w:tcPr>
            <w:tcW w:w="564" w:type="pct"/>
          </w:tcPr>
          <w:p w14:paraId="201FC98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E82931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2518D6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DAB981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AF6902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0062F2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684B70C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132C0C3"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147405B" w14:textId="77777777" w:rsidTr="00552333">
        <w:trPr>
          <w:jc w:val="center"/>
        </w:trPr>
        <w:tc>
          <w:tcPr>
            <w:tcW w:w="645" w:type="pct"/>
            <w:vAlign w:val="center"/>
          </w:tcPr>
          <w:p w14:paraId="0F2780B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982589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8D240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9ABB0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A93934E" w14:textId="77777777" w:rsidR="002F6EF4" w:rsidRPr="0050431F" w:rsidRDefault="002F6EF4" w:rsidP="002F6EF4">
            <w:pPr>
              <w:pStyle w:val="TAL"/>
              <w:rPr>
                <w:rFonts w:cs="Arial"/>
                <w:lang w:eastAsia="en-US"/>
              </w:rPr>
            </w:pPr>
            <w:r w:rsidRPr="0050431F">
              <w:rPr>
                <w:rFonts w:cs="Arial"/>
                <w:lang w:eastAsia="en-US"/>
              </w:rPr>
              <w:t>(TS 36.141)</w:t>
            </w:r>
          </w:p>
          <w:p w14:paraId="1A86FE11"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7CD86C6" w14:textId="77777777" w:rsidR="002F6EF4" w:rsidRPr="0050431F" w:rsidRDefault="002F6EF4" w:rsidP="002F6EF4">
            <w:pPr>
              <w:pStyle w:val="TAL"/>
              <w:rPr>
                <w:rFonts w:cs="Arial"/>
                <w:lang w:eastAsia="en-US"/>
              </w:rPr>
            </w:pPr>
            <w:r w:rsidRPr="0050431F">
              <w:rPr>
                <w:rFonts w:cs="Arial"/>
                <w:lang w:eastAsia="en-US"/>
              </w:rPr>
              <w:t>(TS 36.141)</w:t>
            </w:r>
          </w:p>
          <w:p w14:paraId="32B84767"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6297FC5A"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7BB902E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3B13B9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7A4A92A" w14:textId="77777777" w:rsidTr="00552333">
        <w:trPr>
          <w:jc w:val="center"/>
        </w:trPr>
        <w:tc>
          <w:tcPr>
            <w:tcW w:w="645" w:type="pct"/>
            <w:vAlign w:val="center"/>
          </w:tcPr>
          <w:p w14:paraId="657CC79C"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7F02A2BB"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2329D1D4"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66369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C35E3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8031D8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A91B0D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23B1E25"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100680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9D18696" w14:textId="77777777" w:rsidTr="00552333">
        <w:trPr>
          <w:jc w:val="center"/>
        </w:trPr>
        <w:tc>
          <w:tcPr>
            <w:tcW w:w="645" w:type="pct"/>
            <w:vAlign w:val="center"/>
          </w:tcPr>
          <w:p w14:paraId="62FAA66B"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44CF41D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1ECA2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3EE2BC"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2D8D1D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9B4F4C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E1F8F12"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BC08D6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4FD05B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813FF96" w14:textId="77777777" w:rsidTr="00552333">
        <w:trPr>
          <w:jc w:val="center"/>
        </w:trPr>
        <w:tc>
          <w:tcPr>
            <w:tcW w:w="645" w:type="pct"/>
            <w:vAlign w:val="center"/>
          </w:tcPr>
          <w:p w14:paraId="0625166A"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57D9A5E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BDFD4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ABA59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5FCDFFB"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312994A0"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23377BF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29AA0C6"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211685B4"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229A09D5" w14:textId="77777777" w:rsidTr="00552333">
        <w:trPr>
          <w:jc w:val="center"/>
        </w:trPr>
        <w:tc>
          <w:tcPr>
            <w:tcW w:w="645" w:type="pct"/>
            <w:vAlign w:val="center"/>
          </w:tcPr>
          <w:p w14:paraId="32411C59" w14:textId="77777777" w:rsidR="002F6EF4" w:rsidRPr="0050431F" w:rsidRDefault="002F6EF4" w:rsidP="00325748">
            <w:pPr>
              <w:pStyle w:val="TAL"/>
              <w:rPr>
                <w:rFonts w:cs="Arial"/>
                <w:b/>
                <w:lang w:eastAsia="en-US"/>
              </w:rPr>
            </w:pPr>
            <w:r w:rsidRPr="0050431F">
              <w:rPr>
                <w:rFonts w:cs="Arial"/>
                <w:b/>
                <w:lang w:eastAsia="en-US"/>
              </w:rPr>
              <w:t>6.6 Unwanted emissions</w:t>
            </w:r>
          </w:p>
        </w:tc>
        <w:tc>
          <w:tcPr>
            <w:tcW w:w="564" w:type="pct"/>
          </w:tcPr>
          <w:p w14:paraId="06E949B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BEB57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544A65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5AD569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5DF4DD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2BA4EC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206C22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F7625E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1CAF17D" w14:textId="77777777" w:rsidTr="00552333">
        <w:trPr>
          <w:jc w:val="center"/>
        </w:trPr>
        <w:tc>
          <w:tcPr>
            <w:tcW w:w="645" w:type="pct"/>
            <w:vAlign w:val="center"/>
          </w:tcPr>
          <w:p w14:paraId="0A77F94A" w14:textId="77777777" w:rsidR="002F6EF4" w:rsidRPr="0050431F" w:rsidRDefault="002F6EF4" w:rsidP="00325748">
            <w:pPr>
              <w:pStyle w:val="TAL"/>
              <w:rPr>
                <w:rFonts w:cs="Arial"/>
                <w:b/>
                <w:bCs/>
                <w:lang w:eastAsia="en-US"/>
              </w:rPr>
            </w:pPr>
            <w:r w:rsidRPr="0050431F">
              <w:rPr>
                <w:rFonts w:cs="Arial"/>
                <w:b/>
                <w:bCs/>
                <w:lang w:eastAsia="en-US"/>
              </w:rPr>
              <w:t>6.6.1 Transmitter spurious emissions</w:t>
            </w:r>
          </w:p>
        </w:tc>
        <w:tc>
          <w:tcPr>
            <w:tcW w:w="564" w:type="pct"/>
          </w:tcPr>
          <w:p w14:paraId="37A3353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B3E6F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54A60D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1730D0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5C77A1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A2C4A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F600D44"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2E9E38A"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374F59D0" w14:textId="77777777" w:rsidTr="00552333">
        <w:trPr>
          <w:jc w:val="center"/>
        </w:trPr>
        <w:tc>
          <w:tcPr>
            <w:tcW w:w="645" w:type="pct"/>
            <w:vAlign w:val="center"/>
          </w:tcPr>
          <w:p w14:paraId="619EFF68" w14:textId="77777777" w:rsidR="002F6EF4" w:rsidRPr="0050431F" w:rsidRDefault="002F6EF4" w:rsidP="00325748">
            <w:pPr>
              <w:pStyle w:val="TAL"/>
              <w:rPr>
                <w:rFonts w:cs="Arial"/>
                <w:lang w:eastAsia="en-US"/>
              </w:rPr>
            </w:pPr>
            <w:r w:rsidRPr="0050431F">
              <w:rPr>
                <w:rFonts w:cs="Arial"/>
                <w:lang w:eastAsia="en-US"/>
              </w:rPr>
              <w:t>(Category A)</w:t>
            </w:r>
          </w:p>
        </w:tc>
        <w:tc>
          <w:tcPr>
            <w:tcW w:w="564" w:type="pct"/>
          </w:tcPr>
          <w:p w14:paraId="2BB91F10" w14:textId="77777777" w:rsidR="002F6EF4" w:rsidRPr="0050431F" w:rsidRDefault="002F6EF4" w:rsidP="00BD6B20">
            <w:pPr>
              <w:pStyle w:val="TAL"/>
              <w:rPr>
                <w:rFonts w:cs="Arial"/>
                <w:lang w:eastAsia="en-US"/>
              </w:rPr>
            </w:pPr>
            <w:r w:rsidRPr="0050431F">
              <w:rPr>
                <w:rFonts w:cs="Arial"/>
                <w:lang w:eastAsia="en-US"/>
              </w:rPr>
              <w:t xml:space="preserve">C: TC1a </w:t>
            </w:r>
          </w:p>
          <w:p w14:paraId="77E970F7" w14:textId="77777777" w:rsidR="002F6EF4" w:rsidRPr="0050431F" w:rsidRDefault="002F6EF4" w:rsidP="00BD6B20">
            <w:pPr>
              <w:pStyle w:val="TAL"/>
              <w:rPr>
                <w:rFonts w:cs="Arial"/>
                <w:lang w:eastAsia="en-US"/>
              </w:rPr>
            </w:pPr>
            <w:r w:rsidRPr="0050431F">
              <w:rPr>
                <w:rFonts w:cs="Arial"/>
                <w:lang w:eastAsia="en-US"/>
              </w:rPr>
              <w:t>CNC: NTC1a</w:t>
            </w:r>
          </w:p>
          <w:p w14:paraId="519FB0DC"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7650CEF2" w14:textId="77777777" w:rsidR="002F6EF4" w:rsidRPr="0050431F" w:rsidRDefault="002F6EF4" w:rsidP="00BD6B20">
            <w:pPr>
              <w:pStyle w:val="TAL"/>
              <w:rPr>
                <w:rFonts w:cs="Arial"/>
                <w:lang w:eastAsia="en-US"/>
              </w:rPr>
            </w:pPr>
            <w:r w:rsidRPr="0050431F">
              <w:rPr>
                <w:rFonts w:cs="Arial"/>
                <w:lang w:eastAsia="en-US"/>
              </w:rPr>
              <w:t>C: TC1a</w:t>
            </w:r>
          </w:p>
          <w:p w14:paraId="152010C1" w14:textId="77777777" w:rsidR="002F6EF4" w:rsidRPr="0050431F" w:rsidRDefault="002F6EF4" w:rsidP="00BD6B20">
            <w:pPr>
              <w:pStyle w:val="TAL"/>
              <w:rPr>
                <w:rFonts w:cs="Arial"/>
                <w:lang w:eastAsia="en-US"/>
              </w:rPr>
            </w:pPr>
            <w:r w:rsidRPr="0050431F">
              <w:rPr>
                <w:rFonts w:cs="Arial"/>
                <w:lang w:eastAsia="en-US"/>
              </w:rPr>
              <w:t xml:space="preserve">CNC: NTC1a </w:t>
            </w:r>
          </w:p>
          <w:p w14:paraId="0A2F72E4"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9573FD6"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0338D8A0" w14:textId="77777777" w:rsidR="002F6EF4" w:rsidRPr="0050431F" w:rsidRDefault="002F6EF4" w:rsidP="00BD6B20">
            <w:pPr>
              <w:pStyle w:val="TAL"/>
              <w:rPr>
                <w:rFonts w:cs="Arial"/>
                <w:lang w:eastAsia="en-US"/>
              </w:rPr>
            </w:pPr>
            <w:r w:rsidRPr="0050431F">
              <w:rPr>
                <w:rFonts w:cs="Arial"/>
                <w:lang w:eastAsia="en-US"/>
              </w:rPr>
              <w:t xml:space="preserve">C: TC2 </w:t>
            </w:r>
          </w:p>
          <w:p w14:paraId="36DB2A79" w14:textId="77777777" w:rsidR="002F6EF4" w:rsidRPr="0050431F" w:rsidRDefault="002F6EF4" w:rsidP="00BD6B20">
            <w:pPr>
              <w:pStyle w:val="TAL"/>
              <w:rPr>
                <w:rFonts w:cs="Arial"/>
                <w:lang w:eastAsia="en-US"/>
              </w:rPr>
            </w:pPr>
            <w:r w:rsidRPr="0050431F">
              <w:rPr>
                <w:rFonts w:cs="Arial"/>
                <w:lang w:eastAsia="en-US"/>
              </w:rPr>
              <w:t>CNC: NTC2</w:t>
            </w:r>
          </w:p>
          <w:p w14:paraId="10F92E37" w14:textId="77777777" w:rsidR="002F6EF4" w:rsidRPr="0050431F" w:rsidRDefault="002F6EF4" w:rsidP="002F6EF4">
            <w:pPr>
              <w:pStyle w:val="TAL"/>
              <w:rPr>
                <w:rFonts w:cs="Arial"/>
                <w:lang w:eastAsia="en-US"/>
              </w:rPr>
            </w:pPr>
            <w:r w:rsidRPr="0050431F">
              <w:rPr>
                <w:rFonts w:cs="Arial"/>
                <w:lang w:eastAsia="en-US"/>
              </w:rPr>
              <w:t>C/NC: TC2, NTC2</w:t>
            </w:r>
          </w:p>
          <w:p w14:paraId="426EBEAF" w14:textId="77777777" w:rsidR="002F6EF4" w:rsidRPr="0050431F" w:rsidRDefault="002F6EF4" w:rsidP="002F6EF4">
            <w:pPr>
              <w:pStyle w:val="TAL"/>
              <w:rPr>
                <w:rFonts w:cs="Arial"/>
                <w:lang w:eastAsia="en-US"/>
              </w:rPr>
            </w:pPr>
            <w:r w:rsidRPr="0050431F">
              <w:rPr>
                <w:rFonts w:cs="Arial"/>
                <w:lang w:eastAsia="en-US"/>
              </w:rPr>
              <w:t>NI : TC17</w:t>
            </w:r>
          </w:p>
          <w:p w14:paraId="2D961D16"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2E6A2D7" w14:textId="77777777" w:rsidR="002F6EF4" w:rsidRPr="0050431F" w:rsidRDefault="002F6EF4" w:rsidP="00BD6B20">
            <w:pPr>
              <w:pStyle w:val="TAL"/>
              <w:rPr>
                <w:rFonts w:cs="Arial"/>
                <w:lang w:eastAsia="en-US"/>
              </w:rPr>
            </w:pPr>
            <w:r w:rsidRPr="0050431F">
              <w:rPr>
                <w:rFonts w:cs="Arial"/>
                <w:lang w:eastAsia="en-US"/>
              </w:rPr>
              <w:t xml:space="preserve">C: TC2 </w:t>
            </w:r>
          </w:p>
          <w:p w14:paraId="150207BF" w14:textId="77777777" w:rsidR="002F6EF4" w:rsidRPr="0050431F" w:rsidRDefault="002F6EF4" w:rsidP="00BD6B20">
            <w:pPr>
              <w:pStyle w:val="TAL"/>
              <w:rPr>
                <w:rFonts w:cs="Arial"/>
                <w:lang w:eastAsia="en-US"/>
              </w:rPr>
            </w:pPr>
            <w:r w:rsidRPr="0050431F">
              <w:rPr>
                <w:rFonts w:cs="Arial"/>
                <w:lang w:eastAsia="en-US"/>
              </w:rPr>
              <w:t>CNC: NTC2</w:t>
            </w:r>
          </w:p>
          <w:p w14:paraId="09EFE4C2" w14:textId="77777777" w:rsidR="002F6EF4" w:rsidRPr="0050431F" w:rsidRDefault="002F6EF4" w:rsidP="002F6EF4">
            <w:pPr>
              <w:pStyle w:val="TAL"/>
              <w:rPr>
                <w:rFonts w:cs="Arial"/>
                <w:lang w:eastAsia="en-US"/>
              </w:rPr>
            </w:pPr>
            <w:r w:rsidRPr="0050431F">
              <w:rPr>
                <w:rFonts w:cs="Arial"/>
                <w:lang w:eastAsia="en-US"/>
              </w:rPr>
              <w:t>C/NC: TC2, NTC2</w:t>
            </w:r>
          </w:p>
          <w:p w14:paraId="5327AD0F" w14:textId="77777777" w:rsidR="002F6EF4" w:rsidRPr="0050431F" w:rsidRDefault="002F6EF4" w:rsidP="002F6EF4">
            <w:pPr>
              <w:pStyle w:val="TAL"/>
              <w:rPr>
                <w:rFonts w:cs="Arial"/>
                <w:lang w:eastAsia="en-US"/>
              </w:rPr>
            </w:pPr>
            <w:r w:rsidRPr="0050431F">
              <w:rPr>
                <w:rFonts w:cs="Arial"/>
                <w:lang w:eastAsia="en-US"/>
              </w:rPr>
              <w:t>NI : TC17</w:t>
            </w:r>
          </w:p>
          <w:p w14:paraId="3426F656"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5C50B92" w14:textId="77777777" w:rsidR="002F6EF4" w:rsidRPr="0050431F" w:rsidRDefault="002F6EF4" w:rsidP="005B180D">
            <w:pPr>
              <w:pStyle w:val="TAL"/>
              <w:rPr>
                <w:rFonts w:cs="Arial"/>
                <w:lang w:eastAsia="en-US"/>
              </w:rPr>
            </w:pPr>
            <w:r w:rsidRPr="0050431F">
              <w:rPr>
                <w:rFonts w:cs="Arial"/>
                <w:lang w:eastAsia="en-US"/>
              </w:rPr>
              <w:t xml:space="preserve">C: TC2 </w:t>
            </w:r>
          </w:p>
          <w:p w14:paraId="0359C113" w14:textId="77777777" w:rsidR="002F6EF4" w:rsidRPr="0050431F" w:rsidRDefault="002F6EF4" w:rsidP="005B180D">
            <w:pPr>
              <w:pStyle w:val="TAL"/>
              <w:rPr>
                <w:rFonts w:cs="Arial"/>
                <w:lang w:eastAsia="en-US"/>
              </w:rPr>
            </w:pPr>
            <w:r w:rsidRPr="0050431F">
              <w:rPr>
                <w:rFonts w:cs="Arial"/>
                <w:lang w:eastAsia="en-US"/>
              </w:rPr>
              <w:t>CNC: NTC2</w:t>
            </w:r>
          </w:p>
          <w:p w14:paraId="2550B1FF"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23C9510A"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7D36B875"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F530CB1" w14:textId="77777777" w:rsidTr="00552333">
        <w:trPr>
          <w:jc w:val="center"/>
        </w:trPr>
        <w:tc>
          <w:tcPr>
            <w:tcW w:w="645" w:type="pct"/>
            <w:vAlign w:val="center"/>
          </w:tcPr>
          <w:p w14:paraId="7A355D65" w14:textId="77777777" w:rsidR="002F6EF4" w:rsidRPr="0050431F" w:rsidRDefault="002F6EF4" w:rsidP="00325748">
            <w:pPr>
              <w:pStyle w:val="TAL"/>
              <w:rPr>
                <w:rFonts w:cs="Arial"/>
                <w:lang w:eastAsia="en-US"/>
              </w:rPr>
            </w:pPr>
            <w:r w:rsidRPr="0050431F">
              <w:rPr>
                <w:rFonts w:cs="Arial"/>
                <w:lang w:eastAsia="en-US"/>
              </w:rPr>
              <w:t>(Category B)</w:t>
            </w:r>
          </w:p>
        </w:tc>
        <w:tc>
          <w:tcPr>
            <w:tcW w:w="564" w:type="pct"/>
          </w:tcPr>
          <w:p w14:paraId="6C4CEDEA" w14:textId="77777777" w:rsidR="002F6EF4" w:rsidRPr="0050431F" w:rsidRDefault="002F6EF4" w:rsidP="00BD6B20">
            <w:pPr>
              <w:pStyle w:val="TAL"/>
              <w:rPr>
                <w:rFonts w:cs="Arial"/>
                <w:lang w:eastAsia="en-US"/>
              </w:rPr>
            </w:pPr>
            <w:r w:rsidRPr="0050431F">
              <w:rPr>
                <w:rFonts w:cs="Arial"/>
                <w:lang w:eastAsia="en-US"/>
              </w:rPr>
              <w:t xml:space="preserve">C: TC1a </w:t>
            </w:r>
          </w:p>
          <w:p w14:paraId="5E501E85" w14:textId="77777777" w:rsidR="002F6EF4" w:rsidRPr="0050431F" w:rsidRDefault="002F6EF4" w:rsidP="00BD6B20">
            <w:pPr>
              <w:pStyle w:val="TAL"/>
              <w:rPr>
                <w:rFonts w:cs="Arial"/>
                <w:lang w:eastAsia="en-US"/>
              </w:rPr>
            </w:pPr>
            <w:r w:rsidRPr="0050431F">
              <w:rPr>
                <w:rFonts w:cs="Arial"/>
                <w:lang w:eastAsia="en-US"/>
              </w:rPr>
              <w:t>CNC: NTC1a</w:t>
            </w:r>
          </w:p>
          <w:p w14:paraId="42AFBF8A"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6B53E832" w14:textId="77777777" w:rsidR="002F6EF4" w:rsidRPr="0050431F" w:rsidRDefault="002F6EF4" w:rsidP="00BD6B20">
            <w:pPr>
              <w:pStyle w:val="TAL"/>
              <w:rPr>
                <w:rFonts w:cs="Arial"/>
                <w:lang w:eastAsia="en-US"/>
              </w:rPr>
            </w:pPr>
            <w:r w:rsidRPr="0050431F">
              <w:rPr>
                <w:rFonts w:cs="Arial"/>
                <w:lang w:eastAsia="en-US"/>
              </w:rPr>
              <w:t>C: TC1a</w:t>
            </w:r>
          </w:p>
          <w:p w14:paraId="0CFFC8EB" w14:textId="77777777" w:rsidR="002F6EF4" w:rsidRPr="0050431F" w:rsidRDefault="002F6EF4" w:rsidP="00BD6B20">
            <w:pPr>
              <w:pStyle w:val="TAL"/>
              <w:rPr>
                <w:rFonts w:cs="Arial"/>
                <w:lang w:eastAsia="en-US"/>
              </w:rPr>
            </w:pPr>
            <w:r w:rsidRPr="0050431F">
              <w:rPr>
                <w:rFonts w:cs="Arial"/>
                <w:lang w:eastAsia="en-US"/>
              </w:rPr>
              <w:t xml:space="preserve">CNC: NTC1a </w:t>
            </w:r>
          </w:p>
          <w:p w14:paraId="4BCB917F"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B99A2D5"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30089C39" w14:textId="77777777" w:rsidR="002F6EF4" w:rsidRPr="0050431F" w:rsidRDefault="002F6EF4" w:rsidP="00BD6B20">
            <w:pPr>
              <w:pStyle w:val="TAL"/>
              <w:rPr>
                <w:rFonts w:cs="Arial"/>
                <w:lang w:eastAsia="en-US"/>
              </w:rPr>
            </w:pPr>
            <w:r w:rsidRPr="0050431F">
              <w:rPr>
                <w:rFonts w:cs="Arial"/>
                <w:lang w:eastAsia="en-US"/>
              </w:rPr>
              <w:t>C: TC2</w:t>
            </w:r>
          </w:p>
          <w:p w14:paraId="555DFE30" w14:textId="77777777" w:rsidR="002F6EF4" w:rsidRPr="0050431F" w:rsidRDefault="002F6EF4" w:rsidP="00BD6B20">
            <w:pPr>
              <w:pStyle w:val="TAL"/>
              <w:rPr>
                <w:rFonts w:cs="Arial"/>
                <w:lang w:eastAsia="en-US"/>
              </w:rPr>
            </w:pPr>
            <w:r w:rsidRPr="0050431F">
              <w:rPr>
                <w:rFonts w:cs="Arial"/>
                <w:lang w:eastAsia="en-US"/>
              </w:rPr>
              <w:t xml:space="preserve">CNC: NTC2 </w:t>
            </w:r>
          </w:p>
          <w:p w14:paraId="11ED5C38" w14:textId="77777777" w:rsidR="002F6EF4" w:rsidRPr="0050431F" w:rsidRDefault="002F6EF4" w:rsidP="002F6EF4">
            <w:pPr>
              <w:pStyle w:val="TAL"/>
              <w:rPr>
                <w:rFonts w:cs="Arial"/>
                <w:lang w:eastAsia="en-US"/>
              </w:rPr>
            </w:pPr>
            <w:r w:rsidRPr="0050431F">
              <w:rPr>
                <w:rFonts w:cs="Arial"/>
                <w:lang w:eastAsia="en-US"/>
              </w:rPr>
              <w:t>C/NC: TC2, NTC2</w:t>
            </w:r>
          </w:p>
          <w:p w14:paraId="59F78F95" w14:textId="77777777" w:rsidR="002F6EF4" w:rsidRPr="0050431F" w:rsidRDefault="002F6EF4" w:rsidP="002F6EF4">
            <w:pPr>
              <w:pStyle w:val="TAL"/>
              <w:rPr>
                <w:rFonts w:cs="Arial"/>
                <w:lang w:eastAsia="en-US"/>
              </w:rPr>
            </w:pPr>
            <w:r w:rsidRPr="0050431F">
              <w:rPr>
                <w:rFonts w:cs="Arial"/>
                <w:lang w:eastAsia="en-US"/>
              </w:rPr>
              <w:t>NI : TC17</w:t>
            </w:r>
          </w:p>
          <w:p w14:paraId="094C2CA9"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A5A0797" w14:textId="77777777" w:rsidR="002F6EF4" w:rsidRPr="0050431F" w:rsidRDefault="002F6EF4" w:rsidP="00BD6B20">
            <w:pPr>
              <w:pStyle w:val="TAL"/>
              <w:rPr>
                <w:rFonts w:cs="Arial"/>
                <w:lang w:eastAsia="en-US"/>
              </w:rPr>
            </w:pPr>
            <w:r w:rsidRPr="0050431F">
              <w:rPr>
                <w:rFonts w:cs="Arial"/>
                <w:lang w:eastAsia="en-US"/>
              </w:rPr>
              <w:t xml:space="preserve">C: TC2 </w:t>
            </w:r>
          </w:p>
          <w:p w14:paraId="7AE20E88" w14:textId="77777777" w:rsidR="002F6EF4" w:rsidRPr="0050431F" w:rsidRDefault="002F6EF4" w:rsidP="00BD6B20">
            <w:pPr>
              <w:pStyle w:val="TAL"/>
              <w:rPr>
                <w:rFonts w:cs="Arial"/>
                <w:lang w:eastAsia="en-US"/>
              </w:rPr>
            </w:pPr>
            <w:r w:rsidRPr="0050431F">
              <w:rPr>
                <w:rFonts w:cs="Arial"/>
                <w:lang w:eastAsia="en-US"/>
              </w:rPr>
              <w:t>CNC: NTC2</w:t>
            </w:r>
          </w:p>
          <w:p w14:paraId="4D548013" w14:textId="77777777" w:rsidR="002F6EF4" w:rsidRPr="0050431F" w:rsidRDefault="002F6EF4" w:rsidP="002F6EF4">
            <w:pPr>
              <w:pStyle w:val="TAL"/>
              <w:rPr>
                <w:rFonts w:cs="Arial"/>
                <w:lang w:eastAsia="en-US"/>
              </w:rPr>
            </w:pPr>
            <w:r w:rsidRPr="0050431F">
              <w:rPr>
                <w:rFonts w:cs="Arial"/>
                <w:lang w:eastAsia="en-US"/>
              </w:rPr>
              <w:t>C/NC: TC2, NTC2</w:t>
            </w:r>
          </w:p>
          <w:p w14:paraId="3DC23EBB" w14:textId="77777777" w:rsidR="002F6EF4" w:rsidRPr="0050431F" w:rsidRDefault="002F6EF4" w:rsidP="002F6EF4">
            <w:pPr>
              <w:pStyle w:val="TAL"/>
              <w:rPr>
                <w:rFonts w:cs="Arial"/>
                <w:lang w:eastAsia="en-US"/>
              </w:rPr>
            </w:pPr>
            <w:r w:rsidRPr="0050431F">
              <w:rPr>
                <w:rFonts w:cs="Arial"/>
                <w:lang w:eastAsia="en-US"/>
              </w:rPr>
              <w:t>NI : TC17</w:t>
            </w:r>
          </w:p>
          <w:p w14:paraId="5FED6000"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088D890" w14:textId="77777777" w:rsidR="002F6EF4" w:rsidRPr="0050431F" w:rsidRDefault="002F6EF4" w:rsidP="005B180D">
            <w:pPr>
              <w:pStyle w:val="TAL"/>
              <w:rPr>
                <w:rFonts w:cs="Arial"/>
                <w:lang w:eastAsia="en-US"/>
              </w:rPr>
            </w:pPr>
            <w:r w:rsidRPr="0050431F">
              <w:rPr>
                <w:rFonts w:cs="Arial"/>
                <w:lang w:eastAsia="en-US"/>
              </w:rPr>
              <w:t xml:space="preserve">C: TC2 </w:t>
            </w:r>
          </w:p>
          <w:p w14:paraId="0CE8C9C2" w14:textId="77777777" w:rsidR="002F6EF4" w:rsidRPr="0050431F" w:rsidRDefault="002F6EF4" w:rsidP="005B180D">
            <w:pPr>
              <w:pStyle w:val="TAL"/>
              <w:rPr>
                <w:rFonts w:cs="Arial"/>
                <w:lang w:eastAsia="en-US"/>
              </w:rPr>
            </w:pPr>
            <w:r w:rsidRPr="0050431F">
              <w:rPr>
                <w:rFonts w:cs="Arial"/>
                <w:lang w:eastAsia="en-US"/>
              </w:rPr>
              <w:t>CNC: NTC2</w:t>
            </w:r>
          </w:p>
          <w:p w14:paraId="5990C8DA"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227647F0"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EB27584"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746A7189" w14:textId="77777777" w:rsidTr="00552333">
        <w:trPr>
          <w:trHeight w:val="933"/>
          <w:jc w:val="center"/>
        </w:trPr>
        <w:tc>
          <w:tcPr>
            <w:tcW w:w="645" w:type="pct"/>
            <w:vAlign w:val="center"/>
          </w:tcPr>
          <w:p w14:paraId="001A9D93" w14:textId="77777777" w:rsidR="002F6EF4" w:rsidRPr="0050431F" w:rsidRDefault="002F6EF4" w:rsidP="00325748">
            <w:pPr>
              <w:pStyle w:val="TAL"/>
              <w:rPr>
                <w:rFonts w:cs="Arial"/>
                <w:lang w:eastAsia="en-US"/>
              </w:rPr>
            </w:pPr>
            <w:r w:rsidRPr="0050431F">
              <w:rPr>
                <w:rFonts w:cs="Arial"/>
                <w:lang w:eastAsia="en-US"/>
              </w:rPr>
              <w:t>Additional requirement for BC2 (Category B)</w:t>
            </w:r>
          </w:p>
        </w:tc>
        <w:tc>
          <w:tcPr>
            <w:tcW w:w="564" w:type="pct"/>
          </w:tcPr>
          <w:p w14:paraId="181BB785"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7A5C15BF"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39BB43F1"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602A54D5"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530558E1"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0F2F7FFD" w14:textId="77777777" w:rsidR="002F6EF4" w:rsidRPr="0050431F" w:rsidRDefault="002F6EF4" w:rsidP="00325748">
            <w:pPr>
              <w:pStyle w:val="TAL"/>
              <w:rPr>
                <w:rFonts w:cs="Arial"/>
                <w:lang w:eastAsia="en-US"/>
              </w:rPr>
            </w:pPr>
            <w:r w:rsidRPr="0050431F">
              <w:rPr>
                <w:rFonts w:cs="Arial"/>
                <w:lang w:eastAsia="en-US"/>
              </w:rPr>
              <w:br/>
              <w:t>N/A</w:t>
            </w:r>
          </w:p>
        </w:tc>
        <w:tc>
          <w:tcPr>
            <w:tcW w:w="502" w:type="pct"/>
          </w:tcPr>
          <w:p w14:paraId="2C4DD4FE"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40F0E41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EEF9127" w14:textId="77777777" w:rsidTr="00552333">
        <w:trPr>
          <w:jc w:val="center"/>
        </w:trPr>
        <w:tc>
          <w:tcPr>
            <w:tcW w:w="645" w:type="pct"/>
            <w:vAlign w:val="center"/>
          </w:tcPr>
          <w:p w14:paraId="32927D4C" w14:textId="77777777" w:rsidR="002F6EF4" w:rsidRPr="0050431F" w:rsidRDefault="002F6EF4" w:rsidP="00325748">
            <w:pPr>
              <w:pStyle w:val="TAL"/>
              <w:rPr>
                <w:rFonts w:cs="Arial"/>
                <w:lang w:eastAsia="en-US"/>
              </w:rPr>
            </w:pPr>
            <w:r w:rsidRPr="0050431F">
              <w:rPr>
                <w:rFonts w:cs="Arial"/>
                <w:lang w:eastAsia="en-US"/>
              </w:rPr>
              <w:t>Protection of the BS receiver of own or different BS</w:t>
            </w:r>
          </w:p>
        </w:tc>
        <w:tc>
          <w:tcPr>
            <w:tcW w:w="564" w:type="pct"/>
          </w:tcPr>
          <w:p w14:paraId="38DD8F12" w14:textId="77777777" w:rsidR="002F6EF4" w:rsidRPr="0050431F" w:rsidRDefault="002F6EF4" w:rsidP="00BD6B20">
            <w:pPr>
              <w:pStyle w:val="TAL"/>
              <w:rPr>
                <w:rFonts w:cs="Arial"/>
                <w:lang w:eastAsia="en-US"/>
              </w:rPr>
            </w:pPr>
            <w:r w:rsidRPr="0050431F">
              <w:rPr>
                <w:rFonts w:cs="Arial"/>
                <w:lang w:eastAsia="en-US"/>
              </w:rPr>
              <w:t>C: TC1a</w:t>
            </w:r>
          </w:p>
          <w:p w14:paraId="26C683CD" w14:textId="77777777" w:rsidR="002F6EF4" w:rsidRPr="0050431F" w:rsidRDefault="002F6EF4" w:rsidP="00BD6B20">
            <w:pPr>
              <w:pStyle w:val="TAL"/>
              <w:rPr>
                <w:rFonts w:cs="Arial"/>
                <w:lang w:eastAsia="en-US"/>
              </w:rPr>
            </w:pPr>
            <w:r w:rsidRPr="0050431F">
              <w:rPr>
                <w:rFonts w:cs="Arial"/>
                <w:lang w:eastAsia="en-US"/>
              </w:rPr>
              <w:t>CNC: NTC1a</w:t>
            </w:r>
          </w:p>
          <w:p w14:paraId="28BB1648"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2C529496" w14:textId="77777777" w:rsidR="002F6EF4" w:rsidRPr="0050431F" w:rsidRDefault="002F6EF4" w:rsidP="00BD6B20">
            <w:pPr>
              <w:pStyle w:val="TAL"/>
              <w:rPr>
                <w:rFonts w:cs="Arial"/>
                <w:lang w:eastAsia="en-US"/>
              </w:rPr>
            </w:pPr>
            <w:r w:rsidRPr="0050431F">
              <w:rPr>
                <w:rFonts w:cs="Arial"/>
                <w:lang w:eastAsia="en-US"/>
              </w:rPr>
              <w:t>C: TC1a</w:t>
            </w:r>
          </w:p>
          <w:p w14:paraId="771AFC74" w14:textId="77777777" w:rsidR="002F6EF4" w:rsidRPr="0050431F" w:rsidRDefault="002F6EF4" w:rsidP="00BD6B20">
            <w:pPr>
              <w:pStyle w:val="TAL"/>
              <w:rPr>
                <w:rFonts w:cs="Arial"/>
                <w:lang w:eastAsia="en-US"/>
              </w:rPr>
            </w:pPr>
            <w:r w:rsidRPr="0050431F">
              <w:rPr>
                <w:rFonts w:cs="Arial"/>
                <w:lang w:eastAsia="en-US"/>
              </w:rPr>
              <w:t>CNC: NTC1a</w:t>
            </w:r>
          </w:p>
          <w:p w14:paraId="6153F6A9"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6D2A896F"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13E75193" w14:textId="77777777" w:rsidR="002F6EF4" w:rsidRPr="0050431F" w:rsidRDefault="002F6EF4" w:rsidP="00BD6B20">
            <w:pPr>
              <w:pStyle w:val="TAL"/>
              <w:rPr>
                <w:rFonts w:cs="Arial"/>
                <w:lang w:eastAsia="en-US"/>
              </w:rPr>
            </w:pPr>
            <w:r w:rsidRPr="0050431F">
              <w:rPr>
                <w:rFonts w:cs="Arial"/>
                <w:lang w:eastAsia="en-US"/>
              </w:rPr>
              <w:t>C: TC2</w:t>
            </w:r>
          </w:p>
          <w:p w14:paraId="2C313DC2" w14:textId="77777777" w:rsidR="002F6EF4" w:rsidRPr="0050431F" w:rsidRDefault="002F6EF4" w:rsidP="00BD6B20">
            <w:pPr>
              <w:pStyle w:val="TAL"/>
              <w:rPr>
                <w:rFonts w:cs="Arial"/>
                <w:lang w:eastAsia="en-US"/>
              </w:rPr>
            </w:pPr>
            <w:r w:rsidRPr="0050431F">
              <w:rPr>
                <w:rFonts w:cs="Arial"/>
                <w:lang w:eastAsia="en-US"/>
              </w:rPr>
              <w:t>CNC: NTC2</w:t>
            </w:r>
          </w:p>
          <w:p w14:paraId="781B0EA5" w14:textId="77777777" w:rsidR="002F6EF4" w:rsidRPr="0050431F" w:rsidRDefault="002F6EF4" w:rsidP="002F6EF4">
            <w:pPr>
              <w:pStyle w:val="TAL"/>
              <w:rPr>
                <w:rFonts w:cs="Arial"/>
                <w:lang w:eastAsia="en-US"/>
              </w:rPr>
            </w:pPr>
            <w:r w:rsidRPr="0050431F">
              <w:rPr>
                <w:rFonts w:cs="Arial"/>
                <w:lang w:eastAsia="en-US"/>
              </w:rPr>
              <w:t>C/NC: TC2, NTC2</w:t>
            </w:r>
          </w:p>
          <w:p w14:paraId="410DC19C" w14:textId="77777777" w:rsidR="002F6EF4" w:rsidRPr="0050431F" w:rsidRDefault="002F6EF4" w:rsidP="002F6EF4">
            <w:pPr>
              <w:pStyle w:val="TAL"/>
              <w:rPr>
                <w:rFonts w:cs="Arial"/>
                <w:lang w:eastAsia="en-US"/>
              </w:rPr>
            </w:pPr>
            <w:r w:rsidRPr="0050431F">
              <w:rPr>
                <w:rFonts w:cs="Arial"/>
                <w:lang w:eastAsia="en-US"/>
              </w:rPr>
              <w:t>NI : TC17</w:t>
            </w:r>
          </w:p>
          <w:p w14:paraId="47C9464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0F99EC03" w14:textId="77777777" w:rsidR="002F6EF4" w:rsidRPr="0050431F" w:rsidRDefault="002F6EF4" w:rsidP="00BD6B20">
            <w:pPr>
              <w:pStyle w:val="TAL"/>
              <w:rPr>
                <w:rFonts w:cs="Arial"/>
                <w:lang w:eastAsia="en-US"/>
              </w:rPr>
            </w:pPr>
            <w:r w:rsidRPr="0050431F">
              <w:rPr>
                <w:rFonts w:cs="Arial"/>
                <w:lang w:eastAsia="en-US"/>
              </w:rPr>
              <w:t>C: TC2</w:t>
            </w:r>
          </w:p>
          <w:p w14:paraId="1EFFD6E1" w14:textId="77777777" w:rsidR="002F6EF4" w:rsidRPr="0050431F" w:rsidRDefault="002F6EF4" w:rsidP="00BD6B20">
            <w:pPr>
              <w:pStyle w:val="TAL"/>
              <w:rPr>
                <w:rFonts w:cs="Arial"/>
                <w:lang w:eastAsia="en-US"/>
              </w:rPr>
            </w:pPr>
            <w:r w:rsidRPr="0050431F">
              <w:rPr>
                <w:rFonts w:cs="Arial"/>
                <w:lang w:eastAsia="en-US"/>
              </w:rPr>
              <w:t>CNC: NTC2</w:t>
            </w:r>
          </w:p>
          <w:p w14:paraId="57E33A85" w14:textId="77777777" w:rsidR="002F6EF4" w:rsidRPr="0050431F" w:rsidRDefault="002F6EF4" w:rsidP="002F6EF4">
            <w:pPr>
              <w:pStyle w:val="TAL"/>
              <w:rPr>
                <w:rFonts w:cs="Arial"/>
                <w:lang w:eastAsia="en-US"/>
              </w:rPr>
            </w:pPr>
            <w:r w:rsidRPr="0050431F">
              <w:rPr>
                <w:rFonts w:cs="Arial"/>
                <w:lang w:eastAsia="en-US"/>
              </w:rPr>
              <w:t>C/NC: TC2, NTC2 NI : TC17</w:t>
            </w:r>
          </w:p>
          <w:p w14:paraId="4348F6C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13010CD" w14:textId="77777777" w:rsidR="002F6EF4" w:rsidRPr="0050431F" w:rsidRDefault="002F6EF4" w:rsidP="005B180D">
            <w:pPr>
              <w:pStyle w:val="TAL"/>
              <w:rPr>
                <w:rFonts w:cs="Arial"/>
                <w:lang w:eastAsia="en-US"/>
              </w:rPr>
            </w:pPr>
            <w:r w:rsidRPr="0050431F">
              <w:rPr>
                <w:rFonts w:cs="Arial"/>
                <w:lang w:eastAsia="en-US"/>
              </w:rPr>
              <w:t xml:space="preserve">C: TC2 </w:t>
            </w:r>
          </w:p>
          <w:p w14:paraId="0C016084" w14:textId="77777777" w:rsidR="002F6EF4" w:rsidRPr="0050431F" w:rsidRDefault="002F6EF4" w:rsidP="005B180D">
            <w:pPr>
              <w:pStyle w:val="TAL"/>
              <w:rPr>
                <w:rFonts w:cs="Arial"/>
                <w:lang w:eastAsia="en-US"/>
              </w:rPr>
            </w:pPr>
            <w:r w:rsidRPr="0050431F">
              <w:rPr>
                <w:rFonts w:cs="Arial"/>
                <w:lang w:eastAsia="en-US"/>
              </w:rPr>
              <w:t>CNC: NTC2</w:t>
            </w:r>
          </w:p>
          <w:p w14:paraId="2BE06BD7"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5B95E04F"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FCB224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2810DCC2" w14:textId="77777777" w:rsidTr="00552333">
        <w:trPr>
          <w:jc w:val="center"/>
        </w:trPr>
        <w:tc>
          <w:tcPr>
            <w:tcW w:w="645" w:type="pct"/>
            <w:vAlign w:val="center"/>
          </w:tcPr>
          <w:p w14:paraId="57A07350" w14:textId="77777777" w:rsidR="002F6EF4" w:rsidRPr="0050431F" w:rsidRDefault="002F6EF4" w:rsidP="00325748">
            <w:pPr>
              <w:pStyle w:val="TAL"/>
              <w:rPr>
                <w:rFonts w:cs="Arial"/>
                <w:lang w:eastAsia="en-US"/>
              </w:rPr>
            </w:pPr>
            <w:r w:rsidRPr="0050431F">
              <w:rPr>
                <w:rFonts w:cs="Arial"/>
                <w:lang w:eastAsia="en-US"/>
              </w:rPr>
              <w:t>Additional spurious emissions requirements</w:t>
            </w:r>
          </w:p>
        </w:tc>
        <w:tc>
          <w:tcPr>
            <w:tcW w:w="564" w:type="pct"/>
          </w:tcPr>
          <w:p w14:paraId="41749E5A" w14:textId="77777777" w:rsidR="002F6EF4" w:rsidRPr="0050431F" w:rsidRDefault="002F6EF4" w:rsidP="00BD6B20">
            <w:pPr>
              <w:pStyle w:val="TAL"/>
              <w:rPr>
                <w:rFonts w:cs="Arial"/>
                <w:lang w:eastAsia="en-US"/>
              </w:rPr>
            </w:pPr>
            <w:r w:rsidRPr="0050431F">
              <w:rPr>
                <w:rFonts w:cs="Arial"/>
                <w:lang w:eastAsia="en-US"/>
              </w:rPr>
              <w:t>C: TC1a</w:t>
            </w:r>
          </w:p>
          <w:p w14:paraId="31EBB7D1" w14:textId="77777777" w:rsidR="002F6EF4" w:rsidRPr="0050431F" w:rsidRDefault="002F6EF4" w:rsidP="00BD6B20">
            <w:pPr>
              <w:pStyle w:val="TAL"/>
              <w:rPr>
                <w:rFonts w:cs="Arial"/>
                <w:lang w:eastAsia="en-US"/>
              </w:rPr>
            </w:pPr>
            <w:r w:rsidRPr="0050431F">
              <w:rPr>
                <w:rFonts w:cs="Arial"/>
                <w:lang w:eastAsia="en-US"/>
              </w:rPr>
              <w:t>CNC: NTC1a</w:t>
            </w:r>
          </w:p>
          <w:p w14:paraId="3AF78D97"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45FFAA54" w14:textId="77777777" w:rsidR="002F6EF4" w:rsidRPr="0050431F" w:rsidRDefault="002F6EF4" w:rsidP="00BD6B20">
            <w:pPr>
              <w:pStyle w:val="TAL"/>
              <w:rPr>
                <w:rFonts w:cs="Arial"/>
                <w:lang w:eastAsia="en-US"/>
              </w:rPr>
            </w:pPr>
            <w:r w:rsidRPr="0050431F">
              <w:rPr>
                <w:rFonts w:cs="Arial"/>
                <w:lang w:eastAsia="en-US"/>
              </w:rPr>
              <w:t>C: TC1a</w:t>
            </w:r>
          </w:p>
          <w:p w14:paraId="7C363580" w14:textId="77777777" w:rsidR="002F6EF4" w:rsidRPr="0050431F" w:rsidRDefault="002F6EF4" w:rsidP="00BD6B20">
            <w:pPr>
              <w:pStyle w:val="TAL"/>
              <w:rPr>
                <w:rFonts w:cs="Arial"/>
                <w:lang w:eastAsia="en-US"/>
              </w:rPr>
            </w:pPr>
            <w:r w:rsidRPr="0050431F">
              <w:rPr>
                <w:rFonts w:cs="Arial"/>
                <w:lang w:eastAsia="en-US"/>
              </w:rPr>
              <w:t>CNC: NTC1a</w:t>
            </w:r>
          </w:p>
          <w:p w14:paraId="46AF594C"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5001A4BB"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6A1977E4" w14:textId="77777777" w:rsidR="002F6EF4" w:rsidRPr="0050431F" w:rsidRDefault="002F6EF4" w:rsidP="00BD6B20">
            <w:pPr>
              <w:pStyle w:val="TAL"/>
              <w:rPr>
                <w:rFonts w:cs="Arial"/>
                <w:lang w:eastAsia="en-US"/>
              </w:rPr>
            </w:pPr>
            <w:r w:rsidRPr="0050431F">
              <w:rPr>
                <w:rFonts w:cs="Arial"/>
                <w:lang w:eastAsia="en-US"/>
              </w:rPr>
              <w:t>C: TC2</w:t>
            </w:r>
          </w:p>
          <w:p w14:paraId="6E195D7C" w14:textId="77777777" w:rsidR="002F6EF4" w:rsidRPr="0050431F" w:rsidRDefault="002F6EF4" w:rsidP="00BD6B20">
            <w:pPr>
              <w:pStyle w:val="TAL"/>
              <w:rPr>
                <w:rFonts w:cs="Arial"/>
                <w:lang w:eastAsia="en-US"/>
              </w:rPr>
            </w:pPr>
            <w:r w:rsidRPr="0050431F">
              <w:rPr>
                <w:rFonts w:cs="Arial"/>
                <w:lang w:eastAsia="en-US"/>
              </w:rPr>
              <w:t>CNC: NTC2</w:t>
            </w:r>
          </w:p>
          <w:p w14:paraId="5E246152" w14:textId="77777777" w:rsidR="002F6EF4" w:rsidRPr="0050431F" w:rsidRDefault="002F6EF4" w:rsidP="002F6EF4">
            <w:pPr>
              <w:pStyle w:val="TAL"/>
              <w:rPr>
                <w:rFonts w:cs="Arial"/>
                <w:lang w:eastAsia="en-US"/>
              </w:rPr>
            </w:pPr>
            <w:r w:rsidRPr="0050431F">
              <w:rPr>
                <w:rFonts w:cs="Arial"/>
                <w:lang w:eastAsia="en-US"/>
              </w:rPr>
              <w:t>C/NC: TC2, NTC2</w:t>
            </w:r>
          </w:p>
          <w:p w14:paraId="34B6699F" w14:textId="77777777" w:rsidR="002F6EF4" w:rsidRPr="0050431F" w:rsidRDefault="002F6EF4" w:rsidP="002F6EF4">
            <w:pPr>
              <w:pStyle w:val="TAL"/>
              <w:rPr>
                <w:rFonts w:cs="Arial"/>
                <w:lang w:eastAsia="en-US"/>
              </w:rPr>
            </w:pPr>
            <w:r w:rsidRPr="0050431F">
              <w:rPr>
                <w:rFonts w:cs="Arial"/>
                <w:lang w:eastAsia="en-US"/>
              </w:rPr>
              <w:t>NI : TC17</w:t>
            </w:r>
          </w:p>
          <w:p w14:paraId="54FEC2A4"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C7DEB2A" w14:textId="77777777" w:rsidR="002F6EF4" w:rsidRPr="0050431F" w:rsidRDefault="002F6EF4" w:rsidP="00BD6B20">
            <w:pPr>
              <w:pStyle w:val="TAL"/>
              <w:rPr>
                <w:rFonts w:cs="Arial"/>
                <w:lang w:eastAsia="en-US"/>
              </w:rPr>
            </w:pPr>
            <w:r w:rsidRPr="0050431F">
              <w:rPr>
                <w:rFonts w:cs="Arial"/>
                <w:lang w:eastAsia="en-US"/>
              </w:rPr>
              <w:t>C: TC2</w:t>
            </w:r>
          </w:p>
          <w:p w14:paraId="15B37F14" w14:textId="77777777" w:rsidR="002F6EF4" w:rsidRPr="0050431F" w:rsidRDefault="002F6EF4" w:rsidP="00BD6B20">
            <w:pPr>
              <w:pStyle w:val="TAL"/>
              <w:rPr>
                <w:rFonts w:cs="Arial"/>
                <w:lang w:eastAsia="en-US"/>
              </w:rPr>
            </w:pPr>
            <w:r w:rsidRPr="0050431F">
              <w:rPr>
                <w:rFonts w:cs="Arial"/>
                <w:lang w:eastAsia="en-US"/>
              </w:rPr>
              <w:t>CNC: NTC2</w:t>
            </w:r>
          </w:p>
          <w:p w14:paraId="221EED6C" w14:textId="77777777" w:rsidR="002F6EF4" w:rsidRPr="0050431F" w:rsidRDefault="002F6EF4" w:rsidP="002F6EF4">
            <w:pPr>
              <w:pStyle w:val="TAL"/>
              <w:rPr>
                <w:rFonts w:cs="Arial"/>
                <w:lang w:eastAsia="en-US"/>
              </w:rPr>
            </w:pPr>
            <w:r w:rsidRPr="0050431F">
              <w:rPr>
                <w:rFonts w:cs="Arial"/>
                <w:lang w:eastAsia="en-US"/>
              </w:rPr>
              <w:t>C/NC: TC2, NTC2</w:t>
            </w:r>
          </w:p>
          <w:p w14:paraId="178702D5" w14:textId="77777777" w:rsidR="002F6EF4" w:rsidRPr="0050431F" w:rsidRDefault="002F6EF4" w:rsidP="002F6EF4">
            <w:pPr>
              <w:pStyle w:val="TAL"/>
              <w:rPr>
                <w:rFonts w:cs="Arial"/>
                <w:lang w:eastAsia="en-US"/>
              </w:rPr>
            </w:pPr>
            <w:r w:rsidRPr="0050431F">
              <w:rPr>
                <w:rFonts w:cs="Arial"/>
                <w:lang w:eastAsia="en-US"/>
              </w:rPr>
              <w:t>NI : TC17</w:t>
            </w:r>
          </w:p>
          <w:p w14:paraId="31845A8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D90D863" w14:textId="77777777" w:rsidR="002F6EF4" w:rsidRPr="0050431F" w:rsidRDefault="002F6EF4" w:rsidP="005B180D">
            <w:pPr>
              <w:pStyle w:val="TAL"/>
              <w:rPr>
                <w:rFonts w:cs="Arial"/>
                <w:lang w:eastAsia="en-US"/>
              </w:rPr>
            </w:pPr>
            <w:r w:rsidRPr="0050431F">
              <w:rPr>
                <w:rFonts w:cs="Arial"/>
                <w:lang w:eastAsia="en-US"/>
              </w:rPr>
              <w:t xml:space="preserve">C: TC2 </w:t>
            </w:r>
          </w:p>
          <w:p w14:paraId="78CA196A" w14:textId="77777777" w:rsidR="002F6EF4" w:rsidRPr="0050431F" w:rsidRDefault="002F6EF4" w:rsidP="005B180D">
            <w:pPr>
              <w:pStyle w:val="TAL"/>
              <w:rPr>
                <w:rFonts w:cs="Arial"/>
                <w:lang w:eastAsia="en-US"/>
              </w:rPr>
            </w:pPr>
            <w:r w:rsidRPr="0050431F">
              <w:rPr>
                <w:rFonts w:cs="Arial"/>
                <w:lang w:eastAsia="en-US"/>
              </w:rPr>
              <w:t>CNC: NTC2</w:t>
            </w:r>
          </w:p>
          <w:p w14:paraId="7C3DF456"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6FD378C2"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ECC8B83"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02564C4" w14:textId="77777777" w:rsidTr="00552333">
        <w:trPr>
          <w:jc w:val="center"/>
        </w:trPr>
        <w:tc>
          <w:tcPr>
            <w:tcW w:w="645" w:type="pct"/>
            <w:vAlign w:val="center"/>
          </w:tcPr>
          <w:p w14:paraId="29F1D2D9" w14:textId="77777777" w:rsidR="002F6EF4" w:rsidRPr="0050431F" w:rsidRDefault="002F6EF4" w:rsidP="00325748">
            <w:pPr>
              <w:pStyle w:val="TAL"/>
              <w:rPr>
                <w:rFonts w:cs="Arial"/>
                <w:lang w:eastAsia="en-US"/>
              </w:rPr>
            </w:pPr>
            <w:r w:rsidRPr="0050431F">
              <w:rPr>
                <w:rFonts w:cs="Arial"/>
                <w:lang w:eastAsia="en-US"/>
              </w:rPr>
              <w:t>Co-location with other Base Stations</w:t>
            </w:r>
          </w:p>
        </w:tc>
        <w:tc>
          <w:tcPr>
            <w:tcW w:w="564" w:type="pct"/>
          </w:tcPr>
          <w:p w14:paraId="3D32968A" w14:textId="77777777" w:rsidR="002F6EF4" w:rsidRPr="0050431F" w:rsidRDefault="002F6EF4" w:rsidP="00BD6B20">
            <w:pPr>
              <w:pStyle w:val="TAL"/>
              <w:rPr>
                <w:rFonts w:cs="Arial"/>
                <w:lang w:eastAsia="en-US"/>
              </w:rPr>
            </w:pPr>
            <w:r w:rsidRPr="0050431F">
              <w:rPr>
                <w:rFonts w:cs="Arial"/>
                <w:lang w:eastAsia="en-US"/>
              </w:rPr>
              <w:t>C: TC1a</w:t>
            </w:r>
          </w:p>
          <w:p w14:paraId="58C5FF74" w14:textId="77777777" w:rsidR="002F6EF4" w:rsidRPr="0050431F" w:rsidRDefault="002F6EF4" w:rsidP="00BD6B20">
            <w:pPr>
              <w:pStyle w:val="TAL"/>
              <w:rPr>
                <w:rFonts w:cs="Arial"/>
                <w:lang w:eastAsia="en-US"/>
              </w:rPr>
            </w:pPr>
            <w:r w:rsidRPr="0050431F">
              <w:rPr>
                <w:rFonts w:cs="Arial"/>
                <w:lang w:eastAsia="en-US"/>
              </w:rPr>
              <w:t>CNC: NTC1a</w:t>
            </w:r>
          </w:p>
          <w:p w14:paraId="3EE5DE61"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139115E5" w14:textId="77777777" w:rsidR="002F6EF4" w:rsidRPr="0050431F" w:rsidRDefault="002F6EF4" w:rsidP="00BD6B20">
            <w:pPr>
              <w:pStyle w:val="TAL"/>
              <w:rPr>
                <w:rFonts w:cs="Arial"/>
                <w:lang w:eastAsia="en-US"/>
              </w:rPr>
            </w:pPr>
            <w:r w:rsidRPr="0050431F">
              <w:rPr>
                <w:rFonts w:cs="Arial"/>
                <w:lang w:eastAsia="en-US"/>
              </w:rPr>
              <w:t>C: TC1a</w:t>
            </w:r>
          </w:p>
          <w:p w14:paraId="40019FD3" w14:textId="77777777" w:rsidR="002F6EF4" w:rsidRPr="0050431F" w:rsidRDefault="002F6EF4" w:rsidP="00BD6B20">
            <w:pPr>
              <w:pStyle w:val="TAL"/>
              <w:rPr>
                <w:rFonts w:cs="Arial"/>
                <w:lang w:eastAsia="en-US"/>
              </w:rPr>
            </w:pPr>
            <w:r w:rsidRPr="0050431F">
              <w:rPr>
                <w:rFonts w:cs="Arial"/>
                <w:lang w:eastAsia="en-US"/>
              </w:rPr>
              <w:t>CNC: NTC1a</w:t>
            </w:r>
          </w:p>
          <w:p w14:paraId="195D2CE2"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268F9BAA"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6E53A01F" w14:textId="77777777" w:rsidR="002F6EF4" w:rsidRPr="0050431F" w:rsidRDefault="002F6EF4" w:rsidP="00BD6B20">
            <w:pPr>
              <w:pStyle w:val="TAL"/>
              <w:rPr>
                <w:rFonts w:cs="Arial"/>
                <w:lang w:eastAsia="en-US"/>
              </w:rPr>
            </w:pPr>
            <w:r w:rsidRPr="0050431F">
              <w:rPr>
                <w:rFonts w:cs="Arial"/>
                <w:lang w:eastAsia="en-US"/>
              </w:rPr>
              <w:t>C: TC2</w:t>
            </w:r>
          </w:p>
          <w:p w14:paraId="1932BD86" w14:textId="77777777" w:rsidR="002F6EF4" w:rsidRPr="0050431F" w:rsidRDefault="002F6EF4" w:rsidP="00BD6B20">
            <w:pPr>
              <w:pStyle w:val="TAL"/>
              <w:rPr>
                <w:rFonts w:cs="Arial"/>
                <w:lang w:eastAsia="en-US"/>
              </w:rPr>
            </w:pPr>
            <w:r w:rsidRPr="0050431F">
              <w:rPr>
                <w:rFonts w:cs="Arial"/>
                <w:lang w:eastAsia="en-US"/>
              </w:rPr>
              <w:t>CNC: NTC2</w:t>
            </w:r>
          </w:p>
          <w:p w14:paraId="4A9D85AF" w14:textId="77777777" w:rsidR="002F6EF4" w:rsidRPr="0050431F" w:rsidRDefault="002F6EF4" w:rsidP="002F6EF4">
            <w:pPr>
              <w:pStyle w:val="TAL"/>
              <w:rPr>
                <w:rFonts w:cs="Arial"/>
                <w:lang w:eastAsia="en-US"/>
              </w:rPr>
            </w:pPr>
            <w:r w:rsidRPr="0050431F">
              <w:rPr>
                <w:rFonts w:cs="Arial"/>
                <w:lang w:eastAsia="en-US"/>
              </w:rPr>
              <w:t>C/NC: TC2, NTC2</w:t>
            </w:r>
          </w:p>
          <w:p w14:paraId="181E79C5" w14:textId="77777777" w:rsidR="002F6EF4" w:rsidRPr="0050431F" w:rsidRDefault="002F6EF4" w:rsidP="002F6EF4">
            <w:pPr>
              <w:pStyle w:val="TAL"/>
              <w:rPr>
                <w:rFonts w:cs="Arial"/>
                <w:lang w:eastAsia="en-US"/>
              </w:rPr>
            </w:pPr>
            <w:r w:rsidRPr="0050431F">
              <w:rPr>
                <w:rFonts w:cs="Arial"/>
                <w:lang w:eastAsia="en-US"/>
              </w:rPr>
              <w:t>NI : TC17</w:t>
            </w:r>
          </w:p>
          <w:p w14:paraId="64324352"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74D88F0" w14:textId="77777777" w:rsidR="002F6EF4" w:rsidRPr="0050431F" w:rsidRDefault="002F6EF4" w:rsidP="00BD6B20">
            <w:pPr>
              <w:pStyle w:val="TAL"/>
              <w:rPr>
                <w:rFonts w:cs="Arial"/>
                <w:lang w:eastAsia="en-US"/>
              </w:rPr>
            </w:pPr>
            <w:r w:rsidRPr="0050431F">
              <w:rPr>
                <w:rFonts w:cs="Arial"/>
                <w:lang w:eastAsia="en-US"/>
              </w:rPr>
              <w:t>C: TC2</w:t>
            </w:r>
          </w:p>
          <w:p w14:paraId="748B4B75" w14:textId="77777777" w:rsidR="002F6EF4" w:rsidRPr="0050431F" w:rsidRDefault="002F6EF4" w:rsidP="00BD6B20">
            <w:pPr>
              <w:pStyle w:val="TAL"/>
              <w:rPr>
                <w:rFonts w:cs="Arial"/>
                <w:lang w:eastAsia="en-US"/>
              </w:rPr>
            </w:pPr>
            <w:r w:rsidRPr="0050431F">
              <w:rPr>
                <w:rFonts w:cs="Arial"/>
                <w:lang w:eastAsia="en-US"/>
              </w:rPr>
              <w:t>CNC: NTC2</w:t>
            </w:r>
          </w:p>
          <w:p w14:paraId="1EDAB37A" w14:textId="77777777" w:rsidR="002F6EF4" w:rsidRPr="0050431F" w:rsidRDefault="002F6EF4" w:rsidP="002F6EF4">
            <w:pPr>
              <w:pStyle w:val="TAL"/>
              <w:rPr>
                <w:rFonts w:cs="Arial"/>
                <w:lang w:eastAsia="en-US"/>
              </w:rPr>
            </w:pPr>
            <w:r w:rsidRPr="0050431F">
              <w:rPr>
                <w:rFonts w:cs="Arial"/>
                <w:lang w:eastAsia="en-US"/>
              </w:rPr>
              <w:t>C/NC: TC2, NTC2</w:t>
            </w:r>
          </w:p>
          <w:p w14:paraId="47241F6B" w14:textId="77777777" w:rsidR="002F6EF4" w:rsidRPr="0050431F" w:rsidRDefault="002F6EF4" w:rsidP="002F6EF4">
            <w:pPr>
              <w:pStyle w:val="TAL"/>
              <w:rPr>
                <w:rFonts w:cs="Arial"/>
                <w:lang w:eastAsia="en-US"/>
              </w:rPr>
            </w:pPr>
            <w:r w:rsidRPr="0050431F">
              <w:rPr>
                <w:rFonts w:cs="Arial"/>
                <w:lang w:eastAsia="en-US"/>
              </w:rPr>
              <w:t>NI : TC17</w:t>
            </w:r>
          </w:p>
          <w:p w14:paraId="4FD62C6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6715D47" w14:textId="77777777" w:rsidR="002F6EF4" w:rsidRPr="0050431F" w:rsidRDefault="002F6EF4" w:rsidP="005B180D">
            <w:pPr>
              <w:pStyle w:val="TAL"/>
              <w:rPr>
                <w:rFonts w:cs="Arial"/>
                <w:lang w:eastAsia="en-US"/>
              </w:rPr>
            </w:pPr>
            <w:r w:rsidRPr="0050431F">
              <w:rPr>
                <w:rFonts w:cs="Arial"/>
                <w:lang w:eastAsia="en-US"/>
              </w:rPr>
              <w:t xml:space="preserve">C: TC2 </w:t>
            </w:r>
          </w:p>
          <w:p w14:paraId="2614570B" w14:textId="77777777" w:rsidR="002F6EF4" w:rsidRPr="0050431F" w:rsidRDefault="002F6EF4" w:rsidP="005B180D">
            <w:pPr>
              <w:pStyle w:val="TAL"/>
              <w:rPr>
                <w:rFonts w:cs="Arial"/>
                <w:lang w:eastAsia="en-US"/>
              </w:rPr>
            </w:pPr>
            <w:r w:rsidRPr="0050431F">
              <w:rPr>
                <w:rFonts w:cs="Arial"/>
                <w:lang w:eastAsia="en-US"/>
              </w:rPr>
              <w:t>CNC: NTC2</w:t>
            </w:r>
          </w:p>
          <w:p w14:paraId="755C0A33"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6700321F"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0D8FC92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34125D4C" w14:textId="77777777" w:rsidTr="00552333">
        <w:trPr>
          <w:jc w:val="center"/>
        </w:trPr>
        <w:tc>
          <w:tcPr>
            <w:tcW w:w="645" w:type="pct"/>
            <w:vAlign w:val="center"/>
          </w:tcPr>
          <w:p w14:paraId="15978D7F" w14:textId="77777777" w:rsidR="002F6EF4" w:rsidRPr="0050431F" w:rsidRDefault="002F6EF4" w:rsidP="00325748">
            <w:pPr>
              <w:pStyle w:val="TAL"/>
              <w:rPr>
                <w:rFonts w:cs="Arial"/>
                <w:b/>
                <w:lang w:eastAsia="en-US"/>
              </w:rPr>
            </w:pPr>
            <w:r w:rsidRPr="0050431F">
              <w:rPr>
                <w:rFonts w:cs="Arial"/>
                <w:b/>
                <w:lang w:eastAsia="en-US"/>
              </w:rPr>
              <w:t>6.6.2 Operating band unwanted emissions</w:t>
            </w:r>
          </w:p>
        </w:tc>
        <w:tc>
          <w:tcPr>
            <w:tcW w:w="564" w:type="pct"/>
          </w:tcPr>
          <w:p w14:paraId="721BEFE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4CEE4D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2E761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175CDC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F63978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AB89DD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78B388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303CE6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DAA2CA6" w14:textId="77777777" w:rsidTr="00552333">
        <w:trPr>
          <w:jc w:val="center"/>
        </w:trPr>
        <w:tc>
          <w:tcPr>
            <w:tcW w:w="645" w:type="pct"/>
            <w:vAlign w:val="center"/>
          </w:tcPr>
          <w:p w14:paraId="3F920D91" w14:textId="77777777" w:rsidR="002F6EF4" w:rsidRPr="0050431F" w:rsidRDefault="002F6EF4" w:rsidP="00325748">
            <w:pPr>
              <w:pStyle w:val="TAL"/>
              <w:rPr>
                <w:rFonts w:cs="Arial"/>
                <w:lang w:eastAsia="en-US"/>
              </w:rPr>
            </w:pPr>
            <w:r w:rsidRPr="0050431F">
              <w:rPr>
                <w:rFonts w:cs="Arial"/>
                <w:lang w:eastAsia="en-US"/>
              </w:rPr>
              <w:t>General requirement for Band Categories 1 and 3</w:t>
            </w:r>
          </w:p>
        </w:tc>
        <w:tc>
          <w:tcPr>
            <w:tcW w:w="564" w:type="pct"/>
          </w:tcPr>
          <w:p w14:paraId="611F4F29" w14:textId="77777777" w:rsidR="002F6EF4" w:rsidRPr="0050431F" w:rsidRDefault="002F6EF4" w:rsidP="00AE702A">
            <w:pPr>
              <w:pStyle w:val="TAL"/>
              <w:rPr>
                <w:rFonts w:cs="Arial"/>
                <w:lang w:eastAsia="en-US"/>
              </w:rPr>
            </w:pPr>
            <w:r w:rsidRPr="0050431F">
              <w:rPr>
                <w:rFonts w:cs="Arial"/>
                <w:lang w:eastAsia="en-US"/>
              </w:rPr>
              <w:t>(TS 25.141)</w:t>
            </w:r>
          </w:p>
          <w:p w14:paraId="092CCFC9" w14:textId="77777777" w:rsidR="002F6EF4" w:rsidRPr="0050431F" w:rsidRDefault="002F6EF4" w:rsidP="00AE702A">
            <w:pPr>
              <w:pStyle w:val="TAL"/>
              <w:rPr>
                <w:rFonts w:cs="Arial"/>
                <w:lang w:eastAsia="en-US"/>
              </w:rPr>
            </w:pPr>
            <w:r w:rsidRPr="0050431F">
              <w:rPr>
                <w:rFonts w:cs="Arial"/>
                <w:lang w:eastAsia="en-US"/>
              </w:rPr>
              <w:t xml:space="preserve">C: TC1a </w:t>
            </w:r>
          </w:p>
          <w:p w14:paraId="172BF71D" w14:textId="77777777" w:rsidR="002F6EF4" w:rsidRPr="0050431F" w:rsidRDefault="002F6EF4" w:rsidP="00AE702A">
            <w:pPr>
              <w:pStyle w:val="TAL"/>
              <w:rPr>
                <w:rFonts w:cs="Arial"/>
                <w:lang w:eastAsia="en-US"/>
              </w:rPr>
            </w:pPr>
            <w:r w:rsidRPr="0050431F">
              <w:rPr>
                <w:rFonts w:cs="Arial"/>
                <w:lang w:eastAsia="en-US"/>
              </w:rPr>
              <w:t>CNC: TC1a, NTC1a</w:t>
            </w:r>
          </w:p>
          <w:p w14:paraId="0CB3C3A5" w14:textId="77777777" w:rsidR="002F6EF4" w:rsidRPr="0050431F" w:rsidRDefault="002F6EF4" w:rsidP="00325748">
            <w:pPr>
              <w:pStyle w:val="TAL"/>
              <w:rPr>
                <w:rFonts w:cs="Arial"/>
                <w:lang w:eastAsia="en-US"/>
              </w:rPr>
            </w:pPr>
            <w:r w:rsidRPr="0050431F">
              <w:rPr>
                <w:rFonts w:cs="Arial"/>
                <w:lang w:eastAsia="en-US"/>
              </w:rPr>
              <w:t>C/NC: TC1a, NTC1a</w:t>
            </w:r>
            <w:r w:rsidRPr="0050431F" w:rsidDel="00AE702A">
              <w:rPr>
                <w:rFonts w:cs="Arial"/>
                <w:lang w:eastAsia="en-US"/>
              </w:rPr>
              <w:t xml:space="preserve"> </w:t>
            </w:r>
          </w:p>
        </w:tc>
        <w:tc>
          <w:tcPr>
            <w:tcW w:w="552" w:type="pct"/>
          </w:tcPr>
          <w:p w14:paraId="6765359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C56827" w14:textId="77777777" w:rsidR="002F6EF4" w:rsidRPr="0050431F" w:rsidRDefault="002F6EF4" w:rsidP="00325748">
            <w:pPr>
              <w:pStyle w:val="TAL"/>
              <w:rPr>
                <w:rFonts w:cs="Arial"/>
                <w:lang w:eastAsia="en-US"/>
              </w:rPr>
            </w:pPr>
            <w:r w:rsidRPr="0050431F">
              <w:rPr>
                <w:rFonts w:cs="Arial"/>
                <w:lang w:eastAsia="en-US"/>
              </w:rPr>
              <w:t xml:space="preserve">(TS 25.142) C: TC1b </w:t>
            </w:r>
          </w:p>
          <w:p w14:paraId="20395D89" w14:textId="77777777" w:rsidR="002F6EF4" w:rsidRPr="0050431F" w:rsidRDefault="002F6EF4" w:rsidP="00325748">
            <w:pPr>
              <w:pStyle w:val="TAL"/>
              <w:rPr>
                <w:rFonts w:cs="Arial"/>
                <w:lang w:eastAsia="en-US"/>
              </w:rPr>
            </w:pPr>
          </w:p>
        </w:tc>
        <w:tc>
          <w:tcPr>
            <w:tcW w:w="552" w:type="pct"/>
          </w:tcPr>
          <w:p w14:paraId="53C6218B" w14:textId="77777777" w:rsidR="002F6EF4" w:rsidRPr="0050431F" w:rsidRDefault="002F6EF4" w:rsidP="00AE702A">
            <w:pPr>
              <w:pStyle w:val="TAL"/>
              <w:rPr>
                <w:rFonts w:cs="Arial"/>
                <w:lang w:eastAsia="en-US"/>
              </w:rPr>
            </w:pPr>
            <w:r w:rsidRPr="0050431F">
              <w:rPr>
                <w:rFonts w:cs="Arial"/>
                <w:lang w:eastAsia="en-US"/>
              </w:rPr>
              <w:t xml:space="preserve">(TS 36.141) </w:t>
            </w:r>
          </w:p>
          <w:p w14:paraId="7301A3FD" w14:textId="77777777" w:rsidR="002F6EF4" w:rsidRPr="0050431F" w:rsidRDefault="002F6EF4" w:rsidP="00AE702A">
            <w:pPr>
              <w:pStyle w:val="TAL"/>
              <w:rPr>
                <w:rFonts w:cs="Arial"/>
                <w:lang w:eastAsia="en-US"/>
              </w:rPr>
            </w:pPr>
            <w:r w:rsidRPr="0050431F">
              <w:rPr>
                <w:rFonts w:cs="Arial"/>
                <w:lang w:eastAsia="en-US"/>
              </w:rPr>
              <w:t xml:space="preserve">C: TC2 </w:t>
            </w:r>
          </w:p>
          <w:p w14:paraId="20FD2097" w14:textId="77777777" w:rsidR="002F6EF4" w:rsidRPr="0050431F" w:rsidRDefault="002F6EF4" w:rsidP="00AE702A">
            <w:pPr>
              <w:pStyle w:val="TAL"/>
              <w:rPr>
                <w:rFonts w:cs="Arial"/>
                <w:lang w:eastAsia="en-US"/>
              </w:rPr>
            </w:pPr>
            <w:r w:rsidRPr="0050431F">
              <w:rPr>
                <w:rFonts w:cs="Arial"/>
                <w:lang w:eastAsia="en-US"/>
              </w:rPr>
              <w:t>CNC: TC2, NTC2</w:t>
            </w:r>
          </w:p>
          <w:p w14:paraId="29D8081D" w14:textId="77777777" w:rsidR="002F6EF4" w:rsidRPr="00552333" w:rsidRDefault="002F6EF4" w:rsidP="002F6EF4">
            <w:pPr>
              <w:pStyle w:val="TAL"/>
              <w:rPr>
                <w:rFonts w:cs="Arial"/>
                <w:lang w:val="sv-FI" w:eastAsia="en-US"/>
              </w:rPr>
            </w:pPr>
            <w:r w:rsidRPr="00552333">
              <w:rPr>
                <w:rFonts w:cs="Arial"/>
                <w:lang w:val="sv-FI" w:eastAsia="en-US"/>
              </w:rPr>
              <w:t>C/NC: TC2, NTC2</w:t>
            </w:r>
          </w:p>
          <w:p w14:paraId="5FBC1068" w14:textId="77777777" w:rsidR="002F6EF4" w:rsidRPr="00552333" w:rsidRDefault="002F6EF4" w:rsidP="002F6EF4">
            <w:pPr>
              <w:pStyle w:val="TAL"/>
              <w:rPr>
                <w:rFonts w:cs="Arial"/>
                <w:lang w:val="sv-FI" w:eastAsia="en-US"/>
              </w:rPr>
            </w:pPr>
            <w:r w:rsidRPr="00552333">
              <w:rPr>
                <w:rFonts w:cs="Arial"/>
                <w:lang w:val="sv-FI" w:eastAsia="en-US"/>
              </w:rPr>
              <w:t>NI : TC17</w:t>
            </w:r>
          </w:p>
          <w:p w14:paraId="4CCE57BF" w14:textId="77777777" w:rsidR="002F6EF4" w:rsidRPr="0050431F" w:rsidRDefault="002F6EF4" w:rsidP="00325748">
            <w:pPr>
              <w:pStyle w:val="TAL"/>
              <w:rPr>
                <w:rFonts w:cs="Arial"/>
                <w:lang w:eastAsia="en-US"/>
              </w:rPr>
            </w:pPr>
            <w:r w:rsidRPr="0050431F">
              <w:rPr>
                <w:rFonts w:cs="Arial"/>
                <w:lang w:eastAsia="en-US"/>
              </w:rPr>
              <w:t>NG : TC20</w:t>
            </w:r>
          </w:p>
        </w:tc>
        <w:tc>
          <w:tcPr>
            <w:tcW w:w="552" w:type="pct"/>
          </w:tcPr>
          <w:p w14:paraId="23091EC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FEF1482" w14:textId="77777777" w:rsidR="002F6EF4" w:rsidRPr="0050431F" w:rsidRDefault="002F6EF4" w:rsidP="00AE702A">
            <w:pPr>
              <w:pStyle w:val="TAL"/>
              <w:rPr>
                <w:rFonts w:cs="Arial"/>
                <w:lang w:eastAsia="en-US"/>
              </w:rPr>
            </w:pPr>
            <w:r w:rsidRPr="0050431F">
              <w:rPr>
                <w:rFonts w:cs="Arial"/>
                <w:lang w:eastAsia="en-US"/>
              </w:rPr>
              <w:t xml:space="preserve">(TS 36.141) </w:t>
            </w:r>
          </w:p>
          <w:p w14:paraId="01F29300" w14:textId="77777777" w:rsidR="002F6EF4" w:rsidRPr="0050431F" w:rsidRDefault="002F6EF4" w:rsidP="005B180D">
            <w:pPr>
              <w:pStyle w:val="TAL"/>
              <w:rPr>
                <w:rFonts w:cs="Arial"/>
                <w:lang w:eastAsia="en-US"/>
              </w:rPr>
            </w:pPr>
            <w:r w:rsidRPr="0050431F">
              <w:rPr>
                <w:rFonts w:cs="Arial"/>
                <w:lang w:eastAsia="en-US"/>
              </w:rPr>
              <w:t xml:space="preserve">C: TC2 </w:t>
            </w:r>
          </w:p>
          <w:p w14:paraId="51FE1D52" w14:textId="77777777" w:rsidR="002F6EF4" w:rsidRPr="0050431F" w:rsidRDefault="002F6EF4" w:rsidP="005B180D">
            <w:pPr>
              <w:pStyle w:val="TAL"/>
              <w:rPr>
                <w:rFonts w:cs="Arial"/>
                <w:lang w:eastAsia="en-US"/>
              </w:rPr>
            </w:pPr>
            <w:r w:rsidRPr="0050431F">
              <w:rPr>
                <w:rFonts w:cs="Arial"/>
                <w:lang w:eastAsia="en-US"/>
              </w:rPr>
              <w:t>CNC: TC2, NTC2</w:t>
            </w:r>
          </w:p>
          <w:p w14:paraId="1CB7C715"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515D3783" w14:textId="77777777" w:rsidR="002F6EF4" w:rsidRPr="0050431F" w:rsidRDefault="002F6EF4" w:rsidP="00E819CF">
            <w:pPr>
              <w:pStyle w:val="TAL"/>
              <w:rPr>
                <w:rFonts w:cs="Arial"/>
                <w:lang w:eastAsia="en-US"/>
              </w:rPr>
            </w:pPr>
            <w:r w:rsidRPr="0050431F">
              <w:rPr>
                <w:rFonts w:cs="Arial"/>
                <w:lang w:eastAsia="en-US"/>
              </w:rPr>
              <w:t>(TS 36.141)</w:t>
            </w:r>
          </w:p>
          <w:p w14:paraId="00276FFD" w14:textId="77777777" w:rsidR="002F6EF4" w:rsidRPr="0050431F" w:rsidRDefault="002F6EF4" w:rsidP="00AE702A">
            <w:pPr>
              <w:pStyle w:val="TAL"/>
              <w:rPr>
                <w:rFonts w:cs="Arial"/>
                <w:lang w:eastAsia="en-US"/>
              </w:rPr>
            </w:pPr>
            <w:r w:rsidRPr="0050431F">
              <w:rPr>
                <w:rFonts w:cs="Arial"/>
                <w:lang w:eastAsia="en-US"/>
              </w:rPr>
              <w:t>TC8</w:t>
            </w:r>
          </w:p>
        </w:tc>
        <w:tc>
          <w:tcPr>
            <w:tcW w:w="531" w:type="pct"/>
          </w:tcPr>
          <w:p w14:paraId="03FFF6C2" w14:textId="77777777" w:rsidR="002F6EF4" w:rsidRPr="0050431F" w:rsidRDefault="002F6EF4" w:rsidP="00AE702A">
            <w:pPr>
              <w:pStyle w:val="TAL"/>
              <w:rPr>
                <w:rFonts w:cs="Arial"/>
                <w:lang w:eastAsia="en-US"/>
              </w:rPr>
            </w:pPr>
            <w:r w:rsidRPr="0050431F">
              <w:rPr>
                <w:rFonts w:cs="Arial"/>
                <w:lang w:eastAsia="en-US"/>
              </w:rPr>
              <w:t>N/A</w:t>
            </w:r>
          </w:p>
        </w:tc>
      </w:tr>
      <w:tr w:rsidR="002F6EF4" w:rsidRPr="0050431F" w14:paraId="32F17E3B" w14:textId="77777777" w:rsidTr="00552333">
        <w:trPr>
          <w:jc w:val="center"/>
        </w:trPr>
        <w:tc>
          <w:tcPr>
            <w:tcW w:w="645" w:type="pct"/>
            <w:vAlign w:val="center"/>
          </w:tcPr>
          <w:p w14:paraId="547F98AF" w14:textId="77777777" w:rsidR="002F6EF4" w:rsidRPr="0050431F" w:rsidRDefault="002F6EF4" w:rsidP="00325748">
            <w:pPr>
              <w:pStyle w:val="TAL"/>
              <w:rPr>
                <w:rFonts w:cs="Arial"/>
                <w:lang w:eastAsia="en-US"/>
              </w:rPr>
            </w:pPr>
            <w:r w:rsidRPr="0050431F">
              <w:rPr>
                <w:rFonts w:cs="Arial"/>
                <w:lang w:eastAsia="en-US"/>
              </w:rPr>
              <w:t>General requirement for Band Category 2</w:t>
            </w:r>
          </w:p>
        </w:tc>
        <w:tc>
          <w:tcPr>
            <w:tcW w:w="564" w:type="pct"/>
          </w:tcPr>
          <w:p w14:paraId="3E1143F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68F003" w14:textId="77777777" w:rsidR="002F6EF4" w:rsidRPr="0050431F" w:rsidRDefault="002F6EF4" w:rsidP="00AE702A">
            <w:pPr>
              <w:pStyle w:val="TAL"/>
              <w:rPr>
                <w:rFonts w:cs="Arial"/>
                <w:lang w:eastAsia="en-US"/>
              </w:rPr>
            </w:pPr>
            <w:r w:rsidRPr="0050431F">
              <w:rPr>
                <w:rFonts w:cs="Arial"/>
                <w:lang w:eastAsia="en-US"/>
              </w:rPr>
              <w:t>(TS 25.141)</w:t>
            </w:r>
          </w:p>
          <w:p w14:paraId="4FCC6D0B" w14:textId="77777777" w:rsidR="002F6EF4" w:rsidRPr="0050431F" w:rsidRDefault="002F6EF4" w:rsidP="00AE702A">
            <w:pPr>
              <w:pStyle w:val="TAL"/>
              <w:rPr>
                <w:rFonts w:cs="Arial"/>
                <w:lang w:eastAsia="en-US"/>
              </w:rPr>
            </w:pPr>
            <w:r w:rsidRPr="0050431F">
              <w:rPr>
                <w:rFonts w:cs="Arial"/>
                <w:lang w:eastAsia="en-US"/>
              </w:rPr>
              <w:t xml:space="preserve">C: TC1a  </w:t>
            </w:r>
          </w:p>
          <w:p w14:paraId="7080238C" w14:textId="77777777" w:rsidR="002F6EF4" w:rsidRPr="0050431F" w:rsidRDefault="002F6EF4" w:rsidP="00AE702A">
            <w:pPr>
              <w:pStyle w:val="TAL"/>
              <w:rPr>
                <w:rFonts w:cs="Arial"/>
                <w:lang w:eastAsia="en-US"/>
              </w:rPr>
            </w:pPr>
            <w:r w:rsidRPr="0050431F">
              <w:rPr>
                <w:rFonts w:cs="Arial"/>
                <w:lang w:eastAsia="en-US"/>
              </w:rPr>
              <w:t>CNC: TC1a, NTC1a</w:t>
            </w:r>
          </w:p>
          <w:p w14:paraId="7EE0A8EB"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0BBD315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41A94B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C846F0" w14:textId="77777777" w:rsidR="002F6EF4" w:rsidRPr="0050431F" w:rsidRDefault="002F6EF4" w:rsidP="00AE702A">
            <w:pPr>
              <w:pStyle w:val="TAL"/>
              <w:rPr>
                <w:rFonts w:cs="Arial"/>
                <w:lang w:eastAsia="en-US"/>
              </w:rPr>
            </w:pPr>
            <w:r w:rsidRPr="0050431F">
              <w:rPr>
                <w:rFonts w:cs="Arial"/>
                <w:lang w:eastAsia="en-US"/>
              </w:rPr>
              <w:t>(TS 36.141)</w:t>
            </w:r>
          </w:p>
          <w:p w14:paraId="305634D6" w14:textId="77777777" w:rsidR="002F6EF4" w:rsidRPr="0050431F" w:rsidRDefault="002F6EF4" w:rsidP="00AE702A">
            <w:pPr>
              <w:pStyle w:val="TAL"/>
              <w:rPr>
                <w:rFonts w:cs="Arial"/>
                <w:lang w:eastAsia="en-US"/>
              </w:rPr>
            </w:pPr>
            <w:r w:rsidRPr="0050431F">
              <w:rPr>
                <w:rFonts w:cs="Arial"/>
                <w:lang w:eastAsia="en-US"/>
              </w:rPr>
              <w:t xml:space="preserve">C: TC2 </w:t>
            </w:r>
            <w:r w:rsidRPr="0050431F">
              <w:rPr>
                <w:rFonts w:cs="Arial"/>
                <w:lang w:eastAsia="en-US"/>
              </w:rPr>
              <w:br/>
              <w:t>CNC: TC2, NTC2</w:t>
            </w:r>
          </w:p>
          <w:p w14:paraId="7635D2CD" w14:textId="77777777" w:rsidR="002F6EF4" w:rsidRPr="00552333" w:rsidRDefault="002F6EF4" w:rsidP="002F6EF4">
            <w:pPr>
              <w:pStyle w:val="TAL"/>
              <w:rPr>
                <w:rFonts w:cs="Arial"/>
                <w:lang w:val="sv-FI" w:eastAsia="en-US"/>
              </w:rPr>
            </w:pPr>
            <w:r w:rsidRPr="00552333">
              <w:rPr>
                <w:rFonts w:cs="Arial"/>
                <w:lang w:val="sv-FI" w:eastAsia="en-US"/>
              </w:rPr>
              <w:t>C/NC: TC2, NTC2</w:t>
            </w:r>
          </w:p>
          <w:p w14:paraId="09E4F33E" w14:textId="77777777" w:rsidR="002F6EF4" w:rsidRPr="00552333" w:rsidRDefault="002F6EF4" w:rsidP="002F6EF4">
            <w:pPr>
              <w:pStyle w:val="TAL"/>
              <w:rPr>
                <w:rFonts w:cs="Arial"/>
                <w:lang w:val="sv-FI" w:eastAsia="en-US"/>
              </w:rPr>
            </w:pPr>
            <w:r w:rsidRPr="00552333">
              <w:rPr>
                <w:rFonts w:cs="Arial"/>
                <w:lang w:val="sv-FI" w:eastAsia="en-US"/>
              </w:rPr>
              <w:t>NI : TC17</w:t>
            </w:r>
          </w:p>
          <w:p w14:paraId="2F54533D"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10A0A19"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0932511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5E1B20" w14:textId="77777777" w:rsidR="002F6EF4" w:rsidRPr="0050431F" w:rsidRDefault="002F6EF4" w:rsidP="00E819CF">
            <w:pPr>
              <w:pStyle w:val="TAL"/>
              <w:rPr>
                <w:rFonts w:cs="Arial"/>
                <w:lang w:eastAsia="en-US"/>
              </w:rPr>
            </w:pPr>
            <w:r w:rsidRPr="0050431F">
              <w:rPr>
                <w:rFonts w:cs="Arial"/>
                <w:lang w:eastAsia="en-US"/>
              </w:rPr>
              <w:t>(TS 36.141)</w:t>
            </w:r>
          </w:p>
          <w:p w14:paraId="37437BCF"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495BC8A5" w14:textId="77777777" w:rsidTr="00552333">
        <w:trPr>
          <w:jc w:val="center"/>
        </w:trPr>
        <w:tc>
          <w:tcPr>
            <w:tcW w:w="645" w:type="pct"/>
            <w:vAlign w:val="center"/>
          </w:tcPr>
          <w:p w14:paraId="75846297" w14:textId="77777777" w:rsidR="002F6EF4" w:rsidRPr="0050431F" w:rsidRDefault="002F6EF4" w:rsidP="00325748">
            <w:pPr>
              <w:pStyle w:val="TAL"/>
              <w:rPr>
                <w:rFonts w:cs="Arial"/>
                <w:lang w:eastAsia="en-US"/>
              </w:rPr>
            </w:pPr>
            <w:r w:rsidRPr="0050431F">
              <w:rPr>
                <w:rFonts w:cs="Arial"/>
                <w:lang w:eastAsia="en-US"/>
              </w:rPr>
              <w:t>GSM/EDGE single-RAT requirements</w:t>
            </w:r>
          </w:p>
        </w:tc>
        <w:tc>
          <w:tcPr>
            <w:tcW w:w="564" w:type="pct"/>
          </w:tcPr>
          <w:p w14:paraId="72C72DC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34B72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6387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5E5AA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C8B0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438626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2237E8D"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6BADA7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F435938" w14:textId="77777777" w:rsidTr="00552333">
        <w:trPr>
          <w:jc w:val="center"/>
        </w:trPr>
        <w:tc>
          <w:tcPr>
            <w:tcW w:w="645" w:type="pct"/>
          </w:tcPr>
          <w:p w14:paraId="612D2B5F" w14:textId="77777777" w:rsidR="002F6EF4" w:rsidRPr="0050431F" w:rsidRDefault="002F6EF4" w:rsidP="00325748">
            <w:pPr>
              <w:pStyle w:val="TAL"/>
              <w:rPr>
                <w:rFonts w:cs="Arial"/>
                <w:lang w:eastAsia="en-US"/>
              </w:rPr>
            </w:pPr>
            <w:r w:rsidRPr="0050431F">
              <w:rPr>
                <w:rFonts w:cs="Arial"/>
                <w:lang w:eastAsia="en-US"/>
              </w:rPr>
              <w:t>Additional requirements</w:t>
            </w:r>
          </w:p>
        </w:tc>
        <w:tc>
          <w:tcPr>
            <w:tcW w:w="564" w:type="pct"/>
          </w:tcPr>
          <w:p w14:paraId="1CE5B5A7"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33768EDA"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66530A19"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1AB7572C"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0697F0A7"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0DF7FCF4"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02" w:type="pct"/>
          </w:tcPr>
          <w:p w14:paraId="7DAFDEA6"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31" w:type="pct"/>
          </w:tcPr>
          <w:p w14:paraId="5EFD877B"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r>
      <w:tr w:rsidR="002F6EF4" w:rsidRPr="0050431F" w14:paraId="3C572B44" w14:textId="77777777" w:rsidTr="00552333">
        <w:trPr>
          <w:jc w:val="center"/>
        </w:trPr>
        <w:tc>
          <w:tcPr>
            <w:tcW w:w="645" w:type="pct"/>
            <w:vAlign w:val="center"/>
          </w:tcPr>
          <w:p w14:paraId="15C28387" w14:textId="77777777" w:rsidR="002F6EF4" w:rsidRPr="0050431F" w:rsidRDefault="002F6EF4" w:rsidP="00325748">
            <w:pPr>
              <w:pStyle w:val="TAL"/>
              <w:rPr>
                <w:rFonts w:cs="Arial"/>
                <w:b/>
                <w:lang w:eastAsia="en-US"/>
              </w:rPr>
            </w:pPr>
            <w:r w:rsidRPr="0050431F">
              <w:rPr>
                <w:rFonts w:cs="Arial"/>
                <w:b/>
                <w:lang w:eastAsia="en-US"/>
              </w:rPr>
              <w:t>6.6.3 Occupied bandwidth</w:t>
            </w:r>
          </w:p>
        </w:tc>
        <w:tc>
          <w:tcPr>
            <w:tcW w:w="564" w:type="pct"/>
          </w:tcPr>
          <w:p w14:paraId="623C7E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5D85CA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866592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9768C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40A1C1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2E3B7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505945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4218613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E494F0B" w14:textId="77777777" w:rsidTr="00552333">
        <w:trPr>
          <w:jc w:val="center"/>
        </w:trPr>
        <w:tc>
          <w:tcPr>
            <w:tcW w:w="645" w:type="pct"/>
            <w:vAlign w:val="center"/>
          </w:tcPr>
          <w:p w14:paraId="77239BD4" w14:textId="77777777" w:rsidR="002F6EF4" w:rsidRPr="0050431F" w:rsidRDefault="002F6EF4" w:rsidP="00325748">
            <w:pPr>
              <w:pStyle w:val="TAL"/>
              <w:rPr>
                <w:rFonts w:cs="Arial"/>
                <w:lang w:eastAsia="en-US"/>
              </w:rPr>
            </w:pPr>
            <w:r w:rsidRPr="0050431F">
              <w:rPr>
                <w:rFonts w:cs="Arial"/>
                <w:lang w:eastAsia="en-US"/>
              </w:rPr>
              <w:t>Minimum requirement</w:t>
            </w:r>
          </w:p>
        </w:tc>
        <w:tc>
          <w:tcPr>
            <w:tcW w:w="564" w:type="pct"/>
          </w:tcPr>
          <w:p w14:paraId="2C1E02D6" w14:textId="77777777" w:rsidR="002F6EF4" w:rsidRPr="0050431F" w:rsidRDefault="002F6EF4" w:rsidP="00325748">
            <w:pPr>
              <w:pStyle w:val="TAL"/>
              <w:rPr>
                <w:rFonts w:cs="Arial"/>
                <w:lang w:eastAsia="en-US"/>
              </w:rPr>
            </w:pPr>
            <w:r w:rsidRPr="0050431F">
              <w:rPr>
                <w:rFonts w:cs="Arial"/>
                <w:lang w:eastAsia="en-US"/>
              </w:rPr>
              <w:br/>
              <w:t>(TS 25.141)</w:t>
            </w:r>
          </w:p>
        </w:tc>
        <w:tc>
          <w:tcPr>
            <w:tcW w:w="552" w:type="pct"/>
          </w:tcPr>
          <w:p w14:paraId="165F9819" w14:textId="77777777" w:rsidR="002F6EF4" w:rsidRPr="0050431F" w:rsidRDefault="002F6EF4" w:rsidP="00325748">
            <w:pPr>
              <w:pStyle w:val="TAL"/>
              <w:rPr>
                <w:rFonts w:cs="Arial"/>
                <w:lang w:eastAsia="en-US"/>
              </w:rPr>
            </w:pPr>
            <w:r w:rsidRPr="0050431F">
              <w:rPr>
                <w:rFonts w:cs="Arial"/>
                <w:lang w:eastAsia="en-US"/>
              </w:rPr>
              <w:br/>
              <w:t>(TS 25.141)</w:t>
            </w:r>
          </w:p>
        </w:tc>
        <w:tc>
          <w:tcPr>
            <w:tcW w:w="552" w:type="pct"/>
          </w:tcPr>
          <w:p w14:paraId="6C5AAE14"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25.142)</w:t>
            </w:r>
          </w:p>
        </w:tc>
        <w:tc>
          <w:tcPr>
            <w:tcW w:w="552" w:type="pct"/>
          </w:tcPr>
          <w:p w14:paraId="6DD51B8A"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36.141)</w:t>
            </w:r>
          </w:p>
        </w:tc>
        <w:tc>
          <w:tcPr>
            <w:tcW w:w="552" w:type="pct"/>
          </w:tcPr>
          <w:p w14:paraId="238E7B17"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36.141)</w:t>
            </w:r>
          </w:p>
        </w:tc>
        <w:tc>
          <w:tcPr>
            <w:tcW w:w="552" w:type="pct"/>
          </w:tcPr>
          <w:p w14:paraId="2C14E1DF" w14:textId="77777777" w:rsidR="002F6EF4" w:rsidRPr="0050431F" w:rsidRDefault="002F6EF4" w:rsidP="00325748">
            <w:pPr>
              <w:pStyle w:val="TAL"/>
              <w:rPr>
                <w:rFonts w:cs="Arial"/>
                <w:lang w:eastAsia="en-US"/>
              </w:rPr>
            </w:pPr>
            <w:r w:rsidRPr="0050431F">
              <w:rPr>
                <w:rFonts w:cs="Arial"/>
                <w:lang w:eastAsia="en-US"/>
              </w:rPr>
              <w:br/>
              <w:t>(TS 36.141)</w:t>
            </w:r>
          </w:p>
        </w:tc>
        <w:tc>
          <w:tcPr>
            <w:tcW w:w="502" w:type="pct"/>
          </w:tcPr>
          <w:p w14:paraId="3829EA8D" w14:textId="77777777" w:rsidR="002F6EF4" w:rsidRPr="0050431F" w:rsidRDefault="002F6EF4" w:rsidP="00325748">
            <w:pPr>
              <w:pStyle w:val="TAL"/>
              <w:rPr>
                <w:rFonts w:cs="Arial"/>
                <w:lang w:eastAsia="en-US"/>
              </w:rPr>
            </w:pPr>
            <w:r w:rsidRPr="0050431F">
              <w:rPr>
                <w:rFonts w:cs="Arial"/>
                <w:lang w:eastAsia="en-US"/>
              </w:rPr>
              <w:br/>
              <w:t>(TS 36.141)</w:t>
            </w:r>
          </w:p>
        </w:tc>
        <w:tc>
          <w:tcPr>
            <w:tcW w:w="531" w:type="pct"/>
          </w:tcPr>
          <w:p w14:paraId="3B17E217" w14:textId="77777777" w:rsidR="002F6EF4" w:rsidRPr="0050431F" w:rsidRDefault="002F6EF4" w:rsidP="00325748">
            <w:pPr>
              <w:pStyle w:val="TAL"/>
              <w:rPr>
                <w:rFonts w:cs="Arial"/>
                <w:lang w:eastAsia="en-US"/>
              </w:rPr>
            </w:pPr>
            <w:r w:rsidRPr="0050431F">
              <w:rPr>
                <w:rFonts w:cs="Arial"/>
                <w:lang w:eastAsia="en-US"/>
              </w:rPr>
              <w:br/>
              <w:t>(TS 36.141)</w:t>
            </w:r>
          </w:p>
        </w:tc>
      </w:tr>
      <w:tr w:rsidR="002F6EF4" w:rsidRPr="0050431F" w14:paraId="17CBB6E1" w14:textId="77777777" w:rsidTr="00552333">
        <w:trPr>
          <w:jc w:val="center"/>
        </w:trPr>
        <w:tc>
          <w:tcPr>
            <w:tcW w:w="645" w:type="pct"/>
            <w:vAlign w:val="center"/>
          </w:tcPr>
          <w:p w14:paraId="7D6A25CB" w14:textId="77777777" w:rsidR="002F6EF4" w:rsidRPr="0050431F" w:rsidRDefault="002F6EF4" w:rsidP="00325748">
            <w:pPr>
              <w:pStyle w:val="TAL"/>
              <w:rPr>
                <w:rFonts w:cs="Arial"/>
                <w:b/>
                <w:lang w:eastAsia="en-US"/>
              </w:rPr>
            </w:pPr>
            <w:r w:rsidRPr="0050431F">
              <w:rPr>
                <w:rFonts w:cs="Arial"/>
                <w:b/>
                <w:lang w:eastAsia="en-US"/>
              </w:rPr>
              <w:t>6.6.4 Adjacent Channel Leakage power Ratio (ACLR)</w:t>
            </w:r>
          </w:p>
        </w:tc>
        <w:tc>
          <w:tcPr>
            <w:tcW w:w="564" w:type="pct"/>
          </w:tcPr>
          <w:p w14:paraId="6C38E3EA" w14:textId="77777777" w:rsidR="002F6EF4" w:rsidRPr="0050431F" w:rsidRDefault="002F6EF4" w:rsidP="00325748">
            <w:pPr>
              <w:pStyle w:val="TAL"/>
              <w:rPr>
                <w:rFonts w:cs="Arial"/>
                <w:sz w:val="16"/>
                <w:szCs w:val="16"/>
                <w:lang w:eastAsia="en-US"/>
              </w:rPr>
            </w:pPr>
          </w:p>
        </w:tc>
        <w:tc>
          <w:tcPr>
            <w:tcW w:w="552" w:type="pct"/>
          </w:tcPr>
          <w:p w14:paraId="5D8C7BE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17AE69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2EC671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23B1D7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E5543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8DC857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EF9FF80"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2C01C14" w14:textId="77777777" w:rsidTr="00552333">
        <w:trPr>
          <w:jc w:val="center"/>
        </w:trPr>
        <w:tc>
          <w:tcPr>
            <w:tcW w:w="645" w:type="pct"/>
            <w:vAlign w:val="center"/>
          </w:tcPr>
          <w:p w14:paraId="7D33A65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4182025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A0CB9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AFA0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AA2207" w14:textId="77777777" w:rsidR="002F6EF4" w:rsidRPr="0050431F" w:rsidRDefault="002F6EF4" w:rsidP="002F6EF4">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p w14:paraId="5FE85BBB" w14:textId="77777777" w:rsidR="002F6EF4" w:rsidRPr="0050431F" w:rsidRDefault="002F6EF4" w:rsidP="002F6EF4">
            <w:pPr>
              <w:pStyle w:val="TAL"/>
              <w:rPr>
                <w:rFonts w:cs="Arial"/>
                <w:lang w:eastAsia="en-US"/>
              </w:rPr>
            </w:pPr>
            <w:r w:rsidRPr="0050431F">
              <w:rPr>
                <w:rFonts w:cs="Arial"/>
                <w:lang w:eastAsia="en-US"/>
              </w:rPr>
              <w:t>NI : TC17</w:t>
            </w:r>
          </w:p>
          <w:p w14:paraId="7013F21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83A6DE9" w14:textId="77777777" w:rsidR="002F6EF4" w:rsidRPr="0050431F" w:rsidRDefault="002F6EF4" w:rsidP="002F6EF4">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p w14:paraId="049767AE" w14:textId="77777777" w:rsidR="002F6EF4" w:rsidRPr="0050431F" w:rsidRDefault="002F6EF4" w:rsidP="002F6EF4">
            <w:pPr>
              <w:pStyle w:val="TAL"/>
              <w:rPr>
                <w:rFonts w:cs="Arial"/>
                <w:lang w:eastAsia="en-US"/>
              </w:rPr>
            </w:pPr>
            <w:r w:rsidRPr="0050431F">
              <w:rPr>
                <w:rFonts w:cs="Arial"/>
                <w:lang w:eastAsia="en-US"/>
              </w:rPr>
              <w:t>NI : TC17</w:t>
            </w:r>
          </w:p>
          <w:p w14:paraId="3F711E2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19DC05C" w14:textId="77777777" w:rsidR="002F6EF4" w:rsidRPr="0050431F" w:rsidRDefault="002F6EF4" w:rsidP="00325748">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502" w:type="pct"/>
          </w:tcPr>
          <w:p w14:paraId="4BE98A9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976EF1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A127DE3" w14:textId="77777777" w:rsidTr="00552333">
        <w:trPr>
          <w:jc w:val="center"/>
        </w:trPr>
        <w:tc>
          <w:tcPr>
            <w:tcW w:w="645" w:type="pct"/>
            <w:vAlign w:val="center"/>
          </w:tcPr>
          <w:p w14:paraId="5F01FE5C"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6A87FA1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7D9343E9"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5A13AE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55C9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D66BD2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73BDC3"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843C2F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9AA756"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4594FC4" w14:textId="77777777" w:rsidTr="00552333">
        <w:trPr>
          <w:jc w:val="center"/>
        </w:trPr>
        <w:tc>
          <w:tcPr>
            <w:tcW w:w="645" w:type="pct"/>
            <w:vAlign w:val="center"/>
          </w:tcPr>
          <w:p w14:paraId="427439AB"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7FD524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E7D70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F308B4C"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545CAA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F6192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2F12F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DF7002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7CE673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6E81FD8" w14:textId="77777777" w:rsidTr="00552333">
        <w:trPr>
          <w:jc w:val="center"/>
        </w:trPr>
        <w:tc>
          <w:tcPr>
            <w:tcW w:w="645" w:type="pct"/>
            <w:vAlign w:val="center"/>
          </w:tcPr>
          <w:p w14:paraId="4155D5F0"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14FD39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9FFAC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64040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4FA42D2" w14:textId="77777777" w:rsidR="002F6EF4" w:rsidRPr="0050431F" w:rsidRDefault="002F6EF4" w:rsidP="00E819CF">
            <w:pPr>
              <w:pStyle w:val="TAL"/>
              <w:rPr>
                <w:rFonts w:cs="Arial"/>
                <w:lang w:eastAsia="en-US"/>
              </w:rPr>
            </w:pPr>
            <w:r w:rsidRPr="0050431F">
              <w:rPr>
                <w:rFonts w:cs="Arial"/>
                <w:lang w:eastAsia="en-US"/>
              </w:rPr>
              <w:t>NI: TC1</w:t>
            </w:r>
            <w:r w:rsidR="000E0C41">
              <w:rPr>
                <w:rFonts w:cs="Arial"/>
                <w:lang w:eastAsia="en-US"/>
              </w:rPr>
              <w:t>7</w:t>
            </w:r>
          </w:p>
          <w:p w14:paraId="3FE275CA" w14:textId="77777777" w:rsidR="002F6EF4" w:rsidRPr="0050431F" w:rsidRDefault="002F6EF4" w:rsidP="00325748">
            <w:pPr>
              <w:pStyle w:val="TAL"/>
              <w:rPr>
                <w:rFonts w:cs="Arial"/>
                <w:lang w:eastAsia="en-US"/>
              </w:rPr>
            </w:pPr>
            <w:r w:rsidRPr="0050431F">
              <w:rPr>
                <w:rFonts w:cs="Arial"/>
                <w:lang w:eastAsia="en-US"/>
              </w:rPr>
              <w:t>NG: TC</w:t>
            </w:r>
            <w:r w:rsidR="000E0C41">
              <w:rPr>
                <w:rFonts w:cs="Arial"/>
                <w:lang w:eastAsia="en-US"/>
              </w:rPr>
              <w:t>20</w:t>
            </w:r>
          </w:p>
        </w:tc>
        <w:tc>
          <w:tcPr>
            <w:tcW w:w="552" w:type="pct"/>
          </w:tcPr>
          <w:p w14:paraId="6DCDA35E" w14:textId="77777777" w:rsidR="002F6EF4" w:rsidRPr="0050431F" w:rsidRDefault="002F6EF4" w:rsidP="00E819CF">
            <w:pPr>
              <w:pStyle w:val="TAL"/>
              <w:rPr>
                <w:rFonts w:cs="Arial"/>
                <w:lang w:eastAsia="en-US"/>
              </w:rPr>
            </w:pPr>
            <w:r w:rsidRPr="0050431F">
              <w:rPr>
                <w:rFonts w:cs="Arial"/>
                <w:lang w:eastAsia="en-US"/>
              </w:rPr>
              <w:t>NI: TC1</w:t>
            </w:r>
            <w:r w:rsidR="000E0C41">
              <w:rPr>
                <w:rFonts w:cs="Arial"/>
                <w:lang w:eastAsia="en-US"/>
              </w:rPr>
              <w:t>7</w:t>
            </w:r>
          </w:p>
          <w:p w14:paraId="050136F3" w14:textId="77777777" w:rsidR="002F6EF4" w:rsidRPr="0050431F" w:rsidRDefault="002F6EF4" w:rsidP="00325748">
            <w:pPr>
              <w:pStyle w:val="TAL"/>
              <w:rPr>
                <w:rFonts w:cs="Arial"/>
                <w:lang w:eastAsia="en-US"/>
              </w:rPr>
            </w:pPr>
            <w:r w:rsidRPr="0050431F">
              <w:rPr>
                <w:rFonts w:cs="Arial"/>
                <w:lang w:eastAsia="en-US"/>
              </w:rPr>
              <w:t>NG: TC</w:t>
            </w:r>
            <w:r w:rsidR="000E0C41">
              <w:rPr>
                <w:rFonts w:cs="Arial"/>
                <w:lang w:eastAsia="en-US"/>
              </w:rPr>
              <w:t>20</w:t>
            </w:r>
          </w:p>
        </w:tc>
        <w:tc>
          <w:tcPr>
            <w:tcW w:w="552" w:type="pct"/>
          </w:tcPr>
          <w:p w14:paraId="1AA5CE0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5DE0D3A" w14:textId="77777777" w:rsidR="002F6EF4" w:rsidRPr="0050431F" w:rsidRDefault="002F6EF4" w:rsidP="00325748">
            <w:pPr>
              <w:pStyle w:val="TAL"/>
              <w:rPr>
                <w:rFonts w:cs="Arial"/>
                <w:lang w:eastAsia="en-US"/>
              </w:rPr>
            </w:pPr>
            <w:r w:rsidRPr="0050431F">
              <w:rPr>
                <w:rFonts w:cs="Arial"/>
                <w:lang w:eastAsia="en-US"/>
              </w:rPr>
              <w:t>TC8</w:t>
            </w:r>
          </w:p>
        </w:tc>
        <w:tc>
          <w:tcPr>
            <w:tcW w:w="531" w:type="pct"/>
          </w:tcPr>
          <w:p w14:paraId="12AE61BC"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1B7519A2" w14:textId="77777777" w:rsidTr="00552333">
        <w:trPr>
          <w:jc w:val="center"/>
        </w:trPr>
        <w:tc>
          <w:tcPr>
            <w:tcW w:w="645" w:type="pct"/>
            <w:vAlign w:val="center"/>
          </w:tcPr>
          <w:p w14:paraId="521A844C" w14:textId="77777777" w:rsidR="002F6EF4" w:rsidRPr="0050431F" w:rsidRDefault="002F6EF4" w:rsidP="00325748">
            <w:pPr>
              <w:pStyle w:val="TAL"/>
              <w:rPr>
                <w:rFonts w:cs="Arial"/>
                <w:lang w:eastAsia="en-US"/>
              </w:rPr>
            </w:pPr>
            <w:r w:rsidRPr="0050431F">
              <w:rPr>
                <w:rFonts w:cs="Arial"/>
                <w:lang w:eastAsia="en-US"/>
              </w:rPr>
              <w:t>Cumulative ACLR</w:t>
            </w:r>
          </w:p>
        </w:tc>
        <w:tc>
          <w:tcPr>
            <w:tcW w:w="564" w:type="pct"/>
          </w:tcPr>
          <w:p w14:paraId="5E5247DA" w14:textId="77777777" w:rsidR="002F6EF4" w:rsidRPr="0050431F" w:rsidRDefault="002F6EF4" w:rsidP="00AE702A">
            <w:pPr>
              <w:pStyle w:val="TAL"/>
              <w:rPr>
                <w:rFonts w:cs="Arial"/>
                <w:lang w:eastAsia="en-US"/>
              </w:rPr>
            </w:pPr>
            <w:r w:rsidRPr="0050431F">
              <w:rPr>
                <w:rFonts w:cs="Arial"/>
                <w:lang w:eastAsia="en-US"/>
              </w:rPr>
              <w:t>CNC: NTC1a</w:t>
            </w:r>
          </w:p>
          <w:p w14:paraId="159B53C9" w14:textId="77777777" w:rsidR="002F6EF4" w:rsidRPr="0050431F" w:rsidRDefault="002F6EF4" w:rsidP="00AE702A">
            <w:pPr>
              <w:pStyle w:val="TAL"/>
              <w:rPr>
                <w:rFonts w:cs="Arial"/>
                <w:lang w:eastAsia="en-US"/>
              </w:rPr>
            </w:pPr>
            <w:r w:rsidRPr="0050431F">
              <w:rPr>
                <w:rFonts w:cs="Arial"/>
                <w:lang w:eastAsia="en-US"/>
              </w:rPr>
              <w:t>C/NC:NTC1a</w:t>
            </w:r>
          </w:p>
        </w:tc>
        <w:tc>
          <w:tcPr>
            <w:tcW w:w="552" w:type="pct"/>
          </w:tcPr>
          <w:p w14:paraId="02E9F47B" w14:textId="77777777" w:rsidR="002F6EF4" w:rsidRPr="0050431F" w:rsidRDefault="002F6EF4" w:rsidP="00AE702A">
            <w:pPr>
              <w:pStyle w:val="TAL"/>
              <w:rPr>
                <w:rFonts w:cs="Arial"/>
                <w:lang w:eastAsia="en-US"/>
              </w:rPr>
            </w:pPr>
            <w:r w:rsidRPr="0050431F">
              <w:rPr>
                <w:rFonts w:cs="Arial"/>
                <w:lang w:eastAsia="en-US"/>
              </w:rPr>
              <w:t>CNC: NTC1a</w:t>
            </w:r>
          </w:p>
          <w:p w14:paraId="6454B779" w14:textId="77777777" w:rsidR="002F6EF4" w:rsidRPr="0050431F" w:rsidRDefault="002F6EF4" w:rsidP="00AE702A">
            <w:pPr>
              <w:pStyle w:val="TAL"/>
              <w:rPr>
                <w:rFonts w:cs="Arial"/>
                <w:lang w:eastAsia="en-US"/>
              </w:rPr>
            </w:pPr>
            <w:r w:rsidRPr="0050431F">
              <w:rPr>
                <w:rFonts w:cs="Arial"/>
                <w:lang w:eastAsia="en-US"/>
              </w:rPr>
              <w:t>C/NC:NTC1a</w:t>
            </w:r>
          </w:p>
        </w:tc>
        <w:tc>
          <w:tcPr>
            <w:tcW w:w="552" w:type="pct"/>
          </w:tcPr>
          <w:p w14:paraId="210F7DEB"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A5E6C7F" w14:textId="77777777" w:rsidR="002F6EF4" w:rsidRPr="0050431F" w:rsidRDefault="002F6EF4" w:rsidP="00AE702A">
            <w:pPr>
              <w:pStyle w:val="TAL"/>
              <w:rPr>
                <w:rFonts w:cs="Arial"/>
                <w:lang w:eastAsia="en-US"/>
              </w:rPr>
            </w:pPr>
            <w:r w:rsidRPr="0050431F">
              <w:rPr>
                <w:rFonts w:cs="Arial"/>
                <w:lang w:eastAsia="en-US"/>
              </w:rPr>
              <w:t>CNC: NTC2</w:t>
            </w:r>
          </w:p>
          <w:p w14:paraId="437532F5" w14:textId="77777777" w:rsidR="002F6EF4" w:rsidRPr="0050431F" w:rsidRDefault="002F6EF4" w:rsidP="00AE702A">
            <w:pPr>
              <w:pStyle w:val="TAL"/>
              <w:rPr>
                <w:rFonts w:cs="Arial"/>
                <w:lang w:eastAsia="en-US"/>
              </w:rPr>
            </w:pPr>
            <w:r w:rsidRPr="0050431F">
              <w:rPr>
                <w:rFonts w:cs="Arial"/>
                <w:lang w:eastAsia="en-US"/>
              </w:rPr>
              <w:t>C/NC: NTC2</w:t>
            </w:r>
          </w:p>
        </w:tc>
        <w:tc>
          <w:tcPr>
            <w:tcW w:w="552" w:type="pct"/>
          </w:tcPr>
          <w:p w14:paraId="0230AD49" w14:textId="77777777" w:rsidR="002F6EF4" w:rsidRPr="0050431F" w:rsidRDefault="002F6EF4" w:rsidP="00AE702A">
            <w:pPr>
              <w:pStyle w:val="TAL"/>
              <w:rPr>
                <w:rFonts w:cs="Arial"/>
                <w:lang w:eastAsia="en-US"/>
              </w:rPr>
            </w:pPr>
            <w:r w:rsidRPr="0050431F">
              <w:rPr>
                <w:rFonts w:cs="Arial"/>
                <w:lang w:eastAsia="en-US"/>
              </w:rPr>
              <w:t>CNC: NTC2</w:t>
            </w:r>
          </w:p>
          <w:p w14:paraId="2074798D" w14:textId="77777777" w:rsidR="002F6EF4" w:rsidRPr="0050431F" w:rsidRDefault="002F6EF4" w:rsidP="00AE702A">
            <w:pPr>
              <w:pStyle w:val="TAL"/>
              <w:rPr>
                <w:rFonts w:cs="Arial"/>
                <w:lang w:eastAsia="en-US"/>
              </w:rPr>
            </w:pPr>
            <w:r w:rsidRPr="0050431F">
              <w:rPr>
                <w:rFonts w:cs="Arial"/>
                <w:lang w:eastAsia="en-US"/>
              </w:rPr>
              <w:t>C/NC: NTC2</w:t>
            </w:r>
          </w:p>
        </w:tc>
        <w:tc>
          <w:tcPr>
            <w:tcW w:w="552" w:type="pct"/>
          </w:tcPr>
          <w:p w14:paraId="2F67DA43" w14:textId="77777777" w:rsidR="002F6EF4" w:rsidRPr="0050431F" w:rsidRDefault="002F6EF4" w:rsidP="005B180D">
            <w:pPr>
              <w:pStyle w:val="TAL"/>
              <w:rPr>
                <w:rFonts w:cs="Arial"/>
                <w:lang w:eastAsia="en-US"/>
              </w:rPr>
            </w:pPr>
            <w:r w:rsidRPr="0050431F">
              <w:rPr>
                <w:rFonts w:cs="Arial"/>
                <w:lang w:eastAsia="en-US"/>
              </w:rPr>
              <w:t>CNC: NTC2</w:t>
            </w:r>
          </w:p>
          <w:p w14:paraId="3E2D041F" w14:textId="77777777" w:rsidR="002F6EF4" w:rsidRPr="0050431F" w:rsidRDefault="002F6EF4" w:rsidP="005B180D">
            <w:pPr>
              <w:pStyle w:val="TAL"/>
              <w:rPr>
                <w:rFonts w:cs="Arial"/>
                <w:lang w:eastAsia="en-US"/>
              </w:rPr>
            </w:pPr>
            <w:r w:rsidRPr="0050431F">
              <w:rPr>
                <w:rFonts w:cs="Arial"/>
                <w:lang w:eastAsia="en-US"/>
              </w:rPr>
              <w:t>C/NC: NTC2</w:t>
            </w:r>
          </w:p>
        </w:tc>
        <w:tc>
          <w:tcPr>
            <w:tcW w:w="502" w:type="pct"/>
          </w:tcPr>
          <w:p w14:paraId="6003F38C"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12A33D5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5A827999" w14:textId="77777777" w:rsidTr="00552333">
        <w:trPr>
          <w:jc w:val="center"/>
        </w:trPr>
        <w:tc>
          <w:tcPr>
            <w:tcW w:w="645" w:type="pct"/>
            <w:vAlign w:val="center"/>
          </w:tcPr>
          <w:p w14:paraId="76652C52" w14:textId="77777777" w:rsidR="002F6EF4" w:rsidRPr="0050431F" w:rsidRDefault="002F6EF4" w:rsidP="00325748">
            <w:pPr>
              <w:pStyle w:val="TAL"/>
              <w:rPr>
                <w:rFonts w:cs="Arial"/>
                <w:b/>
                <w:lang w:eastAsia="en-US"/>
              </w:rPr>
            </w:pPr>
            <w:r w:rsidRPr="0050431F">
              <w:rPr>
                <w:rFonts w:cs="Arial"/>
                <w:b/>
                <w:lang w:eastAsia="en-US"/>
              </w:rPr>
              <w:t>6.7 Transmitter intermodulation</w:t>
            </w:r>
          </w:p>
        </w:tc>
        <w:tc>
          <w:tcPr>
            <w:tcW w:w="564" w:type="pct"/>
          </w:tcPr>
          <w:p w14:paraId="2262492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F9CAD9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8BC469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9EC9BF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5284AC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5C91A9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F0E077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8406C2A"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982E335" w14:textId="77777777" w:rsidTr="00552333">
        <w:trPr>
          <w:jc w:val="center"/>
        </w:trPr>
        <w:tc>
          <w:tcPr>
            <w:tcW w:w="645" w:type="pct"/>
          </w:tcPr>
          <w:p w14:paraId="5A7FC39D" w14:textId="77777777" w:rsidR="002F6EF4" w:rsidRPr="0050431F" w:rsidRDefault="002F6EF4" w:rsidP="00325748">
            <w:pPr>
              <w:pStyle w:val="TAL"/>
              <w:rPr>
                <w:rFonts w:cs="Arial"/>
                <w:lang w:eastAsia="en-US"/>
              </w:rPr>
            </w:pPr>
            <w:r w:rsidRPr="0050431F">
              <w:rPr>
                <w:rFonts w:cs="Arial"/>
                <w:lang w:eastAsia="en-US"/>
              </w:rPr>
              <w:t>General requirement</w:t>
            </w:r>
          </w:p>
        </w:tc>
        <w:tc>
          <w:tcPr>
            <w:tcW w:w="564" w:type="pct"/>
          </w:tcPr>
          <w:p w14:paraId="7280407D"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3D36EF2D"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7F825D3F"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47403A2A"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060435E7"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A948DD2"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02" w:type="pct"/>
          </w:tcPr>
          <w:p w14:paraId="6011A640"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31" w:type="pct"/>
          </w:tcPr>
          <w:p w14:paraId="2023D3D9" w14:textId="77777777" w:rsidR="002F6EF4" w:rsidRPr="0050431F" w:rsidRDefault="002F6EF4" w:rsidP="00325748">
            <w:pPr>
              <w:pStyle w:val="TAL"/>
              <w:rPr>
                <w:rFonts w:cs="Arial"/>
                <w:lang w:eastAsia="en-US"/>
              </w:rPr>
            </w:pPr>
            <w:r w:rsidRPr="0050431F">
              <w:rPr>
                <w:rFonts w:cs="Arial"/>
                <w:lang w:eastAsia="en-US"/>
              </w:rPr>
              <w:t>Same TC as used in 6.6</w:t>
            </w:r>
          </w:p>
        </w:tc>
      </w:tr>
      <w:tr w:rsidR="002F6EF4" w:rsidRPr="0050431F" w14:paraId="56BA759E" w14:textId="77777777" w:rsidTr="00552333">
        <w:trPr>
          <w:jc w:val="center"/>
        </w:trPr>
        <w:tc>
          <w:tcPr>
            <w:tcW w:w="645" w:type="pct"/>
            <w:vAlign w:val="center"/>
          </w:tcPr>
          <w:p w14:paraId="4D5324A5" w14:textId="77777777" w:rsidR="002F6EF4" w:rsidRPr="0050431F" w:rsidRDefault="002F6EF4" w:rsidP="00325748">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564" w:type="pct"/>
          </w:tcPr>
          <w:p w14:paraId="09B1B738" w14:textId="77777777" w:rsidR="002F6EF4" w:rsidRPr="0050431F" w:rsidRDefault="002F6EF4" w:rsidP="00C737DC">
            <w:pPr>
              <w:pStyle w:val="TAL"/>
              <w:rPr>
                <w:rFonts w:cs="Arial"/>
                <w:lang w:eastAsia="en-US"/>
              </w:rPr>
            </w:pPr>
            <w:r w:rsidRPr="0050431F">
              <w:rPr>
                <w:rFonts w:cs="Arial"/>
                <w:lang w:eastAsia="en-US"/>
              </w:rPr>
              <w:t>CNC: NTC1a</w:t>
            </w:r>
          </w:p>
          <w:p w14:paraId="01CE9AB1" w14:textId="77777777" w:rsidR="002F6EF4" w:rsidRPr="0050431F" w:rsidRDefault="002F6EF4" w:rsidP="00C737DC">
            <w:pPr>
              <w:pStyle w:val="TAL"/>
              <w:rPr>
                <w:rFonts w:cs="Arial"/>
                <w:lang w:eastAsia="en-US"/>
              </w:rPr>
            </w:pPr>
            <w:r w:rsidRPr="0050431F">
              <w:rPr>
                <w:rFonts w:cs="Arial"/>
                <w:lang w:eastAsia="en-US"/>
              </w:rPr>
              <w:t>C/NC:NTC1a</w:t>
            </w:r>
          </w:p>
        </w:tc>
        <w:tc>
          <w:tcPr>
            <w:tcW w:w="552" w:type="pct"/>
          </w:tcPr>
          <w:p w14:paraId="6E112661"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22FA4C4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74D2611" w14:textId="77777777" w:rsidR="002F6EF4" w:rsidRPr="00552333" w:rsidRDefault="002F6EF4" w:rsidP="00C737DC">
            <w:pPr>
              <w:pStyle w:val="TAL"/>
              <w:rPr>
                <w:rFonts w:cs="Arial"/>
                <w:lang w:val="sv-FI" w:eastAsia="en-US"/>
              </w:rPr>
            </w:pPr>
            <w:r w:rsidRPr="00552333">
              <w:rPr>
                <w:rFonts w:cs="Arial"/>
                <w:lang w:val="sv-FI" w:eastAsia="en-US"/>
              </w:rPr>
              <w:t>CNC: NTC2</w:t>
            </w:r>
          </w:p>
          <w:p w14:paraId="65BA580E" w14:textId="77777777" w:rsidR="002F6EF4" w:rsidRPr="00552333" w:rsidRDefault="002F6EF4" w:rsidP="002F6EF4">
            <w:pPr>
              <w:pStyle w:val="TAL"/>
              <w:rPr>
                <w:rFonts w:cs="Arial"/>
                <w:lang w:val="sv-FI" w:eastAsia="en-US"/>
              </w:rPr>
            </w:pPr>
            <w:r w:rsidRPr="00552333">
              <w:rPr>
                <w:rFonts w:cs="Arial"/>
                <w:lang w:val="sv-FI" w:eastAsia="en-US"/>
              </w:rPr>
              <w:t>C/NC: NTC2</w:t>
            </w:r>
          </w:p>
          <w:p w14:paraId="38D0F0EC" w14:textId="77777777" w:rsidR="002F6EF4" w:rsidRPr="00552333" w:rsidRDefault="002F6EF4" w:rsidP="002F6EF4">
            <w:pPr>
              <w:pStyle w:val="TAL"/>
              <w:rPr>
                <w:rFonts w:cs="Arial"/>
                <w:lang w:val="sv-FI" w:eastAsia="en-US"/>
              </w:rPr>
            </w:pPr>
            <w:r w:rsidRPr="00552333">
              <w:rPr>
                <w:rFonts w:cs="Arial"/>
                <w:lang w:val="sv-FI" w:eastAsia="en-US"/>
              </w:rPr>
              <w:t>NI : TC17</w:t>
            </w:r>
          </w:p>
          <w:p w14:paraId="42B74D6C" w14:textId="77777777" w:rsidR="002F6EF4" w:rsidRPr="0050431F" w:rsidRDefault="002F6EF4" w:rsidP="00325748">
            <w:pPr>
              <w:pStyle w:val="TAL"/>
              <w:rPr>
                <w:rFonts w:cs="Arial"/>
                <w:lang w:eastAsia="en-US"/>
              </w:rPr>
            </w:pPr>
            <w:r w:rsidRPr="0050431F">
              <w:rPr>
                <w:rFonts w:cs="Arial"/>
                <w:lang w:eastAsia="en-US"/>
              </w:rPr>
              <w:t>NG : TC20</w:t>
            </w:r>
          </w:p>
        </w:tc>
        <w:tc>
          <w:tcPr>
            <w:tcW w:w="552" w:type="pct"/>
          </w:tcPr>
          <w:p w14:paraId="0D221136"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EFB0A73"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FCCC2B5"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31" w:type="pct"/>
          </w:tcPr>
          <w:p w14:paraId="5D566701" w14:textId="77777777" w:rsidR="002F6EF4" w:rsidRPr="0050431F" w:rsidRDefault="002F6EF4" w:rsidP="00325748">
            <w:pPr>
              <w:pStyle w:val="TAL"/>
              <w:rPr>
                <w:rFonts w:cs="Arial"/>
                <w:lang w:eastAsia="en-US"/>
              </w:rPr>
            </w:pPr>
            <w:r w:rsidRPr="0050431F">
              <w:rPr>
                <w:rFonts w:cs="Arial"/>
                <w:lang w:eastAsia="en-US"/>
              </w:rPr>
              <w:t>Same TC as used in 6.6</w:t>
            </w:r>
          </w:p>
        </w:tc>
      </w:tr>
      <w:tr w:rsidR="002F6EF4" w:rsidRPr="0050431F" w14:paraId="6B446D44" w14:textId="77777777" w:rsidTr="00552333">
        <w:trPr>
          <w:jc w:val="center"/>
        </w:trPr>
        <w:tc>
          <w:tcPr>
            <w:tcW w:w="645" w:type="pct"/>
            <w:vAlign w:val="center"/>
          </w:tcPr>
          <w:p w14:paraId="4A3F0996" w14:textId="77777777" w:rsidR="002F6EF4" w:rsidRPr="0050431F" w:rsidRDefault="002F6EF4" w:rsidP="00325748">
            <w:pPr>
              <w:pStyle w:val="TAL"/>
              <w:rPr>
                <w:rFonts w:cs="Arial"/>
                <w:lang w:eastAsia="en-US"/>
              </w:rPr>
            </w:pPr>
            <w:r w:rsidRPr="0050431F">
              <w:rPr>
                <w:rFonts w:cs="Arial"/>
                <w:lang w:eastAsia="en-US"/>
              </w:rPr>
              <w:t>Additional requirement (BC3)</w:t>
            </w:r>
          </w:p>
        </w:tc>
        <w:tc>
          <w:tcPr>
            <w:tcW w:w="564" w:type="pct"/>
          </w:tcPr>
          <w:p w14:paraId="6F5F9B8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DD7FC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7CB084"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F8C980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FB07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1F3943"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02" w:type="pct"/>
          </w:tcPr>
          <w:p w14:paraId="15E48D5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C0F1FD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39AE38E" w14:textId="77777777" w:rsidTr="00552333">
        <w:trPr>
          <w:jc w:val="center"/>
        </w:trPr>
        <w:tc>
          <w:tcPr>
            <w:tcW w:w="645" w:type="pct"/>
            <w:vAlign w:val="center"/>
          </w:tcPr>
          <w:p w14:paraId="3B20A989" w14:textId="77777777" w:rsidR="002F6EF4" w:rsidRPr="0050431F" w:rsidRDefault="002F6EF4" w:rsidP="00325748">
            <w:pPr>
              <w:pStyle w:val="TAL"/>
              <w:rPr>
                <w:rFonts w:cs="Arial"/>
                <w:b/>
                <w:bCs/>
                <w:lang w:eastAsia="en-US"/>
              </w:rPr>
            </w:pPr>
            <w:r w:rsidRPr="0050431F">
              <w:rPr>
                <w:rFonts w:cs="Arial"/>
                <w:b/>
                <w:bCs/>
                <w:lang w:eastAsia="en-US"/>
              </w:rPr>
              <w:t>7.2 Reference sensitivity level</w:t>
            </w:r>
          </w:p>
        </w:tc>
        <w:tc>
          <w:tcPr>
            <w:tcW w:w="564" w:type="pct"/>
          </w:tcPr>
          <w:p w14:paraId="6F14D2E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CEB8B2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3457F9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C3C1DA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94A045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795E07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4BD1F5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50C5E97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8CE14E0" w14:textId="77777777" w:rsidTr="00552333">
        <w:trPr>
          <w:jc w:val="center"/>
        </w:trPr>
        <w:tc>
          <w:tcPr>
            <w:tcW w:w="645" w:type="pct"/>
            <w:vAlign w:val="center"/>
          </w:tcPr>
          <w:p w14:paraId="7818B08C" w14:textId="77777777" w:rsidR="002F6EF4" w:rsidRPr="0050431F" w:rsidRDefault="002F6EF4" w:rsidP="00325748">
            <w:pPr>
              <w:pStyle w:val="TAL"/>
              <w:rPr>
                <w:rFonts w:cs="Arial"/>
                <w:lang w:eastAsia="en-US"/>
              </w:rPr>
            </w:pPr>
            <w:r w:rsidRPr="0050431F">
              <w:rPr>
                <w:rFonts w:cs="Arial"/>
                <w:lang w:eastAsia="en-US"/>
              </w:rPr>
              <w:t>E-UTRA requirement</w:t>
            </w:r>
          </w:p>
        </w:tc>
        <w:tc>
          <w:tcPr>
            <w:tcW w:w="564" w:type="pct"/>
          </w:tcPr>
          <w:p w14:paraId="6639F5A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890E44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9913F0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42B7F80"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3C745C9"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3ECD2CA0"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6035D2A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BDF83C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B014940" w14:textId="77777777" w:rsidTr="00552333">
        <w:trPr>
          <w:jc w:val="center"/>
        </w:trPr>
        <w:tc>
          <w:tcPr>
            <w:tcW w:w="645" w:type="pct"/>
            <w:vAlign w:val="center"/>
          </w:tcPr>
          <w:p w14:paraId="35038ABA" w14:textId="77777777" w:rsidR="002F6EF4" w:rsidRPr="0050431F" w:rsidRDefault="002F6EF4" w:rsidP="00325748">
            <w:pPr>
              <w:pStyle w:val="TAL"/>
              <w:rPr>
                <w:rFonts w:cs="Arial"/>
                <w:lang w:eastAsia="en-US"/>
              </w:rPr>
            </w:pPr>
            <w:r w:rsidRPr="0050431F">
              <w:rPr>
                <w:rFonts w:cs="Arial"/>
                <w:lang w:eastAsia="en-US"/>
              </w:rPr>
              <w:t>UTRA FDD requirement</w:t>
            </w:r>
          </w:p>
        </w:tc>
        <w:tc>
          <w:tcPr>
            <w:tcW w:w="564" w:type="pct"/>
          </w:tcPr>
          <w:p w14:paraId="63EDC1A2"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332A494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784B0CE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3BC6E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A4A477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EA54979"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600704F"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9E1803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3CC8176" w14:textId="77777777" w:rsidTr="00552333">
        <w:trPr>
          <w:jc w:val="center"/>
        </w:trPr>
        <w:tc>
          <w:tcPr>
            <w:tcW w:w="645" w:type="pct"/>
            <w:vAlign w:val="center"/>
          </w:tcPr>
          <w:p w14:paraId="6B63F2B7" w14:textId="77777777" w:rsidR="002F6EF4" w:rsidRPr="0050431F" w:rsidRDefault="002F6EF4" w:rsidP="00325748">
            <w:pPr>
              <w:pStyle w:val="TAL"/>
              <w:rPr>
                <w:rFonts w:cs="Arial"/>
                <w:lang w:eastAsia="en-US"/>
              </w:rPr>
            </w:pPr>
            <w:r w:rsidRPr="0050431F">
              <w:rPr>
                <w:rFonts w:cs="Arial"/>
                <w:lang w:eastAsia="en-US"/>
              </w:rPr>
              <w:t>UTRA TDD requirement</w:t>
            </w:r>
          </w:p>
        </w:tc>
        <w:tc>
          <w:tcPr>
            <w:tcW w:w="564" w:type="pct"/>
          </w:tcPr>
          <w:p w14:paraId="746347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FC822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BF0C8DE"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3F56E6A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DAA39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5C3211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9DA2B0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1B18F2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55B0BC2" w14:textId="77777777" w:rsidTr="00552333">
        <w:trPr>
          <w:jc w:val="center"/>
        </w:trPr>
        <w:tc>
          <w:tcPr>
            <w:tcW w:w="645" w:type="pct"/>
            <w:vAlign w:val="center"/>
          </w:tcPr>
          <w:p w14:paraId="478F669B" w14:textId="77777777" w:rsidR="002F6EF4" w:rsidRPr="0050431F" w:rsidRDefault="002F6EF4" w:rsidP="00325748">
            <w:pPr>
              <w:pStyle w:val="TAL"/>
              <w:rPr>
                <w:rFonts w:cs="Arial"/>
                <w:lang w:eastAsia="en-US"/>
              </w:rPr>
            </w:pPr>
            <w:r w:rsidRPr="0050431F">
              <w:rPr>
                <w:rFonts w:cs="Arial"/>
                <w:lang w:eastAsia="en-US"/>
              </w:rPr>
              <w:t>GSM/EDGE requirement</w:t>
            </w:r>
          </w:p>
        </w:tc>
        <w:tc>
          <w:tcPr>
            <w:tcW w:w="564" w:type="pct"/>
          </w:tcPr>
          <w:p w14:paraId="636020D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9D9FFA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B32629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6FC42E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69F2C7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7908C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5527B5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85238D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3C69AA0" w14:textId="77777777" w:rsidTr="00552333">
        <w:trPr>
          <w:jc w:val="center"/>
        </w:trPr>
        <w:tc>
          <w:tcPr>
            <w:tcW w:w="645" w:type="pct"/>
            <w:vAlign w:val="center"/>
          </w:tcPr>
          <w:p w14:paraId="70DEFD25" w14:textId="77777777" w:rsidR="002F6EF4" w:rsidRPr="0050431F" w:rsidRDefault="002F6EF4" w:rsidP="00325748">
            <w:pPr>
              <w:pStyle w:val="TAL"/>
              <w:rPr>
                <w:rFonts w:cs="Arial"/>
                <w:lang w:eastAsia="en-US"/>
              </w:rPr>
            </w:pPr>
            <w:r w:rsidRPr="0050431F">
              <w:rPr>
                <w:rFonts w:cs="Arial"/>
                <w:lang w:eastAsia="en-US"/>
              </w:rPr>
              <w:t>NB-IoT requirement</w:t>
            </w:r>
          </w:p>
        </w:tc>
        <w:tc>
          <w:tcPr>
            <w:tcW w:w="564" w:type="pct"/>
          </w:tcPr>
          <w:p w14:paraId="35A2755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47B8E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14AC7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B283CA6"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61AB7EBA"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0B298EE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45CB60C"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03C0BAB0"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782EB06D" w14:textId="77777777" w:rsidTr="00552333">
        <w:trPr>
          <w:jc w:val="center"/>
        </w:trPr>
        <w:tc>
          <w:tcPr>
            <w:tcW w:w="645" w:type="pct"/>
            <w:vAlign w:val="center"/>
          </w:tcPr>
          <w:p w14:paraId="4526B7CD" w14:textId="77777777" w:rsidR="002F6EF4" w:rsidRPr="0050431F" w:rsidRDefault="002F6EF4" w:rsidP="00325748">
            <w:pPr>
              <w:pStyle w:val="TAL"/>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564" w:type="pct"/>
          </w:tcPr>
          <w:p w14:paraId="79661ED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DBA297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9D5DB1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C434D9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D05395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C76302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D22F934"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1BF04F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3DD7FFCE" w14:textId="77777777" w:rsidTr="00552333">
        <w:trPr>
          <w:jc w:val="center"/>
        </w:trPr>
        <w:tc>
          <w:tcPr>
            <w:tcW w:w="645" w:type="pct"/>
            <w:vAlign w:val="center"/>
          </w:tcPr>
          <w:p w14:paraId="32333BF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2910C1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89842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9FB63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1D5077"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CA4B6D4"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6606B56F"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2A6B5C0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3B690A5"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54CCE88" w14:textId="77777777" w:rsidTr="00552333">
        <w:trPr>
          <w:jc w:val="center"/>
        </w:trPr>
        <w:tc>
          <w:tcPr>
            <w:tcW w:w="645" w:type="pct"/>
            <w:vAlign w:val="center"/>
          </w:tcPr>
          <w:p w14:paraId="227D510A"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3C9A9FE2"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2F4843C"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981B13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F774B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E99C3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BEBF636"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6512A9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2DBCCC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D9E4A3D" w14:textId="77777777" w:rsidTr="00552333">
        <w:trPr>
          <w:jc w:val="center"/>
        </w:trPr>
        <w:tc>
          <w:tcPr>
            <w:tcW w:w="645" w:type="pct"/>
            <w:vAlign w:val="center"/>
          </w:tcPr>
          <w:p w14:paraId="5E9C0D1F"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23B056A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EF9DA5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23A8EAE"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6B8076D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5BD07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599EF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C34C1AC"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EF6D03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6A63B34" w14:textId="77777777" w:rsidTr="00552333">
        <w:trPr>
          <w:trHeight w:val="535"/>
          <w:jc w:val="center"/>
        </w:trPr>
        <w:tc>
          <w:tcPr>
            <w:tcW w:w="645" w:type="pct"/>
            <w:vAlign w:val="center"/>
          </w:tcPr>
          <w:p w14:paraId="0C92B6A4"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7375790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CB219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77EABB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8FAAF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9E5A6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8FF4D15"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53CD77F"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241E2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E102936" w14:textId="77777777" w:rsidTr="00552333">
        <w:trPr>
          <w:trHeight w:val="535"/>
          <w:jc w:val="center"/>
        </w:trPr>
        <w:tc>
          <w:tcPr>
            <w:tcW w:w="645" w:type="pct"/>
            <w:vAlign w:val="center"/>
          </w:tcPr>
          <w:p w14:paraId="3239FCBA"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75A1464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7131D4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356882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B220D3"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1A224A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464167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EBFD017"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5F9EE6FC"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5D612957" w14:textId="77777777" w:rsidTr="00552333">
        <w:trPr>
          <w:jc w:val="center"/>
        </w:trPr>
        <w:tc>
          <w:tcPr>
            <w:tcW w:w="645" w:type="pct"/>
            <w:vAlign w:val="center"/>
          </w:tcPr>
          <w:p w14:paraId="7D09EA62" w14:textId="77777777" w:rsidR="002F6EF4" w:rsidRPr="0050431F" w:rsidRDefault="002F6EF4" w:rsidP="00325748">
            <w:pPr>
              <w:pStyle w:val="TAL"/>
              <w:rPr>
                <w:rFonts w:cs="Arial"/>
                <w:b/>
                <w:bCs/>
                <w:lang w:eastAsia="en-US"/>
              </w:rPr>
            </w:pPr>
            <w:r w:rsidRPr="0050431F">
              <w:rPr>
                <w:rFonts w:cs="Arial"/>
                <w:b/>
                <w:bCs/>
                <w:lang w:eastAsia="en-US"/>
              </w:rPr>
              <w:t>7.4 In-band selectivity and blocking</w:t>
            </w:r>
          </w:p>
        </w:tc>
        <w:tc>
          <w:tcPr>
            <w:tcW w:w="564" w:type="pct"/>
          </w:tcPr>
          <w:p w14:paraId="0071B5D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55A369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0ED739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7804F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763542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8A04B4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873B33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9AFEE9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7BFBD892" w14:textId="77777777" w:rsidTr="00552333">
        <w:trPr>
          <w:jc w:val="center"/>
        </w:trPr>
        <w:tc>
          <w:tcPr>
            <w:tcW w:w="645" w:type="pct"/>
            <w:vAlign w:val="center"/>
          </w:tcPr>
          <w:p w14:paraId="737BCC90" w14:textId="77777777" w:rsidR="002F6EF4" w:rsidRPr="0050431F" w:rsidRDefault="002F6EF4" w:rsidP="00325748">
            <w:pPr>
              <w:pStyle w:val="TAL"/>
              <w:rPr>
                <w:rFonts w:cs="Arial"/>
                <w:lang w:eastAsia="en-US"/>
              </w:rPr>
            </w:pPr>
            <w:r w:rsidRPr="0050431F">
              <w:rPr>
                <w:rFonts w:cs="Arial"/>
                <w:lang w:eastAsia="en-US"/>
              </w:rPr>
              <w:t>General blocking requirement</w:t>
            </w:r>
          </w:p>
        </w:tc>
        <w:tc>
          <w:tcPr>
            <w:tcW w:w="564" w:type="pct"/>
          </w:tcPr>
          <w:p w14:paraId="6F63A7F8" w14:textId="77777777" w:rsidR="002F6EF4" w:rsidRPr="0050431F" w:rsidRDefault="002F6EF4" w:rsidP="00BD6B20">
            <w:pPr>
              <w:pStyle w:val="TAL"/>
              <w:rPr>
                <w:rFonts w:cs="Arial"/>
                <w:lang w:eastAsia="en-US"/>
              </w:rPr>
            </w:pPr>
            <w:r w:rsidRPr="0050431F">
              <w:rPr>
                <w:rFonts w:cs="Arial"/>
                <w:lang w:eastAsia="en-US"/>
              </w:rPr>
              <w:t>C: TC1a</w:t>
            </w:r>
          </w:p>
          <w:p w14:paraId="5D2FD871" w14:textId="77777777" w:rsidR="002F6EF4" w:rsidRPr="0050431F" w:rsidRDefault="002F6EF4" w:rsidP="00BD6B20">
            <w:pPr>
              <w:pStyle w:val="TAL"/>
              <w:rPr>
                <w:rFonts w:cs="Arial"/>
                <w:lang w:eastAsia="en-US"/>
              </w:rPr>
            </w:pPr>
            <w:r w:rsidRPr="0050431F">
              <w:rPr>
                <w:rFonts w:cs="Arial"/>
                <w:lang w:eastAsia="en-US"/>
              </w:rPr>
              <w:t>CNC: NTC1a</w:t>
            </w:r>
          </w:p>
          <w:p w14:paraId="0F8F50EE"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082060D4" w14:textId="77777777" w:rsidR="002F6EF4" w:rsidRPr="0050431F" w:rsidRDefault="002F6EF4" w:rsidP="00BD6B20">
            <w:pPr>
              <w:pStyle w:val="TAL"/>
              <w:rPr>
                <w:rFonts w:cs="Arial"/>
                <w:lang w:eastAsia="en-US"/>
              </w:rPr>
            </w:pPr>
            <w:r w:rsidRPr="0050431F">
              <w:rPr>
                <w:rFonts w:cs="Arial"/>
                <w:lang w:eastAsia="en-US"/>
              </w:rPr>
              <w:t>C: TC1a</w:t>
            </w:r>
          </w:p>
          <w:p w14:paraId="5D2F587D" w14:textId="77777777" w:rsidR="002F6EF4" w:rsidRPr="0050431F" w:rsidRDefault="002F6EF4" w:rsidP="00BD6B20">
            <w:pPr>
              <w:pStyle w:val="TAL"/>
              <w:rPr>
                <w:rFonts w:cs="Arial"/>
                <w:lang w:eastAsia="en-US"/>
              </w:rPr>
            </w:pPr>
            <w:r w:rsidRPr="0050431F">
              <w:rPr>
                <w:rFonts w:cs="Arial"/>
                <w:lang w:eastAsia="en-US"/>
              </w:rPr>
              <w:t>CNC: NTC1a</w:t>
            </w:r>
          </w:p>
          <w:p w14:paraId="7C62AB71"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70580DCD"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7D166622" w14:textId="77777777" w:rsidR="002F6EF4" w:rsidRPr="0050431F" w:rsidRDefault="002F6EF4" w:rsidP="00BD6B20">
            <w:pPr>
              <w:pStyle w:val="TAL"/>
              <w:rPr>
                <w:rFonts w:cs="Arial"/>
                <w:lang w:eastAsia="en-US"/>
              </w:rPr>
            </w:pPr>
            <w:r w:rsidRPr="0050431F">
              <w:rPr>
                <w:rFonts w:cs="Arial"/>
                <w:lang w:eastAsia="en-US"/>
              </w:rPr>
              <w:t>C: TC2</w:t>
            </w:r>
          </w:p>
          <w:p w14:paraId="5F591F82" w14:textId="77777777" w:rsidR="002F6EF4" w:rsidRPr="0050431F" w:rsidRDefault="002F6EF4" w:rsidP="00BD6B20">
            <w:pPr>
              <w:pStyle w:val="TAL"/>
              <w:rPr>
                <w:rFonts w:cs="Arial"/>
                <w:lang w:eastAsia="en-US"/>
              </w:rPr>
            </w:pPr>
            <w:r w:rsidRPr="0050431F">
              <w:rPr>
                <w:rFonts w:cs="Arial"/>
                <w:lang w:eastAsia="en-US"/>
              </w:rPr>
              <w:t>CNC: NTC2</w:t>
            </w:r>
          </w:p>
          <w:p w14:paraId="791AB37C" w14:textId="77777777" w:rsidR="002F6EF4" w:rsidRPr="0050431F" w:rsidRDefault="002F6EF4" w:rsidP="002F6EF4">
            <w:pPr>
              <w:pStyle w:val="TAL"/>
              <w:rPr>
                <w:rFonts w:cs="Arial"/>
                <w:lang w:eastAsia="en-US"/>
              </w:rPr>
            </w:pPr>
            <w:r w:rsidRPr="0050431F">
              <w:rPr>
                <w:rFonts w:cs="Arial"/>
                <w:lang w:eastAsia="en-US"/>
              </w:rPr>
              <w:t>C/NC: TC2, NTC2</w:t>
            </w:r>
          </w:p>
          <w:p w14:paraId="1064A685" w14:textId="77777777" w:rsidR="002F6EF4" w:rsidRPr="0050431F" w:rsidRDefault="002F6EF4" w:rsidP="002F6EF4">
            <w:pPr>
              <w:pStyle w:val="TAL"/>
              <w:rPr>
                <w:rFonts w:cs="Arial"/>
                <w:lang w:eastAsia="en-US"/>
              </w:rPr>
            </w:pPr>
            <w:r w:rsidRPr="0050431F">
              <w:rPr>
                <w:rFonts w:cs="Arial"/>
                <w:lang w:eastAsia="en-US"/>
              </w:rPr>
              <w:t>NI : TC17</w:t>
            </w:r>
          </w:p>
          <w:p w14:paraId="0054E335"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39D2625" w14:textId="77777777" w:rsidR="002F6EF4" w:rsidRPr="0050431F" w:rsidRDefault="002F6EF4" w:rsidP="00BD6B20">
            <w:pPr>
              <w:pStyle w:val="TAL"/>
              <w:rPr>
                <w:rFonts w:cs="Arial"/>
                <w:lang w:eastAsia="en-US"/>
              </w:rPr>
            </w:pPr>
            <w:r w:rsidRPr="0050431F">
              <w:rPr>
                <w:rFonts w:cs="Arial"/>
                <w:lang w:eastAsia="en-US"/>
              </w:rPr>
              <w:t>C: TC2</w:t>
            </w:r>
          </w:p>
          <w:p w14:paraId="4ECD34A1" w14:textId="77777777" w:rsidR="002F6EF4" w:rsidRPr="0050431F" w:rsidRDefault="002F6EF4" w:rsidP="00BD6B20">
            <w:pPr>
              <w:pStyle w:val="TAL"/>
              <w:rPr>
                <w:rFonts w:cs="Arial"/>
                <w:lang w:eastAsia="en-US"/>
              </w:rPr>
            </w:pPr>
            <w:r w:rsidRPr="0050431F">
              <w:rPr>
                <w:rFonts w:cs="Arial"/>
                <w:lang w:eastAsia="en-US"/>
              </w:rPr>
              <w:t>CNC: NTC2</w:t>
            </w:r>
          </w:p>
          <w:p w14:paraId="3168EEE3" w14:textId="77777777" w:rsidR="002F6EF4" w:rsidRPr="0050431F" w:rsidRDefault="002F6EF4" w:rsidP="002F6EF4">
            <w:pPr>
              <w:pStyle w:val="TAL"/>
              <w:rPr>
                <w:rFonts w:cs="Arial"/>
                <w:lang w:eastAsia="en-US"/>
              </w:rPr>
            </w:pPr>
            <w:r w:rsidRPr="0050431F">
              <w:rPr>
                <w:rFonts w:cs="Arial"/>
                <w:lang w:eastAsia="en-US"/>
              </w:rPr>
              <w:t>C/NC: TC2, NTC2</w:t>
            </w:r>
          </w:p>
          <w:p w14:paraId="21A1519C" w14:textId="77777777" w:rsidR="002F6EF4" w:rsidRPr="0050431F" w:rsidRDefault="002F6EF4" w:rsidP="002F6EF4">
            <w:pPr>
              <w:pStyle w:val="TAL"/>
              <w:rPr>
                <w:rFonts w:cs="Arial"/>
                <w:lang w:eastAsia="en-US"/>
              </w:rPr>
            </w:pPr>
            <w:r w:rsidRPr="0050431F">
              <w:rPr>
                <w:rFonts w:cs="Arial"/>
                <w:lang w:eastAsia="en-US"/>
              </w:rPr>
              <w:t>NI : TC17</w:t>
            </w:r>
          </w:p>
          <w:p w14:paraId="44C48AA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308700D" w14:textId="77777777" w:rsidR="002F6EF4" w:rsidRPr="0050431F" w:rsidRDefault="002F6EF4" w:rsidP="005B180D">
            <w:pPr>
              <w:pStyle w:val="TAL"/>
              <w:rPr>
                <w:rFonts w:cs="Arial"/>
                <w:lang w:eastAsia="en-US"/>
              </w:rPr>
            </w:pPr>
            <w:r w:rsidRPr="0050431F">
              <w:rPr>
                <w:rFonts w:cs="Arial"/>
                <w:lang w:eastAsia="en-US"/>
              </w:rPr>
              <w:t xml:space="preserve">C: TC2 </w:t>
            </w:r>
          </w:p>
          <w:p w14:paraId="35BF89D3" w14:textId="77777777" w:rsidR="002F6EF4" w:rsidRPr="0050431F" w:rsidRDefault="002F6EF4" w:rsidP="005B180D">
            <w:pPr>
              <w:pStyle w:val="TAL"/>
              <w:rPr>
                <w:rFonts w:cs="Arial"/>
                <w:lang w:eastAsia="en-US"/>
              </w:rPr>
            </w:pPr>
            <w:r w:rsidRPr="0050431F">
              <w:rPr>
                <w:rFonts w:cs="Arial"/>
                <w:lang w:eastAsia="en-US"/>
              </w:rPr>
              <w:t>CNC: NTC2</w:t>
            </w:r>
          </w:p>
          <w:p w14:paraId="10173B19"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642E095"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EAE9E4E"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2217364" w14:textId="77777777" w:rsidTr="00552333">
        <w:trPr>
          <w:jc w:val="center"/>
        </w:trPr>
        <w:tc>
          <w:tcPr>
            <w:tcW w:w="645" w:type="pct"/>
            <w:vAlign w:val="center"/>
          </w:tcPr>
          <w:p w14:paraId="07B048C3" w14:textId="77777777" w:rsidR="002F6EF4" w:rsidRPr="0050431F" w:rsidRDefault="002F6EF4" w:rsidP="00325748">
            <w:pPr>
              <w:pStyle w:val="TAL"/>
              <w:rPr>
                <w:rFonts w:cs="Arial"/>
                <w:lang w:eastAsia="en-US"/>
              </w:rPr>
            </w:pPr>
            <w:r w:rsidRPr="0050431F">
              <w:rPr>
                <w:rFonts w:cs="Arial"/>
                <w:lang w:eastAsia="en-US"/>
              </w:rPr>
              <w:t>General narrowband blocking requirement</w:t>
            </w:r>
          </w:p>
        </w:tc>
        <w:tc>
          <w:tcPr>
            <w:tcW w:w="564" w:type="pct"/>
          </w:tcPr>
          <w:p w14:paraId="10E40DBA" w14:textId="77777777" w:rsidR="002F6EF4" w:rsidRPr="0050431F" w:rsidRDefault="002F6EF4" w:rsidP="00BD6B20">
            <w:pPr>
              <w:pStyle w:val="TAL"/>
              <w:rPr>
                <w:rFonts w:cs="Arial"/>
                <w:lang w:eastAsia="en-US"/>
              </w:rPr>
            </w:pPr>
            <w:r w:rsidRPr="0050431F">
              <w:rPr>
                <w:rFonts w:cs="Arial"/>
                <w:lang w:eastAsia="en-US"/>
              </w:rPr>
              <w:t xml:space="preserve">C: TC1a, </w:t>
            </w:r>
          </w:p>
          <w:p w14:paraId="17EF447B" w14:textId="77777777" w:rsidR="002F6EF4" w:rsidRPr="0050431F" w:rsidRDefault="002F6EF4" w:rsidP="00BD6B20">
            <w:pPr>
              <w:pStyle w:val="TAL"/>
              <w:rPr>
                <w:rFonts w:cs="Arial"/>
                <w:lang w:eastAsia="en-US"/>
              </w:rPr>
            </w:pPr>
            <w:r w:rsidRPr="0050431F">
              <w:rPr>
                <w:rFonts w:cs="Arial"/>
                <w:lang w:eastAsia="en-US"/>
              </w:rPr>
              <w:t>TC6a</w:t>
            </w:r>
          </w:p>
          <w:p w14:paraId="5122E718" w14:textId="77777777" w:rsidR="002F6EF4" w:rsidRPr="0050431F" w:rsidRDefault="002F6EF4" w:rsidP="00BD6B20">
            <w:pPr>
              <w:pStyle w:val="TAL"/>
              <w:rPr>
                <w:rFonts w:cs="Arial"/>
                <w:lang w:eastAsia="en-US"/>
              </w:rPr>
            </w:pPr>
            <w:r w:rsidRPr="0050431F">
              <w:rPr>
                <w:rFonts w:cs="Arial"/>
                <w:lang w:eastAsia="en-US"/>
              </w:rPr>
              <w:t>CNC: NTC1a, TC6a</w:t>
            </w:r>
          </w:p>
          <w:p w14:paraId="43085757"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320B735B" w14:textId="77777777" w:rsidR="002F6EF4" w:rsidRPr="0050431F" w:rsidRDefault="002F6EF4" w:rsidP="00BD6B20">
            <w:pPr>
              <w:pStyle w:val="TAL"/>
              <w:rPr>
                <w:rFonts w:cs="Arial"/>
                <w:lang w:eastAsia="en-US"/>
              </w:rPr>
            </w:pPr>
            <w:r w:rsidRPr="0050431F">
              <w:rPr>
                <w:rFonts w:cs="Arial"/>
                <w:lang w:eastAsia="en-US"/>
              </w:rPr>
              <w:t>C: TC1a , TC6a</w:t>
            </w:r>
          </w:p>
          <w:p w14:paraId="7C554039" w14:textId="77777777" w:rsidR="002F6EF4" w:rsidRPr="0050431F" w:rsidRDefault="002F6EF4" w:rsidP="00BD6B20">
            <w:pPr>
              <w:pStyle w:val="TAL"/>
              <w:rPr>
                <w:rFonts w:cs="Arial"/>
                <w:lang w:eastAsia="en-US"/>
              </w:rPr>
            </w:pPr>
            <w:r w:rsidRPr="0050431F">
              <w:rPr>
                <w:rFonts w:cs="Arial"/>
                <w:lang w:eastAsia="en-US"/>
              </w:rPr>
              <w:t>CNC:NTC1a, TC6a</w:t>
            </w:r>
          </w:p>
          <w:p w14:paraId="6D8DC690"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730765E4" w14:textId="77777777" w:rsidR="002F6EF4" w:rsidRPr="0050431F" w:rsidRDefault="002F6EF4" w:rsidP="00325748">
            <w:pPr>
              <w:pStyle w:val="TAL"/>
              <w:rPr>
                <w:rFonts w:cs="Arial"/>
                <w:lang w:eastAsia="en-US"/>
              </w:rPr>
            </w:pPr>
            <w:r w:rsidRPr="0050431F">
              <w:rPr>
                <w:rFonts w:cs="Arial"/>
                <w:lang w:eastAsia="en-US"/>
              </w:rPr>
              <w:t>C: TC1b TC6c</w:t>
            </w:r>
          </w:p>
        </w:tc>
        <w:tc>
          <w:tcPr>
            <w:tcW w:w="552" w:type="pct"/>
          </w:tcPr>
          <w:p w14:paraId="7DDCC519" w14:textId="77777777" w:rsidR="002F6EF4" w:rsidRPr="0050431F" w:rsidRDefault="002F6EF4" w:rsidP="00BD6B20">
            <w:pPr>
              <w:pStyle w:val="TAL"/>
              <w:rPr>
                <w:rFonts w:cs="Arial"/>
                <w:lang w:eastAsia="en-US"/>
              </w:rPr>
            </w:pPr>
            <w:r w:rsidRPr="0050431F">
              <w:rPr>
                <w:rFonts w:cs="Arial"/>
                <w:lang w:eastAsia="en-US"/>
              </w:rPr>
              <w:t xml:space="preserve">C: TC2, </w:t>
            </w:r>
          </w:p>
          <w:p w14:paraId="1982583B" w14:textId="77777777" w:rsidR="002F6EF4" w:rsidRPr="0050431F" w:rsidRDefault="002F6EF4" w:rsidP="00BD6B20">
            <w:pPr>
              <w:pStyle w:val="TAL"/>
              <w:rPr>
                <w:rFonts w:cs="Arial"/>
                <w:lang w:eastAsia="en-US"/>
              </w:rPr>
            </w:pPr>
            <w:r w:rsidRPr="0050431F">
              <w:rPr>
                <w:rFonts w:cs="Arial"/>
                <w:lang w:eastAsia="en-US"/>
              </w:rPr>
              <w:t>TC6b</w:t>
            </w:r>
          </w:p>
          <w:p w14:paraId="387F848F" w14:textId="77777777" w:rsidR="002F6EF4" w:rsidRPr="0050431F" w:rsidRDefault="002F6EF4" w:rsidP="00BD6B20">
            <w:pPr>
              <w:pStyle w:val="TAL"/>
              <w:rPr>
                <w:rFonts w:cs="Arial"/>
                <w:lang w:eastAsia="en-US"/>
              </w:rPr>
            </w:pPr>
            <w:r w:rsidRPr="0050431F">
              <w:rPr>
                <w:rFonts w:cs="Arial"/>
                <w:lang w:eastAsia="en-US"/>
              </w:rPr>
              <w:t>CNC:NTC2, TC6b</w:t>
            </w:r>
          </w:p>
          <w:p w14:paraId="0F0D3379" w14:textId="77777777" w:rsidR="002F6EF4" w:rsidRPr="00552333" w:rsidRDefault="002F6EF4" w:rsidP="00BD6B20">
            <w:pPr>
              <w:pStyle w:val="TAL"/>
              <w:rPr>
                <w:rFonts w:cs="Arial"/>
                <w:lang w:val="sv-FI" w:eastAsia="en-US"/>
              </w:rPr>
            </w:pPr>
            <w:r w:rsidRPr="00552333">
              <w:rPr>
                <w:rFonts w:cs="Arial"/>
                <w:lang w:val="sv-FI" w:eastAsia="en-US"/>
              </w:rPr>
              <w:t xml:space="preserve">C/NC: TC2, </w:t>
            </w:r>
          </w:p>
          <w:p w14:paraId="087C746A" w14:textId="77777777" w:rsidR="002F6EF4" w:rsidRPr="00552333" w:rsidRDefault="002F6EF4" w:rsidP="002F6EF4">
            <w:pPr>
              <w:pStyle w:val="TAL"/>
              <w:rPr>
                <w:rFonts w:cs="Arial"/>
                <w:lang w:val="sv-FI" w:eastAsia="en-US"/>
              </w:rPr>
            </w:pPr>
            <w:r w:rsidRPr="00552333">
              <w:rPr>
                <w:rFonts w:cs="Arial"/>
                <w:lang w:val="sv-FI" w:eastAsia="en-US"/>
              </w:rPr>
              <w:t>NTC2, TC6b</w:t>
            </w:r>
          </w:p>
          <w:p w14:paraId="298AB69D" w14:textId="77777777" w:rsidR="002F6EF4" w:rsidRPr="00552333" w:rsidRDefault="002F6EF4" w:rsidP="002F6EF4">
            <w:pPr>
              <w:pStyle w:val="TAL"/>
              <w:rPr>
                <w:rFonts w:cs="Arial"/>
                <w:lang w:val="sv-FI" w:eastAsia="en-US"/>
              </w:rPr>
            </w:pPr>
            <w:r w:rsidRPr="00552333">
              <w:rPr>
                <w:rFonts w:cs="Arial"/>
                <w:lang w:val="sv-FI" w:eastAsia="en-US"/>
              </w:rPr>
              <w:t>NI : TC17</w:t>
            </w:r>
          </w:p>
          <w:p w14:paraId="498C700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2BB302A8" w14:textId="77777777" w:rsidR="002F6EF4" w:rsidRPr="0050431F" w:rsidRDefault="002F6EF4" w:rsidP="00BD6B20">
            <w:pPr>
              <w:pStyle w:val="TAL"/>
              <w:rPr>
                <w:rFonts w:cs="Arial"/>
                <w:lang w:eastAsia="en-US"/>
              </w:rPr>
            </w:pPr>
            <w:r w:rsidRPr="0050431F">
              <w:rPr>
                <w:rFonts w:cs="Arial"/>
                <w:lang w:eastAsia="en-US"/>
              </w:rPr>
              <w:t>C: TC2, TC6b</w:t>
            </w:r>
          </w:p>
          <w:p w14:paraId="0D79A467" w14:textId="77777777" w:rsidR="002F6EF4" w:rsidRPr="0050431F" w:rsidRDefault="002F6EF4" w:rsidP="00BD6B20">
            <w:pPr>
              <w:pStyle w:val="TAL"/>
              <w:rPr>
                <w:rFonts w:cs="Arial"/>
                <w:lang w:eastAsia="en-US"/>
              </w:rPr>
            </w:pPr>
            <w:r w:rsidRPr="0050431F">
              <w:rPr>
                <w:rFonts w:cs="Arial"/>
                <w:lang w:eastAsia="en-US"/>
              </w:rPr>
              <w:t>CNC: NTC2, TC6b</w:t>
            </w:r>
          </w:p>
          <w:p w14:paraId="0EA4ADD5" w14:textId="77777777" w:rsidR="002F6EF4" w:rsidRPr="00552333" w:rsidRDefault="002F6EF4" w:rsidP="00BD6B20">
            <w:pPr>
              <w:pStyle w:val="TAL"/>
              <w:rPr>
                <w:rFonts w:cs="Arial"/>
                <w:lang w:val="sv-FI" w:eastAsia="en-US"/>
              </w:rPr>
            </w:pPr>
            <w:r w:rsidRPr="00552333">
              <w:rPr>
                <w:rFonts w:cs="Arial"/>
                <w:lang w:val="sv-FI" w:eastAsia="en-US"/>
              </w:rPr>
              <w:t xml:space="preserve">C/NC: TC2, </w:t>
            </w:r>
          </w:p>
          <w:p w14:paraId="5EAD7083" w14:textId="77777777" w:rsidR="002F6EF4" w:rsidRPr="00552333" w:rsidRDefault="002F6EF4" w:rsidP="002F6EF4">
            <w:pPr>
              <w:pStyle w:val="TAL"/>
              <w:rPr>
                <w:rFonts w:cs="Arial"/>
                <w:lang w:val="sv-FI" w:eastAsia="en-US"/>
              </w:rPr>
            </w:pPr>
            <w:r w:rsidRPr="00552333">
              <w:rPr>
                <w:rFonts w:cs="Arial"/>
                <w:lang w:val="sv-FI" w:eastAsia="en-US"/>
              </w:rPr>
              <w:t xml:space="preserve">NTC2, TC6b </w:t>
            </w:r>
          </w:p>
          <w:p w14:paraId="3EC22AE8" w14:textId="77777777" w:rsidR="002F6EF4" w:rsidRPr="00552333" w:rsidRDefault="002F6EF4" w:rsidP="002F6EF4">
            <w:pPr>
              <w:pStyle w:val="TAL"/>
              <w:rPr>
                <w:rFonts w:cs="Arial"/>
                <w:lang w:val="sv-FI" w:eastAsia="en-US"/>
              </w:rPr>
            </w:pPr>
            <w:r w:rsidRPr="00552333">
              <w:rPr>
                <w:rFonts w:cs="Arial"/>
                <w:lang w:val="sv-FI" w:eastAsia="en-US"/>
              </w:rPr>
              <w:t>NI : TC17</w:t>
            </w:r>
          </w:p>
          <w:p w14:paraId="39F4CD8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F7DF701" w14:textId="77777777" w:rsidR="002F6EF4" w:rsidRPr="0050431F" w:rsidRDefault="002F6EF4" w:rsidP="005B180D">
            <w:pPr>
              <w:pStyle w:val="TAL"/>
              <w:rPr>
                <w:rFonts w:cs="Arial"/>
                <w:lang w:eastAsia="en-US"/>
              </w:rPr>
            </w:pPr>
            <w:r w:rsidRPr="0050431F">
              <w:rPr>
                <w:rFonts w:cs="Arial"/>
                <w:lang w:eastAsia="en-US"/>
              </w:rPr>
              <w:t xml:space="preserve">C: TC2, TC6b </w:t>
            </w:r>
          </w:p>
          <w:p w14:paraId="1E79D355" w14:textId="77777777" w:rsidR="002F6EF4" w:rsidRPr="0050431F" w:rsidRDefault="002F6EF4" w:rsidP="005B180D">
            <w:pPr>
              <w:pStyle w:val="TAL"/>
              <w:rPr>
                <w:rFonts w:cs="Arial"/>
                <w:lang w:eastAsia="en-US"/>
              </w:rPr>
            </w:pPr>
            <w:r w:rsidRPr="0050431F">
              <w:rPr>
                <w:rFonts w:cs="Arial"/>
                <w:lang w:eastAsia="en-US"/>
              </w:rPr>
              <w:t>CNC: NTC2, TC6b</w:t>
            </w:r>
          </w:p>
          <w:p w14:paraId="42AD21FF" w14:textId="77777777" w:rsidR="002F6EF4" w:rsidRPr="0050431F" w:rsidRDefault="002F6EF4" w:rsidP="005B180D">
            <w:pPr>
              <w:pStyle w:val="TAL"/>
              <w:rPr>
                <w:rFonts w:cs="Arial"/>
                <w:lang w:eastAsia="en-US"/>
              </w:rPr>
            </w:pPr>
            <w:r w:rsidRPr="0050431F">
              <w:rPr>
                <w:rFonts w:cs="Arial"/>
                <w:lang w:eastAsia="en-US"/>
              </w:rPr>
              <w:t xml:space="preserve">C/NC: TC2, </w:t>
            </w:r>
          </w:p>
          <w:p w14:paraId="06FDFD5F" w14:textId="77777777" w:rsidR="002F6EF4" w:rsidRPr="0050431F" w:rsidRDefault="002F6EF4" w:rsidP="005B180D">
            <w:pPr>
              <w:pStyle w:val="TAL"/>
              <w:rPr>
                <w:rFonts w:cs="Arial"/>
                <w:lang w:eastAsia="en-US"/>
              </w:rPr>
            </w:pPr>
            <w:r w:rsidRPr="0050431F">
              <w:rPr>
                <w:rFonts w:cs="Arial"/>
                <w:lang w:eastAsia="en-US"/>
              </w:rPr>
              <w:t>NTC2, TC6b</w:t>
            </w:r>
          </w:p>
        </w:tc>
        <w:tc>
          <w:tcPr>
            <w:tcW w:w="502" w:type="pct"/>
          </w:tcPr>
          <w:p w14:paraId="58EDCECC"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3623452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CEB9CEB" w14:textId="77777777" w:rsidTr="00552333">
        <w:trPr>
          <w:jc w:val="center"/>
        </w:trPr>
        <w:tc>
          <w:tcPr>
            <w:tcW w:w="645" w:type="pct"/>
            <w:vAlign w:val="center"/>
          </w:tcPr>
          <w:p w14:paraId="585484F7" w14:textId="77777777" w:rsidR="002F6EF4" w:rsidRPr="0050431F" w:rsidRDefault="002F6EF4" w:rsidP="00325748">
            <w:pPr>
              <w:pStyle w:val="TAL"/>
              <w:rPr>
                <w:rFonts w:cs="Arial"/>
                <w:lang w:eastAsia="en-US"/>
              </w:rPr>
            </w:pPr>
            <w:r w:rsidRPr="0050431F">
              <w:rPr>
                <w:rFonts w:cs="Arial"/>
                <w:lang w:eastAsia="en-US"/>
              </w:rPr>
              <w:t>Additional narrowband blocking requirement for GSM/EDGE</w:t>
            </w:r>
          </w:p>
        </w:tc>
        <w:tc>
          <w:tcPr>
            <w:tcW w:w="564" w:type="pct"/>
          </w:tcPr>
          <w:p w14:paraId="3D7DD61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F8A2EF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382C3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D062C0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0D4CD4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D425FD"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BC224C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20A36F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0764775" w14:textId="77777777" w:rsidTr="00552333">
        <w:trPr>
          <w:jc w:val="center"/>
        </w:trPr>
        <w:tc>
          <w:tcPr>
            <w:tcW w:w="645" w:type="pct"/>
            <w:vAlign w:val="center"/>
          </w:tcPr>
          <w:p w14:paraId="45EF8829" w14:textId="77777777" w:rsidR="002F6EF4" w:rsidRPr="0050431F" w:rsidRDefault="002F6EF4" w:rsidP="00325748">
            <w:pPr>
              <w:pStyle w:val="TAL"/>
              <w:rPr>
                <w:rFonts w:cs="Arial"/>
                <w:lang w:eastAsia="en-US"/>
              </w:rPr>
            </w:pPr>
            <w:r w:rsidRPr="0050431F">
              <w:rPr>
                <w:rFonts w:cs="Arial"/>
                <w:lang w:eastAsia="en-US"/>
              </w:rPr>
              <w:t>GSM/EDGE requirements for AM suppression</w:t>
            </w:r>
          </w:p>
        </w:tc>
        <w:tc>
          <w:tcPr>
            <w:tcW w:w="564" w:type="pct"/>
          </w:tcPr>
          <w:p w14:paraId="11476DD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C4E1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224E1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B1AE08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24BE3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9A2F52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BA41F4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250CA86"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A652588" w14:textId="77777777" w:rsidTr="00552333">
        <w:trPr>
          <w:jc w:val="center"/>
        </w:trPr>
        <w:tc>
          <w:tcPr>
            <w:tcW w:w="645" w:type="pct"/>
            <w:vAlign w:val="center"/>
          </w:tcPr>
          <w:p w14:paraId="249FFFA4" w14:textId="77777777" w:rsidR="002F6EF4" w:rsidRPr="0050431F" w:rsidRDefault="002F6EF4" w:rsidP="00325748">
            <w:pPr>
              <w:pStyle w:val="TAL"/>
              <w:rPr>
                <w:rFonts w:cs="Arial"/>
                <w:lang w:eastAsia="en-US"/>
              </w:rPr>
            </w:pPr>
            <w:r w:rsidRPr="0050431F">
              <w:rPr>
                <w:rFonts w:cs="Arial"/>
                <w:lang w:eastAsia="en-US"/>
              </w:rPr>
              <w:t>Additional BC3 blocking minimum requirement</w:t>
            </w:r>
          </w:p>
        </w:tc>
        <w:tc>
          <w:tcPr>
            <w:tcW w:w="564" w:type="pct"/>
          </w:tcPr>
          <w:p w14:paraId="291EE98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1F1CDA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46BC2A1"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45168C7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D17228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B95179F" w14:textId="77777777" w:rsidR="002F6EF4" w:rsidRPr="0050431F" w:rsidRDefault="002F6EF4" w:rsidP="005B180D">
            <w:pPr>
              <w:pStyle w:val="TAL"/>
              <w:rPr>
                <w:rFonts w:cs="Arial"/>
                <w:lang w:eastAsia="en-US"/>
              </w:rPr>
            </w:pPr>
            <w:r w:rsidRPr="0050431F">
              <w:rPr>
                <w:rFonts w:cs="Arial"/>
                <w:lang w:eastAsia="en-US"/>
              </w:rPr>
              <w:t xml:space="preserve">C: TC2 </w:t>
            </w:r>
          </w:p>
          <w:p w14:paraId="31B80288" w14:textId="77777777" w:rsidR="002F6EF4" w:rsidRPr="0050431F" w:rsidRDefault="002F6EF4" w:rsidP="005B180D">
            <w:pPr>
              <w:pStyle w:val="TAL"/>
              <w:rPr>
                <w:rFonts w:cs="Arial"/>
                <w:lang w:eastAsia="en-US"/>
              </w:rPr>
            </w:pPr>
            <w:r w:rsidRPr="0050431F">
              <w:rPr>
                <w:rFonts w:cs="Arial"/>
                <w:lang w:eastAsia="en-US"/>
              </w:rPr>
              <w:t>CNC: NTC2</w:t>
            </w:r>
          </w:p>
          <w:p w14:paraId="7B45F817"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464B7EA5"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5946562F"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36106F00" w14:textId="77777777" w:rsidTr="00552333">
        <w:trPr>
          <w:jc w:val="center"/>
        </w:trPr>
        <w:tc>
          <w:tcPr>
            <w:tcW w:w="645" w:type="pct"/>
            <w:vAlign w:val="center"/>
          </w:tcPr>
          <w:p w14:paraId="155DD828" w14:textId="77777777" w:rsidR="002F6EF4" w:rsidRPr="0050431F" w:rsidRDefault="002F6EF4" w:rsidP="00325748">
            <w:pPr>
              <w:pStyle w:val="TAL"/>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564" w:type="pct"/>
          </w:tcPr>
          <w:p w14:paraId="4C3A32D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FBD912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675D18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F495A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21D8DB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2D391B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989B05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023E961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2784E78" w14:textId="77777777" w:rsidTr="00552333">
        <w:trPr>
          <w:jc w:val="center"/>
        </w:trPr>
        <w:tc>
          <w:tcPr>
            <w:tcW w:w="645" w:type="pct"/>
            <w:vAlign w:val="center"/>
          </w:tcPr>
          <w:p w14:paraId="2F7F133F" w14:textId="77777777" w:rsidR="002F6EF4" w:rsidRPr="0050431F" w:rsidRDefault="002F6EF4" w:rsidP="00325748">
            <w:pPr>
              <w:pStyle w:val="TAL"/>
              <w:rPr>
                <w:rFonts w:cs="Arial"/>
                <w:lang w:eastAsia="en-US"/>
              </w:rPr>
            </w:pPr>
            <w:r w:rsidRPr="0050431F">
              <w:rPr>
                <w:rFonts w:cs="Arial"/>
                <w:lang w:eastAsia="en-US"/>
              </w:rPr>
              <w:t>General requirement</w:t>
            </w:r>
          </w:p>
        </w:tc>
        <w:tc>
          <w:tcPr>
            <w:tcW w:w="564" w:type="pct"/>
          </w:tcPr>
          <w:p w14:paraId="39121CF9" w14:textId="77777777" w:rsidR="002F6EF4" w:rsidRPr="0050431F" w:rsidRDefault="002F6EF4" w:rsidP="00BD6B20">
            <w:pPr>
              <w:pStyle w:val="TAL"/>
              <w:rPr>
                <w:rFonts w:cs="Arial"/>
                <w:lang w:eastAsia="en-US"/>
              </w:rPr>
            </w:pPr>
            <w:r w:rsidRPr="0050431F">
              <w:rPr>
                <w:rFonts w:cs="Arial"/>
                <w:lang w:eastAsia="en-US"/>
              </w:rPr>
              <w:t>C: TC1a</w:t>
            </w:r>
          </w:p>
          <w:p w14:paraId="06EE4212" w14:textId="77777777" w:rsidR="002F6EF4" w:rsidRPr="0050431F" w:rsidRDefault="002F6EF4" w:rsidP="00BD6B20">
            <w:pPr>
              <w:pStyle w:val="TAL"/>
              <w:rPr>
                <w:rFonts w:cs="Arial"/>
                <w:lang w:eastAsia="en-US"/>
              </w:rPr>
            </w:pPr>
            <w:r w:rsidRPr="0050431F">
              <w:rPr>
                <w:rFonts w:cs="Arial"/>
                <w:lang w:eastAsia="en-US"/>
              </w:rPr>
              <w:t>CNC: NTC1a</w:t>
            </w:r>
          </w:p>
          <w:p w14:paraId="7D695632"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4D1CBC11" w14:textId="77777777" w:rsidR="002F6EF4" w:rsidRPr="0050431F" w:rsidRDefault="002F6EF4" w:rsidP="00BD6B20">
            <w:pPr>
              <w:pStyle w:val="TAL"/>
              <w:rPr>
                <w:rFonts w:cs="Arial"/>
                <w:lang w:eastAsia="en-US"/>
              </w:rPr>
            </w:pPr>
            <w:r w:rsidRPr="0050431F">
              <w:rPr>
                <w:rFonts w:cs="Arial"/>
                <w:lang w:eastAsia="en-US"/>
              </w:rPr>
              <w:t>C: TC1a</w:t>
            </w:r>
          </w:p>
          <w:p w14:paraId="6267B469" w14:textId="77777777" w:rsidR="002F6EF4" w:rsidRPr="0050431F" w:rsidRDefault="002F6EF4" w:rsidP="00BD6B20">
            <w:pPr>
              <w:pStyle w:val="TAL"/>
              <w:rPr>
                <w:rFonts w:cs="Arial"/>
                <w:lang w:eastAsia="en-US"/>
              </w:rPr>
            </w:pPr>
            <w:r w:rsidRPr="0050431F">
              <w:rPr>
                <w:rFonts w:cs="Arial"/>
                <w:lang w:eastAsia="en-US"/>
              </w:rPr>
              <w:t>CNC: NTC1a</w:t>
            </w:r>
          </w:p>
          <w:p w14:paraId="3F8110FD"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575828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181CDC2B" w14:textId="77777777" w:rsidR="002F6EF4" w:rsidRPr="0050431F" w:rsidRDefault="002F6EF4" w:rsidP="00BD6B20">
            <w:pPr>
              <w:pStyle w:val="TAL"/>
              <w:rPr>
                <w:rFonts w:cs="Arial"/>
                <w:lang w:eastAsia="en-US"/>
              </w:rPr>
            </w:pPr>
            <w:r w:rsidRPr="0050431F">
              <w:rPr>
                <w:rFonts w:cs="Arial"/>
                <w:lang w:eastAsia="en-US"/>
              </w:rPr>
              <w:t>C: TC2</w:t>
            </w:r>
          </w:p>
          <w:p w14:paraId="26372BC6" w14:textId="77777777" w:rsidR="002F6EF4" w:rsidRPr="0050431F" w:rsidRDefault="002F6EF4" w:rsidP="00BD6B20">
            <w:pPr>
              <w:pStyle w:val="TAL"/>
              <w:rPr>
                <w:rFonts w:cs="Arial"/>
                <w:lang w:eastAsia="en-US"/>
              </w:rPr>
            </w:pPr>
            <w:r w:rsidRPr="0050431F">
              <w:rPr>
                <w:rFonts w:cs="Arial"/>
                <w:lang w:eastAsia="en-US"/>
              </w:rPr>
              <w:t>CNC: NTC2</w:t>
            </w:r>
          </w:p>
          <w:p w14:paraId="2D970FB7" w14:textId="77777777" w:rsidR="002F6EF4" w:rsidRPr="0050431F" w:rsidRDefault="002F6EF4" w:rsidP="002F6EF4">
            <w:pPr>
              <w:pStyle w:val="TAL"/>
              <w:rPr>
                <w:rFonts w:cs="Arial"/>
                <w:lang w:eastAsia="en-US"/>
              </w:rPr>
            </w:pPr>
            <w:r w:rsidRPr="0050431F">
              <w:rPr>
                <w:rFonts w:cs="Arial"/>
                <w:lang w:eastAsia="en-US"/>
              </w:rPr>
              <w:t>C/NC: TC2, NTC2</w:t>
            </w:r>
          </w:p>
          <w:p w14:paraId="1742AF95" w14:textId="77777777" w:rsidR="002F6EF4" w:rsidRPr="0050431F" w:rsidRDefault="002F6EF4" w:rsidP="002F6EF4">
            <w:pPr>
              <w:pStyle w:val="TAL"/>
              <w:rPr>
                <w:rFonts w:cs="Arial"/>
                <w:lang w:eastAsia="en-US"/>
              </w:rPr>
            </w:pPr>
            <w:r w:rsidRPr="0050431F">
              <w:rPr>
                <w:rFonts w:cs="Arial"/>
                <w:lang w:eastAsia="en-US"/>
              </w:rPr>
              <w:t>NI : TC17</w:t>
            </w:r>
          </w:p>
          <w:p w14:paraId="7456A145"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A75D279" w14:textId="77777777" w:rsidR="002F6EF4" w:rsidRPr="0050431F" w:rsidRDefault="002F6EF4" w:rsidP="00BD6B20">
            <w:pPr>
              <w:pStyle w:val="TAL"/>
              <w:rPr>
                <w:rFonts w:cs="Arial"/>
                <w:lang w:eastAsia="en-US"/>
              </w:rPr>
            </w:pPr>
            <w:r w:rsidRPr="0050431F">
              <w:rPr>
                <w:rFonts w:cs="Arial"/>
                <w:lang w:eastAsia="en-US"/>
              </w:rPr>
              <w:t>C: TC2</w:t>
            </w:r>
          </w:p>
          <w:p w14:paraId="55182FEB" w14:textId="77777777" w:rsidR="002F6EF4" w:rsidRPr="0050431F" w:rsidRDefault="002F6EF4" w:rsidP="00BD6B20">
            <w:pPr>
              <w:pStyle w:val="TAL"/>
              <w:rPr>
                <w:rFonts w:cs="Arial"/>
                <w:lang w:eastAsia="en-US"/>
              </w:rPr>
            </w:pPr>
            <w:r w:rsidRPr="0050431F">
              <w:rPr>
                <w:rFonts w:cs="Arial"/>
                <w:lang w:eastAsia="en-US"/>
              </w:rPr>
              <w:t>CNC: NTC2</w:t>
            </w:r>
          </w:p>
          <w:p w14:paraId="1BF31A8C" w14:textId="77777777" w:rsidR="002F6EF4" w:rsidRPr="0050431F" w:rsidRDefault="002F6EF4" w:rsidP="002F6EF4">
            <w:pPr>
              <w:pStyle w:val="TAL"/>
              <w:rPr>
                <w:rFonts w:cs="Arial"/>
                <w:lang w:eastAsia="en-US"/>
              </w:rPr>
            </w:pPr>
            <w:r w:rsidRPr="0050431F">
              <w:rPr>
                <w:rFonts w:cs="Arial"/>
                <w:lang w:eastAsia="en-US"/>
              </w:rPr>
              <w:t>C/NC: TC2, NTC2</w:t>
            </w:r>
          </w:p>
          <w:p w14:paraId="584E2DF9" w14:textId="77777777" w:rsidR="002F6EF4" w:rsidRPr="0050431F" w:rsidRDefault="002F6EF4" w:rsidP="002F6EF4">
            <w:pPr>
              <w:pStyle w:val="TAL"/>
              <w:rPr>
                <w:rFonts w:cs="Arial"/>
                <w:lang w:eastAsia="en-US"/>
              </w:rPr>
            </w:pPr>
            <w:r w:rsidRPr="0050431F">
              <w:rPr>
                <w:rFonts w:cs="Arial"/>
                <w:lang w:eastAsia="en-US"/>
              </w:rPr>
              <w:t>NI : TC17</w:t>
            </w:r>
          </w:p>
          <w:p w14:paraId="4A467D60"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0D44B680" w14:textId="77777777" w:rsidR="002F6EF4" w:rsidRPr="0050431F" w:rsidRDefault="002F6EF4" w:rsidP="005B180D">
            <w:pPr>
              <w:pStyle w:val="TAL"/>
              <w:rPr>
                <w:rFonts w:cs="Arial"/>
                <w:lang w:eastAsia="en-US"/>
              </w:rPr>
            </w:pPr>
            <w:r w:rsidRPr="0050431F">
              <w:rPr>
                <w:rFonts w:cs="Arial"/>
                <w:lang w:eastAsia="en-US"/>
              </w:rPr>
              <w:t xml:space="preserve">C: TC2 </w:t>
            </w:r>
          </w:p>
          <w:p w14:paraId="201A1230" w14:textId="77777777" w:rsidR="002F6EF4" w:rsidRPr="0050431F" w:rsidRDefault="002F6EF4" w:rsidP="005B180D">
            <w:pPr>
              <w:pStyle w:val="TAL"/>
              <w:rPr>
                <w:rFonts w:cs="Arial"/>
                <w:lang w:eastAsia="en-US"/>
              </w:rPr>
            </w:pPr>
            <w:r w:rsidRPr="0050431F">
              <w:rPr>
                <w:rFonts w:cs="Arial"/>
                <w:lang w:eastAsia="en-US"/>
              </w:rPr>
              <w:t>CNC: NTC2</w:t>
            </w:r>
          </w:p>
          <w:p w14:paraId="23386C11"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46969D98"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B28ACC2"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D6F0D76" w14:textId="77777777" w:rsidTr="00552333">
        <w:trPr>
          <w:jc w:val="center"/>
        </w:trPr>
        <w:tc>
          <w:tcPr>
            <w:tcW w:w="645" w:type="pct"/>
            <w:vAlign w:val="center"/>
          </w:tcPr>
          <w:p w14:paraId="5C6709B7" w14:textId="77777777" w:rsidR="002F6EF4" w:rsidRPr="0050431F" w:rsidRDefault="002F6EF4" w:rsidP="00325748">
            <w:pPr>
              <w:pStyle w:val="TAL"/>
              <w:rPr>
                <w:rFonts w:cs="Arial"/>
                <w:lang w:eastAsia="en-US"/>
              </w:rPr>
            </w:pPr>
            <w:r w:rsidRPr="0050431F">
              <w:rPr>
                <w:rFonts w:cs="Arial"/>
                <w:lang w:eastAsia="en-US"/>
              </w:rPr>
              <w:t>Co-location requirement</w:t>
            </w:r>
          </w:p>
        </w:tc>
        <w:tc>
          <w:tcPr>
            <w:tcW w:w="564" w:type="pct"/>
          </w:tcPr>
          <w:p w14:paraId="77EC8D31" w14:textId="77777777" w:rsidR="002F6EF4" w:rsidRPr="0050431F" w:rsidRDefault="002F6EF4" w:rsidP="00BD6B20">
            <w:pPr>
              <w:pStyle w:val="TAL"/>
              <w:rPr>
                <w:rFonts w:cs="Arial"/>
                <w:lang w:eastAsia="en-US"/>
              </w:rPr>
            </w:pPr>
            <w:r w:rsidRPr="0050431F">
              <w:rPr>
                <w:rFonts w:cs="Arial"/>
                <w:lang w:eastAsia="en-US"/>
              </w:rPr>
              <w:t>C: TC1a</w:t>
            </w:r>
          </w:p>
          <w:p w14:paraId="48F18E3B" w14:textId="77777777" w:rsidR="002F6EF4" w:rsidRPr="0050431F" w:rsidRDefault="002F6EF4" w:rsidP="00BD6B20">
            <w:pPr>
              <w:pStyle w:val="TAL"/>
              <w:rPr>
                <w:rFonts w:cs="Arial"/>
                <w:lang w:eastAsia="en-US"/>
              </w:rPr>
            </w:pPr>
            <w:r w:rsidRPr="0050431F">
              <w:rPr>
                <w:rFonts w:cs="Arial"/>
                <w:lang w:eastAsia="en-US"/>
              </w:rPr>
              <w:t>CNC: NTC1a</w:t>
            </w:r>
          </w:p>
          <w:p w14:paraId="75EA49F8"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38249572" w14:textId="77777777" w:rsidR="002F6EF4" w:rsidRPr="0050431F" w:rsidRDefault="002F6EF4" w:rsidP="00BD6B20">
            <w:pPr>
              <w:pStyle w:val="TAL"/>
              <w:rPr>
                <w:rFonts w:cs="Arial"/>
                <w:lang w:eastAsia="en-US"/>
              </w:rPr>
            </w:pPr>
            <w:r w:rsidRPr="0050431F">
              <w:rPr>
                <w:rFonts w:cs="Arial"/>
                <w:lang w:eastAsia="en-US"/>
              </w:rPr>
              <w:t>C: TC1a</w:t>
            </w:r>
          </w:p>
          <w:p w14:paraId="6E86150C" w14:textId="77777777" w:rsidR="002F6EF4" w:rsidRPr="0050431F" w:rsidRDefault="002F6EF4" w:rsidP="00BD6B20">
            <w:pPr>
              <w:pStyle w:val="TAL"/>
              <w:rPr>
                <w:rFonts w:cs="Arial"/>
                <w:lang w:eastAsia="en-US"/>
              </w:rPr>
            </w:pPr>
            <w:r w:rsidRPr="0050431F">
              <w:rPr>
                <w:rFonts w:cs="Arial"/>
                <w:lang w:eastAsia="en-US"/>
              </w:rPr>
              <w:t>CNC: NTC1a</w:t>
            </w:r>
          </w:p>
          <w:p w14:paraId="28E25703"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0E30C611"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002B2198" w14:textId="77777777" w:rsidR="002F6EF4" w:rsidRPr="0050431F" w:rsidRDefault="002F6EF4" w:rsidP="00BD6B20">
            <w:pPr>
              <w:pStyle w:val="TAL"/>
              <w:rPr>
                <w:rFonts w:cs="Arial"/>
                <w:lang w:eastAsia="en-US"/>
              </w:rPr>
            </w:pPr>
            <w:r w:rsidRPr="0050431F">
              <w:rPr>
                <w:rFonts w:cs="Arial"/>
                <w:lang w:eastAsia="en-US"/>
              </w:rPr>
              <w:t>C: TC2</w:t>
            </w:r>
          </w:p>
          <w:p w14:paraId="11B4662A" w14:textId="77777777" w:rsidR="002F6EF4" w:rsidRPr="0050431F" w:rsidRDefault="002F6EF4" w:rsidP="00BD6B20">
            <w:pPr>
              <w:pStyle w:val="TAL"/>
              <w:rPr>
                <w:rFonts w:cs="Arial"/>
                <w:lang w:eastAsia="en-US"/>
              </w:rPr>
            </w:pPr>
            <w:r w:rsidRPr="0050431F">
              <w:rPr>
                <w:rFonts w:cs="Arial"/>
                <w:lang w:eastAsia="en-US"/>
              </w:rPr>
              <w:t>CNC: NTC2</w:t>
            </w:r>
          </w:p>
          <w:p w14:paraId="50C01799" w14:textId="77777777" w:rsidR="002F6EF4" w:rsidRPr="0050431F" w:rsidRDefault="002F6EF4" w:rsidP="002F6EF4">
            <w:pPr>
              <w:pStyle w:val="TAL"/>
              <w:rPr>
                <w:rFonts w:cs="Arial"/>
                <w:lang w:eastAsia="en-US"/>
              </w:rPr>
            </w:pPr>
            <w:r w:rsidRPr="0050431F">
              <w:rPr>
                <w:rFonts w:cs="Arial"/>
                <w:lang w:eastAsia="en-US"/>
              </w:rPr>
              <w:t>C/NC: TC2, NTC2</w:t>
            </w:r>
          </w:p>
          <w:p w14:paraId="74563595" w14:textId="77777777" w:rsidR="002F6EF4" w:rsidRPr="0050431F" w:rsidRDefault="002F6EF4" w:rsidP="002F6EF4">
            <w:pPr>
              <w:pStyle w:val="TAL"/>
              <w:rPr>
                <w:rFonts w:cs="Arial"/>
                <w:lang w:eastAsia="en-US"/>
              </w:rPr>
            </w:pPr>
            <w:r w:rsidRPr="0050431F">
              <w:rPr>
                <w:rFonts w:cs="Arial"/>
                <w:lang w:eastAsia="en-US"/>
              </w:rPr>
              <w:t>NI : TC17</w:t>
            </w:r>
          </w:p>
          <w:p w14:paraId="2A5281D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A4C5140" w14:textId="77777777" w:rsidR="002F6EF4" w:rsidRPr="0050431F" w:rsidRDefault="002F6EF4" w:rsidP="00BD6B20">
            <w:pPr>
              <w:pStyle w:val="TAL"/>
              <w:rPr>
                <w:rFonts w:cs="Arial"/>
                <w:lang w:eastAsia="en-US"/>
              </w:rPr>
            </w:pPr>
            <w:r w:rsidRPr="0050431F">
              <w:rPr>
                <w:rFonts w:cs="Arial"/>
                <w:lang w:eastAsia="en-US"/>
              </w:rPr>
              <w:t>C: TC2</w:t>
            </w:r>
          </w:p>
          <w:p w14:paraId="1CD5E1EA" w14:textId="77777777" w:rsidR="002F6EF4" w:rsidRPr="0050431F" w:rsidRDefault="002F6EF4" w:rsidP="00BD6B20">
            <w:pPr>
              <w:pStyle w:val="TAL"/>
              <w:rPr>
                <w:rFonts w:cs="Arial"/>
                <w:lang w:eastAsia="en-US"/>
              </w:rPr>
            </w:pPr>
            <w:r w:rsidRPr="0050431F">
              <w:rPr>
                <w:rFonts w:cs="Arial"/>
                <w:lang w:eastAsia="en-US"/>
              </w:rPr>
              <w:t>CNC: NTC2</w:t>
            </w:r>
          </w:p>
          <w:p w14:paraId="5448836E" w14:textId="77777777" w:rsidR="002F6EF4" w:rsidRPr="0050431F" w:rsidRDefault="002F6EF4" w:rsidP="002F6EF4">
            <w:pPr>
              <w:pStyle w:val="TAL"/>
              <w:rPr>
                <w:rFonts w:cs="Arial"/>
                <w:lang w:eastAsia="en-US"/>
              </w:rPr>
            </w:pPr>
            <w:r w:rsidRPr="0050431F">
              <w:rPr>
                <w:rFonts w:cs="Arial"/>
                <w:lang w:eastAsia="en-US"/>
              </w:rPr>
              <w:t>C/NC: TC2, NTC2</w:t>
            </w:r>
          </w:p>
          <w:p w14:paraId="7CE7005A" w14:textId="77777777" w:rsidR="002F6EF4" w:rsidRPr="0050431F" w:rsidRDefault="002F6EF4" w:rsidP="002F6EF4">
            <w:pPr>
              <w:pStyle w:val="TAL"/>
              <w:rPr>
                <w:rFonts w:cs="Arial"/>
                <w:lang w:eastAsia="en-US"/>
              </w:rPr>
            </w:pPr>
            <w:r w:rsidRPr="0050431F">
              <w:rPr>
                <w:rFonts w:cs="Arial"/>
                <w:lang w:eastAsia="en-US"/>
              </w:rPr>
              <w:t>NI : TC17</w:t>
            </w:r>
          </w:p>
          <w:p w14:paraId="45058464"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FB4C85E" w14:textId="77777777" w:rsidR="002F6EF4" w:rsidRPr="0050431F" w:rsidRDefault="002F6EF4" w:rsidP="005B180D">
            <w:pPr>
              <w:pStyle w:val="TAL"/>
              <w:rPr>
                <w:rFonts w:cs="Arial"/>
                <w:lang w:eastAsia="en-US"/>
              </w:rPr>
            </w:pPr>
            <w:r w:rsidRPr="0050431F">
              <w:rPr>
                <w:rFonts w:cs="Arial"/>
                <w:lang w:eastAsia="en-US"/>
              </w:rPr>
              <w:t xml:space="preserve">C: TC2 </w:t>
            </w:r>
          </w:p>
          <w:p w14:paraId="5577A865" w14:textId="77777777" w:rsidR="002F6EF4" w:rsidRPr="0050431F" w:rsidRDefault="002F6EF4" w:rsidP="005B180D">
            <w:pPr>
              <w:pStyle w:val="TAL"/>
              <w:rPr>
                <w:rFonts w:cs="Arial"/>
                <w:lang w:eastAsia="en-US"/>
              </w:rPr>
            </w:pPr>
            <w:r w:rsidRPr="0050431F">
              <w:rPr>
                <w:rFonts w:cs="Arial"/>
                <w:lang w:eastAsia="en-US"/>
              </w:rPr>
              <w:t>CNC: NTC2</w:t>
            </w:r>
          </w:p>
          <w:p w14:paraId="6A841A68"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8F60150"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409D4BBB"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110B8BB5" w14:textId="77777777" w:rsidTr="00552333">
        <w:trPr>
          <w:jc w:val="center"/>
        </w:trPr>
        <w:tc>
          <w:tcPr>
            <w:tcW w:w="645" w:type="pct"/>
            <w:vAlign w:val="center"/>
          </w:tcPr>
          <w:p w14:paraId="5864617A" w14:textId="77777777" w:rsidR="002F6EF4" w:rsidRPr="0050431F" w:rsidRDefault="002F6EF4" w:rsidP="00325748">
            <w:pPr>
              <w:pStyle w:val="TAL"/>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564" w:type="pct"/>
          </w:tcPr>
          <w:p w14:paraId="1DFC57AB"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74BC067F"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C522BFF"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276ECB33"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0763D37"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33175114" w14:textId="77777777" w:rsidR="002F6EF4" w:rsidRPr="0050431F" w:rsidRDefault="002F6EF4" w:rsidP="00325748">
            <w:pPr>
              <w:pStyle w:val="TAL"/>
              <w:rPr>
                <w:rFonts w:cs="Arial"/>
                <w:lang w:eastAsia="en-US"/>
              </w:rPr>
            </w:pPr>
            <w:r w:rsidRPr="0050431F">
              <w:rPr>
                <w:rFonts w:cs="Arial"/>
                <w:lang w:eastAsia="en-US"/>
              </w:rPr>
              <w:t>-</w:t>
            </w:r>
          </w:p>
        </w:tc>
        <w:tc>
          <w:tcPr>
            <w:tcW w:w="502" w:type="pct"/>
          </w:tcPr>
          <w:p w14:paraId="208E4DE6" w14:textId="77777777" w:rsidR="002F6EF4" w:rsidRPr="0050431F" w:rsidRDefault="002F6EF4" w:rsidP="00325748">
            <w:pPr>
              <w:pStyle w:val="TAL"/>
              <w:rPr>
                <w:rFonts w:cs="Arial"/>
                <w:lang w:eastAsia="en-US"/>
              </w:rPr>
            </w:pPr>
            <w:r w:rsidRPr="0050431F">
              <w:rPr>
                <w:rFonts w:cs="Arial"/>
                <w:lang w:eastAsia="en-US"/>
              </w:rPr>
              <w:t>-</w:t>
            </w:r>
          </w:p>
        </w:tc>
        <w:tc>
          <w:tcPr>
            <w:tcW w:w="531" w:type="pct"/>
          </w:tcPr>
          <w:p w14:paraId="0E4F3E09" w14:textId="77777777" w:rsidR="002F6EF4" w:rsidRPr="0050431F" w:rsidRDefault="002F6EF4" w:rsidP="00325748">
            <w:pPr>
              <w:pStyle w:val="TAL"/>
              <w:rPr>
                <w:rFonts w:cs="Arial"/>
                <w:lang w:eastAsia="en-US"/>
              </w:rPr>
            </w:pPr>
            <w:r w:rsidRPr="0050431F">
              <w:rPr>
                <w:rFonts w:cs="Arial"/>
                <w:lang w:eastAsia="en-US"/>
              </w:rPr>
              <w:t>-</w:t>
            </w:r>
          </w:p>
        </w:tc>
      </w:tr>
      <w:tr w:rsidR="002F6EF4" w:rsidRPr="0050431F" w14:paraId="757F038E" w14:textId="77777777" w:rsidTr="00552333">
        <w:trPr>
          <w:jc w:val="center"/>
        </w:trPr>
        <w:tc>
          <w:tcPr>
            <w:tcW w:w="645" w:type="pct"/>
            <w:vAlign w:val="center"/>
          </w:tcPr>
          <w:p w14:paraId="02FB4738" w14:textId="77777777" w:rsidR="002F6EF4" w:rsidRPr="0050431F" w:rsidRDefault="002F6EF4" w:rsidP="00325748">
            <w:pPr>
              <w:pStyle w:val="TAL"/>
              <w:rPr>
                <w:rFonts w:cs="Arial"/>
                <w:lang w:eastAsia="en-US"/>
              </w:rPr>
            </w:pPr>
            <w:r w:rsidRPr="0050431F">
              <w:rPr>
                <w:rFonts w:cs="Arial"/>
                <w:lang w:eastAsia="en-US"/>
              </w:rPr>
              <w:t>General requirement</w:t>
            </w:r>
          </w:p>
        </w:tc>
        <w:tc>
          <w:tcPr>
            <w:tcW w:w="564" w:type="pct"/>
          </w:tcPr>
          <w:p w14:paraId="7CE7E61D" w14:textId="77777777" w:rsidR="002F6EF4" w:rsidRPr="0050431F" w:rsidRDefault="002F6EF4" w:rsidP="00BD6B20">
            <w:pPr>
              <w:pStyle w:val="TAL"/>
              <w:rPr>
                <w:rFonts w:cs="Arial"/>
                <w:lang w:eastAsia="en-US"/>
              </w:rPr>
            </w:pPr>
            <w:r w:rsidRPr="0050431F">
              <w:rPr>
                <w:rFonts w:cs="Arial"/>
                <w:lang w:eastAsia="en-US"/>
              </w:rPr>
              <w:t>C: TC1a</w:t>
            </w:r>
          </w:p>
          <w:p w14:paraId="6773DE45" w14:textId="77777777" w:rsidR="002F6EF4" w:rsidRPr="0050431F" w:rsidRDefault="002F6EF4" w:rsidP="00BD6B20">
            <w:pPr>
              <w:pStyle w:val="TAL"/>
              <w:rPr>
                <w:rFonts w:cs="Arial"/>
                <w:lang w:eastAsia="en-US"/>
              </w:rPr>
            </w:pPr>
            <w:r w:rsidRPr="0050431F">
              <w:rPr>
                <w:rFonts w:cs="Arial"/>
                <w:lang w:eastAsia="en-US"/>
              </w:rPr>
              <w:t>CNC: NTC1a</w:t>
            </w:r>
          </w:p>
          <w:p w14:paraId="6322F806"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4F91DACA" w14:textId="77777777" w:rsidR="002F6EF4" w:rsidRPr="0050431F" w:rsidRDefault="002F6EF4" w:rsidP="00BD6B20">
            <w:pPr>
              <w:pStyle w:val="TAL"/>
              <w:rPr>
                <w:rFonts w:cs="Arial"/>
                <w:lang w:eastAsia="en-US"/>
              </w:rPr>
            </w:pPr>
            <w:r w:rsidRPr="0050431F">
              <w:rPr>
                <w:rFonts w:cs="Arial"/>
                <w:lang w:eastAsia="en-US"/>
              </w:rPr>
              <w:t>C: TC1a</w:t>
            </w:r>
          </w:p>
          <w:p w14:paraId="298364B4" w14:textId="77777777" w:rsidR="002F6EF4" w:rsidRPr="0050431F" w:rsidRDefault="002F6EF4" w:rsidP="00BD6B20">
            <w:pPr>
              <w:pStyle w:val="TAL"/>
              <w:rPr>
                <w:rFonts w:cs="Arial"/>
                <w:lang w:eastAsia="en-US"/>
              </w:rPr>
            </w:pPr>
            <w:r w:rsidRPr="0050431F">
              <w:rPr>
                <w:rFonts w:cs="Arial"/>
                <w:lang w:eastAsia="en-US"/>
              </w:rPr>
              <w:t>CNC: NTC1a</w:t>
            </w:r>
          </w:p>
          <w:p w14:paraId="30BB27C1"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16F0F33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34AECE6F" w14:textId="77777777" w:rsidR="002F6EF4" w:rsidRPr="0050431F" w:rsidRDefault="002F6EF4" w:rsidP="00BD6B20">
            <w:pPr>
              <w:pStyle w:val="TAL"/>
              <w:rPr>
                <w:rFonts w:cs="Arial"/>
                <w:lang w:eastAsia="en-US"/>
              </w:rPr>
            </w:pPr>
            <w:r w:rsidRPr="0050431F">
              <w:rPr>
                <w:rFonts w:cs="Arial"/>
                <w:lang w:eastAsia="en-US"/>
              </w:rPr>
              <w:t>C: TC2</w:t>
            </w:r>
          </w:p>
          <w:p w14:paraId="3132492C" w14:textId="77777777" w:rsidR="002F6EF4" w:rsidRPr="0050431F" w:rsidRDefault="002F6EF4" w:rsidP="00BD6B20">
            <w:pPr>
              <w:pStyle w:val="TAL"/>
              <w:rPr>
                <w:rFonts w:cs="Arial"/>
                <w:lang w:eastAsia="en-US"/>
              </w:rPr>
            </w:pPr>
            <w:r w:rsidRPr="0050431F">
              <w:rPr>
                <w:rFonts w:cs="Arial"/>
                <w:lang w:eastAsia="en-US"/>
              </w:rPr>
              <w:t>CNC: NTC2</w:t>
            </w:r>
          </w:p>
          <w:p w14:paraId="712DF672" w14:textId="77777777" w:rsidR="002F6EF4" w:rsidRPr="0050431F" w:rsidRDefault="002F6EF4" w:rsidP="002F6EF4">
            <w:pPr>
              <w:pStyle w:val="TAL"/>
              <w:rPr>
                <w:rFonts w:cs="Arial"/>
                <w:lang w:eastAsia="en-US"/>
              </w:rPr>
            </w:pPr>
            <w:r w:rsidRPr="0050431F">
              <w:rPr>
                <w:rFonts w:cs="Arial"/>
                <w:lang w:eastAsia="en-US"/>
              </w:rPr>
              <w:t>C/NC: TC2, NTC2</w:t>
            </w:r>
          </w:p>
          <w:p w14:paraId="0B546EF9" w14:textId="77777777" w:rsidR="002F6EF4" w:rsidRPr="0050431F" w:rsidRDefault="002F6EF4" w:rsidP="002F6EF4">
            <w:pPr>
              <w:pStyle w:val="TAL"/>
              <w:rPr>
                <w:rFonts w:cs="Arial"/>
                <w:lang w:eastAsia="en-US"/>
              </w:rPr>
            </w:pPr>
            <w:r w:rsidRPr="0050431F">
              <w:rPr>
                <w:rFonts w:cs="Arial"/>
                <w:lang w:eastAsia="en-US"/>
              </w:rPr>
              <w:t>NI : TC17</w:t>
            </w:r>
          </w:p>
          <w:p w14:paraId="41320E2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8563494" w14:textId="77777777" w:rsidR="002F6EF4" w:rsidRPr="0050431F" w:rsidRDefault="002F6EF4" w:rsidP="00BD6B20">
            <w:pPr>
              <w:pStyle w:val="TAL"/>
              <w:rPr>
                <w:rFonts w:cs="Arial"/>
                <w:lang w:eastAsia="en-US"/>
              </w:rPr>
            </w:pPr>
            <w:r w:rsidRPr="0050431F">
              <w:rPr>
                <w:rFonts w:cs="Arial"/>
                <w:lang w:eastAsia="en-US"/>
              </w:rPr>
              <w:t>C: TC2</w:t>
            </w:r>
          </w:p>
          <w:p w14:paraId="5E2BEB01" w14:textId="77777777" w:rsidR="002F6EF4" w:rsidRPr="0050431F" w:rsidRDefault="002F6EF4" w:rsidP="00BD6B20">
            <w:pPr>
              <w:pStyle w:val="TAL"/>
              <w:rPr>
                <w:rFonts w:cs="Arial"/>
                <w:lang w:eastAsia="en-US"/>
              </w:rPr>
            </w:pPr>
            <w:r w:rsidRPr="0050431F">
              <w:rPr>
                <w:rFonts w:cs="Arial"/>
                <w:lang w:eastAsia="en-US"/>
              </w:rPr>
              <w:t>CNC: NTC2</w:t>
            </w:r>
          </w:p>
          <w:p w14:paraId="55E36C04" w14:textId="77777777" w:rsidR="002F6EF4" w:rsidRPr="0050431F" w:rsidRDefault="002F6EF4" w:rsidP="002F6EF4">
            <w:pPr>
              <w:pStyle w:val="TAL"/>
              <w:rPr>
                <w:rFonts w:cs="Arial"/>
                <w:lang w:eastAsia="en-US"/>
              </w:rPr>
            </w:pPr>
            <w:r w:rsidRPr="0050431F">
              <w:rPr>
                <w:rFonts w:cs="Arial"/>
                <w:lang w:eastAsia="en-US"/>
              </w:rPr>
              <w:t>C/NC: TC2, NTC2</w:t>
            </w:r>
          </w:p>
          <w:p w14:paraId="10B3A973" w14:textId="77777777" w:rsidR="002F6EF4" w:rsidRPr="0050431F" w:rsidRDefault="002F6EF4" w:rsidP="002F6EF4">
            <w:pPr>
              <w:pStyle w:val="TAL"/>
              <w:rPr>
                <w:rFonts w:cs="Arial"/>
                <w:lang w:eastAsia="en-US"/>
              </w:rPr>
            </w:pPr>
            <w:r w:rsidRPr="0050431F">
              <w:rPr>
                <w:rFonts w:cs="Arial"/>
                <w:lang w:eastAsia="en-US"/>
              </w:rPr>
              <w:t>NI : TC17</w:t>
            </w:r>
          </w:p>
          <w:p w14:paraId="57786C0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1D44A4A" w14:textId="77777777" w:rsidR="002F6EF4" w:rsidRPr="0050431F" w:rsidRDefault="002F6EF4" w:rsidP="005B180D">
            <w:pPr>
              <w:pStyle w:val="TAL"/>
              <w:rPr>
                <w:rFonts w:cs="Arial"/>
                <w:lang w:eastAsia="en-US"/>
              </w:rPr>
            </w:pPr>
            <w:r w:rsidRPr="0050431F">
              <w:rPr>
                <w:rFonts w:cs="Arial"/>
                <w:lang w:eastAsia="en-US"/>
              </w:rPr>
              <w:t xml:space="preserve">C: TC2 </w:t>
            </w:r>
          </w:p>
          <w:p w14:paraId="0832D041" w14:textId="77777777" w:rsidR="002F6EF4" w:rsidRPr="0050431F" w:rsidRDefault="002F6EF4" w:rsidP="005B180D">
            <w:pPr>
              <w:pStyle w:val="TAL"/>
              <w:rPr>
                <w:rFonts w:cs="Arial"/>
                <w:lang w:eastAsia="en-US"/>
              </w:rPr>
            </w:pPr>
            <w:r w:rsidRPr="0050431F">
              <w:rPr>
                <w:rFonts w:cs="Arial"/>
                <w:lang w:eastAsia="en-US"/>
              </w:rPr>
              <w:t>CNC: NTC2</w:t>
            </w:r>
          </w:p>
          <w:p w14:paraId="206BF926"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941EEBC"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1708A86"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3452BEDD" w14:textId="77777777" w:rsidTr="00552333">
        <w:trPr>
          <w:jc w:val="center"/>
        </w:trPr>
        <w:tc>
          <w:tcPr>
            <w:tcW w:w="645" w:type="pct"/>
            <w:vAlign w:val="center"/>
          </w:tcPr>
          <w:p w14:paraId="24B8465D" w14:textId="77777777" w:rsidR="002F6EF4" w:rsidRPr="0050431F" w:rsidRDefault="002F6EF4" w:rsidP="00325748">
            <w:pPr>
              <w:pStyle w:val="TAL"/>
              <w:rPr>
                <w:rFonts w:cs="Arial"/>
                <w:lang w:eastAsia="en-US"/>
              </w:rPr>
            </w:pPr>
            <w:r w:rsidRPr="0050431F">
              <w:rPr>
                <w:rFonts w:cs="Arial"/>
                <w:lang w:eastAsia="en-US"/>
              </w:rPr>
              <w:t>Additional requirement for BC2 (Category B)</w:t>
            </w:r>
          </w:p>
        </w:tc>
        <w:tc>
          <w:tcPr>
            <w:tcW w:w="564" w:type="pct"/>
          </w:tcPr>
          <w:p w14:paraId="4C70274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5A022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B6B2D5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9B7058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D5BB20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C9BA4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2FBA8F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4B8E7CB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DE7A863" w14:textId="77777777" w:rsidTr="00552333">
        <w:trPr>
          <w:jc w:val="center"/>
        </w:trPr>
        <w:tc>
          <w:tcPr>
            <w:tcW w:w="645" w:type="pct"/>
            <w:vAlign w:val="center"/>
          </w:tcPr>
          <w:p w14:paraId="6570E3F9" w14:textId="77777777" w:rsidR="002F6EF4" w:rsidRPr="0050431F" w:rsidRDefault="002F6EF4" w:rsidP="00325748">
            <w:pPr>
              <w:pStyle w:val="TAL"/>
              <w:rPr>
                <w:rFonts w:cs="Arial"/>
                <w:b/>
                <w:bCs/>
                <w:lang w:eastAsia="en-US"/>
              </w:rPr>
            </w:pPr>
            <w:r w:rsidRPr="0050431F">
              <w:rPr>
                <w:rFonts w:cs="Arial"/>
                <w:b/>
                <w:bCs/>
                <w:lang w:eastAsia="en-US"/>
              </w:rPr>
              <w:t>7.7 Receiver intermodulation</w:t>
            </w:r>
          </w:p>
        </w:tc>
        <w:tc>
          <w:tcPr>
            <w:tcW w:w="564" w:type="pct"/>
          </w:tcPr>
          <w:p w14:paraId="36E6B0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B0B582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D41DB7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28D0B0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ED824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DABE37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664227D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13004F1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4F04CE2" w14:textId="77777777" w:rsidTr="00552333">
        <w:trPr>
          <w:jc w:val="center"/>
        </w:trPr>
        <w:tc>
          <w:tcPr>
            <w:tcW w:w="645" w:type="pct"/>
            <w:vAlign w:val="center"/>
          </w:tcPr>
          <w:p w14:paraId="0B338ED2" w14:textId="77777777" w:rsidR="002F6EF4" w:rsidRPr="0050431F" w:rsidRDefault="002F6EF4" w:rsidP="00325748">
            <w:pPr>
              <w:pStyle w:val="TAL"/>
              <w:rPr>
                <w:rFonts w:cs="Arial"/>
                <w:lang w:eastAsia="en-US"/>
              </w:rPr>
            </w:pPr>
            <w:r w:rsidRPr="0050431F">
              <w:rPr>
                <w:rFonts w:cs="Arial"/>
                <w:lang w:eastAsia="en-US"/>
              </w:rPr>
              <w:t>General intermodulation requirement</w:t>
            </w:r>
          </w:p>
        </w:tc>
        <w:tc>
          <w:tcPr>
            <w:tcW w:w="564" w:type="pct"/>
          </w:tcPr>
          <w:p w14:paraId="53FAD240" w14:textId="77777777" w:rsidR="002F6EF4" w:rsidRPr="0050431F" w:rsidRDefault="002F6EF4" w:rsidP="00BD6B20">
            <w:pPr>
              <w:pStyle w:val="TAL"/>
              <w:rPr>
                <w:rFonts w:cs="Arial"/>
                <w:lang w:eastAsia="en-US"/>
              </w:rPr>
            </w:pPr>
            <w:r w:rsidRPr="0050431F">
              <w:rPr>
                <w:rFonts w:cs="Arial"/>
                <w:lang w:eastAsia="en-US"/>
              </w:rPr>
              <w:t>C: TC1a</w:t>
            </w:r>
          </w:p>
          <w:p w14:paraId="5860B16C" w14:textId="77777777" w:rsidR="002F6EF4" w:rsidRPr="0050431F" w:rsidRDefault="002F6EF4" w:rsidP="00BD6B20">
            <w:pPr>
              <w:pStyle w:val="TAL"/>
              <w:rPr>
                <w:rFonts w:cs="Arial"/>
                <w:lang w:eastAsia="en-US"/>
              </w:rPr>
            </w:pPr>
            <w:r w:rsidRPr="0050431F">
              <w:rPr>
                <w:rFonts w:cs="Arial"/>
                <w:lang w:eastAsia="en-US"/>
              </w:rPr>
              <w:t>CNC: NTC1a</w:t>
            </w:r>
          </w:p>
          <w:p w14:paraId="108363B7"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1B95110A" w14:textId="77777777" w:rsidR="002F6EF4" w:rsidRPr="0050431F" w:rsidRDefault="002F6EF4" w:rsidP="00BD6B20">
            <w:pPr>
              <w:pStyle w:val="TAL"/>
              <w:rPr>
                <w:rFonts w:cs="Arial"/>
                <w:lang w:eastAsia="en-US"/>
              </w:rPr>
            </w:pPr>
            <w:r w:rsidRPr="0050431F">
              <w:rPr>
                <w:rFonts w:cs="Arial"/>
                <w:lang w:eastAsia="en-US"/>
              </w:rPr>
              <w:t>C: TC1a</w:t>
            </w:r>
          </w:p>
          <w:p w14:paraId="40BB70E5" w14:textId="77777777" w:rsidR="002F6EF4" w:rsidRPr="0050431F" w:rsidRDefault="002F6EF4" w:rsidP="00BD6B20">
            <w:pPr>
              <w:pStyle w:val="TAL"/>
              <w:rPr>
                <w:rFonts w:cs="Arial"/>
                <w:lang w:eastAsia="en-US"/>
              </w:rPr>
            </w:pPr>
            <w:r w:rsidRPr="0050431F">
              <w:rPr>
                <w:rFonts w:cs="Arial"/>
                <w:lang w:eastAsia="en-US"/>
              </w:rPr>
              <w:t>CNC: NTC1a</w:t>
            </w:r>
          </w:p>
          <w:p w14:paraId="71E6C6DF"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3D68565E"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66C629A4" w14:textId="77777777" w:rsidR="002F6EF4" w:rsidRPr="0050431F" w:rsidRDefault="002F6EF4" w:rsidP="00BD6B20">
            <w:pPr>
              <w:pStyle w:val="TAL"/>
              <w:rPr>
                <w:rFonts w:cs="Arial"/>
                <w:lang w:eastAsia="en-US"/>
              </w:rPr>
            </w:pPr>
            <w:r w:rsidRPr="0050431F">
              <w:rPr>
                <w:rFonts w:cs="Arial"/>
                <w:lang w:eastAsia="en-US"/>
              </w:rPr>
              <w:t>C: TC2</w:t>
            </w:r>
          </w:p>
          <w:p w14:paraId="5B385C15" w14:textId="77777777" w:rsidR="002F6EF4" w:rsidRPr="0050431F" w:rsidRDefault="002F6EF4" w:rsidP="00BD6B20">
            <w:pPr>
              <w:pStyle w:val="TAL"/>
              <w:rPr>
                <w:rFonts w:cs="Arial"/>
                <w:lang w:eastAsia="en-US"/>
              </w:rPr>
            </w:pPr>
            <w:r w:rsidRPr="0050431F">
              <w:rPr>
                <w:rFonts w:cs="Arial"/>
                <w:lang w:eastAsia="en-US"/>
              </w:rPr>
              <w:t>CNC: NTC2</w:t>
            </w:r>
          </w:p>
          <w:p w14:paraId="1C3173DD" w14:textId="77777777" w:rsidR="002F6EF4" w:rsidRPr="0050431F" w:rsidRDefault="002F6EF4" w:rsidP="002F6EF4">
            <w:pPr>
              <w:pStyle w:val="TAL"/>
              <w:rPr>
                <w:rFonts w:cs="Arial"/>
                <w:lang w:eastAsia="en-US"/>
              </w:rPr>
            </w:pPr>
            <w:r w:rsidRPr="0050431F">
              <w:rPr>
                <w:rFonts w:cs="Arial"/>
                <w:lang w:eastAsia="en-US"/>
              </w:rPr>
              <w:t>C/NC: TC2, NTC2</w:t>
            </w:r>
          </w:p>
          <w:p w14:paraId="30369DC8" w14:textId="77777777" w:rsidR="002F6EF4" w:rsidRPr="0050431F" w:rsidRDefault="002F6EF4" w:rsidP="002F6EF4">
            <w:pPr>
              <w:pStyle w:val="TAL"/>
              <w:rPr>
                <w:rFonts w:cs="Arial"/>
                <w:lang w:eastAsia="en-US"/>
              </w:rPr>
            </w:pPr>
            <w:r w:rsidRPr="0050431F">
              <w:rPr>
                <w:rFonts w:cs="Arial"/>
                <w:lang w:eastAsia="en-US"/>
              </w:rPr>
              <w:t>NI : TC17</w:t>
            </w:r>
          </w:p>
          <w:p w14:paraId="3A4FD9D9"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24652BA8" w14:textId="77777777" w:rsidR="002F6EF4" w:rsidRPr="0050431F" w:rsidRDefault="002F6EF4" w:rsidP="00BD6B20">
            <w:pPr>
              <w:pStyle w:val="TAL"/>
              <w:rPr>
                <w:rFonts w:cs="Arial"/>
                <w:lang w:eastAsia="en-US"/>
              </w:rPr>
            </w:pPr>
            <w:r w:rsidRPr="0050431F">
              <w:rPr>
                <w:rFonts w:cs="Arial"/>
                <w:lang w:eastAsia="en-US"/>
              </w:rPr>
              <w:t>C: TC2</w:t>
            </w:r>
          </w:p>
          <w:p w14:paraId="58488CFE" w14:textId="77777777" w:rsidR="002F6EF4" w:rsidRPr="0050431F" w:rsidRDefault="002F6EF4" w:rsidP="00BD6B20">
            <w:pPr>
              <w:pStyle w:val="TAL"/>
              <w:rPr>
                <w:rFonts w:cs="Arial"/>
                <w:lang w:eastAsia="en-US"/>
              </w:rPr>
            </w:pPr>
            <w:r w:rsidRPr="0050431F">
              <w:rPr>
                <w:rFonts w:cs="Arial"/>
                <w:lang w:eastAsia="en-US"/>
              </w:rPr>
              <w:t>CNC: NTC2</w:t>
            </w:r>
          </w:p>
          <w:p w14:paraId="7255D89E" w14:textId="77777777" w:rsidR="002F6EF4" w:rsidRPr="0050431F" w:rsidRDefault="002F6EF4" w:rsidP="002F6EF4">
            <w:pPr>
              <w:pStyle w:val="TAL"/>
              <w:rPr>
                <w:rFonts w:cs="Arial"/>
                <w:lang w:eastAsia="en-US"/>
              </w:rPr>
            </w:pPr>
            <w:r w:rsidRPr="0050431F">
              <w:rPr>
                <w:rFonts w:cs="Arial"/>
                <w:lang w:eastAsia="en-US"/>
              </w:rPr>
              <w:t>C/NC: TC2, NTC2</w:t>
            </w:r>
          </w:p>
          <w:p w14:paraId="62641843" w14:textId="77777777" w:rsidR="002F6EF4" w:rsidRPr="0050431F" w:rsidRDefault="002F6EF4" w:rsidP="002F6EF4">
            <w:pPr>
              <w:pStyle w:val="TAL"/>
              <w:rPr>
                <w:rFonts w:cs="Arial"/>
                <w:lang w:eastAsia="en-US"/>
              </w:rPr>
            </w:pPr>
            <w:r w:rsidRPr="0050431F">
              <w:rPr>
                <w:rFonts w:cs="Arial"/>
                <w:lang w:eastAsia="en-US"/>
              </w:rPr>
              <w:t>NI : TC17</w:t>
            </w:r>
          </w:p>
          <w:p w14:paraId="3503ADB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92C041E" w14:textId="77777777" w:rsidR="002F6EF4" w:rsidRPr="0050431F" w:rsidRDefault="002F6EF4" w:rsidP="005B180D">
            <w:pPr>
              <w:pStyle w:val="TAL"/>
              <w:rPr>
                <w:rFonts w:cs="Arial"/>
                <w:lang w:eastAsia="en-US"/>
              </w:rPr>
            </w:pPr>
            <w:r w:rsidRPr="0050431F">
              <w:rPr>
                <w:rFonts w:cs="Arial"/>
                <w:lang w:eastAsia="en-US"/>
              </w:rPr>
              <w:t xml:space="preserve">C: TC2 </w:t>
            </w:r>
          </w:p>
          <w:p w14:paraId="58A6ED68" w14:textId="77777777" w:rsidR="002F6EF4" w:rsidRPr="0050431F" w:rsidRDefault="002F6EF4" w:rsidP="005B180D">
            <w:pPr>
              <w:pStyle w:val="TAL"/>
              <w:rPr>
                <w:rFonts w:cs="Arial"/>
                <w:lang w:eastAsia="en-US"/>
              </w:rPr>
            </w:pPr>
            <w:r w:rsidRPr="0050431F">
              <w:rPr>
                <w:rFonts w:cs="Arial"/>
                <w:lang w:eastAsia="en-US"/>
              </w:rPr>
              <w:t>CNC: NTC2</w:t>
            </w:r>
          </w:p>
          <w:p w14:paraId="16EE87F3"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57E22E99"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B227BB3"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1D0AA52A" w14:textId="77777777" w:rsidTr="00552333">
        <w:trPr>
          <w:jc w:val="center"/>
        </w:trPr>
        <w:tc>
          <w:tcPr>
            <w:tcW w:w="645" w:type="pct"/>
            <w:vAlign w:val="center"/>
          </w:tcPr>
          <w:p w14:paraId="61C23F2F" w14:textId="77777777" w:rsidR="002F6EF4" w:rsidRPr="0050431F" w:rsidRDefault="002F6EF4" w:rsidP="00325748">
            <w:pPr>
              <w:pStyle w:val="TAL"/>
              <w:rPr>
                <w:rFonts w:cs="Arial"/>
                <w:lang w:eastAsia="en-US"/>
              </w:rPr>
            </w:pPr>
            <w:r w:rsidRPr="0050431F">
              <w:rPr>
                <w:rFonts w:cs="Arial"/>
                <w:lang w:eastAsia="en-US"/>
              </w:rPr>
              <w:t>General narrowband intermodulation requirement</w:t>
            </w:r>
          </w:p>
        </w:tc>
        <w:tc>
          <w:tcPr>
            <w:tcW w:w="564" w:type="pct"/>
          </w:tcPr>
          <w:p w14:paraId="73FEDA0B" w14:textId="77777777" w:rsidR="002F6EF4" w:rsidRPr="0050431F" w:rsidRDefault="002F6EF4" w:rsidP="00BD6B20">
            <w:pPr>
              <w:pStyle w:val="TAL"/>
              <w:rPr>
                <w:rFonts w:cs="Arial"/>
                <w:lang w:eastAsia="en-US"/>
              </w:rPr>
            </w:pPr>
            <w:r w:rsidRPr="0050431F">
              <w:rPr>
                <w:rFonts w:cs="Arial"/>
                <w:lang w:eastAsia="en-US"/>
              </w:rPr>
              <w:t>C: TC1a, TC6a</w:t>
            </w:r>
          </w:p>
          <w:p w14:paraId="12FFCE63" w14:textId="77777777" w:rsidR="002F6EF4" w:rsidRPr="0050431F" w:rsidRDefault="002F6EF4" w:rsidP="00BD6B20">
            <w:pPr>
              <w:pStyle w:val="TAL"/>
              <w:rPr>
                <w:rFonts w:cs="Arial"/>
                <w:lang w:eastAsia="en-US"/>
              </w:rPr>
            </w:pPr>
            <w:r w:rsidRPr="0050431F">
              <w:rPr>
                <w:rFonts w:cs="Arial"/>
                <w:lang w:eastAsia="en-US"/>
              </w:rPr>
              <w:t>CNC: NTC1a, TC6a</w:t>
            </w:r>
          </w:p>
          <w:p w14:paraId="7A9D5F23" w14:textId="77777777" w:rsidR="002F6EF4" w:rsidRPr="0050431F" w:rsidRDefault="002F6EF4" w:rsidP="00325748">
            <w:pPr>
              <w:pStyle w:val="TAL"/>
              <w:rPr>
                <w:rFonts w:cs="Arial"/>
                <w:lang w:eastAsia="en-US"/>
              </w:rPr>
            </w:pPr>
            <w:r w:rsidRPr="0050431F">
              <w:rPr>
                <w:rFonts w:cs="Arial"/>
                <w:lang w:eastAsia="en-US"/>
              </w:rPr>
              <w:t xml:space="preserve">C/NC: TC1a, NTC1a,TC6a </w:t>
            </w:r>
          </w:p>
        </w:tc>
        <w:tc>
          <w:tcPr>
            <w:tcW w:w="552" w:type="pct"/>
          </w:tcPr>
          <w:p w14:paraId="0257C43E" w14:textId="77777777" w:rsidR="002F6EF4" w:rsidRPr="0050431F" w:rsidRDefault="002F6EF4" w:rsidP="00BD6B20">
            <w:pPr>
              <w:pStyle w:val="TAL"/>
              <w:rPr>
                <w:rFonts w:cs="Arial"/>
                <w:lang w:eastAsia="en-US"/>
              </w:rPr>
            </w:pPr>
            <w:r w:rsidRPr="0050431F">
              <w:rPr>
                <w:rFonts w:cs="Arial"/>
                <w:lang w:eastAsia="en-US"/>
              </w:rPr>
              <w:t>C: TC1a, TC6a</w:t>
            </w:r>
          </w:p>
          <w:p w14:paraId="7C10422E" w14:textId="77777777" w:rsidR="002F6EF4" w:rsidRPr="0050431F" w:rsidRDefault="002F6EF4" w:rsidP="00BD6B20">
            <w:pPr>
              <w:pStyle w:val="TAL"/>
              <w:rPr>
                <w:rFonts w:cs="Arial"/>
                <w:lang w:eastAsia="en-US"/>
              </w:rPr>
            </w:pPr>
            <w:r w:rsidRPr="0050431F">
              <w:rPr>
                <w:rFonts w:cs="Arial"/>
                <w:lang w:eastAsia="en-US"/>
              </w:rPr>
              <w:t>CNC:NTC1a, TC6a</w:t>
            </w:r>
          </w:p>
          <w:p w14:paraId="16C7DFBE"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0CDF3E57" w14:textId="77777777" w:rsidR="002F6EF4" w:rsidRPr="0050431F" w:rsidRDefault="002F6EF4" w:rsidP="00325748">
            <w:pPr>
              <w:pStyle w:val="TAL"/>
              <w:rPr>
                <w:rFonts w:cs="Arial"/>
                <w:lang w:eastAsia="en-US"/>
              </w:rPr>
            </w:pPr>
            <w:r w:rsidRPr="0050431F">
              <w:rPr>
                <w:rFonts w:cs="Arial"/>
                <w:lang w:eastAsia="en-US"/>
              </w:rPr>
              <w:t>C: TC1b, TC6c</w:t>
            </w:r>
          </w:p>
        </w:tc>
        <w:tc>
          <w:tcPr>
            <w:tcW w:w="552" w:type="pct"/>
          </w:tcPr>
          <w:p w14:paraId="6B673990" w14:textId="77777777" w:rsidR="002F6EF4" w:rsidRPr="0050431F" w:rsidRDefault="002F6EF4" w:rsidP="00BD6B20">
            <w:pPr>
              <w:pStyle w:val="TAL"/>
              <w:rPr>
                <w:rFonts w:cs="Arial"/>
                <w:lang w:eastAsia="en-US"/>
              </w:rPr>
            </w:pPr>
            <w:r w:rsidRPr="0050431F">
              <w:rPr>
                <w:rFonts w:cs="Arial"/>
                <w:lang w:eastAsia="en-US"/>
              </w:rPr>
              <w:t>C: TC2, TC6b</w:t>
            </w:r>
          </w:p>
          <w:p w14:paraId="72183EB9" w14:textId="77777777" w:rsidR="002F6EF4" w:rsidRPr="0050431F" w:rsidRDefault="002F6EF4" w:rsidP="00BD6B20">
            <w:pPr>
              <w:pStyle w:val="TAL"/>
              <w:rPr>
                <w:rFonts w:cs="Arial"/>
                <w:lang w:eastAsia="en-US"/>
              </w:rPr>
            </w:pPr>
            <w:r w:rsidRPr="0050431F">
              <w:rPr>
                <w:rFonts w:cs="Arial"/>
                <w:lang w:eastAsia="en-US"/>
              </w:rPr>
              <w:t>CNC: NTC2, TC6b</w:t>
            </w:r>
          </w:p>
          <w:p w14:paraId="272B3153" w14:textId="77777777" w:rsidR="002F6EF4" w:rsidRPr="00552333" w:rsidRDefault="002F6EF4" w:rsidP="002F6EF4">
            <w:pPr>
              <w:pStyle w:val="TAL"/>
              <w:rPr>
                <w:rFonts w:cs="Arial"/>
                <w:lang w:val="sv-FI" w:eastAsia="en-US"/>
              </w:rPr>
            </w:pPr>
            <w:r w:rsidRPr="00552333">
              <w:rPr>
                <w:rFonts w:cs="Arial"/>
                <w:lang w:val="sv-FI" w:eastAsia="en-US"/>
              </w:rPr>
              <w:t>C/NC: TC2, NTC2, TC6b</w:t>
            </w:r>
          </w:p>
          <w:p w14:paraId="3F100934" w14:textId="77777777" w:rsidR="002F6EF4" w:rsidRPr="00552333" w:rsidRDefault="002F6EF4" w:rsidP="002F6EF4">
            <w:pPr>
              <w:pStyle w:val="TAL"/>
              <w:rPr>
                <w:rFonts w:cs="Arial"/>
                <w:lang w:val="sv-FI" w:eastAsia="en-US"/>
              </w:rPr>
            </w:pPr>
            <w:r w:rsidRPr="00552333">
              <w:rPr>
                <w:rFonts w:cs="Arial"/>
                <w:lang w:val="sv-FI" w:eastAsia="en-US"/>
              </w:rPr>
              <w:t>NI : TC17</w:t>
            </w:r>
          </w:p>
          <w:p w14:paraId="653DF7BD"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1556046D" w14:textId="77777777" w:rsidR="002F6EF4" w:rsidRPr="0050431F" w:rsidRDefault="002F6EF4" w:rsidP="00BD6B20">
            <w:pPr>
              <w:pStyle w:val="TAL"/>
              <w:rPr>
                <w:rFonts w:cs="Arial"/>
                <w:lang w:eastAsia="en-US"/>
              </w:rPr>
            </w:pPr>
            <w:r w:rsidRPr="0050431F">
              <w:rPr>
                <w:rFonts w:cs="Arial"/>
                <w:lang w:eastAsia="en-US"/>
              </w:rPr>
              <w:t>C: TC2, TC6b</w:t>
            </w:r>
          </w:p>
          <w:p w14:paraId="1FF47941" w14:textId="77777777" w:rsidR="002F6EF4" w:rsidRPr="0050431F" w:rsidRDefault="002F6EF4" w:rsidP="00BD6B20">
            <w:pPr>
              <w:pStyle w:val="TAL"/>
              <w:rPr>
                <w:rFonts w:cs="Arial"/>
                <w:lang w:eastAsia="en-US"/>
              </w:rPr>
            </w:pPr>
            <w:r w:rsidRPr="0050431F">
              <w:rPr>
                <w:rFonts w:cs="Arial"/>
                <w:lang w:eastAsia="en-US"/>
              </w:rPr>
              <w:t>CNC: NTC2, TC6b</w:t>
            </w:r>
          </w:p>
          <w:p w14:paraId="00DC7A2D" w14:textId="77777777" w:rsidR="002F6EF4" w:rsidRPr="00552333" w:rsidRDefault="002F6EF4" w:rsidP="002F6EF4">
            <w:pPr>
              <w:pStyle w:val="TAL"/>
              <w:rPr>
                <w:rFonts w:cs="Arial"/>
                <w:lang w:val="sv-FI" w:eastAsia="en-US"/>
              </w:rPr>
            </w:pPr>
            <w:r w:rsidRPr="00552333">
              <w:rPr>
                <w:rFonts w:cs="Arial"/>
                <w:lang w:val="sv-FI" w:eastAsia="en-US"/>
              </w:rPr>
              <w:t>C/NC: TC2, NTC2, TC6b</w:t>
            </w:r>
          </w:p>
          <w:p w14:paraId="2547AF5F" w14:textId="77777777" w:rsidR="002F6EF4" w:rsidRPr="00552333" w:rsidRDefault="002F6EF4" w:rsidP="002F6EF4">
            <w:pPr>
              <w:pStyle w:val="TAL"/>
              <w:rPr>
                <w:rFonts w:cs="Arial"/>
                <w:lang w:val="sv-FI" w:eastAsia="en-US"/>
              </w:rPr>
            </w:pPr>
            <w:r w:rsidRPr="00552333">
              <w:rPr>
                <w:rFonts w:cs="Arial"/>
                <w:lang w:val="sv-FI" w:eastAsia="en-US"/>
              </w:rPr>
              <w:t>NI : TC17</w:t>
            </w:r>
          </w:p>
          <w:p w14:paraId="4A1F8AA2"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71633E5" w14:textId="77777777" w:rsidR="002F6EF4" w:rsidRPr="0050431F" w:rsidRDefault="002F6EF4" w:rsidP="005B180D">
            <w:pPr>
              <w:pStyle w:val="TAL"/>
              <w:rPr>
                <w:rFonts w:cs="Arial"/>
                <w:lang w:eastAsia="en-US"/>
              </w:rPr>
            </w:pPr>
            <w:r w:rsidRPr="0050431F">
              <w:rPr>
                <w:rFonts w:cs="Arial"/>
                <w:lang w:eastAsia="en-US"/>
              </w:rPr>
              <w:t xml:space="preserve">C: TC2, TC6b </w:t>
            </w:r>
          </w:p>
          <w:p w14:paraId="69D19B7A" w14:textId="77777777" w:rsidR="002F6EF4" w:rsidRPr="0050431F" w:rsidRDefault="002F6EF4" w:rsidP="005B180D">
            <w:pPr>
              <w:pStyle w:val="TAL"/>
              <w:rPr>
                <w:rFonts w:cs="Arial"/>
                <w:lang w:eastAsia="en-US"/>
              </w:rPr>
            </w:pPr>
            <w:r w:rsidRPr="0050431F">
              <w:rPr>
                <w:rFonts w:cs="Arial"/>
                <w:lang w:eastAsia="en-US"/>
              </w:rPr>
              <w:t>CNC: NTC2, TC6b</w:t>
            </w:r>
          </w:p>
          <w:p w14:paraId="29467582" w14:textId="77777777" w:rsidR="002F6EF4" w:rsidRPr="0050431F" w:rsidRDefault="002F6EF4" w:rsidP="005B180D">
            <w:pPr>
              <w:pStyle w:val="TAL"/>
              <w:rPr>
                <w:rFonts w:cs="Arial"/>
                <w:lang w:eastAsia="en-US"/>
              </w:rPr>
            </w:pPr>
            <w:r w:rsidRPr="0050431F">
              <w:rPr>
                <w:rFonts w:cs="Arial"/>
                <w:lang w:eastAsia="en-US"/>
              </w:rPr>
              <w:t>C/NC: TC2, NTC2, TC6b</w:t>
            </w:r>
          </w:p>
        </w:tc>
        <w:tc>
          <w:tcPr>
            <w:tcW w:w="502" w:type="pct"/>
          </w:tcPr>
          <w:p w14:paraId="0F16BC12"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7639A8B9"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E14CF9C" w14:textId="77777777" w:rsidTr="00552333">
        <w:trPr>
          <w:jc w:val="center"/>
        </w:trPr>
        <w:tc>
          <w:tcPr>
            <w:tcW w:w="645" w:type="pct"/>
            <w:vAlign w:val="center"/>
          </w:tcPr>
          <w:p w14:paraId="3C6EFBB9" w14:textId="77777777" w:rsidR="002F6EF4" w:rsidRPr="0050431F" w:rsidRDefault="002F6EF4" w:rsidP="00325748">
            <w:pPr>
              <w:pStyle w:val="TAL"/>
              <w:rPr>
                <w:rFonts w:cs="Arial"/>
                <w:lang w:eastAsia="en-US"/>
              </w:rPr>
            </w:pPr>
            <w:r w:rsidRPr="0050431F">
              <w:rPr>
                <w:rFonts w:cs="Arial"/>
                <w:lang w:eastAsia="en-US"/>
              </w:rPr>
              <w:t>Additional narrowband intermodulation requirement for GSM/EDGE</w:t>
            </w:r>
          </w:p>
        </w:tc>
        <w:tc>
          <w:tcPr>
            <w:tcW w:w="564" w:type="pct"/>
          </w:tcPr>
          <w:p w14:paraId="08BBBC4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532C1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48EAB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6146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5CFC71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F154A5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ED0EF8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081C94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5EA882D" w14:textId="77777777" w:rsidTr="00552333">
        <w:trPr>
          <w:jc w:val="center"/>
        </w:trPr>
        <w:tc>
          <w:tcPr>
            <w:tcW w:w="645" w:type="pct"/>
            <w:vAlign w:val="center"/>
          </w:tcPr>
          <w:p w14:paraId="2F6D93CD" w14:textId="77777777" w:rsidR="002F6EF4" w:rsidRPr="0050431F" w:rsidRDefault="002F6EF4" w:rsidP="00325748">
            <w:pPr>
              <w:pStyle w:val="TAL"/>
              <w:rPr>
                <w:rFonts w:cs="Arial"/>
                <w:b/>
                <w:bCs/>
                <w:lang w:eastAsia="en-US"/>
              </w:rPr>
            </w:pPr>
            <w:r w:rsidRPr="0050431F">
              <w:rPr>
                <w:rFonts w:cs="Arial"/>
                <w:b/>
                <w:bCs/>
                <w:lang w:eastAsia="en-US"/>
              </w:rPr>
              <w:t>7.8 In-channel selectivity</w:t>
            </w:r>
          </w:p>
        </w:tc>
        <w:tc>
          <w:tcPr>
            <w:tcW w:w="564" w:type="pct"/>
          </w:tcPr>
          <w:p w14:paraId="19CBEA5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E95D9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9B8A2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B40F19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581C73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C43EC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9A9422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D5C385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736E8E2" w14:textId="77777777" w:rsidTr="00552333">
        <w:trPr>
          <w:jc w:val="center"/>
        </w:trPr>
        <w:tc>
          <w:tcPr>
            <w:tcW w:w="645" w:type="pct"/>
            <w:vAlign w:val="center"/>
          </w:tcPr>
          <w:p w14:paraId="6176D1A8" w14:textId="77777777" w:rsidR="002F6EF4" w:rsidRPr="0050431F" w:rsidRDefault="002F6EF4" w:rsidP="00325748">
            <w:pPr>
              <w:pStyle w:val="TAL"/>
              <w:rPr>
                <w:rFonts w:cs="Arial"/>
                <w:lang w:eastAsia="en-US"/>
              </w:rPr>
            </w:pPr>
            <w:r w:rsidRPr="0050431F">
              <w:rPr>
                <w:rFonts w:cs="Arial"/>
                <w:lang w:eastAsia="en-US"/>
              </w:rPr>
              <w:t>E-UTRA requirement</w:t>
            </w:r>
          </w:p>
        </w:tc>
        <w:tc>
          <w:tcPr>
            <w:tcW w:w="564" w:type="pct"/>
          </w:tcPr>
          <w:p w14:paraId="2655F3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A68447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D172E9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D6455BE"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2D3A148B"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2832ED04"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44BB881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960F228"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6851502" w14:textId="77777777" w:rsidTr="00552333">
        <w:trPr>
          <w:jc w:val="center"/>
        </w:trPr>
        <w:tc>
          <w:tcPr>
            <w:tcW w:w="645" w:type="pct"/>
            <w:vAlign w:val="center"/>
          </w:tcPr>
          <w:p w14:paraId="209105B6" w14:textId="77777777" w:rsidR="002F6EF4" w:rsidRPr="0050431F" w:rsidRDefault="002F6EF4" w:rsidP="00325748">
            <w:pPr>
              <w:pStyle w:val="TAL"/>
              <w:rPr>
                <w:rFonts w:cs="Arial"/>
                <w:lang w:eastAsia="en-US"/>
              </w:rPr>
            </w:pPr>
            <w:r w:rsidRPr="0050431F">
              <w:rPr>
                <w:rFonts w:cs="Arial"/>
                <w:lang w:eastAsia="en-US"/>
              </w:rPr>
              <w:t>NB-IoT requirement</w:t>
            </w:r>
          </w:p>
        </w:tc>
        <w:tc>
          <w:tcPr>
            <w:tcW w:w="564" w:type="pct"/>
          </w:tcPr>
          <w:p w14:paraId="7694E84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99F47A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8DA31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AB5C09C" w14:textId="77777777" w:rsidR="002F6EF4" w:rsidRPr="0050431F" w:rsidRDefault="002F6EF4" w:rsidP="00325748">
            <w:pPr>
              <w:pStyle w:val="TAL"/>
              <w:rPr>
                <w:rFonts w:cs="Arial"/>
                <w:lang w:eastAsia="en-US"/>
              </w:rPr>
            </w:pPr>
            <w:r w:rsidRPr="0050431F">
              <w:rPr>
                <w:rFonts w:cs="Arial"/>
                <w:lang w:eastAsia="en-US"/>
              </w:rPr>
              <w:t>(NI: TS 36.141)</w:t>
            </w:r>
          </w:p>
        </w:tc>
        <w:tc>
          <w:tcPr>
            <w:tcW w:w="552" w:type="pct"/>
          </w:tcPr>
          <w:p w14:paraId="49AAD6D8" w14:textId="77777777" w:rsidR="002F6EF4" w:rsidRPr="0050431F" w:rsidRDefault="002F6EF4" w:rsidP="00325748">
            <w:pPr>
              <w:pStyle w:val="TAL"/>
              <w:rPr>
                <w:rFonts w:cs="Arial"/>
                <w:lang w:eastAsia="en-US"/>
              </w:rPr>
            </w:pPr>
            <w:r w:rsidRPr="0050431F">
              <w:rPr>
                <w:rFonts w:cs="Arial"/>
                <w:lang w:eastAsia="en-US"/>
              </w:rPr>
              <w:t>(NI: TS 36.141)</w:t>
            </w:r>
          </w:p>
        </w:tc>
        <w:tc>
          <w:tcPr>
            <w:tcW w:w="552" w:type="pct"/>
          </w:tcPr>
          <w:p w14:paraId="3A0102D2"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3D610C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64E57A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DC0910C" w14:textId="77777777" w:rsidTr="00552333">
        <w:trPr>
          <w:jc w:val="center"/>
        </w:trPr>
        <w:tc>
          <w:tcPr>
            <w:tcW w:w="5000" w:type="pct"/>
            <w:gridSpan w:val="9"/>
            <w:vAlign w:val="center"/>
          </w:tcPr>
          <w:p w14:paraId="0A83ACD2" w14:textId="77777777" w:rsidR="002F6EF4" w:rsidRPr="0050431F" w:rsidRDefault="002F6EF4" w:rsidP="002F6EF4">
            <w:pPr>
              <w:pStyle w:val="TAN"/>
              <w:rPr>
                <w:lang w:eastAsia="en-US"/>
              </w:rPr>
            </w:pPr>
            <w:r w:rsidRPr="0050431F">
              <w:rPr>
                <w:lang w:eastAsia="en-US"/>
              </w:rPr>
              <w:t>NOTE *:</w:t>
            </w:r>
            <w:r w:rsidRPr="0050431F">
              <w:rPr>
                <w:lang w:eastAsia="en-US"/>
              </w:rPr>
              <w:tab/>
              <w:t>The support of NB-IoT in-band operation is optional and declared by the manufacturer.If not supported, the test configurations denoted by “NI” shall not be used for testing.</w:t>
            </w:r>
          </w:p>
          <w:p w14:paraId="7889A584" w14:textId="77777777" w:rsidR="002F6EF4" w:rsidRPr="0050431F" w:rsidRDefault="002F6EF4" w:rsidP="002F6EF4">
            <w:pPr>
              <w:pStyle w:val="TAN"/>
              <w:rPr>
                <w:lang w:eastAsia="en-US"/>
              </w:rPr>
            </w:pPr>
            <w:r w:rsidRPr="0050431F">
              <w:rPr>
                <w:lang w:eastAsia="en-US"/>
              </w:rPr>
              <w:t>NOTE**:</w:t>
            </w:r>
            <w:r w:rsidRPr="0050431F">
              <w:rPr>
                <w:lang w:eastAsia="en-US"/>
              </w:rPr>
              <w:tab/>
              <w:t>The support of NB-IoT guard band operation is optional and declared by the manufacturer. If not supported, the test configurations denoted by “NG” shall not be used for testing.</w:t>
            </w:r>
          </w:p>
          <w:p w14:paraId="539F9FC1" w14:textId="77777777" w:rsidR="002F6EF4" w:rsidRPr="0050431F" w:rsidRDefault="002F6EF4" w:rsidP="002F6EF4">
            <w:pPr>
              <w:pStyle w:val="TAN"/>
              <w:rPr>
                <w:lang w:eastAsia="en-US"/>
              </w:rPr>
            </w:pPr>
            <w:r w:rsidRPr="0050431F">
              <w:rPr>
                <w:lang w:eastAsia="en-US"/>
              </w:rPr>
              <w:t>Note1:</w:t>
            </w:r>
            <w:r w:rsidRPr="0050431F">
              <w:rPr>
                <w:lang w:eastAsia="en-US"/>
              </w:rPr>
              <w:tab/>
              <w:t>There is no specific test with NB-IoT for those requirements, tests could be performed using E-UTRA signal only, without NB-IoT.</w:t>
            </w:r>
          </w:p>
        </w:tc>
      </w:tr>
    </w:tbl>
    <w:p w14:paraId="4F893C58" w14:textId="77777777" w:rsidR="00CD24E0" w:rsidRPr="0050431F" w:rsidRDefault="00CD24E0" w:rsidP="00CD24E0"/>
    <w:p w14:paraId="5EDCE4A4" w14:textId="77777777" w:rsidR="00CB2905" w:rsidRPr="0050431F" w:rsidRDefault="00CB2905" w:rsidP="00F311C8">
      <w:pPr>
        <w:pStyle w:val="Heading2"/>
        <w:rPr>
          <w:lang w:eastAsia="zh-CN"/>
        </w:rPr>
      </w:pPr>
      <w:bookmarkStart w:id="962" w:name="_Toc13048519"/>
      <w:bookmarkStart w:id="963" w:name="_Toc29764735"/>
      <w:bookmarkStart w:id="964" w:name="_Toc29765153"/>
      <w:bookmarkStart w:id="965" w:name="_Toc52556651"/>
      <w:bookmarkStart w:id="966" w:name="_Toc67912353"/>
      <w:bookmarkStart w:id="967" w:name="_Toc89855288"/>
      <w:r w:rsidRPr="0050431F">
        <w:t>5.</w:t>
      </w:r>
      <w:r w:rsidRPr="0050431F">
        <w:rPr>
          <w:lang w:eastAsia="zh-CN"/>
        </w:rPr>
        <w:t>3</w:t>
      </w:r>
      <w:r w:rsidRPr="0050431F">
        <w:tab/>
      </w:r>
      <w:r w:rsidRPr="0050431F">
        <w:rPr>
          <w:lang w:eastAsia="zh-CN"/>
        </w:rPr>
        <w:t>Multi-band</w:t>
      </w:r>
      <w:r w:rsidRPr="0050431F">
        <w:t xml:space="preserve"> capable Base Stations</w:t>
      </w:r>
      <w:bookmarkEnd w:id="962"/>
      <w:bookmarkEnd w:id="963"/>
      <w:bookmarkEnd w:id="964"/>
      <w:bookmarkEnd w:id="965"/>
      <w:bookmarkEnd w:id="966"/>
      <w:bookmarkEnd w:id="967"/>
    </w:p>
    <w:p w14:paraId="5B3C5E43" w14:textId="77777777" w:rsidR="00CB2905" w:rsidRPr="0050431F" w:rsidRDefault="00CB2905" w:rsidP="00EB0F3C">
      <w:pPr>
        <w:pStyle w:val="TH"/>
        <w:rPr>
          <w:lang w:eastAsia="zh-CN"/>
        </w:rPr>
      </w:pPr>
      <w:r w:rsidRPr="0050431F">
        <w:t>Table 5.</w:t>
      </w:r>
      <w:r w:rsidRPr="0050431F">
        <w:rPr>
          <w:lang w:eastAsia="zh-CN"/>
        </w:rPr>
        <w:t>3</w:t>
      </w:r>
      <w:r w:rsidRPr="0050431F">
        <w:t xml:space="preserve">-1: Test configurations for </w:t>
      </w:r>
      <w:r w:rsidRPr="0050431F">
        <w:rPr>
          <w:lang w:eastAsia="zh-CN"/>
        </w:rPr>
        <w:t>Multi-Band capable BS (all Capability Sets)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B2905" w:rsidRPr="0050431F" w14:paraId="3D9BA91E" w14:textId="77777777" w:rsidTr="008376F4">
        <w:trPr>
          <w:jc w:val="center"/>
        </w:trPr>
        <w:tc>
          <w:tcPr>
            <w:tcW w:w="3211" w:type="dxa"/>
          </w:tcPr>
          <w:p w14:paraId="35F925C1" w14:textId="77777777" w:rsidR="00CB2905" w:rsidRPr="0050431F" w:rsidRDefault="00CB2905" w:rsidP="008376F4">
            <w:pPr>
              <w:pStyle w:val="TAH"/>
              <w:rPr>
                <w:rFonts w:cs="Arial"/>
                <w:lang w:eastAsia="en-US"/>
              </w:rPr>
            </w:pPr>
            <w:r w:rsidRPr="0050431F">
              <w:rPr>
                <w:rFonts w:cs="Arial"/>
                <w:lang w:eastAsia="en-US"/>
              </w:rPr>
              <w:t>BS test case</w:t>
            </w:r>
          </w:p>
        </w:tc>
        <w:tc>
          <w:tcPr>
            <w:tcW w:w="3876" w:type="dxa"/>
            <w:gridSpan w:val="2"/>
          </w:tcPr>
          <w:p w14:paraId="322A28CB" w14:textId="77777777" w:rsidR="00CB2905" w:rsidRPr="0050431F" w:rsidRDefault="00CB2905" w:rsidP="008376F4">
            <w:pPr>
              <w:pStyle w:val="TAH"/>
              <w:rPr>
                <w:rFonts w:cs="Arial"/>
                <w:lang w:eastAsia="en-US"/>
              </w:rPr>
            </w:pPr>
            <w:r w:rsidRPr="0050431F">
              <w:rPr>
                <w:rFonts w:cs="Arial"/>
                <w:lang w:eastAsia="en-US"/>
              </w:rPr>
              <w:t xml:space="preserve">Test for </w:t>
            </w:r>
            <w:r w:rsidRPr="0050431F">
              <w:rPr>
                <w:rFonts w:cs="Arial"/>
                <w:lang w:eastAsia="zh-CN"/>
              </w:rPr>
              <w:t>M</w:t>
            </w:r>
            <w:r w:rsidRPr="0050431F">
              <w:rPr>
                <w:rFonts w:cs="Arial"/>
                <w:lang w:eastAsia="en-US"/>
              </w:rPr>
              <w:t>ulti-</w:t>
            </w:r>
            <w:r w:rsidRPr="0050431F">
              <w:rPr>
                <w:rFonts w:cs="Arial"/>
                <w:lang w:eastAsia="zh-CN"/>
              </w:rPr>
              <w:t>B</w:t>
            </w:r>
            <w:r w:rsidRPr="0050431F">
              <w:rPr>
                <w:rFonts w:cs="Arial"/>
                <w:lang w:eastAsia="en-US"/>
              </w:rPr>
              <w:t>and capable BS</w:t>
            </w:r>
          </w:p>
        </w:tc>
        <w:tc>
          <w:tcPr>
            <w:tcW w:w="2121" w:type="dxa"/>
            <w:gridSpan w:val="2"/>
          </w:tcPr>
          <w:p w14:paraId="166BB8C2" w14:textId="77777777" w:rsidR="00CB2905" w:rsidRPr="0050431F" w:rsidRDefault="00CB2905" w:rsidP="008376F4">
            <w:pPr>
              <w:pStyle w:val="TAH"/>
              <w:rPr>
                <w:rFonts w:cs="Arial"/>
                <w:lang w:eastAsia="en-US"/>
              </w:rPr>
            </w:pPr>
            <w:r w:rsidRPr="0050431F">
              <w:rPr>
                <w:rFonts w:cs="Arial"/>
                <w:lang w:eastAsia="en-US"/>
              </w:rPr>
              <w:t>Test configuration for MBT</w:t>
            </w:r>
          </w:p>
        </w:tc>
      </w:tr>
      <w:tr w:rsidR="00CB2905" w:rsidRPr="0050431F" w14:paraId="43338C2A" w14:textId="77777777" w:rsidTr="008376F4">
        <w:trPr>
          <w:jc w:val="center"/>
        </w:trPr>
        <w:tc>
          <w:tcPr>
            <w:tcW w:w="3211" w:type="dxa"/>
          </w:tcPr>
          <w:p w14:paraId="17B3B80C" w14:textId="77777777" w:rsidR="00CB2905" w:rsidRPr="0050431F" w:rsidRDefault="00CB2905" w:rsidP="008376F4">
            <w:pPr>
              <w:pStyle w:val="TAL"/>
              <w:rPr>
                <w:rFonts w:cs="Arial"/>
                <w:b/>
                <w:lang w:eastAsia="en-US"/>
              </w:rPr>
            </w:pPr>
          </w:p>
        </w:tc>
        <w:tc>
          <w:tcPr>
            <w:tcW w:w="1984" w:type="dxa"/>
          </w:tcPr>
          <w:p w14:paraId="64A85729" w14:textId="77777777" w:rsidR="00CB2905" w:rsidRPr="0050431F" w:rsidRDefault="00CB2905" w:rsidP="008376F4">
            <w:pPr>
              <w:pStyle w:val="TAL"/>
              <w:rPr>
                <w:rFonts w:cs="Arial"/>
                <w:lang w:eastAsia="zh-CN"/>
              </w:rPr>
            </w:pPr>
            <w:r w:rsidRPr="0050431F">
              <w:rPr>
                <w:rFonts w:cs="Arial"/>
                <w:b/>
                <w:lang w:eastAsia="zh-CN"/>
              </w:rPr>
              <w:t>Common antenna connector</w:t>
            </w:r>
          </w:p>
        </w:tc>
        <w:tc>
          <w:tcPr>
            <w:tcW w:w="1892" w:type="dxa"/>
          </w:tcPr>
          <w:p w14:paraId="29249F94" w14:textId="77777777" w:rsidR="00CB2905" w:rsidRPr="0050431F" w:rsidRDefault="00CB2905" w:rsidP="008376F4">
            <w:pPr>
              <w:pStyle w:val="TAL"/>
              <w:rPr>
                <w:rFonts w:cs="Arial"/>
                <w:lang w:eastAsia="zh-CN"/>
              </w:rPr>
            </w:pPr>
            <w:r w:rsidRPr="0050431F">
              <w:rPr>
                <w:rFonts w:cs="Arial"/>
                <w:b/>
                <w:lang w:eastAsia="zh-CN"/>
              </w:rPr>
              <w:t>Separate antenna connector</w:t>
            </w:r>
          </w:p>
        </w:tc>
        <w:tc>
          <w:tcPr>
            <w:tcW w:w="1050" w:type="dxa"/>
          </w:tcPr>
          <w:p w14:paraId="7D0AC8E1" w14:textId="77777777" w:rsidR="00CB2905" w:rsidRPr="0050431F" w:rsidRDefault="00CB2905" w:rsidP="008376F4">
            <w:pPr>
              <w:pStyle w:val="TAL"/>
              <w:rPr>
                <w:rFonts w:cs="Arial"/>
                <w:lang w:eastAsia="zh-CN"/>
              </w:rPr>
            </w:pPr>
            <w:r w:rsidRPr="0050431F">
              <w:rPr>
                <w:rFonts w:cs="Arial"/>
                <w:lang w:eastAsia="zh-CN"/>
              </w:rPr>
              <w:t>BC1/BC2</w:t>
            </w:r>
          </w:p>
        </w:tc>
        <w:tc>
          <w:tcPr>
            <w:tcW w:w="1071" w:type="dxa"/>
          </w:tcPr>
          <w:p w14:paraId="21C950F5" w14:textId="77777777" w:rsidR="00CB2905" w:rsidRPr="0050431F" w:rsidRDefault="00CB2905" w:rsidP="008376F4">
            <w:pPr>
              <w:pStyle w:val="TAL"/>
              <w:rPr>
                <w:rFonts w:cs="Arial"/>
                <w:lang w:eastAsia="zh-CN"/>
              </w:rPr>
            </w:pPr>
            <w:r w:rsidRPr="0050431F">
              <w:rPr>
                <w:rFonts w:cs="Arial"/>
                <w:lang w:eastAsia="zh-CN"/>
              </w:rPr>
              <w:t>BC3</w:t>
            </w:r>
          </w:p>
        </w:tc>
      </w:tr>
      <w:tr w:rsidR="00CB2905" w:rsidRPr="0050431F" w14:paraId="2C6612B6" w14:textId="77777777" w:rsidTr="008376F4">
        <w:trPr>
          <w:jc w:val="center"/>
        </w:trPr>
        <w:tc>
          <w:tcPr>
            <w:tcW w:w="3211" w:type="dxa"/>
          </w:tcPr>
          <w:p w14:paraId="2B94F3D6" w14:textId="77777777" w:rsidR="00CB2905" w:rsidRPr="0050431F" w:rsidRDefault="00CB2905" w:rsidP="008376F4">
            <w:pPr>
              <w:pStyle w:val="TAL"/>
              <w:rPr>
                <w:rFonts w:cs="Arial"/>
                <w:b/>
                <w:lang w:eastAsia="en-US"/>
              </w:rPr>
            </w:pPr>
            <w:r w:rsidRPr="0050431F">
              <w:rPr>
                <w:rFonts w:cs="Arial"/>
                <w:b/>
                <w:lang w:eastAsia="en-US"/>
              </w:rPr>
              <w:t>6.2 Base Station output power</w:t>
            </w:r>
          </w:p>
        </w:tc>
        <w:tc>
          <w:tcPr>
            <w:tcW w:w="1984" w:type="dxa"/>
          </w:tcPr>
          <w:p w14:paraId="0C5B24A6" w14:textId="77777777" w:rsidR="00CB2905" w:rsidRPr="0050431F" w:rsidRDefault="00CB2905" w:rsidP="008376F4">
            <w:pPr>
              <w:pStyle w:val="TAL"/>
              <w:rPr>
                <w:rFonts w:cs="Arial"/>
                <w:lang w:eastAsia="zh-CN"/>
              </w:rPr>
            </w:pPr>
            <w:r w:rsidRPr="0050431F">
              <w:rPr>
                <w:rFonts w:cs="Arial"/>
                <w:lang w:eastAsia="zh-CN"/>
              </w:rPr>
              <w:t>-</w:t>
            </w:r>
          </w:p>
        </w:tc>
        <w:tc>
          <w:tcPr>
            <w:tcW w:w="1892" w:type="dxa"/>
          </w:tcPr>
          <w:p w14:paraId="1F99A7DC" w14:textId="77777777" w:rsidR="00CB2905" w:rsidRPr="0050431F" w:rsidRDefault="00CB2905" w:rsidP="008376F4">
            <w:pPr>
              <w:pStyle w:val="TAL"/>
              <w:rPr>
                <w:rFonts w:cs="Arial"/>
                <w:lang w:eastAsia="zh-CN"/>
              </w:rPr>
            </w:pPr>
            <w:r w:rsidRPr="0050431F">
              <w:rPr>
                <w:rFonts w:cs="Arial"/>
                <w:lang w:eastAsia="zh-CN"/>
              </w:rPr>
              <w:t>-</w:t>
            </w:r>
          </w:p>
        </w:tc>
        <w:tc>
          <w:tcPr>
            <w:tcW w:w="1050" w:type="dxa"/>
          </w:tcPr>
          <w:p w14:paraId="64C95532"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1AD65ACC"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0F37CDD0" w14:textId="77777777" w:rsidTr="008376F4">
        <w:trPr>
          <w:jc w:val="center"/>
        </w:trPr>
        <w:tc>
          <w:tcPr>
            <w:tcW w:w="3211" w:type="dxa"/>
          </w:tcPr>
          <w:p w14:paraId="62E89859" w14:textId="77777777" w:rsidR="00CB2905" w:rsidRPr="0050431F" w:rsidRDefault="00CB2905" w:rsidP="008376F4">
            <w:pPr>
              <w:pStyle w:val="TAL"/>
              <w:rPr>
                <w:rFonts w:cs="Arial"/>
                <w:lang w:eastAsia="en-US"/>
              </w:rPr>
            </w:pPr>
            <w:r w:rsidRPr="0050431F">
              <w:rPr>
                <w:rFonts w:cs="Arial"/>
                <w:lang w:eastAsia="en-US"/>
              </w:rPr>
              <w:t xml:space="preserve">Base Station maximum output power </w:t>
            </w:r>
          </w:p>
        </w:tc>
        <w:tc>
          <w:tcPr>
            <w:tcW w:w="1984" w:type="dxa"/>
          </w:tcPr>
          <w:p w14:paraId="10296C12"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23AAEF"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136155BD"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1822EF02"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135B2D69" w14:textId="77777777" w:rsidTr="008376F4">
        <w:trPr>
          <w:trHeight w:val="892"/>
          <w:jc w:val="center"/>
        </w:trPr>
        <w:tc>
          <w:tcPr>
            <w:tcW w:w="3211" w:type="dxa"/>
          </w:tcPr>
          <w:p w14:paraId="6ADF4CDF" w14:textId="77777777" w:rsidR="00CB2905" w:rsidRPr="0050431F" w:rsidRDefault="00CB2905" w:rsidP="008376F4">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984" w:type="dxa"/>
          </w:tcPr>
          <w:p w14:paraId="1394FC94" w14:textId="77777777" w:rsidR="00CB2905" w:rsidRPr="0050431F" w:rsidRDefault="00CB2905" w:rsidP="008376F4">
            <w:pPr>
              <w:pStyle w:val="TAL"/>
              <w:rPr>
                <w:rFonts w:cs="Arial"/>
                <w:lang w:eastAsia="en-US"/>
              </w:rPr>
            </w:pPr>
            <w:r w:rsidRPr="0050431F">
              <w:rPr>
                <w:rFonts w:cs="Arial"/>
                <w:lang w:eastAsia="zh-CN"/>
              </w:rPr>
              <w:t>N/A</w:t>
            </w:r>
          </w:p>
        </w:tc>
        <w:tc>
          <w:tcPr>
            <w:tcW w:w="1892" w:type="dxa"/>
          </w:tcPr>
          <w:p w14:paraId="55AA6D17" w14:textId="77777777" w:rsidR="00CB2905" w:rsidRPr="0050431F" w:rsidRDefault="00CB2905" w:rsidP="008376F4">
            <w:pPr>
              <w:pStyle w:val="TAL"/>
              <w:rPr>
                <w:rFonts w:cs="Arial"/>
                <w:lang w:eastAsia="en-US"/>
              </w:rPr>
            </w:pPr>
            <w:r w:rsidRPr="0050431F">
              <w:rPr>
                <w:rFonts w:cs="Arial"/>
                <w:lang w:eastAsia="zh-CN"/>
              </w:rPr>
              <w:t>N/A</w:t>
            </w:r>
          </w:p>
        </w:tc>
        <w:tc>
          <w:tcPr>
            <w:tcW w:w="1050" w:type="dxa"/>
          </w:tcPr>
          <w:p w14:paraId="0627F575" w14:textId="77777777" w:rsidR="00CB2905" w:rsidRPr="0050431F" w:rsidRDefault="00CB2905" w:rsidP="008376F4">
            <w:pPr>
              <w:pStyle w:val="TAL"/>
              <w:rPr>
                <w:rFonts w:cs="Arial"/>
                <w:lang w:eastAsia="zh-CN"/>
              </w:rPr>
            </w:pPr>
            <w:r w:rsidRPr="0050431F">
              <w:rPr>
                <w:rFonts w:cs="Arial"/>
                <w:lang w:eastAsia="zh-CN"/>
              </w:rPr>
              <w:t>N/A</w:t>
            </w:r>
          </w:p>
        </w:tc>
        <w:tc>
          <w:tcPr>
            <w:tcW w:w="1071" w:type="dxa"/>
          </w:tcPr>
          <w:p w14:paraId="460044C6"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59A4E312" w14:textId="77777777" w:rsidTr="008376F4">
        <w:trPr>
          <w:jc w:val="center"/>
        </w:trPr>
        <w:tc>
          <w:tcPr>
            <w:tcW w:w="3211" w:type="dxa"/>
            <w:vAlign w:val="center"/>
          </w:tcPr>
          <w:p w14:paraId="2BE9C194" w14:textId="77777777" w:rsidR="00CB2905" w:rsidRPr="0050431F" w:rsidRDefault="00CB2905" w:rsidP="008376F4">
            <w:pPr>
              <w:pStyle w:val="TAL"/>
              <w:rPr>
                <w:rFonts w:cs="Arial"/>
                <w:lang w:eastAsia="en-US"/>
              </w:rPr>
            </w:pPr>
            <w:r w:rsidRPr="0050431F">
              <w:rPr>
                <w:rFonts w:cs="Arial"/>
                <w:lang w:eastAsia="en-US"/>
              </w:rPr>
              <w:t>E-UTRA for DL RS power</w:t>
            </w:r>
          </w:p>
        </w:tc>
        <w:tc>
          <w:tcPr>
            <w:tcW w:w="1984" w:type="dxa"/>
          </w:tcPr>
          <w:p w14:paraId="41B4199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54692FE"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F81EBA5"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6639FCD2"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4FE613A9" w14:textId="77777777" w:rsidTr="008376F4">
        <w:trPr>
          <w:jc w:val="center"/>
        </w:trPr>
        <w:tc>
          <w:tcPr>
            <w:tcW w:w="3211" w:type="dxa"/>
            <w:vAlign w:val="center"/>
          </w:tcPr>
          <w:p w14:paraId="25A82120" w14:textId="77777777" w:rsidR="00CB2905" w:rsidRPr="0050431F" w:rsidRDefault="00CB2905" w:rsidP="008376F4">
            <w:pPr>
              <w:pStyle w:val="TAL"/>
              <w:rPr>
                <w:rFonts w:cs="Arial"/>
                <w:lang w:eastAsia="en-US"/>
              </w:rPr>
            </w:pPr>
            <w:r w:rsidRPr="0050431F">
              <w:rPr>
                <w:rFonts w:cs="Arial"/>
                <w:lang w:eastAsia="en-US"/>
              </w:rPr>
              <w:t>UTRA FDD primary CPICH power</w:t>
            </w:r>
          </w:p>
        </w:tc>
        <w:tc>
          <w:tcPr>
            <w:tcW w:w="1984" w:type="dxa"/>
          </w:tcPr>
          <w:p w14:paraId="3E0B9E91"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ECF07A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476474FE"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73E91561"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34401CB3" w14:textId="77777777" w:rsidTr="008376F4">
        <w:trPr>
          <w:jc w:val="center"/>
        </w:trPr>
        <w:tc>
          <w:tcPr>
            <w:tcW w:w="3211" w:type="dxa"/>
            <w:vAlign w:val="center"/>
          </w:tcPr>
          <w:p w14:paraId="488D2A1D" w14:textId="77777777" w:rsidR="00CB2905" w:rsidRPr="0050431F" w:rsidRDefault="00CB2905" w:rsidP="008376F4">
            <w:pPr>
              <w:pStyle w:val="TAL"/>
              <w:rPr>
                <w:rFonts w:cs="Arial"/>
                <w:lang w:eastAsia="en-US"/>
              </w:rPr>
            </w:pPr>
            <w:r w:rsidRPr="0050431F">
              <w:rPr>
                <w:rFonts w:cs="Arial"/>
                <w:lang w:eastAsia="en-US"/>
              </w:rPr>
              <w:t>UTRA TDD primary CCPCH power</w:t>
            </w:r>
          </w:p>
        </w:tc>
        <w:tc>
          <w:tcPr>
            <w:tcW w:w="1984" w:type="dxa"/>
          </w:tcPr>
          <w:p w14:paraId="6A956DB4"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19E841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93CFBFB"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739B9F6D"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615A4F34" w14:textId="77777777" w:rsidTr="008376F4">
        <w:trPr>
          <w:jc w:val="center"/>
        </w:trPr>
        <w:tc>
          <w:tcPr>
            <w:tcW w:w="3211" w:type="dxa"/>
            <w:vAlign w:val="center"/>
          </w:tcPr>
          <w:p w14:paraId="1A99BB7F" w14:textId="77777777" w:rsidR="00CB2905" w:rsidRPr="0050431F" w:rsidRDefault="00CB2905" w:rsidP="008376F4">
            <w:pPr>
              <w:pStyle w:val="TAL"/>
              <w:ind w:left="14"/>
              <w:rPr>
                <w:rFonts w:cs="Arial"/>
                <w:b/>
                <w:lang w:eastAsia="en-US"/>
              </w:rPr>
            </w:pPr>
            <w:r w:rsidRPr="0050431F">
              <w:rPr>
                <w:rFonts w:cs="Arial"/>
                <w:b/>
                <w:lang w:eastAsia="en-US"/>
              </w:rPr>
              <w:t>6.3 Output power dynamics</w:t>
            </w:r>
          </w:p>
        </w:tc>
        <w:tc>
          <w:tcPr>
            <w:tcW w:w="1984" w:type="dxa"/>
          </w:tcPr>
          <w:p w14:paraId="16BAC105" w14:textId="77777777" w:rsidR="00CB2905" w:rsidRPr="0050431F" w:rsidRDefault="00CB2905" w:rsidP="008376F4">
            <w:pPr>
              <w:pStyle w:val="TAL"/>
              <w:rPr>
                <w:rFonts w:cs="Arial"/>
                <w:lang w:eastAsia="zh-CN"/>
              </w:rPr>
            </w:pPr>
            <w:r w:rsidRPr="0050431F">
              <w:rPr>
                <w:rFonts w:cs="Arial"/>
                <w:lang w:eastAsia="zh-CN"/>
              </w:rPr>
              <w:t>-</w:t>
            </w:r>
          </w:p>
        </w:tc>
        <w:tc>
          <w:tcPr>
            <w:tcW w:w="1892" w:type="dxa"/>
          </w:tcPr>
          <w:p w14:paraId="158B940B" w14:textId="77777777" w:rsidR="00CB2905" w:rsidRPr="0050431F" w:rsidRDefault="00CB2905" w:rsidP="008376F4">
            <w:pPr>
              <w:pStyle w:val="TAL"/>
              <w:rPr>
                <w:rFonts w:cs="Arial"/>
                <w:lang w:eastAsia="zh-CN"/>
              </w:rPr>
            </w:pPr>
            <w:r w:rsidRPr="0050431F">
              <w:rPr>
                <w:rFonts w:cs="Arial"/>
                <w:lang w:eastAsia="zh-CN"/>
              </w:rPr>
              <w:t>-</w:t>
            </w:r>
          </w:p>
        </w:tc>
        <w:tc>
          <w:tcPr>
            <w:tcW w:w="1050" w:type="dxa"/>
          </w:tcPr>
          <w:p w14:paraId="26BB1874" w14:textId="77777777" w:rsidR="00CB2905" w:rsidRPr="0050431F" w:rsidRDefault="00CB2905" w:rsidP="008376F4">
            <w:pPr>
              <w:pStyle w:val="TAL"/>
              <w:rPr>
                <w:rFonts w:cs="Arial"/>
                <w:lang w:eastAsia="en-US"/>
              </w:rPr>
            </w:pPr>
          </w:p>
        </w:tc>
        <w:tc>
          <w:tcPr>
            <w:tcW w:w="1071" w:type="dxa"/>
          </w:tcPr>
          <w:p w14:paraId="72A5E54A" w14:textId="77777777" w:rsidR="00CB2905" w:rsidRPr="0050431F" w:rsidRDefault="00CB2905" w:rsidP="008376F4">
            <w:pPr>
              <w:pStyle w:val="TAL"/>
              <w:rPr>
                <w:rFonts w:cs="Arial"/>
                <w:lang w:eastAsia="en-US"/>
              </w:rPr>
            </w:pPr>
          </w:p>
        </w:tc>
      </w:tr>
      <w:tr w:rsidR="00CB2905" w:rsidRPr="0050431F" w14:paraId="4123C6E1" w14:textId="77777777" w:rsidTr="008376F4">
        <w:trPr>
          <w:jc w:val="center"/>
        </w:trPr>
        <w:tc>
          <w:tcPr>
            <w:tcW w:w="3211" w:type="dxa"/>
            <w:vAlign w:val="center"/>
          </w:tcPr>
          <w:p w14:paraId="609D5987"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0F806F81"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4D426B13"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08128F1F"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B095C39"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050B51FF" w14:textId="77777777" w:rsidTr="008376F4">
        <w:trPr>
          <w:jc w:val="center"/>
        </w:trPr>
        <w:tc>
          <w:tcPr>
            <w:tcW w:w="3211" w:type="dxa"/>
            <w:vAlign w:val="center"/>
          </w:tcPr>
          <w:p w14:paraId="14918D38"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2EE34AE7"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60BD442D"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57ED5E65"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84B1FAF"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5F6E4F7C" w14:textId="77777777" w:rsidTr="008376F4">
        <w:trPr>
          <w:jc w:val="center"/>
        </w:trPr>
        <w:tc>
          <w:tcPr>
            <w:tcW w:w="3211" w:type="dxa"/>
            <w:vAlign w:val="center"/>
          </w:tcPr>
          <w:p w14:paraId="1E5559D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4B63408D"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39B03FB5"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3988DE78"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52CB61A8"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F6E9ADA" w14:textId="77777777" w:rsidTr="008376F4">
        <w:trPr>
          <w:jc w:val="center"/>
        </w:trPr>
        <w:tc>
          <w:tcPr>
            <w:tcW w:w="3211" w:type="dxa"/>
          </w:tcPr>
          <w:p w14:paraId="25EC1FA4"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6E869704"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3C5C5663"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3D6AD707"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6C7F0D3"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73D4070" w14:textId="77777777" w:rsidTr="008376F4">
        <w:trPr>
          <w:jc w:val="center"/>
        </w:trPr>
        <w:tc>
          <w:tcPr>
            <w:tcW w:w="3211" w:type="dxa"/>
            <w:vAlign w:val="center"/>
          </w:tcPr>
          <w:p w14:paraId="513792FB" w14:textId="77777777" w:rsidR="00CB2905" w:rsidRPr="0050431F" w:rsidRDefault="00CB2905" w:rsidP="008376F4">
            <w:pPr>
              <w:pStyle w:val="TAL"/>
              <w:ind w:left="14"/>
              <w:rPr>
                <w:rFonts w:cs="Arial"/>
                <w:b/>
                <w:lang w:eastAsia="en-US"/>
              </w:rPr>
            </w:pPr>
            <w:r w:rsidRPr="0050431F">
              <w:rPr>
                <w:rFonts w:cs="Arial"/>
                <w:b/>
                <w:lang w:eastAsia="en-US"/>
              </w:rPr>
              <w:t>6.4 Transmit ON/OFF power</w:t>
            </w:r>
          </w:p>
        </w:tc>
        <w:tc>
          <w:tcPr>
            <w:tcW w:w="1984" w:type="dxa"/>
          </w:tcPr>
          <w:p w14:paraId="5C0E95B4" w14:textId="77777777" w:rsidR="00CB2905" w:rsidRPr="0050431F" w:rsidRDefault="00CB2905" w:rsidP="008376F4">
            <w:pPr>
              <w:pStyle w:val="TAL"/>
              <w:rPr>
                <w:rFonts w:cs="Arial"/>
                <w:lang w:eastAsia="en-US"/>
              </w:rPr>
            </w:pPr>
          </w:p>
        </w:tc>
        <w:tc>
          <w:tcPr>
            <w:tcW w:w="1892" w:type="dxa"/>
          </w:tcPr>
          <w:p w14:paraId="3691F129" w14:textId="77777777" w:rsidR="00CB2905" w:rsidRPr="0050431F" w:rsidRDefault="00CB2905" w:rsidP="008376F4">
            <w:pPr>
              <w:pStyle w:val="TAL"/>
              <w:rPr>
                <w:rFonts w:cs="Arial"/>
                <w:lang w:eastAsia="en-US"/>
              </w:rPr>
            </w:pPr>
          </w:p>
        </w:tc>
        <w:tc>
          <w:tcPr>
            <w:tcW w:w="1050" w:type="dxa"/>
          </w:tcPr>
          <w:p w14:paraId="17DD7269"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257AE8AF"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5C96082" w14:textId="77777777" w:rsidTr="008376F4">
        <w:trPr>
          <w:jc w:val="center"/>
        </w:trPr>
        <w:tc>
          <w:tcPr>
            <w:tcW w:w="3211" w:type="dxa"/>
            <w:vAlign w:val="center"/>
          </w:tcPr>
          <w:p w14:paraId="03DDF1BE" w14:textId="77777777" w:rsidR="00CB2905" w:rsidRPr="0050431F" w:rsidRDefault="00CB2905" w:rsidP="008376F4">
            <w:pPr>
              <w:pStyle w:val="TAL"/>
              <w:rPr>
                <w:rFonts w:cs="Arial"/>
                <w:lang w:eastAsia="en-US"/>
              </w:rPr>
            </w:pPr>
            <w:r w:rsidRPr="0050431F">
              <w:rPr>
                <w:rFonts w:cs="Arial"/>
                <w:lang w:eastAsia="en-US"/>
              </w:rPr>
              <w:t>Transmitter OFF power</w:t>
            </w:r>
          </w:p>
        </w:tc>
        <w:tc>
          <w:tcPr>
            <w:tcW w:w="1984" w:type="dxa"/>
          </w:tcPr>
          <w:p w14:paraId="748FAC9C"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892" w:type="dxa"/>
          </w:tcPr>
          <w:p w14:paraId="46DDCB6A"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050" w:type="dxa"/>
          </w:tcPr>
          <w:p w14:paraId="45D18D54"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1327B7F8"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16E4DEE1" w14:textId="77777777" w:rsidTr="008376F4">
        <w:trPr>
          <w:jc w:val="center"/>
        </w:trPr>
        <w:tc>
          <w:tcPr>
            <w:tcW w:w="3211" w:type="dxa"/>
            <w:vAlign w:val="center"/>
          </w:tcPr>
          <w:p w14:paraId="49885D01" w14:textId="77777777" w:rsidR="00CB2905" w:rsidRPr="0050431F" w:rsidRDefault="00CB2905" w:rsidP="008376F4">
            <w:pPr>
              <w:pStyle w:val="TAL"/>
              <w:rPr>
                <w:rFonts w:cs="Arial"/>
                <w:lang w:eastAsia="en-US"/>
              </w:rPr>
            </w:pPr>
            <w:r w:rsidRPr="0050431F">
              <w:rPr>
                <w:rFonts w:cs="Arial"/>
                <w:lang w:eastAsia="en-US"/>
              </w:rPr>
              <w:t>Transmitter transient period</w:t>
            </w:r>
          </w:p>
        </w:tc>
        <w:tc>
          <w:tcPr>
            <w:tcW w:w="1984" w:type="dxa"/>
          </w:tcPr>
          <w:p w14:paraId="0F64B9EC"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892" w:type="dxa"/>
          </w:tcPr>
          <w:p w14:paraId="263D3BF2"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050" w:type="dxa"/>
          </w:tcPr>
          <w:p w14:paraId="16318902"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0561E041"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3DEB4010" w14:textId="77777777" w:rsidTr="008376F4">
        <w:trPr>
          <w:jc w:val="center"/>
        </w:trPr>
        <w:tc>
          <w:tcPr>
            <w:tcW w:w="3211" w:type="dxa"/>
            <w:vAlign w:val="center"/>
          </w:tcPr>
          <w:p w14:paraId="6547193B" w14:textId="77777777" w:rsidR="00CB2905" w:rsidRPr="0050431F" w:rsidRDefault="00CB2905" w:rsidP="008376F4">
            <w:pPr>
              <w:pStyle w:val="TAL"/>
              <w:rPr>
                <w:rFonts w:cs="Arial"/>
                <w:lang w:eastAsia="en-US"/>
              </w:rPr>
            </w:pPr>
            <w:r w:rsidRPr="0050431F">
              <w:rPr>
                <w:rFonts w:cs="Arial"/>
                <w:lang w:eastAsia="en-US"/>
              </w:rPr>
              <w:t>6.5 Transmitted signal quality</w:t>
            </w:r>
          </w:p>
        </w:tc>
        <w:tc>
          <w:tcPr>
            <w:tcW w:w="1984" w:type="dxa"/>
          </w:tcPr>
          <w:p w14:paraId="739FCED0" w14:textId="77777777" w:rsidR="00CB2905" w:rsidRPr="0050431F" w:rsidRDefault="00CB2905" w:rsidP="008376F4">
            <w:pPr>
              <w:pStyle w:val="TAL"/>
              <w:rPr>
                <w:rFonts w:cs="Arial"/>
                <w:lang w:eastAsia="en-US"/>
              </w:rPr>
            </w:pPr>
          </w:p>
        </w:tc>
        <w:tc>
          <w:tcPr>
            <w:tcW w:w="1892" w:type="dxa"/>
          </w:tcPr>
          <w:p w14:paraId="54CDEE5C" w14:textId="77777777" w:rsidR="00CB2905" w:rsidRPr="0050431F" w:rsidRDefault="00CB2905" w:rsidP="008376F4">
            <w:pPr>
              <w:pStyle w:val="TAL"/>
              <w:rPr>
                <w:rFonts w:cs="Arial"/>
                <w:lang w:eastAsia="en-US"/>
              </w:rPr>
            </w:pPr>
          </w:p>
        </w:tc>
        <w:tc>
          <w:tcPr>
            <w:tcW w:w="1050" w:type="dxa"/>
          </w:tcPr>
          <w:p w14:paraId="7B3E0F5E" w14:textId="77777777" w:rsidR="00CB2905" w:rsidRPr="0050431F" w:rsidRDefault="00CB2905" w:rsidP="008376F4">
            <w:pPr>
              <w:pStyle w:val="TAL"/>
              <w:rPr>
                <w:rFonts w:cs="Arial"/>
                <w:lang w:eastAsia="en-US"/>
              </w:rPr>
            </w:pPr>
          </w:p>
        </w:tc>
        <w:tc>
          <w:tcPr>
            <w:tcW w:w="1071" w:type="dxa"/>
          </w:tcPr>
          <w:p w14:paraId="16E08216" w14:textId="77777777" w:rsidR="00CB2905" w:rsidRPr="0050431F" w:rsidRDefault="00CB2905" w:rsidP="008376F4">
            <w:pPr>
              <w:pStyle w:val="TAL"/>
              <w:rPr>
                <w:rFonts w:cs="Arial"/>
                <w:lang w:eastAsia="en-US"/>
              </w:rPr>
            </w:pPr>
          </w:p>
        </w:tc>
      </w:tr>
      <w:tr w:rsidR="00CB2905" w:rsidRPr="0050431F" w14:paraId="20FA126E" w14:textId="77777777" w:rsidTr="008376F4">
        <w:trPr>
          <w:jc w:val="center"/>
        </w:trPr>
        <w:tc>
          <w:tcPr>
            <w:tcW w:w="3211" w:type="dxa"/>
            <w:vAlign w:val="center"/>
          </w:tcPr>
          <w:p w14:paraId="050576E4" w14:textId="77777777" w:rsidR="00CB2905" w:rsidRPr="0050431F" w:rsidRDefault="00CB2905" w:rsidP="008376F4">
            <w:pPr>
              <w:pStyle w:val="TAL"/>
              <w:ind w:left="14"/>
              <w:rPr>
                <w:rFonts w:cs="Arial"/>
                <w:b/>
                <w:lang w:eastAsia="en-US"/>
              </w:rPr>
            </w:pPr>
            <w:r w:rsidRPr="0050431F">
              <w:rPr>
                <w:rFonts w:cs="Arial"/>
                <w:b/>
                <w:lang w:eastAsia="en-US"/>
              </w:rPr>
              <w:t>6.5.1 Modulation quality</w:t>
            </w:r>
          </w:p>
        </w:tc>
        <w:tc>
          <w:tcPr>
            <w:tcW w:w="1984" w:type="dxa"/>
          </w:tcPr>
          <w:p w14:paraId="3DAEAA79" w14:textId="77777777" w:rsidR="00CB2905" w:rsidRPr="0050431F" w:rsidRDefault="00CB2905" w:rsidP="008376F4">
            <w:pPr>
              <w:pStyle w:val="TAL"/>
              <w:rPr>
                <w:rFonts w:cs="Arial"/>
                <w:sz w:val="16"/>
                <w:szCs w:val="16"/>
                <w:lang w:eastAsia="en-US"/>
              </w:rPr>
            </w:pPr>
          </w:p>
        </w:tc>
        <w:tc>
          <w:tcPr>
            <w:tcW w:w="1892" w:type="dxa"/>
          </w:tcPr>
          <w:p w14:paraId="70CEACC9" w14:textId="77777777" w:rsidR="00CB2905" w:rsidRPr="0050431F" w:rsidRDefault="00CB2905" w:rsidP="008376F4">
            <w:pPr>
              <w:pStyle w:val="TAL"/>
              <w:rPr>
                <w:rFonts w:cs="Arial"/>
                <w:sz w:val="16"/>
                <w:szCs w:val="16"/>
                <w:lang w:eastAsia="en-US"/>
              </w:rPr>
            </w:pPr>
          </w:p>
        </w:tc>
        <w:tc>
          <w:tcPr>
            <w:tcW w:w="1050" w:type="dxa"/>
          </w:tcPr>
          <w:p w14:paraId="43C78A23" w14:textId="77777777" w:rsidR="00CB2905" w:rsidRPr="0050431F" w:rsidRDefault="00CB2905" w:rsidP="008376F4">
            <w:pPr>
              <w:pStyle w:val="TAL"/>
              <w:rPr>
                <w:rFonts w:cs="Arial"/>
                <w:sz w:val="16"/>
                <w:szCs w:val="16"/>
                <w:lang w:eastAsia="en-US"/>
              </w:rPr>
            </w:pPr>
          </w:p>
        </w:tc>
        <w:tc>
          <w:tcPr>
            <w:tcW w:w="1071" w:type="dxa"/>
          </w:tcPr>
          <w:p w14:paraId="590B48F0" w14:textId="77777777" w:rsidR="00CB2905" w:rsidRPr="0050431F" w:rsidRDefault="00CB2905" w:rsidP="008376F4">
            <w:pPr>
              <w:pStyle w:val="TAL"/>
              <w:rPr>
                <w:rFonts w:cs="Arial"/>
                <w:sz w:val="16"/>
                <w:szCs w:val="16"/>
                <w:lang w:eastAsia="en-US"/>
              </w:rPr>
            </w:pPr>
          </w:p>
        </w:tc>
      </w:tr>
      <w:tr w:rsidR="00CB2905" w:rsidRPr="0050431F" w14:paraId="6FAF7E4A" w14:textId="77777777" w:rsidTr="008376F4">
        <w:trPr>
          <w:jc w:val="center"/>
        </w:trPr>
        <w:tc>
          <w:tcPr>
            <w:tcW w:w="3211" w:type="dxa"/>
            <w:vAlign w:val="center"/>
          </w:tcPr>
          <w:p w14:paraId="34A1C760"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D6A774E"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386FC57A"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32F7A081"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60D53DC4"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0F835CEC" w14:textId="77777777" w:rsidTr="008376F4">
        <w:trPr>
          <w:jc w:val="center"/>
        </w:trPr>
        <w:tc>
          <w:tcPr>
            <w:tcW w:w="3211" w:type="dxa"/>
            <w:vAlign w:val="center"/>
          </w:tcPr>
          <w:p w14:paraId="3A8CC0EA"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44D1975E"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37A8BA21"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5EF95AAE"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1F18A51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5B7FF33E" w14:textId="77777777" w:rsidTr="008376F4">
        <w:trPr>
          <w:jc w:val="center"/>
        </w:trPr>
        <w:tc>
          <w:tcPr>
            <w:tcW w:w="3211" w:type="dxa"/>
            <w:vAlign w:val="center"/>
          </w:tcPr>
          <w:p w14:paraId="3D90883A"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6CC6DF47"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4708834"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0C25EB77"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25C6ED07"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7D9AFFCA" w14:textId="77777777" w:rsidTr="008376F4">
        <w:trPr>
          <w:jc w:val="center"/>
        </w:trPr>
        <w:tc>
          <w:tcPr>
            <w:tcW w:w="3211" w:type="dxa"/>
            <w:vAlign w:val="center"/>
          </w:tcPr>
          <w:p w14:paraId="56A37939"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586E6888"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1EAD07AB"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6F0BF1ED"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384D03E3"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4D680118" w14:textId="77777777" w:rsidTr="008376F4">
        <w:trPr>
          <w:trHeight w:val="476"/>
          <w:jc w:val="center"/>
        </w:trPr>
        <w:tc>
          <w:tcPr>
            <w:tcW w:w="3211" w:type="dxa"/>
            <w:vAlign w:val="center"/>
          </w:tcPr>
          <w:p w14:paraId="3E53F0E7" w14:textId="77777777" w:rsidR="00CB2905" w:rsidRPr="0050431F" w:rsidRDefault="00CB2905" w:rsidP="008376F4">
            <w:pPr>
              <w:pStyle w:val="TAL"/>
              <w:ind w:left="14"/>
              <w:rPr>
                <w:rFonts w:cs="Arial"/>
                <w:b/>
                <w:lang w:eastAsia="en-US"/>
              </w:rPr>
            </w:pPr>
            <w:r w:rsidRPr="0050431F">
              <w:rPr>
                <w:rFonts w:cs="Arial"/>
                <w:b/>
                <w:lang w:eastAsia="en-US"/>
              </w:rPr>
              <w:t>6.5.2 Frequency error</w:t>
            </w:r>
          </w:p>
        </w:tc>
        <w:tc>
          <w:tcPr>
            <w:tcW w:w="1984" w:type="dxa"/>
          </w:tcPr>
          <w:p w14:paraId="354DA5F6" w14:textId="77777777" w:rsidR="00CB2905" w:rsidRPr="0050431F" w:rsidRDefault="00CB2905" w:rsidP="008376F4">
            <w:pPr>
              <w:pStyle w:val="TAL"/>
              <w:rPr>
                <w:rFonts w:cs="Arial"/>
                <w:sz w:val="16"/>
                <w:szCs w:val="16"/>
                <w:lang w:eastAsia="en-US"/>
              </w:rPr>
            </w:pPr>
          </w:p>
        </w:tc>
        <w:tc>
          <w:tcPr>
            <w:tcW w:w="1892" w:type="dxa"/>
          </w:tcPr>
          <w:p w14:paraId="7EE49240" w14:textId="77777777" w:rsidR="00CB2905" w:rsidRPr="0050431F" w:rsidRDefault="00CB2905" w:rsidP="008376F4">
            <w:pPr>
              <w:pStyle w:val="TAL"/>
              <w:rPr>
                <w:rFonts w:cs="Arial"/>
                <w:sz w:val="16"/>
                <w:szCs w:val="16"/>
                <w:lang w:eastAsia="en-US"/>
              </w:rPr>
            </w:pPr>
          </w:p>
        </w:tc>
        <w:tc>
          <w:tcPr>
            <w:tcW w:w="1050" w:type="dxa"/>
          </w:tcPr>
          <w:p w14:paraId="21CB90D2" w14:textId="77777777" w:rsidR="00CB2905" w:rsidRPr="0050431F" w:rsidRDefault="00CB2905" w:rsidP="008376F4">
            <w:pPr>
              <w:pStyle w:val="TAL"/>
              <w:rPr>
                <w:rFonts w:cs="Arial"/>
                <w:sz w:val="16"/>
                <w:szCs w:val="16"/>
                <w:lang w:eastAsia="en-US"/>
              </w:rPr>
            </w:pPr>
          </w:p>
        </w:tc>
        <w:tc>
          <w:tcPr>
            <w:tcW w:w="1071" w:type="dxa"/>
          </w:tcPr>
          <w:p w14:paraId="197F8D9A" w14:textId="77777777" w:rsidR="00CB2905" w:rsidRPr="0050431F" w:rsidRDefault="00CB2905" w:rsidP="008376F4">
            <w:pPr>
              <w:pStyle w:val="TAL"/>
              <w:rPr>
                <w:rFonts w:cs="Arial"/>
                <w:sz w:val="16"/>
                <w:szCs w:val="16"/>
                <w:lang w:eastAsia="en-US"/>
              </w:rPr>
            </w:pPr>
          </w:p>
        </w:tc>
      </w:tr>
      <w:tr w:rsidR="00CB2905" w:rsidRPr="0050431F" w14:paraId="5729942E" w14:textId="77777777" w:rsidTr="008376F4">
        <w:trPr>
          <w:jc w:val="center"/>
        </w:trPr>
        <w:tc>
          <w:tcPr>
            <w:tcW w:w="3211" w:type="dxa"/>
            <w:vAlign w:val="center"/>
          </w:tcPr>
          <w:p w14:paraId="29FEDFBE"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1DA56B0"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3C6F89"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498FAD31"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27F40326"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22648671" w14:textId="77777777" w:rsidTr="008376F4">
        <w:trPr>
          <w:jc w:val="center"/>
        </w:trPr>
        <w:tc>
          <w:tcPr>
            <w:tcW w:w="3211" w:type="dxa"/>
            <w:vAlign w:val="center"/>
          </w:tcPr>
          <w:p w14:paraId="71269E92"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719E3C86"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E84D9B0"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29A01C44"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7E6922A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4E12CE17" w14:textId="77777777" w:rsidTr="008376F4">
        <w:trPr>
          <w:jc w:val="center"/>
        </w:trPr>
        <w:tc>
          <w:tcPr>
            <w:tcW w:w="3211" w:type="dxa"/>
            <w:vAlign w:val="center"/>
          </w:tcPr>
          <w:p w14:paraId="0586621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0F6CBE75"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9D33C49"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17BC95B0"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38C73A42"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093AE01B" w14:textId="77777777" w:rsidTr="008376F4">
        <w:trPr>
          <w:jc w:val="center"/>
        </w:trPr>
        <w:tc>
          <w:tcPr>
            <w:tcW w:w="3211" w:type="dxa"/>
            <w:vAlign w:val="center"/>
          </w:tcPr>
          <w:p w14:paraId="42793993"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3FA2817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84E5E04"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5179B5D7"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4541D2A5"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67307591" w14:textId="77777777" w:rsidTr="008376F4">
        <w:trPr>
          <w:jc w:val="center"/>
        </w:trPr>
        <w:tc>
          <w:tcPr>
            <w:tcW w:w="3211" w:type="dxa"/>
            <w:vAlign w:val="center"/>
          </w:tcPr>
          <w:p w14:paraId="32B42F52" w14:textId="77777777" w:rsidR="00CB2905" w:rsidRPr="0050431F" w:rsidRDefault="00CB2905" w:rsidP="008376F4">
            <w:pPr>
              <w:pStyle w:val="TAL"/>
              <w:ind w:left="14"/>
              <w:rPr>
                <w:rFonts w:cs="Arial"/>
                <w:b/>
                <w:lang w:eastAsia="en-US"/>
              </w:rPr>
            </w:pPr>
            <w:r w:rsidRPr="0050431F">
              <w:rPr>
                <w:rFonts w:cs="Arial"/>
                <w:b/>
                <w:lang w:eastAsia="en-US"/>
              </w:rPr>
              <w:t>6.5.3 Time alignment between transmitter branches</w:t>
            </w:r>
          </w:p>
        </w:tc>
        <w:tc>
          <w:tcPr>
            <w:tcW w:w="1984" w:type="dxa"/>
          </w:tcPr>
          <w:p w14:paraId="45882984" w14:textId="77777777" w:rsidR="00CB2905" w:rsidRPr="0050431F" w:rsidRDefault="00CB2905" w:rsidP="008376F4">
            <w:pPr>
              <w:pStyle w:val="TAL"/>
              <w:rPr>
                <w:rFonts w:cs="Arial"/>
                <w:lang w:eastAsia="en-US"/>
              </w:rPr>
            </w:pPr>
          </w:p>
        </w:tc>
        <w:tc>
          <w:tcPr>
            <w:tcW w:w="1892" w:type="dxa"/>
          </w:tcPr>
          <w:p w14:paraId="13AD86CC" w14:textId="77777777" w:rsidR="00CB2905" w:rsidRPr="0050431F" w:rsidRDefault="00CB2905" w:rsidP="008376F4">
            <w:pPr>
              <w:pStyle w:val="TAL"/>
              <w:rPr>
                <w:rFonts w:cs="Arial"/>
                <w:lang w:eastAsia="en-US"/>
              </w:rPr>
            </w:pPr>
          </w:p>
        </w:tc>
        <w:tc>
          <w:tcPr>
            <w:tcW w:w="1050" w:type="dxa"/>
          </w:tcPr>
          <w:p w14:paraId="0318EB6C" w14:textId="77777777" w:rsidR="00CB2905" w:rsidRPr="0050431F" w:rsidRDefault="00CB2905" w:rsidP="008376F4">
            <w:pPr>
              <w:pStyle w:val="TAL"/>
              <w:rPr>
                <w:rFonts w:cs="Arial"/>
                <w:lang w:eastAsia="en-US"/>
              </w:rPr>
            </w:pPr>
          </w:p>
        </w:tc>
        <w:tc>
          <w:tcPr>
            <w:tcW w:w="1071" w:type="dxa"/>
          </w:tcPr>
          <w:p w14:paraId="6E0C4142" w14:textId="77777777" w:rsidR="00CB2905" w:rsidRPr="0050431F" w:rsidRDefault="00CB2905" w:rsidP="008376F4">
            <w:pPr>
              <w:pStyle w:val="TAL"/>
              <w:rPr>
                <w:rFonts w:cs="Arial"/>
                <w:lang w:eastAsia="en-US"/>
              </w:rPr>
            </w:pPr>
          </w:p>
        </w:tc>
      </w:tr>
      <w:tr w:rsidR="00CB2905" w:rsidRPr="0050431F" w14:paraId="02E32CFC" w14:textId="77777777" w:rsidTr="008376F4">
        <w:trPr>
          <w:jc w:val="center"/>
        </w:trPr>
        <w:tc>
          <w:tcPr>
            <w:tcW w:w="3211" w:type="dxa"/>
            <w:vAlign w:val="center"/>
          </w:tcPr>
          <w:p w14:paraId="491B1E82"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06E2B1B"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892" w:type="dxa"/>
          </w:tcPr>
          <w:p w14:paraId="0D78886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050" w:type="dxa"/>
          </w:tcPr>
          <w:p w14:paraId="64155F82"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22FDEFBF" w14:textId="77777777" w:rsidR="00CB2905" w:rsidRPr="0050431F" w:rsidRDefault="00CB2905" w:rsidP="008376F4">
            <w:pPr>
              <w:pStyle w:val="TAL"/>
              <w:rPr>
                <w:rFonts w:cs="Arial"/>
                <w:lang w:eastAsia="en-US"/>
              </w:rPr>
            </w:pPr>
            <w:r w:rsidRPr="0050431F">
              <w:rPr>
                <w:rFonts w:cs="Arial"/>
                <w:lang w:eastAsia="en-US"/>
              </w:rPr>
              <w:t xml:space="preserve">TC7b </w:t>
            </w:r>
          </w:p>
        </w:tc>
      </w:tr>
      <w:tr w:rsidR="00CB2905" w:rsidRPr="0050431F" w14:paraId="5074ED83" w14:textId="77777777" w:rsidTr="008376F4">
        <w:trPr>
          <w:jc w:val="center"/>
        </w:trPr>
        <w:tc>
          <w:tcPr>
            <w:tcW w:w="3211" w:type="dxa"/>
            <w:vAlign w:val="center"/>
          </w:tcPr>
          <w:p w14:paraId="604174AB"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4A25BC02"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en-US"/>
              </w:rPr>
              <w:softHyphen/>
            </w:r>
            <w:r w:rsidRPr="0050431F">
              <w:rPr>
                <w:rFonts w:cs="Arial"/>
                <w:vertAlign w:val="superscript"/>
                <w:lang w:eastAsia="en-US"/>
              </w:rPr>
              <w:softHyphen/>
            </w:r>
            <w:r w:rsidRPr="0050431F">
              <w:rPr>
                <w:rFonts w:cs="Arial"/>
                <w:vertAlign w:val="superscript"/>
                <w:lang w:eastAsia="zh-CN"/>
              </w:rPr>
              <w:t>1</w:t>
            </w:r>
          </w:p>
        </w:tc>
        <w:tc>
          <w:tcPr>
            <w:tcW w:w="1892" w:type="dxa"/>
          </w:tcPr>
          <w:p w14:paraId="24AA7B2F"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050" w:type="dxa"/>
          </w:tcPr>
          <w:p w14:paraId="3B44877A"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4F0E1F26" w14:textId="77777777" w:rsidR="00CB2905" w:rsidRPr="0050431F" w:rsidRDefault="00CB2905" w:rsidP="008376F4">
            <w:pPr>
              <w:pStyle w:val="TAL"/>
              <w:rPr>
                <w:rFonts w:cs="Arial"/>
                <w:lang w:eastAsia="en-US"/>
              </w:rPr>
            </w:pPr>
            <w:r w:rsidRPr="0050431F">
              <w:rPr>
                <w:rFonts w:cs="Arial"/>
                <w:lang w:eastAsia="en-US"/>
              </w:rPr>
              <w:t>N/A</w:t>
            </w:r>
          </w:p>
          <w:p w14:paraId="6BCDC7BF" w14:textId="77777777" w:rsidR="00CB2905" w:rsidRPr="0050431F" w:rsidRDefault="00CB2905" w:rsidP="008376F4">
            <w:pPr>
              <w:pStyle w:val="TAL"/>
              <w:rPr>
                <w:rFonts w:cs="Arial"/>
                <w:lang w:eastAsia="en-US"/>
              </w:rPr>
            </w:pPr>
          </w:p>
        </w:tc>
      </w:tr>
      <w:tr w:rsidR="00CB2905" w:rsidRPr="0050431F" w14:paraId="0B416CD5" w14:textId="77777777" w:rsidTr="008376F4">
        <w:trPr>
          <w:jc w:val="center"/>
        </w:trPr>
        <w:tc>
          <w:tcPr>
            <w:tcW w:w="3211" w:type="dxa"/>
            <w:vAlign w:val="center"/>
          </w:tcPr>
          <w:p w14:paraId="30C88FA2"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193B19EA"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B5DD43E"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29A404C6"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1457E6E4"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374D3CF2" w14:textId="77777777" w:rsidTr="008376F4">
        <w:trPr>
          <w:jc w:val="center"/>
        </w:trPr>
        <w:tc>
          <w:tcPr>
            <w:tcW w:w="3211" w:type="dxa"/>
            <w:vAlign w:val="center"/>
          </w:tcPr>
          <w:p w14:paraId="67F8DD1A" w14:textId="77777777" w:rsidR="00CB2905" w:rsidRPr="0050431F" w:rsidRDefault="00CB2905" w:rsidP="008376F4">
            <w:pPr>
              <w:pStyle w:val="TAL"/>
              <w:ind w:left="14"/>
              <w:rPr>
                <w:rFonts w:cs="Arial"/>
                <w:b/>
                <w:lang w:eastAsia="en-US"/>
              </w:rPr>
            </w:pPr>
            <w:r w:rsidRPr="0050431F">
              <w:rPr>
                <w:rFonts w:cs="Arial"/>
                <w:b/>
                <w:lang w:eastAsia="en-US"/>
              </w:rPr>
              <w:t>6.6 Unwanted emissions</w:t>
            </w:r>
          </w:p>
        </w:tc>
        <w:tc>
          <w:tcPr>
            <w:tcW w:w="1984" w:type="dxa"/>
          </w:tcPr>
          <w:p w14:paraId="5147115A" w14:textId="77777777" w:rsidR="00CB2905" w:rsidRPr="0050431F" w:rsidRDefault="00CB2905" w:rsidP="008376F4">
            <w:pPr>
              <w:pStyle w:val="TAL"/>
              <w:rPr>
                <w:rFonts w:cs="Arial"/>
                <w:sz w:val="16"/>
                <w:szCs w:val="16"/>
                <w:lang w:eastAsia="en-US"/>
              </w:rPr>
            </w:pPr>
          </w:p>
        </w:tc>
        <w:tc>
          <w:tcPr>
            <w:tcW w:w="1892" w:type="dxa"/>
          </w:tcPr>
          <w:p w14:paraId="2E717A8B" w14:textId="77777777" w:rsidR="00CB2905" w:rsidRPr="0050431F" w:rsidRDefault="00CB2905" w:rsidP="008376F4">
            <w:pPr>
              <w:pStyle w:val="TAL"/>
              <w:rPr>
                <w:rFonts w:cs="Arial"/>
                <w:sz w:val="16"/>
                <w:szCs w:val="16"/>
                <w:lang w:eastAsia="en-US"/>
              </w:rPr>
            </w:pPr>
          </w:p>
        </w:tc>
        <w:tc>
          <w:tcPr>
            <w:tcW w:w="1050" w:type="dxa"/>
          </w:tcPr>
          <w:p w14:paraId="5276FFF6" w14:textId="77777777" w:rsidR="00CB2905" w:rsidRPr="0050431F" w:rsidRDefault="00CB2905" w:rsidP="008376F4">
            <w:pPr>
              <w:pStyle w:val="TAL"/>
              <w:rPr>
                <w:rFonts w:cs="Arial"/>
                <w:sz w:val="16"/>
                <w:szCs w:val="16"/>
                <w:lang w:eastAsia="en-US"/>
              </w:rPr>
            </w:pPr>
          </w:p>
        </w:tc>
        <w:tc>
          <w:tcPr>
            <w:tcW w:w="1071" w:type="dxa"/>
          </w:tcPr>
          <w:p w14:paraId="3A465590" w14:textId="77777777" w:rsidR="00CB2905" w:rsidRPr="0050431F" w:rsidRDefault="00CB2905" w:rsidP="008376F4">
            <w:pPr>
              <w:pStyle w:val="TAL"/>
              <w:rPr>
                <w:rFonts w:cs="Arial"/>
                <w:sz w:val="16"/>
                <w:szCs w:val="16"/>
                <w:lang w:eastAsia="en-US"/>
              </w:rPr>
            </w:pPr>
          </w:p>
        </w:tc>
      </w:tr>
      <w:tr w:rsidR="00CB2905" w:rsidRPr="0050431F" w14:paraId="2F86776A" w14:textId="77777777" w:rsidTr="008376F4">
        <w:trPr>
          <w:jc w:val="center"/>
        </w:trPr>
        <w:tc>
          <w:tcPr>
            <w:tcW w:w="3211" w:type="dxa"/>
            <w:vAlign w:val="center"/>
          </w:tcPr>
          <w:p w14:paraId="2927DC45" w14:textId="77777777" w:rsidR="00CB2905" w:rsidRPr="0050431F" w:rsidRDefault="00CB2905" w:rsidP="008376F4">
            <w:pPr>
              <w:pStyle w:val="TAL"/>
              <w:ind w:left="14"/>
              <w:rPr>
                <w:rFonts w:cs="Arial"/>
                <w:b/>
                <w:lang w:eastAsia="en-US"/>
              </w:rPr>
            </w:pPr>
            <w:r w:rsidRPr="0050431F">
              <w:rPr>
                <w:rFonts w:cs="Arial"/>
                <w:b/>
                <w:lang w:eastAsia="en-US"/>
              </w:rPr>
              <w:t>6.6.1 Transmitter spurious emissions</w:t>
            </w:r>
          </w:p>
        </w:tc>
        <w:tc>
          <w:tcPr>
            <w:tcW w:w="1984" w:type="dxa"/>
          </w:tcPr>
          <w:p w14:paraId="7939FA10" w14:textId="77777777" w:rsidR="00CB2905" w:rsidRPr="0050431F" w:rsidRDefault="00CB2905" w:rsidP="008376F4">
            <w:pPr>
              <w:pStyle w:val="TAL"/>
              <w:rPr>
                <w:rFonts w:cs="Arial"/>
                <w:sz w:val="16"/>
                <w:szCs w:val="16"/>
                <w:lang w:eastAsia="en-US"/>
              </w:rPr>
            </w:pPr>
          </w:p>
        </w:tc>
        <w:tc>
          <w:tcPr>
            <w:tcW w:w="1892" w:type="dxa"/>
          </w:tcPr>
          <w:p w14:paraId="403B1E17" w14:textId="77777777" w:rsidR="00CB2905" w:rsidRPr="0050431F" w:rsidRDefault="00CB2905" w:rsidP="008376F4">
            <w:pPr>
              <w:pStyle w:val="TAL"/>
              <w:rPr>
                <w:rFonts w:cs="Arial"/>
                <w:sz w:val="16"/>
                <w:szCs w:val="16"/>
                <w:lang w:eastAsia="en-US"/>
              </w:rPr>
            </w:pPr>
          </w:p>
        </w:tc>
        <w:tc>
          <w:tcPr>
            <w:tcW w:w="1050" w:type="dxa"/>
          </w:tcPr>
          <w:p w14:paraId="36FE2FF3" w14:textId="77777777" w:rsidR="00CB2905" w:rsidRPr="0050431F" w:rsidRDefault="00CB2905" w:rsidP="008376F4">
            <w:pPr>
              <w:pStyle w:val="TAL"/>
              <w:rPr>
                <w:rFonts w:cs="Arial"/>
                <w:sz w:val="16"/>
                <w:szCs w:val="16"/>
                <w:lang w:eastAsia="en-US"/>
              </w:rPr>
            </w:pPr>
          </w:p>
        </w:tc>
        <w:tc>
          <w:tcPr>
            <w:tcW w:w="1071" w:type="dxa"/>
          </w:tcPr>
          <w:p w14:paraId="50823DB7" w14:textId="77777777" w:rsidR="00CB2905" w:rsidRPr="0050431F" w:rsidRDefault="00CB2905" w:rsidP="008376F4">
            <w:pPr>
              <w:pStyle w:val="TAL"/>
              <w:rPr>
                <w:rFonts w:cs="Arial"/>
                <w:sz w:val="16"/>
                <w:szCs w:val="16"/>
                <w:lang w:eastAsia="en-US"/>
              </w:rPr>
            </w:pPr>
          </w:p>
        </w:tc>
      </w:tr>
      <w:tr w:rsidR="00CB2905" w:rsidRPr="0050431F" w14:paraId="24C197F0" w14:textId="77777777" w:rsidTr="008376F4">
        <w:trPr>
          <w:jc w:val="center"/>
        </w:trPr>
        <w:tc>
          <w:tcPr>
            <w:tcW w:w="3211" w:type="dxa"/>
          </w:tcPr>
          <w:p w14:paraId="549FE07E" w14:textId="77777777" w:rsidR="00CB2905" w:rsidRPr="0050431F" w:rsidRDefault="00CB2905" w:rsidP="008376F4">
            <w:pPr>
              <w:pStyle w:val="TAL"/>
              <w:rPr>
                <w:rFonts w:cs="Arial"/>
                <w:lang w:eastAsia="en-US"/>
              </w:rPr>
            </w:pPr>
            <w:r w:rsidRPr="0050431F">
              <w:rPr>
                <w:rFonts w:cs="Arial"/>
                <w:lang w:eastAsia="en-US"/>
              </w:rPr>
              <w:t>(Category A)</w:t>
            </w:r>
          </w:p>
        </w:tc>
        <w:tc>
          <w:tcPr>
            <w:tcW w:w="1984" w:type="dxa"/>
          </w:tcPr>
          <w:p w14:paraId="14742A74"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478D4E1A" w14:textId="77777777" w:rsidR="00CB2905" w:rsidRPr="0050431F" w:rsidRDefault="00CB2905" w:rsidP="008376F4">
            <w:pPr>
              <w:pStyle w:val="TAL"/>
              <w:rPr>
                <w:rFonts w:cs="Arial"/>
                <w:vertAlign w:val="superscript"/>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12FA0A7F"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1D7175D1"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68677C72" w14:textId="77777777" w:rsidTr="008376F4">
        <w:trPr>
          <w:jc w:val="center"/>
        </w:trPr>
        <w:tc>
          <w:tcPr>
            <w:tcW w:w="3211" w:type="dxa"/>
          </w:tcPr>
          <w:p w14:paraId="31EE90D4" w14:textId="77777777" w:rsidR="00CB2905" w:rsidRPr="0050431F" w:rsidRDefault="00CB2905" w:rsidP="008376F4">
            <w:pPr>
              <w:pStyle w:val="TAL"/>
              <w:rPr>
                <w:rFonts w:cs="Arial"/>
                <w:lang w:eastAsia="en-US"/>
              </w:rPr>
            </w:pPr>
            <w:r w:rsidRPr="0050431F">
              <w:rPr>
                <w:rFonts w:cs="Arial"/>
                <w:lang w:eastAsia="en-US"/>
              </w:rPr>
              <w:t>(Category B)</w:t>
            </w:r>
          </w:p>
        </w:tc>
        <w:tc>
          <w:tcPr>
            <w:tcW w:w="1984" w:type="dxa"/>
          </w:tcPr>
          <w:p w14:paraId="2836E929"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5D9BA30F"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36CB5622"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31B42E78"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38B6C5F7" w14:textId="77777777" w:rsidTr="008376F4">
        <w:trPr>
          <w:jc w:val="center"/>
        </w:trPr>
        <w:tc>
          <w:tcPr>
            <w:tcW w:w="3211" w:type="dxa"/>
            <w:vAlign w:val="center"/>
          </w:tcPr>
          <w:p w14:paraId="651E0CDC" w14:textId="77777777" w:rsidR="00CB2905" w:rsidRPr="0050431F" w:rsidRDefault="00CB2905" w:rsidP="008376F4">
            <w:pPr>
              <w:pStyle w:val="TAL"/>
              <w:rPr>
                <w:rFonts w:cs="Arial"/>
                <w:lang w:eastAsia="en-US"/>
              </w:rPr>
            </w:pPr>
            <w:r w:rsidRPr="0050431F">
              <w:rPr>
                <w:rFonts w:cs="Arial"/>
                <w:lang w:eastAsia="en-US"/>
              </w:rPr>
              <w:t>Additional requirement for BC2 (Category B)</w:t>
            </w:r>
          </w:p>
        </w:tc>
        <w:tc>
          <w:tcPr>
            <w:tcW w:w="1984" w:type="dxa"/>
          </w:tcPr>
          <w:p w14:paraId="4CE03FE5" w14:textId="77777777" w:rsidR="00CB2905" w:rsidRPr="0050431F" w:rsidRDefault="00CB2905" w:rsidP="008376F4">
            <w:pPr>
              <w:pStyle w:val="TAL"/>
              <w:rPr>
                <w:rFonts w:cs="Arial"/>
                <w:vertAlign w:val="superscript"/>
                <w:lang w:eastAsia="en-US"/>
              </w:rPr>
            </w:pPr>
            <w:r w:rsidRPr="0050431F">
              <w:rPr>
                <w:rFonts w:cs="Arial"/>
                <w:lang w:eastAsia="zh-CN"/>
              </w:rPr>
              <w:t>SBT, MBT</w:t>
            </w:r>
            <w:r w:rsidRPr="0050431F">
              <w:rPr>
                <w:rFonts w:cs="Arial"/>
                <w:vertAlign w:val="superscript"/>
                <w:lang w:eastAsia="zh-CN"/>
              </w:rPr>
              <w:t>3</w:t>
            </w:r>
          </w:p>
        </w:tc>
        <w:tc>
          <w:tcPr>
            <w:tcW w:w="1892" w:type="dxa"/>
          </w:tcPr>
          <w:p w14:paraId="52000437" w14:textId="77777777" w:rsidR="00CB2905" w:rsidRPr="0050431F" w:rsidRDefault="00CB2905" w:rsidP="008376F4">
            <w:pPr>
              <w:pStyle w:val="TAL"/>
              <w:rPr>
                <w:rFonts w:cs="Arial"/>
                <w:vertAlign w:val="superscript"/>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2, 3</w:t>
            </w:r>
          </w:p>
        </w:tc>
        <w:tc>
          <w:tcPr>
            <w:tcW w:w="1050" w:type="dxa"/>
          </w:tcPr>
          <w:p w14:paraId="65AE8B85"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742B497A" w14:textId="77777777" w:rsidR="00CB2905" w:rsidRPr="0050431F" w:rsidRDefault="00CB2905" w:rsidP="008376F4">
            <w:pPr>
              <w:pStyle w:val="TAL"/>
              <w:rPr>
                <w:rFonts w:cs="Arial"/>
                <w:lang w:eastAsia="zh-CN"/>
              </w:rPr>
            </w:pPr>
            <w:r w:rsidRPr="0050431F">
              <w:rPr>
                <w:rFonts w:cs="Arial"/>
                <w:lang w:eastAsia="zh-CN"/>
              </w:rPr>
              <w:t>N/A</w:t>
            </w:r>
          </w:p>
          <w:p w14:paraId="3BAEB732" w14:textId="77777777" w:rsidR="00CB2905" w:rsidRPr="0050431F" w:rsidRDefault="00CB2905" w:rsidP="008376F4">
            <w:pPr>
              <w:pStyle w:val="TAL"/>
              <w:rPr>
                <w:rFonts w:cs="Arial"/>
                <w:lang w:eastAsia="en-US"/>
              </w:rPr>
            </w:pPr>
          </w:p>
        </w:tc>
      </w:tr>
      <w:tr w:rsidR="00CB2905" w:rsidRPr="0050431F" w14:paraId="048BB86B" w14:textId="77777777" w:rsidTr="008376F4">
        <w:trPr>
          <w:jc w:val="center"/>
        </w:trPr>
        <w:tc>
          <w:tcPr>
            <w:tcW w:w="3211" w:type="dxa"/>
          </w:tcPr>
          <w:p w14:paraId="56D57589" w14:textId="77777777" w:rsidR="00CB2905" w:rsidRPr="0050431F" w:rsidRDefault="00CB2905" w:rsidP="008376F4">
            <w:pPr>
              <w:pStyle w:val="TAL"/>
              <w:rPr>
                <w:rFonts w:cs="Arial"/>
                <w:lang w:eastAsia="en-US"/>
              </w:rPr>
            </w:pPr>
            <w:r w:rsidRPr="0050431F">
              <w:rPr>
                <w:rFonts w:cs="Arial"/>
                <w:lang w:eastAsia="en-US"/>
              </w:rPr>
              <w:t>Protection of the BS receiver of own or different BS</w:t>
            </w:r>
          </w:p>
        </w:tc>
        <w:tc>
          <w:tcPr>
            <w:tcW w:w="1984" w:type="dxa"/>
          </w:tcPr>
          <w:p w14:paraId="560AFCAF"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7E8C9F56"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73C9974E"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17BE8F4A"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20120C3E" w14:textId="77777777" w:rsidTr="008376F4">
        <w:trPr>
          <w:jc w:val="center"/>
        </w:trPr>
        <w:tc>
          <w:tcPr>
            <w:tcW w:w="3211" w:type="dxa"/>
          </w:tcPr>
          <w:p w14:paraId="7F2E8CA0" w14:textId="77777777" w:rsidR="00CB2905" w:rsidRPr="0050431F" w:rsidRDefault="00CB2905" w:rsidP="008376F4">
            <w:pPr>
              <w:pStyle w:val="TAL"/>
              <w:rPr>
                <w:rFonts w:cs="Arial"/>
                <w:lang w:eastAsia="en-US"/>
              </w:rPr>
            </w:pPr>
            <w:r w:rsidRPr="0050431F">
              <w:rPr>
                <w:rFonts w:cs="Arial"/>
                <w:lang w:eastAsia="en-US"/>
              </w:rPr>
              <w:t>Additional spurious emissions requirements</w:t>
            </w:r>
          </w:p>
        </w:tc>
        <w:tc>
          <w:tcPr>
            <w:tcW w:w="1984" w:type="dxa"/>
          </w:tcPr>
          <w:p w14:paraId="37D5D953"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21FF2117"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53A54453"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063AFD3F"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5624446A" w14:textId="77777777" w:rsidTr="008376F4">
        <w:trPr>
          <w:jc w:val="center"/>
        </w:trPr>
        <w:tc>
          <w:tcPr>
            <w:tcW w:w="3211" w:type="dxa"/>
            <w:vAlign w:val="center"/>
          </w:tcPr>
          <w:p w14:paraId="6F6C5C65" w14:textId="77777777" w:rsidR="00CB2905" w:rsidRPr="0050431F" w:rsidRDefault="00CB2905" w:rsidP="008376F4">
            <w:pPr>
              <w:pStyle w:val="TAL"/>
              <w:rPr>
                <w:rFonts w:cs="Arial"/>
                <w:lang w:eastAsia="en-US"/>
              </w:rPr>
            </w:pPr>
            <w:r w:rsidRPr="0050431F">
              <w:rPr>
                <w:rFonts w:cs="Arial"/>
                <w:lang w:eastAsia="en-US"/>
              </w:rPr>
              <w:t>Co-location with other Base Stations</w:t>
            </w:r>
          </w:p>
        </w:tc>
        <w:tc>
          <w:tcPr>
            <w:tcW w:w="1984" w:type="dxa"/>
          </w:tcPr>
          <w:p w14:paraId="2B217F89"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3F267386"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412AC3D5"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20A7884A"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569B9874" w14:textId="77777777" w:rsidTr="008376F4">
        <w:trPr>
          <w:jc w:val="center"/>
        </w:trPr>
        <w:tc>
          <w:tcPr>
            <w:tcW w:w="3211" w:type="dxa"/>
            <w:vAlign w:val="center"/>
          </w:tcPr>
          <w:p w14:paraId="486185ED" w14:textId="77777777" w:rsidR="00CB2905" w:rsidRPr="0050431F" w:rsidRDefault="00CB2905" w:rsidP="008376F4">
            <w:pPr>
              <w:pStyle w:val="TAL"/>
              <w:ind w:left="14"/>
              <w:rPr>
                <w:rFonts w:cs="Arial"/>
                <w:b/>
                <w:lang w:eastAsia="en-US"/>
              </w:rPr>
            </w:pPr>
            <w:r w:rsidRPr="0050431F">
              <w:rPr>
                <w:rFonts w:cs="Arial"/>
                <w:b/>
                <w:lang w:eastAsia="en-US"/>
              </w:rPr>
              <w:t>6.6.2 Operating band unwanted emissions</w:t>
            </w:r>
          </w:p>
        </w:tc>
        <w:tc>
          <w:tcPr>
            <w:tcW w:w="1984" w:type="dxa"/>
          </w:tcPr>
          <w:p w14:paraId="605BB2C2" w14:textId="77777777" w:rsidR="00CB2905" w:rsidRPr="0050431F" w:rsidRDefault="00CB2905" w:rsidP="008376F4">
            <w:pPr>
              <w:pStyle w:val="TAL"/>
              <w:rPr>
                <w:rFonts w:cs="Arial"/>
                <w:lang w:eastAsia="en-US"/>
              </w:rPr>
            </w:pPr>
          </w:p>
        </w:tc>
        <w:tc>
          <w:tcPr>
            <w:tcW w:w="1892" w:type="dxa"/>
          </w:tcPr>
          <w:p w14:paraId="38E59844" w14:textId="77777777" w:rsidR="00CB2905" w:rsidRPr="0050431F" w:rsidRDefault="00CB2905" w:rsidP="008376F4">
            <w:pPr>
              <w:pStyle w:val="TAL"/>
              <w:rPr>
                <w:rFonts w:cs="Arial"/>
                <w:lang w:eastAsia="en-US"/>
              </w:rPr>
            </w:pPr>
          </w:p>
        </w:tc>
        <w:tc>
          <w:tcPr>
            <w:tcW w:w="1050" w:type="dxa"/>
          </w:tcPr>
          <w:p w14:paraId="5B0F2FBC" w14:textId="77777777" w:rsidR="00CB2905" w:rsidRPr="0050431F" w:rsidRDefault="00CB2905" w:rsidP="008376F4">
            <w:pPr>
              <w:pStyle w:val="TAL"/>
              <w:rPr>
                <w:rFonts w:cs="Arial"/>
                <w:lang w:eastAsia="en-US"/>
              </w:rPr>
            </w:pPr>
          </w:p>
        </w:tc>
        <w:tc>
          <w:tcPr>
            <w:tcW w:w="1071" w:type="dxa"/>
          </w:tcPr>
          <w:p w14:paraId="70A720A0" w14:textId="77777777" w:rsidR="00CB2905" w:rsidRPr="0050431F" w:rsidRDefault="00CB2905" w:rsidP="008376F4">
            <w:pPr>
              <w:pStyle w:val="TAL"/>
              <w:rPr>
                <w:rFonts w:cs="Arial"/>
                <w:lang w:eastAsia="en-US"/>
              </w:rPr>
            </w:pPr>
          </w:p>
        </w:tc>
      </w:tr>
      <w:tr w:rsidR="00CB2905" w:rsidRPr="0050431F" w14:paraId="37D31C67" w14:textId="77777777" w:rsidTr="008376F4">
        <w:trPr>
          <w:jc w:val="center"/>
        </w:trPr>
        <w:tc>
          <w:tcPr>
            <w:tcW w:w="3211" w:type="dxa"/>
            <w:vAlign w:val="center"/>
          </w:tcPr>
          <w:p w14:paraId="2A347D92" w14:textId="77777777" w:rsidR="00CB2905" w:rsidRPr="0050431F" w:rsidRDefault="00CB2905" w:rsidP="008376F4">
            <w:pPr>
              <w:pStyle w:val="TAL"/>
              <w:rPr>
                <w:rFonts w:cs="Arial"/>
                <w:lang w:eastAsia="en-US"/>
              </w:rPr>
            </w:pPr>
            <w:r w:rsidRPr="0050431F">
              <w:rPr>
                <w:rFonts w:cs="Arial"/>
                <w:lang w:eastAsia="en-US"/>
              </w:rPr>
              <w:t>General requirement for Band Categories 1 and 3</w:t>
            </w:r>
          </w:p>
        </w:tc>
        <w:tc>
          <w:tcPr>
            <w:tcW w:w="1984" w:type="dxa"/>
          </w:tcPr>
          <w:p w14:paraId="3AC2254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451DDDF4"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25D8B175"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51CAADA"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4BBA303D" w14:textId="77777777" w:rsidTr="008376F4">
        <w:trPr>
          <w:jc w:val="center"/>
        </w:trPr>
        <w:tc>
          <w:tcPr>
            <w:tcW w:w="3211" w:type="dxa"/>
          </w:tcPr>
          <w:p w14:paraId="38F55F87" w14:textId="77777777" w:rsidR="00CB2905" w:rsidRPr="0050431F" w:rsidRDefault="00CB2905" w:rsidP="008376F4">
            <w:pPr>
              <w:pStyle w:val="TAL"/>
              <w:rPr>
                <w:rFonts w:cs="Arial"/>
                <w:lang w:eastAsia="en-US"/>
              </w:rPr>
            </w:pPr>
            <w:r w:rsidRPr="0050431F">
              <w:rPr>
                <w:rFonts w:cs="Arial"/>
                <w:lang w:eastAsia="en-US"/>
              </w:rPr>
              <w:t>General requirement for Band Category 2</w:t>
            </w:r>
          </w:p>
        </w:tc>
        <w:tc>
          <w:tcPr>
            <w:tcW w:w="1984" w:type="dxa"/>
          </w:tcPr>
          <w:p w14:paraId="385E9C27"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996367"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37873B16"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9F29E92"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2A8057C6" w14:textId="77777777" w:rsidTr="008376F4">
        <w:trPr>
          <w:jc w:val="center"/>
        </w:trPr>
        <w:tc>
          <w:tcPr>
            <w:tcW w:w="3211" w:type="dxa"/>
          </w:tcPr>
          <w:p w14:paraId="40D96EE6" w14:textId="77777777" w:rsidR="00CB2905" w:rsidRPr="0050431F" w:rsidRDefault="00CB2905" w:rsidP="008376F4">
            <w:pPr>
              <w:pStyle w:val="TAL"/>
              <w:rPr>
                <w:rFonts w:cs="Arial"/>
                <w:lang w:eastAsia="en-US"/>
              </w:rPr>
            </w:pPr>
            <w:r w:rsidRPr="0050431F">
              <w:rPr>
                <w:rFonts w:cs="Arial"/>
                <w:lang w:eastAsia="en-US"/>
              </w:rPr>
              <w:t>GSM/EDGE single-RAT requirement</w:t>
            </w:r>
          </w:p>
        </w:tc>
        <w:tc>
          <w:tcPr>
            <w:tcW w:w="1984" w:type="dxa"/>
          </w:tcPr>
          <w:p w14:paraId="7080461E" w14:textId="77777777" w:rsidR="00CB2905" w:rsidRPr="0050431F" w:rsidRDefault="00CB2905" w:rsidP="008376F4">
            <w:pPr>
              <w:pStyle w:val="TAL"/>
              <w:rPr>
                <w:rFonts w:cs="Arial"/>
                <w:lang w:eastAsia="en-US"/>
              </w:rPr>
            </w:pPr>
            <w:r w:rsidRPr="0050431F">
              <w:rPr>
                <w:rFonts w:cs="Arial"/>
                <w:lang w:eastAsia="en-US"/>
              </w:rPr>
              <w:t>SBT, MBT</w:t>
            </w:r>
            <w:r w:rsidR="00D74D27" w:rsidRPr="0050431F">
              <w:rPr>
                <w:rFonts w:cs="Arial"/>
                <w:vertAlign w:val="superscript"/>
                <w:lang w:eastAsia="en-US"/>
              </w:rPr>
              <w:t>6</w:t>
            </w:r>
          </w:p>
        </w:tc>
        <w:tc>
          <w:tcPr>
            <w:tcW w:w="1892" w:type="dxa"/>
          </w:tcPr>
          <w:p w14:paraId="040EE191"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w:t>
            </w:r>
            <w:r w:rsidRPr="0050431F">
              <w:rPr>
                <w:rFonts w:cs="Arial"/>
                <w:lang w:eastAsia="zh-CN"/>
              </w:rPr>
              <w:t xml:space="preserve"> </w:t>
            </w:r>
            <w:r w:rsidRPr="0050431F">
              <w:rPr>
                <w:rFonts w:cs="Arial"/>
                <w:lang w:eastAsia="en-US"/>
              </w:rPr>
              <w:t>MBT</w:t>
            </w:r>
            <w:r w:rsidRPr="0050431F">
              <w:rPr>
                <w:rFonts w:cs="Arial"/>
                <w:vertAlign w:val="superscript"/>
                <w:lang w:eastAsia="en-US"/>
              </w:rPr>
              <w:t>2</w:t>
            </w:r>
            <w:r w:rsidR="00D74D27" w:rsidRPr="0050431F">
              <w:rPr>
                <w:rFonts w:cs="Arial"/>
                <w:vertAlign w:val="superscript"/>
                <w:lang w:eastAsia="en-US"/>
              </w:rPr>
              <w:t>,6</w:t>
            </w:r>
          </w:p>
        </w:tc>
        <w:tc>
          <w:tcPr>
            <w:tcW w:w="1050" w:type="dxa"/>
          </w:tcPr>
          <w:p w14:paraId="49F0241C" w14:textId="77777777" w:rsidR="00CB2905" w:rsidRPr="0050431F" w:rsidRDefault="00CB2905" w:rsidP="008376F4">
            <w:pPr>
              <w:pStyle w:val="TAL"/>
              <w:rPr>
                <w:rFonts w:cs="Arial"/>
                <w:lang w:eastAsia="en-US"/>
              </w:rPr>
            </w:pPr>
            <w:r w:rsidRPr="0050431F">
              <w:rPr>
                <w:rFonts w:cs="Arial"/>
                <w:lang w:eastAsia="en-US"/>
              </w:rPr>
              <w:t>TC7c</w:t>
            </w:r>
          </w:p>
        </w:tc>
        <w:tc>
          <w:tcPr>
            <w:tcW w:w="1071" w:type="dxa"/>
          </w:tcPr>
          <w:p w14:paraId="1CA61500"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59F16EF4" w14:textId="77777777" w:rsidTr="008376F4">
        <w:trPr>
          <w:trHeight w:val="877"/>
          <w:jc w:val="center"/>
        </w:trPr>
        <w:tc>
          <w:tcPr>
            <w:tcW w:w="3211" w:type="dxa"/>
          </w:tcPr>
          <w:p w14:paraId="18B4184E" w14:textId="77777777" w:rsidR="00CB2905" w:rsidRPr="0050431F" w:rsidRDefault="00CB2905" w:rsidP="008376F4">
            <w:pPr>
              <w:pStyle w:val="TAL"/>
              <w:rPr>
                <w:rFonts w:cs="Arial"/>
                <w:lang w:eastAsia="en-US"/>
              </w:rPr>
            </w:pPr>
            <w:r w:rsidRPr="0050431F">
              <w:rPr>
                <w:rFonts w:cs="Arial"/>
                <w:lang w:eastAsia="en-US"/>
              </w:rPr>
              <w:t>Additional requirements</w:t>
            </w:r>
          </w:p>
        </w:tc>
        <w:tc>
          <w:tcPr>
            <w:tcW w:w="1984" w:type="dxa"/>
          </w:tcPr>
          <w:p w14:paraId="501525DA"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659FAE7"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54FB6089"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4AB341D5"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71599D7" w14:textId="77777777" w:rsidTr="008376F4">
        <w:trPr>
          <w:jc w:val="center"/>
        </w:trPr>
        <w:tc>
          <w:tcPr>
            <w:tcW w:w="3211" w:type="dxa"/>
            <w:vAlign w:val="center"/>
          </w:tcPr>
          <w:p w14:paraId="1E3A7A08" w14:textId="77777777" w:rsidR="00CB2905" w:rsidRPr="0050431F" w:rsidRDefault="00CB2905" w:rsidP="008376F4">
            <w:pPr>
              <w:pStyle w:val="TAL"/>
              <w:ind w:left="14"/>
              <w:rPr>
                <w:rFonts w:cs="Arial"/>
                <w:b/>
                <w:lang w:eastAsia="en-US"/>
              </w:rPr>
            </w:pPr>
            <w:r w:rsidRPr="0050431F">
              <w:rPr>
                <w:rFonts w:cs="Arial"/>
                <w:b/>
                <w:lang w:eastAsia="en-US"/>
              </w:rPr>
              <w:t>6.6.3 Occupied bandwidth</w:t>
            </w:r>
          </w:p>
        </w:tc>
        <w:tc>
          <w:tcPr>
            <w:tcW w:w="1984" w:type="dxa"/>
          </w:tcPr>
          <w:p w14:paraId="44685441" w14:textId="77777777" w:rsidR="00CB2905" w:rsidRPr="0050431F" w:rsidRDefault="00CB2905" w:rsidP="008376F4">
            <w:pPr>
              <w:pStyle w:val="TAL"/>
              <w:rPr>
                <w:rFonts w:cs="Arial"/>
                <w:sz w:val="16"/>
                <w:szCs w:val="16"/>
                <w:lang w:eastAsia="en-US"/>
              </w:rPr>
            </w:pPr>
          </w:p>
        </w:tc>
        <w:tc>
          <w:tcPr>
            <w:tcW w:w="1892" w:type="dxa"/>
          </w:tcPr>
          <w:p w14:paraId="71752929" w14:textId="77777777" w:rsidR="00CB2905" w:rsidRPr="0050431F" w:rsidRDefault="00CB2905" w:rsidP="008376F4">
            <w:pPr>
              <w:pStyle w:val="TAL"/>
              <w:rPr>
                <w:rFonts w:cs="Arial"/>
                <w:sz w:val="16"/>
                <w:szCs w:val="16"/>
                <w:lang w:eastAsia="en-US"/>
              </w:rPr>
            </w:pPr>
          </w:p>
        </w:tc>
        <w:tc>
          <w:tcPr>
            <w:tcW w:w="1050" w:type="dxa"/>
          </w:tcPr>
          <w:p w14:paraId="36B90B26" w14:textId="77777777" w:rsidR="00CB2905" w:rsidRPr="0050431F" w:rsidRDefault="00CB2905" w:rsidP="008376F4">
            <w:pPr>
              <w:pStyle w:val="TAL"/>
              <w:rPr>
                <w:rFonts w:cs="Arial"/>
                <w:sz w:val="16"/>
                <w:szCs w:val="16"/>
                <w:lang w:eastAsia="en-US"/>
              </w:rPr>
            </w:pPr>
          </w:p>
        </w:tc>
        <w:tc>
          <w:tcPr>
            <w:tcW w:w="1071" w:type="dxa"/>
          </w:tcPr>
          <w:p w14:paraId="73ED7104" w14:textId="77777777" w:rsidR="00CB2905" w:rsidRPr="0050431F" w:rsidRDefault="00CB2905" w:rsidP="008376F4">
            <w:pPr>
              <w:pStyle w:val="TAL"/>
              <w:rPr>
                <w:rFonts w:cs="Arial"/>
                <w:sz w:val="16"/>
                <w:szCs w:val="16"/>
                <w:lang w:eastAsia="en-US"/>
              </w:rPr>
            </w:pPr>
          </w:p>
        </w:tc>
      </w:tr>
      <w:tr w:rsidR="00CB2905" w:rsidRPr="0050431F" w14:paraId="29654B9C" w14:textId="77777777" w:rsidTr="008376F4">
        <w:trPr>
          <w:jc w:val="center"/>
        </w:trPr>
        <w:tc>
          <w:tcPr>
            <w:tcW w:w="3211" w:type="dxa"/>
            <w:vAlign w:val="center"/>
          </w:tcPr>
          <w:p w14:paraId="12BBC2D2" w14:textId="77777777" w:rsidR="00CB2905" w:rsidRPr="0050431F" w:rsidRDefault="00CB2905" w:rsidP="008376F4">
            <w:pPr>
              <w:pStyle w:val="TAL"/>
              <w:rPr>
                <w:rFonts w:cs="Arial"/>
                <w:lang w:eastAsia="en-US"/>
              </w:rPr>
            </w:pPr>
            <w:r w:rsidRPr="0050431F">
              <w:rPr>
                <w:rFonts w:cs="Arial"/>
                <w:lang w:eastAsia="en-US"/>
              </w:rPr>
              <w:t>Minimum requirement</w:t>
            </w:r>
          </w:p>
        </w:tc>
        <w:tc>
          <w:tcPr>
            <w:tcW w:w="1984" w:type="dxa"/>
          </w:tcPr>
          <w:p w14:paraId="482DB38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1C4E0A15"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78E583A5"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17F83DBD"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00FD4D5D" w14:textId="77777777" w:rsidTr="008376F4">
        <w:trPr>
          <w:jc w:val="center"/>
        </w:trPr>
        <w:tc>
          <w:tcPr>
            <w:tcW w:w="3211" w:type="dxa"/>
            <w:vAlign w:val="center"/>
          </w:tcPr>
          <w:p w14:paraId="2E12723F" w14:textId="77777777" w:rsidR="00CB2905" w:rsidRPr="0050431F" w:rsidRDefault="00CB2905" w:rsidP="008376F4">
            <w:pPr>
              <w:pStyle w:val="TAL"/>
              <w:ind w:left="14"/>
              <w:rPr>
                <w:rFonts w:cs="Arial"/>
                <w:b/>
                <w:lang w:eastAsia="en-US"/>
              </w:rPr>
            </w:pPr>
            <w:r w:rsidRPr="0050431F">
              <w:rPr>
                <w:rFonts w:cs="Arial"/>
                <w:b/>
                <w:lang w:eastAsia="en-US"/>
              </w:rPr>
              <w:t>6.6.4 Adjacent Channel Leakage power Ratio (ACLR)</w:t>
            </w:r>
          </w:p>
        </w:tc>
        <w:tc>
          <w:tcPr>
            <w:tcW w:w="1984" w:type="dxa"/>
          </w:tcPr>
          <w:p w14:paraId="14B594CF" w14:textId="77777777" w:rsidR="00CB2905" w:rsidRPr="0050431F" w:rsidRDefault="00CB2905" w:rsidP="008376F4">
            <w:pPr>
              <w:pStyle w:val="TAL"/>
              <w:rPr>
                <w:rFonts w:cs="Arial"/>
                <w:lang w:eastAsia="en-US"/>
              </w:rPr>
            </w:pPr>
          </w:p>
        </w:tc>
        <w:tc>
          <w:tcPr>
            <w:tcW w:w="1892" w:type="dxa"/>
          </w:tcPr>
          <w:p w14:paraId="151A8C57" w14:textId="77777777" w:rsidR="00CB2905" w:rsidRPr="0050431F" w:rsidRDefault="00CB2905" w:rsidP="008376F4">
            <w:pPr>
              <w:pStyle w:val="TAL"/>
              <w:rPr>
                <w:rFonts w:cs="Arial"/>
                <w:lang w:eastAsia="en-US"/>
              </w:rPr>
            </w:pPr>
          </w:p>
        </w:tc>
        <w:tc>
          <w:tcPr>
            <w:tcW w:w="1050" w:type="dxa"/>
          </w:tcPr>
          <w:p w14:paraId="36868F7E"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633B9CDA"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18F86392" w14:textId="77777777" w:rsidTr="008376F4">
        <w:trPr>
          <w:trHeight w:val="219"/>
          <w:jc w:val="center"/>
        </w:trPr>
        <w:tc>
          <w:tcPr>
            <w:tcW w:w="3211" w:type="dxa"/>
          </w:tcPr>
          <w:p w14:paraId="108D870F" w14:textId="77777777" w:rsidR="00CB2905" w:rsidRPr="0050431F" w:rsidRDefault="00CB2905" w:rsidP="008376F4">
            <w:pPr>
              <w:pStyle w:val="TAL"/>
              <w:rPr>
                <w:rFonts w:cs="Arial"/>
                <w:lang w:eastAsia="en-US"/>
              </w:rPr>
            </w:pPr>
            <w:r w:rsidRPr="0050431F">
              <w:rPr>
                <w:rFonts w:cs="Arial"/>
                <w:lang w:eastAsia="en-US"/>
              </w:rPr>
              <w:t>E- UTRA</w:t>
            </w:r>
          </w:p>
        </w:tc>
        <w:tc>
          <w:tcPr>
            <w:tcW w:w="1984" w:type="dxa"/>
          </w:tcPr>
          <w:p w14:paraId="20830C9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5E87B0EC"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zh-CN"/>
              </w:rPr>
              <w:t xml:space="preserve">2, 4 </w:t>
            </w:r>
          </w:p>
        </w:tc>
        <w:tc>
          <w:tcPr>
            <w:tcW w:w="1050" w:type="dxa"/>
          </w:tcPr>
          <w:p w14:paraId="169B33AD"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B1A3F39"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3ECD529E" w14:textId="77777777" w:rsidTr="008376F4">
        <w:trPr>
          <w:trHeight w:val="137"/>
          <w:jc w:val="center"/>
        </w:trPr>
        <w:tc>
          <w:tcPr>
            <w:tcW w:w="3211" w:type="dxa"/>
            <w:vAlign w:val="center"/>
          </w:tcPr>
          <w:p w14:paraId="0C10A72B"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75E9C8E7"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24CD2D2C"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4</w:t>
            </w:r>
          </w:p>
        </w:tc>
        <w:tc>
          <w:tcPr>
            <w:tcW w:w="1050" w:type="dxa"/>
          </w:tcPr>
          <w:p w14:paraId="6E4AB025"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4254805D" w14:textId="77777777" w:rsidR="00CB2905" w:rsidRPr="0050431F" w:rsidRDefault="00CB2905" w:rsidP="008376F4">
            <w:pPr>
              <w:pStyle w:val="TAL"/>
              <w:rPr>
                <w:rFonts w:cs="Arial"/>
                <w:lang w:eastAsia="en-US"/>
              </w:rPr>
            </w:pPr>
            <w:r w:rsidRPr="0050431F">
              <w:rPr>
                <w:rFonts w:cs="Arial"/>
                <w:lang w:eastAsia="en-US"/>
              </w:rPr>
              <w:t>N/A</w:t>
            </w:r>
            <w:r w:rsidRPr="0050431F" w:rsidDel="00FC5D36">
              <w:rPr>
                <w:rFonts w:cs="Arial"/>
                <w:lang w:eastAsia="en-US"/>
              </w:rPr>
              <w:t xml:space="preserve"> </w:t>
            </w:r>
          </w:p>
        </w:tc>
      </w:tr>
      <w:tr w:rsidR="00CB2905" w:rsidRPr="0050431F" w14:paraId="79D8A64D" w14:textId="77777777" w:rsidTr="008376F4">
        <w:trPr>
          <w:trHeight w:val="197"/>
          <w:jc w:val="center"/>
        </w:trPr>
        <w:tc>
          <w:tcPr>
            <w:tcW w:w="3211" w:type="dxa"/>
            <w:vAlign w:val="center"/>
          </w:tcPr>
          <w:p w14:paraId="65E74147"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73C01E60"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2C5A440F"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4</w:t>
            </w:r>
          </w:p>
        </w:tc>
        <w:tc>
          <w:tcPr>
            <w:tcW w:w="1050" w:type="dxa"/>
          </w:tcPr>
          <w:p w14:paraId="1DF1BE9B"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5E29FAE7" w14:textId="77777777" w:rsidR="00CB2905" w:rsidRPr="0050431F" w:rsidRDefault="00CB2905" w:rsidP="008376F4">
            <w:pPr>
              <w:pStyle w:val="TAL"/>
              <w:rPr>
                <w:rFonts w:cs="Arial"/>
                <w:lang w:eastAsia="en-US"/>
              </w:rPr>
            </w:pPr>
          </w:p>
          <w:p w14:paraId="0B8B4B69"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51CABDE" w14:textId="77777777" w:rsidTr="008376F4">
        <w:trPr>
          <w:trHeight w:val="197"/>
          <w:jc w:val="center"/>
        </w:trPr>
        <w:tc>
          <w:tcPr>
            <w:tcW w:w="3211" w:type="dxa"/>
            <w:vAlign w:val="center"/>
          </w:tcPr>
          <w:p w14:paraId="0770C9CB" w14:textId="77777777" w:rsidR="00CB2905" w:rsidRPr="0050431F" w:rsidRDefault="00CB2905" w:rsidP="008376F4">
            <w:pPr>
              <w:pStyle w:val="TAL"/>
              <w:rPr>
                <w:rFonts w:cs="Arial"/>
                <w:lang w:eastAsia="en-US"/>
              </w:rPr>
            </w:pPr>
            <w:r w:rsidRPr="0050431F">
              <w:rPr>
                <w:rFonts w:cs="Arial"/>
                <w:lang w:eastAsia="en-US"/>
              </w:rPr>
              <w:t>Cumulative ACLR</w:t>
            </w:r>
          </w:p>
        </w:tc>
        <w:tc>
          <w:tcPr>
            <w:tcW w:w="1984" w:type="dxa"/>
          </w:tcPr>
          <w:p w14:paraId="0CFA20EE"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72CDF611"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p>
        </w:tc>
        <w:tc>
          <w:tcPr>
            <w:tcW w:w="1050" w:type="dxa"/>
          </w:tcPr>
          <w:p w14:paraId="6265DF70"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939AFDD"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6EB2A1DE" w14:textId="77777777" w:rsidTr="008376F4">
        <w:trPr>
          <w:jc w:val="center"/>
        </w:trPr>
        <w:tc>
          <w:tcPr>
            <w:tcW w:w="3211" w:type="dxa"/>
            <w:vAlign w:val="center"/>
          </w:tcPr>
          <w:p w14:paraId="27FA43C9" w14:textId="77777777" w:rsidR="00CB2905" w:rsidRPr="0050431F" w:rsidRDefault="00CB2905" w:rsidP="008376F4">
            <w:pPr>
              <w:pStyle w:val="TAL"/>
              <w:ind w:left="14"/>
              <w:rPr>
                <w:rFonts w:cs="Arial"/>
                <w:b/>
                <w:lang w:eastAsia="en-US"/>
              </w:rPr>
            </w:pPr>
            <w:r w:rsidRPr="0050431F">
              <w:rPr>
                <w:rFonts w:cs="Arial"/>
                <w:b/>
                <w:lang w:eastAsia="en-US"/>
              </w:rPr>
              <w:t>6.7 Transmitter intermodulation</w:t>
            </w:r>
          </w:p>
        </w:tc>
        <w:tc>
          <w:tcPr>
            <w:tcW w:w="1984" w:type="dxa"/>
          </w:tcPr>
          <w:p w14:paraId="47072B38" w14:textId="77777777" w:rsidR="00CB2905" w:rsidRPr="0050431F" w:rsidRDefault="00CB2905" w:rsidP="008376F4">
            <w:pPr>
              <w:pStyle w:val="TAL"/>
              <w:rPr>
                <w:rFonts w:cs="Arial"/>
                <w:sz w:val="16"/>
                <w:szCs w:val="16"/>
                <w:lang w:eastAsia="en-US"/>
              </w:rPr>
            </w:pPr>
          </w:p>
        </w:tc>
        <w:tc>
          <w:tcPr>
            <w:tcW w:w="1892" w:type="dxa"/>
          </w:tcPr>
          <w:p w14:paraId="7911DBD5" w14:textId="77777777" w:rsidR="00CB2905" w:rsidRPr="0050431F" w:rsidRDefault="00CB2905" w:rsidP="008376F4">
            <w:pPr>
              <w:pStyle w:val="TAL"/>
              <w:rPr>
                <w:rFonts w:cs="Arial"/>
                <w:sz w:val="16"/>
                <w:szCs w:val="16"/>
                <w:lang w:eastAsia="en-US"/>
              </w:rPr>
            </w:pPr>
          </w:p>
        </w:tc>
        <w:tc>
          <w:tcPr>
            <w:tcW w:w="1050" w:type="dxa"/>
          </w:tcPr>
          <w:p w14:paraId="3D2B6813" w14:textId="77777777" w:rsidR="00CB2905" w:rsidRPr="0050431F" w:rsidRDefault="00CB2905" w:rsidP="008376F4">
            <w:pPr>
              <w:pStyle w:val="TAL"/>
              <w:rPr>
                <w:rFonts w:cs="Arial"/>
                <w:sz w:val="16"/>
                <w:szCs w:val="16"/>
                <w:lang w:eastAsia="en-US"/>
              </w:rPr>
            </w:pPr>
          </w:p>
        </w:tc>
        <w:tc>
          <w:tcPr>
            <w:tcW w:w="1071" w:type="dxa"/>
          </w:tcPr>
          <w:p w14:paraId="454477BF" w14:textId="77777777" w:rsidR="00CB2905" w:rsidRPr="0050431F" w:rsidRDefault="00CB2905" w:rsidP="008376F4">
            <w:pPr>
              <w:pStyle w:val="TAL"/>
              <w:rPr>
                <w:rFonts w:cs="Arial"/>
                <w:sz w:val="16"/>
                <w:szCs w:val="16"/>
                <w:lang w:eastAsia="en-US"/>
              </w:rPr>
            </w:pPr>
          </w:p>
        </w:tc>
      </w:tr>
      <w:tr w:rsidR="00CB2905" w:rsidRPr="0050431F" w14:paraId="439CB370" w14:textId="77777777" w:rsidTr="008376F4">
        <w:trPr>
          <w:jc w:val="center"/>
        </w:trPr>
        <w:tc>
          <w:tcPr>
            <w:tcW w:w="3211" w:type="dxa"/>
          </w:tcPr>
          <w:p w14:paraId="55F8A66D"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3F15894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8402EED"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1155148A"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0801AED4"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62024D05" w14:textId="77777777" w:rsidTr="008376F4">
        <w:trPr>
          <w:jc w:val="center"/>
        </w:trPr>
        <w:tc>
          <w:tcPr>
            <w:tcW w:w="3211" w:type="dxa"/>
          </w:tcPr>
          <w:p w14:paraId="6D9CA0E8" w14:textId="77777777" w:rsidR="00CB2905" w:rsidRPr="0050431F" w:rsidRDefault="00CB2905" w:rsidP="008376F4">
            <w:pPr>
              <w:pStyle w:val="TAL"/>
              <w:rPr>
                <w:rFonts w:cs="Arial"/>
                <w:lang w:eastAsia="en-US"/>
              </w:rPr>
            </w:pPr>
            <w:r w:rsidRPr="0050431F">
              <w:rPr>
                <w:rFonts w:cs="Arial"/>
                <w:lang w:eastAsia="en-US"/>
              </w:rPr>
              <w:t>Additional requirement (BC1 and BC2)</w:t>
            </w:r>
          </w:p>
        </w:tc>
        <w:tc>
          <w:tcPr>
            <w:tcW w:w="1984" w:type="dxa"/>
          </w:tcPr>
          <w:p w14:paraId="2CD5E09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415C185"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71ADDBC9"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35D5B15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3E622E02" w14:textId="77777777" w:rsidTr="008376F4">
        <w:trPr>
          <w:jc w:val="center"/>
        </w:trPr>
        <w:tc>
          <w:tcPr>
            <w:tcW w:w="3211" w:type="dxa"/>
            <w:vAlign w:val="center"/>
          </w:tcPr>
          <w:p w14:paraId="0D51ABE9" w14:textId="77777777" w:rsidR="00CB2905" w:rsidRPr="0050431F" w:rsidRDefault="00CB2905" w:rsidP="008376F4">
            <w:pPr>
              <w:pStyle w:val="TAL"/>
              <w:rPr>
                <w:rFonts w:cs="Arial"/>
                <w:lang w:eastAsia="en-US"/>
              </w:rPr>
            </w:pPr>
            <w:r w:rsidRPr="0050431F">
              <w:rPr>
                <w:rFonts w:cs="Arial"/>
                <w:lang w:eastAsia="en-US"/>
              </w:rPr>
              <w:t>Additional requirement (BC3)</w:t>
            </w:r>
          </w:p>
        </w:tc>
        <w:tc>
          <w:tcPr>
            <w:tcW w:w="1984" w:type="dxa"/>
          </w:tcPr>
          <w:p w14:paraId="113CBD20"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2301FEF"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6B45ED36"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74AA2534"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51DF8C75" w14:textId="77777777" w:rsidTr="008376F4">
        <w:trPr>
          <w:jc w:val="center"/>
        </w:trPr>
        <w:tc>
          <w:tcPr>
            <w:tcW w:w="3211" w:type="dxa"/>
            <w:vAlign w:val="center"/>
          </w:tcPr>
          <w:p w14:paraId="578BCEC7" w14:textId="77777777" w:rsidR="00CB2905" w:rsidRPr="0050431F" w:rsidRDefault="00CB2905" w:rsidP="008376F4">
            <w:pPr>
              <w:pStyle w:val="TAL"/>
              <w:ind w:left="14"/>
              <w:rPr>
                <w:rFonts w:cs="Arial"/>
                <w:b/>
                <w:bCs/>
                <w:lang w:eastAsia="en-US"/>
              </w:rPr>
            </w:pPr>
            <w:r w:rsidRPr="0050431F">
              <w:rPr>
                <w:rFonts w:cs="Arial"/>
                <w:b/>
                <w:bCs/>
                <w:lang w:eastAsia="en-US"/>
              </w:rPr>
              <w:t>7.2 Reference sensitivity level</w:t>
            </w:r>
          </w:p>
        </w:tc>
        <w:tc>
          <w:tcPr>
            <w:tcW w:w="1984" w:type="dxa"/>
          </w:tcPr>
          <w:p w14:paraId="29889025" w14:textId="77777777" w:rsidR="00CB2905" w:rsidRPr="0050431F" w:rsidRDefault="00CB2905" w:rsidP="008376F4">
            <w:pPr>
              <w:pStyle w:val="TAL"/>
              <w:rPr>
                <w:rFonts w:cs="Arial"/>
                <w:sz w:val="16"/>
                <w:szCs w:val="16"/>
                <w:lang w:eastAsia="en-US"/>
              </w:rPr>
            </w:pPr>
          </w:p>
        </w:tc>
        <w:tc>
          <w:tcPr>
            <w:tcW w:w="1892" w:type="dxa"/>
          </w:tcPr>
          <w:p w14:paraId="770EABD6" w14:textId="77777777" w:rsidR="00CB2905" w:rsidRPr="0050431F" w:rsidRDefault="00CB2905" w:rsidP="008376F4">
            <w:pPr>
              <w:pStyle w:val="TAL"/>
              <w:rPr>
                <w:rFonts w:cs="Arial"/>
                <w:sz w:val="16"/>
                <w:szCs w:val="16"/>
                <w:lang w:eastAsia="en-US"/>
              </w:rPr>
            </w:pPr>
          </w:p>
        </w:tc>
        <w:tc>
          <w:tcPr>
            <w:tcW w:w="1050" w:type="dxa"/>
          </w:tcPr>
          <w:p w14:paraId="08E32D20" w14:textId="77777777" w:rsidR="00CB2905" w:rsidRPr="0050431F" w:rsidRDefault="00CB2905" w:rsidP="008376F4">
            <w:pPr>
              <w:pStyle w:val="TAL"/>
              <w:rPr>
                <w:rFonts w:cs="Arial"/>
                <w:sz w:val="16"/>
                <w:szCs w:val="16"/>
                <w:lang w:eastAsia="en-US"/>
              </w:rPr>
            </w:pPr>
          </w:p>
        </w:tc>
        <w:tc>
          <w:tcPr>
            <w:tcW w:w="1071" w:type="dxa"/>
          </w:tcPr>
          <w:p w14:paraId="0E46EC2F" w14:textId="77777777" w:rsidR="00CB2905" w:rsidRPr="0050431F" w:rsidRDefault="00CB2905" w:rsidP="008376F4">
            <w:pPr>
              <w:pStyle w:val="TAL"/>
              <w:rPr>
                <w:rFonts w:cs="Arial"/>
                <w:sz w:val="16"/>
                <w:szCs w:val="16"/>
                <w:lang w:eastAsia="en-US"/>
              </w:rPr>
            </w:pPr>
          </w:p>
        </w:tc>
      </w:tr>
      <w:tr w:rsidR="00CB2905" w:rsidRPr="0050431F" w14:paraId="2DD8F4EF" w14:textId="77777777" w:rsidTr="008376F4">
        <w:trPr>
          <w:jc w:val="center"/>
        </w:trPr>
        <w:tc>
          <w:tcPr>
            <w:tcW w:w="3211" w:type="dxa"/>
            <w:vAlign w:val="center"/>
          </w:tcPr>
          <w:p w14:paraId="081C45FD"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FB5BA73"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9BEA8D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25F2800"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78E6C2D"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05B64D5" w14:textId="77777777" w:rsidTr="008376F4">
        <w:trPr>
          <w:jc w:val="center"/>
        </w:trPr>
        <w:tc>
          <w:tcPr>
            <w:tcW w:w="3211" w:type="dxa"/>
            <w:vAlign w:val="center"/>
          </w:tcPr>
          <w:p w14:paraId="77392E97"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67BD58C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603C94B"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A4E3DE1"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6A8AF56"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5262466A" w14:textId="77777777" w:rsidTr="008376F4">
        <w:trPr>
          <w:jc w:val="center"/>
        </w:trPr>
        <w:tc>
          <w:tcPr>
            <w:tcW w:w="3211" w:type="dxa"/>
            <w:vAlign w:val="center"/>
          </w:tcPr>
          <w:p w14:paraId="7D384379"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72818226"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D6ADC1F"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78B75E4"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C368391"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13E8566" w14:textId="77777777" w:rsidTr="008376F4">
        <w:trPr>
          <w:jc w:val="center"/>
        </w:trPr>
        <w:tc>
          <w:tcPr>
            <w:tcW w:w="3211" w:type="dxa"/>
            <w:vAlign w:val="center"/>
          </w:tcPr>
          <w:p w14:paraId="1F342A59"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2F496A01"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E7481C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46A29757"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694B05B"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0D06D496" w14:textId="77777777" w:rsidTr="008376F4">
        <w:trPr>
          <w:jc w:val="center"/>
        </w:trPr>
        <w:tc>
          <w:tcPr>
            <w:tcW w:w="3211" w:type="dxa"/>
            <w:vAlign w:val="center"/>
          </w:tcPr>
          <w:p w14:paraId="06907AF1" w14:textId="77777777" w:rsidR="00CB2905" w:rsidRPr="0050431F" w:rsidRDefault="00CB2905" w:rsidP="008376F4">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984" w:type="dxa"/>
          </w:tcPr>
          <w:p w14:paraId="6FC91DC7" w14:textId="77777777" w:rsidR="00CB2905" w:rsidRPr="0050431F" w:rsidRDefault="00CB2905" w:rsidP="008376F4">
            <w:pPr>
              <w:pStyle w:val="TAL"/>
              <w:rPr>
                <w:rFonts w:cs="Arial"/>
                <w:sz w:val="16"/>
                <w:szCs w:val="16"/>
                <w:lang w:eastAsia="en-US"/>
              </w:rPr>
            </w:pPr>
          </w:p>
        </w:tc>
        <w:tc>
          <w:tcPr>
            <w:tcW w:w="1892" w:type="dxa"/>
          </w:tcPr>
          <w:p w14:paraId="11885E45" w14:textId="77777777" w:rsidR="00CB2905" w:rsidRPr="0050431F" w:rsidRDefault="00CB2905" w:rsidP="008376F4">
            <w:pPr>
              <w:pStyle w:val="TAL"/>
              <w:rPr>
                <w:rFonts w:cs="Arial"/>
                <w:sz w:val="16"/>
                <w:szCs w:val="16"/>
                <w:lang w:eastAsia="en-US"/>
              </w:rPr>
            </w:pPr>
          </w:p>
        </w:tc>
        <w:tc>
          <w:tcPr>
            <w:tcW w:w="1050" w:type="dxa"/>
          </w:tcPr>
          <w:p w14:paraId="37954406" w14:textId="77777777" w:rsidR="00CB2905" w:rsidRPr="0050431F" w:rsidRDefault="00CB2905" w:rsidP="008376F4">
            <w:pPr>
              <w:pStyle w:val="TAL"/>
              <w:rPr>
                <w:rFonts w:cs="Arial"/>
                <w:sz w:val="16"/>
                <w:szCs w:val="16"/>
                <w:lang w:eastAsia="en-US"/>
              </w:rPr>
            </w:pPr>
          </w:p>
        </w:tc>
        <w:tc>
          <w:tcPr>
            <w:tcW w:w="1071" w:type="dxa"/>
          </w:tcPr>
          <w:p w14:paraId="745F748A" w14:textId="77777777" w:rsidR="00CB2905" w:rsidRPr="0050431F" w:rsidRDefault="00CB2905" w:rsidP="008376F4">
            <w:pPr>
              <w:pStyle w:val="TAL"/>
              <w:rPr>
                <w:rFonts w:cs="Arial"/>
                <w:sz w:val="16"/>
                <w:szCs w:val="16"/>
                <w:lang w:eastAsia="en-US"/>
              </w:rPr>
            </w:pPr>
          </w:p>
        </w:tc>
      </w:tr>
      <w:tr w:rsidR="00CB2905" w:rsidRPr="0050431F" w14:paraId="7FE63A2E" w14:textId="77777777" w:rsidTr="008376F4">
        <w:trPr>
          <w:jc w:val="center"/>
        </w:trPr>
        <w:tc>
          <w:tcPr>
            <w:tcW w:w="3211" w:type="dxa"/>
            <w:vAlign w:val="center"/>
          </w:tcPr>
          <w:p w14:paraId="5A163B1C"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21E678F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1BC574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516C2E2E"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3E34852F"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1DEE0C46" w14:textId="77777777" w:rsidTr="008376F4">
        <w:trPr>
          <w:jc w:val="center"/>
        </w:trPr>
        <w:tc>
          <w:tcPr>
            <w:tcW w:w="3211" w:type="dxa"/>
            <w:vAlign w:val="center"/>
          </w:tcPr>
          <w:p w14:paraId="3E52FC4F"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10A63772"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3A9D499"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54DD6A9"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0630EC83"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2A9858F8" w14:textId="77777777" w:rsidTr="008376F4">
        <w:trPr>
          <w:jc w:val="center"/>
        </w:trPr>
        <w:tc>
          <w:tcPr>
            <w:tcW w:w="3211" w:type="dxa"/>
            <w:vAlign w:val="center"/>
          </w:tcPr>
          <w:p w14:paraId="5059932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176E0739"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7317CBF4"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72F83CF5"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384783CE"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45D734A" w14:textId="77777777" w:rsidTr="008376F4">
        <w:trPr>
          <w:jc w:val="center"/>
        </w:trPr>
        <w:tc>
          <w:tcPr>
            <w:tcW w:w="3211" w:type="dxa"/>
            <w:vAlign w:val="center"/>
          </w:tcPr>
          <w:p w14:paraId="3199E17C"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776C1F25"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9F3CB2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8C447B0"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4CFF2C90"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515B88C5" w14:textId="77777777" w:rsidTr="008376F4">
        <w:trPr>
          <w:trHeight w:val="563"/>
          <w:jc w:val="center"/>
        </w:trPr>
        <w:tc>
          <w:tcPr>
            <w:tcW w:w="3211" w:type="dxa"/>
          </w:tcPr>
          <w:p w14:paraId="401CDC10" w14:textId="77777777" w:rsidR="00CB2905" w:rsidRPr="0050431F" w:rsidRDefault="00CB2905" w:rsidP="008376F4">
            <w:pPr>
              <w:pStyle w:val="TAL"/>
              <w:rPr>
                <w:rFonts w:cs="Arial"/>
                <w:b/>
                <w:lang w:eastAsia="en-US"/>
              </w:rPr>
            </w:pPr>
            <w:r w:rsidRPr="0050431F">
              <w:rPr>
                <w:rFonts w:cs="Arial"/>
                <w:b/>
                <w:lang w:eastAsia="en-US"/>
              </w:rPr>
              <w:t>7.4 In- band selectivity and blocking</w:t>
            </w:r>
          </w:p>
        </w:tc>
        <w:tc>
          <w:tcPr>
            <w:tcW w:w="1984" w:type="dxa"/>
          </w:tcPr>
          <w:p w14:paraId="2E332728" w14:textId="77777777" w:rsidR="00CB2905" w:rsidRPr="0050431F" w:rsidRDefault="00CB2905" w:rsidP="008376F4">
            <w:pPr>
              <w:pStyle w:val="TAL"/>
              <w:rPr>
                <w:rFonts w:cs="Arial"/>
                <w:lang w:eastAsia="en-US"/>
              </w:rPr>
            </w:pPr>
          </w:p>
        </w:tc>
        <w:tc>
          <w:tcPr>
            <w:tcW w:w="1892" w:type="dxa"/>
          </w:tcPr>
          <w:p w14:paraId="7B71FF19" w14:textId="77777777" w:rsidR="00CB2905" w:rsidRPr="0050431F" w:rsidRDefault="00CB2905" w:rsidP="008376F4">
            <w:pPr>
              <w:pStyle w:val="TAL"/>
              <w:rPr>
                <w:rFonts w:cs="Arial"/>
                <w:lang w:eastAsia="en-US"/>
              </w:rPr>
            </w:pPr>
          </w:p>
        </w:tc>
        <w:tc>
          <w:tcPr>
            <w:tcW w:w="1050" w:type="dxa"/>
          </w:tcPr>
          <w:p w14:paraId="5F544C8E" w14:textId="77777777" w:rsidR="00CB2905" w:rsidRPr="0050431F" w:rsidRDefault="00CB2905" w:rsidP="008376F4">
            <w:pPr>
              <w:pStyle w:val="TAL"/>
              <w:rPr>
                <w:rFonts w:cs="Arial"/>
                <w:lang w:eastAsia="en-US"/>
              </w:rPr>
            </w:pPr>
          </w:p>
        </w:tc>
        <w:tc>
          <w:tcPr>
            <w:tcW w:w="1071" w:type="dxa"/>
          </w:tcPr>
          <w:p w14:paraId="4009C1C5" w14:textId="77777777" w:rsidR="00CB2905" w:rsidRPr="0050431F" w:rsidRDefault="00CB2905" w:rsidP="008376F4">
            <w:pPr>
              <w:pStyle w:val="TAL"/>
              <w:rPr>
                <w:rFonts w:cs="Arial"/>
                <w:lang w:eastAsia="en-US"/>
              </w:rPr>
            </w:pPr>
          </w:p>
        </w:tc>
      </w:tr>
      <w:tr w:rsidR="00CB2905" w:rsidRPr="0050431F" w14:paraId="493E87E3" w14:textId="77777777" w:rsidTr="008376F4">
        <w:trPr>
          <w:jc w:val="center"/>
        </w:trPr>
        <w:tc>
          <w:tcPr>
            <w:tcW w:w="3211" w:type="dxa"/>
            <w:vAlign w:val="center"/>
          </w:tcPr>
          <w:p w14:paraId="3F9ABE1D" w14:textId="77777777" w:rsidR="00CB2905" w:rsidRPr="0050431F" w:rsidRDefault="00CB2905" w:rsidP="008376F4">
            <w:pPr>
              <w:pStyle w:val="TAL"/>
              <w:rPr>
                <w:rFonts w:cs="Arial"/>
                <w:lang w:eastAsia="en-US"/>
              </w:rPr>
            </w:pPr>
            <w:r w:rsidRPr="0050431F">
              <w:rPr>
                <w:rFonts w:cs="Arial"/>
                <w:lang w:eastAsia="en-US"/>
              </w:rPr>
              <w:t>General blocking requirement</w:t>
            </w:r>
          </w:p>
        </w:tc>
        <w:tc>
          <w:tcPr>
            <w:tcW w:w="1984" w:type="dxa"/>
          </w:tcPr>
          <w:p w14:paraId="2E7C427E"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700F9B1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21BD877E"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F03A0D8"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392ABC3" w14:textId="77777777" w:rsidTr="008376F4">
        <w:trPr>
          <w:jc w:val="center"/>
        </w:trPr>
        <w:tc>
          <w:tcPr>
            <w:tcW w:w="3211" w:type="dxa"/>
            <w:vAlign w:val="center"/>
          </w:tcPr>
          <w:p w14:paraId="7EEFEE65" w14:textId="77777777" w:rsidR="00CB2905" w:rsidRPr="0050431F" w:rsidRDefault="00CB2905" w:rsidP="008376F4">
            <w:pPr>
              <w:pStyle w:val="TAL"/>
              <w:rPr>
                <w:rFonts w:cs="Arial"/>
                <w:lang w:eastAsia="en-US"/>
              </w:rPr>
            </w:pPr>
            <w:r w:rsidRPr="0050431F">
              <w:rPr>
                <w:rFonts w:cs="Arial"/>
                <w:lang w:eastAsia="en-US"/>
              </w:rPr>
              <w:t>General narrowband blocking requirement</w:t>
            </w:r>
          </w:p>
        </w:tc>
        <w:tc>
          <w:tcPr>
            <w:tcW w:w="1984" w:type="dxa"/>
          </w:tcPr>
          <w:p w14:paraId="55999E36"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015771D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12B6C7A8"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9163241"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33A16FED" w14:textId="77777777" w:rsidTr="008376F4">
        <w:trPr>
          <w:jc w:val="center"/>
        </w:trPr>
        <w:tc>
          <w:tcPr>
            <w:tcW w:w="3211" w:type="dxa"/>
            <w:vAlign w:val="center"/>
          </w:tcPr>
          <w:p w14:paraId="1CD42641" w14:textId="77777777" w:rsidR="00CB2905" w:rsidRPr="0050431F" w:rsidRDefault="00CB2905" w:rsidP="008376F4">
            <w:pPr>
              <w:pStyle w:val="TAL"/>
              <w:rPr>
                <w:rFonts w:cs="Arial"/>
                <w:lang w:eastAsia="en-US"/>
              </w:rPr>
            </w:pPr>
            <w:r w:rsidRPr="0050431F">
              <w:rPr>
                <w:rFonts w:cs="Arial"/>
                <w:lang w:eastAsia="en-US"/>
              </w:rPr>
              <w:t>Additional narrowband blocking requirement for GSM/EDGE</w:t>
            </w:r>
          </w:p>
        </w:tc>
        <w:tc>
          <w:tcPr>
            <w:tcW w:w="1984" w:type="dxa"/>
          </w:tcPr>
          <w:p w14:paraId="11CC559C"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6FCF02A"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10965D14"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37D93F1" w14:textId="77777777" w:rsidR="00CB2905" w:rsidRPr="0050431F" w:rsidRDefault="00CB2905" w:rsidP="008376F4">
            <w:pPr>
              <w:pStyle w:val="TAL"/>
              <w:rPr>
                <w:rFonts w:cs="Arial"/>
                <w:lang w:eastAsia="en-US"/>
              </w:rPr>
            </w:pPr>
          </w:p>
        </w:tc>
      </w:tr>
      <w:tr w:rsidR="00CB2905" w:rsidRPr="0050431F" w14:paraId="5698670F" w14:textId="77777777" w:rsidTr="008376F4">
        <w:trPr>
          <w:jc w:val="center"/>
        </w:trPr>
        <w:tc>
          <w:tcPr>
            <w:tcW w:w="3211" w:type="dxa"/>
            <w:vAlign w:val="center"/>
          </w:tcPr>
          <w:p w14:paraId="534F95D0" w14:textId="77777777" w:rsidR="00CB2905" w:rsidRPr="0050431F" w:rsidRDefault="00CB2905" w:rsidP="008376F4">
            <w:pPr>
              <w:pStyle w:val="TAL"/>
              <w:rPr>
                <w:rFonts w:cs="Arial"/>
                <w:lang w:eastAsia="en-US"/>
              </w:rPr>
            </w:pPr>
            <w:r w:rsidRPr="0050431F">
              <w:rPr>
                <w:rFonts w:cs="Arial"/>
                <w:lang w:eastAsia="en-US"/>
              </w:rPr>
              <w:t>GSM/EDGE requirements for AM suppression</w:t>
            </w:r>
          </w:p>
        </w:tc>
        <w:tc>
          <w:tcPr>
            <w:tcW w:w="1984" w:type="dxa"/>
          </w:tcPr>
          <w:p w14:paraId="2F3327A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885ECE4"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24DDC6E3"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B23C70E" w14:textId="77777777" w:rsidR="00CB2905" w:rsidRPr="0050431F" w:rsidRDefault="00CB2905" w:rsidP="008376F4">
            <w:pPr>
              <w:pStyle w:val="TAL"/>
              <w:rPr>
                <w:rFonts w:cs="Arial"/>
                <w:lang w:eastAsia="en-US"/>
              </w:rPr>
            </w:pPr>
          </w:p>
        </w:tc>
      </w:tr>
      <w:tr w:rsidR="00CB2905" w:rsidRPr="0050431F" w14:paraId="4EA2B930" w14:textId="77777777" w:rsidTr="008376F4">
        <w:trPr>
          <w:jc w:val="center"/>
        </w:trPr>
        <w:tc>
          <w:tcPr>
            <w:tcW w:w="3211" w:type="dxa"/>
            <w:vAlign w:val="center"/>
          </w:tcPr>
          <w:p w14:paraId="2FB697C5" w14:textId="77777777" w:rsidR="00CB2905" w:rsidRPr="0050431F" w:rsidRDefault="00CB2905" w:rsidP="008376F4">
            <w:pPr>
              <w:pStyle w:val="TAL"/>
              <w:rPr>
                <w:rFonts w:cs="Arial"/>
                <w:lang w:eastAsia="en-US"/>
              </w:rPr>
            </w:pPr>
            <w:r w:rsidRPr="0050431F">
              <w:rPr>
                <w:rFonts w:cs="Arial"/>
                <w:lang w:eastAsia="en-US"/>
              </w:rPr>
              <w:t>Additional BC3 blocking requirement</w:t>
            </w:r>
          </w:p>
        </w:tc>
        <w:tc>
          <w:tcPr>
            <w:tcW w:w="1984" w:type="dxa"/>
          </w:tcPr>
          <w:p w14:paraId="0AE93AEF"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3086988D"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lang w:eastAsia="zh-CN"/>
              </w:rPr>
              <w:t>, MBT</w:t>
            </w:r>
            <w:r w:rsidRPr="0050431F">
              <w:rPr>
                <w:rFonts w:cs="Arial"/>
                <w:vertAlign w:val="superscript"/>
                <w:lang w:eastAsia="zh-CN"/>
              </w:rPr>
              <w:t>5</w:t>
            </w:r>
          </w:p>
        </w:tc>
        <w:tc>
          <w:tcPr>
            <w:tcW w:w="1050" w:type="dxa"/>
          </w:tcPr>
          <w:p w14:paraId="369715C4"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5D2AD10D"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50E46689" w14:textId="77777777" w:rsidTr="008376F4">
        <w:trPr>
          <w:jc w:val="center"/>
        </w:trPr>
        <w:tc>
          <w:tcPr>
            <w:tcW w:w="3211" w:type="dxa"/>
            <w:vAlign w:val="center"/>
          </w:tcPr>
          <w:p w14:paraId="53A73BA1" w14:textId="77777777" w:rsidR="00CB2905" w:rsidRPr="0050431F" w:rsidRDefault="00CB2905" w:rsidP="008376F4">
            <w:pPr>
              <w:pStyle w:val="TAL"/>
              <w:ind w:left="14"/>
              <w:rPr>
                <w:rFonts w:cs="Arial"/>
                <w:b/>
                <w:bCs/>
                <w:lang w:eastAsia="en-US"/>
              </w:rPr>
            </w:pPr>
            <w:r w:rsidRPr="0050431F">
              <w:rPr>
                <w:rFonts w:cs="Arial"/>
                <w:b/>
                <w:bCs/>
                <w:lang w:eastAsia="en-US"/>
              </w:rPr>
              <w:t>7.5 Out-of-band blocking</w:t>
            </w:r>
          </w:p>
        </w:tc>
        <w:tc>
          <w:tcPr>
            <w:tcW w:w="1984" w:type="dxa"/>
          </w:tcPr>
          <w:p w14:paraId="51A77D7B" w14:textId="77777777" w:rsidR="00CB2905" w:rsidRPr="0050431F" w:rsidRDefault="00CB2905" w:rsidP="008376F4">
            <w:pPr>
              <w:pStyle w:val="TAL"/>
              <w:ind w:left="14"/>
              <w:rPr>
                <w:rFonts w:cs="Arial"/>
                <w:b/>
                <w:bCs/>
                <w:lang w:eastAsia="en-US"/>
              </w:rPr>
            </w:pPr>
          </w:p>
        </w:tc>
        <w:tc>
          <w:tcPr>
            <w:tcW w:w="1892" w:type="dxa"/>
          </w:tcPr>
          <w:p w14:paraId="2185CA67" w14:textId="77777777" w:rsidR="00CB2905" w:rsidRPr="0050431F" w:rsidRDefault="00CB2905" w:rsidP="008376F4">
            <w:pPr>
              <w:pStyle w:val="TAL"/>
              <w:ind w:left="14"/>
              <w:rPr>
                <w:rFonts w:cs="Arial"/>
                <w:b/>
                <w:bCs/>
                <w:lang w:eastAsia="en-US"/>
              </w:rPr>
            </w:pPr>
          </w:p>
        </w:tc>
        <w:tc>
          <w:tcPr>
            <w:tcW w:w="1050" w:type="dxa"/>
          </w:tcPr>
          <w:p w14:paraId="24B2886B" w14:textId="77777777" w:rsidR="00CB2905" w:rsidRPr="0050431F" w:rsidRDefault="00CB2905" w:rsidP="008376F4">
            <w:pPr>
              <w:pStyle w:val="TAL"/>
              <w:ind w:left="14"/>
              <w:rPr>
                <w:rFonts w:cs="Arial"/>
                <w:b/>
                <w:bCs/>
                <w:lang w:eastAsia="en-US"/>
              </w:rPr>
            </w:pPr>
          </w:p>
        </w:tc>
        <w:tc>
          <w:tcPr>
            <w:tcW w:w="1071" w:type="dxa"/>
          </w:tcPr>
          <w:p w14:paraId="702830C8" w14:textId="77777777" w:rsidR="00CB2905" w:rsidRPr="0050431F" w:rsidRDefault="00CB2905" w:rsidP="008376F4">
            <w:pPr>
              <w:pStyle w:val="TAL"/>
              <w:ind w:left="14"/>
              <w:rPr>
                <w:rFonts w:cs="Arial"/>
                <w:b/>
                <w:bCs/>
                <w:lang w:eastAsia="en-US"/>
              </w:rPr>
            </w:pPr>
          </w:p>
        </w:tc>
      </w:tr>
      <w:tr w:rsidR="00CB2905" w:rsidRPr="0050431F" w14:paraId="0A1CC105" w14:textId="77777777" w:rsidTr="008376F4">
        <w:trPr>
          <w:jc w:val="center"/>
        </w:trPr>
        <w:tc>
          <w:tcPr>
            <w:tcW w:w="3211" w:type="dxa"/>
          </w:tcPr>
          <w:p w14:paraId="653E759A"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28327B00" w14:textId="77777777" w:rsidR="00CB2905" w:rsidRPr="0050431F" w:rsidRDefault="00CB2905" w:rsidP="008376F4">
            <w:pPr>
              <w:pStyle w:val="TAL"/>
              <w:rPr>
                <w:rFonts w:cs="Arial"/>
                <w:lang w:eastAsia="zh-CN"/>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33A5719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6D0459DE"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AF87E93"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1F99F270" w14:textId="77777777" w:rsidTr="008376F4">
        <w:trPr>
          <w:jc w:val="center"/>
        </w:trPr>
        <w:tc>
          <w:tcPr>
            <w:tcW w:w="3211" w:type="dxa"/>
          </w:tcPr>
          <w:p w14:paraId="0C259AB6" w14:textId="77777777" w:rsidR="00CB2905" w:rsidRPr="0050431F" w:rsidRDefault="00CB2905" w:rsidP="008376F4">
            <w:pPr>
              <w:pStyle w:val="TAL"/>
              <w:rPr>
                <w:rFonts w:cs="Arial"/>
                <w:lang w:eastAsia="en-US"/>
              </w:rPr>
            </w:pPr>
            <w:r w:rsidRPr="0050431F">
              <w:rPr>
                <w:rFonts w:cs="Arial"/>
                <w:lang w:eastAsia="en-US"/>
              </w:rPr>
              <w:t>Co-location requirement</w:t>
            </w:r>
          </w:p>
        </w:tc>
        <w:tc>
          <w:tcPr>
            <w:tcW w:w="1984" w:type="dxa"/>
          </w:tcPr>
          <w:p w14:paraId="19ACECF2" w14:textId="77777777" w:rsidR="00CB2905" w:rsidRPr="0050431F" w:rsidRDefault="00CB2905" w:rsidP="008376F4">
            <w:pPr>
              <w:pStyle w:val="TAL"/>
              <w:rPr>
                <w:rFonts w:cs="Arial"/>
                <w:lang w:eastAsia="zh-CN"/>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1A0AB591"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27E43140"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8423937"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1C73B933" w14:textId="77777777" w:rsidTr="008376F4">
        <w:trPr>
          <w:jc w:val="center"/>
        </w:trPr>
        <w:tc>
          <w:tcPr>
            <w:tcW w:w="3211" w:type="dxa"/>
            <w:vAlign w:val="center"/>
          </w:tcPr>
          <w:p w14:paraId="6FF6651D" w14:textId="77777777" w:rsidR="00CB2905" w:rsidRPr="0050431F" w:rsidRDefault="00CB2905" w:rsidP="008376F4">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984" w:type="dxa"/>
          </w:tcPr>
          <w:p w14:paraId="5A91ECBD" w14:textId="77777777" w:rsidR="00CB2905" w:rsidRPr="0050431F" w:rsidRDefault="00CB2905" w:rsidP="008376F4">
            <w:pPr>
              <w:pStyle w:val="TAL"/>
              <w:rPr>
                <w:rFonts w:cs="Arial"/>
                <w:sz w:val="16"/>
                <w:szCs w:val="16"/>
                <w:lang w:eastAsia="en-US"/>
              </w:rPr>
            </w:pPr>
          </w:p>
        </w:tc>
        <w:tc>
          <w:tcPr>
            <w:tcW w:w="1892" w:type="dxa"/>
          </w:tcPr>
          <w:p w14:paraId="2B33FB62" w14:textId="77777777" w:rsidR="00CB2905" w:rsidRPr="0050431F" w:rsidRDefault="00CB2905" w:rsidP="008376F4">
            <w:pPr>
              <w:pStyle w:val="TAL"/>
              <w:rPr>
                <w:rFonts w:cs="Arial"/>
                <w:sz w:val="16"/>
                <w:szCs w:val="16"/>
                <w:lang w:eastAsia="en-US"/>
              </w:rPr>
            </w:pPr>
          </w:p>
        </w:tc>
        <w:tc>
          <w:tcPr>
            <w:tcW w:w="1050" w:type="dxa"/>
          </w:tcPr>
          <w:p w14:paraId="043FA796" w14:textId="77777777" w:rsidR="00CB2905" w:rsidRPr="0050431F" w:rsidRDefault="00CB2905" w:rsidP="008376F4">
            <w:pPr>
              <w:pStyle w:val="TAL"/>
              <w:rPr>
                <w:rFonts w:cs="Arial"/>
                <w:sz w:val="16"/>
                <w:szCs w:val="16"/>
                <w:lang w:eastAsia="en-US"/>
              </w:rPr>
            </w:pPr>
          </w:p>
        </w:tc>
        <w:tc>
          <w:tcPr>
            <w:tcW w:w="1071" w:type="dxa"/>
          </w:tcPr>
          <w:p w14:paraId="190CD5D3" w14:textId="77777777" w:rsidR="00CB2905" w:rsidRPr="0050431F" w:rsidRDefault="00CB2905" w:rsidP="008376F4">
            <w:pPr>
              <w:pStyle w:val="TAL"/>
              <w:rPr>
                <w:rFonts w:cs="Arial"/>
                <w:sz w:val="16"/>
                <w:szCs w:val="16"/>
                <w:lang w:eastAsia="en-US"/>
              </w:rPr>
            </w:pPr>
          </w:p>
        </w:tc>
      </w:tr>
      <w:tr w:rsidR="00CB2905" w:rsidRPr="0050431F" w14:paraId="426022FB" w14:textId="77777777" w:rsidTr="008376F4">
        <w:trPr>
          <w:jc w:val="center"/>
        </w:trPr>
        <w:tc>
          <w:tcPr>
            <w:tcW w:w="3211" w:type="dxa"/>
          </w:tcPr>
          <w:p w14:paraId="1E94A030"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46D20FE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03B9E3AC"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xml:space="preserve"> MBT</w:t>
            </w:r>
            <w:r w:rsidRPr="0050431F">
              <w:rPr>
                <w:rFonts w:cs="Arial"/>
                <w:vertAlign w:val="superscript"/>
                <w:lang w:eastAsia="en-US"/>
              </w:rPr>
              <w:t>2</w:t>
            </w:r>
          </w:p>
        </w:tc>
        <w:tc>
          <w:tcPr>
            <w:tcW w:w="1050" w:type="dxa"/>
          </w:tcPr>
          <w:p w14:paraId="0D5FF888"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35CE31FA"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291814F" w14:textId="77777777" w:rsidTr="008376F4">
        <w:trPr>
          <w:jc w:val="center"/>
        </w:trPr>
        <w:tc>
          <w:tcPr>
            <w:tcW w:w="3211" w:type="dxa"/>
            <w:vAlign w:val="center"/>
          </w:tcPr>
          <w:p w14:paraId="7D2AC4E1" w14:textId="77777777" w:rsidR="00CB2905" w:rsidRPr="0050431F" w:rsidRDefault="00CB2905" w:rsidP="008376F4">
            <w:pPr>
              <w:pStyle w:val="TAL"/>
              <w:rPr>
                <w:rFonts w:cs="Arial"/>
                <w:lang w:eastAsia="en-US"/>
              </w:rPr>
            </w:pPr>
            <w:r w:rsidRPr="0050431F">
              <w:rPr>
                <w:rFonts w:cs="Arial"/>
                <w:lang w:eastAsia="en-US"/>
              </w:rPr>
              <w:t>Additional requirement for BC2 (Category B)</w:t>
            </w:r>
          </w:p>
        </w:tc>
        <w:tc>
          <w:tcPr>
            <w:tcW w:w="1984" w:type="dxa"/>
          </w:tcPr>
          <w:p w14:paraId="6CCFF9C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3</w:t>
            </w:r>
          </w:p>
        </w:tc>
        <w:tc>
          <w:tcPr>
            <w:tcW w:w="1892" w:type="dxa"/>
          </w:tcPr>
          <w:p w14:paraId="01AF164D"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3</w:t>
            </w:r>
          </w:p>
        </w:tc>
        <w:tc>
          <w:tcPr>
            <w:tcW w:w="1050" w:type="dxa"/>
          </w:tcPr>
          <w:p w14:paraId="34F73FF2"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C5CF4B2" w14:textId="77777777" w:rsidR="00CB2905" w:rsidRPr="0050431F" w:rsidRDefault="00CB2905" w:rsidP="008376F4">
            <w:pPr>
              <w:pStyle w:val="TAL"/>
              <w:rPr>
                <w:rFonts w:cs="Arial"/>
                <w:lang w:eastAsia="en-US"/>
              </w:rPr>
            </w:pPr>
            <w:r w:rsidRPr="0050431F">
              <w:rPr>
                <w:rFonts w:cs="Arial"/>
                <w:lang w:eastAsia="en-US"/>
              </w:rPr>
              <w:t>N/A</w:t>
            </w:r>
          </w:p>
          <w:p w14:paraId="6524099C" w14:textId="77777777" w:rsidR="00CB2905" w:rsidRPr="0050431F" w:rsidRDefault="00CB2905" w:rsidP="008376F4">
            <w:pPr>
              <w:pStyle w:val="TAL"/>
              <w:rPr>
                <w:rFonts w:cs="Arial"/>
                <w:lang w:eastAsia="en-US"/>
              </w:rPr>
            </w:pPr>
          </w:p>
        </w:tc>
      </w:tr>
      <w:tr w:rsidR="00CB2905" w:rsidRPr="0050431F" w14:paraId="00A3EFC0" w14:textId="77777777" w:rsidTr="008376F4">
        <w:trPr>
          <w:jc w:val="center"/>
        </w:trPr>
        <w:tc>
          <w:tcPr>
            <w:tcW w:w="3211" w:type="dxa"/>
            <w:vAlign w:val="center"/>
          </w:tcPr>
          <w:p w14:paraId="131A9329" w14:textId="77777777" w:rsidR="00CB2905" w:rsidRPr="0050431F" w:rsidRDefault="00CB2905" w:rsidP="008376F4">
            <w:pPr>
              <w:pStyle w:val="TAL"/>
              <w:ind w:left="14"/>
              <w:rPr>
                <w:rFonts w:cs="Arial"/>
                <w:b/>
                <w:bCs/>
                <w:lang w:eastAsia="en-US"/>
              </w:rPr>
            </w:pPr>
            <w:r w:rsidRPr="0050431F">
              <w:rPr>
                <w:rFonts w:cs="Arial"/>
                <w:b/>
                <w:bCs/>
                <w:lang w:eastAsia="en-US"/>
              </w:rPr>
              <w:t>7.7 Receiver intermodulation</w:t>
            </w:r>
          </w:p>
        </w:tc>
        <w:tc>
          <w:tcPr>
            <w:tcW w:w="1984" w:type="dxa"/>
          </w:tcPr>
          <w:p w14:paraId="7D8C4F1A" w14:textId="77777777" w:rsidR="00CB2905" w:rsidRPr="0050431F" w:rsidRDefault="00CB2905" w:rsidP="008376F4">
            <w:pPr>
              <w:pStyle w:val="TAL"/>
              <w:rPr>
                <w:rFonts w:cs="Arial"/>
                <w:sz w:val="16"/>
                <w:szCs w:val="16"/>
                <w:lang w:eastAsia="en-US"/>
              </w:rPr>
            </w:pPr>
          </w:p>
        </w:tc>
        <w:tc>
          <w:tcPr>
            <w:tcW w:w="1892" w:type="dxa"/>
          </w:tcPr>
          <w:p w14:paraId="0AC39607" w14:textId="77777777" w:rsidR="00CB2905" w:rsidRPr="0050431F" w:rsidRDefault="00CB2905" w:rsidP="008376F4">
            <w:pPr>
              <w:pStyle w:val="TAL"/>
              <w:rPr>
                <w:rFonts w:cs="Arial"/>
                <w:sz w:val="16"/>
                <w:szCs w:val="16"/>
                <w:lang w:eastAsia="en-US"/>
              </w:rPr>
            </w:pPr>
          </w:p>
        </w:tc>
        <w:tc>
          <w:tcPr>
            <w:tcW w:w="1050" w:type="dxa"/>
          </w:tcPr>
          <w:p w14:paraId="0C5F4E82" w14:textId="77777777" w:rsidR="00CB2905" w:rsidRPr="0050431F" w:rsidRDefault="00CB2905" w:rsidP="008376F4">
            <w:pPr>
              <w:pStyle w:val="TAL"/>
              <w:rPr>
                <w:rFonts w:cs="Arial"/>
                <w:sz w:val="16"/>
                <w:szCs w:val="16"/>
                <w:lang w:eastAsia="en-US"/>
              </w:rPr>
            </w:pPr>
          </w:p>
        </w:tc>
        <w:tc>
          <w:tcPr>
            <w:tcW w:w="1071" w:type="dxa"/>
          </w:tcPr>
          <w:p w14:paraId="3F537B09" w14:textId="77777777" w:rsidR="00CB2905" w:rsidRPr="0050431F" w:rsidRDefault="00CB2905" w:rsidP="008376F4">
            <w:pPr>
              <w:pStyle w:val="TAL"/>
              <w:rPr>
                <w:rFonts w:cs="Arial"/>
                <w:sz w:val="16"/>
                <w:szCs w:val="16"/>
                <w:lang w:eastAsia="en-US"/>
              </w:rPr>
            </w:pPr>
          </w:p>
        </w:tc>
      </w:tr>
      <w:tr w:rsidR="00CB2905" w:rsidRPr="0050431F" w14:paraId="1E3CC52A" w14:textId="77777777" w:rsidTr="008376F4">
        <w:trPr>
          <w:jc w:val="center"/>
        </w:trPr>
        <w:tc>
          <w:tcPr>
            <w:tcW w:w="3211" w:type="dxa"/>
            <w:vAlign w:val="center"/>
          </w:tcPr>
          <w:p w14:paraId="2C31464F" w14:textId="77777777" w:rsidR="00CB2905" w:rsidRPr="0050431F" w:rsidRDefault="00CB2905" w:rsidP="008376F4">
            <w:pPr>
              <w:pStyle w:val="TAL"/>
              <w:rPr>
                <w:rFonts w:cs="Arial"/>
                <w:lang w:eastAsia="en-US"/>
              </w:rPr>
            </w:pPr>
            <w:r w:rsidRPr="0050431F">
              <w:rPr>
                <w:rFonts w:cs="Arial"/>
                <w:lang w:eastAsia="en-US"/>
              </w:rPr>
              <w:t>General intermodulation requirement</w:t>
            </w:r>
          </w:p>
        </w:tc>
        <w:tc>
          <w:tcPr>
            <w:tcW w:w="1984" w:type="dxa"/>
          </w:tcPr>
          <w:p w14:paraId="796308F5"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675B968D" w14:textId="77777777" w:rsidR="00CB2905" w:rsidRPr="0050431F" w:rsidRDefault="00CB2905" w:rsidP="008376F4">
            <w:pPr>
              <w:pStyle w:val="TAL"/>
              <w:rPr>
                <w:rFonts w:cs="Arial"/>
                <w:lang w:eastAsia="en-US"/>
              </w:rPr>
            </w:pPr>
            <w:r w:rsidRPr="0050431F">
              <w:rPr>
                <w:rFonts w:cs="Arial"/>
                <w:lang w:eastAsia="en-US"/>
              </w:rPr>
              <w:t>SBT, MBT</w:t>
            </w:r>
            <w:r w:rsidRPr="0050431F">
              <w:rPr>
                <w:rFonts w:cs="Arial"/>
                <w:vertAlign w:val="superscript"/>
                <w:lang w:eastAsia="zh-CN"/>
              </w:rPr>
              <w:t>5</w:t>
            </w:r>
          </w:p>
        </w:tc>
        <w:tc>
          <w:tcPr>
            <w:tcW w:w="1050" w:type="dxa"/>
          </w:tcPr>
          <w:p w14:paraId="3FAB84E7"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3216580D"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6ED3B8B" w14:textId="77777777" w:rsidTr="008376F4">
        <w:trPr>
          <w:jc w:val="center"/>
        </w:trPr>
        <w:tc>
          <w:tcPr>
            <w:tcW w:w="3211" w:type="dxa"/>
            <w:vAlign w:val="center"/>
          </w:tcPr>
          <w:p w14:paraId="1C6498F4" w14:textId="77777777" w:rsidR="00CB2905" w:rsidRPr="0050431F" w:rsidRDefault="00CB2905" w:rsidP="008376F4">
            <w:pPr>
              <w:pStyle w:val="TAL"/>
              <w:rPr>
                <w:rFonts w:cs="Arial"/>
                <w:lang w:eastAsia="en-US"/>
              </w:rPr>
            </w:pPr>
            <w:r w:rsidRPr="0050431F">
              <w:rPr>
                <w:rFonts w:cs="Arial"/>
                <w:lang w:eastAsia="en-US"/>
              </w:rPr>
              <w:t>General narrowband intermodulation requirement</w:t>
            </w:r>
          </w:p>
        </w:tc>
        <w:tc>
          <w:tcPr>
            <w:tcW w:w="1984" w:type="dxa"/>
          </w:tcPr>
          <w:p w14:paraId="5A4C810F"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44001409" w14:textId="77777777" w:rsidR="00CB2905" w:rsidRPr="0050431F" w:rsidRDefault="00CB2905" w:rsidP="008376F4">
            <w:pPr>
              <w:pStyle w:val="TAL"/>
              <w:rPr>
                <w:rFonts w:cs="Arial"/>
                <w:lang w:eastAsia="en-US"/>
              </w:rPr>
            </w:pPr>
            <w:r w:rsidRPr="0050431F">
              <w:rPr>
                <w:rFonts w:cs="Arial"/>
                <w:lang w:eastAsia="en-US"/>
              </w:rPr>
              <w:t>SBT, MBT</w:t>
            </w:r>
            <w:r w:rsidRPr="0050431F">
              <w:rPr>
                <w:rFonts w:cs="Arial"/>
                <w:vertAlign w:val="superscript"/>
                <w:lang w:eastAsia="zh-CN"/>
              </w:rPr>
              <w:t>5</w:t>
            </w:r>
          </w:p>
        </w:tc>
        <w:tc>
          <w:tcPr>
            <w:tcW w:w="1050" w:type="dxa"/>
          </w:tcPr>
          <w:p w14:paraId="520D7336"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6909C591"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EDF9F8C" w14:textId="77777777" w:rsidTr="008376F4">
        <w:trPr>
          <w:jc w:val="center"/>
        </w:trPr>
        <w:tc>
          <w:tcPr>
            <w:tcW w:w="3211" w:type="dxa"/>
            <w:vAlign w:val="center"/>
          </w:tcPr>
          <w:p w14:paraId="4612249A" w14:textId="77777777" w:rsidR="00CB2905" w:rsidRPr="0050431F" w:rsidRDefault="00CB2905" w:rsidP="008376F4">
            <w:pPr>
              <w:pStyle w:val="TAL"/>
              <w:rPr>
                <w:rFonts w:cs="Arial"/>
                <w:lang w:eastAsia="en-US"/>
              </w:rPr>
            </w:pPr>
            <w:r w:rsidRPr="0050431F">
              <w:rPr>
                <w:rFonts w:cs="Arial"/>
                <w:lang w:eastAsia="en-US"/>
              </w:rPr>
              <w:t>Additional narrowband intermodulation requirement for GSM/EDGE</w:t>
            </w:r>
          </w:p>
        </w:tc>
        <w:tc>
          <w:tcPr>
            <w:tcW w:w="1984" w:type="dxa"/>
          </w:tcPr>
          <w:p w14:paraId="4113115F"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138E32CB"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513F61F3"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079D76B5"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3031228F" w14:textId="77777777" w:rsidTr="008376F4">
        <w:trPr>
          <w:trHeight w:val="50"/>
          <w:jc w:val="center"/>
        </w:trPr>
        <w:tc>
          <w:tcPr>
            <w:tcW w:w="3211" w:type="dxa"/>
            <w:vAlign w:val="center"/>
          </w:tcPr>
          <w:p w14:paraId="23F894A1" w14:textId="77777777" w:rsidR="00CB2905" w:rsidRPr="0050431F" w:rsidRDefault="00CB2905" w:rsidP="008376F4">
            <w:pPr>
              <w:pStyle w:val="TAL"/>
              <w:ind w:left="14"/>
              <w:rPr>
                <w:rFonts w:cs="Arial"/>
                <w:b/>
                <w:bCs/>
                <w:lang w:eastAsia="en-US"/>
              </w:rPr>
            </w:pPr>
            <w:r w:rsidRPr="0050431F">
              <w:rPr>
                <w:rFonts w:cs="Arial"/>
                <w:b/>
                <w:bCs/>
                <w:lang w:eastAsia="en-US"/>
              </w:rPr>
              <w:t>7.8 In-channel selectivity</w:t>
            </w:r>
          </w:p>
        </w:tc>
        <w:tc>
          <w:tcPr>
            <w:tcW w:w="1984" w:type="dxa"/>
          </w:tcPr>
          <w:p w14:paraId="126AA501" w14:textId="77777777" w:rsidR="00CB2905" w:rsidRPr="0050431F" w:rsidRDefault="00CB2905" w:rsidP="008376F4">
            <w:pPr>
              <w:pStyle w:val="TAL"/>
              <w:rPr>
                <w:rFonts w:cs="Arial"/>
                <w:sz w:val="16"/>
                <w:szCs w:val="16"/>
                <w:lang w:eastAsia="en-US"/>
              </w:rPr>
            </w:pPr>
          </w:p>
        </w:tc>
        <w:tc>
          <w:tcPr>
            <w:tcW w:w="1892" w:type="dxa"/>
          </w:tcPr>
          <w:p w14:paraId="2048D9E7" w14:textId="77777777" w:rsidR="00CB2905" w:rsidRPr="0050431F" w:rsidRDefault="00CB2905" w:rsidP="008376F4">
            <w:pPr>
              <w:pStyle w:val="TAL"/>
              <w:rPr>
                <w:rFonts w:cs="Arial"/>
                <w:sz w:val="16"/>
                <w:szCs w:val="16"/>
                <w:lang w:eastAsia="en-US"/>
              </w:rPr>
            </w:pPr>
          </w:p>
        </w:tc>
        <w:tc>
          <w:tcPr>
            <w:tcW w:w="1050" w:type="dxa"/>
          </w:tcPr>
          <w:p w14:paraId="25DC31C9" w14:textId="77777777" w:rsidR="00CB2905" w:rsidRPr="0050431F" w:rsidRDefault="00CB2905" w:rsidP="008376F4">
            <w:pPr>
              <w:pStyle w:val="TAL"/>
              <w:rPr>
                <w:rFonts w:cs="Arial"/>
                <w:sz w:val="16"/>
                <w:szCs w:val="16"/>
                <w:lang w:eastAsia="en-US"/>
              </w:rPr>
            </w:pPr>
          </w:p>
        </w:tc>
        <w:tc>
          <w:tcPr>
            <w:tcW w:w="1071" w:type="dxa"/>
          </w:tcPr>
          <w:p w14:paraId="0B6EAEB6" w14:textId="77777777" w:rsidR="00CB2905" w:rsidRPr="0050431F" w:rsidRDefault="00CB2905" w:rsidP="008376F4">
            <w:pPr>
              <w:pStyle w:val="TAL"/>
              <w:rPr>
                <w:rFonts w:cs="Arial"/>
                <w:sz w:val="16"/>
                <w:szCs w:val="16"/>
                <w:lang w:eastAsia="en-US"/>
              </w:rPr>
            </w:pPr>
          </w:p>
        </w:tc>
      </w:tr>
      <w:tr w:rsidR="00CB2905" w:rsidRPr="0050431F" w14:paraId="0C9C0B84" w14:textId="77777777" w:rsidTr="008376F4">
        <w:trPr>
          <w:jc w:val="center"/>
        </w:trPr>
        <w:tc>
          <w:tcPr>
            <w:tcW w:w="3211" w:type="dxa"/>
            <w:vAlign w:val="center"/>
          </w:tcPr>
          <w:p w14:paraId="68078264" w14:textId="77777777" w:rsidR="00CB2905" w:rsidRPr="0050431F" w:rsidRDefault="00CB2905" w:rsidP="008376F4">
            <w:pPr>
              <w:pStyle w:val="TAL"/>
              <w:ind w:left="14"/>
              <w:rPr>
                <w:rFonts w:cs="Arial"/>
                <w:lang w:eastAsia="en-US"/>
              </w:rPr>
            </w:pPr>
            <w:r w:rsidRPr="0050431F">
              <w:rPr>
                <w:rFonts w:cs="Arial"/>
                <w:lang w:eastAsia="en-US"/>
              </w:rPr>
              <w:t>E-UTRA requirement</w:t>
            </w:r>
          </w:p>
        </w:tc>
        <w:tc>
          <w:tcPr>
            <w:tcW w:w="1984" w:type="dxa"/>
          </w:tcPr>
          <w:p w14:paraId="03222A3F"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50BB6649"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404FEF97"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55A74201"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4967E1E3" w14:textId="77777777" w:rsidTr="008376F4">
        <w:trPr>
          <w:jc w:val="center"/>
        </w:trPr>
        <w:tc>
          <w:tcPr>
            <w:tcW w:w="9208" w:type="dxa"/>
            <w:gridSpan w:val="5"/>
            <w:vAlign w:val="center"/>
          </w:tcPr>
          <w:p w14:paraId="597270B0" w14:textId="77777777" w:rsidR="00CB2905" w:rsidRPr="0050431F" w:rsidRDefault="00CB2905" w:rsidP="008376F4">
            <w:pPr>
              <w:pStyle w:val="TAN"/>
              <w:ind w:left="808" w:hanging="808"/>
              <w:rPr>
                <w:rFonts w:cs="Arial"/>
                <w:lang w:eastAsia="en-US"/>
              </w:rPr>
            </w:pPr>
            <w:r w:rsidRPr="0050431F">
              <w:rPr>
                <w:rFonts w:cs="Arial"/>
                <w:lang w:eastAsia="en-US"/>
              </w:rPr>
              <w:t>NOTE 1:</w:t>
            </w:r>
            <w:r w:rsidRPr="0050431F">
              <w:rPr>
                <w:rFonts w:cs="Arial"/>
                <w:lang w:eastAsia="en-US"/>
              </w:rPr>
              <w:tab/>
              <w:t>MBT is only applicable when DB-DC-HSDPA / inter-band CA is supported.</w:t>
            </w:r>
          </w:p>
          <w:p w14:paraId="1659F073" w14:textId="77777777" w:rsidR="00CB2905" w:rsidRPr="0050431F" w:rsidRDefault="00CB2905" w:rsidP="00CB2905">
            <w:pPr>
              <w:pStyle w:val="TAN"/>
              <w:rPr>
                <w:rFonts w:cs="Arial"/>
                <w:lang w:eastAsia="en-US"/>
              </w:rPr>
            </w:pPr>
            <w:r w:rsidRPr="0050431F">
              <w:rPr>
                <w:rFonts w:cs="Arial"/>
                <w:lang w:eastAsia="en-US"/>
              </w:rPr>
              <w:t>NOTE 2:</w:t>
            </w:r>
            <w:r w:rsidRPr="0050431F">
              <w:rPr>
                <w:rFonts w:cs="Arial"/>
                <w:lang w:eastAsia="en-US"/>
              </w:rPr>
              <w:tab/>
              <w:t>Single-band requirement apply to each antenna connector for both multi-band operation test and single-band operation test. For single-band operation test, other antenna connector(s) is (are) terminated.</w:t>
            </w:r>
          </w:p>
          <w:p w14:paraId="136A1D75" w14:textId="77777777" w:rsidR="00CB2905" w:rsidRPr="0050431F" w:rsidRDefault="00CB2905" w:rsidP="008376F4">
            <w:pPr>
              <w:pStyle w:val="TAN"/>
              <w:ind w:left="808" w:hanging="808"/>
              <w:rPr>
                <w:rFonts w:cs="Arial"/>
                <w:lang w:eastAsia="en-US"/>
              </w:rPr>
            </w:pPr>
            <w:r w:rsidRPr="0050431F">
              <w:rPr>
                <w:rFonts w:cs="Arial"/>
                <w:lang w:eastAsia="en-US"/>
              </w:rPr>
              <w:t>NOTE 3:</w:t>
            </w:r>
            <w:r w:rsidRPr="0050431F">
              <w:rPr>
                <w:rFonts w:cs="Arial"/>
                <w:lang w:eastAsia="en-US"/>
              </w:rPr>
              <w:tab/>
              <w:t>For multi-band operation, this additional requirement for BC2 is applicable only when all supported operating bands belong to BC2 and GSM/EDGE is configured in all operating bands.</w:t>
            </w:r>
          </w:p>
          <w:p w14:paraId="68F8D563" w14:textId="77777777" w:rsidR="00CB2905" w:rsidRPr="0050431F" w:rsidRDefault="00CB2905" w:rsidP="008376F4">
            <w:pPr>
              <w:pStyle w:val="TAN"/>
              <w:ind w:left="808" w:hanging="808"/>
              <w:rPr>
                <w:rFonts w:cs="Arial"/>
                <w:lang w:eastAsia="en-US"/>
              </w:rPr>
            </w:pPr>
            <w:r w:rsidRPr="0050431F">
              <w:rPr>
                <w:rFonts w:cs="Arial"/>
                <w:lang w:eastAsia="zh-CN"/>
              </w:rPr>
              <w:t>NOTE 4:</w:t>
            </w:r>
            <w:r w:rsidRPr="0050431F">
              <w:rPr>
                <w:rFonts w:cs="Arial"/>
                <w:lang w:eastAsia="en-US"/>
              </w:rPr>
              <w:tab/>
            </w:r>
            <w:r w:rsidRPr="0050431F">
              <w:rPr>
                <w:rFonts w:cs="Arial"/>
                <w:lang w:eastAsia="zh-CN"/>
              </w:rPr>
              <w:t xml:space="preserve">For ACLR, MBT shall be applied for the </w:t>
            </w:r>
            <w:r w:rsidR="005A010E" w:rsidRPr="0050431F">
              <w:rPr>
                <w:rFonts w:cs="Arial"/>
                <w:lang w:eastAsia="zh-CN"/>
              </w:rPr>
              <w:t>Inter RF Bandwidth</w:t>
            </w:r>
            <w:r w:rsidRPr="0050431F">
              <w:rPr>
                <w:rFonts w:cs="Arial"/>
                <w:lang w:eastAsia="zh-CN"/>
              </w:rPr>
              <w:t xml:space="preserve"> gap only. In case of a BS capable of CS4, CS5</w:t>
            </w:r>
            <w:r w:rsidR="00246470" w:rsidRPr="0050431F">
              <w:rPr>
                <w:rFonts w:cs="Arial"/>
                <w:lang w:eastAsia="zh-CN"/>
              </w:rPr>
              <w:t>,</w:t>
            </w:r>
            <w:r w:rsidRPr="0050431F">
              <w:rPr>
                <w:rFonts w:cs="Arial"/>
                <w:lang w:eastAsia="zh-CN"/>
              </w:rPr>
              <w:t xml:space="preserve"> CS6</w:t>
            </w:r>
            <w:r w:rsidR="00246470" w:rsidRPr="0050431F">
              <w:rPr>
                <w:rFonts w:cs="Arial"/>
                <w:lang w:eastAsia="zh-CN"/>
              </w:rPr>
              <w:t xml:space="preserve"> or CS7</w:t>
            </w:r>
            <w:r w:rsidRPr="0050431F">
              <w:rPr>
                <w:rFonts w:cs="Arial"/>
                <w:lang w:eastAsia="zh-CN"/>
              </w:rPr>
              <w:t>, the referenced test configuration shall be the corresponding one for CS1, CS2 or CS3 respectively, i.e. without GSM/EDGE carriers.</w:t>
            </w:r>
          </w:p>
          <w:p w14:paraId="2D1F2689" w14:textId="77777777" w:rsidR="00246470" w:rsidRPr="0050431F" w:rsidRDefault="00CB2905" w:rsidP="00246470">
            <w:pPr>
              <w:pStyle w:val="TAN"/>
              <w:ind w:left="808" w:hanging="808"/>
              <w:rPr>
                <w:rFonts w:cs="Arial"/>
                <w:lang w:eastAsia="en-US"/>
              </w:rPr>
            </w:pPr>
            <w:r w:rsidRPr="0050431F">
              <w:rPr>
                <w:rFonts w:cs="Arial"/>
                <w:lang w:eastAsia="en-US"/>
              </w:rPr>
              <w:t>NOTE 5:</w:t>
            </w:r>
            <w:r w:rsidRPr="0050431F">
              <w:rPr>
                <w:rFonts w:cs="Arial"/>
                <w:lang w:eastAsia="en-US"/>
              </w:rPr>
              <w:tab/>
              <w:t>MBT is only applied for multi-band receiver.</w:t>
            </w:r>
          </w:p>
          <w:p w14:paraId="1F161B01" w14:textId="77777777" w:rsidR="00246470" w:rsidRPr="0050431F" w:rsidRDefault="00246470" w:rsidP="00246470">
            <w:pPr>
              <w:pStyle w:val="TAN"/>
              <w:ind w:left="808" w:hanging="808"/>
              <w:rPr>
                <w:rFonts w:cs="Arial"/>
                <w:lang w:eastAsia="en-US"/>
              </w:rPr>
            </w:pPr>
            <w:r w:rsidRPr="0050431F">
              <w:rPr>
                <w:rFonts w:cs="Arial"/>
                <w:lang w:eastAsia="en-US"/>
              </w:rPr>
              <w:t>NOTE 6:</w:t>
            </w:r>
            <w:r w:rsidR="002B1E27">
              <w:rPr>
                <w:rFonts w:cs="Arial"/>
                <w:lang w:eastAsia="en-US"/>
              </w:rPr>
              <w:tab/>
            </w:r>
            <w:r w:rsidRPr="0050431F">
              <w:rPr>
                <w:rFonts w:cs="Arial"/>
                <w:lang w:eastAsia="en-US"/>
              </w:rPr>
              <w:t>MBT is only applicable for multi-band BS supporting CS4, CS5 or CS6 in at least one band.</w:t>
            </w:r>
          </w:p>
          <w:p w14:paraId="2E16C8E9" w14:textId="77777777" w:rsidR="00CB2905" w:rsidRPr="0050431F" w:rsidRDefault="00246470" w:rsidP="00246470">
            <w:pPr>
              <w:pStyle w:val="TAN"/>
              <w:ind w:left="808" w:hanging="808"/>
              <w:rPr>
                <w:rFonts w:cs="Arial"/>
                <w:lang w:eastAsia="en-US"/>
              </w:rPr>
            </w:pPr>
            <w:r w:rsidRPr="0050431F">
              <w:rPr>
                <w:rFonts w:cs="Arial"/>
                <w:lang w:eastAsia="en-US"/>
              </w:rPr>
              <w:t>NOTE 7:</w:t>
            </w:r>
            <w:r w:rsidR="002B1E27">
              <w:rPr>
                <w:rFonts w:cs="Arial"/>
                <w:lang w:eastAsia="en-US"/>
              </w:rPr>
              <w:tab/>
            </w:r>
            <w:r w:rsidRPr="0050431F">
              <w:rPr>
                <w:rFonts w:cs="Arial"/>
                <w:lang w:eastAsia="en-US"/>
              </w:rPr>
              <w:t>SBT is only applicable if different Capability Sets are declared for single-band and multi-band operation.</w:t>
            </w:r>
          </w:p>
          <w:p w14:paraId="3B265A6D" w14:textId="77777777" w:rsidR="00CB2905" w:rsidRPr="0050431F" w:rsidRDefault="00CB2905" w:rsidP="00CB2905">
            <w:pPr>
              <w:pStyle w:val="TAN"/>
              <w:rPr>
                <w:rFonts w:cs="Arial"/>
                <w:lang w:eastAsia="zh-CN"/>
              </w:rPr>
            </w:pPr>
          </w:p>
        </w:tc>
      </w:tr>
    </w:tbl>
    <w:p w14:paraId="31519696" w14:textId="77777777" w:rsidR="00CB2905" w:rsidRPr="0050431F" w:rsidRDefault="00CB2905" w:rsidP="00D445CD">
      <w:pPr>
        <w:rPr>
          <w:noProof/>
          <w:lang w:eastAsia="zh-CN"/>
        </w:rPr>
      </w:pPr>
    </w:p>
    <w:p w14:paraId="220AB928" w14:textId="77777777" w:rsidR="005F0157" w:rsidRPr="0050431F" w:rsidRDefault="005F0157" w:rsidP="00F311C8">
      <w:pPr>
        <w:pStyle w:val="Heading1"/>
      </w:pPr>
      <w:bookmarkStart w:id="968" w:name="_Toc13048520"/>
      <w:bookmarkStart w:id="969" w:name="_Toc29764736"/>
      <w:bookmarkStart w:id="970" w:name="_Toc29765154"/>
      <w:bookmarkStart w:id="971" w:name="_Toc52556652"/>
      <w:bookmarkStart w:id="972" w:name="_Toc67912354"/>
      <w:bookmarkStart w:id="973" w:name="_Toc89855289"/>
      <w:r w:rsidRPr="0050431F">
        <w:t>6</w:t>
      </w:r>
      <w:r w:rsidRPr="0050431F">
        <w:tab/>
        <w:t>Transmitter characteristics</w:t>
      </w:r>
      <w:bookmarkEnd w:id="968"/>
      <w:bookmarkEnd w:id="969"/>
      <w:bookmarkEnd w:id="970"/>
      <w:bookmarkEnd w:id="971"/>
      <w:bookmarkEnd w:id="972"/>
      <w:bookmarkEnd w:id="973"/>
    </w:p>
    <w:p w14:paraId="106E0402" w14:textId="77777777" w:rsidR="00922DAC" w:rsidRPr="0050431F" w:rsidRDefault="005F0157" w:rsidP="00F311C8">
      <w:pPr>
        <w:pStyle w:val="Heading2"/>
      </w:pPr>
      <w:bookmarkStart w:id="974" w:name="_Toc13048521"/>
      <w:bookmarkStart w:id="975" w:name="_Toc29764737"/>
      <w:bookmarkStart w:id="976" w:name="_Toc29765155"/>
      <w:bookmarkStart w:id="977" w:name="_Toc52556653"/>
      <w:bookmarkStart w:id="978" w:name="_Toc67912355"/>
      <w:bookmarkStart w:id="979" w:name="_Toc89855290"/>
      <w:r w:rsidRPr="0050431F">
        <w:t>6.1</w:t>
      </w:r>
      <w:r w:rsidRPr="0050431F">
        <w:tab/>
        <w:t>General</w:t>
      </w:r>
      <w:bookmarkEnd w:id="974"/>
      <w:bookmarkEnd w:id="975"/>
      <w:bookmarkEnd w:id="976"/>
      <w:bookmarkEnd w:id="977"/>
      <w:bookmarkEnd w:id="978"/>
      <w:bookmarkEnd w:id="979"/>
    </w:p>
    <w:p w14:paraId="679C7759" w14:textId="77777777" w:rsidR="002F6EF4" w:rsidRPr="0050431F" w:rsidRDefault="00A07B05" w:rsidP="002F6EF4">
      <w:r w:rsidRPr="0050431F">
        <w:t>General test conditions for transmitter tests are given in clause 4, including interpretation of measurement results and configurations for testing. BS configurations for the tests are defined in subclause 4.10.</w:t>
      </w:r>
    </w:p>
    <w:p w14:paraId="789B7B21" w14:textId="77777777" w:rsidR="002F6EF4" w:rsidRPr="0050431F" w:rsidRDefault="002F6EF4" w:rsidP="002F6EF4">
      <w:pPr>
        <w:rPr>
          <w:lang w:eastAsia="zh-CN"/>
        </w:rPr>
      </w:pPr>
      <w:r w:rsidRPr="0050431F">
        <w:rPr>
          <w:lang w:eastAsia="zh-CN"/>
        </w:rPr>
        <w:t xml:space="preserve">Unless otherwise stated, a BS declared to be capable of E-UTRA with </w:t>
      </w:r>
      <w:r w:rsidRPr="0050431F">
        <w:rPr>
          <w:rFonts w:eastAsia="MS P??" w:cs="v4.2.0"/>
        </w:rPr>
        <w:t>NB-IoT in-band or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transmitter tests for E-UTRA with NB-IoT in-band or guard band</w:t>
      </w:r>
      <w:r w:rsidR="00DA23B4" w:rsidRPr="0050431F">
        <w:rPr>
          <w:rFonts w:eastAsia="MS P??" w:cs="v4.2.0"/>
        </w:rPr>
        <w:t xml:space="preserve"> </w:t>
      </w:r>
      <w:r w:rsidR="00DA23B4" w:rsidRPr="0050431F">
        <w:t>(or any combination with GSM and/or UTRA)</w:t>
      </w:r>
      <w:r w:rsidRPr="0050431F">
        <w:rPr>
          <w:rFonts w:eastAsia="MS P??" w:cs="v4.2.0"/>
        </w:rPr>
        <w:t>; it is not required to perform the transmitter tests again for E-UTRA only</w:t>
      </w:r>
      <w:r w:rsidR="00DA23B4" w:rsidRPr="0050431F">
        <w:rPr>
          <w:rFonts w:eastAsia="MS P??" w:cs="v4.2.0"/>
        </w:rPr>
        <w:t xml:space="preserve"> </w:t>
      </w:r>
      <w:r w:rsidR="00DA23B4" w:rsidRPr="0050431F">
        <w:t>(or any combination with GSM and/or UTRA)</w:t>
      </w:r>
      <w:r w:rsidRPr="0050431F">
        <w:rPr>
          <w:rFonts w:eastAsia="MS P??" w:cs="v4.2.0"/>
        </w:rPr>
        <w:t>.</w:t>
      </w:r>
    </w:p>
    <w:p w14:paraId="7FCF8D1B" w14:textId="77777777" w:rsidR="00A07B05" w:rsidRPr="0050431F" w:rsidRDefault="002F6EF4" w:rsidP="002F6EF4">
      <w:r w:rsidRPr="0050431F">
        <w:rPr>
          <w:lang w:eastAsia="zh-CN"/>
        </w:rPr>
        <w:t xml:space="preserve">Unless otherwise stated, a BS declared to be capable of E-UTRA with </w:t>
      </w:r>
      <w:r w:rsidRPr="0050431F">
        <w:rPr>
          <w:rFonts w:eastAsia="MS P??" w:cs="v4.2.0"/>
        </w:rPr>
        <w:t xml:space="preserve">NB-IoT in-band and guard band operations </w:t>
      </w:r>
      <w:r w:rsidR="00DA23B4" w:rsidRPr="0050431F">
        <w:t xml:space="preserve">(or any combination with GSM and/or UTRA) </w:t>
      </w:r>
      <w:r w:rsidRPr="0050431F">
        <w:rPr>
          <w:rFonts w:eastAsia="MS P??" w:cs="v4.2.0"/>
        </w:rPr>
        <w:t>needs only to pass the transmitter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58654935" w14:textId="77777777" w:rsidR="005F0157" w:rsidRPr="0050431F" w:rsidRDefault="008E2AB9" w:rsidP="00F311C8">
      <w:pPr>
        <w:pStyle w:val="Heading2"/>
      </w:pPr>
      <w:bookmarkStart w:id="980" w:name="_Toc13048522"/>
      <w:bookmarkStart w:id="981" w:name="_Toc29764738"/>
      <w:bookmarkStart w:id="982" w:name="_Toc29765156"/>
      <w:bookmarkStart w:id="983" w:name="_Toc52556654"/>
      <w:bookmarkStart w:id="984" w:name="_Toc67912356"/>
      <w:bookmarkStart w:id="985" w:name="_Toc89855291"/>
      <w:r w:rsidRPr="0050431F">
        <w:t>6.2</w:t>
      </w:r>
      <w:r w:rsidRPr="0050431F">
        <w:tab/>
        <w:t>Base S</w:t>
      </w:r>
      <w:r w:rsidR="005F0157" w:rsidRPr="0050431F">
        <w:t>tation output power</w:t>
      </w:r>
      <w:bookmarkEnd w:id="980"/>
      <w:bookmarkEnd w:id="981"/>
      <w:bookmarkEnd w:id="982"/>
      <w:bookmarkEnd w:id="983"/>
      <w:bookmarkEnd w:id="984"/>
      <w:bookmarkEnd w:id="985"/>
    </w:p>
    <w:p w14:paraId="40B64E98" w14:textId="77777777" w:rsidR="001E3755" w:rsidRPr="0050431F" w:rsidRDefault="00733B0D" w:rsidP="00F311C8">
      <w:pPr>
        <w:pStyle w:val="Heading3"/>
      </w:pPr>
      <w:bookmarkStart w:id="986" w:name="_Toc13048523"/>
      <w:bookmarkStart w:id="987" w:name="_Toc29764739"/>
      <w:bookmarkStart w:id="988" w:name="_Toc29765157"/>
      <w:bookmarkStart w:id="989" w:name="_Toc52556655"/>
      <w:bookmarkStart w:id="990" w:name="_Toc67912357"/>
      <w:bookmarkStart w:id="991" w:name="_Toc89855292"/>
      <w:r w:rsidRPr="0050431F">
        <w:t>6.2.1</w:t>
      </w:r>
      <w:r w:rsidRPr="0050431F">
        <w:tab/>
        <w:t>Base S</w:t>
      </w:r>
      <w:r w:rsidR="001E3755" w:rsidRPr="0050431F">
        <w:t>tation maximum output power</w:t>
      </w:r>
      <w:bookmarkEnd w:id="986"/>
      <w:bookmarkEnd w:id="987"/>
      <w:bookmarkEnd w:id="988"/>
      <w:bookmarkEnd w:id="989"/>
      <w:bookmarkEnd w:id="990"/>
      <w:bookmarkEnd w:id="991"/>
    </w:p>
    <w:p w14:paraId="2CF1FCFB" w14:textId="77777777" w:rsidR="001E3755" w:rsidRPr="0050431F" w:rsidRDefault="001E3755" w:rsidP="00F311C8">
      <w:pPr>
        <w:pStyle w:val="Heading4"/>
      </w:pPr>
      <w:bookmarkStart w:id="992" w:name="_Toc13048524"/>
      <w:bookmarkStart w:id="993" w:name="_Toc29764740"/>
      <w:bookmarkStart w:id="994" w:name="_Toc29765158"/>
      <w:bookmarkStart w:id="995" w:name="_Toc52556656"/>
      <w:bookmarkStart w:id="996" w:name="_Toc67912358"/>
      <w:bookmarkStart w:id="997" w:name="_Toc89855293"/>
      <w:r w:rsidRPr="0050431F">
        <w:t>6.2.1.1</w:t>
      </w:r>
      <w:r w:rsidRPr="0050431F">
        <w:tab/>
        <w:t>Definition and applicability</w:t>
      </w:r>
      <w:bookmarkEnd w:id="992"/>
      <w:bookmarkEnd w:id="993"/>
      <w:bookmarkEnd w:id="994"/>
      <w:bookmarkEnd w:id="995"/>
      <w:bookmarkEnd w:id="996"/>
      <w:bookmarkEnd w:id="997"/>
    </w:p>
    <w:p w14:paraId="5A82E1E7" w14:textId="77777777" w:rsidR="001E3755" w:rsidRPr="0050431F" w:rsidRDefault="001E3755" w:rsidP="001E3755">
      <w:r w:rsidRPr="0050431F">
        <w:t xml:space="preserve">Output power of the </w:t>
      </w:r>
      <w:r w:rsidR="00A63983" w:rsidRPr="0050431F">
        <w:t>Base Station</w:t>
      </w:r>
      <w:r w:rsidRPr="0050431F">
        <w:t xml:space="preserve"> is the mean power delivered to a load with resistance equal to the nominal load impedance of the transmitter.</w:t>
      </w:r>
    </w:p>
    <w:p w14:paraId="6A214803" w14:textId="77777777" w:rsidR="001E3755" w:rsidRPr="0050431F" w:rsidRDefault="001E3755" w:rsidP="001E3755">
      <w:r w:rsidRPr="0050431F">
        <w:t>The maximum total output power, P</w:t>
      </w:r>
      <w:r w:rsidRPr="0050431F">
        <w:rPr>
          <w:vertAlign w:val="subscript"/>
        </w:rPr>
        <w:t>max</w:t>
      </w:r>
      <w:r w:rsidRPr="0050431F">
        <w:t xml:space="preserve">, of the </w:t>
      </w:r>
      <w:r w:rsidR="00A63983" w:rsidRPr="0050431F">
        <w:t>Base Station</w:t>
      </w:r>
      <w:r w:rsidRPr="0050431F">
        <w:t xml:space="preserve"> is the mean power level measured at the antenna connector during the transmitter ON period in a specified reference condition.</w:t>
      </w:r>
    </w:p>
    <w:p w14:paraId="19D486EA" w14:textId="77777777" w:rsidR="001E3755" w:rsidRPr="0050431F" w:rsidRDefault="001E3755" w:rsidP="001E3755">
      <w:r w:rsidRPr="0050431F">
        <w:t>The maximum RAT output power, P</w:t>
      </w:r>
      <w:r w:rsidRPr="0050431F">
        <w:rPr>
          <w:vertAlign w:val="subscript"/>
        </w:rPr>
        <w:t>max,RAT</w:t>
      </w:r>
      <w:r w:rsidRPr="0050431F">
        <w:t xml:space="preserve">, of the </w:t>
      </w:r>
      <w:r w:rsidR="00A63983" w:rsidRPr="0050431F">
        <w:t>Base Station</w:t>
      </w:r>
      <w:r w:rsidRPr="0050431F">
        <w:t xml:space="preserve"> is the mean power level measured at the antenna connector during the transmitter ON period for a specific RAT in a specified reference condition.</w:t>
      </w:r>
    </w:p>
    <w:p w14:paraId="09488119" w14:textId="77777777" w:rsidR="001E3755" w:rsidRPr="0050431F" w:rsidRDefault="001E3755" w:rsidP="001E3755">
      <w:r w:rsidRPr="0050431F">
        <w:t>The maximum carrier output power, P</w:t>
      </w:r>
      <w:r w:rsidRPr="0050431F">
        <w:rPr>
          <w:vertAlign w:val="subscript"/>
        </w:rPr>
        <w:t>max,c</w:t>
      </w:r>
      <w:r w:rsidRPr="0050431F">
        <w:t xml:space="preserve"> of the </w:t>
      </w:r>
      <w:r w:rsidR="00A63983" w:rsidRPr="0050431F">
        <w:t>Base Station</w:t>
      </w:r>
      <w:r w:rsidRPr="0050431F">
        <w:t xml:space="preserve"> is the mean power level measured at the antenna connector during the transmitter ON period for a specific carrier in a specified reference condition.</w:t>
      </w:r>
    </w:p>
    <w:p w14:paraId="3D8D5780" w14:textId="77777777" w:rsidR="007B22E8" w:rsidRPr="0050431F" w:rsidRDefault="007B22E8" w:rsidP="001E3755">
      <w:r w:rsidRPr="0050431F">
        <w:t>The rated carrier output power, P</w:t>
      </w:r>
      <w:r w:rsidRPr="0050431F">
        <w:rPr>
          <w:vertAlign w:val="subscript"/>
        </w:rPr>
        <w:t>Rated,c</w:t>
      </w:r>
      <w:r w:rsidRPr="0050431F">
        <w:t>, of the base station is the mean power level for a specific carrier that the manufacturer has declared to be available at the antenna connector during the transmitter ON period.</w:t>
      </w:r>
    </w:p>
    <w:p w14:paraId="7262A4E9" w14:textId="77777777" w:rsidR="001E3755" w:rsidRPr="0050431F" w:rsidRDefault="001E3755" w:rsidP="001E3755">
      <w:pPr>
        <w:rPr>
          <w:rFonts w:cs="v4.2.0"/>
          <w:snapToGrid w:val="0"/>
        </w:rPr>
      </w:pPr>
      <w:r w:rsidRPr="0050431F">
        <w:rPr>
          <w:rFonts w:cs="v4.2.0"/>
          <w:snapToGrid w:val="0"/>
        </w:rPr>
        <w:t>In certain regions, the minimum requirement for normal conditions may apply also for some conditions outside the ranges defined for the Normal test environment in Annex B.</w:t>
      </w:r>
    </w:p>
    <w:p w14:paraId="4D5D6F90" w14:textId="77777777" w:rsidR="007B22E8" w:rsidRPr="0050431F" w:rsidRDefault="007B22E8" w:rsidP="007B22E8">
      <w:pPr>
        <w:rPr>
          <w:lang w:eastAsia="zh-CN"/>
        </w:rPr>
      </w:pPr>
      <w:r w:rsidRPr="0050431F">
        <w:t>The rated carrier output power of the BS shall be as specified in Table 6.2-1.</w:t>
      </w:r>
    </w:p>
    <w:p w14:paraId="148DB6F7" w14:textId="77777777" w:rsidR="007B22E8" w:rsidRPr="0050431F" w:rsidRDefault="007B22E8" w:rsidP="00EB0F3C">
      <w:pPr>
        <w:pStyle w:val="TH"/>
      </w:pPr>
      <w:r w:rsidRPr="0050431F">
        <w:t>Table 6.2-1</w:t>
      </w:r>
      <w:r w:rsidR="00D445CD" w:rsidRPr="0050431F">
        <w:t>:</w:t>
      </w:r>
      <w:r w:rsidRPr="0050431F">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7B22E8" w:rsidRPr="0050431F" w14:paraId="4272DDC9" w14:textId="77777777">
        <w:trPr>
          <w:jc w:val="center"/>
        </w:trPr>
        <w:tc>
          <w:tcPr>
            <w:tcW w:w="2660" w:type="dxa"/>
          </w:tcPr>
          <w:p w14:paraId="1BB0D86E" w14:textId="77777777" w:rsidR="007B22E8" w:rsidRPr="0050431F" w:rsidRDefault="007B22E8" w:rsidP="00C61AC8">
            <w:pPr>
              <w:pStyle w:val="TAH"/>
              <w:rPr>
                <w:rFonts w:cs="Arial"/>
                <w:lang w:eastAsia="en-US"/>
              </w:rPr>
            </w:pPr>
            <w:r w:rsidRPr="0050431F">
              <w:rPr>
                <w:rFonts w:cs="Arial"/>
                <w:lang w:eastAsia="en-US"/>
              </w:rPr>
              <w:t>BS class</w:t>
            </w:r>
          </w:p>
        </w:tc>
        <w:tc>
          <w:tcPr>
            <w:tcW w:w="2568" w:type="dxa"/>
          </w:tcPr>
          <w:p w14:paraId="6A6BBE5D" w14:textId="77777777" w:rsidR="007B22E8" w:rsidRPr="0050431F" w:rsidRDefault="007B22E8" w:rsidP="00C61AC8">
            <w:pPr>
              <w:pStyle w:val="TAH"/>
              <w:rPr>
                <w:rFonts w:cs="Arial"/>
                <w:lang w:eastAsia="en-US"/>
              </w:rPr>
            </w:pPr>
            <w:r w:rsidRPr="0050431F">
              <w:rPr>
                <w:rFonts w:cs="Arial"/>
                <w:lang w:eastAsia="en-US"/>
              </w:rPr>
              <w:t>P</w:t>
            </w:r>
            <w:r w:rsidRPr="0050431F">
              <w:rPr>
                <w:rFonts w:cs="Arial"/>
                <w:vertAlign w:val="subscript"/>
                <w:lang w:eastAsia="en-US"/>
              </w:rPr>
              <w:t>Rated,c</w:t>
            </w:r>
          </w:p>
        </w:tc>
      </w:tr>
      <w:tr w:rsidR="007B22E8" w:rsidRPr="0050431F" w14:paraId="64D7800C" w14:textId="77777777">
        <w:trPr>
          <w:jc w:val="center"/>
        </w:trPr>
        <w:tc>
          <w:tcPr>
            <w:tcW w:w="2660" w:type="dxa"/>
          </w:tcPr>
          <w:p w14:paraId="4BB3465B" w14:textId="77777777" w:rsidR="007B22E8" w:rsidRPr="0050431F" w:rsidRDefault="007B22E8" w:rsidP="00C61AC8">
            <w:pPr>
              <w:pStyle w:val="TAC"/>
              <w:rPr>
                <w:rFonts w:cs="Arial"/>
                <w:lang w:eastAsia="en-US"/>
              </w:rPr>
            </w:pPr>
            <w:r w:rsidRPr="0050431F">
              <w:rPr>
                <w:rFonts w:cs="Arial"/>
                <w:lang w:eastAsia="en-US"/>
              </w:rPr>
              <w:t>Wide Area BS</w:t>
            </w:r>
          </w:p>
        </w:tc>
        <w:tc>
          <w:tcPr>
            <w:tcW w:w="2568" w:type="dxa"/>
          </w:tcPr>
          <w:p w14:paraId="379EDED6" w14:textId="77777777" w:rsidR="007B22E8" w:rsidRPr="0050431F" w:rsidRDefault="007B22E8" w:rsidP="00C61AC8">
            <w:pPr>
              <w:pStyle w:val="TAC"/>
              <w:rPr>
                <w:rFonts w:cs="Arial"/>
                <w:lang w:eastAsia="en-US"/>
              </w:rPr>
            </w:pPr>
            <w:r w:rsidRPr="0050431F">
              <w:rPr>
                <w:rFonts w:cs="Arial"/>
                <w:lang w:eastAsia="en-US"/>
              </w:rPr>
              <w:t>(note)</w:t>
            </w:r>
          </w:p>
        </w:tc>
      </w:tr>
      <w:tr w:rsidR="007B22E8" w:rsidRPr="0050431F" w14:paraId="2E2D2C10" w14:textId="77777777">
        <w:trPr>
          <w:jc w:val="center"/>
        </w:trPr>
        <w:tc>
          <w:tcPr>
            <w:tcW w:w="2660" w:type="dxa"/>
          </w:tcPr>
          <w:p w14:paraId="3A583110" w14:textId="77777777" w:rsidR="007B22E8" w:rsidRPr="0050431F" w:rsidRDefault="007B22E8" w:rsidP="00C61AC8">
            <w:pPr>
              <w:pStyle w:val="TAC"/>
              <w:rPr>
                <w:rFonts w:cs="Arial"/>
                <w:lang w:eastAsia="en-US"/>
              </w:rPr>
            </w:pPr>
            <w:r w:rsidRPr="0050431F">
              <w:rPr>
                <w:rFonts w:cs="Arial"/>
                <w:lang w:eastAsia="en-US"/>
              </w:rPr>
              <w:t>Medium Range BS</w:t>
            </w:r>
          </w:p>
        </w:tc>
        <w:tc>
          <w:tcPr>
            <w:tcW w:w="2568" w:type="dxa"/>
          </w:tcPr>
          <w:p w14:paraId="645F1172" w14:textId="77777777" w:rsidR="007B22E8" w:rsidRPr="0050431F" w:rsidRDefault="007B22E8" w:rsidP="00C61AC8">
            <w:pPr>
              <w:pStyle w:val="TAC"/>
              <w:rPr>
                <w:rFonts w:cs="Arial"/>
                <w:lang w:eastAsia="en-US"/>
              </w:rPr>
            </w:pPr>
            <w:r w:rsidRPr="0050431F">
              <w:rPr>
                <w:rFonts w:cs="Arial"/>
                <w:lang w:eastAsia="en-US"/>
              </w:rPr>
              <w:t>≤+ 38 dBm</w:t>
            </w:r>
          </w:p>
        </w:tc>
      </w:tr>
      <w:tr w:rsidR="007B22E8" w:rsidRPr="0050431F" w14:paraId="089AABA8" w14:textId="77777777">
        <w:trPr>
          <w:jc w:val="center"/>
        </w:trPr>
        <w:tc>
          <w:tcPr>
            <w:tcW w:w="2660" w:type="dxa"/>
          </w:tcPr>
          <w:p w14:paraId="16004000" w14:textId="77777777" w:rsidR="007B22E8" w:rsidRPr="0050431F" w:rsidRDefault="007B22E8" w:rsidP="00C61AC8">
            <w:pPr>
              <w:pStyle w:val="TAC"/>
              <w:rPr>
                <w:rFonts w:cs="Arial"/>
                <w:lang w:eastAsia="en-US"/>
              </w:rPr>
            </w:pPr>
            <w:r w:rsidRPr="0050431F">
              <w:rPr>
                <w:rFonts w:cs="Arial"/>
                <w:lang w:eastAsia="zh-CN"/>
              </w:rPr>
              <w:t>Local Area BS</w:t>
            </w:r>
          </w:p>
        </w:tc>
        <w:tc>
          <w:tcPr>
            <w:tcW w:w="2568" w:type="dxa"/>
          </w:tcPr>
          <w:p w14:paraId="22A3FFD7" w14:textId="77777777" w:rsidR="007B22E8" w:rsidRPr="0050431F" w:rsidRDefault="007B22E8" w:rsidP="00C61AC8">
            <w:pPr>
              <w:pStyle w:val="TAC"/>
              <w:rPr>
                <w:rFonts w:cs="Arial"/>
                <w:lang w:eastAsia="en-US"/>
              </w:rPr>
            </w:pPr>
            <w:r w:rsidRPr="0050431F">
              <w:rPr>
                <w:rFonts w:ascii="Times New Roman" w:hAnsi="Times New Roman" w:cs="Arial"/>
                <w:lang w:eastAsia="en-US"/>
              </w:rPr>
              <w:t>≤</w:t>
            </w:r>
            <w:r w:rsidRPr="0050431F">
              <w:rPr>
                <w:rFonts w:cs="Arial"/>
                <w:lang w:eastAsia="zh-CN"/>
              </w:rPr>
              <w:t>+ 24 dBm</w:t>
            </w:r>
          </w:p>
        </w:tc>
      </w:tr>
      <w:tr w:rsidR="007B22E8" w:rsidRPr="0050431F" w14:paraId="1F55FE71" w14:textId="77777777">
        <w:trPr>
          <w:jc w:val="center"/>
        </w:trPr>
        <w:tc>
          <w:tcPr>
            <w:tcW w:w="5228" w:type="dxa"/>
            <w:gridSpan w:val="2"/>
          </w:tcPr>
          <w:p w14:paraId="30B809A0" w14:textId="77777777" w:rsidR="007B22E8" w:rsidRPr="0050431F" w:rsidRDefault="007B22E8" w:rsidP="00C61AC8">
            <w:pPr>
              <w:pStyle w:val="TAN"/>
              <w:rPr>
                <w:rFonts w:cs="Arial"/>
                <w:lang w:eastAsia="en-US"/>
              </w:rPr>
            </w:pPr>
            <w:r w:rsidRPr="0050431F">
              <w:rPr>
                <w:rFonts w:cs="Arial"/>
                <w:lang w:eastAsia="en-US"/>
              </w:rPr>
              <w:t>NOTE:</w:t>
            </w:r>
            <w:r w:rsidRPr="0050431F">
              <w:rPr>
                <w:rFonts w:cs="Arial"/>
                <w:lang w:eastAsia="en-US"/>
              </w:rPr>
              <w:tab/>
              <w:t>There is no upper limit for the rated</w:t>
            </w:r>
            <w:r w:rsidRPr="0050431F">
              <w:rPr>
                <w:rFonts w:cs="Arial"/>
                <w:lang w:eastAsia="zh-CN"/>
              </w:rPr>
              <w:t xml:space="preserve"> carrier </w:t>
            </w:r>
            <w:r w:rsidRPr="0050431F">
              <w:rPr>
                <w:rFonts w:cs="Arial"/>
                <w:lang w:eastAsia="en-US"/>
              </w:rPr>
              <w:t>output power of the Wide Area Base Station.</w:t>
            </w:r>
          </w:p>
        </w:tc>
      </w:tr>
    </w:tbl>
    <w:p w14:paraId="410EFB2F" w14:textId="77777777" w:rsidR="007B22E8" w:rsidRPr="0050431F" w:rsidRDefault="007B22E8" w:rsidP="001E3755">
      <w:pPr>
        <w:rPr>
          <w:rFonts w:cs="v4.2.0"/>
        </w:rPr>
      </w:pPr>
    </w:p>
    <w:p w14:paraId="76C71482" w14:textId="77777777" w:rsidR="001E3755" w:rsidRPr="0050431F" w:rsidRDefault="001E3755" w:rsidP="00F311C8">
      <w:pPr>
        <w:pStyle w:val="Heading4"/>
      </w:pPr>
      <w:bookmarkStart w:id="998" w:name="_Toc13048525"/>
      <w:bookmarkStart w:id="999" w:name="_Toc29764741"/>
      <w:bookmarkStart w:id="1000" w:name="_Toc29765159"/>
      <w:bookmarkStart w:id="1001" w:name="_Toc52556657"/>
      <w:bookmarkStart w:id="1002" w:name="_Toc67912359"/>
      <w:bookmarkStart w:id="1003" w:name="_Toc89855294"/>
      <w:r w:rsidRPr="0050431F">
        <w:t>6.2.1.2</w:t>
      </w:r>
      <w:r w:rsidRPr="0050431F">
        <w:tab/>
      </w:r>
      <w:r w:rsidR="00DB7FF2" w:rsidRPr="0050431F">
        <w:t>Minimum requirement</w:t>
      </w:r>
      <w:bookmarkEnd w:id="998"/>
      <w:bookmarkEnd w:id="999"/>
      <w:bookmarkEnd w:id="1000"/>
      <w:bookmarkEnd w:id="1001"/>
      <w:bookmarkEnd w:id="1002"/>
      <w:bookmarkEnd w:id="1003"/>
    </w:p>
    <w:p w14:paraId="4E6AC8A5" w14:textId="77777777" w:rsidR="001E3755" w:rsidRPr="0050431F" w:rsidRDefault="001E3755" w:rsidP="001E3755">
      <w:r w:rsidRPr="0050431F">
        <w:t>The minimum requirement is in TS 37.104 [2] subclause 6.2.1.</w:t>
      </w:r>
    </w:p>
    <w:p w14:paraId="71A040DF" w14:textId="77777777" w:rsidR="001E3755" w:rsidRPr="0050431F" w:rsidRDefault="001E3755" w:rsidP="00F311C8">
      <w:pPr>
        <w:pStyle w:val="Heading4"/>
      </w:pPr>
      <w:bookmarkStart w:id="1004" w:name="_Toc13048526"/>
      <w:bookmarkStart w:id="1005" w:name="_Toc29764742"/>
      <w:bookmarkStart w:id="1006" w:name="_Toc29765160"/>
      <w:bookmarkStart w:id="1007" w:name="_Toc52556658"/>
      <w:bookmarkStart w:id="1008" w:name="_Toc67912360"/>
      <w:bookmarkStart w:id="1009" w:name="_Toc89855295"/>
      <w:r w:rsidRPr="0050431F">
        <w:t>6.2.1.3</w:t>
      </w:r>
      <w:r w:rsidRPr="0050431F">
        <w:tab/>
        <w:t>Test purpose</w:t>
      </w:r>
      <w:bookmarkEnd w:id="1004"/>
      <w:bookmarkEnd w:id="1005"/>
      <w:bookmarkEnd w:id="1006"/>
      <w:bookmarkEnd w:id="1007"/>
      <w:bookmarkEnd w:id="1008"/>
      <w:bookmarkEnd w:id="1009"/>
    </w:p>
    <w:p w14:paraId="2BE5B089" w14:textId="77777777" w:rsidR="001E3755" w:rsidRPr="0050431F" w:rsidRDefault="001E3755" w:rsidP="001E3755">
      <w:r w:rsidRPr="0050431F">
        <w:rPr>
          <w:rFonts w:cs="v4.2.0"/>
        </w:rPr>
        <w:t>The test purpose is to verify the accuracy of the maximum carrier output power across the frequency range and under normal and extreme conditions for all transmitters in the BS</w:t>
      </w:r>
      <w:r w:rsidRPr="0050431F">
        <w:t>.</w:t>
      </w:r>
    </w:p>
    <w:p w14:paraId="25B2459F" w14:textId="77777777" w:rsidR="001E3755" w:rsidRPr="0050431F" w:rsidRDefault="001E3755" w:rsidP="00F311C8">
      <w:pPr>
        <w:pStyle w:val="Heading4"/>
      </w:pPr>
      <w:bookmarkStart w:id="1010" w:name="_Toc13048527"/>
      <w:bookmarkStart w:id="1011" w:name="_Toc29764743"/>
      <w:bookmarkStart w:id="1012" w:name="_Toc29765161"/>
      <w:bookmarkStart w:id="1013" w:name="_Toc52556659"/>
      <w:bookmarkStart w:id="1014" w:name="_Toc67912361"/>
      <w:bookmarkStart w:id="1015" w:name="_Toc89855296"/>
      <w:r w:rsidRPr="0050431F">
        <w:t>6.2.1.4</w:t>
      </w:r>
      <w:r w:rsidRPr="0050431F">
        <w:tab/>
        <w:t>Method of test</w:t>
      </w:r>
      <w:bookmarkEnd w:id="1010"/>
      <w:bookmarkEnd w:id="1011"/>
      <w:bookmarkEnd w:id="1012"/>
      <w:bookmarkEnd w:id="1013"/>
      <w:bookmarkEnd w:id="1014"/>
      <w:bookmarkEnd w:id="1015"/>
    </w:p>
    <w:p w14:paraId="4325B409" w14:textId="77777777" w:rsidR="001E3755" w:rsidRPr="0050431F" w:rsidRDefault="001E3755" w:rsidP="00F311C8">
      <w:pPr>
        <w:pStyle w:val="Heading5"/>
      </w:pPr>
      <w:bookmarkStart w:id="1016" w:name="_Toc13048528"/>
      <w:bookmarkStart w:id="1017" w:name="_Toc29764744"/>
      <w:bookmarkStart w:id="1018" w:name="_Toc29765162"/>
      <w:bookmarkStart w:id="1019" w:name="_Toc52556660"/>
      <w:bookmarkStart w:id="1020" w:name="_Toc67912362"/>
      <w:bookmarkStart w:id="1021" w:name="_Toc89855297"/>
      <w:r w:rsidRPr="0050431F">
        <w:t>6.2.1.4.1</w:t>
      </w:r>
      <w:r w:rsidRPr="0050431F">
        <w:tab/>
        <w:t>Initial conditions</w:t>
      </w:r>
      <w:bookmarkEnd w:id="1016"/>
      <w:bookmarkEnd w:id="1017"/>
      <w:bookmarkEnd w:id="1018"/>
      <w:bookmarkEnd w:id="1019"/>
      <w:bookmarkEnd w:id="1020"/>
      <w:bookmarkEnd w:id="1021"/>
    </w:p>
    <w:p w14:paraId="18789DDB" w14:textId="77777777" w:rsidR="001E3755" w:rsidRPr="0050431F" w:rsidRDefault="001E3755" w:rsidP="001E3755">
      <w:r w:rsidRPr="0050431F">
        <w:t>Test environment:</w:t>
      </w:r>
      <w:r w:rsidR="002B1E27">
        <w:tab/>
      </w:r>
      <w:r w:rsidRPr="0050431F">
        <w:t>normal; see Annex B.2.</w:t>
      </w:r>
    </w:p>
    <w:p w14:paraId="664C9334" w14:textId="77777777" w:rsidR="001E3755" w:rsidRPr="0050431F" w:rsidRDefault="005A010E" w:rsidP="001E3755">
      <w:pPr>
        <w:rPr>
          <w:lang w:eastAsia="zh-CN"/>
        </w:rPr>
      </w:pPr>
      <w:r w:rsidRPr="0050431F">
        <w:t>Base Station RF Bandwidth</w:t>
      </w:r>
      <w:r w:rsidR="001E3755" w:rsidRPr="0050431F">
        <w:t xml:space="preserve"> position</w:t>
      </w:r>
      <w:r w:rsidR="00B91B91" w:rsidRPr="0050431F">
        <w:t>s</w:t>
      </w:r>
      <w:r w:rsidR="001E3755" w:rsidRPr="0050431F">
        <w:t xml:space="preserve"> to be tested:</w:t>
      </w:r>
      <w:r w:rsidR="002B1E27">
        <w:tab/>
      </w:r>
      <w:r w:rsidR="001E3755" w:rsidRPr="0050431F">
        <w:t>B</w:t>
      </w:r>
      <w:r w:rsidR="001E3755" w:rsidRPr="0050431F">
        <w:rPr>
          <w:rFonts w:cs="v4.2.0"/>
          <w:vertAlign w:val="subscript"/>
        </w:rPr>
        <w:t>RFBW</w:t>
      </w:r>
      <w:r w:rsidR="001E3755" w:rsidRPr="0050431F">
        <w:t>, M</w:t>
      </w:r>
      <w:r w:rsidR="001E3755" w:rsidRPr="0050431F">
        <w:rPr>
          <w:rFonts w:cs="v4.2.0"/>
          <w:vertAlign w:val="subscript"/>
        </w:rPr>
        <w:t>RFBW</w:t>
      </w:r>
      <w:r w:rsidR="001E3755" w:rsidRPr="0050431F">
        <w:t xml:space="preserve"> and T</w:t>
      </w:r>
      <w:r w:rsidR="001E3755" w:rsidRPr="0050431F">
        <w:rPr>
          <w:rFonts w:cs="v4.2.0"/>
          <w:vertAlign w:val="subscript"/>
        </w:rPr>
        <w:t>RFBW</w:t>
      </w:r>
      <w:r w:rsidR="00B91B91" w:rsidRPr="0050431F">
        <w:rPr>
          <w:lang w:eastAsia="zh-CN"/>
        </w:rPr>
        <w:t xml:space="preserve"> in single-band operation</w:t>
      </w:r>
      <w:r w:rsidR="00B91B91" w:rsidRPr="0050431F">
        <w:t xml:space="preserve">, </w:t>
      </w:r>
      <w:r w:rsidR="001E3755" w:rsidRPr="0050431F">
        <w:t>see subclause 4.9.1</w:t>
      </w:r>
      <w:r w:rsidR="00B91B91" w:rsidRPr="0050431F">
        <w:t>;</w:t>
      </w:r>
      <w:r w:rsidR="00B91B91" w:rsidRPr="0050431F">
        <w:rPr>
          <w:lang w:eastAsia="zh-CN"/>
        </w:rPr>
        <w:t xml:space="preserve"> </w:t>
      </w:r>
      <w:r w:rsidR="00B91B91" w:rsidRPr="0050431F">
        <w:t>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lang w:eastAsia="zh-CN"/>
        </w:rPr>
        <w:t xml:space="preserve"> and</w:t>
      </w:r>
      <w:r w:rsidR="00B91B91" w:rsidRPr="0050431F">
        <w:t xml:space="preserve"> 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t xml:space="preserve"> </w:t>
      </w:r>
      <w:r w:rsidR="00B91B91" w:rsidRPr="0050431F">
        <w:rPr>
          <w:lang w:eastAsia="zh-CN"/>
        </w:rPr>
        <w:t>in multi-band operation,</w:t>
      </w:r>
      <w:r w:rsidR="00B91B91" w:rsidRPr="0050431F">
        <w:t xml:space="preserve"> see subclause 4.9.</w:t>
      </w:r>
      <w:r w:rsidR="00B91B91" w:rsidRPr="0050431F">
        <w:rPr>
          <w:lang w:eastAsia="zh-CN"/>
        </w:rPr>
        <w:t>1</w:t>
      </w:r>
      <w:r w:rsidR="001E3755" w:rsidRPr="0050431F">
        <w:t>.</w:t>
      </w:r>
    </w:p>
    <w:p w14:paraId="22B81805" w14:textId="77777777" w:rsidR="001E3755" w:rsidRPr="0050431F" w:rsidRDefault="001E3755" w:rsidP="001E3755">
      <w:pPr>
        <w:rPr>
          <w:rFonts w:cs="v4.2.0"/>
        </w:rPr>
      </w:pPr>
      <w:r w:rsidRPr="0050431F">
        <w:rPr>
          <w:rFonts w:cs="v4.2.0"/>
        </w:rPr>
        <w:t xml:space="preserve">In addition, </w:t>
      </w:r>
      <w:r w:rsidR="00993578" w:rsidRPr="0050431F">
        <w:rPr>
          <w:rFonts w:cs="v4.2.0"/>
        </w:rPr>
        <w:t>a single</w:t>
      </w:r>
      <w:r w:rsidRPr="0050431F">
        <w:rPr>
          <w:rFonts w:cs="v4.2.0"/>
        </w:rPr>
        <w:t xml:space="preserve"> test shall be performed under extreme power supply </w:t>
      </w:r>
      <w:r w:rsidR="00475096" w:rsidRPr="0050431F">
        <w:rPr>
          <w:rFonts w:cs="v4.2.0"/>
        </w:rPr>
        <w:t xml:space="preserve">conditions </w:t>
      </w:r>
      <w:r w:rsidRPr="0050431F">
        <w:rPr>
          <w:rFonts w:cs="v4.2.0"/>
        </w:rPr>
        <w:t>as defined in Annex B</w:t>
      </w:r>
      <w:r w:rsidR="00683446" w:rsidRPr="0050431F">
        <w:rPr>
          <w:rFonts w:cs="v4.2.0"/>
        </w:rPr>
        <w:t>.</w:t>
      </w:r>
      <w:r w:rsidR="00ED3483" w:rsidRPr="0050431F">
        <w:rPr>
          <w:rFonts w:cs="v4.2.0"/>
        </w:rPr>
        <w:t>5</w:t>
      </w:r>
      <w:r w:rsidRPr="0050431F">
        <w:rPr>
          <w:rFonts w:cs="v4.2.0"/>
        </w:rPr>
        <w:t>.</w:t>
      </w:r>
      <w:r w:rsidR="00475096" w:rsidRPr="0050431F">
        <w:rPr>
          <w:rFonts w:cs="v4.2.0"/>
        </w:rPr>
        <w:t xml:space="preserve"> In this case, it is sufficient to test on a single combination of one ARFCN, UARFCN or E-ARFCN, one </w:t>
      </w:r>
      <w:r w:rsidR="005A010E" w:rsidRPr="0050431F">
        <w:rPr>
          <w:rFonts w:cs="v4.2.0"/>
        </w:rPr>
        <w:t>Base Station RF Bandwidth</w:t>
      </w:r>
      <w:r w:rsidR="00475096" w:rsidRPr="0050431F">
        <w:rPr>
          <w:rFonts w:cs="v4.2.0"/>
        </w:rPr>
        <w:t xml:space="preserve"> position and with only one applicable test configuration defined in clause 5.</w:t>
      </w:r>
    </w:p>
    <w:p w14:paraId="0B7E4166" w14:textId="77777777" w:rsidR="001E3755" w:rsidRPr="0050431F" w:rsidRDefault="001E3755" w:rsidP="001E3755">
      <w:pPr>
        <w:pStyle w:val="NO"/>
      </w:pPr>
      <w:r w:rsidRPr="0050431F">
        <w:t>NOTE:</w:t>
      </w:r>
      <w:r w:rsidRPr="0050431F">
        <w:tab/>
        <w:t>Tests under extreme power supply also test extreme temperature.</w:t>
      </w:r>
    </w:p>
    <w:p w14:paraId="059FA7C5" w14:textId="77777777" w:rsidR="001E3755" w:rsidRPr="0050431F" w:rsidRDefault="001E3755" w:rsidP="001E3755">
      <w:pPr>
        <w:rPr>
          <w:snapToGrid w:val="0"/>
        </w:rPr>
      </w:pPr>
      <w:r w:rsidRPr="0050431F">
        <w:rPr>
          <w:snapToGrid w:val="0"/>
        </w:rPr>
        <w:t xml:space="preserve">Connect </w:t>
      </w:r>
      <w:r w:rsidRPr="0050431F">
        <w:rPr>
          <w:rFonts w:cs="v4.2.0"/>
        </w:rPr>
        <w:t xml:space="preserve">the power measuring equipment </w:t>
      </w:r>
      <w:r w:rsidRPr="0050431F">
        <w:rPr>
          <w:snapToGrid w:val="0"/>
        </w:rPr>
        <w:t xml:space="preserve">to the MSR </w:t>
      </w:r>
      <w:r w:rsidR="00A63983" w:rsidRPr="0050431F">
        <w:rPr>
          <w:snapToGrid w:val="0"/>
        </w:rPr>
        <w:t>Base Station</w:t>
      </w:r>
      <w:r w:rsidRPr="0050431F">
        <w:rPr>
          <w:snapToGrid w:val="0"/>
        </w:rPr>
        <w:t xml:space="preserve"> antenna connector as shown in Annex D.1.1.</w:t>
      </w:r>
    </w:p>
    <w:p w14:paraId="58F3EF81" w14:textId="77777777" w:rsidR="001E3755" w:rsidRPr="0050431F" w:rsidRDefault="001E3755" w:rsidP="00F311C8">
      <w:pPr>
        <w:pStyle w:val="Heading5"/>
      </w:pPr>
      <w:bookmarkStart w:id="1022" w:name="_Toc13048529"/>
      <w:bookmarkStart w:id="1023" w:name="_Toc29764745"/>
      <w:bookmarkStart w:id="1024" w:name="_Toc29765163"/>
      <w:bookmarkStart w:id="1025" w:name="_Toc52556661"/>
      <w:bookmarkStart w:id="1026" w:name="_Toc67912363"/>
      <w:bookmarkStart w:id="1027" w:name="_Toc89855298"/>
      <w:r w:rsidRPr="0050431F">
        <w:t>6.2.1.4.2</w:t>
      </w:r>
      <w:r w:rsidRPr="0050431F">
        <w:tab/>
        <w:t>Procedure</w:t>
      </w:r>
      <w:bookmarkEnd w:id="1022"/>
      <w:bookmarkEnd w:id="1023"/>
      <w:bookmarkEnd w:id="1024"/>
      <w:bookmarkEnd w:id="1025"/>
      <w:bookmarkEnd w:id="1026"/>
      <w:bookmarkEnd w:id="1027"/>
    </w:p>
    <w:p w14:paraId="213817E2" w14:textId="77777777" w:rsidR="001E3755" w:rsidRPr="0050431F" w:rsidRDefault="001E3755" w:rsidP="001E3755">
      <w:pPr>
        <w:pStyle w:val="B10"/>
        <w:rPr>
          <w:rFonts w:cs="v4.2.0"/>
          <w:snapToGrid w:val="0"/>
        </w:rPr>
      </w:pPr>
      <w:r w:rsidRPr="0050431F">
        <w:t>1)</w:t>
      </w:r>
      <w:r w:rsidRPr="0050431F">
        <w:tab/>
        <w:t xml:space="preserve">Set the </w:t>
      </w:r>
      <w:r w:rsidR="00A63983" w:rsidRPr="0050431F">
        <w:t>Base Station</w:t>
      </w:r>
      <w:r w:rsidRPr="0050431F">
        <w:t xml:space="preserve"> to transmit </w:t>
      </w:r>
      <w:r w:rsidRPr="0050431F">
        <w:rPr>
          <w:rFonts w:cs="v4.2.0"/>
          <w:snapToGrid w:val="0"/>
        </w:rPr>
        <w:t>at maximum power according to the applicable test configuration in clause 5</w:t>
      </w:r>
      <w:r w:rsidRPr="0050431F">
        <w:t xml:space="preserve"> using the corresponding test models or set of physical channels in subclause 4.9.2.</w:t>
      </w:r>
    </w:p>
    <w:p w14:paraId="7FF901C7" w14:textId="77777777" w:rsidR="001E3755" w:rsidRPr="0050431F" w:rsidRDefault="001E3755" w:rsidP="001E3755">
      <w:pPr>
        <w:pStyle w:val="B10"/>
      </w:pPr>
      <w:r w:rsidRPr="0050431F">
        <w:t>2)</w:t>
      </w:r>
      <w:r w:rsidRPr="0050431F">
        <w:tab/>
        <w:t xml:space="preserve">Measure the mean power for each carrier at the </w:t>
      </w:r>
      <w:r w:rsidR="00A63983" w:rsidRPr="0050431F">
        <w:t>Base Station</w:t>
      </w:r>
      <w:r w:rsidRPr="0050431F">
        <w:t xml:space="preserve"> </w:t>
      </w:r>
      <w:r w:rsidRPr="0050431F">
        <w:rPr>
          <w:snapToGrid w:val="0"/>
        </w:rPr>
        <w:t>antenna connector</w:t>
      </w:r>
      <w:r w:rsidRPr="0050431F">
        <w:t>.</w:t>
      </w:r>
    </w:p>
    <w:p w14:paraId="0EC636D7" w14:textId="77777777" w:rsidR="009548C1" w:rsidRPr="0050431F" w:rsidRDefault="009548C1" w:rsidP="009548C1">
      <w:r w:rsidRPr="0050431F">
        <w:t>In addition, for a multi-band capable BS, the following step shall apply:</w:t>
      </w:r>
    </w:p>
    <w:p w14:paraId="6532A035" w14:textId="77777777" w:rsidR="009548C1" w:rsidRPr="0050431F" w:rsidRDefault="009548C1" w:rsidP="009548C1">
      <w:pPr>
        <w:pStyle w:val="B10"/>
      </w:pPr>
      <w:r w:rsidRPr="0050431F">
        <w:t>3)</w:t>
      </w:r>
      <w:r w:rsidRPr="0050431F">
        <w:tab/>
        <w:t>For multi-band capable BS and single band tests, repeat the steps above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in case of SBT or MBT shall be terminated.</w:t>
      </w:r>
    </w:p>
    <w:p w14:paraId="623903BE" w14:textId="77777777" w:rsidR="001E3755" w:rsidRPr="0050431F" w:rsidRDefault="001E3755" w:rsidP="00F311C8">
      <w:pPr>
        <w:pStyle w:val="Heading4"/>
      </w:pPr>
      <w:bookmarkStart w:id="1028" w:name="_Toc13048530"/>
      <w:bookmarkStart w:id="1029" w:name="_Toc29764746"/>
      <w:bookmarkStart w:id="1030" w:name="_Toc29765164"/>
      <w:bookmarkStart w:id="1031" w:name="_Toc52556662"/>
      <w:bookmarkStart w:id="1032" w:name="_Toc67912364"/>
      <w:bookmarkStart w:id="1033" w:name="_Toc89855299"/>
      <w:r w:rsidRPr="0050431F">
        <w:t>6.2.1.5</w:t>
      </w:r>
      <w:r w:rsidRPr="0050431F">
        <w:tab/>
      </w:r>
      <w:r w:rsidR="00DB7FF2" w:rsidRPr="0050431F">
        <w:t>Test requirement</w:t>
      </w:r>
      <w:r w:rsidRPr="0050431F">
        <w:t>s</w:t>
      </w:r>
      <w:bookmarkEnd w:id="1028"/>
      <w:bookmarkEnd w:id="1029"/>
      <w:bookmarkEnd w:id="1030"/>
      <w:bookmarkEnd w:id="1031"/>
      <w:bookmarkEnd w:id="1032"/>
      <w:bookmarkEnd w:id="1033"/>
    </w:p>
    <w:p w14:paraId="40517ED8" w14:textId="77777777" w:rsidR="00782C9D" w:rsidRPr="0050431F" w:rsidRDefault="001E3755" w:rsidP="00782C9D">
      <w:r w:rsidRPr="0050431F">
        <w:t xml:space="preserve">In normal conditions, the measurement result in step 2 of </w:t>
      </w:r>
      <w:r w:rsidR="00F90B94" w:rsidRPr="0050431F">
        <w:t xml:space="preserve">subclause </w:t>
      </w:r>
      <w:r w:rsidRPr="0050431F">
        <w:t>6.2.1.4.2 shall for UTRA and E-UTRA remain</w:t>
      </w:r>
      <w:r w:rsidR="00782C9D" w:rsidRPr="0050431F">
        <w:t>:</w:t>
      </w:r>
    </w:p>
    <w:p w14:paraId="117BF0C0" w14:textId="77777777" w:rsidR="00782C9D" w:rsidRPr="0050431F" w:rsidRDefault="001E3755" w:rsidP="00782C9D">
      <w:pPr>
        <w:rPr>
          <w:rFonts w:cs="v4.2.0"/>
        </w:rPr>
      </w:pPr>
      <w:r w:rsidRPr="0050431F">
        <w:t xml:space="preserve">within +2.7 dB and –2.7 dB of the manufacturer's rated </w:t>
      </w:r>
      <w:r w:rsidR="00F104DF" w:rsidRPr="0050431F">
        <w:t xml:space="preserve">carrier </w:t>
      </w:r>
      <w:r w:rsidRPr="0050431F">
        <w:t xml:space="preserve">output power </w:t>
      </w:r>
      <w:r w:rsidR="00782C9D" w:rsidRPr="0050431F">
        <w:rPr>
          <w:rFonts w:cs="v4.2.0"/>
        </w:rPr>
        <w:t xml:space="preserve">for carrier frequency f </w:t>
      </w:r>
      <w:r w:rsidR="00782C9D" w:rsidRPr="0050431F">
        <w:rPr>
          <w:rFonts w:cs="Arial"/>
        </w:rPr>
        <w:t>≤</w:t>
      </w:r>
      <w:r w:rsidR="00782C9D" w:rsidRPr="0050431F">
        <w:rPr>
          <w:rFonts w:cs="v4.2.0"/>
        </w:rPr>
        <w:t xml:space="preserve"> 3.0 GHz,</w:t>
      </w:r>
    </w:p>
    <w:p w14:paraId="5ACFA5C7" w14:textId="77777777" w:rsidR="00782C9D" w:rsidRPr="0050431F" w:rsidRDefault="00782C9D" w:rsidP="00782C9D">
      <w:pPr>
        <w:rPr>
          <w:rFonts w:cs="v4.2.0"/>
        </w:rPr>
      </w:pPr>
      <w:r w:rsidRPr="0050431F">
        <w:rPr>
          <w:rFonts w:cs="v4.2.0"/>
        </w:rPr>
        <w:t xml:space="preserve">within +3.0 dB and –3.0 dB of the manufacturer's rated output power for carrier frequency 3.0 GHz &lt; f </w:t>
      </w:r>
      <w:r w:rsidRPr="0050431F">
        <w:rPr>
          <w:rFonts w:cs="Arial"/>
        </w:rPr>
        <w:t>≤</w:t>
      </w:r>
      <w:r w:rsidRPr="0050431F">
        <w:rPr>
          <w:rFonts w:cs="v4.2.0"/>
        </w:rPr>
        <w:t xml:space="preserve"> 4.2 GHz,</w:t>
      </w:r>
    </w:p>
    <w:p w14:paraId="6B17ADB0" w14:textId="77777777" w:rsidR="001E3755" w:rsidRPr="0050431F" w:rsidRDefault="001E3755" w:rsidP="00782C9D">
      <w:r w:rsidRPr="0050431F">
        <w:t>and for GSM/EDGE</w:t>
      </w:r>
      <w:r w:rsidR="002F6EF4" w:rsidRPr="0050431F">
        <w:t xml:space="preserve"> and NB-IoT</w:t>
      </w:r>
      <w:r w:rsidRPr="0050431F">
        <w:t xml:space="preserve"> remain within +3.0 dB and </w:t>
      </w:r>
      <w:r w:rsidR="00683446" w:rsidRPr="0050431F">
        <w:noBreakHyphen/>
      </w:r>
      <w:r w:rsidRPr="0050431F">
        <w:t xml:space="preserve">3.0 dB of the manufacturer's rated </w:t>
      </w:r>
      <w:r w:rsidR="00F104DF" w:rsidRPr="0050431F">
        <w:t xml:space="preserve">carrier </w:t>
      </w:r>
      <w:r w:rsidRPr="0050431F">
        <w:t>output power.</w:t>
      </w:r>
    </w:p>
    <w:p w14:paraId="066F3672" w14:textId="77777777" w:rsidR="00782C9D" w:rsidRPr="0050431F" w:rsidRDefault="001E3755" w:rsidP="00782C9D">
      <w:r w:rsidRPr="0050431F">
        <w:t xml:space="preserve">In extreme conditions, measurement result in step 2 of </w:t>
      </w:r>
      <w:r w:rsidR="00F90B94" w:rsidRPr="0050431F">
        <w:t xml:space="preserve">subclause </w:t>
      </w:r>
      <w:r w:rsidRPr="0050431F">
        <w:t>6.2.1.4.2 shall for UTRA and E-UTRA remain</w:t>
      </w:r>
      <w:r w:rsidR="00782C9D" w:rsidRPr="0050431F">
        <w:t>:</w:t>
      </w:r>
    </w:p>
    <w:p w14:paraId="7388707A" w14:textId="77777777" w:rsidR="0050417E" w:rsidRPr="0050431F" w:rsidRDefault="001E3755" w:rsidP="0050417E">
      <w:pPr>
        <w:pStyle w:val="EX"/>
        <w:ind w:left="0" w:firstLine="0"/>
        <w:rPr>
          <w:rFonts w:cs="v4.2.0"/>
        </w:rPr>
      </w:pPr>
      <w:r w:rsidRPr="0050431F">
        <w:t xml:space="preserve">within +3.2 dB and –3.2 dB of the manufacturer's rated </w:t>
      </w:r>
      <w:r w:rsidR="00F104DF" w:rsidRPr="0050431F">
        <w:t xml:space="preserve">carrier </w:t>
      </w:r>
      <w:r w:rsidRPr="0050431F">
        <w:t xml:space="preserve">output power </w:t>
      </w:r>
      <w:r w:rsidR="0050417E" w:rsidRPr="0050431F">
        <w:rPr>
          <w:rFonts w:cs="v4.2.0"/>
        </w:rPr>
        <w:t xml:space="preserve">for carrier frequency f </w:t>
      </w:r>
      <w:r w:rsidR="0050417E" w:rsidRPr="0050431F">
        <w:rPr>
          <w:rFonts w:cs="Arial"/>
        </w:rPr>
        <w:t>≤</w:t>
      </w:r>
      <w:r w:rsidR="0050417E" w:rsidRPr="0050431F">
        <w:rPr>
          <w:rFonts w:cs="v4.2.0"/>
        </w:rPr>
        <w:t xml:space="preserve"> 3.0 GHz,</w:t>
      </w:r>
    </w:p>
    <w:p w14:paraId="544FF9F2" w14:textId="77777777" w:rsidR="0050417E" w:rsidRPr="0050431F" w:rsidRDefault="0050417E" w:rsidP="0050417E">
      <w:r w:rsidRPr="0050431F">
        <w:t xml:space="preserve">within +3.5 dB and –3.5 dB of the manufacturer's rated output power for carrier frequency 3.0 GHz &lt; f </w:t>
      </w:r>
      <w:r w:rsidRPr="0050431F">
        <w:rPr>
          <w:rFonts w:cs="Arial"/>
        </w:rPr>
        <w:t>≤</w:t>
      </w:r>
      <w:r w:rsidRPr="0050431F">
        <w:t xml:space="preserve"> 4.2 GHz,</w:t>
      </w:r>
    </w:p>
    <w:p w14:paraId="1B349C0C" w14:textId="77777777" w:rsidR="001E3755" w:rsidRPr="0050431F" w:rsidRDefault="001E3755" w:rsidP="0050417E">
      <w:r w:rsidRPr="0050431F">
        <w:t xml:space="preserve">and for GSM/EDGE </w:t>
      </w:r>
      <w:r w:rsidR="002F6EF4" w:rsidRPr="0050431F">
        <w:t xml:space="preserve">and NB-IoT </w:t>
      </w:r>
      <w:r w:rsidRPr="0050431F">
        <w:t xml:space="preserve">remain within +3.5 dB and –3.5 dB of the manufacturer's rated </w:t>
      </w:r>
      <w:r w:rsidR="00F104DF" w:rsidRPr="0050431F">
        <w:t xml:space="preserve">carrier </w:t>
      </w:r>
      <w:r w:rsidRPr="0050431F">
        <w:t>output power.</w:t>
      </w:r>
    </w:p>
    <w:p w14:paraId="4C5337C0" w14:textId="77777777" w:rsidR="001E3755" w:rsidRPr="0050431F" w:rsidRDefault="001E3755" w:rsidP="00F311C8">
      <w:pPr>
        <w:pStyle w:val="Heading3"/>
      </w:pPr>
      <w:bookmarkStart w:id="1034" w:name="_Toc13048531"/>
      <w:bookmarkStart w:id="1035" w:name="_Toc29764747"/>
      <w:bookmarkStart w:id="1036" w:name="_Toc29765165"/>
      <w:bookmarkStart w:id="1037" w:name="_Toc52556663"/>
      <w:bookmarkStart w:id="1038" w:name="_Toc67912365"/>
      <w:bookmarkStart w:id="1039" w:name="_Toc89855300"/>
      <w:r w:rsidRPr="0050431F">
        <w:t>6.2.2</w:t>
      </w:r>
      <w:r w:rsidRPr="0050431F">
        <w:tab/>
        <w:t>E-UTRA DL RS power</w:t>
      </w:r>
      <w:bookmarkEnd w:id="1034"/>
      <w:bookmarkEnd w:id="1035"/>
      <w:bookmarkEnd w:id="1036"/>
      <w:bookmarkEnd w:id="1037"/>
      <w:bookmarkEnd w:id="1038"/>
      <w:bookmarkEnd w:id="1039"/>
    </w:p>
    <w:p w14:paraId="2F8E8DDA" w14:textId="77777777" w:rsidR="001E3755" w:rsidRPr="0050431F" w:rsidRDefault="001E3755" w:rsidP="00F311C8">
      <w:pPr>
        <w:pStyle w:val="Heading4"/>
      </w:pPr>
      <w:bookmarkStart w:id="1040" w:name="_Toc13048532"/>
      <w:bookmarkStart w:id="1041" w:name="_Toc29764748"/>
      <w:bookmarkStart w:id="1042" w:name="_Toc29765166"/>
      <w:bookmarkStart w:id="1043" w:name="_Toc52556664"/>
      <w:bookmarkStart w:id="1044" w:name="_Toc67912366"/>
      <w:bookmarkStart w:id="1045" w:name="_Toc89855301"/>
      <w:r w:rsidRPr="0050431F">
        <w:t>6.2.2.1</w:t>
      </w:r>
      <w:r w:rsidRPr="0050431F">
        <w:tab/>
        <w:t>Definition and applicability</w:t>
      </w:r>
      <w:bookmarkEnd w:id="1040"/>
      <w:bookmarkEnd w:id="1041"/>
      <w:bookmarkEnd w:id="1042"/>
      <w:bookmarkEnd w:id="1043"/>
      <w:bookmarkEnd w:id="1044"/>
      <w:bookmarkEnd w:id="1045"/>
    </w:p>
    <w:p w14:paraId="0AE4BA84" w14:textId="77777777" w:rsidR="001E3755" w:rsidRPr="0050431F" w:rsidRDefault="001E3755" w:rsidP="001E3755">
      <w:r w:rsidRPr="0050431F">
        <w:t>E-UTRA DL RS power is the resource element power of Downlink Reference Symbol.</w:t>
      </w:r>
    </w:p>
    <w:p w14:paraId="03D41706" w14:textId="77777777" w:rsidR="001E3755" w:rsidRPr="0050431F" w:rsidRDefault="001E3755" w:rsidP="001E3755">
      <w:r w:rsidRPr="0050431F">
        <w:t>The absolute DL RS power is indicated on the DL-SCH. The absolute accuracy is defined as the maximum deviation between the DL RS power indicated on the DL-SCH and the DL RS power at the BS antenna connector.</w:t>
      </w:r>
    </w:p>
    <w:p w14:paraId="7A83F613" w14:textId="77777777" w:rsidR="001E3755" w:rsidRPr="0050431F" w:rsidRDefault="001E3755" w:rsidP="00F311C8">
      <w:pPr>
        <w:pStyle w:val="Heading4"/>
      </w:pPr>
      <w:bookmarkStart w:id="1046" w:name="_Toc13048533"/>
      <w:bookmarkStart w:id="1047" w:name="_Toc29764749"/>
      <w:bookmarkStart w:id="1048" w:name="_Toc29765167"/>
      <w:bookmarkStart w:id="1049" w:name="_Toc52556665"/>
      <w:bookmarkStart w:id="1050" w:name="_Toc67912367"/>
      <w:bookmarkStart w:id="1051" w:name="_Toc89855302"/>
      <w:r w:rsidRPr="0050431F">
        <w:t>6.2.2.2</w:t>
      </w:r>
      <w:r w:rsidRPr="0050431F">
        <w:tab/>
      </w:r>
      <w:r w:rsidR="00DB7FF2" w:rsidRPr="0050431F">
        <w:t>Minimum requirement</w:t>
      </w:r>
      <w:bookmarkEnd w:id="1046"/>
      <w:bookmarkEnd w:id="1047"/>
      <w:bookmarkEnd w:id="1048"/>
      <w:bookmarkEnd w:id="1049"/>
      <w:bookmarkEnd w:id="1050"/>
      <w:bookmarkEnd w:id="1051"/>
    </w:p>
    <w:p w14:paraId="3384403F" w14:textId="77777777" w:rsidR="001E3755" w:rsidRPr="0050431F" w:rsidRDefault="001E3755" w:rsidP="001E3755">
      <w:r w:rsidRPr="0050431F">
        <w:t>The minimum requirement is in TS 37.104 [2] subclause 6.2.3.</w:t>
      </w:r>
    </w:p>
    <w:p w14:paraId="73A188C6" w14:textId="77777777" w:rsidR="001E3755" w:rsidRPr="0050431F" w:rsidRDefault="001E3755" w:rsidP="00F311C8">
      <w:pPr>
        <w:pStyle w:val="Heading4"/>
      </w:pPr>
      <w:bookmarkStart w:id="1052" w:name="_Toc13048534"/>
      <w:bookmarkStart w:id="1053" w:name="_Toc29764750"/>
      <w:bookmarkStart w:id="1054" w:name="_Toc29765168"/>
      <w:bookmarkStart w:id="1055" w:name="_Toc52556666"/>
      <w:bookmarkStart w:id="1056" w:name="_Toc67912368"/>
      <w:bookmarkStart w:id="1057" w:name="_Toc89855303"/>
      <w:r w:rsidRPr="0050431F">
        <w:t>6.2.2.3</w:t>
      </w:r>
      <w:r w:rsidRPr="0050431F">
        <w:tab/>
        <w:t>Test purpose</w:t>
      </w:r>
      <w:bookmarkEnd w:id="1052"/>
      <w:bookmarkEnd w:id="1053"/>
      <w:bookmarkEnd w:id="1054"/>
      <w:bookmarkEnd w:id="1055"/>
      <w:bookmarkEnd w:id="1056"/>
      <w:bookmarkEnd w:id="1057"/>
    </w:p>
    <w:p w14:paraId="1709169C" w14:textId="77777777" w:rsidR="001E3755" w:rsidRPr="0050431F" w:rsidRDefault="001E3755" w:rsidP="001E3755">
      <w:r w:rsidRPr="0050431F">
        <w:rPr>
          <w:rFonts w:cs="v4.2.0"/>
        </w:rPr>
        <w:t>The test purpose is to verify that the E-UTRA DL RS power is within the limits specified by the minimum requirement.</w:t>
      </w:r>
    </w:p>
    <w:p w14:paraId="52B509C1" w14:textId="77777777" w:rsidR="001E3755" w:rsidRPr="0050431F" w:rsidRDefault="001E3755" w:rsidP="00F311C8">
      <w:pPr>
        <w:pStyle w:val="Heading4"/>
      </w:pPr>
      <w:bookmarkStart w:id="1058" w:name="_Toc13048535"/>
      <w:bookmarkStart w:id="1059" w:name="_Toc29764751"/>
      <w:bookmarkStart w:id="1060" w:name="_Toc29765169"/>
      <w:bookmarkStart w:id="1061" w:name="_Toc52556667"/>
      <w:bookmarkStart w:id="1062" w:name="_Toc67912369"/>
      <w:bookmarkStart w:id="1063" w:name="_Toc89855304"/>
      <w:r w:rsidRPr="0050431F">
        <w:t>6.2.2.4</w:t>
      </w:r>
      <w:r w:rsidRPr="0050431F">
        <w:tab/>
        <w:t>Method of test</w:t>
      </w:r>
      <w:bookmarkEnd w:id="1058"/>
      <w:bookmarkEnd w:id="1059"/>
      <w:bookmarkEnd w:id="1060"/>
      <w:bookmarkEnd w:id="1061"/>
      <w:bookmarkEnd w:id="1062"/>
      <w:bookmarkEnd w:id="1063"/>
    </w:p>
    <w:p w14:paraId="06441BF7" w14:textId="77777777" w:rsidR="001E3755" w:rsidRPr="0050431F" w:rsidRDefault="001E3755" w:rsidP="001E3755">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refer to single-RAT specifications; see clause 5. The following shall apply:</w:t>
      </w:r>
    </w:p>
    <w:p w14:paraId="7DF186F4" w14:textId="77777777" w:rsidR="001E3755" w:rsidRPr="0050431F" w:rsidRDefault="00F90B94" w:rsidP="00F90B94">
      <w:pPr>
        <w:pStyle w:val="B10"/>
      </w:pPr>
      <w:r w:rsidRPr="0050431F">
        <w:t>-</w:t>
      </w:r>
      <w:r w:rsidRPr="0050431F">
        <w:tab/>
      </w:r>
      <w:r w:rsidR="001E3755" w:rsidRPr="0050431F">
        <w:t>For references to TS 36.141</w:t>
      </w:r>
      <w:r w:rsidR="00AB74E3" w:rsidRPr="0050431F">
        <w:t xml:space="preserve"> [9]</w:t>
      </w:r>
      <w:r w:rsidR="001E3755" w:rsidRPr="0050431F">
        <w:t>, the method of test is specified in TS 36.141 [9], subclause 6.5.4.4</w:t>
      </w:r>
      <w:r w:rsidR="009548C1" w:rsidRPr="0050431F">
        <w:t>.</w:t>
      </w:r>
    </w:p>
    <w:p w14:paraId="35D32FA2" w14:textId="77777777" w:rsidR="009548C1" w:rsidRPr="0050431F" w:rsidRDefault="009548C1" w:rsidP="009548C1">
      <w:r w:rsidRPr="0050431F">
        <w:t>In addition, for a multi-band capable BS, the following step shall apply:</w:t>
      </w:r>
    </w:p>
    <w:p w14:paraId="01D73066" w14:textId="77777777" w:rsidR="009548C1" w:rsidRPr="0050431F" w:rsidRDefault="009548C1" w:rsidP="009548C1">
      <w:pPr>
        <w:pStyle w:val="B10"/>
      </w:pPr>
      <w:r w:rsidRPr="0050431F">
        <w:t>-</w:t>
      </w:r>
      <w:r w:rsidRPr="0050431F">
        <w:tab/>
        <w:t xml:space="preserve">For multi-band capable BS and single band tests, repeat the tests per involved band where single </w:t>
      </w:r>
      <w:r w:rsidR="00C17F47" w:rsidRPr="0050431F">
        <w:t>carrier</w:t>
      </w:r>
      <w:r w:rsidRPr="0050431F">
        <w:t xml:space="preserve">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376864AA" w14:textId="77777777" w:rsidR="001E3755" w:rsidRPr="0050431F" w:rsidRDefault="001E3755" w:rsidP="00F311C8">
      <w:pPr>
        <w:pStyle w:val="Heading4"/>
      </w:pPr>
      <w:bookmarkStart w:id="1064" w:name="_Toc13048536"/>
      <w:bookmarkStart w:id="1065" w:name="_Toc29764752"/>
      <w:bookmarkStart w:id="1066" w:name="_Toc29765170"/>
      <w:bookmarkStart w:id="1067" w:name="_Toc52556668"/>
      <w:bookmarkStart w:id="1068" w:name="_Toc67912370"/>
      <w:bookmarkStart w:id="1069" w:name="_Toc89855305"/>
      <w:r w:rsidRPr="0050431F">
        <w:t>6.2.2.5</w:t>
      </w:r>
      <w:r w:rsidRPr="0050431F">
        <w:tab/>
      </w:r>
      <w:r w:rsidR="00DB7FF2" w:rsidRPr="0050431F">
        <w:t>Test requirement</w:t>
      </w:r>
      <w:r w:rsidRPr="0050431F">
        <w:t>s</w:t>
      </w:r>
      <w:bookmarkEnd w:id="1064"/>
      <w:bookmarkEnd w:id="1065"/>
      <w:bookmarkEnd w:id="1066"/>
      <w:bookmarkEnd w:id="1067"/>
      <w:bookmarkEnd w:id="1068"/>
      <w:bookmarkEnd w:id="1069"/>
    </w:p>
    <w:p w14:paraId="3AEA9CA9" w14:textId="77777777" w:rsidR="001E3755" w:rsidRPr="0050431F" w:rsidRDefault="001E3755" w:rsidP="001E3755">
      <w:r w:rsidRPr="0050431F">
        <w:t>The test requirement for DL RS power is specified in TS 36.141 [9], subclause 6.5.4.5.</w:t>
      </w:r>
    </w:p>
    <w:p w14:paraId="5588D423" w14:textId="77777777" w:rsidR="001E3755" w:rsidRPr="0050431F" w:rsidRDefault="001E3755" w:rsidP="00F311C8">
      <w:pPr>
        <w:pStyle w:val="Heading3"/>
      </w:pPr>
      <w:bookmarkStart w:id="1070" w:name="_Toc13048537"/>
      <w:bookmarkStart w:id="1071" w:name="_Toc29764753"/>
      <w:bookmarkStart w:id="1072" w:name="_Toc29765171"/>
      <w:bookmarkStart w:id="1073" w:name="_Toc52556669"/>
      <w:bookmarkStart w:id="1074" w:name="_Toc67912371"/>
      <w:bookmarkStart w:id="1075" w:name="_Toc89855306"/>
      <w:r w:rsidRPr="0050431F">
        <w:t>6.2.3</w:t>
      </w:r>
      <w:r w:rsidRPr="0050431F">
        <w:tab/>
        <w:t>UTRA FDD primary CPICH power</w:t>
      </w:r>
      <w:bookmarkEnd w:id="1070"/>
      <w:bookmarkEnd w:id="1071"/>
      <w:bookmarkEnd w:id="1072"/>
      <w:bookmarkEnd w:id="1073"/>
      <w:bookmarkEnd w:id="1074"/>
      <w:bookmarkEnd w:id="1075"/>
    </w:p>
    <w:p w14:paraId="7D3F2D42" w14:textId="77777777" w:rsidR="001E3755" w:rsidRPr="0050431F" w:rsidRDefault="001E3755" w:rsidP="00F311C8">
      <w:pPr>
        <w:pStyle w:val="Heading4"/>
      </w:pPr>
      <w:bookmarkStart w:id="1076" w:name="_Toc13048538"/>
      <w:bookmarkStart w:id="1077" w:name="_Toc29764754"/>
      <w:bookmarkStart w:id="1078" w:name="_Toc29765172"/>
      <w:bookmarkStart w:id="1079" w:name="_Toc52556670"/>
      <w:bookmarkStart w:id="1080" w:name="_Toc67912372"/>
      <w:bookmarkStart w:id="1081" w:name="_Toc89855307"/>
      <w:r w:rsidRPr="0050431F">
        <w:t>6.2.3.1</w:t>
      </w:r>
      <w:r w:rsidRPr="0050431F">
        <w:tab/>
        <w:t>Definition and applicability</w:t>
      </w:r>
      <w:bookmarkEnd w:id="1076"/>
      <w:bookmarkEnd w:id="1077"/>
      <w:bookmarkEnd w:id="1078"/>
      <w:bookmarkEnd w:id="1079"/>
      <w:bookmarkEnd w:id="1080"/>
      <w:bookmarkEnd w:id="1081"/>
    </w:p>
    <w:p w14:paraId="7BB8486A" w14:textId="77777777" w:rsidR="001E3755" w:rsidRPr="0050431F" w:rsidRDefault="001E3755" w:rsidP="001E3755">
      <w:r w:rsidRPr="0050431F">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7BF0C0F" w14:textId="77777777" w:rsidR="001E3755" w:rsidRPr="0050431F" w:rsidRDefault="001E3755" w:rsidP="00F311C8">
      <w:pPr>
        <w:pStyle w:val="Heading4"/>
      </w:pPr>
      <w:bookmarkStart w:id="1082" w:name="_Toc13048539"/>
      <w:bookmarkStart w:id="1083" w:name="_Toc29764755"/>
      <w:bookmarkStart w:id="1084" w:name="_Toc29765173"/>
      <w:bookmarkStart w:id="1085" w:name="_Toc52556671"/>
      <w:bookmarkStart w:id="1086" w:name="_Toc67912373"/>
      <w:bookmarkStart w:id="1087" w:name="_Toc89855308"/>
      <w:r w:rsidRPr="0050431F">
        <w:t>6.2.3.2</w:t>
      </w:r>
      <w:r w:rsidRPr="0050431F">
        <w:tab/>
      </w:r>
      <w:r w:rsidR="00DB7FF2" w:rsidRPr="0050431F">
        <w:t>Minimum requirement</w:t>
      </w:r>
      <w:bookmarkEnd w:id="1082"/>
      <w:bookmarkEnd w:id="1083"/>
      <w:bookmarkEnd w:id="1084"/>
      <w:bookmarkEnd w:id="1085"/>
      <w:bookmarkEnd w:id="1086"/>
      <w:bookmarkEnd w:id="1087"/>
    </w:p>
    <w:p w14:paraId="273E778A" w14:textId="77777777" w:rsidR="001E3755" w:rsidRPr="0050431F" w:rsidRDefault="001E3755" w:rsidP="001E3755">
      <w:r w:rsidRPr="0050431F">
        <w:t>The minimum requirement is in TS 37.104 [2] subclause 6.2.4.</w:t>
      </w:r>
    </w:p>
    <w:p w14:paraId="227CA5AD" w14:textId="77777777" w:rsidR="001E3755" w:rsidRPr="0050431F" w:rsidRDefault="001E3755" w:rsidP="00F311C8">
      <w:pPr>
        <w:pStyle w:val="Heading4"/>
      </w:pPr>
      <w:bookmarkStart w:id="1088" w:name="_Toc13048540"/>
      <w:bookmarkStart w:id="1089" w:name="_Toc29764756"/>
      <w:bookmarkStart w:id="1090" w:name="_Toc29765174"/>
      <w:bookmarkStart w:id="1091" w:name="_Toc52556672"/>
      <w:bookmarkStart w:id="1092" w:name="_Toc67912374"/>
      <w:bookmarkStart w:id="1093" w:name="_Toc89855309"/>
      <w:r w:rsidRPr="0050431F">
        <w:t>6.2.3.3</w:t>
      </w:r>
      <w:r w:rsidRPr="0050431F">
        <w:tab/>
        <w:t>Test purpose</w:t>
      </w:r>
      <w:bookmarkEnd w:id="1088"/>
      <w:bookmarkEnd w:id="1089"/>
      <w:bookmarkEnd w:id="1090"/>
      <w:bookmarkEnd w:id="1091"/>
      <w:bookmarkEnd w:id="1092"/>
      <w:bookmarkEnd w:id="1093"/>
    </w:p>
    <w:p w14:paraId="22ECAEB3" w14:textId="77777777" w:rsidR="001E3755" w:rsidRPr="0050431F" w:rsidRDefault="001E3755" w:rsidP="001E3755">
      <w:r w:rsidRPr="0050431F">
        <w:rPr>
          <w:rFonts w:cs="v4.2.0"/>
        </w:rPr>
        <w:t>The test purpose is to verify that the UTRA FDD primary CPICH power is within the limits specified by the minimum requirement.</w:t>
      </w:r>
    </w:p>
    <w:p w14:paraId="6CF6BC20" w14:textId="77777777" w:rsidR="001E3755" w:rsidRPr="0050431F" w:rsidRDefault="001E3755" w:rsidP="00F311C8">
      <w:pPr>
        <w:pStyle w:val="Heading4"/>
      </w:pPr>
      <w:bookmarkStart w:id="1094" w:name="_Toc13048541"/>
      <w:bookmarkStart w:id="1095" w:name="_Toc29764757"/>
      <w:bookmarkStart w:id="1096" w:name="_Toc29765175"/>
      <w:bookmarkStart w:id="1097" w:name="_Toc52556673"/>
      <w:bookmarkStart w:id="1098" w:name="_Toc67912375"/>
      <w:bookmarkStart w:id="1099" w:name="_Toc89855310"/>
      <w:r w:rsidRPr="0050431F">
        <w:t>6.2.3.4</w:t>
      </w:r>
      <w:r w:rsidRPr="0050431F">
        <w:tab/>
        <w:t>Method of test</w:t>
      </w:r>
      <w:bookmarkEnd w:id="1094"/>
      <w:bookmarkEnd w:id="1095"/>
      <w:bookmarkEnd w:id="1096"/>
      <w:bookmarkEnd w:id="1097"/>
      <w:bookmarkEnd w:id="1098"/>
      <w:bookmarkEnd w:id="1099"/>
      <w:r w:rsidRPr="0050431F">
        <w:t xml:space="preserve"> </w:t>
      </w:r>
    </w:p>
    <w:p w14:paraId="509C132E" w14:textId="77777777" w:rsidR="001E3755" w:rsidRPr="0050431F" w:rsidRDefault="001E3755" w:rsidP="001E3755">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refer to single-RAT specifications; see clause 5. The following shall apply:</w:t>
      </w:r>
    </w:p>
    <w:p w14:paraId="0E98B9C9" w14:textId="77777777" w:rsidR="001E3755" w:rsidRPr="0050431F" w:rsidRDefault="00F90B94" w:rsidP="00F90B94">
      <w:pPr>
        <w:pStyle w:val="B10"/>
      </w:pPr>
      <w:r w:rsidRPr="0050431F">
        <w:t>-</w:t>
      </w:r>
      <w:r w:rsidRPr="0050431F">
        <w:tab/>
      </w:r>
      <w:r w:rsidR="001E3755" w:rsidRPr="0050431F">
        <w:t>For references to TS 25.141</w:t>
      </w:r>
      <w:r w:rsidR="00AB74E3" w:rsidRPr="0050431F">
        <w:t xml:space="preserve"> [10]</w:t>
      </w:r>
      <w:r w:rsidR="001E3755" w:rsidRPr="0050431F">
        <w:t>, the method of test is specified in TS 25.141 [10], subclause 6.2.2.4.</w:t>
      </w:r>
    </w:p>
    <w:p w14:paraId="141C00FB" w14:textId="77777777" w:rsidR="009548C1" w:rsidRPr="0050431F" w:rsidRDefault="009548C1" w:rsidP="009548C1">
      <w:r w:rsidRPr="0050431F">
        <w:t>In addition, for a multi-band capable BS, the following step shall apply:</w:t>
      </w:r>
    </w:p>
    <w:p w14:paraId="115E5010"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6A323619" w14:textId="77777777" w:rsidR="001E3755" w:rsidRPr="0050431F" w:rsidRDefault="001E3755" w:rsidP="00F311C8">
      <w:pPr>
        <w:pStyle w:val="Heading4"/>
      </w:pPr>
      <w:bookmarkStart w:id="1100" w:name="_Toc13048542"/>
      <w:bookmarkStart w:id="1101" w:name="_Toc29764758"/>
      <w:bookmarkStart w:id="1102" w:name="_Toc29765176"/>
      <w:bookmarkStart w:id="1103" w:name="_Toc52556674"/>
      <w:bookmarkStart w:id="1104" w:name="_Toc67912376"/>
      <w:bookmarkStart w:id="1105" w:name="_Toc89855311"/>
      <w:r w:rsidRPr="0050431F">
        <w:t>6.2.3.5</w:t>
      </w:r>
      <w:r w:rsidRPr="0050431F">
        <w:tab/>
      </w:r>
      <w:r w:rsidR="00DB7FF2" w:rsidRPr="0050431F">
        <w:t>Test requirement</w:t>
      </w:r>
      <w:r w:rsidRPr="0050431F">
        <w:t>s</w:t>
      </w:r>
      <w:bookmarkEnd w:id="1100"/>
      <w:bookmarkEnd w:id="1101"/>
      <w:bookmarkEnd w:id="1102"/>
      <w:bookmarkEnd w:id="1103"/>
      <w:bookmarkEnd w:id="1104"/>
      <w:bookmarkEnd w:id="1105"/>
    </w:p>
    <w:p w14:paraId="23525771" w14:textId="77777777" w:rsidR="001E3755" w:rsidRPr="0050431F" w:rsidRDefault="001E3755" w:rsidP="001E3755">
      <w:r w:rsidRPr="0050431F">
        <w:t>For UTRA FDD the test requirement for CPICH power is specified in TS 25.141 [10], subclause 6.2.2.5.</w:t>
      </w:r>
    </w:p>
    <w:p w14:paraId="28F15548" w14:textId="77777777" w:rsidR="00972E52" w:rsidRPr="0050431F" w:rsidRDefault="00972E52" w:rsidP="00972E52">
      <w:pPr>
        <w:pStyle w:val="Heading3"/>
      </w:pPr>
      <w:bookmarkStart w:id="1106" w:name="_Toc13048543"/>
      <w:bookmarkStart w:id="1107" w:name="_Toc29764759"/>
      <w:bookmarkStart w:id="1108" w:name="_Toc29765177"/>
      <w:bookmarkStart w:id="1109" w:name="_Toc52556675"/>
      <w:bookmarkStart w:id="1110" w:name="_Toc67912377"/>
      <w:bookmarkStart w:id="1111" w:name="_Toc89855312"/>
      <w:r w:rsidRPr="0050431F">
        <w:t>6.2.3A</w:t>
      </w:r>
      <w:r w:rsidRPr="0050431F">
        <w:tab/>
        <w:t>UTRA FDD secondary CPICH power</w:t>
      </w:r>
      <w:bookmarkEnd w:id="1106"/>
      <w:bookmarkEnd w:id="1107"/>
      <w:bookmarkEnd w:id="1108"/>
      <w:bookmarkEnd w:id="1109"/>
      <w:bookmarkEnd w:id="1110"/>
      <w:bookmarkEnd w:id="1111"/>
    </w:p>
    <w:p w14:paraId="4D616CB8" w14:textId="77777777" w:rsidR="00972E52" w:rsidRPr="0050431F" w:rsidRDefault="00972E52" w:rsidP="00972E52">
      <w:pPr>
        <w:pStyle w:val="Heading4"/>
      </w:pPr>
      <w:bookmarkStart w:id="1112" w:name="_Toc13048544"/>
      <w:bookmarkStart w:id="1113" w:name="_Toc29764760"/>
      <w:bookmarkStart w:id="1114" w:name="_Toc29765178"/>
      <w:bookmarkStart w:id="1115" w:name="_Toc52556676"/>
      <w:bookmarkStart w:id="1116" w:name="_Toc67912378"/>
      <w:bookmarkStart w:id="1117" w:name="_Toc89855313"/>
      <w:r w:rsidRPr="0050431F">
        <w:t>6.2.3A.1</w:t>
      </w:r>
      <w:r w:rsidRPr="0050431F">
        <w:tab/>
        <w:t>Definition and applicability</w:t>
      </w:r>
      <w:bookmarkEnd w:id="1112"/>
      <w:bookmarkEnd w:id="1113"/>
      <w:bookmarkEnd w:id="1114"/>
      <w:bookmarkEnd w:id="1115"/>
      <w:bookmarkEnd w:id="1116"/>
      <w:bookmarkEnd w:id="1117"/>
    </w:p>
    <w:p w14:paraId="2D94A636" w14:textId="77777777" w:rsidR="00972E52" w:rsidRPr="0050431F" w:rsidRDefault="00972E52" w:rsidP="00972E52">
      <w:r w:rsidRPr="0050431F">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AB93784" w14:textId="77777777" w:rsidR="00972E52" w:rsidRPr="0050431F" w:rsidRDefault="00972E52" w:rsidP="00F311C8">
      <w:pPr>
        <w:pStyle w:val="Heading4"/>
      </w:pPr>
      <w:bookmarkStart w:id="1118" w:name="_Toc13048545"/>
      <w:bookmarkStart w:id="1119" w:name="_Toc29764761"/>
      <w:bookmarkStart w:id="1120" w:name="_Toc29765179"/>
      <w:bookmarkStart w:id="1121" w:name="_Toc52556677"/>
      <w:bookmarkStart w:id="1122" w:name="_Toc67912379"/>
      <w:bookmarkStart w:id="1123" w:name="_Toc89855314"/>
      <w:r w:rsidRPr="0050431F">
        <w:t>6.2.3A.2</w:t>
      </w:r>
      <w:r w:rsidRPr="0050431F">
        <w:tab/>
        <w:t>Minimum requirement</w:t>
      </w:r>
      <w:bookmarkEnd w:id="1118"/>
      <w:bookmarkEnd w:id="1119"/>
      <w:bookmarkEnd w:id="1120"/>
      <w:bookmarkEnd w:id="1121"/>
      <w:bookmarkEnd w:id="1122"/>
      <w:bookmarkEnd w:id="1123"/>
    </w:p>
    <w:p w14:paraId="6E938AE2" w14:textId="77777777" w:rsidR="00972E52" w:rsidRPr="0050431F" w:rsidRDefault="00972E52" w:rsidP="00972E52">
      <w:r w:rsidRPr="0050431F">
        <w:t>The minimum requirement is in TS 37.104 [2] subclause 6.2.4A.</w:t>
      </w:r>
    </w:p>
    <w:p w14:paraId="2D43E854" w14:textId="77777777" w:rsidR="00972E52" w:rsidRPr="0050431F" w:rsidRDefault="00972E52" w:rsidP="00F311C8">
      <w:pPr>
        <w:pStyle w:val="Heading4"/>
      </w:pPr>
      <w:bookmarkStart w:id="1124" w:name="_Toc13048546"/>
      <w:bookmarkStart w:id="1125" w:name="_Toc29764762"/>
      <w:bookmarkStart w:id="1126" w:name="_Toc29765180"/>
      <w:bookmarkStart w:id="1127" w:name="_Toc52556678"/>
      <w:bookmarkStart w:id="1128" w:name="_Toc67912380"/>
      <w:bookmarkStart w:id="1129" w:name="_Toc89855315"/>
      <w:r w:rsidRPr="0050431F">
        <w:t>6.2.3A.3</w:t>
      </w:r>
      <w:r w:rsidRPr="0050431F">
        <w:tab/>
        <w:t>Test purpose</w:t>
      </w:r>
      <w:bookmarkEnd w:id="1124"/>
      <w:bookmarkEnd w:id="1125"/>
      <w:bookmarkEnd w:id="1126"/>
      <w:bookmarkEnd w:id="1127"/>
      <w:bookmarkEnd w:id="1128"/>
      <w:bookmarkEnd w:id="1129"/>
    </w:p>
    <w:p w14:paraId="2134AB78" w14:textId="77777777" w:rsidR="00972E52" w:rsidRPr="0050431F" w:rsidRDefault="00972E52" w:rsidP="00972E52">
      <w:r w:rsidRPr="0050431F">
        <w:rPr>
          <w:rFonts w:cs="v4.2.0"/>
        </w:rPr>
        <w:t>The test purpose is to verify that the UTRA FDD secondary CPICH power is within the limits specified by the minimum requirement.</w:t>
      </w:r>
    </w:p>
    <w:p w14:paraId="7CA2E2F9" w14:textId="77777777" w:rsidR="00972E52" w:rsidRPr="0050431F" w:rsidRDefault="00972E52" w:rsidP="00F311C8">
      <w:pPr>
        <w:pStyle w:val="Heading4"/>
      </w:pPr>
      <w:bookmarkStart w:id="1130" w:name="_Toc13048547"/>
      <w:bookmarkStart w:id="1131" w:name="_Toc29764763"/>
      <w:bookmarkStart w:id="1132" w:name="_Toc29765181"/>
      <w:bookmarkStart w:id="1133" w:name="_Toc52556679"/>
      <w:bookmarkStart w:id="1134" w:name="_Toc67912381"/>
      <w:bookmarkStart w:id="1135" w:name="_Toc89855316"/>
      <w:r w:rsidRPr="0050431F">
        <w:t>6.2.3A.4</w:t>
      </w:r>
      <w:r w:rsidRPr="0050431F">
        <w:tab/>
        <w:t>Method of test</w:t>
      </w:r>
      <w:bookmarkEnd w:id="1130"/>
      <w:bookmarkEnd w:id="1131"/>
      <w:bookmarkEnd w:id="1132"/>
      <w:bookmarkEnd w:id="1133"/>
      <w:bookmarkEnd w:id="1134"/>
      <w:bookmarkEnd w:id="1135"/>
      <w:r w:rsidRPr="0050431F">
        <w:t xml:space="preserve"> </w:t>
      </w:r>
    </w:p>
    <w:p w14:paraId="0FEA5622" w14:textId="77777777" w:rsidR="00972E52" w:rsidRPr="0050431F" w:rsidRDefault="00972E52" w:rsidP="00972E52">
      <w:pPr>
        <w:keepNext/>
        <w:rPr>
          <w:rFonts w:cs="v5.0.0"/>
          <w:snapToGrid w:val="0"/>
        </w:rPr>
      </w:pPr>
      <w:r w:rsidRPr="0050431F">
        <w:t xml:space="preserve">For this requirement Tables 5.1-1 and </w:t>
      </w:r>
      <w:r w:rsidRPr="0050431F">
        <w:rPr>
          <w:lang w:eastAsia="zh-CN"/>
        </w:rPr>
        <w:t>5.2-1</w:t>
      </w:r>
      <w:r w:rsidRPr="0050431F">
        <w:rPr>
          <w:rFonts w:cs="v5.0.0"/>
          <w:snapToGrid w:val="0"/>
        </w:rPr>
        <w:t xml:space="preserve"> refer to single-RAT specifications; see clause 5. The following shall apply:</w:t>
      </w:r>
    </w:p>
    <w:p w14:paraId="2BF70A94" w14:textId="77777777" w:rsidR="00972E52" w:rsidRPr="0050431F" w:rsidRDefault="00972E52" w:rsidP="00972E52">
      <w:pPr>
        <w:pStyle w:val="B10"/>
      </w:pPr>
      <w:r w:rsidRPr="0050431F">
        <w:t>-</w:t>
      </w:r>
      <w:r w:rsidRPr="0050431F">
        <w:tab/>
        <w:t>For references to TS 25.141 [10], the method of test is specified in TS 25.141 [10], subclause 6.2.3.4.</w:t>
      </w:r>
    </w:p>
    <w:p w14:paraId="3F5D9A65" w14:textId="77777777" w:rsidR="009548C1" w:rsidRPr="0050431F" w:rsidRDefault="009548C1" w:rsidP="009548C1">
      <w:r w:rsidRPr="0050431F">
        <w:t xml:space="preserve">In addition, for a multi-band capable BS, the following step shall apply: </w:t>
      </w:r>
    </w:p>
    <w:p w14:paraId="04F8EB3D"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5C652EC4" w14:textId="77777777" w:rsidR="00972E52" w:rsidRPr="0050431F" w:rsidRDefault="00972E52" w:rsidP="00F311C8">
      <w:pPr>
        <w:pStyle w:val="Heading4"/>
      </w:pPr>
      <w:bookmarkStart w:id="1136" w:name="_Toc13048548"/>
      <w:bookmarkStart w:id="1137" w:name="_Toc29764764"/>
      <w:bookmarkStart w:id="1138" w:name="_Toc29765182"/>
      <w:bookmarkStart w:id="1139" w:name="_Toc52556680"/>
      <w:bookmarkStart w:id="1140" w:name="_Toc67912382"/>
      <w:bookmarkStart w:id="1141" w:name="_Toc89855317"/>
      <w:r w:rsidRPr="0050431F">
        <w:t>6.2.3A.5</w:t>
      </w:r>
      <w:r w:rsidRPr="0050431F">
        <w:tab/>
        <w:t>Test requirements</w:t>
      </w:r>
      <w:bookmarkEnd w:id="1136"/>
      <w:bookmarkEnd w:id="1137"/>
      <w:bookmarkEnd w:id="1138"/>
      <w:bookmarkEnd w:id="1139"/>
      <w:bookmarkEnd w:id="1140"/>
      <w:bookmarkEnd w:id="1141"/>
    </w:p>
    <w:p w14:paraId="30C00A78" w14:textId="77777777" w:rsidR="00972E52" w:rsidRPr="0050431F" w:rsidRDefault="00972E52" w:rsidP="00972E52">
      <w:r w:rsidRPr="0050431F">
        <w:t>For UTRA FDD the test requirement for CPICH power is specified in TS 25.141 [10], subclause 6.2.3.5.</w:t>
      </w:r>
    </w:p>
    <w:p w14:paraId="525E5B55" w14:textId="77777777" w:rsidR="001E3755" w:rsidRPr="0050431F" w:rsidRDefault="001E3755" w:rsidP="00F311C8">
      <w:pPr>
        <w:pStyle w:val="Heading3"/>
      </w:pPr>
      <w:bookmarkStart w:id="1142" w:name="_Toc13048549"/>
      <w:bookmarkStart w:id="1143" w:name="_Toc29764765"/>
      <w:bookmarkStart w:id="1144" w:name="_Toc29765183"/>
      <w:bookmarkStart w:id="1145" w:name="_Toc52556681"/>
      <w:bookmarkStart w:id="1146" w:name="_Toc67912383"/>
      <w:bookmarkStart w:id="1147" w:name="_Toc89855318"/>
      <w:r w:rsidRPr="0050431F">
        <w:t>6.2.4</w:t>
      </w:r>
      <w:r w:rsidRPr="0050431F">
        <w:tab/>
        <w:t>UTRA TDD primary CCPCH</w:t>
      </w:r>
      <w:r w:rsidR="009002E0" w:rsidRPr="0050431F">
        <w:t xml:space="preserve"> power</w:t>
      </w:r>
      <w:bookmarkEnd w:id="1142"/>
      <w:bookmarkEnd w:id="1143"/>
      <w:bookmarkEnd w:id="1144"/>
      <w:bookmarkEnd w:id="1145"/>
      <w:bookmarkEnd w:id="1146"/>
      <w:bookmarkEnd w:id="1147"/>
    </w:p>
    <w:p w14:paraId="08E2BF7F" w14:textId="77777777" w:rsidR="001E3755" w:rsidRPr="0050431F" w:rsidRDefault="001E3755" w:rsidP="00F311C8">
      <w:pPr>
        <w:pStyle w:val="Heading4"/>
      </w:pPr>
      <w:bookmarkStart w:id="1148" w:name="_Toc13048550"/>
      <w:bookmarkStart w:id="1149" w:name="_Toc29764766"/>
      <w:bookmarkStart w:id="1150" w:name="_Toc29765184"/>
      <w:bookmarkStart w:id="1151" w:name="_Toc52556682"/>
      <w:bookmarkStart w:id="1152" w:name="_Toc67912384"/>
      <w:bookmarkStart w:id="1153" w:name="_Toc89855319"/>
      <w:r w:rsidRPr="0050431F">
        <w:t>6.2.4.1</w:t>
      </w:r>
      <w:r w:rsidRPr="0050431F">
        <w:tab/>
        <w:t>Definition and applicability</w:t>
      </w:r>
      <w:bookmarkEnd w:id="1148"/>
      <w:bookmarkEnd w:id="1149"/>
      <w:bookmarkEnd w:id="1150"/>
      <w:bookmarkEnd w:id="1151"/>
      <w:bookmarkEnd w:id="1152"/>
      <w:bookmarkEnd w:id="1153"/>
    </w:p>
    <w:p w14:paraId="7DD92906" w14:textId="77777777" w:rsidR="001E3755" w:rsidRPr="0050431F" w:rsidRDefault="001E3755" w:rsidP="001E3755">
      <w:r w:rsidRPr="0050431F">
        <w:t>UTRA TDD primary CCPCH power is the code domain power of the Primary Common Control Physical Channel averaged over the transmit timeslot. Primary CCPCH power is signalled on the BCH.</w:t>
      </w:r>
    </w:p>
    <w:p w14:paraId="0F07CCBC" w14:textId="77777777" w:rsidR="006742A5" w:rsidRPr="0050431F" w:rsidRDefault="006742A5" w:rsidP="001E3755">
      <w:r w:rsidRPr="0050431F">
        <w:t>UTRA TDD differential accuracy of the Primary CCPCH power is the relative transmitted power accuracy of PCCPCH in consecutive frames when the nominal PCCPCH power is not changed.</w:t>
      </w:r>
    </w:p>
    <w:p w14:paraId="3945FE05" w14:textId="77777777" w:rsidR="001E3755" w:rsidRPr="0050431F" w:rsidRDefault="001E3755" w:rsidP="00F311C8">
      <w:pPr>
        <w:pStyle w:val="Heading4"/>
      </w:pPr>
      <w:bookmarkStart w:id="1154" w:name="_Toc13048551"/>
      <w:bookmarkStart w:id="1155" w:name="_Toc29764767"/>
      <w:bookmarkStart w:id="1156" w:name="_Toc29765185"/>
      <w:bookmarkStart w:id="1157" w:name="_Toc52556683"/>
      <w:bookmarkStart w:id="1158" w:name="_Toc67912385"/>
      <w:bookmarkStart w:id="1159" w:name="_Toc89855320"/>
      <w:r w:rsidRPr="0050431F">
        <w:t>6.2.4.2</w:t>
      </w:r>
      <w:r w:rsidRPr="0050431F">
        <w:tab/>
      </w:r>
      <w:r w:rsidR="00DB7FF2" w:rsidRPr="0050431F">
        <w:t>Minimum requirement</w:t>
      </w:r>
      <w:bookmarkEnd w:id="1154"/>
      <w:bookmarkEnd w:id="1155"/>
      <w:bookmarkEnd w:id="1156"/>
      <w:bookmarkEnd w:id="1157"/>
      <w:bookmarkEnd w:id="1158"/>
      <w:bookmarkEnd w:id="1159"/>
    </w:p>
    <w:p w14:paraId="4D2EE8B9" w14:textId="77777777" w:rsidR="001E3755" w:rsidRPr="0050431F" w:rsidRDefault="001E3755" w:rsidP="001E3755">
      <w:r w:rsidRPr="0050431F">
        <w:t>The minimum requirement is in TS 37.104 [2] subclause 6.2.5.</w:t>
      </w:r>
    </w:p>
    <w:p w14:paraId="1BA2D20F" w14:textId="77777777" w:rsidR="001E3755" w:rsidRPr="0050431F" w:rsidRDefault="001E3755" w:rsidP="00F311C8">
      <w:pPr>
        <w:pStyle w:val="Heading4"/>
      </w:pPr>
      <w:bookmarkStart w:id="1160" w:name="_Toc13048552"/>
      <w:bookmarkStart w:id="1161" w:name="_Toc29764768"/>
      <w:bookmarkStart w:id="1162" w:name="_Toc29765186"/>
      <w:bookmarkStart w:id="1163" w:name="_Toc52556684"/>
      <w:bookmarkStart w:id="1164" w:name="_Toc67912386"/>
      <w:bookmarkStart w:id="1165" w:name="_Toc89855321"/>
      <w:r w:rsidRPr="0050431F">
        <w:t>6.2.4.3</w:t>
      </w:r>
      <w:r w:rsidRPr="0050431F">
        <w:tab/>
        <w:t>Test purpose</w:t>
      </w:r>
      <w:bookmarkEnd w:id="1160"/>
      <w:bookmarkEnd w:id="1161"/>
      <w:bookmarkEnd w:id="1162"/>
      <w:bookmarkEnd w:id="1163"/>
      <w:bookmarkEnd w:id="1164"/>
      <w:bookmarkEnd w:id="1165"/>
    </w:p>
    <w:p w14:paraId="50613C8D" w14:textId="77777777" w:rsidR="001E3755" w:rsidRPr="0050431F" w:rsidRDefault="001E3755" w:rsidP="006742A5">
      <w:r w:rsidRPr="0050431F">
        <w:rPr>
          <w:rFonts w:cs="v4.2.0"/>
        </w:rPr>
        <w:t xml:space="preserve">The test purpose is to verify that the UTRA TDD primary CCPCH power </w:t>
      </w:r>
      <w:r w:rsidR="006742A5" w:rsidRPr="0050431F">
        <w:rPr>
          <w:rFonts w:cs="v4.2.0"/>
        </w:rPr>
        <w:t>and differential accuracy of Primary CCPCH power are</w:t>
      </w:r>
      <w:r w:rsidRPr="0050431F">
        <w:rPr>
          <w:rFonts w:cs="v4.2.0"/>
        </w:rPr>
        <w:t xml:space="preserve"> within the limits specified by the minimum requirement.</w:t>
      </w:r>
    </w:p>
    <w:p w14:paraId="3D5CC26B" w14:textId="77777777" w:rsidR="001E3755" w:rsidRPr="0050431F" w:rsidRDefault="001E3755" w:rsidP="00F311C8">
      <w:pPr>
        <w:pStyle w:val="Heading4"/>
      </w:pPr>
      <w:bookmarkStart w:id="1166" w:name="_Toc13048553"/>
      <w:bookmarkStart w:id="1167" w:name="_Toc29764769"/>
      <w:bookmarkStart w:id="1168" w:name="_Toc29765187"/>
      <w:bookmarkStart w:id="1169" w:name="_Toc52556685"/>
      <w:bookmarkStart w:id="1170" w:name="_Toc67912387"/>
      <w:bookmarkStart w:id="1171" w:name="_Toc89855322"/>
      <w:r w:rsidRPr="0050431F">
        <w:t>6.2.4.4</w:t>
      </w:r>
      <w:r w:rsidRPr="0050431F">
        <w:tab/>
        <w:t>Method of test</w:t>
      </w:r>
      <w:bookmarkEnd w:id="1166"/>
      <w:bookmarkEnd w:id="1167"/>
      <w:bookmarkEnd w:id="1168"/>
      <w:bookmarkEnd w:id="1169"/>
      <w:bookmarkEnd w:id="1170"/>
      <w:bookmarkEnd w:id="1171"/>
    </w:p>
    <w:p w14:paraId="2A9B4A81" w14:textId="77777777" w:rsidR="001E3755" w:rsidRPr="0050431F" w:rsidRDefault="001E3755" w:rsidP="001E3755">
      <w:pPr>
        <w:rPr>
          <w:snapToGrid w:val="0"/>
        </w:rPr>
      </w:pPr>
      <w:r w:rsidRPr="0050431F">
        <w:t xml:space="preserve">For this requirement Tables 5.1-1 and </w:t>
      </w:r>
      <w:r w:rsidR="001575EF" w:rsidRPr="0050431F">
        <w:rPr>
          <w:lang w:eastAsia="zh-CN"/>
        </w:rPr>
        <w:t>5.2-1</w:t>
      </w:r>
      <w:r w:rsidR="001575EF" w:rsidRPr="0050431F">
        <w:rPr>
          <w:snapToGrid w:val="0"/>
        </w:rPr>
        <w:t xml:space="preserve"> </w:t>
      </w:r>
      <w:r w:rsidRPr="0050431F">
        <w:rPr>
          <w:snapToGrid w:val="0"/>
        </w:rPr>
        <w:t>refer to single-RAT specifications; see clause 5. The following shall apply:</w:t>
      </w:r>
    </w:p>
    <w:p w14:paraId="22860338" w14:textId="77777777" w:rsidR="001E3755" w:rsidRPr="0050431F" w:rsidRDefault="00F90B94" w:rsidP="006742A5">
      <w:pPr>
        <w:pStyle w:val="B10"/>
      </w:pPr>
      <w:r w:rsidRPr="0050431F">
        <w:t>-</w:t>
      </w:r>
      <w:r w:rsidRPr="0050431F">
        <w:tab/>
      </w:r>
      <w:r w:rsidR="001E3755" w:rsidRPr="0050431F">
        <w:t>For references to TS 25.142, the method</w:t>
      </w:r>
      <w:r w:rsidR="006742A5" w:rsidRPr="0050431F">
        <w:t>s</w:t>
      </w:r>
      <w:r w:rsidR="001E3755" w:rsidRPr="0050431F">
        <w:t xml:space="preserve"> of test </w:t>
      </w:r>
      <w:r w:rsidR="006742A5" w:rsidRPr="0050431F">
        <w:t>are</w:t>
      </w:r>
      <w:r w:rsidR="001E3755" w:rsidRPr="0050431F">
        <w:t xml:space="preserve"> specified in TS 25.142 [12], subclause 6.4.5.4</w:t>
      </w:r>
      <w:r w:rsidR="006742A5" w:rsidRPr="0050431F">
        <w:t xml:space="preserve"> and 6.4.6.4 respectively</w:t>
      </w:r>
      <w:r w:rsidR="001E3755" w:rsidRPr="0050431F">
        <w:t>.</w:t>
      </w:r>
    </w:p>
    <w:p w14:paraId="0A363258" w14:textId="77777777" w:rsidR="009548C1" w:rsidRPr="0050431F" w:rsidRDefault="009548C1" w:rsidP="009548C1">
      <w:r w:rsidRPr="0050431F">
        <w:t>In addition, for a multi-band capable BS, the following step shall apply:</w:t>
      </w:r>
    </w:p>
    <w:p w14:paraId="5C3619E2"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228BCA9F" w14:textId="77777777" w:rsidR="001E3755" w:rsidRPr="0050431F" w:rsidRDefault="001E3755" w:rsidP="00F311C8">
      <w:pPr>
        <w:pStyle w:val="Heading4"/>
      </w:pPr>
      <w:bookmarkStart w:id="1172" w:name="_Toc13048554"/>
      <w:bookmarkStart w:id="1173" w:name="_Toc29764770"/>
      <w:bookmarkStart w:id="1174" w:name="_Toc29765188"/>
      <w:bookmarkStart w:id="1175" w:name="_Toc52556686"/>
      <w:bookmarkStart w:id="1176" w:name="_Toc67912388"/>
      <w:bookmarkStart w:id="1177" w:name="_Toc89855323"/>
      <w:r w:rsidRPr="0050431F">
        <w:t>6.2.4.5</w:t>
      </w:r>
      <w:r w:rsidRPr="0050431F">
        <w:tab/>
      </w:r>
      <w:r w:rsidR="00DB7FF2" w:rsidRPr="0050431F">
        <w:t>Test requirement</w:t>
      </w:r>
      <w:r w:rsidRPr="0050431F">
        <w:t>s</w:t>
      </w:r>
      <w:bookmarkEnd w:id="1172"/>
      <w:bookmarkEnd w:id="1173"/>
      <w:bookmarkEnd w:id="1174"/>
      <w:bookmarkEnd w:id="1175"/>
      <w:bookmarkEnd w:id="1176"/>
      <w:bookmarkEnd w:id="1177"/>
    </w:p>
    <w:p w14:paraId="67E8EF3B" w14:textId="77777777" w:rsidR="001E3755" w:rsidRPr="0050431F" w:rsidRDefault="001E3755" w:rsidP="00C73A69">
      <w:r w:rsidRPr="0050431F">
        <w:t xml:space="preserve">For UTRA TDD, the test requirement for primary CCPCH power </w:t>
      </w:r>
      <w:r w:rsidR="00C73A69" w:rsidRPr="0050431F">
        <w:t>and the differential accuracy of Primary CCPCH power are</w:t>
      </w:r>
      <w:r w:rsidRPr="0050431F">
        <w:t xml:space="preserve"> specified in TS 25.142 [12], subclause 6.4.5.5</w:t>
      </w:r>
      <w:r w:rsidR="00C73A69" w:rsidRPr="0050431F">
        <w:t xml:space="preserve"> and 6.4.6.5, respectively</w:t>
      </w:r>
      <w:r w:rsidRPr="0050431F">
        <w:t>.</w:t>
      </w:r>
    </w:p>
    <w:p w14:paraId="6E2E907C" w14:textId="77777777" w:rsidR="003032BC" w:rsidRPr="0050431F" w:rsidRDefault="003032BC" w:rsidP="00F311C8">
      <w:pPr>
        <w:pStyle w:val="Heading3"/>
        <w:rPr>
          <w:rFonts w:eastAsia="SimSun"/>
          <w:lang w:eastAsia="zh-CN"/>
        </w:rPr>
      </w:pPr>
      <w:bookmarkStart w:id="1178" w:name="_Toc13048555"/>
      <w:bookmarkStart w:id="1179" w:name="_Toc29764771"/>
      <w:bookmarkStart w:id="1180" w:name="_Toc29765189"/>
      <w:bookmarkStart w:id="1181" w:name="_Toc52556687"/>
      <w:bookmarkStart w:id="1182" w:name="_Toc67912389"/>
      <w:bookmarkStart w:id="1183" w:name="_Toc89855324"/>
      <w:r w:rsidRPr="0050431F">
        <w:rPr>
          <w:rFonts w:eastAsia="SimSun"/>
          <w:lang w:eastAsia="zh-CN"/>
        </w:rPr>
        <w:t>6.2.5</w:t>
      </w:r>
      <w:r w:rsidRPr="0050431F">
        <w:rPr>
          <w:rFonts w:eastAsia="SimSun"/>
          <w:lang w:eastAsia="zh-CN"/>
        </w:rPr>
        <w:tab/>
        <w:t>NB-IoT DL NRS power</w:t>
      </w:r>
      <w:bookmarkEnd w:id="1178"/>
      <w:bookmarkEnd w:id="1179"/>
      <w:bookmarkEnd w:id="1180"/>
      <w:bookmarkEnd w:id="1181"/>
      <w:bookmarkEnd w:id="1182"/>
      <w:bookmarkEnd w:id="1183"/>
    </w:p>
    <w:p w14:paraId="0B69CE06" w14:textId="77777777" w:rsidR="003032BC" w:rsidRPr="0050431F" w:rsidRDefault="003032BC" w:rsidP="00F311C8">
      <w:pPr>
        <w:pStyle w:val="Heading4"/>
        <w:rPr>
          <w:rFonts w:eastAsia="SimSun"/>
          <w:lang w:eastAsia="zh-CN"/>
        </w:rPr>
      </w:pPr>
      <w:bookmarkStart w:id="1184" w:name="_Toc13048556"/>
      <w:bookmarkStart w:id="1185" w:name="_Toc29764772"/>
      <w:bookmarkStart w:id="1186" w:name="_Toc29765190"/>
      <w:bookmarkStart w:id="1187" w:name="_Toc52556688"/>
      <w:bookmarkStart w:id="1188" w:name="_Toc67912390"/>
      <w:bookmarkStart w:id="1189" w:name="_Toc89855325"/>
      <w:r w:rsidRPr="0050431F">
        <w:rPr>
          <w:rFonts w:eastAsia="SimSun"/>
          <w:lang w:eastAsia="zh-CN"/>
        </w:rPr>
        <w:t>6.2.5.1</w:t>
      </w:r>
      <w:r w:rsidRPr="0050431F">
        <w:rPr>
          <w:rFonts w:eastAsia="SimSun"/>
          <w:lang w:eastAsia="zh-CN"/>
        </w:rPr>
        <w:tab/>
        <w:t>Definition and applicability</w:t>
      </w:r>
      <w:bookmarkEnd w:id="1184"/>
      <w:bookmarkEnd w:id="1185"/>
      <w:bookmarkEnd w:id="1186"/>
      <w:bookmarkEnd w:id="1187"/>
      <w:bookmarkEnd w:id="1188"/>
      <w:bookmarkEnd w:id="1189"/>
    </w:p>
    <w:p w14:paraId="75118216" w14:textId="77777777" w:rsidR="003032BC" w:rsidRPr="0050431F" w:rsidRDefault="003032BC" w:rsidP="003032BC">
      <w:pPr>
        <w:rPr>
          <w:rFonts w:eastAsia="SimSun"/>
        </w:rPr>
      </w:pPr>
      <w:r w:rsidRPr="0050431F">
        <w:rPr>
          <w:rFonts w:eastAsia="SimSun"/>
        </w:rPr>
        <w:t>For NB-IoT, DL NRS power is the resource element power of the Downlink Narrow-band Reference Signal.</w:t>
      </w:r>
    </w:p>
    <w:p w14:paraId="3BB871E4" w14:textId="77777777" w:rsidR="003032BC" w:rsidRPr="0050431F" w:rsidRDefault="003032BC" w:rsidP="003032BC">
      <w:pPr>
        <w:rPr>
          <w:rFonts w:eastAsia="SimSun"/>
        </w:rPr>
      </w:pPr>
      <w:r w:rsidRPr="0050431F">
        <w:rPr>
          <w:rFonts w:eastAsia="SimSun"/>
        </w:rPr>
        <w:t xml:space="preserve">The absolute DL NRS power is indicated on the </w:t>
      </w:r>
      <w:r w:rsidRPr="0050431F">
        <w:rPr>
          <w:rFonts w:eastAsia="SimSun"/>
          <w:lang w:eastAsia="zh-CN"/>
        </w:rPr>
        <w:t>DL-SCH</w:t>
      </w:r>
      <w:r w:rsidRPr="0050431F">
        <w:rPr>
          <w:rFonts w:eastAsia="SimSun"/>
        </w:rPr>
        <w:t xml:space="preserve">. The absolute accuracy is defined as the maximum deviation between the DL NRS power indicated on the </w:t>
      </w:r>
      <w:r w:rsidRPr="0050431F">
        <w:rPr>
          <w:rFonts w:eastAsia="SimSun"/>
          <w:lang w:eastAsia="zh-CN"/>
        </w:rPr>
        <w:t>DL-SCH</w:t>
      </w:r>
      <w:r w:rsidRPr="0050431F">
        <w:rPr>
          <w:rFonts w:eastAsia="SimSun"/>
        </w:rPr>
        <w:t xml:space="preserve"> and the DL NRS power of each NB-IoT carrier at the BS antenna connector.</w:t>
      </w:r>
    </w:p>
    <w:p w14:paraId="2DF600E2" w14:textId="77777777" w:rsidR="003032BC" w:rsidRPr="0050431F" w:rsidRDefault="003032BC" w:rsidP="00F311C8">
      <w:pPr>
        <w:pStyle w:val="Heading4"/>
        <w:rPr>
          <w:rFonts w:eastAsia="SimSun"/>
          <w:lang w:eastAsia="zh-CN"/>
        </w:rPr>
      </w:pPr>
      <w:bookmarkStart w:id="1190" w:name="_Toc13048557"/>
      <w:bookmarkStart w:id="1191" w:name="_Toc29764773"/>
      <w:bookmarkStart w:id="1192" w:name="_Toc29765191"/>
      <w:bookmarkStart w:id="1193" w:name="_Toc52556689"/>
      <w:bookmarkStart w:id="1194" w:name="_Toc67912391"/>
      <w:bookmarkStart w:id="1195" w:name="_Toc89855326"/>
      <w:r w:rsidRPr="0050431F">
        <w:rPr>
          <w:rFonts w:eastAsia="SimSun"/>
          <w:lang w:eastAsia="zh-CN"/>
        </w:rPr>
        <w:t>6.2.5.2</w:t>
      </w:r>
      <w:r w:rsidRPr="0050431F">
        <w:rPr>
          <w:rFonts w:eastAsia="SimSun"/>
          <w:lang w:eastAsia="zh-CN"/>
        </w:rPr>
        <w:tab/>
        <w:t>Minimum requirement</w:t>
      </w:r>
      <w:bookmarkEnd w:id="1190"/>
      <w:bookmarkEnd w:id="1191"/>
      <w:bookmarkEnd w:id="1192"/>
      <w:bookmarkEnd w:id="1193"/>
      <w:bookmarkEnd w:id="1194"/>
      <w:bookmarkEnd w:id="1195"/>
    </w:p>
    <w:p w14:paraId="518CBBC3" w14:textId="77777777" w:rsidR="003032BC" w:rsidRPr="0050431F" w:rsidRDefault="003032BC" w:rsidP="003032BC">
      <w:pPr>
        <w:rPr>
          <w:rFonts w:eastAsia="SimSun" w:cs="Arial"/>
        </w:rPr>
      </w:pPr>
      <w:r w:rsidRPr="0050431F">
        <w:rPr>
          <w:rFonts w:eastAsia="SimSun" w:cs="Arial"/>
        </w:rPr>
        <w:t>The minimum requirement is in TS 37.104 [2] subclause 6.2.</w:t>
      </w:r>
      <w:r w:rsidRPr="0050431F">
        <w:rPr>
          <w:rFonts w:eastAsia="SimSun" w:cs="Arial"/>
          <w:lang w:eastAsia="zh-CN"/>
        </w:rPr>
        <w:t>6</w:t>
      </w:r>
      <w:r w:rsidRPr="0050431F">
        <w:rPr>
          <w:rFonts w:eastAsia="SimSun" w:cs="Arial"/>
        </w:rPr>
        <w:t>.</w:t>
      </w:r>
    </w:p>
    <w:p w14:paraId="1F0C03A1" w14:textId="77777777" w:rsidR="003032BC" w:rsidRPr="0050431F" w:rsidRDefault="003032BC" w:rsidP="00F311C8">
      <w:pPr>
        <w:pStyle w:val="Heading4"/>
        <w:rPr>
          <w:rFonts w:eastAsia="SimSun"/>
          <w:lang w:eastAsia="zh-CN"/>
        </w:rPr>
      </w:pPr>
      <w:bookmarkStart w:id="1196" w:name="_Toc13048558"/>
      <w:bookmarkStart w:id="1197" w:name="_Toc29764774"/>
      <w:bookmarkStart w:id="1198" w:name="_Toc29765192"/>
      <w:bookmarkStart w:id="1199" w:name="_Toc52556690"/>
      <w:bookmarkStart w:id="1200" w:name="_Toc67912392"/>
      <w:bookmarkStart w:id="1201" w:name="_Toc89855327"/>
      <w:r w:rsidRPr="0050431F">
        <w:rPr>
          <w:rFonts w:eastAsia="SimSun"/>
          <w:lang w:eastAsia="zh-CN"/>
        </w:rPr>
        <w:t>6.2.5.3</w:t>
      </w:r>
      <w:r w:rsidRPr="0050431F">
        <w:rPr>
          <w:rFonts w:eastAsia="SimSun"/>
          <w:lang w:eastAsia="zh-CN"/>
        </w:rPr>
        <w:tab/>
        <w:t>Test purpose</w:t>
      </w:r>
      <w:bookmarkEnd w:id="1196"/>
      <w:bookmarkEnd w:id="1197"/>
      <w:bookmarkEnd w:id="1198"/>
      <w:bookmarkEnd w:id="1199"/>
      <w:bookmarkEnd w:id="1200"/>
      <w:bookmarkEnd w:id="1201"/>
    </w:p>
    <w:p w14:paraId="2AF3FE86" w14:textId="77777777" w:rsidR="003032BC" w:rsidRPr="0050431F" w:rsidRDefault="003032BC" w:rsidP="003032BC">
      <w:pPr>
        <w:rPr>
          <w:rFonts w:eastAsia="SimSun" w:cs="Arial"/>
        </w:rPr>
      </w:pPr>
      <w:r w:rsidRPr="0050431F">
        <w:rPr>
          <w:rFonts w:eastAsia="SimSun" w:cs="Arial"/>
        </w:rPr>
        <w:t>The test purpose is to verify that the NB-IoT DL NRS power is within the limits specified by the minimum requirement.</w:t>
      </w:r>
    </w:p>
    <w:p w14:paraId="6D7815A5" w14:textId="77777777" w:rsidR="003032BC" w:rsidRPr="0050431F" w:rsidRDefault="003032BC" w:rsidP="00F311C8">
      <w:pPr>
        <w:pStyle w:val="Heading4"/>
        <w:rPr>
          <w:rFonts w:eastAsia="SimSun"/>
          <w:lang w:eastAsia="zh-CN"/>
        </w:rPr>
      </w:pPr>
      <w:bookmarkStart w:id="1202" w:name="_Toc13048559"/>
      <w:bookmarkStart w:id="1203" w:name="_Toc29764775"/>
      <w:bookmarkStart w:id="1204" w:name="_Toc29765193"/>
      <w:bookmarkStart w:id="1205" w:name="_Toc52556691"/>
      <w:bookmarkStart w:id="1206" w:name="_Toc67912393"/>
      <w:bookmarkStart w:id="1207" w:name="_Toc89855328"/>
      <w:r w:rsidRPr="0050431F">
        <w:rPr>
          <w:rFonts w:eastAsia="SimSun"/>
          <w:lang w:eastAsia="zh-CN"/>
        </w:rPr>
        <w:t>6.2.5.4</w:t>
      </w:r>
      <w:r w:rsidRPr="0050431F">
        <w:rPr>
          <w:rFonts w:eastAsia="SimSun"/>
          <w:lang w:eastAsia="zh-CN"/>
        </w:rPr>
        <w:tab/>
        <w:t>Method of test</w:t>
      </w:r>
      <w:bookmarkEnd w:id="1202"/>
      <w:bookmarkEnd w:id="1203"/>
      <w:bookmarkEnd w:id="1204"/>
      <w:bookmarkEnd w:id="1205"/>
      <w:bookmarkEnd w:id="1206"/>
      <w:bookmarkEnd w:id="1207"/>
    </w:p>
    <w:p w14:paraId="32E35946" w14:textId="77777777" w:rsidR="003032BC" w:rsidRPr="0050431F" w:rsidRDefault="003032BC" w:rsidP="003032BC">
      <w:pPr>
        <w:keepNext/>
        <w:rPr>
          <w:rFonts w:eastAsia="SimSun" w:cs="Arial"/>
          <w:snapToGrid w:val="0"/>
        </w:rPr>
      </w:pPr>
      <w:r w:rsidRPr="0050431F">
        <w:rPr>
          <w:rFonts w:eastAsia="SimSun" w:cs="Arial"/>
        </w:rPr>
        <w:t xml:space="preserve">For this requirement Tables 5.1-1 and </w:t>
      </w:r>
      <w:r w:rsidRPr="0050431F">
        <w:rPr>
          <w:rFonts w:eastAsia="SimSun" w:cs="Arial"/>
          <w:lang w:eastAsia="zh-CN"/>
        </w:rPr>
        <w:t>5.2-1</w:t>
      </w:r>
      <w:r w:rsidRPr="0050431F">
        <w:rPr>
          <w:rFonts w:eastAsia="SimSun" w:cs="Arial"/>
          <w:snapToGrid w:val="0"/>
        </w:rPr>
        <w:t xml:space="preserve"> refer to single-RAT specifications; see clause 5. The following shall apply:</w:t>
      </w:r>
    </w:p>
    <w:p w14:paraId="56E48F7F" w14:textId="77777777" w:rsidR="003032BC" w:rsidRPr="0050431F" w:rsidRDefault="003032BC" w:rsidP="003032BC">
      <w:pPr>
        <w:pStyle w:val="B10"/>
        <w:rPr>
          <w:rFonts w:eastAsia="SimSun"/>
        </w:rPr>
      </w:pPr>
      <w:r w:rsidRPr="0050431F">
        <w:rPr>
          <w:rFonts w:eastAsia="SimSun"/>
        </w:rPr>
        <w:t>-</w:t>
      </w:r>
      <w:r w:rsidRPr="0050431F">
        <w:rPr>
          <w:rFonts w:eastAsia="SimSun"/>
        </w:rPr>
        <w:tab/>
        <w:t>For references to TS 36.141 [9], the method of test is specified in TS 36.141 [9], subclause 6.5.4.4.</w:t>
      </w:r>
    </w:p>
    <w:p w14:paraId="1961D667" w14:textId="77777777" w:rsidR="003032BC" w:rsidRPr="0050431F" w:rsidRDefault="003032BC" w:rsidP="00F311C8">
      <w:pPr>
        <w:pStyle w:val="Heading4"/>
        <w:rPr>
          <w:rFonts w:eastAsia="SimSun"/>
          <w:lang w:eastAsia="zh-CN"/>
        </w:rPr>
      </w:pPr>
      <w:bookmarkStart w:id="1208" w:name="_Toc13048560"/>
      <w:bookmarkStart w:id="1209" w:name="_Toc29764776"/>
      <w:bookmarkStart w:id="1210" w:name="_Toc29765194"/>
      <w:bookmarkStart w:id="1211" w:name="_Toc52556692"/>
      <w:bookmarkStart w:id="1212" w:name="_Toc67912394"/>
      <w:bookmarkStart w:id="1213" w:name="_Toc89855329"/>
      <w:r w:rsidRPr="0050431F">
        <w:rPr>
          <w:rFonts w:eastAsia="SimSun"/>
          <w:lang w:eastAsia="zh-CN"/>
        </w:rPr>
        <w:t>6.2.5.5</w:t>
      </w:r>
      <w:r w:rsidRPr="0050431F">
        <w:rPr>
          <w:rFonts w:eastAsia="SimSun"/>
          <w:lang w:eastAsia="zh-CN"/>
        </w:rPr>
        <w:tab/>
        <w:t>Test requirements</w:t>
      </w:r>
      <w:bookmarkEnd w:id="1208"/>
      <w:bookmarkEnd w:id="1209"/>
      <w:bookmarkEnd w:id="1210"/>
      <w:bookmarkEnd w:id="1211"/>
      <w:bookmarkEnd w:id="1212"/>
      <w:bookmarkEnd w:id="1213"/>
    </w:p>
    <w:p w14:paraId="596AEA09" w14:textId="77777777" w:rsidR="003032BC" w:rsidRPr="0050431F" w:rsidRDefault="003032BC" w:rsidP="00C73A69">
      <w:pPr>
        <w:rPr>
          <w:rFonts w:eastAsia="SimSun"/>
        </w:rPr>
      </w:pPr>
      <w:r w:rsidRPr="0050431F">
        <w:rPr>
          <w:rFonts w:eastAsia="SimSun"/>
        </w:rPr>
        <w:t>The test requirement for DL RS power is specified in TS 36.141 [9], subclause 6.5.4.5.</w:t>
      </w:r>
    </w:p>
    <w:p w14:paraId="75A13315" w14:textId="77777777" w:rsidR="00922DAC" w:rsidRPr="0050431F" w:rsidRDefault="005F0157" w:rsidP="00F311C8">
      <w:pPr>
        <w:pStyle w:val="Heading2"/>
      </w:pPr>
      <w:bookmarkStart w:id="1214" w:name="_Toc13048561"/>
      <w:bookmarkStart w:id="1215" w:name="_Toc29764777"/>
      <w:bookmarkStart w:id="1216" w:name="_Toc29765195"/>
      <w:bookmarkStart w:id="1217" w:name="_Toc52556693"/>
      <w:bookmarkStart w:id="1218" w:name="_Toc67912395"/>
      <w:bookmarkStart w:id="1219" w:name="_Toc89855330"/>
      <w:r w:rsidRPr="0050431F">
        <w:t>6.3</w:t>
      </w:r>
      <w:r w:rsidRPr="0050431F">
        <w:tab/>
        <w:t>Output power dynamics</w:t>
      </w:r>
      <w:bookmarkEnd w:id="1214"/>
      <w:bookmarkEnd w:id="1215"/>
      <w:bookmarkEnd w:id="1216"/>
      <w:bookmarkEnd w:id="1217"/>
      <w:bookmarkEnd w:id="1218"/>
      <w:bookmarkEnd w:id="1219"/>
    </w:p>
    <w:p w14:paraId="4431A856" w14:textId="77777777" w:rsidR="00F104DF" w:rsidRPr="0050431F" w:rsidRDefault="00F104DF" w:rsidP="00F311C8">
      <w:pPr>
        <w:pStyle w:val="Heading3"/>
      </w:pPr>
      <w:bookmarkStart w:id="1220" w:name="_Toc13048562"/>
      <w:bookmarkStart w:id="1221" w:name="_Toc29764778"/>
      <w:bookmarkStart w:id="1222" w:name="_Toc29765196"/>
      <w:bookmarkStart w:id="1223" w:name="_Toc52556694"/>
      <w:bookmarkStart w:id="1224" w:name="_Toc67912396"/>
      <w:bookmarkStart w:id="1225" w:name="_Toc89855331"/>
      <w:smartTag w:uri="urn:schemas-microsoft-com:office:smarttags" w:element="chmetcnv">
        <w:smartTagPr>
          <w:attr w:name="IsROCDate" w:val="False"/>
          <w:attr w:name="IsLunarDate" w:val="False"/>
          <w:attr w:name="Day" w:val="30"/>
          <w:attr w:name="Month" w:val="12"/>
          <w:attr w:name="Year" w:val="1899"/>
        </w:smartTagPr>
        <w:r w:rsidRPr="0050431F">
          <w:t>6.3.1</w:t>
        </w:r>
        <w:r w:rsidRPr="0050431F">
          <w:tab/>
        </w:r>
      </w:smartTag>
      <w:r w:rsidRPr="0050431F">
        <w:t>Definition and applicability</w:t>
      </w:r>
      <w:bookmarkEnd w:id="1220"/>
      <w:bookmarkEnd w:id="1221"/>
      <w:bookmarkEnd w:id="1222"/>
      <w:bookmarkEnd w:id="1223"/>
      <w:bookmarkEnd w:id="1224"/>
      <w:bookmarkEnd w:id="1225"/>
    </w:p>
    <w:p w14:paraId="4013C0E3" w14:textId="77777777" w:rsidR="00F104DF" w:rsidRPr="0050431F" w:rsidRDefault="00F104DF" w:rsidP="00F104DF">
      <w:r w:rsidRPr="0050431F">
        <w:t>Output power dynamics is defined by the MSR BS transmitter’s ability to operate at varying output power levels.</w:t>
      </w:r>
    </w:p>
    <w:p w14:paraId="50DB8F8B" w14:textId="77777777" w:rsidR="00F104DF" w:rsidRPr="0050431F" w:rsidRDefault="00F104DF" w:rsidP="00F311C8">
      <w:pPr>
        <w:pStyle w:val="Heading3"/>
      </w:pPr>
      <w:bookmarkStart w:id="1226" w:name="_Toc13048563"/>
      <w:bookmarkStart w:id="1227" w:name="_Toc29764779"/>
      <w:bookmarkStart w:id="1228" w:name="_Toc29765197"/>
      <w:bookmarkStart w:id="1229" w:name="_Toc52556695"/>
      <w:bookmarkStart w:id="1230" w:name="_Toc67912397"/>
      <w:bookmarkStart w:id="1231" w:name="_Toc89855332"/>
      <w:smartTag w:uri="urn:schemas-microsoft-com:office:smarttags" w:element="chmetcnv">
        <w:smartTagPr>
          <w:attr w:name="IsROCDate" w:val="False"/>
          <w:attr w:name="IsLunarDate" w:val="False"/>
          <w:attr w:name="Day" w:val="30"/>
          <w:attr w:name="Month" w:val="12"/>
          <w:attr w:name="Year" w:val="1899"/>
        </w:smartTagPr>
        <w:r w:rsidRPr="0050431F">
          <w:t>6.3.2</w:t>
        </w:r>
        <w:r w:rsidRPr="0050431F">
          <w:tab/>
        </w:r>
      </w:smartTag>
      <w:r w:rsidRPr="0050431F">
        <w:t>Minimum Requirement</w:t>
      </w:r>
      <w:bookmarkEnd w:id="1226"/>
      <w:bookmarkEnd w:id="1227"/>
      <w:bookmarkEnd w:id="1228"/>
      <w:bookmarkEnd w:id="1229"/>
      <w:bookmarkEnd w:id="1230"/>
      <w:bookmarkEnd w:id="1231"/>
    </w:p>
    <w:p w14:paraId="121EA17D" w14:textId="77777777" w:rsidR="00F104DF" w:rsidRPr="0050431F" w:rsidRDefault="00F104DF" w:rsidP="00F104DF">
      <w:r w:rsidRPr="0050431F">
        <w:t xml:space="preserve">The minimum requirement is in TS 37.104 [2] subclause </w:t>
      </w:r>
      <w:smartTag w:uri="urn:schemas-microsoft-com:office:smarttags" w:element="chmetcnv">
        <w:smartTagPr>
          <w:attr w:name="IsROCDate" w:val="False"/>
          <w:attr w:name="IsLunarDate" w:val="False"/>
          <w:attr w:name="Day" w:val="30"/>
          <w:attr w:name="Month" w:val="12"/>
          <w:attr w:name="Year" w:val="1899"/>
        </w:smartTagPr>
        <w:r w:rsidRPr="0050431F">
          <w:t>6.3.1</w:t>
        </w:r>
      </w:smartTag>
      <w:r w:rsidRPr="0050431F">
        <w:t>, 6.3.2, 6.3.3 and 6.3.4.</w:t>
      </w:r>
    </w:p>
    <w:p w14:paraId="3C25F1A8" w14:textId="77777777" w:rsidR="00F104DF" w:rsidRPr="0050431F" w:rsidRDefault="00F104DF" w:rsidP="00F311C8">
      <w:pPr>
        <w:pStyle w:val="Heading3"/>
      </w:pPr>
      <w:bookmarkStart w:id="1232" w:name="_Toc13048564"/>
      <w:bookmarkStart w:id="1233" w:name="_Toc29764780"/>
      <w:bookmarkStart w:id="1234" w:name="_Toc29765198"/>
      <w:bookmarkStart w:id="1235" w:name="_Toc52556696"/>
      <w:bookmarkStart w:id="1236" w:name="_Toc67912398"/>
      <w:bookmarkStart w:id="1237" w:name="_Toc89855333"/>
      <w:smartTag w:uri="urn:schemas-microsoft-com:office:smarttags" w:element="chmetcnv">
        <w:smartTagPr>
          <w:attr w:name="IsROCDate" w:val="False"/>
          <w:attr w:name="IsLunarDate" w:val="False"/>
          <w:attr w:name="Day" w:val="30"/>
          <w:attr w:name="Month" w:val="12"/>
          <w:attr w:name="Year" w:val="1899"/>
        </w:smartTagPr>
        <w:r w:rsidRPr="0050431F">
          <w:t>6.3.3</w:t>
        </w:r>
        <w:r w:rsidRPr="0050431F">
          <w:tab/>
        </w:r>
      </w:smartTag>
      <w:r w:rsidRPr="0050431F">
        <w:t>Test purpose</w:t>
      </w:r>
      <w:bookmarkEnd w:id="1232"/>
      <w:bookmarkEnd w:id="1233"/>
      <w:bookmarkEnd w:id="1234"/>
      <w:bookmarkEnd w:id="1235"/>
      <w:bookmarkEnd w:id="1236"/>
      <w:bookmarkEnd w:id="1237"/>
    </w:p>
    <w:p w14:paraId="16B48B2E" w14:textId="77777777" w:rsidR="00F104DF" w:rsidRPr="0050431F" w:rsidRDefault="00F104DF" w:rsidP="00F104DF">
      <w:pPr>
        <w:rPr>
          <w:lang w:eastAsia="zh-CN"/>
        </w:rPr>
      </w:pPr>
      <w:r w:rsidRPr="0050431F">
        <w:t>The test purpose is to verify that the output power dynamics are met as specified by the minimum requirement.</w:t>
      </w:r>
    </w:p>
    <w:p w14:paraId="274C32B0" w14:textId="77777777" w:rsidR="00F104DF" w:rsidRPr="0050431F" w:rsidRDefault="00F104DF" w:rsidP="00F311C8">
      <w:pPr>
        <w:pStyle w:val="Heading3"/>
      </w:pPr>
      <w:bookmarkStart w:id="1238" w:name="_Toc13048565"/>
      <w:bookmarkStart w:id="1239" w:name="_Toc29764781"/>
      <w:bookmarkStart w:id="1240" w:name="_Toc29765199"/>
      <w:bookmarkStart w:id="1241" w:name="_Toc52556697"/>
      <w:bookmarkStart w:id="1242" w:name="_Toc67912399"/>
      <w:bookmarkStart w:id="1243" w:name="_Toc89855334"/>
      <w:smartTag w:uri="urn:schemas-microsoft-com:office:smarttags" w:element="chmetcnv">
        <w:smartTagPr>
          <w:attr w:name="Year" w:val="1899"/>
          <w:attr w:name="Month" w:val="12"/>
          <w:attr w:name="Day" w:val="30"/>
          <w:attr w:name="IsLunarDate" w:val="False"/>
          <w:attr w:name="IsROCDate" w:val="False"/>
        </w:smartTagPr>
        <w:r w:rsidRPr="0050431F">
          <w:t>6.</w:t>
        </w:r>
        <w:r w:rsidRPr="0050431F">
          <w:rPr>
            <w:lang w:eastAsia="zh-CN"/>
          </w:rPr>
          <w:t>3</w:t>
        </w:r>
        <w:r w:rsidRPr="0050431F">
          <w:t>.4</w:t>
        </w:r>
        <w:r w:rsidRPr="0050431F">
          <w:tab/>
        </w:r>
      </w:smartTag>
      <w:r w:rsidRPr="0050431F">
        <w:t>Method of test</w:t>
      </w:r>
      <w:bookmarkEnd w:id="1238"/>
      <w:bookmarkEnd w:id="1239"/>
      <w:bookmarkEnd w:id="1240"/>
      <w:bookmarkEnd w:id="1241"/>
      <w:bookmarkEnd w:id="1242"/>
      <w:bookmarkEnd w:id="1243"/>
    </w:p>
    <w:p w14:paraId="31414EA6" w14:textId="77777777" w:rsidR="00F104DF" w:rsidRPr="0050431F" w:rsidRDefault="00F104DF" w:rsidP="00F104DF">
      <w:r w:rsidRPr="0050431F">
        <w:t xml:space="preserve">For this requirement Tables 5.1-1 and </w:t>
      </w:r>
      <w:r w:rsidR="001575EF" w:rsidRPr="0050431F">
        <w:rPr>
          <w:lang w:eastAsia="zh-CN"/>
        </w:rPr>
        <w:t>5.2-1</w:t>
      </w:r>
      <w:r w:rsidRPr="0050431F">
        <w:t xml:space="preserve"> refer to single-RAT specifications; see clause 5</w:t>
      </w:r>
      <w:r w:rsidR="00246470" w:rsidRPr="0050431F">
        <w:t>, for a BS declared to support CS1 to CS6</w:t>
      </w:r>
      <w:r w:rsidR="002F6EF4" w:rsidRPr="0050431F">
        <w:t xml:space="preserve"> and CS8 to CS14</w:t>
      </w:r>
      <w:r w:rsidRPr="0050431F">
        <w:t>. The following shall apply</w:t>
      </w:r>
      <w:r w:rsidR="00246470" w:rsidRPr="0050431F">
        <w:t xml:space="preserve"> for a BS declared to support CS1 to CS6</w:t>
      </w:r>
      <w:r w:rsidR="002F6EF4" w:rsidRPr="0050431F">
        <w:t xml:space="preserve"> and CS8 to CS14</w:t>
      </w:r>
      <w:r w:rsidRPr="0050431F">
        <w:t>:</w:t>
      </w:r>
    </w:p>
    <w:p w14:paraId="3172FF70" w14:textId="77777777" w:rsidR="00F104DF" w:rsidRPr="0050431F" w:rsidRDefault="00F104DF" w:rsidP="00F104DF">
      <w:pPr>
        <w:pStyle w:val="B10"/>
      </w:pPr>
      <w:r w:rsidRPr="0050431F">
        <w:t>-</w:t>
      </w:r>
      <w:r w:rsidRPr="0050431F">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50431F">
          <w:t>6.3.2</w:t>
        </w:r>
      </w:smartTag>
      <w:r w:rsidRPr="0050431F">
        <w:t>.4</w:t>
      </w:r>
      <w:r w:rsidR="002F6EF4" w:rsidRPr="0050431F">
        <w:t xml:space="preserve"> and 6.3.3.4</w:t>
      </w:r>
      <w:r w:rsidRPr="0050431F">
        <w:t>.</w:t>
      </w:r>
    </w:p>
    <w:p w14:paraId="23BE29F4" w14:textId="77777777" w:rsidR="00F104DF" w:rsidRPr="0050431F" w:rsidRDefault="00F104DF" w:rsidP="00F104DF">
      <w:pPr>
        <w:pStyle w:val="B10"/>
      </w:pPr>
      <w:r w:rsidRPr="0050431F">
        <w:t>-</w:t>
      </w:r>
      <w:r w:rsidRPr="0050431F">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.4, 6.4.3.4, 6.4.4.4 and 6.4.5.4.</w:t>
      </w:r>
    </w:p>
    <w:p w14:paraId="515C4D4E" w14:textId="77777777" w:rsidR="00F104DF" w:rsidRPr="0050431F" w:rsidRDefault="00F104DF" w:rsidP="00F104DF">
      <w:pPr>
        <w:pStyle w:val="B10"/>
        <w:rPr>
          <w:lang w:eastAsia="zh-CN"/>
        </w:rPr>
      </w:pPr>
      <w:r w:rsidRPr="0050431F">
        <w:t>-</w:t>
      </w:r>
      <w:r w:rsidRPr="0050431F">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.4, 6.4.3.4, 6.4.4.4, 6.4.5.4 and 6.4.6.4.</w:t>
      </w:r>
    </w:p>
    <w:p w14:paraId="5D0E971B" w14:textId="77777777" w:rsidR="00F104DF" w:rsidRPr="0050431F" w:rsidRDefault="00F104DF" w:rsidP="00F104DF">
      <w:pPr>
        <w:pStyle w:val="B10"/>
        <w:rPr>
          <w:rFonts w:cs="v4.2.0"/>
          <w:lang w:eastAsia="zh-CN"/>
        </w:rPr>
      </w:pPr>
      <w:r w:rsidRPr="0050431F">
        <w:t>-</w:t>
      </w:r>
      <w:r w:rsidRPr="0050431F">
        <w:tab/>
        <w:t>For references to TS 51.021 [11], the</w:t>
      </w:r>
      <w:r w:rsidRPr="0050431F">
        <w:rPr>
          <w:rFonts w:cs="v4.2.0"/>
        </w:rPr>
        <w:t xml:space="preserve"> method of test is specified in TS 51.021 [11], subclause</w:t>
      </w:r>
      <w:r w:rsidRPr="0050431F">
        <w:rPr>
          <w:rFonts w:cs="v4.2.0"/>
          <w:lang w:eastAsia="zh-CN"/>
        </w:rPr>
        <w:t xml:space="preserve"> 6.3 and 6.4.</w:t>
      </w:r>
    </w:p>
    <w:p w14:paraId="13C7C49F" w14:textId="77777777" w:rsidR="00246470" w:rsidRPr="0050431F" w:rsidRDefault="00246470" w:rsidP="00246470">
      <w:r w:rsidRPr="0050431F">
        <w:t>If a BS is declared to support CS7</w:t>
      </w:r>
      <w:r w:rsidR="002F6EF4" w:rsidRPr="0050431F">
        <w:t xml:space="preserve"> and CS15</w:t>
      </w:r>
      <w:r w:rsidRPr="0050431F">
        <w:t>, the following shall apply:</w:t>
      </w:r>
    </w:p>
    <w:p w14:paraId="71CECB1F" w14:textId="77777777" w:rsidR="00246470" w:rsidRPr="0050431F" w:rsidRDefault="00246470" w:rsidP="00246470">
      <w:pPr>
        <w:pStyle w:val="B10"/>
      </w:pPr>
      <w:r w:rsidRPr="0050431F">
        <w:t>-</w:t>
      </w:r>
      <w:r w:rsidRPr="0050431F">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50431F">
          <w:t>6.3.2</w:t>
        </w:r>
      </w:smartTag>
      <w:r w:rsidRPr="0050431F">
        <w:t>.4</w:t>
      </w:r>
      <w:r w:rsidR="002F6EF4" w:rsidRPr="0050431F">
        <w:t xml:space="preserve"> and 6.3.3.4</w:t>
      </w:r>
      <w:r w:rsidRPr="0050431F">
        <w:t>.</w:t>
      </w:r>
    </w:p>
    <w:p w14:paraId="2553496B" w14:textId="77777777" w:rsidR="00246470" w:rsidRPr="0050431F" w:rsidRDefault="00246470" w:rsidP="00246470">
      <w:pPr>
        <w:pStyle w:val="B10"/>
      </w:pPr>
      <w:r w:rsidRPr="0050431F">
        <w:t>-</w:t>
      </w:r>
      <w:r w:rsidRPr="0050431F">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50431F">
          <w:t>6.4.2</w:t>
        </w:r>
      </w:smartTag>
      <w:r w:rsidRPr="0050431F">
        <w:t>.4, 6.4.3.4, 6.4.4.4 and 6.4.5.4.</w:t>
      </w:r>
    </w:p>
    <w:p w14:paraId="073449BE" w14:textId="77777777" w:rsidR="00246470" w:rsidRPr="0050431F" w:rsidRDefault="00246470" w:rsidP="00246470">
      <w:pPr>
        <w:pStyle w:val="B10"/>
      </w:pPr>
      <w:r w:rsidRPr="0050431F">
        <w:t>-</w:t>
      </w:r>
      <w:r w:rsidRPr="0050431F">
        <w:tab/>
        <w:t>For testing GSM/EDGE output power dynamics, steps in subclause 6.3.4.1 and 6.3.4.2 shall apply.</w:t>
      </w:r>
    </w:p>
    <w:p w14:paraId="7BFDB684" w14:textId="77777777" w:rsidR="00246470" w:rsidRPr="0050431F" w:rsidRDefault="00246470" w:rsidP="00F311C8">
      <w:pPr>
        <w:pStyle w:val="Heading4"/>
      </w:pPr>
      <w:bookmarkStart w:id="1244" w:name="_Toc13048566"/>
      <w:bookmarkStart w:id="1245" w:name="_Toc29764782"/>
      <w:bookmarkStart w:id="1246" w:name="_Toc29765200"/>
      <w:bookmarkStart w:id="1247" w:name="_Toc52556698"/>
      <w:bookmarkStart w:id="1248" w:name="_Toc67912400"/>
      <w:bookmarkStart w:id="1249" w:name="_Toc89855335"/>
      <w:r w:rsidRPr="0050431F">
        <w:t>6.3.4.1</w:t>
      </w:r>
      <w:r w:rsidRPr="0050431F">
        <w:tab/>
        <w:t>Initial conditions for GSM/EDGE output power dynamics for CS7</w:t>
      </w:r>
      <w:bookmarkEnd w:id="1244"/>
      <w:bookmarkEnd w:id="1245"/>
      <w:bookmarkEnd w:id="1246"/>
      <w:bookmarkEnd w:id="1247"/>
      <w:bookmarkEnd w:id="1248"/>
      <w:bookmarkEnd w:id="1249"/>
    </w:p>
    <w:p w14:paraId="4F4FE482" w14:textId="77777777" w:rsidR="00246470" w:rsidRPr="0050431F" w:rsidRDefault="005A010E" w:rsidP="00246470">
      <w:pPr>
        <w:rPr>
          <w:rFonts w:eastAsia="MS P??" w:cs="v4.2.0"/>
        </w:rPr>
      </w:pPr>
      <w:r w:rsidRPr="0050431F">
        <w:t>Base Station RF Bandwidth</w:t>
      </w:r>
      <w:r w:rsidR="00246470" w:rsidRPr="0050431F">
        <w:t xml:space="preserve"> positions </w:t>
      </w:r>
      <w:r w:rsidR="00246470" w:rsidRPr="0050431F">
        <w:rPr>
          <w:rFonts w:cs="v4.2.0"/>
        </w:rPr>
        <w:t>to be tested:</w:t>
      </w:r>
      <w:r w:rsidR="002B1E27">
        <w:rPr>
          <w:rFonts w:cs="v4.2.0"/>
        </w:rPr>
        <w:tab/>
      </w:r>
      <w:r w:rsidR="00246470" w:rsidRPr="0050431F">
        <w:rPr>
          <w:rFonts w:cs="v4.2.0"/>
        </w:rPr>
        <w:t>M</w:t>
      </w:r>
      <w:r w:rsidR="00246470" w:rsidRPr="0050431F">
        <w:rPr>
          <w:rFonts w:cs="v4.2.0"/>
          <w:vertAlign w:val="subscript"/>
        </w:rPr>
        <w:t>RFBW</w:t>
      </w:r>
      <w:r w:rsidR="00246470" w:rsidRPr="0050431F">
        <w:rPr>
          <w:rFonts w:cs="v4.2.0"/>
        </w:rPr>
        <w:t xml:space="preserve"> in single-band operation, see subclause 4.9.1,</w:t>
      </w:r>
    </w:p>
    <w:p w14:paraId="46FE2120" w14:textId="77777777" w:rsidR="00246470" w:rsidRPr="0050431F" w:rsidRDefault="00246470" w:rsidP="00246470">
      <w:pPr>
        <w:pStyle w:val="B10"/>
      </w:pPr>
      <w:r w:rsidRPr="0050431F">
        <w:t>1)</w:t>
      </w:r>
      <w:r w:rsidRPr="0050431F">
        <w:tab/>
        <w:t>Set up the equipment as shown in Annex D.1.1.</w:t>
      </w:r>
    </w:p>
    <w:p w14:paraId="1E49908F" w14:textId="77777777" w:rsidR="00246470" w:rsidRPr="0050431F" w:rsidRDefault="00246470" w:rsidP="00F311C8">
      <w:pPr>
        <w:pStyle w:val="Heading4"/>
      </w:pPr>
      <w:bookmarkStart w:id="1250" w:name="_Toc13048567"/>
      <w:bookmarkStart w:id="1251" w:name="_Toc29764783"/>
      <w:bookmarkStart w:id="1252" w:name="_Toc29765201"/>
      <w:bookmarkStart w:id="1253" w:name="_Toc52556699"/>
      <w:bookmarkStart w:id="1254" w:name="_Toc67912401"/>
      <w:bookmarkStart w:id="1255" w:name="_Toc89855336"/>
      <w:r w:rsidRPr="0050431F">
        <w:t>6.3.4.2</w:t>
      </w:r>
      <w:r w:rsidRPr="0050431F">
        <w:tab/>
        <w:t>Procedure for GSM/EDGE output power dynamics</w:t>
      </w:r>
      <w:bookmarkEnd w:id="1250"/>
      <w:bookmarkEnd w:id="1251"/>
      <w:bookmarkEnd w:id="1252"/>
      <w:bookmarkEnd w:id="1253"/>
      <w:bookmarkEnd w:id="1254"/>
      <w:bookmarkEnd w:id="1255"/>
    </w:p>
    <w:p w14:paraId="073B7FD1" w14:textId="77777777" w:rsidR="00246470" w:rsidRPr="0050431F" w:rsidRDefault="00246470" w:rsidP="00246470">
      <w:pPr>
        <w:pStyle w:val="B10"/>
      </w:pPr>
      <w:r w:rsidRPr="0050431F">
        <w:t>1)</w:t>
      </w:r>
      <w:r w:rsidRPr="0050431F">
        <w:tab/>
      </w:r>
      <w:r w:rsidRPr="0050431F">
        <w:rPr>
          <w:rFonts w:cs="v4.2.0"/>
          <w:snapToGrid w:val="0"/>
        </w:rPr>
        <w:t xml:space="preserve">Set the BS to transmit </w:t>
      </w:r>
      <w:r w:rsidRPr="0050431F">
        <w:rPr>
          <w:rFonts w:eastAsia="MS PMincho" w:cs="v4.2.0"/>
        </w:rPr>
        <w:t>according to the applicable test configuration in clause 5</w:t>
      </w:r>
      <w:r w:rsidRPr="0050431F">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0A31B71" w14:textId="77777777" w:rsidR="00246470" w:rsidRPr="0050431F" w:rsidRDefault="00246470" w:rsidP="00246470">
      <w:pPr>
        <w:pStyle w:val="B10"/>
        <w:rPr>
          <w:rFonts w:cs="v4.2.0"/>
          <w:snapToGrid w:val="0"/>
        </w:rPr>
      </w:pPr>
      <w:r w:rsidRPr="0050431F">
        <w:rPr>
          <w:rFonts w:cs="v4.2.0"/>
          <w:snapToGrid w:val="0"/>
        </w:rPr>
        <w:t>2)</w:t>
      </w:r>
      <w:r w:rsidRPr="0050431F">
        <w:rPr>
          <w:rFonts w:cs="v4.2.0"/>
          <w:snapToGrid w:val="0"/>
        </w:rPr>
        <w:tab/>
        <w:t xml:space="preserve">Perform the measurement on a GSM/EDGE carrier as follows: </w:t>
      </w:r>
      <w:r w:rsidRPr="0050431F">
        <w:t>For every measured GSM/EDGE carrier, the requirement and the method of test is specified in TS 51.021 [11], applicable parts of subclause</w:t>
      </w:r>
      <w:r w:rsidRPr="0050431F">
        <w:rPr>
          <w:lang w:eastAsia="zh-CN"/>
        </w:rPr>
        <w:t xml:space="preserve"> 6.3</w:t>
      </w:r>
      <w:r w:rsidR="006328DE" w:rsidRPr="0050431F">
        <w:rPr>
          <w:lang w:eastAsia="zh-CN"/>
        </w:rPr>
        <w:t xml:space="preserve"> and 6.4</w:t>
      </w:r>
      <w:r w:rsidRPr="0050431F">
        <w:rPr>
          <w:lang w:eastAsia="zh-CN"/>
        </w:rPr>
        <w:t>.</w:t>
      </w:r>
    </w:p>
    <w:p w14:paraId="5C607F76" w14:textId="77777777" w:rsidR="009548C1" w:rsidRPr="0050431F" w:rsidRDefault="009548C1" w:rsidP="009548C1">
      <w:pPr>
        <w:rPr>
          <w:lang w:eastAsia="zh-CN"/>
        </w:rPr>
      </w:pPr>
      <w:r w:rsidRPr="0050431F">
        <w:rPr>
          <w:lang w:eastAsia="zh-CN"/>
        </w:rPr>
        <w:t>In addition, for a multi-band capable BS, the following step shall apply:</w:t>
      </w:r>
    </w:p>
    <w:p w14:paraId="7D06C1A8" w14:textId="77777777" w:rsidR="009548C1" w:rsidRPr="0050431F" w:rsidRDefault="009548C1" w:rsidP="009548C1">
      <w:pPr>
        <w:pStyle w:val="B10"/>
        <w:rPr>
          <w:lang w:eastAsia="zh-CN"/>
        </w:rPr>
      </w:pPr>
      <w:r w:rsidRPr="0050431F">
        <w:rPr>
          <w:lang w:eastAsia="zh-CN"/>
        </w:rPr>
        <w:t>-</w:t>
      </w:r>
      <w:r w:rsidRPr="0050431F">
        <w:rPr>
          <w:lang w:eastAsia="zh-CN"/>
        </w:rPr>
        <w:tab/>
        <w:t xml:space="preserve">For multi-band capable BS and single band tests, repeat the tests per involved band where single </w:t>
      </w:r>
      <w:r w:rsidR="00C17F47" w:rsidRPr="0050431F">
        <w:rPr>
          <w:lang w:eastAsia="zh-CN"/>
        </w:rPr>
        <w:t>carrier</w:t>
      </w:r>
      <w:r w:rsidRPr="0050431F">
        <w:rPr>
          <w:lang w:eastAsia="zh-CN"/>
        </w:rPr>
        <w:t xml:space="preserve"> test models shall apply with no carrier activated in the other band.</w:t>
      </w:r>
      <w:r w:rsidR="005A010E" w:rsidRPr="0050431F">
        <w:rPr>
          <w:lang w:eastAsia="zh-CN"/>
        </w:rPr>
        <w:t xml:space="preserve"> </w:t>
      </w:r>
      <w:r w:rsidRPr="0050431F">
        <w:rPr>
          <w:lang w:eastAsia="zh-CN"/>
        </w:rPr>
        <w:t>For multi-band capable BS with separate antenna connector, the antenna connector not being under test shall be terminated.</w:t>
      </w:r>
    </w:p>
    <w:p w14:paraId="07404A89" w14:textId="77777777" w:rsidR="00F104DF" w:rsidRPr="0050431F" w:rsidRDefault="00F104DF" w:rsidP="00F311C8">
      <w:pPr>
        <w:pStyle w:val="Heading3"/>
      </w:pPr>
      <w:bookmarkStart w:id="1256" w:name="_Toc13048568"/>
      <w:bookmarkStart w:id="1257" w:name="_Toc29764784"/>
      <w:bookmarkStart w:id="1258" w:name="_Toc29765202"/>
      <w:bookmarkStart w:id="1259" w:name="_Toc52556700"/>
      <w:bookmarkStart w:id="1260" w:name="_Toc67912402"/>
      <w:bookmarkStart w:id="1261" w:name="_Toc89855337"/>
      <w:smartTag w:uri="urn:schemas-microsoft-com:office:smarttags" w:element="chmetcnv">
        <w:smartTagPr>
          <w:attr w:name="Year" w:val="1899"/>
          <w:attr w:name="Month" w:val="12"/>
          <w:attr w:name="Day" w:val="30"/>
          <w:attr w:name="IsLunarDate" w:val="False"/>
          <w:attr w:name="IsROCDate" w:val="False"/>
        </w:smartTagPr>
        <w:r w:rsidRPr="0050431F">
          <w:t>6.</w:t>
        </w:r>
        <w:r w:rsidRPr="0050431F">
          <w:rPr>
            <w:lang w:eastAsia="zh-CN"/>
          </w:rPr>
          <w:t>3</w:t>
        </w:r>
        <w:r w:rsidRPr="0050431F">
          <w:t>.5</w:t>
        </w:r>
        <w:r w:rsidRPr="0050431F">
          <w:tab/>
        </w:r>
      </w:smartTag>
      <w:r w:rsidRPr="0050431F">
        <w:t>Test Requirement</w:t>
      </w:r>
      <w:bookmarkEnd w:id="1256"/>
      <w:bookmarkEnd w:id="1257"/>
      <w:bookmarkEnd w:id="1258"/>
      <w:bookmarkEnd w:id="1259"/>
      <w:bookmarkEnd w:id="1260"/>
      <w:bookmarkEnd w:id="1261"/>
    </w:p>
    <w:p w14:paraId="48783107" w14:textId="77777777" w:rsidR="00F104DF" w:rsidRPr="0050431F" w:rsidRDefault="00F104DF" w:rsidP="00F104DF">
      <w:r w:rsidRPr="0050431F">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50431F">
          <w:t>6.3.2</w:t>
        </w:r>
      </w:smartTag>
      <w:r w:rsidRPr="0050431F">
        <w:t>.5.</w:t>
      </w:r>
    </w:p>
    <w:p w14:paraId="45FDA96B" w14:textId="77777777" w:rsidR="00F104DF" w:rsidRPr="0050431F" w:rsidRDefault="00F104DF" w:rsidP="00F104DF">
      <w:pPr>
        <w:rPr>
          <w:lang w:eastAsia="zh-CN"/>
        </w:rPr>
      </w:pPr>
      <w:r w:rsidRPr="0050431F">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50431F">
          <w:t>6.4.2</w:t>
        </w:r>
      </w:smartTag>
      <w:r w:rsidRPr="0050431F">
        <w:t>.5, 6.4.3.5, 6.4.4.5 and 6.4.5.5.</w:t>
      </w:r>
    </w:p>
    <w:p w14:paraId="2F59397A" w14:textId="77777777" w:rsidR="00F104DF" w:rsidRPr="0050431F" w:rsidRDefault="00F104DF" w:rsidP="00F104DF">
      <w:r w:rsidRPr="0050431F">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.5, 6.4.3.5, 6.4.4.5, 6.4.5.5 and 6.4.6.5.</w:t>
      </w:r>
    </w:p>
    <w:p w14:paraId="0CFEBB5D" w14:textId="77777777" w:rsidR="002F6EF4" w:rsidRPr="0050431F" w:rsidRDefault="00F104DF" w:rsidP="002F6EF4">
      <w:r w:rsidRPr="0050431F">
        <w:t xml:space="preserve">For GSM/EDGE, the test requirement is specified in TS </w:t>
      </w:r>
      <w:r w:rsidRPr="0050431F">
        <w:rPr>
          <w:lang w:eastAsia="zh-CN"/>
        </w:rPr>
        <w:t>51.021</w:t>
      </w:r>
      <w:r w:rsidRPr="0050431F">
        <w:t xml:space="preserve"> [1</w:t>
      </w:r>
      <w:r w:rsidRPr="0050431F">
        <w:rPr>
          <w:lang w:eastAsia="zh-CN"/>
        </w:rPr>
        <w:t>1</w:t>
      </w:r>
      <w:r w:rsidRPr="0050431F">
        <w:t>], subclause 6.</w:t>
      </w:r>
      <w:r w:rsidRPr="0050431F">
        <w:rPr>
          <w:lang w:eastAsia="zh-CN"/>
        </w:rPr>
        <w:t>3.</w:t>
      </w:r>
      <w:r w:rsidR="006328DE" w:rsidRPr="0050431F">
        <w:rPr>
          <w:lang w:eastAsia="zh-CN"/>
        </w:rPr>
        <w:t>4</w:t>
      </w:r>
      <w:r w:rsidRPr="0050431F">
        <w:rPr>
          <w:lang w:eastAsia="zh-CN"/>
        </w:rPr>
        <w:t xml:space="preserve"> and 6.4.</w:t>
      </w:r>
      <w:r w:rsidR="006328DE" w:rsidRPr="0050431F">
        <w:rPr>
          <w:lang w:eastAsia="zh-CN"/>
        </w:rPr>
        <w:t>4</w:t>
      </w:r>
      <w:r w:rsidRPr="0050431F">
        <w:t>.</w:t>
      </w:r>
    </w:p>
    <w:p w14:paraId="2366A18C" w14:textId="77777777" w:rsidR="00064D80" w:rsidRPr="0050431F" w:rsidRDefault="002F6EF4" w:rsidP="002F6EF4">
      <w:r w:rsidRPr="0050431F">
        <w:rPr>
          <w:rFonts w:eastAsia="SimSun" w:cs="Arial"/>
        </w:rPr>
        <w:t xml:space="preserve">For </w:t>
      </w:r>
      <w:r w:rsidRPr="0050431F">
        <w:rPr>
          <w:rFonts w:eastAsia="SimSun" w:cs="Arial"/>
          <w:lang w:eastAsia="zh-CN"/>
        </w:rPr>
        <w:t>NB-IoT</w:t>
      </w:r>
      <w:r w:rsidRPr="0050431F">
        <w:rPr>
          <w:rFonts w:eastAsia="SimSun" w:cs="Arial"/>
        </w:rPr>
        <w:t>, the test requirement is specified in TS 36.141 [9], subclause 6.3.</w:t>
      </w:r>
      <w:r w:rsidRPr="0050431F">
        <w:rPr>
          <w:rFonts w:eastAsia="SimSun" w:cs="Arial"/>
          <w:lang w:eastAsia="zh-CN"/>
        </w:rPr>
        <w:t>3</w:t>
      </w:r>
      <w:r w:rsidRPr="0050431F">
        <w:rPr>
          <w:rFonts w:eastAsia="SimSun" w:cs="Arial"/>
        </w:rPr>
        <w:t>.5.</w:t>
      </w:r>
    </w:p>
    <w:p w14:paraId="33504BA1" w14:textId="77777777" w:rsidR="00A26C61" w:rsidRPr="0050431F" w:rsidRDefault="00A26C61" w:rsidP="00F311C8">
      <w:pPr>
        <w:pStyle w:val="Heading2"/>
      </w:pPr>
      <w:bookmarkStart w:id="1262" w:name="_Toc13048569"/>
      <w:bookmarkStart w:id="1263" w:name="_Toc29764785"/>
      <w:bookmarkStart w:id="1264" w:name="_Toc29765203"/>
      <w:bookmarkStart w:id="1265" w:name="_Toc52556701"/>
      <w:bookmarkStart w:id="1266" w:name="_Toc67912403"/>
      <w:bookmarkStart w:id="1267" w:name="_Toc89855338"/>
      <w:r w:rsidRPr="0050431F">
        <w:t>6.4</w:t>
      </w:r>
      <w:r w:rsidRPr="0050431F">
        <w:tab/>
        <w:t>Transmit ON/OFF power</w:t>
      </w:r>
      <w:bookmarkEnd w:id="1262"/>
      <w:bookmarkEnd w:id="1263"/>
      <w:bookmarkEnd w:id="1264"/>
      <w:bookmarkEnd w:id="1265"/>
      <w:bookmarkEnd w:id="1266"/>
      <w:bookmarkEnd w:id="1267"/>
    </w:p>
    <w:p w14:paraId="2A723C2D" w14:textId="77777777" w:rsidR="002F496B" w:rsidRPr="0050431F" w:rsidRDefault="002F496B" w:rsidP="002F496B">
      <w:r w:rsidRPr="0050431F">
        <w:t>The requirements in subclause 6.4 are only applied for BC3 BS.</w:t>
      </w:r>
    </w:p>
    <w:p w14:paraId="7B7B5845" w14:textId="77777777" w:rsidR="002F496B" w:rsidRPr="0050431F" w:rsidRDefault="002F496B" w:rsidP="00F311C8">
      <w:pPr>
        <w:pStyle w:val="Heading3"/>
      </w:pPr>
      <w:bookmarkStart w:id="1268" w:name="_Toc13048570"/>
      <w:bookmarkStart w:id="1269" w:name="_Toc29764786"/>
      <w:bookmarkStart w:id="1270" w:name="_Toc29765204"/>
      <w:bookmarkStart w:id="1271" w:name="_Toc52556702"/>
      <w:bookmarkStart w:id="1272" w:name="_Toc67912404"/>
      <w:bookmarkStart w:id="1273" w:name="_Toc89855339"/>
      <w:smartTag w:uri="urn:schemas-microsoft-com:office:smarttags" w:element="chsdate">
        <w:smartTagPr>
          <w:attr w:name="Year" w:val="1899"/>
          <w:attr w:name="Month" w:val="12"/>
          <w:attr w:name="Day" w:val="30"/>
          <w:attr w:name="IsLunarDate" w:val="False"/>
          <w:attr w:name="IsROCDate" w:val="False"/>
        </w:smartTagPr>
        <w:r w:rsidRPr="0050431F">
          <w:t>6.4.1</w:t>
        </w:r>
        <w:r w:rsidRPr="0050431F">
          <w:tab/>
        </w:r>
      </w:smartTag>
      <w:r w:rsidRPr="0050431F">
        <w:rPr>
          <w:lang w:eastAsia="zh-CN"/>
        </w:rPr>
        <w:t>Definition and applicability</w:t>
      </w:r>
      <w:bookmarkEnd w:id="1268"/>
      <w:bookmarkEnd w:id="1269"/>
      <w:bookmarkEnd w:id="1270"/>
      <w:bookmarkEnd w:id="1271"/>
      <w:bookmarkEnd w:id="1272"/>
      <w:bookmarkEnd w:id="1273"/>
    </w:p>
    <w:p w14:paraId="45F64BAC" w14:textId="77777777" w:rsidR="002F496B" w:rsidRPr="0050431F" w:rsidRDefault="002F496B" w:rsidP="002F496B">
      <w:r w:rsidRPr="0050431F">
        <w:t xml:space="preserve">Transmitter OFF power is defined as the mean power measured over 70 us filtered with a square filter of bandwidth equal to the </w:t>
      </w:r>
      <w:r w:rsidR="005A010E" w:rsidRPr="0050431F">
        <w:t>Base Station RF Bandwidth</w:t>
      </w:r>
      <w:r w:rsidR="00B91B91" w:rsidRPr="0050431F">
        <w:rPr>
          <w:lang w:eastAsia="zh-CN"/>
        </w:rPr>
        <w:t>(s)</w:t>
      </w:r>
      <w:r w:rsidRPr="0050431F">
        <w:t xml:space="preserve"> of the BS centred on the central frequency of the </w:t>
      </w:r>
      <w:r w:rsidR="005A010E" w:rsidRPr="0050431F">
        <w:t>Base Station RF Bandwidth</w:t>
      </w:r>
      <w:r w:rsidR="00B91B91" w:rsidRPr="0050431F">
        <w:rPr>
          <w:lang w:eastAsia="zh-CN"/>
        </w:rPr>
        <w:t>(s)</w:t>
      </w:r>
      <w:r w:rsidRPr="0050431F">
        <w:t xml:space="preserve"> during the transmitter OFF period.</w:t>
      </w:r>
    </w:p>
    <w:p w14:paraId="14C1E206" w14:textId="77777777" w:rsidR="002F496B" w:rsidRPr="0050431F" w:rsidRDefault="002F496B" w:rsidP="002F496B">
      <w:r w:rsidRPr="0050431F">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p>
    <w:p w14:paraId="6D08C02B" w14:textId="77777777" w:rsidR="002F496B" w:rsidRPr="0050431F" w:rsidRDefault="002F496B" w:rsidP="002F496B">
      <w:pPr>
        <w:pStyle w:val="TH"/>
      </w:pPr>
      <w:r w:rsidRPr="0050431F">
        <w:object w:dxaOrig="9719" w:dyaOrig="4691" w14:anchorId="06A84F13">
          <v:shape id="_x0000_i1033" type="#_x0000_t75" style="width:481.85pt;height:232.6pt" o:ole="">
            <v:imagedata r:id="rId26" o:title=""/>
          </v:shape>
          <o:OLEObject Type="Embed" ProgID="Word.Picture.8" ShapeID="_x0000_i1033" DrawAspect="Content" ObjectID="_1703173053" r:id="rId27"/>
        </w:object>
      </w:r>
    </w:p>
    <w:p w14:paraId="03C1101C" w14:textId="77777777" w:rsidR="002F496B" w:rsidRPr="0050431F" w:rsidRDefault="002F496B" w:rsidP="002F496B">
      <w:pPr>
        <w:pStyle w:val="TF"/>
      </w:pPr>
      <w:r w:rsidRPr="0050431F">
        <w:t xml:space="preserve">Figure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r w:rsidR="00D445CD" w:rsidRPr="0050431F">
        <w:t>:</w:t>
      </w:r>
      <w:r w:rsidRPr="0050431F">
        <w:t xml:space="preserve"> Illustration of the relations of transmitter ON period, transmitter OFF period a</w:t>
      </w:r>
      <w:r w:rsidR="00D445CD" w:rsidRPr="0050431F">
        <w:t>nd transmitter transient period</w:t>
      </w:r>
    </w:p>
    <w:p w14:paraId="2093B799" w14:textId="77777777" w:rsidR="002F496B" w:rsidRPr="0050431F" w:rsidRDefault="002F496B" w:rsidP="00F311C8">
      <w:pPr>
        <w:pStyle w:val="Heading3"/>
      </w:pPr>
      <w:bookmarkStart w:id="1274" w:name="_Toc13048571"/>
      <w:bookmarkStart w:id="1275" w:name="_Toc29764787"/>
      <w:bookmarkStart w:id="1276" w:name="_Toc29765205"/>
      <w:bookmarkStart w:id="1277" w:name="_Toc52556703"/>
      <w:bookmarkStart w:id="1278" w:name="_Toc67912405"/>
      <w:bookmarkStart w:id="1279" w:name="_Toc89855340"/>
      <w:smartTag w:uri="urn:schemas-microsoft-com:office:smarttags" w:element="chsdate">
        <w:smartTagPr>
          <w:attr w:name="Year" w:val="1899"/>
          <w:attr w:name="Month" w:val="12"/>
          <w:attr w:name="Day" w:val="30"/>
          <w:attr w:name="IsLunarDate" w:val="False"/>
          <w:attr w:name="IsROCDate" w:val="False"/>
        </w:smartTagPr>
        <w:r w:rsidRPr="0050431F">
          <w:t>6.4.2</w:t>
        </w:r>
        <w:r w:rsidRPr="0050431F">
          <w:tab/>
        </w:r>
      </w:smartTag>
      <w:r w:rsidRPr="0050431F">
        <w:t>Minimum Requirement</w:t>
      </w:r>
      <w:bookmarkEnd w:id="1274"/>
      <w:bookmarkEnd w:id="1275"/>
      <w:bookmarkEnd w:id="1276"/>
      <w:bookmarkEnd w:id="1277"/>
      <w:bookmarkEnd w:id="1278"/>
      <w:bookmarkEnd w:id="1279"/>
    </w:p>
    <w:p w14:paraId="5DF72F9D" w14:textId="77777777" w:rsidR="002F496B" w:rsidRPr="0050431F" w:rsidRDefault="002F496B" w:rsidP="002F496B">
      <w:r w:rsidRPr="0050431F">
        <w:t>The minimum requirement is in TS 3</w:t>
      </w:r>
      <w:r w:rsidRPr="0050431F">
        <w:rPr>
          <w:lang w:eastAsia="zh-CN"/>
        </w:rPr>
        <w:t>7</w:t>
      </w:r>
      <w:r w:rsidRPr="0050431F">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r w:rsidRPr="0050431F">
        <w:rPr>
          <w:lang w:eastAsia="zh-CN"/>
        </w:rPr>
        <w:t xml:space="preserve"> and subclause 6.4.2.1</w:t>
      </w:r>
      <w:r w:rsidRPr="0050431F">
        <w:t>.</w:t>
      </w:r>
    </w:p>
    <w:p w14:paraId="6EEA7B5D" w14:textId="77777777" w:rsidR="002F496B" w:rsidRPr="0050431F" w:rsidRDefault="002F496B" w:rsidP="00F311C8">
      <w:pPr>
        <w:pStyle w:val="Heading3"/>
      </w:pPr>
      <w:bookmarkStart w:id="1280" w:name="_Toc13048572"/>
      <w:bookmarkStart w:id="1281" w:name="_Toc29764788"/>
      <w:bookmarkStart w:id="1282" w:name="_Toc29765206"/>
      <w:bookmarkStart w:id="1283" w:name="_Toc52556704"/>
      <w:bookmarkStart w:id="1284" w:name="_Toc67912406"/>
      <w:bookmarkStart w:id="1285" w:name="_Toc89855341"/>
      <w:smartTag w:uri="urn:schemas-microsoft-com:office:smarttags" w:element="chsdate">
        <w:smartTagPr>
          <w:attr w:name="Year" w:val="1899"/>
          <w:attr w:name="Month" w:val="12"/>
          <w:attr w:name="Day" w:val="30"/>
          <w:attr w:name="IsLunarDate" w:val="False"/>
          <w:attr w:name="IsROCDate" w:val="False"/>
        </w:smartTagPr>
        <w:r w:rsidRPr="0050431F">
          <w:t>6.4.3</w:t>
        </w:r>
        <w:r w:rsidRPr="0050431F">
          <w:tab/>
        </w:r>
      </w:smartTag>
      <w:r w:rsidRPr="0050431F">
        <w:t>Test purpose</w:t>
      </w:r>
      <w:bookmarkEnd w:id="1280"/>
      <w:bookmarkEnd w:id="1281"/>
      <w:bookmarkEnd w:id="1282"/>
      <w:bookmarkEnd w:id="1283"/>
      <w:bookmarkEnd w:id="1284"/>
      <w:bookmarkEnd w:id="1285"/>
    </w:p>
    <w:p w14:paraId="348B9D1E" w14:textId="77777777" w:rsidR="002F496B" w:rsidRPr="0050431F" w:rsidRDefault="002F496B" w:rsidP="002F496B">
      <w:pPr>
        <w:rPr>
          <w:lang w:eastAsia="zh-CN"/>
        </w:rPr>
      </w:pPr>
      <w:r w:rsidRPr="0050431F">
        <w:t xml:space="preserve">The purpose of this test is to verify the </w:t>
      </w:r>
      <w:r w:rsidRPr="0050431F">
        <w:rPr>
          <w:lang w:eastAsia="zh-CN"/>
        </w:rPr>
        <w:t>BC3</w:t>
      </w:r>
      <w:r w:rsidRPr="0050431F">
        <w:t xml:space="preserve"> BS transmitter OFF power</w:t>
      </w:r>
      <w:r w:rsidRPr="0050431F">
        <w:rPr>
          <w:lang w:eastAsia="zh-CN"/>
        </w:rPr>
        <w:t xml:space="preserve"> and transient periods are</w:t>
      </w:r>
      <w:r w:rsidRPr="0050431F">
        <w:t xml:space="preserve"> within the limit</w:t>
      </w:r>
      <w:r w:rsidRPr="0050431F">
        <w:rPr>
          <w:lang w:eastAsia="zh-CN"/>
        </w:rPr>
        <w:t>s</w:t>
      </w:r>
      <w:r w:rsidRPr="0050431F">
        <w:t xml:space="preserve"> of the minimum requirement</w:t>
      </w:r>
      <w:r w:rsidRPr="0050431F">
        <w:rPr>
          <w:lang w:eastAsia="zh-CN"/>
        </w:rPr>
        <w:t>s</w:t>
      </w:r>
      <w:r w:rsidRPr="0050431F">
        <w:t xml:space="preserve">. </w:t>
      </w:r>
    </w:p>
    <w:p w14:paraId="6B1744F6" w14:textId="77777777" w:rsidR="002F496B" w:rsidRPr="0050431F" w:rsidRDefault="002F496B" w:rsidP="00F311C8">
      <w:pPr>
        <w:pStyle w:val="Heading3"/>
      </w:pPr>
      <w:bookmarkStart w:id="1286" w:name="_Toc13048573"/>
      <w:bookmarkStart w:id="1287" w:name="_Toc29764789"/>
      <w:bookmarkStart w:id="1288" w:name="_Toc29765207"/>
      <w:bookmarkStart w:id="1289" w:name="_Toc52556705"/>
      <w:bookmarkStart w:id="1290" w:name="_Toc67912407"/>
      <w:bookmarkStart w:id="1291" w:name="_Toc89855342"/>
      <w:smartTag w:uri="urn:schemas-microsoft-com:office:smarttags" w:element="chsdate">
        <w:smartTagPr>
          <w:attr w:name="Year" w:val="1899"/>
          <w:attr w:name="Month" w:val="12"/>
          <w:attr w:name="Day" w:val="30"/>
          <w:attr w:name="IsLunarDate" w:val="False"/>
          <w:attr w:name="IsROCDate" w:val="False"/>
        </w:smartTagPr>
        <w:r w:rsidRPr="0050431F">
          <w:t>6.4.4</w:t>
        </w:r>
        <w:r w:rsidRPr="0050431F">
          <w:tab/>
        </w:r>
      </w:smartTag>
      <w:r w:rsidRPr="0050431F">
        <w:t>Method of test</w:t>
      </w:r>
      <w:bookmarkEnd w:id="1286"/>
      <w:bookmarkEnd w:id="1287"/>
      <w:bookmarkEnd w:id="1288"/>
      <w:bookmarkEnd w:id="1289"/>
      <w:bookmarkEnd w:id="1290"/>
      <w:bookmarkEnd w:id="1291"/>
    </w:p>
    <w:p w14:paraId="76BD92FD" w14:textId="77777777" w:rsidR="002F496B" w:rsidRPr="0050431F" w:rsidRDefault="002F496B" w:rsidP="00F311C8">
      <w:pPr>
        <w:pStyle w:val="Heading4"/>
      </w:pPr>
      <w:bookmarkStart w:id="1292" w:name="_Toc13048574"/>
      <w:bookmarkStart w:id="1293" w:name="_Toc29764790"/>
      <w:bookmarkStart w:id="1294" w:name="_Toc29765208"/>
      <w:bookmarkStart w:id="1295" w:name="_Toc52556706"/>
      <w:bookmarkStart w:id="1296" w:name="_Toc67912408"/>
      <w:bookmarkStart w:id="1297" w:name="_Toc89855343"/>
      <w:smartTag w:uri="urn:schemas-microsoft-com:office:smarttags" w:element="chsdate">
        <w:smartTagPr>
          <w:attr w:name="Year" w:val="1899"/>
          <w:attr w:name="Month" w:val="12"/>
          <w:attr w:name="Day" w:val="30"/>
          <w:attr w:name="IsLunarDate" w:val="False"/>
          <w:attr w:name="IsROCDate" w:val="False"/>
        </w:smartTagPr>
        <w:r w:rsidRPr="0050431F">
          <w:t>6.4.4</w:t>
        </w:r>
      </w:smartTag>
      <w:r w:rsidRPr="0050431F">
        <w:t>.1</w:t>
      </w:r>
      <w:r w:rsidRPr="0050431F">
        <w:tab/>
        <w:t>Initial conditions</w:t>
      </w:r>
      <w:bookmarkEnd w:id="1292"/>
      <w:bookmarkEnd w:id="1293"/>
      <w:bookmarkEnd w:id="1294"/>
      <w:bookmarkEnd w:id="1295"/>
      <w:bookmarkEnd w:id="1296"/>
      <w:bookmarkEnd w:id="1297"/>
    </w:p>
    <w:p w14:paraId="61BCFD67" w14:textId="77777777" w:rsidR="002F496B" w:rsidRPr="0050431F" w:rsidRDefault="002F496B" w:rsidP="002F496B">
      <w:r w:rsidRPr="0050431F">
        <w:t>Test environment:</w:t>
      </w:r>
      <w:r w:rsidR="002B1E27">
        <w:tab/>
      </w:r>
      <w:r w:rsidRPr="0050431F">
        <w:t xml:space="preserve">normal; see Annex </w:t>
      </w:r>
      <w:r w:rsidRPr="0050431F">
        <w:rPr>
          <w:lang w:eastAsia="zh-CN"/>
        </w:rPr>
        <w:t>B</w:t>
      </w:r>
      <w:r w:rsidRPr="0050431F">
        <w:t>.2.</w:t>
      </w:r>
    </w:p>
    <w:p w14:paraId="2A523E3F" w14:textId="77777777" w:rsidR="002F496B" w:rsidRPr="0050431F" w:rsidRDefault="00F57BE0" w:rsidP="002F496B">
      <w:pPr>
        <w:rPr>
          <w:lang w:eastAsia="zh-CN"/>
        </w:rPr>
      </w:pPr>
      <w:r w:rsidRPr="0050431F">
        <w:t>Base Station RF Bandwidth</w:t>
      </w:r>
      <w:r w:rsidR="002F496B" w:rsidRPr="0050431F">
        <w:rPr>
          <w:lang w:eastAsia="zh-CN"/>
        </w:rPr>
        <w:t xml:space="preserve"> position</w:t>
      </w:r>
      <w:r w:rsidR="00B91B91" w:rsidRPr="0050431F">
        <w:rPr>
          <w:lang w:eastAsia="zh-CN"/>
        </w:rPr>
        <w:t>s</w:t>
      </w:r>
      <w:r w:rsidR="002F496B" w:rsidRPr="0050431F">
        <w:rPr>
          <w:lang w:eastAsia="zh-CN"/>
        </w:rPr>
        <w:t xml:space="preserve"> to be tested</w:t>
      </w:r>
      <w:r w:rsidR="002F496B" w:rsidRPr="0050431F">
        <w:t>:</w:t>
      </w:r>
      <w:r w:rsidR="002B1E27">
        <w:tab/>
      </w:r>
      <w:r w:rsidR="002F496B" w:rsidRPr="0050431F">
        <w:t>M</w:t>
      </w:r>
      <w:r w:rsidR="002F496B" w:rsidRPr="0050431F">
        <w:rPr>
          <w:rFonts w:cs="v4.2.0"/>
          <w:vertAlign w:val="subscript"/>
        </w:rPr>
        <w:t>RFBW</w:t>
      </w:r>
      <w:r w:rsidR="00B91B91" w:rsidRPr="0050431F">
        <w:rPr>
          <w:lang w:eastAsia="zh-CN"/>
        </w:rPr>
        <w:t xml:space="preserve"> in single band operation</w:t>
      </w:r>
      <w:r w:rsidR="00B91B91" w:rsidRPr="0050431F">
        <w:t xml:space="preserve">, </w:t>
      </w:r>
      <w:r w:rsidR="002F496B" w:rsidRPr="0050431F">
        <w:t>see subclause 4.9.1</w:t>
      </w:r>
      <w:r w:rsidR="00B91B91" w:rsidRPr="0050431F">
        <w:rPr>
          <w:lang w:eastAsia="zh-CN"/>
        </w:rPr>
        <w:t>;</w:t>
      </w:r>
      <w:r w:rsidR="00B91B91" w:rsidRPr="0050431F">
        <w:t xml:space="preserve"> 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lang w:eastAsia="zh-CN"/>
        </w:rPr>
        <w:t xml:space="preserve"> and</w:t>
      </w:r>
      <w:r w:rsidR="00B91B91" w:rsidRPr="0050431F">
        <w:t xml:space="preserve"> 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rPr>
          <w:lang w:eastAsia="zh-CN"/>
        </w:rPr>
        <w:t xml:space="preserve"> in multi-band operation</w:t>
      </w:r>
      <w:r w:rsidR="00B91B91" w:rsidRPr="0050431F">
        <w:t>; see subclause 4.9.</w:t>
      </w:r>
      <w:r w:rsidR="00B91B91" w:rsidRPr="0050431F">
        <w:rPr>
          <w:lang w:eastAsia="zh-CN"/>
        </w:rPr>
        <w:t>1</w:t>
      </w:r>
      <w:r w:rsidR="002F496B" w:rsidRPr="0050431F">
        <w:t xml:space="preserve">. </w:t>
      </w:r>
    </w:p>
    <w:p w14:paraId="302ACAF5" w14:textId="77777777" w:rsidR="002F496B" w:rsidRPr="0050431F" w:rsidRDefault="002F496B" w:rsidP="002F496B">
      <w:r w:rsidRPr="0050431F">
        <w:t xml:space="preserve">Connect the signal analyzer to the </w:t>
      </w:r>
      <w:r w:rsidRPr="0050431F">
        <w:rPr>
          <w:lang w:eastAsia="zh-CN"/>
        </w:rPr>
        <w:t xml:space="preserve">MSR </w:t>
      </w:r>
      <w:r w:rsidRPr="0050431F">
        <w:t xml:space="preserve">BS antenna connector as shown in Annex </w:t>
      </w:r>
      <w:r w:rsidRPr="0050431F">
        <w:rPr>
          <w:lang w:eastAsia="zh-CN"/>
        </w:rPr>
        <w:t>D</w:t>
      </w:r>
      <w:r w:rsidRPr="0050431F">
        <w:t>.1.1.</w:t>
      </w:r>
    </w:p>
    <w:p w14:paraId="74B8EB33" w14:textId="77777777" w:rsidR="002F496B" w:rsidRPr="0050431F" w:rsidRDefault="002F496B" w:rsidP="00F311C8">
      <w:pPr>
        <w:pStyle w:val="Heading4"/>
      </w:pPr>
      <w:bookmarkStart w:id="1298" w:name="_Toc13048575"/>
      <w:bookmarkStart w:id="1299" w:name="_Toc29764791"/>
      <w:bookmarkStart w:id="1300" w:name="_Toc29765209"/>
      <w:bookmarkStart w:id="1301" w:name="_Toc52556707"/>
      <w:bookmarkStart w:id="1302" w:name="_Toc67912409"/>
      <w:bookmarkStart w:id="1303" w:name="_Toc89855344"/>
      <w:smartTag w:uri="urn:schemas-microsoft-com:office:smarttags" w:element="chsdate">
        <w:smartTagPr>
          <w:attr w:name="Year" w:val="1899"/>
          <w:attr w:name="Month" w:val="12"/>
          <w:attr w:name="Day" w:val="30"/>
          <w:attr w:name="IsLunarDate" w:val="False"/>
          <w:attr w:name="IsROCDate" w:val="False"/>
        </w:smartTagPr>
        <w:r w:rsidRPr="0050431F">
          <w:t>6.4.4</w:t>
        </w:r>
      </w:smartTag>
      <w:r w:rsidRPr="0050431F">
        <w:t>.2</w:t>
      </w:r>
      <w:r w:rsidRPr="0050431F">
        <w:tab/>
        <w:t>Procedure</w:t>
      </w:r>
      <w:bookmarkEnd w:id="1298"/>
      <w:bookmarkEnd w:id="1299"/>
      <w:bookmarkEnd w:id="1300"/>
      <w:bookmarkEnd w:id="1301"/>
      <w:bookmarkEnd w:id="1302"/>
      <w:bookmarkEnd w:id="1303"/>
    </w:p>
    <w:p w14:paraId="7523E754" w14:textId="77777777" w:rsidR="002F496B" w:rsidRPr="0050431F" w:rsidRDefault="002F496B" w:rsidP="002F496B">
      <w:pPr>
        <w:pStyle w:val="B10"/>
        <w:rPr>
          <w:snapToGrid w:val="0"/>
        </w:rPr>
      </w:pPr>
      <w:r w:rsidRPr="0050431F">
        <w:rPr>
          <w:snapToGrid w:val="0"/>
        </w:rPr>
        <w:t>1)</w:t>
      </w:r>
      <w:r w:rsidRPr="0050431F">
        <w:rPr>
          <w:snapToGrid w:val="0"/>
        </w:rPr>
        <w:tab/>
        <w:t xml:space="preserve">Set the BS to transmit a signal according to </w:t>
      </w:r>
      <w:r w:rsidRPr="0050431F">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50431F">
          <w:rPr>
            <w:snapToGrid w:val="0"/>
            <w:lang w:eastAsia="zh-CN"/>
          </w:rPr>
          <w:t>4.9.2</w:t>
        </w:r>
      </w:smartTag>
      <w:r w:rsidRPr="0050431F">
        <w:rPr>
          <w:snapToGrid w:val="0"/>
        </w:rPr>
        <w:t>.</w:t>
      </w:r>
    </w:p>
    <w:p w14:paraId="7D6E7F9E" w14:textId="77777777" w:rsidR="002F496B" w:rsidRPr="0050431F" w:rsidRDefault="002F496B" w:rsidP="002F496B">
      <w:pPr>
        <w:pStyle w:val="B10"/>
        <w:rPr>
          <w:snapToGrid w:val="0"/>
          <w:lang w:eastAsia="zh-CN"/>
        </w:rPr>
      </w:pPr>
      <w:r w:rsidRPr="0050431F">
        <w:rPr>
          <w:snapToGrid w:val="0"/>
        </w:rPr>
        <w:t>2)</w:t>
      </w:r>
      <w:r w:rsidRPr="0050431F">
        <w:rPr>
          <w:snapToGrid w:val="0"/>
        </w:rPr>
        <w:tab/>
        <w:t xml:space="preserve">Measure the </w:t>
      </w:r>
      <w:r w:rsidRPr="0050431F">
        <w:rPr>
          <w:snapToGrid w:val="0"/>
          <w:lang w:eastAsia="zh-CN"/>
        </w:rPr>
        <w:t xml:space="preserve">mean power spectral density measured over 70μs filtered with a square filter of bandwidth equal to the </w:t>
      </w:r>
      <w:r w:rsidR="00F57BE0" w:rsidRPr="0050431F">
        <w:rPr>
          <w:snapToGrid w:val="0"/>
          <w:lang w:eastAsia="zh-CN"/>
        </w:rPr>
        <w:t>Base Station RF Bandwidth</w:t>
      </w:r>
      <w:r w:rsidRPr="0050431F">
        <w:rPr>
          <w:snapToGrid w:val="0"/>
          <w:lang w:eastAsia="zh-CN"/>
        </w:rPr>
        <w:t xml:space="preserve"> centred on the central frequency of the </w:t>
      </w:r>
      <w:r w:rsidR="00F57BE0" w:rsidRPr="0050431F">
        <w:rPr>
          <w:snapToGrid w:val="0"/>
          <w:lang w:eastAsia="zh-CN"/>
        </w:rPr>
        <w:t>Base Station RF Bandwidth</w:t>
      </w:r>
      <w:r w:rsidRPr="0050431F">
        <w:rPr>
          <w:snapToGrid w:val="0"/>
          <w:lang w:eastAsia="zh-CN"/>
        </w:rPr>
        <w:t>. 70μs average window centre is set from 35μs after end of one transmitter ON period + 17μs to 35μs before start of next transmitter ON period – 6.25μs.</w:t>
      </w:r>
    </w:p>
    <w:p w14:paraId="1322C537" w14:textId="77777777" w:rsidR="009548C1" w:rsidRPr="0050431F" w:rsidRDefault="009548C1" w:rsidP="009548C1">
      <w:pPr>
        <w:pStyle w:val="B10"/>
        <w:rPr>
          <w:snapToGrid w:val="0"/>
          <w:lang w:eastAsia="zh-CN"/>
        </w:rPr>
      </w:pPr>
      <w:r w:rsidRPr="0050431F">
        <w:rPr>
          <w:snapToGrid w:val="0"/>
          <w:lang w:eastAsia="zh-CN"/>
        </w:rPr>
        <w:t>For multi-band capable BS with separate antenna connector, the antenna connector not being under test shall be terminated.</w:t>
      </w:r>
    </w:p>
    <w:p w14:paraId="37F4895A" w14:textId="77777777" w:rsidR="002F496B" w:rsidRPr="0050431F" w:rsidRDefault="002F496B" w:rsidP="00F311C8">
      <w:pPr>
        <w:pStyle w:val="Heading3"/>
      </w:pPr>
      <w:bookmarkStart w:id="1304" w:name="_Toc13048576"/>
      <w:bookmarkStart w:id="1305" w:name="_Toc29764792"/>
      <w:bookmarkStart w:id="1306" w:name="_Toc29765210"/>
      <w:bookmarkStart w:id="1307" w:name="_Toc52556708"/>
      <w:bookmarkStart w:id="1308" w:name="_Toc67912410"/>
      <w:bookmarkStart w:id="1309" w:name="_Toc89855345"/>
      <w:smartTag w:uri="urn:schemas-microsoft-com:office:smarttags" w:element="chsdate">
        <w:smartTagPr>
          <w:attr w:name="Year" w:val="1899"/>
          <w:attr w:name="Month" w:val="12"/>
          <w:attr w:name="Day" w:val="30"/>
          <w:attr w:name="IsLunarDate" w:val="False"/>
          <w:attr w:name="IsROCDate" w:val="False"/>
        </w:smartTagPr>
        <w:r w:rsidRPr="0050431F">
          <w:t>6.4.5</w:t>
        </w:r>
        <w:r w:rsidRPr="0050431F">
          <w:tab/>
        </w:r>
      </w:smartTag>
      <w:r w:rsidRPr="0050431F">
        <w:t>Test requirement</w:t>
      </w:r>
      <w:bookmarkEnd w:id="1304"/>
      <w:bookmarkEnd w:id="1305"/>
      <w:bookmarkEnd w:id="1306"/>
      <w:bookmarkEnd w:id="1307"/>
      <w:bookmarkEnd w:id="1308"/>
      <w:bookmarkEnd w:id="1309"/>
    </w:p>
    <w:p w14:paraId="3B460847" w14:textId="77777777" w:rsidR="002F496B" w:rsidRPr="0050431F" w:rsidRDefault="002F496B" w:rsidP="002F496B">
      <w:pPr>
        <w:rPr>
          <w:lang w:eastAsia="zh-CN"/>
        </w:rPr>
      </w:pPr>
      <w:r w:rsidRPr="0050431F">
        <w:t>The transmitter OFF power spectral density shall be less tha</w:t>
      </w:r>
      <w:r w:rsidRPr="0050431F">
        <w:rPr>
          <w:lang w:eastAsia="zh-CN"/>
        </w:rPr>
        <w:t>n -</w:t>
      </w:r>
      <w:r w:rsidR="009002E0" w:rsidRPr="0050431F">
        <w:rPr>
          <w:lang w:eastAsia="zh-CN"/>
        </w:rPr>
        <w:t>83 dBm</w:t>
      </w:r>
      <w:r w:rsidRPr="0050431F">
        <w:rPr>
          <w:lang w:eastAsia="zh-CN"/>
        </w:rPr>
        <w:t>/MHz.</w:t>
      </w:r>
    </w:p>
    <w:p w14:paraId="08B869AF" w14:textId="77777777" w:rsidR="00B91B91" w:rsidRPr="0050431F" w:rsidRDefault="00B91B91" w:rsidP="002F496B">
      <w:r w:rsidRPr="0050431F">
        <w:rPr>
          <w:lang w:eastAsia="zh-CN"/>
        </w:rPr>
        <w:t>For BS capable of multi-band operation, the requirement is only applicable during the transmitter OFF period in all supported operating bands.</w:t>
      </w:r>
    </w:p>
    <w:p w14:paraId="25BB028B" w14:textId="77777777" w:rsidR="002F496B" w:rsidRPr="0050431F" w:rsidRDefault="002F496B" w:rsidP="002F496B">
      <w:pPr>
        <w:rPr>
          <w:lang w:eastAsia="zh-CN"/>
        </w:rPr>
      </w:pPr>
      <w:r w:rsidRPr="0050431F">
        <w:rPr>
          <w:lang w:eastAsia="zh-CN"/>
        </w:rPr>
        <w:t xml:space="preserve">The measured mean power spectral density according to </w:t>
      </w:r>
      <w:r w:rsidR="009002E0" w:rsidRPr="0050431F">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50431F">
          <w:rPr>
            <w:lang w:eastAsia="zh-CN"/>
          </w:rPr>
          <w:t>6.4.4</w:t>
        </w:r>
      </w:smartTag>
      <w:r w:rsidRPr="0050431F">
        <w:rPr>
          <w:lang w:eastAsia="zh-CN"/>
        </w:rPr>
        <w:t>.2 shall be less than -</w:t>
      </w:r>
      <w:r w:rsidR="009002E0" w:rsidRPr="0050431F">
        <w:rPr>
          <w:lang w:eastAsia="zh-CN"/>
        </w:rPr>
        <w:t>83 dBm</w:t>
      </w:r>
      <w:r w:rsidRPr="0050431F">
        <w:rPr>
          <w:lang w:eastAsia="zh-CN"/>
        </w:rPr>
        <w:t>/MHz</w:t>
      </w:r>
      <w:r w:rsidR="0050417E" w:rsidRPr="0050431F">
        <w:rPr>
          <w:lang w:eastAsia="zh-CN"/>
        </w:rPr>
        <w:t xml:space="preserve"> </w:t>
      </w:r>
      <w:r w:rsidR="0050417E" w:rsidRPr="0050431F">
        <w:rPr>
          <w:rFonts w:cs="v4.2.0"/>
        </w:rPr>
        <w:t xml:space="preserve">for carrier frequency f </w:t>
      </w:r>
      <w:r w:rsidR="0050417E" w:rsidRPr="0050431F">
        <w:rPr>
          <w:rFonts w:cs="Arial"/>
        </w:rPr>
        <w:t>≤</w:t>
      </w:r>
      <w:r w:rsidR="0050417E" w:rsidRPr="0050431F">
        <w:rPr>
          <w:rFonts w:cs="v4.2.0"/>
        </w:rPr>
        <w:t xml:space="preserve"> 3.0 GHz</w:t>
      </w:r>
      <w:r w:rsidRPr="0050431F">
        <w:rPr>
          <w:lang w:eastAsia="zh-CN"/>
        </w:rPr>
        <w:t>.</w:t>
      </w:r>
    </w:p>
    <w:p w14:paraId="125D492B" w14:textId="77777777" w:rsidR="0050417E" w:rsidRPr="0050431F" w:rsidRDefault="0050417E" w:rsidP="002F496B">
      <w:pPr>
        <w:rPr>
          <w:lang w:eastAsia="zh-CN"/>
        </w:rPr>
      </w:pPr>
      <w:r w:rsidRPr="0050431F">
        <w:t xml:space="preserve">The measured </w:t>
      </w:r>
      <w:r w:rsidRPr="0050431F">
        <w:rPr>
          <w:lang w:eastAsia="zh-CN"/>
        </w:rPr>
        <w:t>mean</w:t>
      </w:r>
      <w:r w:rsidRPr="0050431F">
        <w:t xml:space="preserve"> power</w:t>
      </w:r>
      <w:r w:rsidRPr="0050431F">
        <w:rPr>
          <w:lang w:eastAsia="zh-CN"/>
        </w:rPr>
        <w:t xml:space="preserve"> spectral density</w:t>
      </w:r>
      <w:r w:rsidRPr="0050431F">
        <w:t xml:space="preserve"> shall be less than </w:t>
      </w:r>
      <w:r w:rsidRPr="0050431F">
        <w:rPr>
          <w:lang w:eastAsia="zh-CN"/>
        </w:rPr>
        <w:t>-82.5dBm/MHz</w:t>
      </w:r>
      <w:r w:rsidRPr="0050431F">
        <w:rPr>
          <w:rFonts w:cs="v4.2.0"/>
        </w:rPr>
        <w:t xml:space="preserve"> for carrier frequency 3.0 GHz &lt; f </w:t>
      </w:r>
      <w:r w:rsidRPr="0050431F">
        <w:rPr>
          <w:rFonts w:cs="Arial"/>
        </w:rPr>
        <w:t>≤</w:t>
      </w:r>
      <w:r w:rsidRPr="0050431F">
        <w:rPr>
          <w:rFonts w:cs="v4.2.0"/>
        </w:rPr>
        <w:t xml:space="preserve"> 4.2 GHz</w:t>
      </w:r>
      <w:r w:rsidRPr="0050431F">
        <w:t>.</w:t>
      </w:r>
    </w:p>
    <w:p w14:paraId="1FCCB2B7" w14:textId="77777777" w:rsidR="002F496B" w:rsidRPr="0050431F" w:rsidRDefault="002F496B" w:rsidP="002F496B">
      <w:pPr>
        <w:pStyle w:val="NO"/>
      </w:pPr>
      <w:r w:rsidRPr="0050431F">
        <w:t>NOTE:</w:t>
      </w:r>
      <w:r w:rsidRPr="0050431F">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50431F">
        <w:rPr>
          <w:lang w:eastAsia="zh-CN"/>
        </w:rPr>
        <w:t>C</w:t>
      </w:r>
      <w:r w:rsidRPr="0050431F">
        <w:t>.</w:t>
      </w:r>
    </w:p>
    <w:p w14:paraId="0AF0E3E3" w14:textId="77777777" w:rsidR="00A26C61" w:rsidRPr="0050431F" w:rsidRDefault="00A26C61" w:rsidP="00F311C8">
      <w:pPr>
        <w:pStyle w:val="Heading2"/>
      </w:pPr>
      <w:bookmarkStart w:id="1310" w:name="_Toc13048577"/>
      <w:bookmarkStart w:id="1311" w:name="_Toc29764793"/>
      <w:bookmarkStart w:id="1312" w:name="_Toc29765211"/>
      <w:bookmarkStart w:id="1313" w:name="_Toc52556709"/>
      <w:bookmarkStart w:id="1314" w:name="_Toc67912411"/>
      <w:bookmarkStart w:id="1315" w:name="_Toc89855346"/>
      <w:r w:rsidRPr="0050431F">
        <w:t>6.5</w:t>
      </w:r>
      <w:r w:rsidRPr="0050431F">
        <w:tab/>
        <w:t>Transmitted signal quality</w:t>
      </w:r>
      <w:bookmarkEnd w:id="1310"/>
      <w:bookmarkEnd w:id="1311"/>
      <w:bookmarkEnd w:id="1312"/>
      <w:bookmarkEnd w:id="1313"/>
      <w:bookmarkEnd w:id="1314"/>
      <w:bookmarkEnd w:id="1315"/>
    </w:p>
    <w:p w14:paraId="566320EE" w14:textId="77777777" w:rsidR="00E9327E" w:rsidRPr="0050431F" w:rsidRDefault="00E9327E" w:rsidP="00F311C8">
      <w:pPr>
        <w:pStyle w:val="Heading3"/>
      </w:pPr>
      <w:bookmarkStart w:id="1316" w:name="_Toc13048578"/>
      <w:bookmarkStart w:id="1317" w:name="_Toc29764794"/>
      <w:bookmarkStart w:id="1318" w:name="_Toc29765212"/>
      <w:bookmarkStart w:id="1319" w:name="_Toc52556710"/>
      <w:bookmarkStart w:id="1320" w:name="_Toc67912412"/>
      <w:bookmarkStart w:id="1321" w:name="_Toc89855347"/>
      <w:r w:rsidRPr="0050431F">
        <w:t>6.5.1</w:t>
      </w:r>
      <w:r w:rsidRPr="0050431F">
        <w:tab/>
        <w:t>Modulation quality</w:t>
      </w:r>
      <w:bookmarkEnd w:id="1316"/>
      <w:bookmarkEnd w:id="1317"/>
      <w:bookmarkEnd w:id="1318"/>
      <w:bookmarkEnd w:id="1319"/>
      <w:bookmarkEnd w:id="1320"/>
      <w:bookmarkEnd w:id="1321"/>
    </w:p>
    <w:p w14:paraId="33F31D68" w14:textId="77777777" w:rsidR="00A07B05" w:rsidRPr="0050431F" w:rsidRDefault="00A07B05" w:rsidP="00F311C8">
      <w:pPr>
        <w:pStyle w:val="Heading4"/>
      </w:pPr>
      <w:bookmarkStart w:id="1322" w:name="_Toc13048579"/>
      <w:bookmarkStart w:id="1323" w:name="_Toc29764795"/>
      <w:bookmarkStart w:id="1324" w:name="_Toc29765213"/>
      <w:bookmarkStart w:id="1325" w:name="_Toc52556711"/>
      <w:bookmarkStart w:id="1326" w:name="_Toc67912413"/>
      <w:bookmarkStart w:id="1327" w:name="_Toc89855348"/>
      <w:r w:rsidRPr="0050431F">
        <w:t>6.5.1.1</w:t>
      </w:r>
      <w:r w:rsidRPr="0050431F">
        <w:tab/>
        <w:t>Definition and applicability</w:t>
      </w:r>
      <w:bookmarkEnd w:id="1322"/>
      <w:bookmarkEnd w:id="1323"/>
      <w:bookmarkEnd w:id="1324"/>
      <w:bookmarkEnd w:id="1325"/>
      <w:bookmarkEnd w:id="1326"/>
      <w:bookmarkEnd w:id="1327"/>
    </w:p>
    <w:p w14:paraId="10BBFB8C" w14:textId="77777777" w:rsidR="00A07B05" w:rsidRPr="0050431F" w:rsidRDefault="00A07B05" w:rsidP="00A07B05">
      <w:r w:rsidRPr="0050431F">
        <w:t>Modulation quality is defined by the difference between the measured carrier signal and a reference signal. Modulation quality can e.g. be expressed as Error Vector Magnitude (EVM), Peak Code domain Error (PCDE) or Relative Code domain Error (RCDE).</w:t>
      </w:r>
    </w:p>
    <w:p w14:paraId="16ADD865" w14:textId="77777777" w:rsidR="00A07B05" w:rsidRPr="0050431F" w:rsidRDefault="00A07B05" w:rsidP="00F311C8">
      <w:pPr>
        <w:pStyle w:val="Heading4"/>
      </w:pPr>
      <w:bookmarkStart w:id="1328" w:name="_Toc13048580"/>
      <w:bookmarkStart w:id="1329" w:name="_Toc29764796"/>
      <w:bookmarkStart w:id="1330" w:name="_Toc29765214"/>
      <w:bookmarkStart w:id="1331" w:name="_Toc52556712"/>
      <w:bookmarkStart w:id="1332" w:name="_Toc67912414"/>
      <w:bookmarkStart w:id="1333" w:name="_Toc89855349"/>
      <w:r w:rsidRPr="0050431F">
        <w:t>6.5.1.2</w:t>
      </w:r>
      <w:r w:rsidRPr="0050431F">
        <w:tab/>
        <w:t>Minimum Requirement</w:t>
      </w:r>
      <w:bookmarkEnd w:id="1328"/>
      <w:bookmarkEnd w:id="1329"/>
      <w:bookmarkEnd w:id="1330"/>
      <w:bookmarkEnd w:id="1331"/>
      <w:bookmarkEnd w:id="1332"/>
      <w:bookmarkEnd w:id="1333"/>
    </w:p>
    <w:p w14:paraId="26534674" w14:textId="77777777" w:rsidR="00A07B05" w:rsidRPr="0050431F" w:rsidRDefault="00A07B05" w:rsidP="00A07B05">
      <w:r w:rsidRPr="0050431F">
        <w:t>The minimum requirement is in TS 37.104 [2] subclause 6.5.1.</w:t>
      </w:r>
    </w:p>
    <w:p w14:paraId="63C2869D" w14:textId="77777777" w:rsidR="00A07B05" w:rsidRPr="0050431F"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334" w:name="_Toc13048581"/>
      <w:bookmarkStart w:id="1335" w:name="_Toc29764797"/>
      <w:bookmarkStart w:id="1336" w:name="_Toc29765215"/>
      <w:bookmarkStart w:id="1337" w:name="_Toc52556713"/>
      <w:bookmarkStart w:id="1338" w:name="_Toc67912415"/>
      <w:bookmarkStart w:id="1339" w:name="_Toc89855350"/>
      <w:r w:rsidRPr="0050431F">
        <w:t>6.5.1.3</w:t>
      </w:r>
      <w:r w:rsidRPr="0050431F">
        <w:tab/>
      </w:r>
      <w:r w:rsidRPr="0050431F">
        <w:tab/>
        <w:t>Test purpose</w:t>
      </w:r>
      <w:bookmarkEnd w:id="1334"/>
      <w:bookmarkEnd w:id="1335"/>
      <w:bookmarkEnd w:id="1336"/>
      <w:bookmarkEnd w:id="1337"/>
      <w:bookmarkEnd w:id="1338"/>
      <w:bookmarkEnd w:id="1339"/>
      <w:r w:rsidRPr="0050431F">
        <w:tab/>
      </w:r>
    </w:p>
    <w:p w14:paraId="38B310E6" w14:textId="77777777" w:rsidR="00A07B05" w:rsidRPr="0050431F" w:rsidRDefault="00A07B05" w:rsidP="00A07B05">
      <w:pPr>
        <w:rPr>
          <w:rFonts w:cs="v4.2.0"/>
        </w:rPr>
      </w:pPr>
      <w:r w:rsidRPr="0050431F">
        <w:rPr>
          <w:rFonts w:eastAsia="MS P??" w:cs="v4.2.0"/>
        </w:rPr>
        <w:t>The test purpose is</w:t>
      </w:r>
      <w:r w:rsidRPr="0050431F">
        <w:rPr>
          <w:rFonts w:cs="v4.2.0"/>
        </w:rPr>
        <w:t xml:space="preserve"> to verify that modulation quality is within the limit specified by the minimum requirement.</w:t>
      </w:r>
    </w:p>
    <w:p w14:paraId="489C158E" w14:textId="77777777" w:rsidR="00A07B05" w:rsidRPr="0050431F" w:rsidRDefault="00A07B05" w:rsidP="00F311C8">
      <w:pPr>
        <w:pStyle w:val="Heading4"/>
      </w:pPr>
      <w:bookmarkStart w:id="1340" w:name="_Toc13048582"/>
      <w:bookmarkStart w:id="1341" w:name="_Toc29764798"/>
      <w:bookmarkStart w:id="1342" w:name="_Toc29765216"/>
      <w:bookmarkStart w:id="1343" w:name="_Toc52556714"/>
      <w:bookmarkStart w:id="1344" w:name="_Toc67912416"/>
      <w:bookmarkStart w:id="1345" w:name="_Toc89855351"/>
      <w:r w:rsidRPr="0050431F">
        <w:t>6.5.1.4</w:t>
      </w:r>
      <w:r w:rsidRPr="0050431F">
        <w:tab/>
        <w:t>Method of test</w:t>
      </w:r>
      <w:bookmarkEnd w:id="1340"/>
      <w:bookmarkEnd w:id="1341"/>
      <w:bookmarkEnd w:id="1342"/>
      <w:bookmarkEnd w:id="1343"/>
      <w:bookmarkEnd w:id="1344"/>
      <w:bookmarkEnd w:id="1345"/>
    </w:p>
    <w:p w14:paraId="26F3C5CC" w14:textId="77777777" w:rsidR="00A07B05" w:rsidRPr="0050431F" w:rsidRDefault="00A07B05" w:rsidP="00F311C8">
      <w:pPr>
        <w:pStyle w:val="Heading5"/>
      </w:pPr>
      <w:bookmarkStart w:id="1346" w:name="_Toc13048583"/>
      <w:bookmarkStart w:id="1347" w:name="_Toc29764799"/>
      <w:bookmarkStart w:id="1348" w:name="_Toc29765217"/>
      <w:bookmarkStart w:id="1349" w:name="_Toc52556715"/>
      <w:bookmarkStart w:id="1350" w:name="_Toc67912417"/>
      <w:bookmarkStart w:id="1351" w:name="_Toc89855352"/>
      <w:r w:rsidRPr="0050431F">
        <w:t>6.5.1.4.1</w:t>
      </w:r>
      <w:r w:rsidRPr="0050431F">
        <w:tab/>
        <w:t>Initial conditions</w:t>
      </w:r>
      <w:bookmarkEnd w:id="1346"/>
      <w:bookmarkEnd w:id="1347"/>
      <w:bookmarkEnd w:id="1348"/>
      <w:bookmarkEnd w:id="1349"/>
      <w:bookmarkEnd w:id="1350"/>
      <w:bookmarkEnd w:id="1351"/>
    </w:p>
    <w:p w14:paraId="70F7FB72" w14:textId="77777777" w:rsidR="00A07B05" w:rsidRPr="0050431F" w:rsidRDefault="00A07B05" w:rsidP="00A07B05">
      <w:r w:rsidRPr="0050431F">
        <w:t>Test environment:</w:t>
      </w:r>
      <w:r w:rsidR="002B1E27">
        <w:tab/>
      </w:r>
      <w:r w:rsidRPr="0050431F">
        <w:t>normal; see Annex B.2.</w:t>
      </w:r>
    </w:p>
    <w:p w14:paraId="74764A88" w14:textId="77777777" w:rsidR="00A07B05" w:rsidRPr="0050431F" w:rsidRDefault="00F57BE0" w:rsidP="00A07B05">
      <w:r w:rsidRPr="0050431F">
        <w:rPr>
          <w:lang w:eastAsia="zh-CN"/>
        </w:rPr>
        <w:t>Base Station RF Bandwidth</w:t>
      </w:r>
      <w:r w:rsidR="000517DC" w:rsidRPr="0050431F">
        <w:rPr>
          <w:lang w:eastAsia="zh-CN"/>
        </w:rPr>
        <w:t xml:space="preserve"> position</w:t>
      </w:r>
      <w:r w:rsidR="00A07B05" w:rsidRPr="0050431F">
        <w:t xml:space="preserve"> to be tested:</w:t>
      </w:r>
      <w:r w:rsidR="002B1E27">
        <w:tab/>
      </w:r>
      <w:r w:rsidR="00A07B05" w:rsidRPr="0050431F">
        <w:t>B</w:t>
      </w:r>
      <w:r w:rsidR="00A07B05" w:rsidRPr="0050431F">
        <w:rPr>
          <w:rFonts w:cs="v4.2.0"/>
          <w:vertAlign w:val="subscript"/>
        </w:rPr>
        <w:t>RFBW</w:t>
      </w:r>
      <w:r w:rsidR="00A07B05" w:rsidRPr="0050431F">
        <w:t>, M</w:t>
      </w:r>
      <w:r w:rsidR="00A07B05" w:rsidRPr="0050431F">
        <w:rPr>
          <w:rFonts w:cs="v4.2.0"/>
          <w:vertAlign w:val="subscript"/>
        </w:rPr>
        <w:t>RFBW</w:t>
      </w:r>
      <w:r w:rsidR="00A07B05" w:rsidRPr="0050431F">
        <w:t xml:space="preserve"> and T</w:t>
      </w:r>
      <w:r w:rsidR="00A07B05" w:rsidRPr="0050431F">
        <w:rPr>
          <w:rFonts w:cs="v4.2.0"/>
          <w:vertAlign w:val="subscript"/>
        </w:rPr>
        <w:t>RFBW</w:t>
      </w:r>
      <w:r w:rsidR="00B91B91" w:rsidRPr="0050431F">
        <w:rPr>
          <w:lang w:eastAsia="zh-CN"/>
        </w:rPr>
        <w:t xml:space="preserve"> single-band operation</w:t>
      </w:r>
      <w:r w:rsidR="00B91B91" w:rsidRPr="0050431F">
        <w:t xml:space="preserve">, </w:t>
      </w:r>
      <w:r w:rsidR="00A07B05" w:rsidRPr="0050431F">
        <w:t>see subclause 4.9.1</w:t>
      </w:r>
      <w:r w:rsidR="00B91B91" w:rsidRPr="0050431F">
        <w:rPr>
          <w:lang w:eastAsia="zh-CN"/>
        </w:rPr>
        <w:t xml:space="preserve"> single-band operation</w:t>
      </w:r>
      <w:r w:rsidR="00A07B05" w:rsidRPr="0050431F">
        <w:t>.</w:t>
      </w:r>
    </w:p>
    <w:p w14:paraId="79164900" w14:textId="77777777" w:rsidR="00A07B05" w:rsidRPr="0050431F" w:rsidRDefault="00A07B05" w:rsidP="00A07B05">
      <w:pPr>
        <w:pStyle w:val="B10"/>
        <w:rPr>
          <w:rFonts w:cs="v4.2.0"/>
        </w:rPr>
      </w:pPr>
      <w:r w:rsidRPr="0050431F">
        <w:rPr>
          <w:rFonts w:cs="v4.2.0"/>
        </w:rPr>
        <w:t>1)</w:t>
      </w:r>
      <w:r w:rsidRPr="0050431F">
        <w:rPr>
          <w:rFonts w:cs="v4.2.0"/>
        </w:rPr>
        <w:tab/>
        <w:t xml:space="preserve">Connect measurement device to the base station </w:t>
      </w:r>
      <w:r w:rsidR="00423A5F" w:rsidRPr="0050431F">
        <w:t>antenna connector</w:t>
      </w:r>
      <w:r w:rsidR="00423A5F" w:rsidRPr="0050431F">
        <w:rPr>
          <w:rFonts w:eastAsia="MS PMincho" w:cs="v4.2.0"/>
        </w:rPr>
        <w:t xml:space="preserve"> </w:t>
      </w:r>
      <w:r w:rsidRPr="0050431F">
        <w:rPr>
          <w:rFonts w:eastAsia="MS PMincho" w:cs="v4.2.0"/>
        </w:rPr>
        <w:t>as shown in Annex D.1.1</w:t>
      </w:r>
      <w:r w:rsidRPr="0050431F">
        <w:rPr>
          <w:rFonts w:cs="v4.2.0"/>
        </w:rPr>
        <w:t>.</w:t>
      </w:r>
    </w:p>
    <w:p w14:paraId="66FB801B" w14:textId="77777777" w:rsidR="00A07B05" w:rsidRPr="0050431F" w:rsidRDefault="00A07B05" w:rsidP="00F311C8">
      <w:pPr>
        <w:pStyle w:val="Heading5"/>
      </w:pPr>
      <w:bookmarkStart w:id="1352" w:name="_Toc13048584"/>
      <w:bookmarkStart w:id="1353" w:name="_Toc29764800"/>
      <w:bookmarkStart w:id="1354" w:name="_Toc29765218"/>
      <w:bookmarkStart w:id="1355" w:name="_Toc52556716"/>
      <w:bookmarkStart w:id="1356" w:name="_Toc67912418"/>
      <w:bookmarkStart w:id="1357" w:name="_Toc89855353"/>
      <w:r w:rsidRPr="0050431F">
        <w:t>6.5.1.4.2</w:t>
      </w:r>
      <w:r w:rsidRPr="0050431F">
        <w:tab/>
        <w:t>Procedure</w:t>
      </w:r>
      <w:bookmarkEnd w:id="1352"/>
      <w:bookmarkEnd w:id="1353"/>
      <w:bookmarkEnd w:id="1354"/>
      <w:bookmarkEnd w:id="1355"/>
      <w:bookmarkEnd w:id="1356"/>
      <w:bookmarkEnd w:id="1357"/>
    </w:p>
    <w:p w14:paraId="596E766E" w14:textId="77777777" w:rsidR="00A07B05" w:rsidRPr="0050431F" w:rsidRDefault="00A07B05" w:rsidP="00A07B05">
      <w:pPr>
        <w:pStyle w:val="B10"/>
        <w:rPr>
          <w:rFonts w:cs="v4.2.0"/>
          <w:snapToGrid w:val="0"/>
        </w:rPr>
      </w:pPr>
      <w:r w:rsidRPr="0050431F">
        <w:rPr>
          <w:rFonts w:cs="v4.2.0"/>
          <w:snapToGrid w:val="0"/>
        </w:rPr>
        <w:t>1)</w:t>
      </w:r>
      <w:r w:rsidRPr="0050431F">
        <w:rPr>
          <w:rFonts w:cs="v4.2.0"/>
          <w:snapToGrid w:val="0"/>
        </w:rPr>
        <w:tab/>
        <w:t xml:space="preserve">Set the BS to transmit </w:t>
      </w:r>
      <w:r w:rsidRPr="0050431F">
        <w:rPr>
          <w:rFonts w:eastAsia="MS PMincho" w:cs="v4.2.0"/>
        </w:rPr>
        <w:t>according to the applicable test configuration in clause 5</w:t>
      </w:r>
      <w:r w:rsidRPr="0050431F">
        <w:t xml:space="preserve"> using the corresponding test models or set of physical channels in subclause 4.9.2</w:t>
      </w:r>
      <w:r w:rsidRPr="0050431F">
        <w:rPr>
          <w:rFonts w:cs="v4.2.0"/>
          <w:snapToGrid w:val="0"/>
        </w:rPr>
        <w:t>.</w:t>
      </w:r>
    </w:p>
    <w:p w14:paraId="7DC24601" w14:textId="77777777" w:rsidR="00A07B05" w:rsidRPr="0050431F" w:rsidRDefault="00A07B05" w:rsidP="00A07B05">
      <w:pPr>
        <w:pStyle w:val="B10"/>
        <w:rPr>
          <w:rFonts w:cs="v4.2.0"/>
          <w:snapToGrid w:val="0"/>
        </w:rPr>
      </w:pPr>
      <w:r w:rsidRPr="0050431F">
        <w:rPr>
          <w:rFonts w:cs="v4.2.0"/>
          <w:snapToGrid w:val="0"/>
        </w:rPr>
        <w:t>2)</w:t>
      </w:r>
      <w:r w:rsidRPr="0050431F">
        <w:rPr>
          <w:rFonts w:cs="v4.2.0"/>
          <w:snapToGrid w:val="0"/>
        </w:rPr>
        <w:tab/>
        <w:t xml:space="preserve">Perform the measurement on each carrier as follows: </w:t>
      </w:r>
    </w:p>
    <w:p w14:paraId="210491B8" w14:textId="77777777" w:rsidR="00A07B05" w:rsidRPr="0050431F" w:rsidRDefault="00A07B05" w:rsidP="009548C1">
      <w:pPr>
        <w:pStyle w:val="B20"/>
      </w:pPr>
      <w:r w:rsidRPr="0050431F">
        <w:t>-</w:t>
      </w:r>
      <w:r w:rsidR="009548C1" w:rsidRPr="0050431F">
        <w:tab/>
      </w:r>
      <w:r w:rsidRPr="0050431F">
        <w:t>For measurement on a</w:t>
      </w:r>
      <w:r w:rsidR="009014E5" w:rsidRPr="0050431F">
        <w:t>n</w:t>
      </w:r>
      <w:r w:rsidRPr="0050431F">
        <w:t xml:space="preserve"> E-UTRA carrier, see TS 36.141 [9] subclause 6.5.2.4.2 step 2 to 4.</w:t>
      </w:r>
    </w:p>
    <w:p w14:paraId="47571556" w14:textId="77777777" w:rsidR="00A07B05" w:rsidRPr="0050431F" w:rsidRDefault="00A07B05" w:rsidP="009548C1">
      <w:pPr>
        <w:pStyle w:val="B20"/>
      </w:pPr>
      <w:r w:rsidRPr="0050431F">
        <w:t>-</w:t>
      </w:r>
      <w:r w:rsidR="009548C1" w:rsidRPr="0050431F">
        <w:tab/>
      </w:r>
      <w:r w:rsidRPr="0050431F">
        <w:t xml:space="preserve">For EVM measurement on a UTRA FDD carrier, see TS 25.141 [10] subclause 6.7.1.4.2 step 2 to 5 using a filter defined in subclause 6.7.1.1. </w:t>
      </w:r>
    </w:p>
    <w:p w14:paraId="72DA67BF" w14:textId="77777777" w:rsidR="00A07B05" w:rsidRPr="0050431F" w:rsidRDefault="00A07B05" w:rsidP="009548C1">
      <w:pPr>
        <w:pStyle w:val="B20"/>
      </w:pPr>
      <w:r w:rsidRPr="0050431F">
        <w:t>-</w:t>
      </w:r>
      <w:r w:rsidR="009548C1" w:rsidRPr="0050431F">
        <w:tab/>
      </w:r>
      <w:r w:rsidRPr="0050431F">
        <w:t xml:space="preserve">For PCDE measurement on a UTRA FDD carrier, see TS 25.141 [10] subclause 6.7.2.4.2 using TM3. </w:t>
      </w:r>
    </w:p>
    <w:p w14:paraId="3FCAEC9E" w14:textId="77777777" w:rsidR="00A07B05" w:rsidRPr="0050431F" w:rsidRDefault="00A07B05" w:rsidP="009548C1">
      <w:pPr>
        <w:pStyle w:val="B20"/>
      </w:pPr>
      <w:r w:rsidRPr="0050431F">
        <w:t>-</w:t>
      </w:r>
      <w:r w:rsidR="009548C1" w:rsidRPr="0050431F">
        <w:tab/>
      </w:r>
      <w:r w:rsidRPr="0050431F">
        <w:t>For RCDE measurement on a UTRA FDD carrier, see TS 25.141 [10] subclause 6.7.4.4.2 using TM6.</w:t>
      </w:r>
    </w:p>
    <w:p w14:paraId="66E44855" w14:textId="77777777" w:rsidR="00A07B05" w:rsidRPr="0050431F" w:rsidRDefault="00A07B05" w:rsidP="009548C1">
      <w:pPr>
        <w:pStyle w:val="B20"/>
      </w:pPr>
      <w:r w:rsidRPr="0050431F">
        <w:t>-</w:t>
      </w:r>
      <w:r w:rsidR="009548C1" w:rsidRPr="0050431F">
        <w:tab/>
      </w:r>
      <w:r w:rsidRPr="0050431F">
        <w:t xml:space="preserve">For EVM measurement on a UTRA TDD carrier, see TS 25.142 [12] subclause 6.8.1.4.2.2 using a filter defined in subclause 6.8.1.1. </w:t>
      </w:r>
    </w:p>
    <w:p w14:paraId="5EB7C409" w14:textId="77777777" w:rsidR="00A07B05" w:rsidRPr="0050431F" w:rsidRDefault="00A07B05" w:rsidP="009548C1">
      <w:pPr>
        <w:pStyle w:val="B20"/>
      </w:pPr>
      <w:r w:rsidRPr="0050431F">
        <w:t>-</w:t>
      </w:r>
      <w:r w:rsidR="009548C1" w:rsidRPr="0050431F">
        <w:tab/>
      </w:r>
      <w:r w:rsidRPr="0050431F">
        <w:t>For PCDE measurement on a UTRA TDD carrier, see TS 25.142 [12] subclause 6.8</w:t>
      </w:r>
      <w:r w:rsidR="009014E5" w:rsidRPr="0050431F">
        <w:t>.</w:t>
      </w:r>
      <w:r w:rsidRPr="0050431F">
        <w:t xml:space="preserve">2.4.1.2. </w:t>
      </w:r>
    </w:p>
    <w:p w14:paraId="4AE88155" w14:textId="77777777" w:rsidR="00A07B05" w:rsidRPr="0050431F" w:rsidRDefault="00A07B05" w:rsidP="009548C1">
      <w:pPr>
        <w:pStyle w:val="B20"/>
      </w:pPr>
      <w:r w:rsidRPr="0050431F">
        <w:t>-</w:t>
      </w:r>
      <w:r w:rsidR="009548C1" w:rsidRPr="0050431F">
        <w:tab/>
      </w:r>
      <w:r w:rsidRPr="0050431F">
        <w:t xml:space="preserve">For RCDE measurement on a UTRA TDD carrier, see TS 25.142 [12] subclause 6.8.3.4.1.1. </w:t>
      </w:r>
    </w:p>
    <w:p w14:paraId="54B68194" w14:textId="77777777" w:rsidR="002F6EF4" w:rsidRPr="0050431F" w:rsidRDefault="00A07B05" w:rsidP="002F6EF4">
      <w:pPr>
        <w:pStyle w:val="B20"/>
      </w:pPr>
      <w:r w:rsidRPr="0050431F">
        <w:t>-</w:t>
      </w:r>
      <w:r w:rsidR="009548C1" w:rsidRPr="0050431F">
        <w:tab/>
      </w:r>
      <w:r w:rsidRPr="0050431F">
        <w:t>For measurement on a GSM/EDGE carrier, see TS 51.021 [11] subclause 6.2.2.</w:t>
      </w:r>
    </w:p>
    <w:p w14:paraId="7895F396" w14:textId="77777777" w:rsidR="00A07B05" w:rsidRPr="0050431F" w:rsidRDefault="002F6EF4" w:rsidP="002F6EF4">
      <w:pPr>
        <w:pStyle w:val="B20"/>
      </w:pPr>
      <w:r w:rsidRPr="0050431F">
        <w:t>-</w:t>
      </w:r>
      <w:r w:rsidR="002B1E27">
        <w:tab/>
      </w:r>
      <w:r w:rsidRPr="0050431F">
        <w:t xml:space="preserve">For measurement on an </w:t>
      </w:r>
      <w:r w:rsidRPr="0050431F">
        <w:rPr>
          <w:lang w:eastAsia="zh-CN"/>
        </w:rPr>
        <w:t>NB-IoT</w:t>
      </w:r>
      <w:r w:rsidRPr="0050431F">
        <w:t xml:space="preserve"> carrier, see TS 36.141 [9] subclause 6.5.2.4.2 step </w:t>
      </w:r>
      <w:r w:rsidR="00FA5C5A">
        <w:rPr>
          <w:rFonts w:eastAsia="SimSun"/>
        </w:rPr>
        <w:t xml:space="preserve">1 to </w:t>
      </w:r>
      <w:r w:rsidRPr="0050431F">
        <w:t>2.</w:t>
      </w:r>
    </w:p>
    <w:p w14:paraId="2BAEC61E" w14:textId="77777777" w:rsidR="009548C1" w:rsidRPr="0050431F" w:rsidRDefault="009548C1" w:rsidP="009548C1">
      <w:r w:rsidRPr="0050431F">
        <w:t>In addition, for a multi-band capable BS, the following step shall apply:</w:t>
      </w:r>
    </w:p>
    <w:p w14:paraId="6AF333DA" w14:textId="77777777" w:rsidR="009548C1" w:rsidRPr="0050431F" w:rsidRDefault="009548C1" w:rsidP="009548C1">
      <w:pPr>
        <w:pStyle w:val="B10"/>
      </w:pPr>
      <w:r w:rsidRPr="0050431F">
        <w:t>3)</w:t>
      </w:r>
      <w:r w:rsidRPr="0050431F">
        <w:tab/>
        <w:t>For multi-band capable BS and single band tests, repeat the steps above per involved band where single band test configurations and test models shall apply with no carrier activated in the other band.</w:t>
      </w:r>
      <w:r w:rsidR="00F57BE0" w:rsidRPr="0050431F">
        <w:t xml:space="preserve"> </w:t>
      </w:r>
      <w:r w:rsidRPr="0050431F">
        <w:t>For multi-band capable BS with separate antenna connector, the antenna connector not being under test in case of SBT or MBT shall be terminated.</w:t>
      </w:r>
    </w:p>
    <w:p w14:paraId="0F1932ED" w14:textId="77777777" w:rsidR="00A07B05" w:rsidRPr="0050431F" w:rsidRDefault="00A07B05" w:rsidP="00F311C8">
      <w:pPr>
        <w:pStyle w:val="Heading4"/>
      </w:pPr>
      <w:bookmarkStart w:id="1358" w:name="_Toc13048585"/>
      <w:bookmarkStart w:id="1359" w:name="_Toc29764801"/>
      <w:bookmarkStart w:id="1360" w:name="_Toc29765219"/>
      <w:bookmarkStart w:id="1361" w:name="_Toc52556717"/>
      <w:bookmarkStart w:id="1362" w:name="_Toc67912419"/>
      <w:bookmarkStart w:id="1363" w:name="_Toc89855354"/>
      <w:r w:rsidRPr="0050431F">
        <w:t>6.5.1.5</w:t>
      </w:r>
      <w:r w:rsidRPr="0050431F">
        <w:tab/>
        <w:t>Test Requirements</w:t>
      </w:r>
      <w:bookmarkEnd w:id="1358"/>
      <w:bookmarkEnd w:id="1359"/>
      <w:bookmarkEnd w:id="1360"/>
      <w:bookmarkEnd w:id="1361"/>
      <w:bookmarkEnd w:id="1362"/>
      <w:bookmarkEnd w:id="1363"/>
    </w:p>
    <w:p w14:paraId="54C363F8" w14:textId="77777777" w:rsidR="00A07B05" w:rsidRPr="0050431F" w:rsidRDefault="00A07B05" w:rsidP="00F311C8">
      <w:pPr>
        <w:pStyle w:val="Heading5"/>
      </w:pPr>
      <w:bookmarkStart w:id="1364" w:name="_Toc13048586"/>
      <w:bookmarkStart w:id="1365" w:name="_Toc29764802"/>
      <w:bookmarkStart w:id="1366" w:name="_Toc29765220"/>
      <w:bookmarkStart w:id="1367" w:name="_Toc52556718"/>
      <w:bookmarkStart w:id="1368" w:name="_Toc67912420"/>
      <w:bookmarkStart w:id="1369" w:name="_Toc89855355"/>
      <w:r w:rsidRPr="0050431F">
        <w:t>6.5.1.5.1</w:t>
      </w:r>
      <w:r w:rsidRPr="0050431F">
        <w:tab/>
        <w:t>E-UTRA test requirement</w:t>
      </w:r>
      <w:bookmarkEnd w:id="1364"/>
      <w:bookmarkEnd w:id="1365"/>
      <w:bookmarkEnd w:id="1366"/>
      <w:bookmarkEnd w:id="1367"/>
      <w:bookmarkEnd w:id="1368"/>
      <w:bookmarkEnd w:id="1369"/>
    </w:p>
    <w:p w14:paraId="66DF11EF" w14:textId="77777777" w:rsidR="00A07B05" w:rsidRPr="0050431F" w:rsidRDefault="00A07B05" w:rsidP="00A07B05">
      <w:r w:rsidRPr="0050431F">
        <w:t>For every measured E-UTRA carrier, the test requirement is specified in TS 36.141 [9] subclause 6.5.2.5.</w:t>
      </w:r>
    </w:p>
    <w:p w14:paraId="16BFECCC" w14:textId="77777777" w:rsidR="00A07B05" w:rsidRPr="0050431F" w:rsidRDefault="00A07B05" w:rsidP="00F311C8">
      <w:pPr>
        <w:pStyle w:val="Heading5"/>
      </w:pPr>
      <w:bookmarkStart w:id="1370" w:name="_Toc13048587"/>
      <w:bookmarkStart w:id="1371" w:name="_Toc29764803"/>
      <w:bookmarkStart w:id="1372" w:name="_Toc29765221"/>
      <w:bookmarkStart w:id="1373" w:name="_Toc52556719"/>
      <w:bookmarkStart w:id="1374" w:name="_Toc67912421"/>
      <w:bookmarkStart w:id="1375" w:name="_Toc89855356"/>
      <w:r w:rsidRPr="0050431F">
        <w:t>6.5.1.5.2</w:t>
      </w:r>
      <w:r w:rsidRPr="0050431F">
        <w:tab/>
        <w:t>UTRA FDD test requirement</w:t>
      </w:r>
      <w:bookmarkEnd w:id="1370"/>
      <w:bookmarkEnd w:id="1371"/>
      <w:bookmarkEnd w:id="1372"/>
      <w:bookmarkEnd w:id="1373"/>
      <w:bookmarkEnd w:id="1374"/>
      <w:bookmarkEnd w:id="1375"/>
    </w:p>
    <w:p w14:paraId="5BEC01F5" w14:textId="77777777" w:rsidR="00A07B05" w:rsidRPr="0050431F" w:rsidRDefault="00A07B05" w:rsidP="00A07B05">
      <w:r w:rsidRPr="0050431F">
        <w:t xml:space="preserve">For every measured UTRA FDD carrier, the test requirement is specified in TS 25.141 [10] subclause 6.7.1.5, 6.7.2.5 and 6.7.4.5. </w:t>
      </w:r>
    </w:p>
    <w:p w14:paraId="08140885" w14:textId="77777777" w:rsidR="00A07B05" w:rsidRPr="0050431F" w:rsidRDefault="00A07B05" w:rsidP="00F311C8">
      <w:pPr>
        <w:pStyle w:val="Heading5"/>
      </w:pPr>
      <w:bookmarkStart w:id="1376" w:name="_Toc13048588"/>
      <w:bookmarkStart w:id="1377" w:name="_Toc29764804"/>
      <w:bookmarkStart w:id="1378" w:name="_Toc29765222"/>
      <w:bookmarkStart w:id="1379" w:name="_Toc52556720"/>
      <w:bookmarkStart w:id="1380" w:name="_Toc67912422"/>
      <w:bookmarkStart w:id="1381" w:name="_Toc89855357"/>
      <w:r w:rsidRPr="0050431F">
        <w:t>6.5.1.5.3</w:t>
      </w:r>
      <w:r w:rsidRPr="0050431F">
        <w:tab/>
        <w:t>UTRA TDD test requirement</w:t>
      </w:r>
      <w:bookmarkEnd w:id="1376"/>
      <w:bookmarkEnd w:id="1377"/>
      <w:bookmarkEnd w:id="1378"/>
      <w:bookmarkEnd w:id="1379"/>
      <w:bookmarkEnd w:id="1380"/>
      <w:bookmarkEnd w:id="1381"/>
    </w:p>
    <w:p w14:paraId="03979B1B" w14:textId="77777777" w:rsidR="00A07B05" w:rsidRPr="0050431F" w:rsidRDefault="00A07B05" w:rsidP="00A07B05">
      <w:r w:rsidRPr="0050431F">
        <w:t xml:space="preserve">For every measured UTRA TDD carrier, the test requirement is specified in TS 25.142 [12] subclause 6.8.1.5, 6.8.2.5 and 6.8.3.5. </w:t>
      </w:r>
    </w:p>
    <w:p w14:paraId="6A26048B" w14:textId="77777777" w:rsidR="00A07B05" w:rsidRPr="0050431F" w:rsidRDefault="00A07B05" w:rsidP="00F311C8">
      <w:pPr>
        <w:pStyle w:val="Heading5"/>
      </w:pPr>
      <w:bookmarkStart w:id="1382" w:name="_Toc13048589"/>
      <w:bookmarkStart w:id="1383" w:name="_Toc29764805"/>
      <w:bookmarkStart w:id="1384" w:name="_Toc29765223"/>
      <w:bookmarkStart w:id="1385" w:name="_Toc52556721"/>
      <w:bookmarkStart w:id="1386" w:name="_Toc67912423"/>
      <w:bookmarkStart w:id="1387" w:name="_Toc89855358"/>
      <w:r w:rsidRPr="0050431F">
        <w:t>6.5.1.5.4</w:t>
      </w:r>
      <w:r w:rsidRPr="0050431F">
        <w:tab/>
        <w:t>GSM/EDGE test requirement</w:t>
      </w:r>
      <w:bookmarkEnd w:id="1382"/>
      <w:bookmarkEnd w:id="1383"/>
      <w:bookmarkEnd w:id="1384"/>
      <w:bookmarkEnd w:id="1385"/>
      <w:bookmarkEnd w:id="1386"/>
      <w:bookmarkEnd w:id="1387"/>
    </w:p>
    <w:p w14:paraId="4F892901" w14:textId="77777777" w:rsidR="002F6EF4" w:rsidRPr="0050431F" w:rsidRDefault="00A07B05" w:rsidP="002F6EF4">
      <w:r w:rsidRPr="0050431F">
        <w:t xml:space="preserve">For every measured GSM/EDGE carrier, the test requirement is specified in </w:t>
      </w:r>
      <w:bookmarkStart w:id="1388" w:name="OLE_LINK3"/>
      <w:bookmarkStart w:id="1389" w:name="OLE_LINK4"/>
      <w:r w:rsidRPr="0050431F">
        <w:t>TS 51.021 [11] subclause 6.2.3.</w:t>
      </w:r>
      <w:bookmarkEnd w:id="1388"/>
      <w:bookmarkEnd w:id="1389"/>
    </w:p>
    <w:p w14:paraId="5BF6E367" w14:textId="77777777" w:rsidR="002F6EF4" w:rsidRPr="0050431F" w:rsidRDefault="002F6EF4" w:rsidP="00F311C8">
      <w:pPr>
        <w:pStyle w:val="Heading5"/>
        <w:rPr>
          <w:rFonts w:eastAsia="SimSun"/>
          <w:lang w:eastAsia="zh-CN"/>
        </w:rPr>
      </w:pPr>
      <w:bookmarkStart w:id="1390" w:name="_Toc13048590"/>
      <w:bookmarkStart w:id="1391" w:name="_Toc29764806"/>
      <w:bookmarkStart w:id="1392" w:name="_Toc29765224"/>
      <w:bookmarkStart w:id="1393" w:name="_Toc52556722"/>
      <w:bookmarkStart w:id="1394" w:name="_Toc67912424"/>
      <w:bookmarkStart w:id="1395" w:name="_Toc89855359"/>
      <w:r w:rsidRPr="0050431F">
        <w:rPr>
          <w:rFonts w:eastAsia="SimSun"/>
          <w:lang w:eastAsia="zh-CN"/>
        </w:rPr>
        <w:t>6.5.1.5.5</w:t>
      </w:r>
      <w:r w:rsidRPr="0050431F">
        <w:rPr>
          <w:rFonts w:eastAsia="SimSun"/>
          <w:lang w:eastAsia="zh-CN"/>
        </w:rPr>
        <w:tab/>
        <w:t>NB-IoT test requirement</w:t>
      </w:r>
      <w:bookmarkEnd w:id="1390"/>
      <w:bookmarkEnd w:id="1391"/>
      <w:bookmarkEnd w:id="1392"/>
      <w:bookmarkEnd w:id="1393"/>
      <w:bookmarkEnd w:id="1394"/>
      <w:bookmarkEnd w:id="1395"/>
    </w:p>
    <w:p w14:paraId="297ED0AB" w14:textId="77777777" w:rsidR="00A07B05" w:rsidRPr="0050431F" w:rsidRDefault="002F6EF4" w:rsidP="002F6EF4">
      <w:r w:rsidRPr="0050431F">
        <w:rPr>
          <w:rFonts w:eastAsia="SimSun" w:cs="Arial"/>
        </w:rPr>
        <w:t xml:space="preserve">For every measured </w:t>
      </w:r>
      <w:r w:rsidRPr="0050431F">
        <w:rPr>
          <w:rFonts w:eastAsia="SimSun" w:cs="Arial"/>
          <w:lang w:eastAsia="zh-CN"/>
        </w:rPr>
        <w:t>NB-IoT</w:t>
      </w:r>
      <w:r w:rsidRPr="0050431F">
        <w:rPr>
          <w:rFonts w:eastAsia="SimSun" w:cs="Arial"/>
        </w:rPr>
        <w:t xml:space="preserve"> carrier, the test requirement is specified in TS 36.141 [9] subclause 6.5.2.5.</w:t>
      </w:r>
    </w:p>
    <w:p w14:paraId="0117F955" w14:textId="77777777" w:rsidR="00E9327E" w:rsidRPr="0050431F" w:rsidRDefault="00E9327E" w:rsidP="00F311C8">
      <w:pPr>
        <w:pStyle w:val="Heading3"/>
      </w:pPr>
      <w:bookmarkStart w:id="1396" w:name="_Toc13048591"/>
      <w:bookmarkStart w:id="1397" w:name="_Toc29764807"/>
      <w:bookmarkStart w:id="1398" w:name="_Toc29765225"/>
      <w:bookmarkStart w:id="1399" w:name="_Toc52556723"/>
      <w:bookmarkStart w:id="1400" w:name="_Toc67912425"/>
      <w:bookmarkStart w:id="1401" w:name="_Toc89855360"/>
      <w:r w:rsidRPr="0050431F">
        <w:t>6.5.2</w:t>
      </w:r>
      <w:r w:rsidRPr="0050431F">
        <w:tab/>
        <w:t>Frequency error</w:t>
      </w:r>
      <w:bookmarkEnd w:id="1396"/>
      <w:bookmarkEnd w:id="1397"/>
      <w:bookmarkEnd w:id="1398"/>
      <w:bookmarkEnd w:id="1399"/>
      <w:bookmarkEnd w:id="1400"/>
      <w:bookmarkEnd w:id="1401"/>
    </w:p>
    <w:p w14:paraId="0FC4D0C1" w14:textId="77777777" w:rsidR="00200D14" w:rsidRPr="0050431F" w:rsidRDefault="00200D14" w:rsidP="00F311C8">
      <w:pPr>
        <w:pStyle w:val="Heading4"/>
      </w:pPr>
      <w:bookmarkStart w:id="1402" w:name="_Toc13048592"/>
      <w:bookmarkStart w:id="1403" w:name="_Toc29764808"/>
      <w:bookmarkStart w:id="1404" w:name="_Toc29765226"/>
      <w:bookmarkStart w:id="1405" w:name="_Toc52556724"/>
      <w:bookmarkStart w:id="1406" w:name="_Toc67912426"/>
      <w:bookmarkStart w:id="1407" w:name="_Toc89855361"/>
      <w:r w:rsidRPr="0050431F">
        <w:t>6.5.2.1</w:t>
      </w:r>
      <w:r w:rsidRPr="0050431F">
        <w:tab/>
        <w:t>Definition and applicability</w:t>
      </w:r>
      <w:bookmarkEnd w:id="1402"/>
      <w:bookmarkEnd w:id="1403"/>
      <w:bookmarkEnd w:id="1404"/>
      <w:bookmarkEnd w:id="1405"/>
      <w:bookmarkEnd w:id="1406"/>
      <w:bookmarkEnd w:id="1407"/>
    </w:p>
    <w:p w14:paraId="0C89294D" w14:textId="77777777" w:rsidR="00200D14" w:rsidRPr="0050431F" w:rsidRDefault="00200D14" w:rsidP="00200D14">
      <w:pPr>
        <w:rPr>
          <w:rFonts w:cs="v4.2.0"/>
        </w:rPr>
      </w:pPr>
      <w:r w:rsidRPr="0050431F">
        <w:rPr>
          <w:rFonts w:cs="v4.2.0"/>
        </w:rPr>
        <w:t>Frequency error is the measure of the difference between the actual BS transmit frequency and the assigned frequency. The same source shall be used for RF frequency and data clock generation.</w:t>
      </w:r>
    </w:p>
    <w:p w14:paraId="05021BE5" w14:textId="77777777" w:rsidR="00200D14" w:rsidRPr="0050431F" w:rsidRDefault="00200D14" w:rsidP="00200D14">
      <w:pPr>
        <w:rPr>
          <w:rFonts w:cs="v4.2.0"/>
        </w:rPr>
      </w:pPr>
      <w:r w:rsidRPr="0050431F">
        <w:rPr>
          <w:rFonts w:cs="v4.2.0"/>
        </w:rPr>
        <w:t>It is not possible to verify by testing that the data clock is derived from the same frequency source as used for RF generation. This may be confirmed by the manufacturer’s declaration.</w:t>
      </w:r>
    </w:p>
    <w:p w14:paraId="3CF4E2C4" w14:textId="77777777" w:rsidR="00200D14" w:rsidRPr="0050431F" w:rsidRDefault="00200D14" w:rsidP="00F311C8">
      <w:pPr>
        <w:pStyle w:val="Heading4"/>
      </w:pPr>
      <w:bookmarkStart w:id="1408" w:name="_Toc13048593"/>
      <w:bookmarkStart w:id="1409" w:name="_Toc29764809"/>
      <w:bookmarkStart w:id="1410" w:name="_Toc29765227"/>
      <w:bookmarkStart w:id="1411" w:name="_Toc52556725"/>
      <w:bookmarkStart w:id="1412" w:name="_Toc67912427"/>
      <w:bookmarkStart w:id="1413" w:name="_Toc89855362"/>
      <w:r w:rsidRPr="0050431F">
        <w:t>6.5.2.2</w:t>
      </w:r>
      <w:r w:rsidRPr="0050431F">
        <w:tab/>
        <w:t>Minimum Requirement</w:t>
      </w:r>
      <w:bookmarkEnd w:id="1408"/>
      <w:bookmarkEnd w:id="1409"/>
      <w:bookmarkEnd w:id="1410"/>
      <w:bookmarkEnd w:id="1411"/>
      <w:bookmarkEnd w:id="1412"/>
      <w:bookmarkEnd w:id="1413"/>
    </w:p>
    <w:p w14:paraId="19AC4EBD" w14:textId="77777777" w:rsidR="00200D14" w:rsidRPr="0050431F" w:rsidRDefault="00200D14" w:rsidP="00200D14">
      <w:r w:rsidRPr="0050431F">
        <w:t>The minimum requirement is in TS 37.104 [2] subclause 6.5.2.</w:t>
      </w:r>
    </w:p>
    <w:p w14:paraId="02555612" w14:textId="77777777" w:rsidR="00200D14" w:rsidRPr="0050431F"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414" w:name="_Toc13048594"/>
      <w:bookmarkStart w:id="1415" w:name="_Toc29764810"/>
      <w:bookmarkStart w:id="1416" w:name="_Toc29765228"/>
      <w:bookmarkStart w:id="1417" w:name="_Toc52556726"/>
      <w:bookmarkStart w:id="1418" w:name="_Toc67912428"/>
      <w:bookmarkStart w:id="1419" w:name="_Toc89855363"/>
      <w:r w:rsidRPr="0050431F">
        <w:t>6.5.2.3</w:t>
      </w:r>
      <w:r w:rsidRPr="0050431F">
        <w:tab/>
      </w:r>
      <w:r w:rsidRPr="0050431F">
        <w:tab/>
        <w:t>Test purpose</w:t>
      </w:r>
      <w:bookmarkEnd w:id="1414"/>
      <w:bookmarkEnd w:id="1415"/>
      <w:bookmarkEnd w:id="1416"/>
      <w:bookmarkEnd w:id="1417"/>
      <w:bookmarkEnd w:id="1418"/>
      <w:bookmarkEnd w:id="1419"/>
      <w:r w:rsidRPr="0050431F">
        <w:tab/>
      </w:r>
    </w:p>
    <w:p w14:paraId="1ED3A6DD" w14:textId="77777777" w:rsidR="00200D14" w:rsidRPr="0050431F" w:rsidRDefault="00200D14" w:rsidP="00200D14">
      <w:pPr>
        <w:rPr>
          <w:rFonts w:cs="v4.2.0"/>
        </w:rPr>
      </w:pPr>
      <w:r w:rsidRPr="0050431F">
        <w:rPr>
          <w:rFonts w:eastAsia="MS P??" w:cs="v4.2.0"/>
        </w:rPr>
        <w:t>The test purpose is</w:t>
      </w:r>
      <w:r w:rsidRPr="0050431F">
        <w:rPr>
          <w:rFonts w:cs="v4.2.0"/>
        </w:rPr>
        <w:t xml:space="preserve"> to verify that frequency error is within the limit specified by the minimum requirement.</w:t>
      </w:r>
    </w:p>
    <w:p w14:paraId="38B53A37" w14:textId="77777777" w:rsidR="00200D14" w:rsidRPr="0050431F" w:rsidRDefault="00200D14" w:rsidP="00F311C8">
      <w:pPr>
        <w:pStyle w:val="Heading4"/>
      </w:pPr>
      <w:bookmarkStart w:id="1420" w:name="_Toc13048595"/>
      <w:bookmarkStart w:id="1421" w:name="_Toc29764811"/>
      <w:bookmarkStart w:id="1422" w:name="_Toc29765229"/>
      <w:bookmarkStart w:id="1423" w:name="_Toc52556727"/>
      <w:bookmarkStart w:id="1424" w:name="_Toc67912429"/>
      <w:bookmarkStart w:id="1425" w:name="_Toc89855364"/>
      <w:r w:rsidRPr="0050431F">
        <w:t>6.5.2.4</w:t>
      </w:r>
      <w:r w:rsidRPr="0050431F">
        <w:tab/>
        <w:t>Method of test</w:t>
      </w:r>
      <w:bookmarkEnd w:id="1420"/>
      <w:bookmarkEnd w:id="1421"/>
      <w:bookmarkEnd w:id="1422"/>
      <w:bookmarkEnd w:id="1423"/>
      <w:bookmarkEnd w:id="1424"/>
      <w:bookmarkEnd w:id="1425"/>
    </w:p>
    <w:p w14:paraId="1B8716DD" w14:textId="77777777" w:rsidR="00200D14" w:rsidRPr="0050431F" w:rsidRDefault="00200D14" w:rsidP="00200D14">
      <w:r w:rsidRPr="0050431F">
        <w:t>Requirement is tested together with Error Vector Magnitude test, as described in subclause 6.5.1.</w:t>
      </w:r>
    </w:p>
    <w:p w14:paraId="2884EFAF" w14:textId="77777777" w:rsidR="00200D14" w:rsidRPr="0050431F" w:rsidRDefault="00200D14" w:rsidP="00F311C8">
      <w:pPr>
        <w:pStyle w:val="Heading4"/>
      </w:pPr>
      <w:bookmarkStart w:id="1426" w:name="_Toc13048596"/>
      <w:bookmarkStart w:id="1427" w:name="_Toc29764812"/>
      <w:bookmarkStart w:id="1428" w:name="_Toc29765230"/>
      <w:bookmarkStart w:id="1429" w:name="_Toc52556728"/>
      <w:bookmarkStart w:id="1430" w:name="_Toc67912430"/>
      <w:bookmarkStart w:id="1431" w:name="_Toc89855365"/>
      <w:r w:rsidRPr="0050431F">
        <w:t>6.5.2.5</w:t>
      </w:r>
      <w:r w:rsidRPr="0050431F">
        <w:tab/>
        <w:t>Test Requirements</w:t>
      </w:r>
      <w:bookmarkEnd w:id="1426"/>
      <w:bookmarkEnd w:id="1427"/>
      <w:bookmarkEnd w:id="1428"/>
      <w:bookmarkEnd w:id="1429"/>
      <w:bookmarkEnd w:id="1430"/>
      <w:bookmarkEnd w:id="1431"/>
    </w:p>
    <w:p w14:paraId="0EEBC66C" w14:textId="77777777" w:rsidR="00200D14" w:rsidRPr="0050431F" w:rsidRDefault="00200D14" w:rsidP="00F311C8">
      <w:pPr>
        <w:pStyle w:val="Heading5"/>
      </w:pPr>
      <w:bookmarkStart w:id="1432" w:name="_Toc13048597"/>
      <w:bookmarkStart w:id="1433" w:name="_Toc29764813"/>
      <w:bookmarkStart w:id="1434" w:name="_Toc29765231"/>
      <w:bookmarkStart w:id="1435" w:name="_Toc52556729"/>
      <w:bookmarkStart w:id="1436" w:name="_Toc67912431"/>
      <w:bookmarkStart w:id="1437" w:name="_Toc89855366"/>
      <w:r w:rsidRPr="0050431F">
        <w:t>6.5.2.5.1</w:t>
      </w:r>
      <w:r w:rsidRPr="0050431F">
        <w:tab/>
        <w:t>E-UTRA test requirement</w:t>
      </w:r>
      <w:bookmarkEnd w:id="1432"/>
      <w:bookmarkEnd w:id="1433"/>
      <w:bookmarkEnd w:id="1434"/>
      <w:bookmarkEnd w:id="1435"/>
      <w:bookmarkEnd w:id="1436"/>
      <w:bookmarkEnd w:id="1437"/>
    </w:p>
    <w:p w14:paraId="0627D968" w14:textId="77777777" w:rsidR="00200D14" w:rsidRPr="0050431F" w:rsidRDefault="00200D14" w:rsidP="00200D14">
      <w:r w:rsidRPr="0050431F">
        <w:t>For every measured E-UTRA carrier, the test requirement is specified in TS 36.141 [9] subclause 6.5.1.5.</w:t>
      </w:r>
    </w:p>
    <w:p w14:paraId="41CC18CA" w14:textId="77777777" w:rsidR="00200D14" w:rsidRPr="0050431F" w:rsidRDefault="00200D14" w:rsidP="00F311C8">
      <w:pPr>
        <w:pStyle w:val="Heading5"/>
      </w:pPr>
      <w:bookmarkStart w:id="1438" w:name="_Toc13048598"/>
      <w:bookmarkStart w:id="1439" w:name="_Toc29764814"/>
      <w:bookmarkStart w:id="1440" w:name="_Toc29765232"/>
      <w:bookmarkStart w:id="1441" w:name="_Toc52556730"/>
      <w:bookmarkStart w:id="1442" w:name="_Toc67912432"/>
      <w:bookmarkStart w:id="1443" w:name="_Toc89855367"/>
      <w:r w:rsidRPr="0050431F">
        <w:t>6.5.2.5.2</w:t>
      </w:r>
      <w:r w:rsidRPr="0050431F">
        <w:tab/>
        <w:t>UTRA FDD test requirement</w:t>
      </w:r>
      <w:bookmarkEnd w:id="1438"/>
      <w:bookmarkEnd w:id="1439"/>
      <w:bookmarkEnd w:id="1440"/>
      <w:bookmarkEnd w:id="1441"/>
      <w:bookmarkEnd w:id="1442"/>
      <w:bookmarkEnd w:id="1443"/>
    </w:p>
    <w:p w14:paraId="4DDFC517" w14:textId="77777777" w:rsidR="00200D14" w:rsidRPr="0050431F" w:rsidRDefault="00200D14" w:rsidP="00200D14">
      <w:r w:rsidRPr="0050431F">
        <w:t xml:space="preserve">For every measured UTRA FDD carrier, the test requirement is specified in TS 25.141 [10] subclause 6.3.5. </w:t>
      </w:r>
    </w:p>
    <w:p w14:paraId="1C98D6AE" w14:textId="77777777" w:rsidR="00200D14" w:rsidRPr="0050431F" w:rsidRDefault="00200D14" w:rsidP="00F311C8">
      <w:pPr>
        <w:pStyle w:val="Heading5"/>
      </w:pPr>
      <w:bookmarkStart w:id="1444" w:name="_Toc13048599"/>
      <w:bookmarkStart w:id="1445" w:name="_Toc29764815"/>
      <w:bookmarkStart w:id="1446" w:name="_Toc29765233"/>
      <w:bookmarkStart w:id="1447" w:name="_Toc52556731"/>
      <w:bookmarkStart w:id="1448" w:name="_Toc67912433"/>
      <w:bookmarkStart w:id="1449" w:name="_Toc89855368"/>
      <w:r w:rsidRPr="0050431F">
        <w:t>6.5.2.5.3</w:t>
      </w:r>
      <w:r w:rsidRPr="0050431F">
        <w:tab/>
        <w:t>UTRA TDD test requirement</w:t>
      </w:r>
      <w:bookmarkEnd w:id="1444"/>
      <w:bookmarkEnd w:id="1445"/>
      <w:bookmarkEnd w:id="1446"/>
      <w:bookmarkEnd w:id="1447"/>
      <w:bookmarkEnd w:id="1448"/>
      <w:bookmarkEnd w:id="1449"/>
    </w:p>
    <w:p w14:paraId="2E708417" w14:textId="77777777" w:rsidR="00200D14" w:rsidRPr="0050431F" w:rsidRDefault="00200D14" w:rsidP="00200D14">
      <w:r w:rsidRPr="0050431F">
        <w:t xml:space="preserve">For every measured UTRA TDD carrier, the test requirement is specified in TS 25.142 [12] subclause 6.3.5. </w:t>
      </w:r>
    </w:p>
    <w:p w14:paraId="2D8826A5" w14:textId="77777777" w:rsidR="00200D14" w:rsidRPr="0050431F" w:rsidRDefault="00200D14" w:rsidP="00F311C8">
      <w:pPr>
        <w:pStyle w:val="Heading5"/>
      </w:pPr>
      <w:bookmarkStart w:id="1450" w:name="_Toc13048600"/>
      <w:bookmarkStart w:id="1451" w:name="_Toc29764816"/>
      <w:bookmarkStart w:id="1452" w:name="_Toc29765234"/>
      <w:bookmarkStart w:id="1453" w:name="_Toc52556732"/>
      <w:bookmarkStart w:id="1454" w:name="_Toc67912434"/>
      <w:bookmarkStart w:id="1455" w:name="_Toc89855369"/>
      <w:r w:rsidRPr="0050431F">
        <w:t>6.5.2.5.4</w:t>
      </w:r>
      <w:r w:rsidRPr="0050431F">
        <w:tab/>
        <w:t>GSM/EDGE test requirement</w:t>
      </w:r>
      <w:bookmarkEnd w:id="1450"/>
      <w:bookmarkEnd w:id="1451"/>
      <w:bookmarkEnd w:id="1452"/>
      <w:bookmarkEnd w:id="1453"/>
      <w:bookmarkEnd w:id="1454"/>
      <w:bookmarkEnd w:id="1455"/>
    </w:p>
    <w:p w14:paraId="5B3F5BEF" w14:textId="77777777" w:rsidR="002F6EF4" w:rsidRPr="0050431F" w:rsidRDefault="00200D14" w:rsidP="002F6EF4">
      <w:r w:rsidRPr="0050431F">
        <w:t>For every measured GSM/EDGE carrier, the test requirement is specified in TS 51.021 [11] subclause 6.2.3.</w:t>
      </w:r>
    </w:p>
    <w:p w14:paraId="28B6D16B" w14:textId="77777777" w:rsidR="002F6EF4" w:rsidRPr="0050431F" w:rsidRDefault="002F6EF4" w:rsidP="00F311C8">
      <w:pPr>
        <w:pStyle w:val="Heading5"/>
        <w:rPr>
          <w:rFonts w:eastAsia="SimSun"/>
          <w:lang w:eastAsia="zh-CN"/>
        </w:rPr>
      </w:pPr>
      <w:bookmarkStart w:id="1456" w:name="_Toc13048601"/>
      <w:bookmarkStart w:id="1457" w:name="_Toc29764817"/>
      <w:bookmarkStart w:id="1458" w:name="_Toc29765235"/>
      <w:bookmarkStart w:id="1459" w:name="_Toc52556733"/>
      <w:bookmarkStart w:id="1460" w:name="_Toc67912435"/>
      <w:bookmarkStart w:id="1461" w:name="_Toc89855370"/>
      <w:r w:rsidRPr="0050431F">
        <w:rPr>
          <w:rFonts w:eastAsia="SimSun"/>
          <w:lang w:eastAsia="zh-CN"/>
        </w:rPr>
        <w:t>6.5.2.5.5</w:t>
      </w:r>
      <w:r w:rsidRPr="0050431F">
        <w:rPr>
          <w:rFonts w:eastAsia="SimSun"/>
          <w:lang w:eastAsia="zh-CN"/>
        </w:rPr>
        <w:tab/>
        <w:t>NB-IoT test requirement</w:t>
      </w:r>
      <w:bookmarkEnd w:id="1456"/>
      <w:bookmarkEnd w:id="1457"/>
      <w:bookmarkEnd w:id="1458"/>
      <w:bookmarkEnd w:id="1459"/>
      <w:bookmarkEnd w:id="1460"/>
      <w:bookmarkEnd w:id="1461"/>
    </w:p>
    <w:p w14:paraId="088CB770" w14:textId="77777777" w:rsidR="00200D14" w:rsidRPr="0050431F" w:rsidRDefault="002F6EF4" w:rsidP="002F6EF4">
      <w:r w:rsidRPr="0050431F">
        <w:rPr>
          <w:rFonts w:eastAsia="SimSun" w:cs="Arial"/>
        </w:rPr>
        <w:t xml:space="preserve">For every measured </w:t>
      </w:r>
      <w:r w:rsidRPr="0050431F">
        <w:rPr>
          <w:rFonts w:eastAsia="SimSun" w:cs="Arial"/>
          <w:lang w:eastAsia="zh-CN"/>
        </w:rPr>
        <w:t>NB-IoT</w:t>
      </w:r>
      <w:r w:rsidRPr="0050431F">
        <w:rPr>
          <w:rFonts w:eastAsia="SimSun" w:cs="Arial"/>
        </w:rPr>
        <w:t xml:space="preserve"> carrier, the test requirement is specified in TS 36.141 [9] subclause 6.5.1.5.</w:t>
      </w:r>
    </w:p>
    <w:p w14:paraId="1965F4B1" w14:textId="77777777" w:rsidR="008C7D66" w:rsidRPr="0050431F" w:rsidRDefault="008C7D66" w:rsidP="00F311C8">
      <w:pPr>
        <w:pStyle w:val="Heading3"/>
      </w:pPr>
      <w:bookmarkStart w:id="1462" w:name="_Toc13048602"/>
      <w:bookmarkStart w:id="1463" w:name="_Toc29764818"/>
      <w:bookmarkStart w:id="1464" w:name="_Toc29765236"/>
      <w:bookmarkStart w:id="1465" w:name="_Toc52556734"/>
      <w:bookmarkStart w:id="1466" w:name="_Toc67912436"/>
      <w:bookmarkStart w:id="1467" w:name="_Toc89855371"/>
      <w:r w:rsidRPr="0050431F">
        <w:t>6.5.3</w:t>
      </w:r>
      <w:r w:rsidRPr="0050431F">
        <w:tab/>
        <w:t xml:space="preserve">Time alignment </w:t>
      </w:r>
      <w:r w:rsidR="000517DC" w:rsidRPr="0050431F">
        <w:t>error</w:t>
      </w:r>
      <w:bookmarkEnd w:id="1462"/>
      <w:bookmarkEnd w:id="1463"/>
      <w:bookmarkEnd w:id="1464"/>
      <w:bookmarkEnd w:id="1465"/>
      <w:bookmarkEnd w:id="1466"/>
      <w:bookmarkEnd w:id="1467"/>
    </w:p>
    <w:p w14:paraId="7768FC32" w14:textId="77777777" w:rsidR="00D868CD" w:rsidRPr="0050431F" w:rsidRDefault="00D868CD" w:rsidP="00F311C8">
      <w:pPr>
        <w:pStyle w:val="Heading4"/>
      </w:pPr>
      <w:bookmarkStart w:id="1468" w:name="_Toc13048603"/>
      <w:bookmarkStart w:id="1469" w:name="_Toc29764819"/>
      <w:bookmarkStart w:id="1470" w:name="_Toc29765237"/>
      <w:bookmarkStart w:id="1471" w:name="_Toc52556735"/>
      <w:bookmarkStart w:id="1472" w:name="_Toc67912437"/>
      <w:bookmarkStart w:id="1473" w:name="_Toc89855372"/>
      <w:r w:rsidRPr="0050431F">
        <w:t>6.5.3.1</w:t>
      </w:r>
      <w:r w:rsidRPr="0050431F">
        <w:tab/>
        <w:t>Definition and applicability</w:t>
      </w:r>
      <w:bookmarkEnd w:id="1468"/>
      <w:bookmarkEnd w:id="1469"/>
      <w:bookmarkEnd w:id="1470"/>
      <w:bookmarkEnd w:id="1471"/>
      <w:bookmarkEnd w:id="1472"/>
      <w:bookmarkEnd w:id="1473"/>
    </w:p>
    <w:p w14:paraId="119FF876" w14:textId="77777777" w:rsidR="000517DC" w:rsidRPr="0050431F" w:rsidRDefault="000517DC" w:rsidP="000517DC">
      <w:r w:rsidRPr="0050431F">
        <w:t xml:space="preserve">This requirement applies to frame timing in: </w:t>
      </w:r>
    </w:p>
    <w:p w14:paraId="410B88BB" w14:textId="77777777" w:rsidR="000517DC" w:rsidRPr="0050431F" w:rsidRDefault="000517DC" w:rsidP="000517DC">
      <w:pPr>
        <w:pStyle w:val="B10"/>
      </w:pPr>
      <w:r w:rsidRPr="0050431F">
        <w:t>-</w:t>
      </w:r>
      <w:r w:rsidRPr="0050431F">
        <w:tab/>
        <w:t>UTRA single/multi-carrier transmissions, and their combinations with MIMO or TX diversity.</w:t>
      </w:r>
    </w:p>
    <w:p w14:paraId="72893ACF" w14:textId="77777777" w:rsidR="000517DC" w:rsidRPr="0050431F" w:rsidRDefault="000517DC" w:rsidP="000517DC">
      <w:pPr>
        <w:pStyle w:val="B10"/>
      </w:pPr>
      <w:r w:rsidRPr="0050431F">
        <w:t>-</w:t>
      </w:r>
      <w:r w:rsidRPr="0050431F">
        <w:tab/>
        <w:t>E-UTRA single/multi-carrier transmissions, and their combinations with MIMO or TX diversity.</w:t>
      </w:r>
    </w:p>
    <w:p w14:paraId="15A1FEFA" w14:textId="77777777" w:rsidR="002F6EF4" w:rsidRPr="0050431F" w:rsidRDefault="000517DC" w:rsidP="002F6EF4">
      <w:pPr>
        <w:pStyle w:val="B10"/>
      </w:pPr>
      <w:r w:rsidRPr="0050431F">
        <w:t>-</w:t>
      </w:r>
      <w:r w:rsidRPr="0050431F">
        <w:tab/>
        <w:t>E-UTRA Carrier Aggregation, with or without MIMO or TX diversity.</w:t>
      </w:r>
    </w:p>
    <w:p w14:paraId="02BF8654" w14:textId="77777777" w:rsidR="000517DC" w:rsidRPr="0050431F" w:rsidRDefault="002F6EF4" w:rsidP="002F6EF4">
      <w:pPr>
        <w:pStyle w:val="B10"/>
        <w:rPr>
          <w:rFonts w:eastAsia="SimSun"/>
          <w:lang w:eastAsia="zh-CN"/>
        </w:rPr>
      </w:pPr>
      <w:r w:rsidRPr="0050431F">
        <w:rPr>
          <w:rFonts w:eastAsia="SimSun"/>
        </w:rPr>
        <w:t>-</w:t>
      </w:r>
      <w:r w:rsidRPr="0050431F">
        <w:rPr>
          <w:rFonts w:eastAsia="SimSun"/>
        </w:rPr>
        <w:tab/>
        <w:t>NB-IoT transmissions</w:t>
      </w:r>
      <w:r w:rsidRPr="0050431F">
        <w:rPr>
          <w:rFonts w:eastAsia="SimSun"/>
          <w:lang w:eastAsia="zh-CN"/>
        </w:rPr>
        <w:t xml:space="preserve"> </w:t>
      </w:r>
      <w:r w:rsidRPr="0050431F">
        <w:rPr>
          <w:rFonts w:eastAsia="SimSun"/>
        </w:rPr>
        <w:t>with TX diversity.</w:t>
      </w:r>
    </w:p>
    <w:p w14:paraId="0890FF43" w14:textId="77777777" w:rsidR="000517DC" w:rsidRPr="0050431F" w:rsidRDefault="000517DC" w:rsidP="000517DC">
      <w:r w:rsidRPr="0050431F">
        <w:t>Frames of the WCDMA/LTE</w:t>
      </w:r>
      <w:r w:rsidR="002F6EF4" w:rsidRPr="0050431F">
        <w:t>/NB-IoT</w:t>
      </w:r>
      <w:r w:rsidRPr="0050431F">
        <w:t xml:space="preserve"> signals present at the BS transmitter antenna connector(s) are not perfectly aligned in time. In relation to each other, the RF signals present at the BS transmitter antenna connector(s) experience certain timing differences.</w:t>
      </w:r>
    </w:p>
    <w:p w14:paraId="3D9D7067" w14:textId="77777777" w:rsidR="000517DC" w:rsidRPr="0050431F" w:rsidRDefault="000517DC" w:rsidP="000517DC">
      <w:r w:rsidRPr="0050431F">
        <w:t>For a specific set of signals/transmitter configuration/transmission mode, Time Alignment Error (TAE) is defined as the largest timing difference between any</w:t>
      </w:r>
      <w:r w:rsidRPr="0050431F">
        <w:rPr>
          <w:lang w:eastAsia="zh-CN"/>
        </w:rPr>
        <w:t xml:space="preserve"> </w:t>
      </w:r>
      <w:r w:rsidRPr="0050431F">
        <w:t>two signals.</w:t>
      </w:r>
    </w:p>
    <w:p w14:paraId="5BEDFFB1" w14:textId="77777777" w:rsidR="00D868CD" w:rsidRPr="0050431F" w:rsidRDefault="00D868CD" w:rsidP="00F311C8">
      <w:pPr>
        <w:pStyle w:val="Heading4"/>
      </w:pPr>
      <w:bookmarkStart w:id="1474" w:name="_Toc13048604"/>
      <w:bookmarkStart w:id="1475" w:name="_Toc29764820"/>
      <w:bookmarkStart w:id="1476" w:name="_Toc29765238"/>
      <w:bookmarkStart w:id="1477" w:name="_Toc52556736"/>
      <w:bookmarkStart w:id="1478" w:name="_Toc67912438"/>
      <w:bookmarkStart w:id="1479" w:name="_Toc89855373"/>
      <w:r w:rsidRPr="0050431F">
        <w:t>6.5.3.2</w:t>
      </w:r>
      <w:r w:rsidRPr="0050431F">
        <w:tab/>
      </w:r>
      <w:r w:rsidR="00DB7FF2" w:rsidRPr="0050431F">
        <w:t>Minimum requirement</w:t>
      </w:r>
      <w:bookmarkEnd w:id="1474"/>
      <w:bookmarkEnd w:id="1475"/>
      <w:bookmarkEnd w:id="1476"/>
      <w:bookmarkEnd w:id="1477"/>
      <w:bookmarkEnd w:id="1478"/>
      <w:bookmarkEnd w:id="1479"/>
    </w:p>
    <w:p w14:paraId="54770383" w14:textId="77777777" w:rsidR="00D868CD" w:rsidRPr="0050431F" w:rsidRDefault="00D868CD" w:rsidP="00D868CD">
      <w:r w:rsidRPr="0050431F">
        <w:t>The minimum requirement is in TS 37.104 [2] subclause 6.5.3.</w:t>
      </w:r>
    </w:p>
    <w:p w14:paraId="74CEAD1A" w14:textId="77777777" w:rsidR="00D868CD" w:rsidRPr="0050431F" w:rsidRDefault="00D868CD" w:rsidP="00F311C8">
      <w:pPr>
        <w:pStyle w:val="Heading4"/>
      </w:pPr>
      <w:bookmarkStart w:id="1480" w:name="_Toc13048605"/>
      <w:bookmarkStart w:id="1481" w:name="_Toc29764821"/>
      <w:bookmarkStart w:id="1482" w:name="_Toc29765239"/>
      <w:bookmarkStart w:id="1483" w:name="_Toc52556737"/>
      <w:bookmarkStart w:id="1484" w:name="_Toc67912439"/>
      <w:bookmarkStart w:id="1485" w:name="_Toc89855374"/>
      <w:r w:rsidRPr="0050431F">
        <w:t>6.5.3.3</w:t>
      </w:r>
      <w:r w:rsidRPr="0050431F">
        <w:tab/>
        <w:t xml:space="preserve">Test </w:t>
      </w:r>
      <w:r w:rsidR="00A36B02" w:rsidRPr="0050431F">
        <w:t>p</w:t>
      </w:r>
      <w:r w:rsidRPr="0050431F">
        <w:t>urpose</w:t>
      </w:r>
      <w:bookmarkEnd w:id="1480"/>
      <w:bookmarkEnd w:id="1481"/>
      <w:bookmarkEnd w:id="1482"/>
      <w:bookmarkEnd w:id="1483"/>
      <w:bookmarkEnd w:id="1484"/>
      <w:bookmarkEnd w:id="1485"/>
    </w:p>
    <w:p w14:paraId="37D3A998" w14:textId="77777777" w:rsidR="00D868CD" w:rsidRPr="0050431F" w:rsidRDefault="00D868CD" w:rsidP="00D868CD">
      <w:r w:rsidRPr="0050431F">
        <w:t>To verify that the tim</w:t>
      </w:r>
      <w:r w:rsidR="009014E5" w:rsidRPr="0050431F">
        <w:t>e</w:t>
      </w:r>
      <w:r w:rsidRPr="0050431F">
        <w:t xml:space="preserve"> alignment error </w:t>
      </w:r>
      <w:r w:rsidR="00160A26" w:rsidRPr="0050431F">
        <w:t>is</w:t>
      </w:r>
      <w:r w:rsidRPr="0050431F">
        <w:t xml:space="preserve"> within the limit specified by the minimum requirement.</w:t>
      </w:r>
    </w:p>
    <w:p w14:paraId="4E1DFC77" w14:textId="77777777" w:rsidR="00D868CD" w:rsidRPr="0050431F" w:rsidRDefault="00D868CD" w:rsidP="00F311C8">
      <w:pPr>
        <w:pStyle w:val="Heading4"/>
      </w:pPr>
      <w:bookmarkStart w:id="1486" w:name="_Toc13048606"/>
      <w:bookmarkStart w:id="1487" w:name="_Toc29764822"/>
      <w:bookmarkStart w:id="1488" w:name="_Toc29765240"/>
      <w:bookmarkStart w:id="1489" w:name="_Toc52556738"/>
      <w:bookmarkStart w:id="1490" w:name="_Toc67912440"/>
      <w:bookmarkStart w:id="1491" w:name="_Toc89855375"/>
      <w:r w:rsidRPr="0050431F">
        <w:t>6.5.3.4</w:t>
      </w:r>
      <w:r w:rsidRPr="0050431F">
        <w:tab/>
        <w:t>Method of test</w:t>
      </w:r>
      <w:bookmarkEnd w:id="1486"/>
      <w:bookmarkEnd w:id="1487"/>
      <w:bookmarkEnd w:id="1488"/>
      <w:bookmarkEnd w:id="1489"/>
      <w:bookmarkEnd w:id="1490"/>
      <w:bookmarkEnd w:id="1491"/>
    </w:p>
    <w:p w14:paraId="6F6B4FAC" w14:textId="77777777" w:rsidR="00D868CD" w:rsidRPr="0050431F" w:rsidRDefault="00D868CD" w:rsidP="00D868CD">
      <w:r w:rsidRPr="0050431F">
        <w:t xml:space="preserve">For this requirement Tables 5.1-1 and </w:t>
      </w:r>
      <w:r w:rsidR="001575EF" w:rsidRPr="0050431F">
        <w:rPr>
          <w:lang w:eastAsia="zh-CN"/>
        </w:rPr>
        <w:t>5.2-1</w:t>
      </w:r>
      <w:r w:rsidRPr="0050431F">
        <w:t xml:space="preserve"> refer to single-RAT specifications; see clause 5. The following shall apply:</w:t>
      </w:r>
    </w:p>
    <w:p w14:paraId="02DC6FA6" w14:textId="77777777" w:rsidR="00D868CD" w:rsidRPr="0050431F" w:rsidRDefault="00D868CD" w:rsidP="00D868CD">
      <w:pPr>
        <w:pStyle w:val="B10"/>
      </w:pPr>
      <w:r w:rsidRPr="0050431F">
        <w:t>-</w:t>
      </w:r>
      <w:r w:rsidRPr="0050431F">
        <w:tab/>
        <w:t>For references to TS 25.141</w:t>
      </w:r>
      <w:r w:rsidR="00AB74E3" w:rsidRPr="0050431F">
        <w:t xml:space="preserve"> [10]</w:t>
      </w:r>
      <w:r w:rsidRPr="0050431F">
        <w:t>, the method of test is specified in TS 25.141 [10], subclause</w:t>
      </w:r>
      <w:r w:rsidR="000517DC" w:rsidRPr="0050431F">
        <w:t xml:space="preserve"> </w:t>
      </w:r>
      <w:r w:rsidR="000517DC" w:rsidRPr="0050431F">
        <w:rPr>
          <w:lang w:eastAsia="zh-CN"/>
        </w:rPr>
        <w:t>6.7.3.4</w:t>
      </w:r>
      <w:r w:rsidRPr="0050431F">
        <w:t>.</w:t>
      </w:r>
    </w:p>
    <w:p w14:paraId="5DB3F803" w14:textId="77777777" w:rsidR="00D868CD" w:rsidRPr="0050431F" w:rsidRDefault="00D868CD" w:rsidP="00D868CD">
      <w:pPr>
        <w:pStyle w:val="B10"/>
      </w:pPr>
      <w:r w:rsidRPr="0050431F">
        <w:t>-</w:t>
      </w:r>
      <w:r w:rsidRPr="0050431F">
        <w:tab/>
        <w:t>For references to TS 25.142</w:t>
      </w:r>
      <w:r w:rsidR="00AB74E3" w:rsidRPr="0050431F">
        <w:t xml:space="preserve"> [12]</w:t>
      </w:r>
      <w:r w:rsidRPr="0050431F">
        <w:t>, the method of test is specified in TS 25.142 [12], subclause</w:t>
      </w:r>
      <w:r w:rsidR="000517DC" w:rsidRPr="0050431F">
        <w:t xml:space="preserve"> </w:t>
      </w:r>
      <w:r w:rsidR="000517DC" w:rsidRPr="0050431F">
        <w:rPr>
          <w:lang w:eastAsia="zh-CN"/>
        </w:rPr>
        <w:t>6.8.4.4</w:t>
      </w:r>
      <w:r w:rsidRPr="0050431F">
        <w:t>.</w:t>
      </w:r>
    </w:p>
    <w:p w14:paraId="5C3E7A96" w14:textId="77777777" w:rsidR="00D868CD" w:rsidRPr="0050431F" w:rsidRDefault="00D868CD" w:rsidP="00D868CD">
      <w:pPr>
        <w:pStyle w:val="B10"/>
      </w:pPr>
      <w:r w:rsidRPr="0050431F">
        <w:t>-</w:t>
      </w:r>
      <w:r w:rsidRPr="0050431F">
        <w:tab/>
        <w:t>For references to TS 36.141</w:t>
      </w:r>
      <w:r w:rsidR="00AB74E3" w:rsidRPr="0050431F">
        <w:t xml:space="preserve"> [9]</w:t>
      </w:r>
      <w:r w:rsidRPr="0050431F">
        <w:t>, the method of test is specified in TS 36.141 [9], subclause</w:t>
      </w:r>
      <w:r w:rsidR="000517DC" w:rsidRPr="0050431F">
        <w:t xml:space="preserve"> </w:t>
      </w:r>
      <w:r w:rsidR="000517DC" w:rsidRPr="0050431F">
        <w:rPr>
          <w:lang w:eastAsia="zh-CN"/>
        </w:rPr>
        <w:t>6.5.3.4</w:t>
      </w:r>
      <w:r w:rsidRPr="0050431F">
        <w:t>.</w:t>
      </w:r>
    </w:p>
    <w:p w14:paraId="63F1A1C2" w14:textId="77777777" w:rsidR="00BB4A32" w:rsidRPr="0050431F" w:rsidRDefault="00BB4A32" w:rsidP="00BB4A32">
      <w:r w:rsidRPr="0050431F">
        <w:t>In addition, for a multi-band capable BS, the following step shall apply:</w:t>
      </w:r>
    </w:p>
    <w:p w14:paraId="47D78471" w14:textId="77777777" w:rsidR="00BB4A32" w:rsidRPr="0050431F" w:rsidRDefault="00BB4A32" w:rsidP="00BB4A32">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F57BE0" w:rsidRPr="0050431F">
        <w:t xml:space="preserve"> </w:t>
      </w:r>
      <w:r w:rsidRPr="0050431F">
        <w:t>For multi-band capable BS with separate antenna connector, the antenna connector not being under test in case of SBT or MBT shall be terminated.</w:t>
      </w:r>
    </w:p>
    <w:p w14:paraId="3200AB48" w14:textId="77777777" w:rsidR="00D868CD" w:rsidRPr="0050431F" w:rsidRDefault="00D868CD" w:rsidP="00F311C8">
      <w:pPr>
        <w:pStyle w:val="Heading4"/>
      </w:pPr>
      <w:bookmarkStart w:id="1492" w:name="_Toc13048607"/>
      <w:bookmarkStart w:id="1493" w:name="_Toc29764823"/>
      <w:bookmarkStart w:id="1494" w:name="_Toc29765241"/>
      <w:bookmarkStart w:id="1495" w:name="_Toc52556739"/>
      <w:bookmarkStart w:id="1496" w:name="_Toc67912441"/>
      <w:bookmarkStart w:id="1497" w:name="_Toc89855376"/>
      <w:r w:rsidRPr="0050431F">
        <w:t>6.5.3.5</w:t>
      </w:r>
      <w:r w:rsidRPr="0050431F">
        <w:tab/>
      </w:r>
      <w:r w:rsidR="00DB7FF2" w:rsidRPr="0050431F">
        <w:t>Test requirement</w:t>
      </w:r>
      <w:bookmarkEnd w:id="1492"/>
      <w:bookmarkEnd w:id="1493"/>
      <w:bookmarkEnd w:id="1494"/>
      <w:bookmarkEnd w:id="1495"/>
      <w:bookmarkEnd w:id="1496"/>
      <w:bookmarkEnd w:id="1497"/>
    </w:p>
    <w:p w14:paraId="5EB7C6E4" w14:textId="77777777" w:rsidR="00D868CD" w:rsidRPr="0050431F" w:rsidRDefault="00D868CD" w:rsidP="00D868CD">
      <w:r w:rsidRPr="0050431F">
        <w:t>For E-UTRA, the test requirement for time alignment error is specified in TS 36.141 [9], subclause 6.5.3.5.</w:t>
      </w:r>
    </w:p>
    <w:p w14:paraId="4B55FB95" w14:textId="77777777" w:rsidR="00D868CD" w:rsidRPr="0050431F" w:rsidRDefault="00D868CD" w:rsidP="00D868CD">
      <w:r w:rsidRPr="0050431F">
        <w:t>For UTRA FDD, the test requirement for time alignment error is specified in TS 25.141 [10], subclause 6.7.3.5.</w:t>
      </w:r>
    </w:p>
    <w:p w14:paraId="3CA16C67" w14:textId="77777777" w:rsidR="002F6EF4" w:rsidRPr="0050431F" w:rsidRDefault="00D868CD" w:rsidP="002F6EF4">
      <w:r w:rsidRPr="0050431F">
        <w:t>For UTRA TDD, the test requirement for time alignment error is specified in TS 25.142 [12], subclause 6.8.4.5.</w:t>
      </w:r>
    </w:p>
    <w:p w14:paraId="17C88D21" w14:textId="77777777" w:rsidR="00D868CD" w:rsidRPr="0050431F" w:rsidRDefault="002F6EF4" w:rsidP="002F6EF4">
      <w:r w:rsidRPr="0050431F">
        <w:rPr>
          <w:rFonts w:eastAsia="SimSun" w:cs="Arial"/>
        </w:rPr>
        <w:t xml:space="preserve">For </w:t>
      </w:r>
      <w:r w:rsidRPr="0050431F">
        <w:rPr>
          <w:rFonts w:eastAsia="SimSun" w:cs="Arial"/>
          <w:lang w:eastAsia="zh-CN"/>
        </w:rPr>
        <w:t>NB-IoT</w:t>
      </w:r>
      <w:r w:rsidRPr="0050431F">
        <w:rPr>
          <w:rFonts w:eastAsia="SimSun" w:cs="Arial"/>
        </w:rPr>
        <w:t>, the test requirement for time alignment error is specified in TS 36.141 [9], subclause 6.5.3.5.</w:t>
      </w:r>
    </w:p>
    <w:p w14:paraId="03DAD913" w14:textId="77777777" w:rsidR="00A26C61" w:rsidRPr="0050431F" w:rsidRDefault="00A26C61" w:rsidP="00F311C8">
      <w:pPr>
        <w:pStyle w:val="Heading2"/>
      </w:pPr>
      <w:bookmarkStart w:id="1498" w:name="_Toc13048608"/>
      <w:bookmarkStart w:id="1499" w:name="_Toc29764824"/>
      <w:bookmarkStart w:id="1500" w:name="_Toc29765242"/>
      <w:bookmarkStart w:id="1501" w:name="_Toc52556740"/>
      <w:bookmarkStart w:id="1502" w:name="_Toc67912442"/>
      <w:bookmarkStart w:id="1503" w:name="_Toc89855377"/>
      <w:r w:rsidRPr="0050431F">
        <w:t>6.6</w:t>
      </w:r>
      <w:r w:rsidRPr="0050431F">
        <w:tab/>
        <w:t>Unwanted emissions</w:t>
      </w:r>
      <w:bookmarkEnd w:id="1498"/>
      <w:bookmarkEnd w:id="1499"/>
      <w:bookmarkEnd w:id="1500"/>
      <w:bookmarkEnd w:id="1501"/>
      <w:bookmarkEnd w:id="1502"/>
      <w:bookmarkEnd w:id="1503"/>
    </w:p>
    <w:p w14:paraId="7DC65636" w14:textId="77777777" w:rsidR="00683B6A" w:rsidRPr="0050431F" w:rsidRDefault="00683B6A" w:rsidP="00683B6A">
      <w:pPr>
        <w:rPr>
          <w:rFonts w:cs="v5.0.0"/>
        </w:rPr>
      </w:pPr>
      <w:r w:rsidRPr="0050431F">
        <w:rPr>
          <w:rFonts w:cs="v5.0.0"/>
        </w:rPr>
        <w:t>Unwanted emissions consist of out-of-band emissions and spurious emissions [</w:t>
      </w:r>
      <w:r w:rsidR="00D34CBD" w:rsidRPr="0050431F">
        <w:rPr>
          <w:rFonts w:cs="v5.0.0"/>
        </w:rPr>
        <w:t>13</w:t>
      </w:r>
      <w:r w:rsidRPr="0050431F">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3CE64B2E" w14:textId="77777777" w:rsidR="00683B6A" w:rsidRPr="0050431F" w:rsidRDefault="00683B6A" w:rsidP="00683B6A">
      <w:pPr>
        <w:rPr>
          <w:rFonts w:cs="v5.0.0"/>
        </w:rPr>
      </w:pPr>
      <w:r w:rsidRPr="0050431F">
        <w:rPr>
          <w:rFonts w:cs="v5.0.0"/>
        </w:rPr>
        <w:t xml:space="preserve">The out-of-band emissions requirement for the BS transmitter is specified in terms of an Operating band unwanted emissions requirement that defines limits for emissions in </w:t>
      </w:r>
      <w:r w:rsidR="00B91B91" w:rsidRPr="0050431F">
        <w:rPr>
          <w:rFonts w:cs="v5.0.0"/>
          <w:lang w:eastAsia="zh-CN"/>
        </w:rPr>
        <w:t>each supported</w:t>
      </w:r>
      <w:r w:rsidR="00B91B91" w:rsidRPr="0050431F">
        <w:rPr>
          <w:rFonts w:cs="v5.0.0"/>
        </w:rPr>
        <w:t xml:space="preserve"> </w:t>
      </w:r>
      <w:r w:rsidRPr="0050431F">
        <w:rPr>
          <w:rFonts w:cs="v5.0.0"/>
        </w:rPr>
        <w:t xml:space="preserve">downlink operating band plus the frequency ranges 10 MHz above and 10 MHz below </w:t>
      </w:r>
      <w:r w:rsidR="00B91B91" w:rsidRPr="0050431F">
        <w:rPr>
          <w:rFonts w:cs="v5.0.0"/>
          <w:lang w:eastAsia="zh-CN"/>
        </w:rPr>
        <w:t xml:space="preserve">each </w:t>
      </w:r>
      <w:r w:rsidRPr="0050431F">
        <w:rPr>
          <w:rFonts w:cs="v5.0.0"/>
        </w:rPr>
        <w:t>band. Emissions outside of this frequency range are limited by a spurious emissions requirement.</w:t>
      </w:r>
    </w:p>
    <w:p w14:paraId="69DEFD66" w14:textId="77777777" w:rsidR="00683B6A" w:rsidRPr="0050431F" w:rsidRDefault="00683B6A" w:rsidP="00683B6A">
      <w:r w:rsidRPr="0050431F">
        <w:t>There is in addition a requirement for occupied bandwidth and an ACLR requirement applicable for some RATs.</w:t>
      </w:r>
    </w:p>
    <w:p w14:paraId="2AAC1C28" w14:textId="77777777" w:rsidR="00A26C61" w:rsidRPr="0050431F" w:rsidRDefault="00A26C61" w:rsidP="00F311C8">
      <w:pPr>
        <w:pStyle w:val="Heading3"/>
      </w:pPr>
      <w:bookmarkStart w:id="1504" w:name="_Toc13048609"/>
      <w:bookmarkStart w:id="1505" w:name="_Toc29764825"/>
      <w:bookmarkStart w:id="1506" w:name="_Toc29765243"/>
      <w:bookmarkStart w:id="1507" w:name="_Toc52556741"/>
      <w:bookmarkStart w:id="1508" w:name="_Toc67912443"/>
      <w:bookmarkStart w:id="1509" w:name="_Toc89855378"/>
      <w:r w:rsidRPr="0050431F">
        <w:t>6.6.1</w:t>
      </w:r>
      <w:r w:rsidRPr="0050431F">
        <w:tab/>
        <w:t>Transmitter spurious emissions</w:t>
      </w:r>
      <w:bookmarkEnd w:id="1504"/>
      <w:bookmarkEnd w:id="1505"/>
      <w:bookmarkEnd w:id="1506"/>
      <w:bookmarkEnd w:id="1507"/>
      <w:bookmarkEnd w:id="1508"/>
      <w:bookmarkEnd w:id="1509"/>
    </w:p>
    <w:p w14:paraId="27C0E5CD" w14:textId="77777777" w:rsidR="00683B6A" w:rsidRPr="0050431F" w:rsidRDefault="00683B6A" w:rsidP="00F311C8">
      <w:pPr>
        <w:pStyle w:val="Heading4"/>
      </w:pPr>
      <w:bookmarkStart w:id="1510" w:name="_Toc13048610"/>
      <w:bookmarkStart w:id="1511" w:name="_Toc29764826"/>
      <w:bookmarkStart w:id="1512" w:name="_Toc29765244"/>
      <w:bookmarkStart w:id="1513" w:name="_Toc52556742"/>
      <w:bookmarkStart w:id="1514" w:name="_Toc67912444"/>
      <w:bookmarkStart w:id="1515" w:name="_Toc89855379"/>
      <w:r w:rsidRPr="0050431F">
        <w:t>6.6.1.1</w:t>
      </w:r>
      <w:r w:rsidRPr="0050431F">
        <w:tab/>
        <w:t>Definition and applicability</w:t>
      </w:r>
      <w:bookmarkEnd w:id="1510"/>
      <w:bookmarkEnd w:id="1511"/>
      <w:bookmarkEnd w:id="1512"/>
      <w:bookmarkEnd w:id="1513"/>
      <w:bookmarkEnd w:id="1514"/>
      <w:bookmarkEnd w:id="1515"/>
    </w:p>
    <w:p w14:paraId="2E3CB6F3" w14:textId="77777777" w:rsidR="00B91B91" w:rsidRPr="0050431F" w:rsidRDefault="00683B6A" w:rsidP="00683B6A">
      <w:r w:rsidRPr="0050431F">
        <w:rPr>
          <w:rFonts w:cs="v3.8.0"/>
        </w:rPr>
        <w:t xml:space="preserve">The transmitter spurious emission limits apply from 9 kHz to 12.75 GHz, excluding the frequency range from 10 MHz below the lowest frequency of the </w:t>
      </w:r>
      <w:r w:rsidRPr="0050431F">
        <w:t>downlink</w:t>
      </w:r>
      <w:r w:rsidRPr="0050431F">
        <w:rPr>
          <w:rFonts w:cs="v3.8.0"/>
        </w:rPr>
        <w:t xml:space="preserve"> operating band up to 10 MHz above the highest frequency of the </w:t>
      </w:r>
      <w:r w:rsidRPr="0050431F">
        <w:t>downlink</w:t>
      </w:r>
      <w:r w:rsidRPr="0050431F" w:rsidDel="00B62512">
        <w:rPr>
          <w:rFonts w:cs="v3.8.0"/>
        </w:rPr>
        <w:t xml:space="preserve"> </w:t>
      </w:r>
      <w:r w:rsidRPr="0050431F">
        <w:rPr>
          <w:rFonts w:cs="v3.8.0"/>
        </w:rPr>
        <w:t>operating band.</w:t>
      </w:r>
      <w:r w:rsidR="00B91B91" w:rsidRPr="0050431F">
        <w:rPr>
          <w:rFonts w:cs="v3.8.0"/>
        </w:rPr>
        <w:t xml:space="preserve"> For BS capable of multi-band operation where multiple bands are mapped on the same antenna connector, this exclusion applies for </w:t>
      </w:r>
      <w:r w:rsidR="00B91B91" w:rsidRPr="0050431F">
        <w:rPr>
          <w:rFonts w:cs="v3.8.0"/>
          <w:lang w:eastAsia="zh-CN"/>
        </w:rPr>
        <w:t>each</w:t>
      </w:r>
      <w:r w:rsidR="00B91B91" w:rsidRPr="0050431F">
        <w:rPr>
          <w:rFonts w:cs="v3.8.0"/>
        </w:rPr>
        <w:t xml:space="preserve"> supported operating band. For BS capable of multi-band operation</w:t>
      </w:r>
      <w:r w:rsidR="00B91B91" w:rsidRPr="0050431F">
        <w:t xml:space="preserve"> where multiple bands are mapped on separate antenna connectors, the single-band requirements apply and the multi-band exclusions and provisions are not applicable.</w:t>
      </w:r>
    </w:p>
    <w:p w14:paraId="6A435B12" w14:textId="77777777" w:rsidR="00683B6A" w:rsidRPr="0050431F" w:rsidRDefault="00683B6A" w:rsidP="00683B6A">
      <w:pPr>
        <w:rPr>
          <w:rFonts w:cs="v3.8.0"/>
        </w:rPr>
      </w:pPr>
      <w:r w:rsidRPr="0050431F">
        <w:rPr>
          <w:rFonts w:cs="v3.8.0"/>
        </w:rPr>
        <w:t xml:space="preserve">Exceptions are the requirement in Table 6.6.1.3.1-2 </w:t>
      </w:r>
      <w:r w:rsidRPr="0050431F">
        <w:t>in TS 37.104 [2]</w:t>
      </w:r>
      <w:r w:rsidR="003B0010" w:rsidRPr="0050431F">
        <w:rPr>
          <w:rFonts w:cs="v3.8.0"/>
        </w:rPr>
        <w:t xml:space="preserve">, and specifically stated exceptions in Table </w:t>
      </w:r>
      <w:r w:rsidR="003B0010" w:rsidRPr="0050431F">
        <w:t>6.6.1.5.5-1</w:t>
      </w:r>
      <w:r w:rsidRPr="0050431F">
        <w:t xml:space="preserve"> </w:t>
      </w:r>
      <w:r w:rsidRPr="0050431F">
        <w:rPr>
          <w:rFonts w:cs="v3.8.0"/>
        </w:rPr>
        <w:t xml:space="preserve">that apply also closer than 10 MHz from the </w:t>
      </w:r>
      <w:r w:rsidRPr="0050431F">
        <w:t>downlink</w:t>
      </w:r>
      <w:r w:rsidRPr="0050431F" w:rsidDel="00B62512">
        <w:rPr>
          <w:rFonts w:cs="v3.8.0"/>
        </w:rPr>
        <w:t xml:space="preserve"> </w:t>
      </w:r>
      <w:r w:rsidRPr="0050431F">
        <w:rPr>
          <w:rFonts w:cs="v3.8.0"/>
        </w:rPr>
        <w:t>operating band.</w:t>
      </w:r>
      <w:r w:rsidR="00F2739B" w:rsidRPr="0050431F">
        <w:rPr>
          <w:rFonts w:cs="v3.8.0"/>
        </w:rPr>
        <w:t xml:space="preserve"> For some operating bands the upper frequency limit is higher than 12.75 GHz.</w:t>
      </w:r>
    </w:p>
    <w:p w14:paraId="3509B6BA" w14:textId="77777777" w:rsidR="00683B6A" w:rsidRPr="0050431F" w:rsidRDefault="00683B6A" w:rsidP="00683B6A">
      <w:pPr>
        <w:rPr>
          <w:rFonts w:cs="v5.0.0"/>
        </w:rPr>
      </w:pPr>
      <w:r w:rsidRPr="0050431F">
        <w:rPr>
          <w:rFonts w:cs="v4.2.0"/>
        </w:rPr>
        <w:t xml:space="preserve">The requirements shall apply whatever the type of transmitter considered. It applies for all transmission modes foreseen by the manufacturer's specification. </w:t>
      </w:r>
      <w:r w:rsidRPr="0050431F">
        <w:rPr>
          <w:rFonts w:cs="v5.0.0"/>
        </w:rPr>
        <w:t>Unless otherwise stated, all requirements are measured as mean power (RMS).</w:t>
      </w:r>
    </w:p>
    <w:p w14:paraId="50B3DAB5" w14:textId="77777777" w:rsidR="00683B6A" w:rsidRPr="0050431F" w:rsidRDefault="00683B6A" w:rsidP="00F311C8">
      <w:pPr>
        <w:pStyle w:val="Heading4"/>
      </w:pPr>
      <w:bookmarkStart w:id="1516" w:name="_Toc13048611"/>
      <w:bookmarkStart w:id="1517" w:name="_Toc29764827"/>
      <w:bookmarkStart w:id="1518" w:name="_Toc29765245"/>
      <w:bookmarkStart w:id="1519" w:name="_Toc52556743"/>
      <w:bookmarkStart w:id="1520" w:name="_Toc67912445"/>
      <w:bookmarkStart w:id="1521" w:name="_Toc89855380"/>
      <w:r w:rsidRPr="0050431F">
        <w:t>6.6.1.2</w:t>
      </w:r>
      <w:r w:rsidRPr="0050431F">
        <w:tab/>
      </w:r>
      <w:r w:rsidR="00DB7FF2" w:rsidRPr="0050431F">
        <w:t>Minimum requirement</w:t>
      </w:r>
      <w:bookmarkEnd w:id="1516"/>
      <w:bookmarkEnd w:id="1517"/>
      <w:bookmarkEnd w:id="1518"/>
      <w:bookmarkEnd w:id="1519"/>
      <w:bookmarkEnd w:id="1520"/>
      <w:bookmarkEnd w:id="1521"/>
    </w:p>
    <w:p w14:paraId="1EDA2321" w14:textId="77777777" w:rsidR="00683B6A" w:rsidRPr="0050431F" w:rsidRDefault="00683B6A" w:rsidP="00683B6A">
      <w:r w:rsidRPr="0050431F">
        <w:t>The minimum requirement is in TS 37.104 [2] subclause 6.6.1.</w:t>
      </w:r>
    </w:p>
    <w:p w14:paraId="31826681" w14:textId="77777777" w:rsidR="00683B6A" w:rsidRPr="0050431F" w:rsidRDefault="00683B6A" w:rsidP="00F311C8">
      <w:pPr>
        <w:pStyle w:val="Heading4"/>
      </w:pPr>
      <w:bookmarkStart w:id="1522" w:name="_Toc13048612"/>
      <w:bookmarkStart w:id="1523" w:name="_Toc29764828"/>
      <w:bookmarkStart w:id="1524" w:name="_Toc29765246"/>
      <w:bookmarkStart w:id="1525" w:name="_Toc52556744"/>
      <w:bookmarkStart w:id="1526" w:name="_Toc67912446"/>
      <w:bookmarkStart w:id="1527" w:name="_Toc89855381"/>
      <w:r w:rsidRPr="0050431F">
        <w:t>6.6.1.3</w:t>
      </w:r>
      <w:r w:rsidRPr="0050431F">
        <w:tab/>
        <w:t>Test purpose</w:t>
      </w:r>
      <w:bookmarkEnd w:id="1522"/>
      <w:bookmarkEnd w:id="1523"/>
      <w:bookmarkEnd w:id="1524"/>
      <w:bookmarkEnd w:id="1525"/>
      <w:bookmarkEnd w:id="1526"/>
      <w:bookmarkEnd w:id="1527"/>
    </w:p>
    <w:p w14:paraId="72A34192" w14:textId="77777777" w:rsidR="00683B6A" w:rsidRPr="0050431F" w:rsidRDefault="00683B6A" w:rsidP="00683B6A">
      <w:pPr>
        <w:rPr>
          <w:rFonts w:cs="v4.2.0"/>
        </w:rPr>
      </w:pPr>
      <w:r w:rsidRPr="0050431F">
        <w:rPr>
          <w:rFonts w:cs="v4.2.0"/>
        </w:rPr>
        <w:t>This test measures conducted spurious emission from the MSR BS transmitter antenna connector, while the transmitter is in operation.</w:t>
      </w:r>
    </w:p>
    <w:p w14:paraId="7C176EA7" w14:textId="77777777" w:rsidR="00683B6A" w:rsidRPr="0050431F" w:rsidRDefault="00683B6A" w:rsidP="00F311C8">
      <w:pPr>
        <w:pStyle w:val="Heading4"/>
      </w:pPr>
      <w:bookmarkStart w:id="1528" w:name="_Toc13048613"/>
      <w:bookmarkStart w:id="1529" w:name="_Toc29764829"/>
      <w:bookmarkStart w:id="1530" w:name="_Toc29765247"/>
      <w:bookmarkStart w:id="1531" w:name="_Toc52556745"/>
      <w:bookmarkStart w:id="1532" w:name="_Toc67912447"/>
      <w:bookmarkStart w:id="1533" w:name="_Toc89855382"/>
      <w:r w:rsidRPr="0050431F">
        <w:t>6.6.1.4</w:t>
      </w:r>
      <w:r w:rsidRPr="0050431F">
        <w:tab/>
        <w:t>Method of test</w:t>
      </w:r>
      <w:bookmarkEnd w:id="1528"/>
      <w:bookmarkEnd w:id="1529"/>
      <w:bookmarkEnd w:id="1530"/>
      <w:bookmarkEnd w:id="1531"/>
      <w:bookmarkEnd w:id="1532"/>
      <w:bookmarkEnd w:id="1533"/>
    </w:p>
    <w:p w14:paraId="29FCFD2C" w14:textId="77777777" w:rsidR="00683B6A" w:rsidRPr="0050431F" w:rsidRDefault="00683B6A" w:rsidP="00F311C8">
      <w:pPr>
        <w:pStyle w:val="Heading5"/>
      </w:pPr>
      <w:bookmarkStart w:id="1534" w:name="_Toc13048614"/>
      <w:bookmarkStart w:id="1535" w:name="_Toc29764830"/>
      <w:bookmarkStart w:id="1536" w:name="_Toc29765248"/>
      <w:bookmarkStart w:id="1537" w:name="_Toc52556746"/>
      <w:bookmarkStart w:id="1538" w:name="_Toc67912448"/>
      <w:bookmarkStart w:id="1539" w:name="_Toc89855383"/>
      <w:r w:rsidRPr="0050431F">
        <w:t>6.6.1.4.1</w:t>
      </w:r>
      <w:r w:rsidRPr="0050431F">
        <w:tab/>
        <w:t>Initial conditions</w:t>
      </w:r>
      <w:bookmarkEnd w:id="1534"/>
      <w:bookmarkEnd w:id="1535"/>
      <w:bookmarkEnd w:id="1536"/>
      <w:bookmarkEnd w:id="1537"/>
      <w:bookmarkEnd w:id="1538"/>
      <w:bookmarkEnd w:id="1539"/>
    </w:p>
    <w:p w14:paraId="6989483D" w14:textId="77777777" w:rsidR="00683B6A" w:rsidRPr="0050431F" w:rsidRDefault="00683B6A" w:rsidP="00683B6A">
      <w:r w:rsidRPr="0050431F">
        <w:t>Test environment:</w:t>
      </w:r>
      <w:r w:rsidR="002B1E27">
        <w:tab/>
      </w:r>
      <w:r w:rsidRPr="0050431F">
        <w:tab/>
      </w:r>
      <w:r w:rsidRPr="0050431F">
        <w:tab/>
        <w:t>normal; see Annex B.2.</w:t>
      </w:r>
    </w:p>
    <w:p w14:paraId="52A54265" w14:textId="77777777" w:rsidR="00683B6A" w:rsidRPr="0050431F" w:rsidRDefault="00F57BE0" w:rsidP="00683B6A">
      <w:pPr>
        <w:rPr>
          <w:lang w:eastAsia="zh-CN"/>
        </w:rPr>
      </w:pPr>
      <w:r w:rsidRPr="0050431F">
        <w:t>Base Station RF Bandwidth</w:t>
      </w:r>
      <w:r w:rsidR="0034782B" w:rsidRPr="0050431F">
        <w:t xml:space="preserve"> position</w:t>
      </w:r>
      <w:r w:rsidR="00B91B91" w:rsidRPr="0050431F">
        <w:t>s</w:t>
      </w:r>
      <w:r w:rsidR="0034782B" w:rsidRPr="0050431F">
        <w:t xml:space="preserve"> to be tested:</w:t>
      </w:r>
      <w:r w:rsidR="002B1E27">
        <w:tab/>
      </w:r>
      <w:r w:rsidR="00683B6A" w:rsidRPr="0050431F">
        <w:t>B</w:t>
      </w:r>
      <w:r w:rsidR="00AB57F0" w:rsidRPr="0050431F">
        <w:rPr>
          <w:rFonts w:cs="v4.2.0"/>
          <w:vertAlign w:val="subscript"/>
        </w:rPr>
        <w:t>RFBW</w:t>
      </w:r>
      <w:r w:rsidR="00683B6A" w:rsidRPr="0050431F">
        <w:t>,</w:t>
      </w:r>
      <w:r w:rsidR="00B91B91" w:rsidRPr="0050431F">
        <w:t xml:space="preserve"> </w:t>
      </w:r>
      <w:r w:rsidR="00683B6A" w:rsidRPr="0050431F">
        <w:t>M</w:t>
      </w:r>
      <w:r w:rsidR="00AB57F0" w:rsidRPr="0050431F">
        <w:rPr>
          <w:rFonts w:cs="v4.2.0"/>
          <w:vertAlign w:val="subscript"/>
        </w:rPr>
        <w:t>RFBW</w:t>
      </w:r>
      <w:r w:rsidR="00683B6A" w:rsidRPr="0050431F">
        <w:t xml:space="preserve"> and T</w:t>
      </w:r>
      <w:r w:rsidR="00AB57F0" w:rsidRPr="0050431F">
        <w:rPr>
          <w:rFonts w:cs="v4.2.0"/>
          <w:vertAlign w:val="subscript"/>
        </w:rPr>
        <w:t>RFBW</w:t>
      </w:r>
      <w:r w:rsidR="00B91B91" w:rsidRPr="0050431F">
        <w:rPr>
          <w:lang w:eastAsia="zh-CN"/>
        </w:rPr>
        <w:t xml:space="preserve"> single-band operation</w:t>
      </w:r>
      <w:r w:rsidR="00B91B91" w:rsidRPr="0050431F">
        <w:t xml:space="preserve">, </w:t>
      </w:r>
      <w:r w:rsidR="00683B6A" w:rsidRPr="0050431F">
        <w:t>see subclause 4.</w:t>
      </w:r>
      <w:r w:rsidR="00AB57F0" w:rsidRPr="0050431F">
        <w:t>9.1</w:t>
      </w:r>
      <w:r w:rsidR="00B91B91" w:rsidRPr="0050431F">
        <w:rPr>
          <w:lang w:eastAsia="zh-CN"/>
        </w:rPr>
        <w:t xml:space="preserve">; </w:t>
      </w:r>
      <w:r w:rsidR="00B91B91" w:rsidRPr="0050431F">
        <w:t>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vertAlign w:val="subscript"/>
          <w:lang w:eastAsia="zh-CN"/>
        </w:rPr>
        <w:t xml:space="preserve"> </w:t>
      </w:r>
      <w:r w:rsidR="00B91B91" w:rsidRPr="0050431F">
        <w:rPr>
          <w:lang w:eastAsia="zh-CN"/>
        </w:rPr>
        <w:t xml:space="preserve">and </w:t>
      </w:r>
      <w:r w:rsidR="00B91B91" w:rsidRPr="0050431F">
        <w:t>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rPr>
          <w:vertAlign w:val="subscript"/>
          <w:lang w:eastAsia="zh-CN"/>
        </w:rPr>
        <w:t xml:space="preserve"> </w:t>
      </w:r>
      <w:r w:rsidR="00B91B91" w:rsidRPr="0050431F">
        <w:rPr>
          <w:lang w:eastAsia="zh-CN"/>
        </w:rPr>
        <w:t>in multi-band operation,</w:t>
      </w:r>
      <w:r w:rsidR="00B91B91" w:rsidRPr="0050431F">
        <w:t xml:space="preserve"> see subclause 4.9.</w:t>
      </w:r>
      <w:r w:rsidR="00B91B91" w:rsidRPr="0050431F">
        <w:rPr>
          <w:lang w:eastAsia="zh-CN"/>
        </w:rPr>
        <w:t>1</w:t>
      </w:r>
      <w:r w:rsidR="00683B6A" w:rsidRPr="0050431F">
        <w:t>.</w:t>
      </w:r>
    </w:p>
    <w:p w14:paraId="28F10EA9" w14:textId="77777777" w:rsidR="00683B6A" w:rsidRPr="0050431F" w:rsidRDefault="00683B6A" w:rsidP="00683B6A">
      <w:pPr>
        <w:pStyle w:val="B10"/>
        <w:rPr>
          <w:rFonts w:cs="v4.2.0"/>
        </w:rPr>
      </w:pPr>
      <w:r w:rsidRPr="0050431F">
        <w:rPr>
          <w:rFonts w:cs="v4.2.0"/>
        </w:rPr>
        <w:t>1)</w:t>
      </w:r>
      <w:r w:rsidRPr="0050431F">
        <w:rPr>
          <w:rFonts w:cs="v4.2.0"/>
        </w:rPr>
        <w:tab/>
        <w:t>Connect the BS antenna connector to a measurement receiver according to Annex D.1</w:t>
      </w:r>
      <w:r w:rsidR="00A07B05" w:rsidRPr="0050431F">
        <w:rPr>
          <w:rFonts w:cs="v4.2.0"/>
        </w:rPr>
        <w:t>.1</w:t>
      </w:r>
      <w:r w:rsidRPr="0050431F">
        <w:rPr>
          <w:rFonts w:cs="v4.2.0"/>
        </w:rPr>
        <w:t xml:space="preserve"> using an attenuator or a directional coupler if necessary</w:t>
      </w:r>
    </w:p>
    <w:p w14:paraId="42CC276F" w14:textId="77777777" w:rsidR="00683B6A" w:rsidRPr="0050431F" w:rsidRDefault="00683B6A" w:rsidP="00683B6A">
      <w:pPr>
        <w:pStyle w:val="B10"/>
        <w:rPr>
          <w:rFonts w:cs="v4.2.0"/>
        </w:rPr>
      </w:pPr>
      <w:r w:rsidRPr="0050431F">
        <w:rPr>
          <w:rFonts w:cs="v4.2.0"/>
        </w:rPr>
        <w:t>2)</w:t>
      </w:r>
      <w:r w:rsidRPr="0050431F">
        <w:rPr>
          <w:rFonts w:cs="v4.2.0"/>
        </w:rPr>
        <w:tab/>
        <w:t>Measurements shall use a measurement bandwidth in accordance to the conditions in TS 37.104 [2] subclause 6.6.1.</w:t>
      </w:r>
    </w:p>
    <w:p w14:paraId="2D11B673" w14:textId="77777777" w:rsidR="00683B6A" w:rsidRPr="0050431F" w:rsidRDefault="00683B6A" w:rsidP="00683B6A">
      <w:pPr>
        <w:pStyle w:val="B10"/>
        <w:tabs>
          <w:tab w:val="left" w:pos="644"/>
        </w:tabs>
        <w:ind w:left="644" w:hanging="360"/>
        <w:rPr>
          <w:rFonts w:cs="v4.2.0"/>
        </w:rPr>
      </w:pPr>
      <w:r w:rsidRPr="0050431F">
        <w:rPr>
          <w:rFonts w:cs="v4.2.0"/>
        </w:rPr>
        <w:t>3)</w:t>
      </w:r>
      <w:r w:rsidRPr="0050431F">
        <w:rPr>
          <w:rFonts w:cs="v4.2.0"/>
        </w:rPr>
        <w:tab/>
        <w:t>Detection mode: True RMS.</w:t>
      </w:r>
    </w:p>
    <w:p w14:paraId="1B912D8D" w14:textId="77777777" w:rsidR="00683B6A" w:rsidRPr="0050431F" w:rsidRDefault="00683B6A" w:rsidP="00F311C8">
      <w:pPr>
        <w:pStyle w:val="Heading5"/>
      </w:pPr>
      <w:bookmarkStart w:id="1540" w:name="_Toc13048615"/>
      <w:bookmarkStart w:id="1541" w:name="_Toc29764831"/>
      <w:bookmarkStart w:id="1542" w:name="_Toc29765249"/>
      <w:bookmarkStart w:id="1543" w:name="_Toc52556747"/>
      <w:bookmarkStart w:id="1544" w:name="_Toc67912449"/>
      <w:bookmarkStart w:id="1545" w:name="_Toc89855384"/>
      <w:r w:rsidRPr="0050431F">
        <w:t>6.6.1.4.2</w:t>
      </w:r>
      <w:r w:rsidRPr="0050431F">
        <w:tab/>
        <w:t>Procedure</w:t>
      </w:r>
      <w:bookmarkEnd w:id="1540"/>
      <w:bookmarkEnd w:id="1541"/>
      <w:bookmarkEnd w:id="1542"/>
      <w:bookmarkEnd w:id="1543"/>
      <w:bookmarkEnd w:id="1544"/>
      <w:bookmarkEnd w:id="1545"/>
    </w:p>
    <w:p w14:paraId="2B8D308C" w14:textId="77777777" w:rsidR="00683B6A" w:rsidRPr="0050431F" w:rsidRDefault="00683B6A" w:rsidP="00683B6A">
      <w:pPr>
        <w:pStyle w:val="B10"/>
        <w:rPr>
          <w:rFonts w:cs="v4.2.0"/>
          <w:snapToGrid w:val="0"/>
        </w:rPr>
      </w:pPr>
      <w:r w:rsidRPr="0050431F">
        <w:rPr>
          <w:rFonts w:cs="v4.2.0"/>
          <w:snapToGrid w:val="0"/>
        </w:rPr>
        <w:t>1)</w:t>
      </w:r>
      <w:r w:rsidRPr="0050431F">
        <w:rPr>
          <w:rFonts w:cs="v4.2.0"/>
          <w:snapToGrid w:val="0"/>
        </w:rPr>
        <w:tab/>
      </w:r>
      <w:r w:rsidR="0030421B" w:rsidRPr="0050431F">
        <w:t xml:space="preserve">Set the </w:t>
      </w:r>
      <w:r w:rsidR="00A63983" w:rsidRPr="0050431F">
        <w:t>Base Station</w:t>
      </w:r>
      <w:r w:rsidR="0030421B" w:rsidRPr="0050431F">
        <w:t xml:space="preserve"> to transmit </w:t>
      </w:r>
      <w:r w:rsidR="0030421B" w:rsidRPr="0050431F">
        <w:rPr>
          <w:rFonts w:cs="v4.2.0"/>
          <w:snapToGrid w:val="0"/>
        </w:rPr>
        <w:t>at maximum power according to the applicable test configuration in clause 5</w:t>
      </w:r>
      <w:r w:rsidR="0030421B" w:rsidRPr="0050431F">
        <w:t xml:space="preserve"> using the corresponding test models or set of physical channels in subclause 4.9.2.</w:t>
      </w:r>
    </w:p>
    <w:p w14:paraId="628C38C8" w14:textId="77777777" w:rsidR="00683B6A" w:rsidRPr="0050431F" w:rsidRDefault="00683B6A" w:rsidP="004C2E88">
      <w:pPr>
        <w:pStyle w:val="B10"/>
        <w:rPr>
          <w:snapToGrid w:val="0"/>
        </w:rPr>
      </w:pPr>
      <w:r w:rsidRPr="0050431F">
        <w:rPr>
          <w:snapToGrid w:val="0"/>
        </w:rPr>
        <w:t>2)</w:t>
      </w:r>
      <w:r w:rsidRPr="0050431F">
        <w:rPr>
          <w:snapToGrid w:val="0"/>
        </w:rPr>
        <w:tab/>
        <w:t>Measure the emission at the specified frequencies with specified measurement bandwidth and note that the measured value does not exceed the specified value.</w:t>
      </w:r>
    </w:p>
    <w:p w14:paraId="386B4D43" w14:textId="77777777" w:rsidR="00BB4A32" w:rsidRPr="0050431F" w:rsidRDefault="00BB4A32" w:rsidP="00BB4A32">
      <w:pPr>
        <w:rPr>
          <w:snapToGrid w:val="0"/>
        </w:rPr>
      </w:pPr>
      <w:r w:rsidRPr="0050431F">
        <w:rPr>
          <w:snapToGrid w:val="0"/>
        </w:rPr>
        <w:t>In addition, for a multi-band capable BS, the following step shall apply:</w:t>
      </w:r>
    </w:p>
    <w:p w14:paraId="077FDFCE" w14:textId="77777777" w:rsidR="00BB4A32" w:rsidRPr="0050431F" w:rsidRDefault="00BB4A32" w:rsidP="00BB4A32">
      <w:pPr>
        <w:pStyle w:val="B10"/>
        <w:rPr>
          <w:rFonts w:cs="v4.2.0"/>
          <w:snapToGrid w:val="0"/>
        </w:rPr>
      </w:pPr>
      <w:r w:rsidRPr="0050431F">
        <w:rPr>
          <w:rFonts w:cs="v4.2.0"/>
          <w:snapToGrid w:val="0"/>
        </w:rPr>
        <w:t>4)</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50431F">
        <w:rPr>
          <w:rFonts w:cs="v4.2.0"/>
          <w:snapToGrid w:val="0"/>
        </w:rPr>
        <w:t xml:space="preserve"> </w:t>
      </w:r>
      <w:r w:rsidRPr="0050431F">
        <w:rPr>
          <w:rFonts w:cs="v4.2.0"/>
          <w:snapToGrid w:val="0"/>
        </w:rPr>
        <w:t>For multi-band capable BS with separate antenna connector, the antenna connector not being under test in case of SBT or MBT shall be terminated.</w:t>
      </w:r>
    </w:p>
    <w:p w14:paraId="4FB99ADB" w14:textId="77777777" w:rsidR="00683B6A" w:rsidRPr="0050431F" w:rsidRDefault="001C45BF" w:rsidP="00F311C8">
      <w:pPr>
        <w:pStyle w:val="Heading4"/>
      </w:pPr>
      <w:bookmarkStart w:id="1546" w:name="_Toc13048616"/>
      <w:bookmarkStart w:id="1547" w:name="_Toc29764832"/>
      <w:bookmarkStart w:id="1548" w:name="_Toc29765250"/>
      <w:bookmarkStart w:id="1549" w:name="_Toc52556748"/>
      <w:bookmarkStart w:id="1550" w:name="_Toc67912450"/>
      <w:bookmarkStart w:id="1551" w:name="_Toc89855385"/>
      <w:r w:rsidRPr="0050431F">
        <w:t>6.6.1.5</w:t>
      </w:r>
      <w:r w:rsidRPr="0050431F">
        <w:tab/>
      </w:r>
      <w:r w:rsidR="00DB7FF2" w:rsidRPr="0050431F">
        <w:t>Test requirement</w:t>
      </w:r>
      <w:r w:rsidR="00683B6A" w:rsidRPr="0050431F">
        <w:t>s</w:t>
      </w:r>
      <w:bookmarkEnd w:id="1546"/>
      <w:bookmarkEnd w:id="1547"/>
      <w:bookmarkEnd w:id="1548"/>
      <w:bookmarkEnd w:id="1549"/>
      <w:bookmarkEnd w:id="1550"/>
      <w:bookmarkEnd w:id="1551"/>
    </w:p>
    <w:p w14:paraId="1E76A62B" w14:textId="77777777" w:rsidR="00683B6A" w:rsidRPr="0050431F" w:rsidRDefault="00683B6A" w:rsidP="00683446">
      <w:r w:rsidRPr="0050431F">
        <w:t>The measurement result in step 2 of 6.6.1.4.2 shall not exceed the maximum level specified in Table 6.6.1.5.1-1 to Table 6.6.1.5.6-1 if applicable for the BS under test.</w:t>
      </w:r>
    </w:p>
    <w:p w14:paraId="48D17498" w14:textId="77777777" w:rsidR="00683B6A" w:rsidRPr="0050431F" w:rsidRDefault="00683B6A" w:rsidP="00683B6A">
      <w:r w:rsidRPr="0050431F">
        <w:rPr>
          <w:rFonts w:cs="v5.0.0"/>
        </w:rPr>
        <w:t xml:space="preserve">The </w:t>
      </w:r>
      <w:r w:rsidR="00DB7FF2" w:rsidRPr="0050431F">
        <w:rPr>
          <w:rFonts w:cs="v5.0.0"/>
        </w:rPr>
        <w:t>test requirement</w:t>
      </w:r>
      <w:r w:rsidRPr="0050431F">
        <w:rPr>
          <w:rFonts w:cs="v5.0.0"/>
        </w:rPr>
        <w:t xml:space="preserve">s of either subclause 6.6.1.5.1 (Category A limits) or subclause 6.6.1.5.2 (Category B limits) shall apply. In addition for a BS operating in Band Category 2, the </w:t>
      </w:r>
      <w:r w:rsidR="00DB7FF2" w:rsidRPr="0050431F">
        <w:rPr>
          <w:rFonts w:cs="v5.0.0"/>
        </w:rPr>
        <w:t>test requirement</w:t>
      </w:r>
      <w:r w:rsidRPr="0050431F">
        <w:rPr>
          <w:rFonts w:cs="v5.0.0"/>
        </w:rPr>
        <w:t>s of 6.6.1.5.3 shall apply in case of Category B limits.</w:t>
      </w:r>
    </w:p>
    <w:p w14:paraId="2672D52B" w14:textId="77777777" w:rsidR="00683B6A" w:rsidRPr="0050431F" w:rsidRDefault="00683B6A" w:rsidP="00F311C8">
      <w:pPr>
        <w:pStyle w:val="Heading5"/>
      </w:pPr>
      <w:bookmarkStart w:id="1552" w:name="_Toc13048617"/>
      <w:bookmarkStart w:id="1553" w:name="_Toc29764833"/>
      <w:bookmarkStart w:id="1554" w:name="_Toc29765251"/>
      <w:bookmarkStart w:id="1555" w:name="_Toc52556749"/>
      <w:bookmarkStart w:id="1556" w:name="_Toc67912451"/>
      <w:bookmarkStart w:id="1557" w:name="_Toc89855386"/>
      <w:r w:rsidRPr="0050431F">
        <w:t>6.6.1.5.1</w:t>
      </w:r>
      <w:r w:rsidR="002B1E27">
        <w:tab/>
      </w:r>
      <w:r w:rsidRPr="0050431F">
        <w:t>Spurious emissions (Category A)</w:t>
      </w:r>
      <w:bookmarkEnd w:id="1552"/>
      <w:bookmarkEnd w:id="1553"/>
      <w:bookmarkEnd w:id="1554"/>
      <w:bookmarkEnd w:id="1555"/>
      <w:bookmarkEnd w:id="1556"/>
      <w:bookmarkEnd w:id="1557"/>
    </w:p>
    <w:p w14:paraId="1E68A652" w14:textId="77777777" w:rsidR="00683B6A" w:rsidRPr="0050431F" w:rsidRDefault="00683B6A" w:rsidP="00683B6A">
      <w:pPr>
        <w:keepNext/>
        <w:rPr>
          <w:rFonts w:cs="v5.0.0"/>
        </w:rPr>
      </w:pPr>
      <w:r w:rsidRPr="0050431F">
        <w:rPr>
          <w:rFonts w:cs="v5.0.0"/>
        </w:rPr>
        <w:t>The power of any spurious emission shall not exceed the limits in Table 6.6.1.5.1-1</w:t>
      </w:r>
    </w:p>
    <w:p w14:paraId="2FC14725" w14:textId="77777777" w:rsidR="00683B6A" w:rsidRPr="0050431F" w:rsidRDefault="00683B6A" w:rsidP="00EB0F3C">
      <w:pPr>
        <w:pStyle w:val="TH"/>
      </w:pPr>
      <w:r w:rsidRPr="0050431F">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83B6A" w:rsidRPr="0050431F" w14:paraId="64D4331A" w14:textId="77777777">
        <w:trPr>
          <w:cantSplit/>
          <w:jc w:val="center"/>
        </w:trPr>
        <w:tc>
          <w:tcPr>
            <w:tcW w:w="2376" w:type="dxa"/>
          </w:tcPr>
          <w:p w14:paraId="24D3287D" w14:textId="77777777" w:rsidR="00683B6A" w:rsidRPr="0050431F" w:rsidRDefault="00683B6A" w:rsidP="00AB3C4B">
            <w:pPr>
              <w:pStyle w:val="TAH"/>
              <w:rPr>
                <w:rFonts w:cs="v5.0.0"/>
                <w:lang w:eastAsia="en-US"/>
              </w:rPr>
            </w:pPr>
            <w:r w:rsidRPr="0050431F">
              <w:rPr>
                <w:rFonts w:cs="v5.0.0"/>
                <w:lang w:eastAsia="en-US"/>
              </w:rPr>
              <w:t>Frequency range</w:t>
            </w:r>
          </w:p>
        </w:tc>
        <w:tc>
          <w:tcPr>
            <w:tcW w:w="2052" w:type="dxa"/>
          </w:tcPr>
          <w:p w14:paraId="53C51947" w14:textId="77777777" w:rsidR="00683B6A" w:rsidRPr="0050431F" w:rsidRDefault="00683B6A" w:rsidP="00AB3C4B">
            <w:pPr>
              <w:pStyle w:val="TAH"/>
              <w:rPr>
                <w:rFonts w:cs="v5.0.0"/>
                <w:lang w:eastAsia="en-US"/>
              </w:rPr>
            </w:pPr>
            <w:r w:rsidRPr="0050431F">
              <w:rPr>
                <w:rFonts w:cs="v5.0.0"/>
                <w:lang w:eastAsia="en-US"/>
              </w:rPr>
              <w:t>Maximum level</w:t>
            </w:r>
          </w:p>
        </w:tc>
        <w:tc>
          <w:tcPr>
            <w:tcW w:w="1440" w:type="dxa"/>
          </w:tcPr>
          <w:p w14:paraId="4B6798C7" w14:textId="77777777" w:rsidR="00683B6A" w:rsidRPr="0050431F" w:rsidRDefault="00683B6A" w:rsidP="00AB3C4B">
            <w:pPr>
              <w:pStyle w:val="TAH"/>
              <w:rPr>
                <w:rFonts w:cs="v5.0.0"/>
                <w:lang w:eastAsia="en-US"/>
              </w:rPr>
            </w:pPr>
            <w:r w:rsidRPr="0050431F">
              <w:rPr>
                <w:rFonts w:cs="v5.0.0"/>
                <w:lang w:eastAsia="en-US"/>
              </w:rPr>
              <w:t>Measurement Bandwidth</w:t>
            </w:r>
          </w:p>
        </w:tc>
        <w:tc>
          <w:tcPr>
            <w:tcW w:w="2604" w:type="dxa"/>
          </w:tcPr>
          <w:p w14:paraId="605CD7EB" w14:textId="77777777" w:rsidR="00683B6A" w:rsidRPr="0050431F" w:rsidRDefault="00683B6A" w:rsidP="00AB3C4B">
            <w:pPr>
              <w:pStyle w:val="TAH"/>
              <w:rPr>
                <w:rFonts w:cs="v5.0.0"/>
                <w:lang w:eastAsia="en-US"/>
              </w:rPr>
            </w:pPr>
            <w:r w:rsidRPr="0050431F">
              <w:rPr>
                <w:rFonts w:cs="v5.0.0"/>
                <w:lang w:eastAsia="en-US"/>
              </w:rPr>
              <w:t>Note</w:t>
            </w:r>
          </w:p>
        </w:tc>
      </w:tr>
      <w:tr w:rsidR="00F2739B" w:rsidRPr="0050431F" w14:paraId="4DB49664" w14:textId="77777777">
        <w:trPr>
          <w:cantSplit/>
          <w:jc w:val="center"/>
        </w:trPr>
        <w:tc>
          <w:tcPr>
            <w:tcW w:w="2376" w:type="dxa"/>
          </w:tcPr>
          <w:p w14:paraId="3BB95964" w14:textId="77777777" w:rsidR="00F2739B" w:rsidRPr="0050431F" w:rsidRDefault="00F2739B" w:rsidP="00AB3C4B">
            <w:pPr>
              <w:pStyle w:val="TAC"/>
              <w:rPr>
                <w:rFonts w:cs="v5.0.0"/>
                <w:lang w:eastAsia="en-US"/>
              </w:rPr>
            </w:pPr>
            <w:r w:rsidRPr="0050431F">
              <w:rPr>
                <w:rFonts w:cs="v5.0.0"/>
                <w:lang w:eastAsia="en-US"/>
              </w:rPr>
              <w:t xml:space="preserve">9kHz </w:t>
            </w:r>
            <w:r w:rsidRPr="0050431F">
              <w:rPr>
                <w:rFonts w:cs="v5.0.0"/>
                <w:lang w:eastAsia="en-US"/>
              </w:rPr>
              <w:noBreakHyphen/>
              <w:t xml:space="preserve"> 150kHz</w:t>
            </w:r>
          </w:p>
        </w:tc>
        <w:tc>
          <w:tcPr>
            <w:tcW w:w="2052" w:type="dxa"/>
            <w:vMerge w:val="restart"/>
            <w:vAlign w:val="center"/>
          </w:tcPr>
          <w:p w14:paraId="50A72F36" w14:textId="77777777" w:rsidR="00F2739B" w:rsidRPr="0050431F" w:rsidRDefault="00F2739B" w:rsidP="00AB3C4B">
            <w:pPr>
              <w:pStyle w:val="TAC"/>
              <w:rPr>
                <w:rFonts w:cs="v5.0.0"/>
                <w:lang w:eastAsia="en-US"/>
              </w:rPr>
            </w:pPr>
            <w:r w:rsidRPr="0050431F">
              <w:rPr>
                <w:rFonts w:cs="v5.0.0"/>
                <w:lang w:eastAsia="en-US"/>
              </w:rPr>
              <w:t>-13 dBm</w:t>
            </w:r>
          </w:p>
        </w:tc>
        <w:tc>
          <w:tcPr>
            <w:tcW w:w="1440" w:type="dxa"/>
          </w:tcPr>
          <w:p w14:paraId="38CB1B4F" w14:textId="77777777" w:rsidR="00F2739B" w:rsidRPr="0050431F" w:rsidRDefault="00F2739B" w:rsidP="00AB3C4B">
            <w:pPr>
              <w:pStyle w:val="TAC"/>
              <w:rPr>
                <w:rFonts w:cs="v5.0.0"/>
                <w:lang w:eastAsia="en-US"/>
              </w:rPr>
            </w:pPr>
            <w:r w:rsidRPr="0050431F">
              <w:rPr>
                <w:rFonts w:cs="v5.0.0"/>
                <w:lang w:eastAsia="en-US"/>
              </w:rPr>
              <w:t xml:space="preserve">1 kHz </w:t>
            </w:r>
          </w:p>
        </w:tc>
        <w:tc>
          <w:tcPr>
            <w:tcW w:w="2604" w:type="dxa"/>
          </w:tcPr>
          <w:p w14:paraId="62E386BB"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0E24AB8E" w14:textId="77777777">
        <w:trPr>
          <w:cantSplit/>
          <w:jc w:val="center"/>
        </w:trPr>
        <w:tc>
          <w:tcPr>
            <w:tcW w:w="2376" w:type="dxa"/>
          </w:tcPr>
          <w:p w14:paraId="23FA47BB" w14:textId="77777777" w:rsidR="00F2739B" w:rsidRPr="0050431F" w:rsidRDefault="00F2739B" w:rsidP="00AB3C4B">
            <w:pPr>
              <w:pStyle w:val="TAC"/>
              <w:rPr>
                <w:rFonts w:cs="v5.0.0"/>
                <w:lang w:eastAsia="en-US"/>
              </w:rPr>
            </w:pPr>
            <w:r w:rsidRPr="0050431F">
              <w:rPr>
                <w:rFonts w:cs="v5.0.0"/>
                <w:lang w:eastAsia="en-US"/>
              </w:rPr>
              <w:t xml:space="preserve">150kHz </w:t>
            </w:r>
            <w:r w:rsidRPr="0050431F">
              <w:rPr>
                <w:rFonts w:cs="v5.0.0"/>
                <w:lang w:eastAsia="en-US"/>
              </w:rPr>
              <w:noBreakHyphen/>
              <w:t xml:space="preserve"> 30MHz</w:t>
            </w:r>
          </w:p>
        </w:tc>
        <w:tc>
          <w:tcPr>
            <w:tcW w:w="2052" w:type="dxa"/>
            <w:vMerge/>
          </w:tcPr>
          <w:p w14:paraId="539E9CC3" w14:textId="77777777" w:rsidR="00F2739B" w:rsidRPr="0050431F" w:rsidRDefault="00F2739B" w:rsidP="00AB3C4B">
            <w:pPr>
              <w:pStyle w:val="TAC"/>
              <w:rPr>
                <w:rFonts w:cs="v5.0.0"/>
                <w:lang w:eastAsia="en-US"/>
              </w:rPr>
            </w:pPr>
          </w:p>
        </w:tc>
        <w:tc>
          <w:tcPr>
            <w:tcW w:w="1440" w:type="dxa"/>
          </w:tcPr>
          <w:p w14:paraId="06F0B7CA" w14:textId="77777777" w:rsidR="00F2739B" w:rsidRPr="0050431F" w:rsidRDefault="00F2739B" w:rsidP="00AB3C4B">
            <w:pPr>
              <w:pStyle w:val="TAC"/>
              <w:rPr>
                <w:rFonts w:cs="v5.0.0"/>
                <w:lang w:eastAsia="en-US"/>
              </w:rPr>
            </w:pPr>
            <w:r w:rsidRPr="0050431F">
              <w:rPr>
                <w:rFonts w:cs="v5.0.0"/>
                <w:lang w:eastAsia="en-US"/>
              </w:rPr>
              <w:t xml:space="preserve">10 kHz </w:t>
            </w:r>
          </w:p>
        </w:tc>
        <w:tc>
          <w:tcPr>
            <w:tcW w:w="2604" w:type="dxa"/>
          </w:tcPr>
          <w:p w14:paraId="5BC776C8"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71E55EC0" w14:textId="77777777">
        <w:trPr>
          <w:cantSplit/>
          <w:jc w:val="center"/>
        </w:trPr>
        <w:tc>
          <w:tcPr>
            <w:tcW w:w="2376" w:type="dxa"/>
          </w:tcPr>
          <w:p w14:paraId="2FD61258" w14:textId="77777777" w:rsidR="00F2739B" w:rsidRPr="0050431F" w:rsidRDefault="00F2739B" w:rsidP="00AB3C4B">
            <w:pPr>
              <w:pStyle w:val="TAC"/>
              <w:rPr>
                <w:rFonts w:cs="v5.0.0"/>
                <w:lang w:eastAsia="en-US"/>
              </w:rPr>
            </w:pPr>
            <w:r w:rsidRPr="0050431F">
              <w:rPr>
                <w:rFonts w:cs="v5.0.0"/>
                <w:lang w:eastAsia="en-US"/>
              </w:rPr>
              <w:t xml:space="preserve">30MHz </w:t>
            </w:r>
            <w:r w:rsidRPr="0050431F">
              <w:rPr>
                <w:rFonts w:cs="v5.0.0"/>
                <w:lang w:eastAsia="en-US"/>
              </w:rPr>
              <w:noBreakHyphen/>
              <w:t xml:space="preserve"> 1GHz</w:t>
            </w:r>
          </w:p>
        </w:tc>
        <w:tc>
          <w:tcPr>
            <w:tcW w:w="2052" w:type="dxa"/>
            <w:vMerge/>
          </w:tcPr>
          <w:p w14:paraId="428A96CE" w14:textId="77777777" w:rsidR="00F2739B" w:rsidRPr="0050431F" w:rsidRDefault="00F2739B" w:rsidP="00AB3C4B">
            <w:pPr>
              <w:pStyle w:val="TAC"/>
              <w:rPr>
                <w:rFonts w:cs="v5.0.0"/>
                <w:lang w:eastAsia="en-US"/>
              </w:rPr>
            </w:pPr>
          </w:p>
        </w:tc>
        <w:tc>
          <w:tcPr>
            <w:tcW w:w="1440" w:type="dxa"/>
          </w:tcPr>
          <w:p w14:paraId="59C838B2" w14:textId="77777777" w:rsidR="00F2739B" w:rsidRPr="0050431F" w:rsidRDefault="00F2739B" w:rsidP="00AB3C4B">
            <w:pPr>
              <w:pStyle w:val="TAC"/>
              <w:rPr>
                <w:rFonts w:cs="v5.0.0"/>
                <w:lang w:eastAsia="en-US"/>
              </w:rPr>
            </w:pPr>
            <w:r w:rsidRPr="0050431F">
              <w:rPr>
                <w:rFonts w:cs="v5.0.0"/>
                <w:lang w:eastAsia="en-US"/>
              </w:rPr>
              <w:t>100 kHz</w:t>
            </w:r>
          </w:p>
        </w:tc>
        <w:tc>
          <w:tcPr>
            <w:tcW w:w="2604" w:type="dxa"/>
          </w:tcPr>
          <w:p w14:paraId="7133F906"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79AF99B8" w14:textId="77777777">
        <w:trPr>
          <w:cantSplit/>
          <w:jc w:val="center"/>
        </w:trPr>
        <w:tc>
          <w:tcPr>
            <w:tcW w:w="2376" w:type="dxa"/>
          </w:tcPr>
          <w:p w14:paraId="0770EA75" w14:textId="77777777" w:rsidR="00F2739B" w:rsidRPr="0050431F" w:rsidRDefault="00F2739B" w:rsidP="00AB3C4B">
            <w:pPr>
              <w:pStyle w:val="TAC"/>
              <w:rPr>
                <w:rFonts w:cs="v5.0.0"/>
                <w:lang w:eastAsia="en-US"/>
              </w:rPr>
            </w:pPr>
            <w:r w:rsidRPr="0050431F">
              <w:rPr>
                <w:rFonts w:cs="v5.0.0"/>
                <w:lang w:eastAsia="en-US"/>
              </w:rPr>
              <w:t xml:space="preserve">1GHz </w:t>
            </w:r>
            <w:r w:rsidRPr="0050431F">
              <w:rPr>
                <w:rFonts w:cs="v5.0.0"/>
                <w:lang w:eastAsia="en-US"/>
              </w:rPr>
              <w:noBreakHyphen/>
              <w:t xml:space="preserve"> 12.75 GHz</w:t>
            </w:r>
          </w:p>
        </w:tc>
        <w:tc>
          <w:tcPr>
            <w:tcW w:w="2052" w:type="dxa"/>
            <w:vMerge/>
          </w:tcPr>
          <w:p w14:paraId="11DF43FA" w14:textId="77777777" w:rsidR="00F2739B" w:rsidRPr="0050431F" w:rsidRDefault="00F2739B" w:rsidP="00AB3C4B">
            <w:pPr>
              <w:pStyle w:val="TAC"/>
              <w:rPr>
                <w:rFonts w:cs="v5.0.0"/>
                <w:lang w:eastAsia="en-US"/>
              </w:rPr>
            </w:pPr>
          </w:p>
        </w:tc>
        <w:tc>
          <w:tcPr>
            <w:tcW w:w="1440" w:type="dxa"/>
          </w:tcPr>
          <w:p w14:paraId="3D3F8D83" w14:textId="77777777" w:rsidR="00F2739B" w:rsidRPr="0050431F" w:rsidRDefault="00F2739B" w:rsidP="00AB3C4B">
            <w:pPr>
              <w:pStyle w:val="TAC"/>
              <w:rPr>
                <w:rFonts w:cs="v5.0.0"/>
                <w:lang w:eastAsia="en-US"/>
              </w:rPr>
            </w:pPr>
            <w:r w:rsidRPr="0050431F">
              <w:rPr>
                <w:rFonts w:cs="v5.0.0"/>
                <w:lang w:eastAsia="en-US"/>
              </w:rPr>
              <w:t>1 MHz</w:t>
            </w:r>
          </w:p>
        </w:tc>
        <w:tc>
          <w:tcPr>
            <w:tcW w:w="2604" w:type="dxa"/>
          </w:tcPr>
          <w:p w14:paraId="4A249D33" w14:textId="77777777" w:rsidR="00F2739B" w:rsidRPr="0050431F" w:rsidRDefault="00F2739B" w:rsidP="00AB3C4B">
            <w:pPr>
              <w:pStyle w:val="TAC"/>
              <w:rPr>
                <w:rFonts w:cs="Arial"/>
                <w:lang w:eastAsia="en-US"/>
              </w:rPr>
            </w:pPr>
            <w:r w:rsidRPr="0050431F">
              <w:rPr>
                <w:rFonts w:cs="Arial"/>
                <w:lang w:eastAsia="en-US"/>
              </w:rPr>
              <w:t>Note 2</w:t>
            </w:r>
          </w:p>
        </w:tc>
      </w:tr>
      <w:tr w:rsidR="00F2739B" w:rsidRPr="0050431F" w14:paraId="1953A763" w14:textId="77777777">
        <w:trPr>
          <w:cantSplit/>
          <w:jc w:val="center"/>
        </w:trPr>
        <w:tc>
          <w:tcPr>
            <w:tcW w:w="2376" w:type="dxa"/>
          </w:tcPr>
          <w:p w14:paraId="60A93322" w14:textId="77777777" w:rsidR="00F2739B" w:rsidRPr="0050431F" w:rsidRDefault="00F2739B" w:rsidP="00AB3C4B">
            <w:pPr>
              <w:pStyle w:val="TAC"/>
              <w:rPr>
                <w:rFonts w:cs="v5.0.0"/>
                <w:lang w:eastAsia="en-US"/>
              </w:rPr>
            </w:pPr>
            <w:r w:rsidRPr="0050431F">
              <w:rPr>
                <w:rFonts w:cs="v5.0.0"/>
                <w:lang w:eastAsia="en-US"/>
              </w:rPr>
              <w:t xml:space="preserve">12.75 GHz – </w:t>
            </w:r>
            <w:r w:rsidR="00CA5F77" w:rsidRPr="0050431F">
              <w:rPr>
                <w:rFonts w:cs="Arial"/>
                <w:noProof/>
                <w:lang w:eastAsia="en-US"/>
              </w:rPr>
              <w:t>5</w:t>
            </w:r>
            <w:r w:rsidR="00CA5F77" w:rsidRPr="0050431F">
              <w:rPr>
                <w:rFonts w:cs="Arial"/>
                <w:noProof/>
                <w:vertAlign w:val="superscript"/>
                <w:lang w:eastAsia="en-US"/>
              </w:rPr>
              <w:t>th</w:t>
            </w:r>
            <w:r w:rsidR="00CA5F77" w:rsidRPr="0050431F">
              <w:rPr>
                <w:rFonts w:cs="Arial"/>
                <w:noProof/>
                <w:lang w:eastAsia="en-US"/>
              </w:rPr>
              <w:t xml:space="preserve"> harmonic of the upper frequency edge of the DL operating band in GHz</w:t>
            </w:r>
          </w:p>
        </w:tc>
        <w:tc>
          <w:tcPr>
            <w:tcW w:w="2052" w:type="dxa"/>
            <w:vMerge/>
          </w:tcPr>
          <w:p w14:paraId="561B92F7" w14:textId="77777777" w:rsidR="00F2739B" w:rsidRPr="0050431F" w:rsidRDefault="00F2739B" w:rsidP="00AB3C4B">
            <w:pPr>
              <w:pStyle w:val="TAC"/>
              <w:rPr>
                <w:rFonts w:cs="v5.0.0"/>
                <w:lang w:eastAsia="en-US"/>
              </w:rPr>
            </w:pPr>
          </w:p>
        </w:tc>
        <w:tc>
          <w:tcPr>
            <w:tcW w:w="1440" w:type="dxa"/>
          </w:tcPr>
          <w:p w14:paraId="7AE1F1FB" w14:textId="77777777" w:rsidR="00F2739B" w:rsidRPr="0050431F" w:rsidRDefault="00F2739B" w:rsidP="00AB3C4B">
            <w:pPr>
              <w:pStyle w:val="TAC"/>
              <w:rPr>
                <w:rFonts w:cs="v5.0.0"/>
                <w:lang w:eastAsia="en-US"/>
              </w:rPr>
            </w:pPr>
            <w:r w:rsidRPr="0050431F">
              <w:rPr>
                <w:rFonts w:cs="v5.0.0"/>
                <w:lang w:eastAsia="en-US"/>
              </w:rPr>
              <w:t>1 MHz</w:t>
            </w:r>
          </w:p>
        </w:tc>
        <w:tc>
          <w:tcPr>
            <w:tcW w:w="2604" w:type="dxa"/>
          </w:tcPr>
          <w:p w14:paraId="490D2BBC" w14:textId="77777777" w:rsidR="00F2739B" w:rsidRPr="0050431F" w:rsidRDefault="00F2739B" w:rsidP="00AB3C4B">
            <w:pPr>
              <w:pStyle w:val="TAC"/>
              <w:rPr>
                <w:rFonts w:cs="Arial"/>
                <w:lang w:eastAsia="en-US"/>
              </w:rPr>
            </w:pPr>
            <w:r w:rsidRPr="0050431F">
              <w:rPr>
                <w:rFonts w:cs="Arial"/>
                <w:lang w:eastAsia="en-US"/>
              </w:rPr>
              <w:t>Note 2, Note 3</w:t>
            </w:r>
          </w:p>
        </w:tc>
      </w:tr>
      <w:tr w:rsidR="00683B6A" w:rsidRPr="0050431F" w14:paraId="39C87258" w14:textId="77777777">
        <w:trPr>
          <w:cantSplit/>
          <w:jc w:val="center"/>
        </w:trPr>
        <w:tc>
          <w:tcPr>
            <w:tcW w:w="8472" w:type="dxa"/>
            <w:gridSpan w:val="4"/>
          </w:tcPr>
          <w:p w14:paraId="39493D82" w14:textId="77777777" w:rsidR="00683B6A" w:rsidRPr="0050431F" w:rsidRDefault="00683B6A" w:rsidP="00AB3C4B">
            <w:pPr>
              <w:pStyle w:val="TAN"/>
              <w:rPr>
                <w:rFonts w:cs="Arial"/>
                <w:lang w:eastAsia="en-US"/>
              </w:rPr>
            </w:pPr>
            <w:r w:rsidRPr="0050431F">
              <w:rPr>
                <w:rFonts w:cs="Arial"/>
                <w:lang w:eastAsia="en-US"/>
              </w:rPr>
              <w:t>NOTE 1:</w:t>
            </w:r>
            <w:r w:rsidRPr="0050431F">
              <w:rPr>
                <w:rFonts w:cs="Arial"/>
                <w:lang w:eastAsia="en-US"/>
              </w:rPr>
              <w:tab/>
              <w:t>Bandwidth as in ITU-R SM.329 [13], s4.1</w:t>
            </w:r>
          </w:p>
          <w:p w14:paraId="49C97513" w14:textId="77777777" w:rsidR="00F2739B" w:rsidRPr="0050431F" w:rsidRDefault="00683B6A" w:rsidP="00F2739B">
            <w:pPr>
              <w:pStyle w:val="TAN"/>
              <w:rPr>
                <w:rFonts w:cs="Arial"/>
                <w:lang w:eastAsia="en-US"/>
              </w:rPr>
            </w:pPr>
            <w:r w:rsidRPr="0050431F">
              <w:rPr>
                <w:rFonts w:cs="Arial"/>
                <w:lang w:eastAsia="en-US"/>
              </w:rPr>
              <w:t>NOTE 2:</w:t>
            </w:r>
            <w:r w:rsidRPr="0050431F">
              <w:rPr>
                <w:rFonts w:cs="Arial"/>
                <w:lang w:eastAsia="en-US"/>
              </w:rPr>
              <w:tab/>
              <w:t xml:space="preserve">Bandwidth as in ITU-R SM.329 </w:t>
            </w:r>
            <w:r w:rsidRPr="0050431F">
              <w:rPr>
                <w:rFonts w:cs="v5.0.0"/>
                <w:lang w:eastAsia="en-US"/>
              </w:rPr>
              <w:t>[13]</w:t>
            </w:r>
            <w:r w:rsidRPr="0050431F">
              <w:rPr>
                <w:rFonts w:cs="Arial"/>
                <w:lang w:eastAsia="en-US"/>
              </w:rPr>
              <w:t>, s4.1. Upper frequency as in ITU-R SM.329 [13], s2.5 table 1</w:t>
            </w:r>
            <w:r w:rsidR="00F2739B" w:rsidRPr="0050431F">
              <w:rPr>
                <w:rFonts w:cs="Arial"/>
                <w:lang w:eastAsia="en-US"/>
              </w:rPr>
              <w:t xml:space="preserve"> </w:t>
            </w:r>
          </w:p>
          <w:p w14:paraId="509D335E" w14:textId="77777777" w:rsidR="00683B6A" w:rsidRPr="0050431F" w:rsidRDefault="00F2739B" w:rsidP="003C3529">
            <w:pPr>
              <w:pStyle w:val="TAN"/>
              <w:rPr>
                <w:rFonts w:cs="Arial"/>
                <w:lang w:eastAsia="en-US"/>
              </w:rPr>
            </w:pPr>
            <w:r w:rsidRPr="0050431F">
              <w:rPr>
                <w:rFonts w:cs="Arial"/>
                <w:lang w:eastAsia="en-US"/>
              </w:rPr>
              <w:t>NOTE 3;</w:t>
            </w:r>
            <w:r w:rsidRPr="0050431F">
              <w:rPr>
                <w:rFonts w:cs="Arial"/>
                <w:lang w:eastAsia="en-US"/>
              </w:rPr>
              <w:tab/>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bl>
    <w:p w14:paraId="59D76199" w14:textId="77777777" w:rsidR="00683B6A" w:rsidRPr="0050431F" w:rsidRDefault="00683B6A" w:rsidP="00683B6A"/>
    <w:p w14:paraId="36C81D4C" w14:textId="77777777" w:rsidR="00683B6A" w:rsidRPr="0050431F" w:rsidRDefault="00683B6A" w:rsidP="00F311C8">
      <w:pPr>
        <w:pStyle w:val="Heading5"/>
      </w:pPr>
      <w:bookmarkStart w:id="1558" w:name="_Toc13048618"/>
      <w:bookmarkStart w:id="1559" w:name="_Toc29764834"/>
      <w:bookmarkStart w:id="1560" w:name="_Toc29765252"/>
      <w:bookmarkStart w:id="1561" w:name="_Toc52556750"/>
      <w:bookmarkStart w:id="1562" w:name="_Toc67912452"/>
      <w:bookmarkStart w:id="1563" w:name="_Toc89855387"/>
      <w:r w:rsidRPr="0050431F">
        <w:t>6.6.1.5.2</w:t>
      </w:r>
      <w:r w:rsidR="002B1E27">
        <w:tab/>
      </w:r>
      <w:r w:rsidRPr="0050431F">
        <w:t>Spurious emissions (Category B)</w:t>
      </w:r>
      <w:bookmarkEnd w:id="1558"/>
      <w:bookmarkEnd w:id="1559"/>
      <w:bookmarkEnd w:id="1560"/>
      <w:bookmarkEnd w:id="1561"/>
      <w:bookmarkEnd w:id="1562"/>
      <w:bookmarkEnd w:id="1563"/>
    </w:p>
    <w:p w14:paraId="3618C9F9" w14:textId="77777777" w:rsidR="00683B6A" w:rsidRPr="0050431F" w:rsidRDefault="00683B6A" w:rsidP="00683B6A">
      <w:pPr>
        <w:keepNext/>
        <w:rPr>
          <w:rFonts w:cs="v5.0.0"/>
        </w:rPr>
      </w:pPr>
      <w:r w:rsidRPr="0050431F">
        <w:rPr>
          <w:rFonts w:cs="v5.0.0"/>
        </w:rPr>
        <w:t>The power of any spurious emission shall not exceed the limits in Table 6.6.1.5.2-1</w:t>
      </w:r>
    </w:p>
    <w:p w14:paraId="7009155E" w14:textId="77777777" w:rsidR="00683B6A" w:rsidRPr="0050431F" w:rsidRDefault="00683B6A" w:rsidP="00EB0F3C">
      <w:pPr>
        <w:pStyle w:val="TH"/>
      </w:pPr>
      <w:r w:rsidRPr="0050431F">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83B6A" w:rsidRPr="0050431F" w14:paraId="6C0A20BC" w14:textId="77777777">
        <w:trPr>
          <w:cantSplit/>
          <w:jc w:val="center"/>
        </w:trPr>
        <w:tc>
          <w:tcPr>
            <w:tcW w:w="2976" w:type="dxa"/>
          </w:tcPr>
          <w:p w14:paraId="2785B508" w14:textId="77777777" w:rsidR="00683B6A" w:rsidRPr="0050431F" w:rsidRDefault="00683B6A" w:rsidP="00AB3C4B">
            <w:pPr>
              <w:pStyle w:val="TAH"/>
              <w:rPr>
                <w:rFonts w:cs="Arial"/>
                <w:lang w:eastAsia="en-US"/>
              </w:rPr>
            </w:pPr>
            <w:r w:rsidRPr="0050431F">
              <w:rPr>
                <w:rFonts w:cs="Arial"/>
                <w:lang w:eastAsia="en-US"/>
              </w:rPr>
              <w:t>Frequency range</w:t>
            </w:r>
          </w:p>
        </w:tc>
        <w:tc>
          <w:tcPr>
            <w:tcW w:w="1276" w:type="dxa"/>
          </w:tcPr>
          <w:p w14:paraId="4F7EAD60"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49CE21ED" w14:textId="77777777" w:rsidR="00683B6A" w:rsidRPr="0050431F" w:rsidRDefault="00683B6A" w:rsidP="00AB3C4B">
            <w:pPr>
              <w:pStyle w:val="TAH"/>
              <w:rPr>
                <w:rFonts w:cs="Arial"/>
                <w:lang w:eastAsia="en-US"/>
              </w:rPr>
            </w:pPr>
            <w:r w:rsidRPr="0050431F">
              <w:rPr>
                <w:rFonts w:cs="Arial"/>
                <w:lang w:eastAsia="en-US"/>
              </w:rPr>
              <w:t>Measurement Bandwidth</w:t>
            </w:r>
          </w:p>
        </w:tc>
        <w:tc>
          <w:tcPr>
            <w:tcW w:w="2519" w:type="dxa"/>
          </w:tcPr>
          <w:p w14:paraId="03F86A14" w14:textId="77777777" w:rsidR="00683B6A" w:rsidRPr="0050431F" w:rsidRDefault="00683B6A" w:rsidP="00AB3C4B">
            <w:pPr>
              <w:pStyle w:val="TAH"/>
              <w:rPr>
                <w:rFonts w:cs="Arial"/>
                <w:lang w:eastAsia="en-US"/>
              </w:rPr>
            </w:pPr>
            <w:r w:rsidRPr="0050431F">
              <w:rPr>
                <w:rFonts w:cs="Arial"/>
                <w:lang w:eastAsia="en-US"/>
              </w:rPr>
              <w:t>Note</w:t>
            </w:r>
          </w:p>
        </w:tc>
      </w:tr>
      <w:tr w:rsidR="00683B6A" w:rsidRPr="0050431F" w14:paraId="7952D915" w14:textId="77777777">
        <w:trPr>
          <w:cantSplit/>
          <w:jc w:val="center"/>
        </w:trPr>
        <w:tc>
          <w:tcPr>
            <w:tcW w:w="2976" w:type="dxa"/>
          </w:tcPr>
          <w:p w14:paraId="5B96B139" w14:textId="77777777" w:rsidR="00683B6A" w:rsidRPr="0050431F" w:rsidRDefault="00683B6A" w:rsidP="00AB3C4B">
            <w:pPr>
              <w:pStyle w:val="TAC"/>
              <w:rPr>
                <w:rFonts w:cs="Arial"/>
                <w:lang w:eastAsia="en-US"/>
              </w:rPr>
            </w:pPr>
            <w:r w:rsidRPr="0050431F">
              <w:rPr>
                <w:rFonts w:cs="Arial"/>
                <w:lang w:eastAsia="en-US"/>
              </w:rPr>
              <w:t xml:space="preserve">9 kHz </w:t>
            </w:r>
            <w:r w:rsidRPr="0050431F">
              <w:rPr>
                <w:rFonts w:cs="Arial"/>
                <w:lang w:eastAsia="en-US"/>
              </w:rPr>
              <w:sym w:font="Symbol" w:char="F0AB"/>
            </w:r>
            <w:r w:rsidRPr="0050431F">
              <w:rPr>
                <w:rFonts w:cs="Arial"/>
                <w:lang w:eastAsia="en-US"/>
              </w:rPr>
              <w:t xml:space="preserve"> 150 kHz</w:t>
            </w:r>
          </w:p>
        </w:tc>
        <w:tc>
          <w:tcPr>
            <w:tcW w:w="1276" w:type="dxa"/>
          </w:tcPr>
          <w:p w14:paraId="3F19CB52"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5B99ED0B" w14:textId="77777777" w:rsidR="00683B6A" w:rsidRPr="0050431F" w:rsidRDefault="00683B6A" w:rsidP="00AB3C4B">
            <w:pPr>
              <w:pStyle w:val="TAC"/>
              <w:rPr>
                <w:rFonts w:cs="Arial"/>
                <w:lang w:eastAsia="en-US"/>
              </w:rPr>
            </w:pPr>
            <w:r w:rsidRPr="0050431F">
              <w:rPr>
                <w:rFonts w:cs="Arial"/>
                <w:lang w:eastAsia="en-US"/>
              </w:rPr>
              <w:t xml:space="preserve">1 kHz </w:t>
            </w:r>
          </w:p>
        </w:tc>
        <w:tc>
          <w:tcPr>
            <w:tcW w:w="2519" w:type="dxa"/>
          </w:tcPr>
          <w:p w14:paraId="3B279A2F" w14:textId="77777777" w:rsidR="00683B6A" w:rsidRPr="0050431F" w:rsidRDefault="00683B6A" w:rsidP="00AB3C4B">
            <w:pPr>
              <w:pStyle w:val="TAC"/>
              <w:rPr>
                <w:rFonts w:cs="Arial"/>
                <w:lang w:eastAsia="en-US"/>
              </w:rPr>
            </w:pPr>
            <w:r w:rsidRPr="0050431F">
              <w:rPr>
                <w:rFonts w:cs="Arial"/>
                <w:lang w:eastAsia="en-US"/>
              </w:rPr>
              <w:t xml:space="preserve">Note 1 </w:t>
            </w:r>
          </w:p>
        </w:tc>
      </w:tr>
      <w:tr w:rsidR="00683B6A" w:rsidRPr="0050431F" w14:paraId="27151205" w14:textId="77777777">
        <w:trPr>
          <w:cantSplit/>
          <w:jc w:val="center"/>
        </w:trPr>
        <w:tc>
          <w:tcPr>
            <w:tcW w:w="2976" w:type="dxa"/>
          </w:tcPr>
          <w:p w14:paraId="7A5EFCED" w14:textId="77777777" w:rsidR="00683B6A" w:rsidRPr="0050431F" w:rsidRDefault="00683B6A" w:rsidP="00AB3C4B">
            <w:pPr>
              <w:pStyle w:val="TAC"/>
              <w:rPr>
                <w:rFonts w:cs="Arial"/>
                <w:lang w:eastAsia="en-US"/>
              </w:rPr>
            </w:pPr>
            <w:r w:rsidRPr="0050431F">
              <w:rPr>
                <w:rFonts w:cs="Arial"/>
                <w:lang w:eastAsia="en-US"/>
              </w:rPr>
              <w:t xml:space="preserve">150 kHz </w:t>
            </w:r>
            <w:r w:rsidRPr="0050431F">
              <w:rPr>
                <w:rFonts w:cs="Arial"/>
                <w:lang w:eastAsia="en-US"/>
              </w:rPr>
              <w:sym w:font="Symbol" w:char="F0AB"/>
            </w:r>
            <w:r w:rsidRPr="0050431F">
              <w:rPr>
                <w:rFonts w:cs="Arial"/>
                <w:lang w:eastAsia="en-US"/>
              </w:rPr>
              <w:t xml:space="preserve"> 30 MHz</w:t>
            </w:r>
          </w:p>
        </w:tc>
        <w:tc>
          <w:tcPr>
            <w:tcW w:w="1276" w:type="dxa"/>
          </w:tcPr>
          <w:p w14:paraId="291A0B82"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673833FF" w14:textId="77777777" w:rsidR="00683B6A" w:rsidRPr="0050431F" w:rsidRDefault="00683B6A" w:rsidP="00AB3C4B">
            <w:pPr>
              <w:pStyle w:val="TAC"/>
              <w:rPr>
                <w:rFonts w:cs="Arial"/>
                <w:lang w:eastAsia="en-US"/>
              </w:rPr>
            </w:pPr>
            <w:r w:rsidRPr="0050431F">
              <w:rPr>
                <w:rFonts w:cs="Arial"/>
                <w:lang w:eastAsia="en-US"/>
              </w:rPr>
              <w:t xml:space="preserve">10 kHz </w:t>
            </w:r>
          </w:p>
        </w:tc>
        <w:tc>
          <w:tcPr>
            <w:tcW w:w="2519" w:type="dxa"/>
          </w:tcPr>
          <w:p w14:paraId="722F9932" w14:textId="77777777" w:rsidR="00683B6A" w:rsidRPr="0050431F" w:rsidRDefault="00683B6A" w:rsidP="00AB3C4B">
            <w:pPr>
              <w:pStyle w:val="TAC"/>
              <w:rPr>
                <w:rFonts w:cs="Arial"/>
                <w:lang w:eastAsia="en-US"/>
              </w:rPr>
            </w:pPr>
            <w:r w:rsidRPr="0050431F">
              <w:rPr>
                <w:rFonts w:cs="Arial"/>
                <w:lang w:eastAsia="en-US"/>
              </w:rPr>
              <w:t>Note 1</w:t>
            </w:r>
          </w:p>
        </w:tc>
      </w:tr>
      <w:tr w:rsidR="00683B6A" w:rsidRPr="0050431F" w14:paraId="7D6C0E14" w14:textId="77777777">
        <w:trPr>
          <w:cantSplit/>
          <w:jc w:val="center"/>
        </w:trPr>
        <w:tc>
          <w:tcPr>
            <w:tcW w:w="2976" w:type="dxa"/>
          </w:tcPr>
          <w:p w14:paraId="6E611138" w14:textId="77777777" w:rsidR="00683B6A" w:rsidRPr="0050431F" w:rsidRDefault="00683B6A" w:rsidP="00AB3C4B">
            <w:pPr>
              <w:pStyle w:val="TAC"/>
              <w:rPr>
                <w:rFonts w:cs="Arial"/>
                <w:lang w:eastAsia="en-US"/>
              </w:rPr>
            </w:pPr>
            <w:r w:rsidRPr="0050431F">
              <w:rPr>
                <w:rFonts w:cs="Arial"/>
                <w:lang w:eastAsia="en-US"/>
              </w:rPr>
              <w:t xml:space="preserve">30 MHz </w:t>
            </w:r>
            <w:r w:rsidRPr="0050431F">
              <w:rPr>
                <w:rFonts w:cs="Arial"/>
                <w:lang w:eastAsia="en-US"/>
              </w:rPr>
              <w:sym w:font="Symbol" w:char="F0AB"/>
            </w:r>
            <w:r w:rsidRPr="0050431F">
              <w:rPr>
                <w:rFonts w:cs="Arial"/>
                <w:lang w:eastAsia="en-US"/>
              </w:rPr>
              <w:t xml:space="preserve"> 1 GHz</w:t>
            </w:r>
          </w:p>
        </w:tc>
        <w:tc>
          <w:tcPr>
            <w:tcW w:w="1276" w:type="dxa"/>
          </w:tcPr>
          <w:p w14:paraId="1CDE9585"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221AD2AE" w14:textId="77777777" w:rsidR="00683B6A" w:rsidRPr="0050431F" w:rsidRDefault="00683B6A" w:rsidP="00AB3C4B">
            <w:pPr>
              <w:pStyle w:val="TAC"/>
              <w:rPr>
                <w:rFonts w:cs="Arial"/>
                <w:lang w:eastAsia="en-US"/>
              </w:rPr>
            </w:pPr>
            <w:r w:rsidRPr="0050431F">
              <w:rPr>
                <w:rFonts w:cs="Arial"/>
                <w:lang w:eastAsia="en-US"/>
              </w:rPr>
              <w:t>100 kHz</w:t>
            </w:r>
          </w:p>
        </w:tc>
        <w:tc>
          <w:tcPr>
            <w:tcW w:w="2519" w:type="dxa"/>
          </w:tcPr>
          <w:p w14:paraId="7A111BFF" w14:textId="77777777" w:rsidR="00683B6A" w:rsidRPr="0050431F" w:rsidRDefault="00683B6A" w:rsidP="00AB3C4B">
            <w:pPr>
              <w:pStyle w:val="TAC"/>
              <w:rPr>
                <w:rFonts w:cs="Arial"/>
                <w:lang w:eastAsia="en-US"/>
              </w:rPr>
            </w:pPr>
            <w:r w:rsidRPr="0050431F">
              <w:rPr>
                <w:rFonts w:cs="Arial"/>
                <w:lang w:eastAsia="en-US"/>
              </w:rPr>
              <w:t>Note 1</w:t>
            </w:r>
          </w:p>
        </w:tc>
      </w:tr>
      <w:tr w:rsidR="00683B6A" w:rsidRPr="0050431F" w14:paraId="03A733F2" w14:textId="77777777">
        <w:trPr>
          <w:cantSplit/>
          <w:jc w:val="center"/>
        </w:trPr>
        <w:tc>
          <w:tcPr>
            <w:tcW w:w="2976" w:type="dxa"/>
          </w:tcPr>
          <w:p w14:paraId="35650CA1" w14:textId="77777777" w:rsidR="00683B6A" w:rsidRPr="0050431F" w:rsidRDefault="00683B6A" w:rsidP="00AB3C4B">
            <w:pPr>
              <w:pStyle w:val="TAC"/>
              <w:rPr>
                <w:rFonts w:cs="Arial"/>
                <w:lang w:eastAsia="en-US"/>
              </w:rPr>
            </w:pPr>
            <w:r w:rsidRPr="0050431F">
              <w:rPr>
                <w:rFonts w:cs="Arial"/>
                <w:lang w:eastAsia="en-US"/>
              </w:rPr>
              <w:t xml:space="preserve">1 GHz </w:t>
            </w:r>
            <w:r w:rsidRPr="0050431F">
              <w:rPr>
                <w:rFonts w:cs="Arial"/>
                <w:lang w:eastAsia="en-US"/>
              </w:rPr>
              <w:sym w:font="Symbol" w:char="F0AB"/>
            </w:r>
            <w:r w:rsidRPr="0050431F">
              <w:rPr>
                <w:rFonts w:cs="Arial"/>
                <w:lang w:eastAsia="en-US"/>
              </w:rPr>
              <w:t xml:space="preserve"> 12.75 GHz</w:t>
            </w:r>
          </w:p>
        </w:tc>
        <w:tc>
          <w:tcPr>
            <w:tcW w:w="1276" w:type="dxa"/>
          </w:tcPr>
          <w:p w14:paraId="00A23D9B" w14:textId="77777777" w:rsidR="00683B6A" w:rsidRPr="0050431F" w:rsidRDefault="00683B6A" w:rsidP="00AB3C4B">
            <w:pPr>
              <w:pStyle w:val="TAC"/>
              <w:rPr>
                <w:rFonts w:cs="Arial"/>
                <w:lang w:eastAsia="en-US"/>
              </w:rPr>
            </w:pPr>
            <w:r w:rsidRPr="0050431F">
              <w:rPr>
                <w:rFonts w:cs="Arial"/>
                <w:lang w:eastAsia="en-US"/>
              </w:rPr>
              <w:t>-30 dBm</w:t>
            </w:r>
          </w:p>
        </w:tc>
        <w:tc>
          <w:tcPr>
            <w:tcW w:w="1418" w:type="dxa"/>
          </w:tcPr>
          <w:p w14:paraId="6B2210DD" w14:textId="77777777" w:rsidR="00683B6A" w:rsidRPr="0050431F" w:rsidRDefault="00683B6A" w:rsidP="00AB3C4B">
            <w:pPr>
              <w:pStyle w:val="TAC"/>
              <w:rPr>
                <w:rFonts w:cs="Arial"/>
                <w:lang w:eastAsia="en-US"/>
              </w:rPr>
            </w:pPr>
            <w:r w:rsidRPr="0050431F">
              <w:rPr>
                <w:rFonts w:cs="Arial"/>
                <w:lang w:eastAsia="en-US"/>
              </w:rPr>
              <w:t>1 MHz</w:t>
            </w:r>
          </w:p>
        </w:tc>
        <w:tc>
          <w:tcPr>
            <w:tcW w:w="2519" w:type="dxa"/>
          </w:tcPr>
          <w:p w14:paraId="14EDD8EA" w14:textId="77777777" w:rsidR="00683B6A" w:rsidRPr="0050431F" w:rsidRDefault="00683B6A" w:rsidP="00AB3C4B">
            <w:pPr>
              <w:pStyle w:val="TAC"/>
              <w:rPr>
                <w:rFonts w:cs="Arial"/>
                <w:lang w:eastAsia="en-US"/>
              </w:rPr>
            </w:pPr>
            <w:r w:rsidRPr="0050431F">
              <w:rPr>
                <w:rFonts w:cs="Arial"/>
                <w:lang w:eastAsia="en-US"/>
              </w:rPr>
              <w:t>Note 2</w:t>
            </w:r>
          </w:p>
        </w:tc>
      </w:tr>
      <w:tr w:rsidR="003D0277" w:rsidRPr="0050431F" w14:paraId="6A583877" w14:textId="77777777">
        <w:trPr>
          <w:cantSplit/>
          <w:jc w:val="center"/>
        </w:trPr>
        <w:tc>
          <w:tcPr>
            <w:tcW w:w="2976" w:type="dxa"/>
          </w:tcPr>
          <w:p w14:paraId="40808176" w14:textId="77777777" w:rsidR="003D0277" w:rsidRPr="0050431F" w:rsidRDefault="003D0277" w:rsidP="00033FE9">
            <w:pPr>
              <w:pStyle w:val="TAC"/>
              <w:rPr>
                <w:rFonts w:cs="Arial"/>
                <w:lang w:eastAsia="en-US"/>
              </w:rPr>
            </w:pPr>
            <w:r w:rsidRPr="0050431F">
              <w:rPr>
                <w:rFonts w:cs="v5.0.0"/>
                <w:lang w:eastAsia="en-US"/>
              </w:rPr>
              <w:t xml:space="preserve">12.75 GHz </w:t>
            </w:r>
            <w:r w:rsidRPr="0050431F">
              <w:rPr>
                <w:rFonts w:cs="Arial"/>
                <w:lang w:eastAsia="en-US"/>
              </w:rPr>
              <w:sym w:font="Symbol" w:char="F0AB"/>
            </w:r>
            <w:r w:rsidRPr="0050431F">
              <w:rPr>
                <w:rFonts w:cs="Arial"/>
                <w:lang w:eastAsia="en-US"/>
              </w:rPr>
              <w:t xml:space="preserve"> </w:t>
            </w:r>
            <w:r w:rsidR="007C75C4" w:rsidRPr="0050431F">
              <w:rPr>
                <w:rFonts w:cs="Arial"/>
                <w:noProof/>
                <w:lang w:eastAsia="en-US"/>
              </w:rPr>
              <w:t>5</w:t>
            </w:r>
            <w:r w:rsidR="007C75C4" w:rsidRPr="0050431F">
              <w:rPr>
                <w:rFonts w:cs="Arial"/>
                <w:noProof/>
                <w:vertAlign w:val="superscript"/>
                <w:lang w:eastAsia="en-US"/>
              </w:rPr>
              <w:t>th</w:t>
            </w:r>
            <w:r w:rsidR="007C75C4" w:rsidRPr="0050431F">
              <w:rPr>
                <w:rFonts w:cs="Arial"/>
                <w:noProof/>
                <w:lang w:eastAsia="en-US"/>
              </w:rPr>
              <w:t xml:space="preserve"> harmonic of the upper frequency edge of the DL operating band in GHz</w:t>
            </w:r>
          </w:p>
        </w:tc>
        <w:tc>
          <w:tcPr>
            <w:tcW w:w="1276" w:type="dxa"/>
          </w:tcPr>
          <w:p w14:paraId="1CF36EB3" w14:textId="77777777" w:rsidR="003D0277" w:rsidRPr="0050431F" w:rsidRDefault="003D0277" w:rsidP="00033FE9">
            <w:pPr>
              <w:pStyle w:val="TAC"/>
              <w:rPr>
                <w:rFonts w:cs="Arial"/>
                <w:lang w:eastAsia="en-US"/>
              </w:rPr>
            </w:pPr>
            <w:r w:rsidRPr="0050431F">
              <w:rPr>
                <w:rFonts w:cs="Arial"/>
                <w:lang w:eastAsia="en-US"/>
              </w:rPr>
              <w:t>-30 dBm</w:t>
            </w:r>
          </w:p>
        </w:tc>
        <w:tc>
          <w:tcPr>
            <w:tcW w:w="1418" w:type="dxa"/>
          </w:tcPr>
          <w:p w14:paraId="41EA92E8" w14:textId="77777777" w:rsidR="003D0277" w:rsidRPr="0050431F" w:rsidRDefault="003D0277" w:rsidP="00033FE9">
            <w:pPr>
              <w:pStyle w:val="TAC"/>
              <w:rPr>
                <w:rFonts w:cs="Arial"/>
                <w:lang w:eastAsia="en-US"/>
              </w:rPr>
            </w:pPr>
            <w:r w:rsidRPr="0050431F">
              <w:rPr>
                <w:rFonts w:cs="Arial"/>
                <w:lang w:eastAsia="en-US"/>
              </w:rPr>
              <w:t>1 MHz</w:t>
            </w:r>
          </w:p>
        </w:tc>
        <w:tc>
          <w:tcPr>
            <w:tcW w:w="2519" w:type="dxa"/>
          </w:tcPr>
          <w:p w14:paraId="5F12ABDD" w14:textId="77777777" w:rsidR="003D0277" w:rsidRPr="0050431F" w:rsidRDefault="003D0277" w:rsidP="00033FE9">
            <w:pPr>
              <w:pStyle w:val="TAC"/>
              <w:rPr>
                <w:rFonts w:cs="Arial"/>
                <w:lang w:eastAsia="en-US"/>
              </w:rPr>
            </w:pPr>
            <w:r w:rsidRPr="0050431F">
              <w:rPr>
                <w:rFonts w:cs="Arial"/>
                <w:lang w:eastAsia="en-US"/>
              </w:rPr>
              <w:t>Note 2, Note 3</w:t>
            </w:r>
          </w:p>
        </w:tc>
      </w:tr>
      <w:tr w:rsidR="00683B6A" w:rsidRPr="0050431F" w14:paraId="5D236F19" w14:textId="77777777">
        <w:trPr>
          <w:cantSplit/>
          <w:jc w:val="center"/>
        </w:trPr>
        <w:tc>
          <w:tcPr>
            <w:tcW w:w="8189" w:type="dxa"/>
            <w:gridSpan w:val="4"/>
          </w:tcPr>
          <w:p w14:paraId="557B1EBF" w14:textId="77777777" w:rsidR="00683B6A" w:rsidRPr="0050431F" w:rsidRDefault="00683B6A" w:rsidP="00AB3C4B">
            <w:pPr>
              <w:pStyle w:val="TAN"/>
              <w:rPr>
                <w:rFonts w:cs="Arial"/>
                <w:lang w:eastAsia="en-US"/>
              </w:rPr>
            </w:pPr>
            <w:r w:rsidRPr="0050431F">
              <w:rPr>
                <w:rFonts w:cs="Arial"/>
                <w:lang w:eastAsia="en-US"/>
              </w:rPr>
              <w:t>NOTE 1:</w:t>
            </w:r>
            <w:r w:rsidRPr="0050431F">
              <w:rPr>
                <w:rFonts w:cs="Arial"/>
                <w:lang w:eastAsia="en-US"/>
              </w:rPr>
              <w:tab/>
              <w:t xml:space="preserve">Bandwidth as in ITU-R SM.329 </w:t>
            </w:r>
            <w:r w:rsidRPr="0050431F">
              <w:rPr>
                <w:rFonts w:cs="v5.0.0"/>
                <w:lang w:eastAsia="en-US"/>
              </w:rPr>
              <w:t>[13]</w:t>
            </w:r>
            <w:r w:rsidRPr="0050431F">
              <w:rPr>
                <w:rFonts w:cs="Arial"/>
                <w:lang w:eastAsia="en-US"/>
              </w:rPr>
              <w:t>, s4.1</w:t>
            </w:r>
          </w:p>
          <w:p w14:paraId="6F576657" w14:textId="77777777" w:rsidR="003D0277" w:rsidRPr="0050431F" w:rsidRDefault="00683B6A" w:rsidP="003D0277">
            <w:pPr>
              <w:pStyle w:val="TAN"/>
              <w:rPr>
                <w:rFonts w:cs="Arial"/>
                <w:lang w:eastAsia="en-US"/>
              </w:rPr>
            </w:pPr>
            <w:r w:rsidRPr="0050431F">
              <w:rPr>
                <w:rFonts w:cs="Arial"/>
                <w:lang w:eastAsia="en-US"/>
              </w:rPr>
              <w:t>NOTE 2:</w:t>
            </w:r>
            <w:r w:rsidRPr="0050431F">
              <w:rPr>
                <w:rFonts w:cs="Arial"/>
                <w:lang w:eastAsia="en-US"/>
              </w:rPr>
              <w:tab/>
              <w:t xml:space="preserve">Bandwidth as in ITU-R SM.329 </w:t>
            </w:r>
            <w:r w:rsidRPr="0050431F">
              <w:rPr>
                <w:rFonts w:cs="v5.0.0"/>
                <w:lang w:eastAsia="en-US"/>
              </w:rPr>
              <w:t>[13]</w:t>
            </w:r>
            <w:r w:rsidRPr="0050431F">
              <w:rPr>
                <w:rFonts w:cs="Arial"/>
                <w:lang w:eastAsia="en-US"/>
              </w:rPr>
              <w:t xml:space="preserve">, s4.1. Upper frequency as in ITU-R </w:t>
            </w:r>
            <w:r w:rsidRPr="0050431F">
              <w:rPr>
                <w:rFonts w:cs="v3.8.0"/>
                <w:lang w:eastAsia="en-US"/>
              </w:rPr>
              <w:t xml:space="preserve">SM.329 </w:t>
            </w:r>
            <w:r w:rsidRPr="0050431F">
              <w:rPr>
                <w:rFonts w:cs="v5.0.0"/>
                <w:lang w:eastAsia="en-US"/>
              </w:rPr>
              <w:t>[13]</w:t>
            </w:r>
            <w:r w:rsidRPr="0050431F">
              <w:rPr>
                <w:rFonts w:cs="v3.8.0"/>
                <w:lang w:eastAsia="en-US"/>
              </w:rPr>
              <w:t>, s2.5 table 1</w:t>
            </w:r>
            <w:r w:rsidR="003D0277" w:rsidRPr="0050431F">
              <w:rPr>
                <w:rFonts w:cs="Arial"/>
                <w:lang w:eastAsia="en-US"/>
              </w:rPr>
              <w:t xml:space="preserve"> </w:t>
            </w:r>
          </w:p>
          <w:p w14:paraId="06FE1976" w14:textId="77777777" w:rsidR="00683B6A" w:rsidRPr="0050431F" w:rsidRDefault="003D0277" w:rsidP="003C3529">
            <w:pPr>
              <w:pStyle w:val="TAN"/>
              <w:rPr>
                <w:rFonts w:cs="Arial"/>
                <w:lang w:eastAsia="en-US"/>
              </w:rPr>
            </w:pPr>
            <w:r w:rsidRPr="0050431F">
              <w:rPr>
                <w:rFonts w:cs="Arial"/>
                <w:lang w:eastAsia="en-US"/>
              </w:rPr>
              <w:t>NOTE 3;</w:t>
            </w:r>
            <w:r w:rsidRPr="0050431F">
              <w:rPr>
                <w:rFonts w:cs="Arial"/>
                <w:lang w:eastAsia="en-US"/>
              </w:rPr>
              <w:tab/>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bl>
    <w:p w14:paraId="336A0ADE" w14:textId="77777777" w:rsidR="00683B6A" w:rsidRPr="0050431F" w:rsidRDefault="00683B6A" w:rsidP="00683B6A">
      <w:pPr>
        <w:ind w:firstLine="284"/>
      </w:pPr>
    </w:p>
    <w:p w14:paraId="062FB900" w14:textId="77777777" w:rsidR="00683B6A" w:rsidRPr="0050431F" w:rsidRDefault="00683B6A" w:rsidP="00F311C8">
      <w:pPr>
        <w:pStyle w:val="Heading5"/>
      </w:pPr>
      <w:bookmarkStart w:id="1564" w:name="_Toc13048619"/>
      <w:bookmarkStart w:id="1565" w:name="_Toc29764835"/>
      <w:bookmarkStart w:id="1566" w:name="_Toc29765253"/>
      <w:bookmarkStart w:id="1567" w:name="_Toc52556751"/>
      <w:bookmarkStart w:id="1568" w:name="_Toc67912453"/>
      <w:bookmarkStart w:id="1569" w:name="_Toc89855388"/>
      <w:r w:rsidRPr="0050431F">
        <w:t>6.6.1.5.3</w:t>
      </w:r>
      <w:r w:rsidR="002B1E27">
        <w:tab/>
      </w:r>
      <w:r w:rsidRPr="0050431F">
        <w:t>Additional test requirement for BC2 (category B)</w:t>
      </w:r>
      <w:bookmarkEnd w:id="1564"/>
      <w:bookmarkEnd w:id="1565"/>
      <w:bookmarkEnd w:id="1566"/>
      <w:bookmarkEnd w:id="1567"/>
      <w:bookmarkEnd w:id="1568"/>
      <w:bookmarkEnd w:id="1569"/>
    </w:p>
    <w:p w14:paraId="6FD8DA03" w14:textId="77777777" w:rsidR="00B91B91" w:rsidRPr="0050431F" w:rsidRDefault="00683B6A" w:rsidP="00B91B91">
      <w:pPr>
        <w:rPr>
          <w:lang w:eastAsia="zh-CN"/>
        </w:rPr>
      </w:pPr>
      <w:r w:rsidRPr="0050431F">
        <w:t>For a BS operating in Band Category 2 when GSM/EDGE is configured, the power of any spurious emission shall not exceed the limits in Table 6.6.1.5.3-1.</w:t>
      </w:r>
    </w:p>
    <w:p w14:paraId="6D309AF3" w14:textId="77777777" w:rsidR="00683B6A" w:rsidRPr="0050431F" w:rsidRDefault="00B91B91" w:rsidP="00B91B91">
      <w:r w:rsidRPr="0050431F">
        <w:t>For</w:t>
      </w:r>
      <w:r w:rsidRPr="0050431F">
        <w:rPr>
          <w:lang w:eastAsia="zh-CN"/>
        </w:rPr>
        <w:t xml:space="preserve"> </w:t>
      </w:r>
      <w:r w:rsidRPr="0050431F">
        <w:t xml:space="preserve">BS </w:t>
      </w:r>
      <w:r w:rsidRPr="0050431F">
        <w:rPr>
          <w:lang w:eastAsia="zh-CN"/>
        </w:rPr>
        <w:t>capable of multi-</w:t>
      </w:r>
      <w:r w:rsidRPr="0050431F">
        <w:t>band operation</w:t>
      </w:r>
      <w:r w:rsidRPr="0050431F">
        <w:rPr>
          <w:lang w:eastAsia="zh-CN"/>
        </w:rPr>
        <w:t xml:space="preserve">, the limits in </w:t>
      </w:r>
      <w:r w:rsidRPr="0050431F">
        <w:t xml:space="preserve">Table </w:t>
      </w:r>
      <w:r w:rsidRPr="0050431F">
        <w:rPr>
          <w:lang w:eastAsia="zh-CN"/>
        </w:rPr>
        <w:t>6</w:t>
      </w:r>
      <w:r w:rsidRPr="0050431F">
        <w:t>.6.</w:t>
      </w:r>
      <w:r w:rsidRPr="0050431F">
        <w:rPr>
          <w:lang w:eastAsia="zh-CN"/>
        </w:rPr>
        <w:t>1.5.3</w:t>
      </w:r>
      <w:r w:rsidRPr="0050431F">
        <w:t xml:space="preserve">-1 are </w:t>
      </w:r>
      <w:r w:rsidRPr="0050431F">
        <w:rPr>
          <w:lang w:eastAsia="zh-CN"/>
        </w:rPr>
        <w:t>only applicable when</w:t>
      </w:r>
      <w:r w:rsidRPr="0050431F">
        <w:t xml:space="preserve"> </w:t>
      </w:r>
      <w:r w:rsidRPr="0050431F">
        <w:rPr>
          <w:lang w:eastAsia="zh-CN"/>
        </w:rPr>
        <w:t>all supported operating bands belong to BC2 and GSM/EDGE is configured in all bands</w:t>
      </w:r>
      <w:r w:rsidRPr="0050431F">
        <w:t>.</w:t>
      </w:r>
    </w:p>
    <w:p w14:paraId="7CB551D6" w14:textId="77777777" w:rsidR="00683B6A" w:rsidRPr="0050431F" w:rsidRDefault="00683B6A" w:rsidP="00EB0F3C">
      <w:pPr>
        <w:pStyle w:val="TH"/>
      </w:pPr>
      <w:r w:rsidRPr="0050431F">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683B6A" w:rsidRPr="0050431F" w14:paraId="78FAF1BB" w14:textId="77777777">
        <w:trPr>
          <w:cantSplit/>
          <w:jc w:val="center"/>
        </w:trPr>
        <w:tc>
          <w:tcPr>
            <w:tcW w:w="2976" w:type="dxa"/>
          </w:tcPr>
          <w:p w14:paraId="53117ECB" w14:textId="77777777" w:rsidR="00683B6A" w:rsidRPr="0050431F" w:rsidRDefault="00683B6A" w:rsidP="00AB3C4B">
            <w:pPr>
              <w:pStyle w:val="TAH"/>
              <w:rPr>
                <w:rFonts w:cs="Arial"/>
                <w:lang w:eastAsia="en-US"/>
              </w:rPr>
            </w:pPr>
            <w:r w:rsidRPr="0050431F">
              <w:rPr>
                <w:rFonts w:cs="Arial"/>
                <w:lang w:eastAsia="en-US"/>
              </w:rPr>
              <w:t>Frequency range</w:t>
            </w:r>
          </w:p>
        </w:tc>
        <w:tc>
          <w:tcPr>
            <w:tcW w:w="2507" w:type="dxa"/>
          </w:tcPr>
          <w:p w14:paraId="613A1BEB" w14:textId="77777777" w:rsidR="00683B6A" w:rsidRPr="0050431F" w:rsidRDefault="00683B6A" w:rsidP="00AB3C4B">
            <w:pPr>
              <w:pStyle w:val="TAH"/>
              <w:rPr>
                <w:rFonts w:cs="Arial"/>
                <w:lang w:eastAsia="en-US"/>
              </w:rPr>
            </w:pPr>
            <w:r w:rsidRPr="0050431F">
              <w:rPr>
                <w:rFonts w:cs="Arial"/>
                <w:lang w:eastAsia="en-US"/>
              </w:rPr>
              <w:t>Frequency offset from transmitter operating band edge</w:t>
            </w:r>
            <w:r w:rsidR="00B91B91" w:rsidRPr="0050431F">
              <w:rPr>
                <w:rFonts w:cs="Arial"/>
                <w:lang w:eastAsia="zh-CN"/>
              </w:rPr>
              <w:t xml:space="preserve"> (Note1)</w:t>
            </w:r>
          </w:p>
        </w:tc>
        <w:tc>
          <w:tcPr>
            <w:tcW w:w="1276" w:type="dxa"/>
          </w:tcPr>
          <w:p w14:paraId="0D4DEEF9"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01D58FD1" w14:textId="77777777" w:rsidR="00683B6A" w:rsidRPr="0050431F" w:rsidRDefault="00683B6A" w:rsidP="00AB3C4B">
            <w:pPr>
              <w:pStyle w:val="TAH"/>
              <w:rPr>
                <w:rFonts w:cs="Arial"/>
                <w:lang w:eastAsia="en-US"/>
              </w:rPr>
            </w:pPr>
            <w:r w:rsidRPr="0050431F">
              <w:rPr>
                <w:rFonts w:cs="Arial"/>
                <w:lang w:eastAsia="en-US"/>
              </w:rPr>
              <w:t>Measurement Bandwidth</w:t>
            </w:r>
          </w:p>
        </w:tc>
      </w:tr>
      <w:tr w:rsidR="00683B6A" w:rsidRPr="0050431F" w14:paraId="72187BEF" w14:textId="77777777">
        <w:trPr>
          <w:cantSplit/>
          <w:jc w:val="center"/>
        </w:trPr>
        <w:tc>
          <w:tcPr>
            <w:tcW w:w="2976" w:type="dxa"/>
            <w:vMerge w:val="restart"/>
            <w:vAlign w:val="center"/>
          </w:tcPr>
          <w:p w14:paraId="4E18849A" w14:textId="77777777" w:rsidR="00683B6A" w:rsidRPr="0050431F" w:rsidRDefault="00E17504" w:rsidP="00AB3C4B">
            <w:pPr>
              <w:pStyle w:val="TAC"/>
              <w:rPr>
                <w:rFonts w:cs="Arial"/>
                <w:lang w:eastAsia="en-US"/>
              </w:rPr>
            </w:pPr>
            <w:r w:rsidRPr="0050431F">
              <w:rPr>
                <w:rFonts w:cs="Arial"/>
                <w:lang w:eastAsia="en-US"/>
              </w:rPr>
              <w:t xml:space="preserve">500 </w:t>
            </w:r>
            <w:r w:rsidR="00683B6A" w:rsidRPr="0050431F">
              <w:rPr>
                <w:rFonts w:cs="Arial"/>
                <w:lang w:eastAsia="en-US"/>
              </w:rPr>
              <w:t xml:space="preserve">MHz </w:t>
            </w:r>
            <w:r w:rsidR="00683B6A" w:rsidRPr="0050431F">
              <w:rPr>
                <w:rFonts w:cs="Arial"/>
                <w:lang w:eastAsia="en-US"/>
              </w:rPr>
              <w:sym w:font="Symbol" w:char="F0AB"/>
            </w:r>
            <w:r w:rsidR="00683B6A" w:rsidRPr="0050431F">
              <w:rPr>
                <w:rFonts w:cs="Arial"/>
                <w:lang w:eastAsia="en-US"/>
              </w:rPr>
              <w:t xml:space="preserve"> 1 GHz</w:t>
            </w:r>
          </w:p>
        </w:tc>
        <w:tc>
          <w:tcPr>
            <w:tcW w:w="2507" w:type="dxa"/>
          </w:tcPr>
          <w:p w14:paraId="1DA3E77B" w14:textId="77777777" w:rsidR="00683B6A" w:rsidRPr="0050431F" w:rsidRDefault="00683B6A" w:rsidP="00AB3C4B">
            <w:pPr>
              <w:pStyle w:val="TAC"/>
              <w:rPr>
                <w:rFonts w:cs="Arial"/>
                <w:lang w:eastAsia="en-US"/>
              </w:rPr>
            </w:pPr>
            <w:r w:rsidRPr="0050431F">
              <w:rPr>
                <w:rFonts w:cs="Arial"/>
                <w:lang w:eastAsia="en-US"/>
              </w:rPr>
              <w:t>10 – 20 MHz</w:t>
            </w:r>
          </w:p>
        </w:tc>
        <w:tc>
          <w:tcPr>
            <w:tcW w:w="1276" w:type="dxa"/>
          </w:tcPr>
          <w:p w14:paraId="33F423DD"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3810A862" w14:textId="77777777" w:rsidR="00683B6A" w:rsidRPr="0050431F" w:rsidRDefault="00683B6A" w:rsidP="00AB3C4B">
            <w:pPr>
              <w:pStyle w:val="TAC"/>
              <w:rPr>
                <w:rFonts w:cs="Arial"/>
                <w:lang w:eastAsia="en-US"/>
              </w:rPr>
            </w:pPr>
            <w:r w:rsidRPr="0050431F">
              <w:rPr>
                <w:rFonts w:cs="Arial"/>
                <w:lang w:eastAsia="en-US"/>
              </w:rPr>
              <w:t>300 kHz</w:t>
            </w:r>
          </w:p>
        </w:tc>
      </w:tr>
      <w:tr w:rsidR="00683B6A" w:rsidRPr="0050431F" w14:paraId="6D5EE4AB" w14:textId="77777777">
        <w:trPr>
          <w:cantSplit/>
          <w:jc w:val="center"/>
        </w:trPr>
        <w:tc>
          <w:tcPr>
            <w:tcW w:w="2976" w:type="dxa"/>
            <w:vMerge/>
          </w:tcPr>
          <w:p w14:paraId="305772D7" w14:textId="77777777" w:rsidR="00683B6A" w:rsidRPr="0050431F" w:rsidRDefault="00683B6A" w:rsidP="00AB3C4B">
            <w:pPr>
              <w:pStyle w:val="TAC"/>
              <w:rPr>
                <w:rFonts w:cs="Arial"/>
                <w:lang w:eastAsia="en-US"/>
              </w:rPr>
            </w:pPr>
          </w:p>
        </w:tc>
        <w:tc>
          <w:tcPr>
            <w:tcW w:w="2507" w:type="dxa"/>
          </w:tcPr>
          <w:p w14:paraId="25DD750E" w14:textId="77777777" w:rsidR="00683B6A" w:rsidRPr="0050431F" w:rsidRDefault="00683B6A" w:rsidP="00AB3C4B">
            <w:pPr>
              <w:pStyle w:val="TAC"/>
              <w:rPr>
                <w:rFonts w:cs="Arial"/>
                <w:lang w:eastAsia="en-US"/>
              </w:rPr>
            </w:pPr>
            <w:r w:rsidRPr="0050431F">
              <w:rPr>
                <w:rFonts w:cs="Arial"/>
                <w:lang w:eastAsia="en-US"/>
              </w:rPr>
              <w:t>20 – 30 MHz</w:t>
            </w:r>
          </w:p>
        </w:tc>
        <w:tc>
          <w:tcPr>
            <w:tcW w:w="1276" w:type="dxa"/>
          </w:tcPr>
          <w:p w14:paraId="3BE0507C"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277C79F1" w14:textId="77777777" w:rsidR="00683B6A" w:rsidRPr="0050431F" w:rsidRDefault="00683B6A" w:rsidP="00AB3C4B">
            <w:pPr>
              <w:pStyle w:val="TAC"/>
              <w:rPr>
                <w:rFonts w:cs="Arial"/>
                <w:lang w:eastAsia="en-US"/>
              </w:rPr>
            </w:pPr>
            <w:r w:rsidRPr="0050431F">
              <w:rPr>
                <w:rFonts w:cs="Arial"/>
                <w:lang w:eastAsia="en-US"/>
              </w:rPr>
              <w:t>1 MHz</w:t>
            </w:r>
          </w:p>
        </w:tc>
      </w:tr>
      <w:tr w:rsidR="00683B6A" w:rsidRPr="0050431F" w14:paraId="343C0C50" w14:textId="77777777">
        <w:trPr>
          <w:cantSplit/>
          <w:jc w:val="center"/>
        </w:trPr>
        <w:tc>
          <w:tcPr>
            <w:tcW w:w="2976" w:type="dxa"/>
            <w:vMerge/>
          </w:tcPr>
          <w:p w14:paraId="6C777751" w14:textId="77777777" w:rsidR="00683B6A" w:rsidRPr="0050431F" w:rsidRDefault="00683B6A" w:rsidP="00AB3C4B">
            <w:pPr>
              <w:pStyle w:val="TAC"/>
              <w:rPr>
                <w:rFonts w:cs="Arial"/>
                <w:lang w:eastAsia="en-US"/>
              </w:rPr>
            </w:pPr>
          </w:p>
        </w:tc>
        <w:tc>
          <w:tcPr>
            <w:tcW w:w="2507" w:type="dxa"/>
          </w:tcPr>
          <w:p w14:paraId="3E2960BA" w14:textId="77777777" w:rsidR="00683B6A" w:rsidRPr="0050431F" w:rsidRDefault="00683B6A" w:rsidP="00AB3C4B">
            <w:pPr>
              <w:pStyle w:val="TAC"/>
              <w:rPr>
                <w:rFonts w:cs="Arial"/>
                <w:lang w:eastAsia="en-US"/>
              </w:rPr>
            </w:pPr>
            <w:r w:rsidRPr="0050431F">
              <w:rPr>
                <w:rFonts w:cs="Arial"/>
                <w:lang w:eastAsia="en-US"/>
              </w:rPr>
              <w:t>≥ 30 MHz</w:t>
            </w:r>
          </w:p>
        </w:tc>
        <w:tc>
          <w:tcPr>
            <w:tcW w:w="1276" w:type="dxa"/>
          </w:tcPr>
          <w:p w14:paraId="5470949D"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7E022B17" w14:textId="77777777" w:rsidR="00683B6A" w:rsidRPr="0050431F" w:rsidRDefault="00683B6A" w:rsidP="00AB3C4B">
            <w:pPr>
              <w:pStyle w:val="TAC"/>
              <w:rPr>
                <w:rFonts w:cs="Arial"/>
                <w:lang w:eastAsia="en-US"/>
              </w:rPr>
            </w:pPr>
            <w:r w:rsidRPr="0050431F">
              <w:rPr>
                <w:rFonts w:cs="Arial"/>
                <w:lang w:eastAsia="en-US"/>
              </w:rPr>
              <w:t>3 MHz</w:t>
            </w:r>
          </w:p>
        </w:tc>
      </w:tr>
      <w:tr w:rsidR="00683B6A" w:rsidRPr="0050431F" w14:paraId="4EBCA641" w14:textId="77777777">
        <w:trPr>
          <w:cantSplit/>
          <w:jc w:val="center"/>
        </w:trPr>
        <w:tc>
          <w:tcPr>
            <w:tcW w:w="2976" w:type="dxa"/>
          </w:tcPr>
          <w:p w14:paraId="7EB135BF" w14:textId="77777777" w:rsidR="00683B6A" w:rsidRPr="0050431F" w:rsidRDefault="00683B6A" w:rsidP="00AB3C4B">
            <w:pPr>
              <w:pStyle w:val="TAC"/>
              <w:rPr>
                <w:rFonts w:cs="Arial"/>
                <w:lang w:eastAsia="en-US"/>
              </w:rPr>
            </w:pPr>
            <w:r w:rsidRPr="0050431F">
              <w:rPr>
                <w:rFonts w:cs="Arial"/>
                <w:lang w:eastAsia="en-US"/>
              </w:rPr>
              <w:t xml:space="preserve">1 GHz </w:t>
            </w:r>
            <w:r w:rsidRPr="0050431F">
              <w:rPr>
                <w:rFonts w:cs="Arial"/>
                <w:lang w:eastAsia="en-US"/>
              </w:rPr>
              <w:sym w:font="Symbol" w:char="F0AB"/>
            </w:r>
            <w:r w:rsidRPr="0050431F">
              <w:rPr>
                <w:rFonts w:cs="Arial"/>
                <w:lang w:eastAsia="en-US"/>
              </w:rPr>
              <w:t xml:space="preserve"> 12.75 GHz</w:t>
            </w:r>
          </w:p>
        </w:tc>
        <w:tc>
          <w:tcPr>
            <w:tcW w:w="2507" w:type="dxa"/>
          </w:tcPr>
          <w:p w14:paraId="6F67D4AC" w14:textId="77777777" w:rsidR="00683B6A" w:rsidRPr="0050431F" w:rsidRDefault="00683B6A" w:rsidP="00AB3C4B">
            <w:pPr>
              <w:pStyle w:val="TAC"/>
              <w:rPr>
                <w:rFonts w:cs="Arial"/>
                <w:lang w:eastAsia="en-US"/>
              </w:rPr>
            </w:pPr>
            <w:r w:rsidRPr="0050431F">
              <w:rPr>
                <w:rFonts w:cs="Arial"/>
                <w:lang w:eastAsia="en-US"/>
              </w:rPr>
              <w:t>≥ 30 MHz</w:t>
            </w:r>
          </w:p>
        </w:tc>
        <w:tc>
          <w:tcPr>
            <w:tcW w:w="1276" w:type="dxa"/>
          </w:tcPr>
          <w:p w14:paraId="7D56C716" w14:textId="77777777" w:rsidR="00683B6A" w:rsidRPr="0050431F" w:rsidRDefault="00683B6A" w:rsidP="00AB3C4B">
            <w:pPr>
              <w:pStyle w:val="TAC"/>
              <w:rPr>
                <w:rFonts w:cs="Arial"/>
                <w:lang w:eastAsia="en-US"/>
              </w:rPr>
            </w:pPr>
            <w:r w:rsidRPr="0050431F">
              <w:rPr>
                <w:rFonts w:cs="Arial"/>
                <w:lang w:eastAsia="en-US"/>
              </w:rPr>
              <w:t>-30 dBm</w:t>
            </w:r>
          </w:p>
        </w:tc>
        <w:tc>
          <w:tcPr>
            <w:tcW w:w="1418" w:type="dxa"/>
          </w:tcPr>
          <w:p w14:paraId="052099E5" w14:textId="77777777" w:rsidR="00683B6A" w:rsidRPr="0050431F" w:rsidRDefault="00683B6A" w:rsidP="00AB3C4B">
            <w:pPr>
              <w:pStyle w:val="TAC"/>
              <w:rPr>
                <w:rFonts w:cs="Arial"/>
                <w:lang w:eastAsia="en-US"/>
              </w:rPr>
            </w:pPr>
            <w:r w:rsidRPr="0050431F">
              <w:rPr>
                <w:rFonts w:cs="Arial"/>
                <w:lang w:eastAsia="en-US"/>
              </w:rPr>
              <w:t>3 MHz</w:t>
            </w:r>
          </w:p>
        </w:tc>
      </w:tr>
      <w:tr w:rsidR="00B91B91" w:rsidRPr="0050431F" w14:paraId="4126F0C4" w14:textId="77777777" w:rsidTr="008651A0">
        <w:trPr>
          <w:cantSplit/>
          <w:jc w:val="center"/>
        </w:trPr>
        <w:tc>
          <w:tcPr>
            <w:tcW w:w="8177" w:type="dxa"/>
            <w:gridSpan w:val="4"/>
          </w:tcPr>
          <w:p w14:paraId="3642F111" w14:textId="77777777" w:rsidR="00B91B91" w:rsidRPr="0050431F" w:rsidRDefault="00B91B91" w:rsidP="00B91B91">
            <w:pPr>
              <w:pStyle w:val="TAN"/>
              <w:rPr>
                <w:rFonts w:cs="Arial"/>
                <w:lang w:eastAsia="en-US"/>
              </w:rPr>
            </w:pPr>
            <w:r w:rsidRPr="0050431F">
              <w:rPr>
                <w:rFonts w:cs="Arial"/>
                <w:lang w:eastAsia="en-US"/>
              </w:rPr>
              <w:t>NOTE 1:</w:t>
            </w:r>
            <w:r w:rsidRPr="0050431F">
              <w:rPr>
                <w:rFonts w:cs="Arial"/>
                <w:lang w:eastAsia="en-US"/>
              </w:rPr>
              <w:tab/>
            </w:r>
            <w:r w:rsidRPr="0050431F">
              <w:rPr>
                <w:rFonts w:eastAsia="??" w:cs="Arial"/>
                <w:lang w:eastAsia="en-US"/>
              </w:rPr>
              <w:t>For BS capable of multi</w:t>
            </w:r>
            <w:r w:rsidRPr="0050431F">
              <w:rPr>
                <w:rFonts w:cs="Arial"/>
                <w:lang w:eastAsia="zh-CN"/>
              </w:rPr>
              <w:t>-</w:t>
            </w:r>
            <w:r w:rsidRPr="0050431F">
              <w:rPr>
                <w:rFonts w:eastAsia="??" w:cs="Arial"/>
                <w:lang w:eastAsia="en-US"/>
              </w:rPr>
              <w:t>band operation</w:t>
            </w:r>
            <w:r w:rsidRPr="0050431F">
              <w:rPr>
                <w:rFonts w:cs="Arial"/>
                <w:lang w:eastAsia="en-US"/>
              </w:rPr>
              <w:t>, the frequency offset is relative to the closest operating band.</w:t>
            </w:r>
          </w:p>
        </w:tc>
      </w:tr>
    </w:tbl>
    <w:p w14:paraId="0DEF7602" w14:textId="77777777" w:rsidR="00683B6A" w:rsidRPr="0050431F" w:rsidRDefault="00683B6A" w:rsidP="00683B6A">
      <w:pPr>
        <w:rPr>
          <w:rFonts w:cs="v5.0.0"/>
        </w:rPr>
      </w:pPr>
    </w:p>
    <w:p w14:paraId="368EE64C" w14:textId="77777777" w:rsidR="00683B6A" w:rsidRPr="0050431F" w:rsidRDefault="00683B6A" w:rsidP="00F311C8">
      <w:pPr>
        <w:pStyle w:val="Heading5"/>
      </w:pPr>
      <w:bookmarkStart w:id="1570" w:name="_Toc13048620"/>
      <w:bookmarkStart w:id="1571" w:name="_Toc29764836"/>
      <w:bookmarkStart w:id="1572" w:name="_Toc29765254"/>
      <w:bookmarkStart w:id="1573" w:name="_Toc52556752"/>
      <w:bookmarkStart w:id="1574" w:name="_Toc67912454"/>
      <w:bookmarkStart w:id="1575" w:name="_Toc89855389"/>
      <w:r w:rsidRPr="0050431F">
        <w:t>6.6.1.5.4</w:t>
      </w:r>
      <w:r w:rsidR="002B1E27">
        <w:tab/>
      </w:r>
      <w:r w:rsidRPr="0050431F">
        <w:t>Protection of the BS receiver of own or different BS</w:t>
      </w:r>
      <w:bookmarkEnd w:id="1570"/>
      <w:bookmarkEnd w:id="1571"/>
      <w:bookmarkEnd w:id="1572"/>
      <w:bookmarkEnd w:id="1573"/>
      <w:bookmarkEnd w:id="1574"/>
      <w:bookmarkEnd w:id="1575"/>
    </w:p>
    <w:p w14:paraId="2325B499" w14:textId="77777777" w:rsidR="00683B6A" w:rsidRPr="0050431F" w:rsidRDefault="00683B6A" w:rsidP="00683B6A">
      <w:pPr>
        <w:rPr>
          <w:rFonts w:cs="v5.0.0"/>
        </w:rPr>
      </w:pPr>
      <w:r w:rsidRPr="0050431F">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88E13E4" w14:textId="77777777" w:rsidR="00683B6A" w:rsidRPr="0050431F" w:rsidRDefault="00683B6A" w:rsidP="00683B6A">
      <w:pPr>
        <w:keepNext/>
        <w:rPr>
          <w:rFonts w:cs="v5.0.0"/>
        </w:rPr>
      </w:pPr>
      <w:r w:rsidRPr="0050431F">
        <w:rPr>
          <w:rFonts w:cs="v5.0.0"/>
        </w:rPr>
        <w:t>The power of any spurious emission shall not exceed the limits in Table 6.6.1.5.4-1</w:t>
      </w:r>
      <w:r w:rsidR="007B22E8" w:rsidRPr="0050431F">
        <w:rPr>
          <w:rFonts w:cs="v5.0.0"/>
        </w:rPr>
        <w:t>, depending on the declared Base Station class and Band Category</w:t>
      </w:r>
      <w:r w:rsidRPr="0050431F">
        <w:rPr>
          <w:rFonts w:cs="v5.0.0"/>
        </w:rPr>
        <w:t>.</w:t>
      </w:r>
    </w:p>
    <w:p w14:paraId="7D9E0883" w14:textId="77777777" w:rsidR="00683B6A" w:rsidRPr="0050431F" w:rsidRDefault="00683B6A" w:rsidP="00EB0F3C">
      <w:pPr>
        <w:pStyle w:val="TH"/>
      </w:pPr>
      <w:r w:rsidRPr="0050431F">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7B22E8" w:rsidRPr="0050431F" w14:paraId="471799BC" w14:textId="77777777">
        <w:trPr>
          <w:cantSplit/>
          <w:jc w:val="center"/>
        </w:trPr>
        <w:tc>
          <w:tcPr>
            <w:tcW w:w="1846" w:type="dxa"/>
          </w:tcPr>
          <w:p w14:paraId="32B97F01" w14:textId="77777777" w:rsidR="007B22E8" w:rsidRPr="0050431F" w:rsidRDefault="007B22E8" w:rsidP="00AB3C4B">
            <w:pPr>
              <w:pStyle w:val="TAH"/>
              <w:rPr>
                <w:rFonts w:cs="Arial"/>
                <w:lang w:eastAsia="en-US"/>
              </w:rPr>
            </w:pPr>
            <w:r w:rsidRPr="0050431F">
              <w:rPr>
                <w:rFonts w:cs="Arial"/>
                <w:lang w:eastAsia="zh-CN"/>
              </w:rPr>
              <w:t>BS Class</w:t>
            </w:r>
          </w:p>
        </w:tc>
        <w:tc>
          <w:tcPr>
            <w:tcW w:w="1846" w:type="dxa"/>
          </w:tcPr>
          <w:p w14:paraId="114A151E" w14:textId="77777777" w:rsidR="007B22E8" w:rsidRPr="0050431F" w:rsidRDefault="007B22E8" w:rsidP="00AB3C4B">
            <w:pPr>
              <w:pStyle w:val="TAH"/>
              <w:rPr>
                <w:rFonts w:cs="Arial"/>
                <w:lang w:eastAsia="en-US"/>
              </w:rPr>
            </w:pPr>
            <w:r w:rsidRPr="0050431F">
              <w:rPr>
                <w:rFonts w:cs="Arial"/>
                <w:lang w:eastAsia="en-US"/>
              </w:rPr>
              <w:t>Band category</w:t>
            </w:r>
          </w:p>
        </w:tc>
        <w:tc>
          <w:tcPr>
            <w:tcW w:w="1577" w:type="dxa"/>
          </w:tcPr>
          <w:p w14:paraId="6218EBE0" w14:textId="77777777" w:rsidR="007B22E8" w:rsidRPr="0050431F" w:rsidRDefault="007B22E8" w:rsidP="00AB3C4B">
            <w:pPr>
              <w:pStyle w:val="TAH"/>
              <w:rPr>
                <w:rFonts w:cs="Arial"/>
                <w:lang w:eastAsia="en-US"/>
              </w:rPr>
            </w:pPr>
            <w:r w:rsidRPr="0050431F">
              <w:rPr>
                <w:rFonts w:cs="Arial"/>
                <w:lang w:eastAsia="en-US"/>
              </w:rPr>
              <w:t>Frequency range</w:t>
            </w:r>
          </w:p>
        </w:tc>
        <w:tc>
          <w:tcPr>
            <w:tcW w:w="1276" w:type="dxa"/>
          </w:tcPr>
          <w:p w14:paraId="711DD141" w14:textId="77777777" w:rsidR="007B22E8" w:rsidRPr="0050431F" w:rsidRDefault="007B22E8" w:rsidP="00AB3C4B">
            <w:pPr>
              <w:pStyle w:val="TAH"/>
              <w:rPr>
                <w:rFonts w:cs="Arial"/>
                <w:lang w:eastAsia="en-US"/>
              </w:rPr>
            </w:pPr>
            <w:r w:rsidRPr="0050431F">
              <w:rPr>
                <w:rFonts w:cs="Arial"/>
                <w:lang w:eastAsia="en-US"/>
              </w:rPr>
              <w:t>Maximum Level</w:t>
            </w:r>
          </w:p>
        </w:tc>
        <w:tc>
          <w:tcPr>
            <w:tcW w:w="1418" w:type="dxa"/>
          </w:tcPr>
          <w:p w14:paraId="1FF1A57F" w14:textId="77777777" w:rsidR="007B22E8" w:rsidRPr="0050431F" w:rsidRDefault="007B22E8" w:rsidP="00AB3C4B">
            <w:pPr>
              <w:pStyle w:val="TAH"/>
              <w:rPr>
                <w:rFonts w:cs="Arial"/>
                <w:lang w:eastAsia="en-US"/>
              </w:rPr>
            </w:pPr>
            <w:r w:rsidRPr="0050431F">
              <w:rPr>
                <w:rFonts w:cs="Arial"/>
                <w:lang w:eastAsia="en-US"/>
              </w:rPr>
              <w:t>Measurement Bandwidth</w:t>
            </w:r>
          </w:p>
        </w:tc>
        <w:tc>
          <w:tcPr>
            <w:tcW w:w="1710" w:type="dxa"/>
          </w:tcPr>
          <w:p w14:paraId="1466CEC8" w14:textId="77777777" w:rsidR="007B22E8" w:rsidRPr="0050431F" w:rsidRDefault="007B22E8" w:rsidP="00AB3C4B">
            <w:pPr>
              <w:pStyle w:val="TAH"/>
              <w:rPr>
                <w:rFonts w:cs="Arial"/>
                <w:lang w:eastAsia="en-US"/>
              </w:rPr>
            </w:pPr>
            <w:r w:rsidRPr="0050431F">
              <w:rPr>
                <w:rFonts w:cs="Arial"/>
                <w:lang w:eastAsia="en-US"/>
              </w:rPr>
              <w:t>Note</w:t>
            </w:r>
          </w:p>
        </w:tc>
      </w:tr>
      <w:tr w:rsidR="007B22E8" w:rsidRPr="0050431F" w14:paraId="54C45658" w14:textId="77777777">
        <w:trPr>
          <w:cantSplit/>
          <w:jc w:val="center"/>
        </w:trPr>
        <w:tc>
          <w:tcPr>
            <w:tcW w:w="1846" w:type="dxa"/>
          </w:tcPr>
          <w:p w14:paraId="6F719B48" w14:textId="77777777" w:rsidR="007B22E8" w:rsidRPr="0050431F" w:rsidRDefault="007B22E8" w:rsidP="00AB3C4B">
            <w:pPr>
              <w:pStyle w:val="TAC"/>
              <w:rPr>
                <w:rFonts w:cs="Arial"/>
                <w:lang w:eastAsia="en-US"/>
              </w:rPr>
            </w:pPr>
            <w:r w:rsidRPr="0050431F">
              <w:rPr>
                <w:rFonts w:cs="Arial"/>
                <w:lang w:eastAsia="zh-CN"/>
              </w:rPr>
              <w:t>Wide Area BS</w:t>
            </w:r>
          </w:p>
        </w:tc>
        <w:tc>
          <w:tcPr>
            <w:tcW w:w="1846" w:type="dxa"/>
          </w:tcPr>
          <w:p w14:paraId="745F1F20" w14:textId="77777777" w:rsidR="007B22E8" w:rsidRPr="0050431F" w:rsidRDefault="007B22E8" w:rsidP="00AB3C4B">
            <w:pPr>
              <w:pStyle w:val="TAC"/>
              <w:rPr>
                <w:rFonts w:cs="Arial"/>
                <w:lang w:eastAsia="en-US"/>
              </w:rPr>
            </w:pPr>
            <w:r w:rsidRPr="0050431F">
              <w:rPr>
                <w:rFonts w:cs="Arial"/>
                <w:lang w:eastAsia="en-US"/>
              </w:rPr>
              <w:t>BC1</w:t>
            </w:r>
          </w:p>
        </w:tc>
        <w:tc>
          <w:tcPr>
            <w:tcW w:w="1577" w:type="dxa"/>
          </w:tcPr>
          <w:p w14:paraId="003A0624"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4D0A3BC4" w14:textId="77777777" w:rsidR="007B22E8" w:rsidRPr="0050431F" w:rsidRDefault="007B22E8" w:rsidP="00AB3C4B">
            <w:pPr>
              <w:pStyle w:val="TAC"/>
              <w:rPr>
                <w:rFonts w:cs="Arial"/>
                <w:lang w:eastAsia="en-US"/>
              </w:rPr>
            </w:pPr>
            <w:r w:rsidRPr="0050431F">
              <w:rPr>
                <w:rFonts w:cs="Arial"/>
                <w:lang w:eastAsia="en-US"/>
              </w:rPr>
              <w:t>-96 dBm</w:t>
            </w:r>
          </w:p>
        </w:tc>
        <w:tc>
          <w:tcPr>
            <w:tcW w:w="1418" w:type="dxa"/>
          </w:tcPr>
          <w:p w14:paraId="1CA399E2"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4B53467F" w14:textId="77777777" w:rsidR="007B22E8" w:rsidRPr="0050431F" w:rsidRDefault="007B22E8" w:rsidP="00AB3C4B">
            <w:pPr>
              <w:pStyle w:val="TAC"/>
              <w:rPr>
                <w:rFonts w:cs="Arial"/>
                <w:lang w:eastAsia="en-US"/>
              </w:rPr>
            </w:pPr>
          </w:p>
        </w:tc>
      </w:tr>
      <w:tr w:rsidR="007B22E8" w:rsidRPr="0050431F" w14:paraId="59399D94" w14:textId="77777777">
        <w:trPr>
          <w:cantSplit/>
          <w:jc w:val="center"/>
        </w:trPr>
        <w:tc>
          <w:tcPr>
            <w:tcW w:w="1846" w:type="dxa"/>
          </w:tcPr>
          <w:p w14:paraId="0B315081" w14:textId="77777777" w:rsidR="007B22E8" w:rsidRPr="0050431F" w:rsidRDefault="007B22E8" w:rsidP="00AB3C4B">
            <w:pPr>
              <w:pStyle w:val="TAC"/>
              <w:rPr>
                <w:rFonts w:cs="Arial"/>
                <w:lang w:eastAsia="en-US"/>
              </w:rPr>
            </w:pPr>
            <w:r w:rsidRPr="0050431F">
              <w:rPr>
                <w:rFonts w:cs="Arial"/>
                <w:lang w:eastAsia="zh-CN"/>
              </w:rPr>
              <w:t>Wide Area BS</w:t>
            </w:r>
          </w:p>
        </w:tc>
        <w:tc>
          <w:tcPr>
            <w:tcW w:w="1846" w:type="dxa"/>
          </w:tcPr>
          <w:p w14:paraId="7DEA12DE" w14:textId="77777777" w:rsidR="007B22E8" w:rsidRPr="0050431F" w:rsidRDefault="007B22E8" w:rsidP="00AB3C4B">
            <w:pPr>
              <w:pStyle w:val="TAC"/>
              <w:rPr>
                <w:rFonts w:cs="Arial"/>
                <w:lang w:eastAsia="en-US"/>
              </w:rPr>
            </w:pPr>
            <w:r w:rsidRPr="0050431F">
              <w:rPr>
                <w:rFonts w:cs="Arial"/>
                <w:lang w:eastAsia="en-US"/>
              </w:rPr>
              <w:t>BC2</w:t>
            </w:r>
          </w:p>
        </w:tc>
        <w:tc>
          <w:tcPr>
            <w:tcW w:w="1577" w:type="dxa"/>
          </w:tcPr>
          <w:p w14:paraId="17E2BCB9"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706EB23C" w14:textId="77777777" w:rsidR="007B22E8" w:rsidRPr="0050431F" w:rsidRDefault="007B22E8" w:rsidP="00AB3C4B">
            <w:pPr>
              <w:pStyle w:val="TAC"/>
              <w:rPr>
                <w:rFonts w:cs="Arial"/>
                <w:lang w:eastAsia="en-US"/>
              </w:rPr>
            </w:pPr>
            <w:r w:rsidRPr="0050431F">
              <w:rPr>
                <w:rFonts w:cs="Arial"/>
                <w:lang w:eastAsia="en-US"/>
              </w:rPr>
              <w:t xml:space="preserve">-98 dBm </w:t>
            </w:r>
          </w:p>
        </w:tc>
        <w:tc>
          <w:tcPr>
            <w:tcW w:w="1418" w:type="dxa"/>
          </w:tcPr>
          <w:p w14:paraId="61B8AE5E" w14:textId="77777777" w:rsidR="007B22E8" w:rsidRPr="0050431F" w:rsidRDefault="007B22E8" w:rsidP="00AB3C4B">
            <w:pPr>
              <w:pStyle w:val="TAC"/>
              <w:rPr>
                <w:rFonts w:cs="Arial"/>
                <w:lang w:eastAsia="en-US"/>
              </w:rPr>
            </w:pPr>
            <w:r w:rsidRPr="0050431F">
              <w:rPr>
                <w:rFonts w:cs="Arial"/>
                <w:lang w:eastAsia="en-US"/>
              </w:rPr>
              <w:t xml:space="preserve">100 kHz </w:t>
            </w:r>
          </w:p>
        </w:tc>
        <w:tc>
          <w:tcPr>
            <w:tcW w:w="1710" w:type="dxa"/>
          </w:tcPr>
          <w:p w14:paraId="05062EAF" w14:textId="77777777" w:rsidR="007B22E8" w:rsidRPr="0050431F" w:rsidRDefault="007B22E8" w:rsidP="00AB3C4B">
            <w:pPr>
              <w:pStyle w:val="TAC"/>
              <w:rPr>
                <w:rFonts w:cs="Arial"/>
                <w:lang w:eastAsia="en-US"/>
              </w:rPr>
            </w:pPr>
          </w:p>
        </w:tc>
      </w:tr>
      <w:tr w:rsidR="007B22E8" w:rsidRPr="0050431F" w14:paraId="29034116" w14:textId="77777777">
        <w:trPr>
          <w:cantSplit/>
          <w:jc w:val="center"/>
        </w:trPr>
        <w:tc>
          <w:tcPr>
            <w:tcW w:w="1846" w:type="dxa"/>
          </w:tcPr>
          <w:p w14:paraId="125F24D7" w14:textId="77777777" w:rsidR="007B22E8" w:rsidRPr="0050431F" w:rsidRDefault="007B22E8" w:rsidP="00AB3C4B">
            <w:pPr>
              <w:pStyle w:val="TAC"/>
              <w:rPr>
                <w:rFonts w:cs="Arial"/>
                <w:lang w:eastAsia="zh-CN"/>
              </w:rPr>
            </w:pPr>
            <w:r w:rsidRPr="0050431F">
              <w:rPr>
                <w:rFonts w:cs="Arial"/>
                <w:lang w:eastAsia="zh-CN"/>
              </w:rPr>
              <w:t>Medium Range BS</w:t>
            </w:r>
          </w:p>
        </w:tc>
        <w:tc>
          <w:tcPr>
            <w:tcW w:w="1846" w:type="dxa"/>
          </w:tcPr>
          <w:p w14:paraId="6714F90F" w14:textId="77777777" w:rsidR="007B22E8" w:rsidRPr="0050431F" w:rsidRDefault="007B22E8" w:rsidP="00AB3C4B">
            <w:pPr>
              <w:pStyle w:val="TAC"/>
              <w:rPr>
                <w:rFonts w:cs="Arial"/>
                <w:lang w:eastAsia="en-US"/>
              </w:rPr>
            </w:pPr>
            <w:r w:rsidRPr="0050431F">
              <w:rPr>
                <w:rFonts w:cs="Arial"/>
                <w:lang w:eastAsia="en-US"/>
              </w:rPr>
              <w:t>BC1</w:t>
            </w:r>
            <w:r w:rsidRPr="0050431F">
              <w:rPr>
                <w:rFonts w:cs="Arial"/>
                <w:lang w:eastAsia="zh-CN"/>
              </w:rPr>
              <w:t>,BC2</w:t>
            </w:r>
          </w:p>
        </w:tc>
        <w:tc>
          <w:tcPr>
            <w:tcW w:w="1577" w:type="dxa"/>
          </w:tcPr>
          <w:p w14:paraId="2AA3B40E"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653F3D5F" w14:textId="77777777" w:rsidR="007B22E8" w:rsidRPr="0050431F" w:rsidRDefault="007B22E8" w:rsidP="00AB3C4B">
            <w:pPr>
              <w:pStyle w:val="TAC"/>
              <w:rPr>
                <w:rFonts w:cs="Arial"/>
                <w:lang w:eastAsia="en-US"/>
              </w:rPr>
            </w:pPr>
            <w:r w:rsidRPr="0050431F">
              <w:rPr>
                <w:rFonts w:cs="Arial"/>
                <w:lang w:eastAsia="en-US"/>
              </w:rPr>
              <w:t>-9</w:t>
            </w:r>
            <w:r w:rsidRPr="0050431F">
              <w:rPr>
                <w:rFonts w:cs="Arial"/>
                <w:lang w:eastAsia="zh-CN"/>
              </w:rPr>
              <w:t>1</w:t>
            </w:r>
            <w:r w:rsidRPr="0050431F">
              <w:rPr>
                <w:rFonts w:cs="Arial"/>
                <w:lang w:eastAsia="en-US"/>
              </w:rPr>
              <w:t xml:space="preserve"> dBm</w:t>
            </w:r>
          </w:p>
        </w:tc>
        <w:tc>
          <w:tcPr>
            <w:tcW w:w="1418" w:type="dxa"/>
          </w:tcPr>
          <w:p w14:paraId="46225FDF"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2FC4B93E" w14:textId="77777777" w:rsidR="007B22E8" w:rsidRPr="0050431F" w:rsidRDefault="007B22E8" w:rsidP="00AB3C4B">
            <w:pPr>
              <w:pStyle w:val="TAC"/>
              <w:rPr>
                <w:rFonts w:cs="Arial"/>
                <w:lang w:eastAsia="en-US"/>
              </w:rPr>
            </w:pPr>
          </w:p>
        </w:tc>
      </w:tr>
      <w:tr w:rsidR="007B22E8" w:rsidRPr="0050431F" w14:paraId="5D608198" w14:textId="77777777">
        <w:trPr>
          <w:cantSplit/>
          <w:jc w:val="center"/>
        </w:trPr>
        <w:tc>
          <w:tcPr>
            <w:tcW w:w="1846" w:type="dxa"/>
          </w:tcPr>
          <w:p w14:paraId="7CE4C05B" w14:textId="77777777" w:rsidR="007B22E8" w:rsidRPr="0050431F" w:rsidRDefault="007B22E8" w:rsidP="00AB3C4B">
            <w:pPr>
              <w:pStyle w:val="TAC"/>
              <w:rPr>
                <w:rFonts w:cs="Arial"/>
                <w:lang w:eastAsia="zh-CN"/>
              </w:rPr>
            </w:pPr>
            <w:r w:rsidRPr="0050431F">
              <w:rPr>
                <w:rFonts w:cs="Arial"/>
                <w:lang w:eastAsia="zh-CN"/>
              </w:rPr>
              <w:t>Local Area BS</w:t>
            </w:r>
          </w:p>
        </w:tc>
        <w:tc>
          <w:tcPr>
            <w:tcW w:w="1846" w:type="dxa"/>
          </w:tcPr>
          <w:p w14:paraId="6EB45B51" w14:textId="77777777" w:rsidR="007B22E8" w:rsidRPr="0050431F" w:rsidRDefault="007B22E8" w:rsidP="00AB3C4B">
            <w:pPr>
              <w:pStyle w:val="TAC"/>
              <w:rPr>
                <w:rFonts w:cs="Arial"/>
                <w:lang w:eastAsia="en-US"/>
              </w:rPr>
            </w:pPr>
            <w:r w:rsidRPr="0050431F">
              <w:rPr>
                <w:rFonts w:cs="Arial"/>
                <w:lang w:eastAsia="en-US"/>
              </w:rPr>
              <w:t>BC1</w:t>
            </w:r>
            <w:r w:rsidRPr="0050431F">
              <w:rPr>
                <w:rFonts w:cs="Arial"/>
                <w:lang w:eastAsia="zh-CN"/>
              </w:rPr>
              <w:t>,BC2</w:t>
            </w:r>
          </w:p>
        </w:tc>
        <w:tc>
          <w:tcPr>
            <w:tcW w:w="1577" w:type="dxa"/>
          </w:tcPr>
          <w:p w14:paraId="182020CC"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2396FB04" w14:textId="77777777" w:rsidR="007B22E8" w:rsidRPr="0050431F" w:rsidRDefault="007B22E8" w:rsidP="00AB3C4B">
            <w:pPr>
              <w:pStyle w:val="TAC"/>
              <w:rPr>
                <w:rFonts w:cs="Arial"/>
                <w:lang w:eastAsia="en-US"/>
              </w:rPr>
            </w:pPr>
            <w:r w:rsidRPr="0050431F">
              <w:rPr>
                <w:rFonts w:cs="Arial"/>
                <w:lang w:eastAsia="en-US"/>
              </w:rPr>
              <w:t>-88 dBm</w:t>
            </w:r>
          </w:p>
        </w:tc>
        <w:tc>
          <w:tcPr>
            <w:tcW w:w="1418" w:type="dxa"/>
          </w:tcPr>
          <w:p w14:paraId="7228982D"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1A62DA61" w14:textId="77777777" w:rsidR="007B22E8" w:rsidRPr="0050431F" w:rsidRDefault="007B22E8" w:rsidP="00AB3C4B">
            <w:pPr>
              <w:pStyle w:val="TAC"/>
              <w:rPr>
                <w:rFonts w:cs="Arial"/>
                <w:lang w:eastAsia="en-US"/>
              </w:rPr>
            </w:pPr>
          </w:p>
        </w:tc>
      </w:tr>
      <w:tr w:rsidR="00DB29CB" w:rsidRPr="0050431F" w14:paraId="1321D202" w14:textId="77777777" w:rsidTr="00E910EE">
        <w:trPr>
          <w:cantSplit/>
          <w:jc w:val="center"/>
        </w:trPr>
        <w:tc>
          <w:tcPr>
            <w:tcW w:w="9673" w:type="dxa"/>
            <w:gridSpan w:val="6"/>
          </w:tcPr>
          <w:p w14:paraId="5A589390" w14:textId="77777777" w:rsidR="00DB29CB" w:rsidRPr="0050431F" w:rsidRDefault="00DB29CB" w:rsidP="00DB29CB">
            <w:pPr>
              <w:pStyle w:val="TAN"/>
              <w:rPr>
                <w:rFonts w:cs="Arial"/>
                <w:lang w:eastAsia="en-US"/>
              </w:rPr>
            </w:pPr>
            <w:r w:rsidRPr="0050431F">
              <w:rPr>
                <w:rFonts w:cs="Arial"/>
                <w:lang w:eastAsia="en-US"/>
              </w:rPr>
              <w:t>Note 1:</w:t>
            </w:r>
            <w:r w:rsidRPr="0050431F">
              <w:tab/>
              <w:t>For E-UTRA Band 28 BS operating in regions where Band 28 is only partially allocated for E-UTRA operations, this requirement only apllies in the UL frequency range of the partial allocation.</w:t>
            </w:r>
          </w:p>
        </w:tc>
      </w:tr>
    </w:tbl>
    <w:p w14:paraId="13825046" w14:textId="77777777" w:rsidR="00683B6A" w:rsidRPr="0050431F" w:rsidRDefault="00683B6A" w:rsidP="00683B6A">
      <w:pPr>
        <w:rPr>
          <w:rFonts w:cs="v5.0.0"/>
        </w:rPr>
      </w:pPr>
    </w:p>
    <w:p w14:paraId="094E5417" w14:textId="77777777" w:rsidR="00683B6A" w:rsidRPr="0050431F" w:rsidRDefault="00683B6A" w:rsidP="00F311C8">
      <w:pPr>
        <w:pStyle w:val="Heading5"/>
      </w:pPr>
      <w:bookmarkStart w:id="1576" w:name="_Toc13048621"/>
      <w:bookmarkStart w:id="1577" w:name="_Toc29764837"/>
      <w:bookmarkStart w:id="1578" w:name="_Toc29765255"/>
      <w:bookmarkStart w:id="1579" w:name="_Toc52556753"/>
      <w:bookmarkStart w:id="1580" w:name="_Toc67912455"/>
      <w:bookmarkStart w:id="1581" w:name="_Toc89855390"/>
      <w:r w:rsidRPr="0050431F">
        <w:t>6.6.1.5.5</w:t>
      </w:r>
      <w:r w:rsidRPr="0050431F">
        <w:tab/>
        <w:t>Additional spurious emission requirements</w:t>
      </w:r>
      <w:bookmarkEnd w:id="1576"/>
      <w:bookmarkEnd w:id="1577"/>
      <w:bookmarkEnd w:id="1578"/>
      <w:bookmarkEnd w:id="1579"/>
      <w:bookmarkEnd w:id="1580"/>
      <w:bookmarkEnd w:id="1581"/>
    </w:p>
    <w:p w14:paraId="1CFCB4D9" w14:textId="77777777" w:rsidR="00683B6A" w:rsidRPr="0050431F" w:rsidRDefault="00683B6A" w:rsidP="00683B6A">
      <w:r w:rsidRPr="0050431F">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25B2AF0B" w14:textId="77777777" w:rsidR="00683B6A" w:rsidRPr="0050431F" w:rsidRDefault="00683B6A" w:rsidP="00683B6A">
      <w:r w:rsidRPr="0050431F">
        <w:t xml:space="preserve">Some requirements may apply for the protection of specific equipment (UE, MS and/or BS) or equipment operating in specific systems (GSM/EDGE, </w:t>
      </w:r>
      <w:r w:rsidR="00893386" w:rsidRPr="0050431F">
        <w:t xml:space="preserve">CDMA, </w:t>
      </w:r>
      <w:r w:rsidRPr="0050431F">
        <w:t>UTRA, E-UTRA, etc.) as listed below. The power of any spurious emission shall not exceed the limits of Table 6.6.1.5.5-1 for a BS where requirements for co-existence with the system listed in the first column apply.</w:t>
      </w:r>
      <w:r w:rsidR="00B91B91" w:rsidRPr="0050431F">
        <w:t xml:space="preserve"> For</w:t>
      </w:r>
      <w:r w:rsidR="00B91B91" w:rsidRPr="0050431F">
        <w:rPr>
          <w:lang w:eastAsia="zh-CN"/>
        </w:rPr>
        <w:t xml:space="preserve"> </w:t>
      </w:r>
      <w:r w:rsidR="00B91B91" w:rsidRPr="0050431F">
        <w:t xml:space="preserve">BS </w:t>
      </w:r>
      <w:r w:rsidR="00B91B91" w:rsidRPr="0050431F">
        <w:rPr>
          <w:lang w:eastAsia="zh-CN"/>
        </w:rPr>
        <w:t>capable of</w:t>
      </w:r>
      <w:r w:rsidR="00B91B91" w:rsidRPr="0050431F">
        <w:t xml:space="preserve"> multi-band operation, the exclusions and conditions in the Note column of Table 6.6.1.</w:t>
      </w:r>
      <w:r w:rsidR="00B91B91" w:rsidRPr="0050431F">
        <w:rPr>
          <w:lang w:eastAsia="zh-CN"/>
        </w:rPr>
        <w:t>5</w:t>
      </w:r>
      <w:r w:rsidR="00B91B91" w:rsidRPr="0050431F">
        <w:t>.</w:t>
      </w:r>
      <w:r w:rsidR="00B91B91" w:rsidRPr="0050431F">
        <w:rPr>
          <w:lang w:eastAsia="zh-CN"/>
        </w:rPr>
        <w:t>5</w:t>
      </w:r>
      <w:r w:rsidR="00B91B91" w:rsidRPr="0050431F">
        <w:t>-1</w:t>
      </w:r>
      <w:r w:rsidR="00B91B91" w:rsidRPr="0050431F">
        <w:rPr>
          <w:lang w:eastAsia="zh-CN"/>
        </w:rPr>
        <w:t xml:space="preserve"> </w:t>
      </w:r>
      <w:r w:rsidR="00B91B91" w:rsidRPr="0050431F">
        <w:t>app</w:t>
      </w:r>
      <w:r w:rsidR="00B91B91" w:rsidRPr="0050431F">
        <w:rPr>
          <w:lang w:eastAsia="zh-CN"/>
        </w:rPr>
        <w:t>ly</w:t>
      </w:r>
      <w:r w:rsidR="00B91B91" w:rsidRPr="0050431F">
        <w:t xml:space="preserve"> for each supported operating band.</w:t>
      </w:r>
      <w:r w:rsidR="00B91B91" w:rsidRPr="0050431F">
        <w:rPr>
          <w:lang w:eastAsia="zh-CN"/>
        </w:rPr>
        <w:t xml:space="preserve"> </w:t>
      </w:r>
      <w:r w:rsidR="00B91B91" w:rsidRPr="0050431F">
        <w:rPr>
          <w:rStyle w:val="msoins0"/>
          <w:rFonts w:cs="v3.8.0"/>
        </w:rPr>
        <w:t>For BS capable of multi-band operation</w:t>
      </w:r>
      <w:r w:rsidR="00B91B91" w:rsidRPr="0050431F">
        <w:rPr>
          <w:rStyle w:val="msoins0"/>
        </w:rPr>
        <w:t xml:space="preserve"> where multiple bands are mapped on separate antenna connectors, the exclusions and conditions in the Note column of Table 6.6.1.5.</w:t>
      </w:r>
      <w:r w:rsidR="00B91B91" w:rsidRPr="0050431F">
        <w:rPr>
          <w:rStyle w:val="msoins0"/>
          <w:lang w:eastAsia="zh-CN"/>
        </w:rPr>
        <w:t>5</w:t>
      </w:r>
      <w:r w:rsidR="00B91B91" w:rsidRPr="0050431F">
        <w:rPr>
          <w:rStyle w:val="msoins0"/>
        </w:rPr>
        <w:t xml:space="preserve">-1 apply for the operating band supported </w:t>
      </w:r>
      <w:r w:rsidR="00B91B91" w:rsidRPr="0050431F">
        <w:rPr>
          <w:rStyle w:val="msoins0"/>
          <w:lang w:eastAsia="zh-CN"/>
        </w:rPr>
        <w:t>at</w:t>
      </w:r>
      <w:r w:rsidR="00B91B91" w:rsidRPr="0050431F">
        <w:rPr>
          <w:rStyle w:val="msoins0"/>
        </w:rPr>
        <w:t xml:space="preserve"> </w:t>
      </w:r>
      <w:r w:rsidR="00B91B91" w:rsidRPr="0050431F">
        <w:rPr>
          <w:rStyle w:val="msoins0"/>
          <w:lang w:eastAsia="zh-CN"/>
        </w:rPr>
        <w:t>that</w:t>
      </w:r>
      <w:r w:rsidR="00B91B91" w:rsidRPr="0050431F">
        <w:rPr>
          <w:rStyle w:val="msoins0"/>
        </w:rPr>
        <w:t xml:space="preserve"> antenna connector.</w:t>
      </w:r>
    </w:p>
    <w:p w14:paraId="52F1F40A" w14:textId="77777777" w:rsidR="00683B6A" w:rsidRPr="0050431F" w:rsidRDefault="00683B6A" w:rsidP="00683B6A">
      <w:pPr>
        <w:pStyle w:val="TH"/>
      </w:pPr>
      <w:r w:rsidRPr="0050431F">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683B6A" w:rsidRPr="0050431F" w14:paraId="2BA23FBD" w14:textId="77777777" w:rsidTr="00197E28">
        <w:trPr>
          <w:cantSplit/>
          <w:trHeight w:val="113"/>
          <w:jc w:val="center"/>
        </w:trPr>
        <w:tc>
          <w:tcPr>
            <w:tcW w:w="1302" w:type="dxa"/>
            <w:shd w:val="clear" w:color="auto" w:fill="auto"/>
          </w:tcPr>
          <w:p w14:paraId="272C0292" w14:textId="77777777" w:rsidR="00683B6A" w:rsidRPr="0050431F" w:rsidRDefault="00683B6A" w:rsidP="000715EC">
            <w:pPr>
              <w:pStyle w:val="TAH"/>
              <w:rPr>
                <w:rFonts w:cs="Arial"/>
                <w:lang w:eastAsia="en-US"/>
              </w:rPr>
            </w:pPr>
            <w:r w:rsidRPr="0050431F">
              <w:rPr>
                <w:rFonts w:cs="Arial"/>
                <w:lang w:eastAsia="en-US"/>
              </w:rPr>
              <w:t>System type to co-exist with</w:t>
            </w:r>
          </w:p>
        </w:tc>
        <w:tc>
          <w:tcPr>
            <w:tcW w:w="1701" w:type="dxa"/>
            <w:shd w:val="clear" w:color="auto" w:fill="auto"/>
          </w:tcPr>
          <w:p w14:paraId="5E6B53D5" w14:textId="77777777" w:rsidR="00683B6A" w:rsidRPr="0050431F" w:rsidRDefault="00683B6A" w:rsidP="000715EC">
            <w:pPr>
              <w:pStyle w:val="TAH"/>
              <w:rPr>
                <w:rFonts w:cs="Arial"/>
                <w:lang w:eastAsia="en-US"/>
              </w:rPr>
            </w:pPr>
            <w:r w:rsidRPr="0050431F">
              <w:rPr>
                <w:rFonts w:cs="Arial"/>
                <w:lang w:eastAsia="en-US"/>
              </w:rPr>
              <w:t>Frequency range for co-existence requirement</w:t>
            </w:r>
          </w:p>
        </w:tc>
        <w:tc>
          <w:tcPr>
            <w:tcW w:w="992" w:type="dxa"/>
            <w:shd w:val="clear" w:color="auto" w:fill="auto"/>
          </w:tcPr>
          <w:p w14:paraId="567C0671" w14:textId="77777777" w:rsidR="00683B6A" w:rsidRPr="0050431F" w:rsidRDefault="00683B6A" w:rsidP="000715EC">
            <w:pPr>
              <w:pStyle w:val="TAH"/>
              <w:rPr>
                <w:rFonts w:cs="Arial"/>
                <w:lang w:eastAsia="en-US"/>
              </w:rPr>
            </w:pPr>
            <w:r w:rsidRPr="0050431F">
              <w:rPr>
                <w:rFonts w:cs="Arial"/>
                <w:lang w:eastAsia="en-US"/>
              </w:rPr>
              <w:t>Maximum Level</w:t>
            </w:r>
          </w:p>
        </w:tc>
        <w:tc>
          <w:tcPr>
            <w:tcW w:w="1276" w:type="dxa"/>
            <w:shd w:val="clear" w:color="auto" w:fill="auto"/>
          </w:tcPr>
          <w:p w14:paraId="6F1004C0" w14:textId="77777777" w:rsidR="00683B6A" w:rsidRPr="0050431F" w:rsidRDefault="00683B6A" w:rsidP="000715EC">
            <w:pPr>
              <w:pStyle w:val="TAH"/>
              <w:rPr>
                <w:rFonts w:cs="Arial"/>
                <w:lang w:eastAsia="en-US"/>
              </w:rPr>
            </w:pPr>
            <w:r w:rsidRPr="0050431F">
              <w:rPr>
                <w:rFonts w:cs="Arial"/>
                <w:lang w:eastAsia="en-US"/>
              </w:rPr>
              <w:t>Measurement Bandwidth</w:t>
            </w:r>
          </w:p>
        </w:tc>
        <w:tc>
          <w:tcPr>
            <w:tcW w:w="4422" w:type="dxa"/>
            <w:shd w:val="clear" w:color="auto" w:fill="auto"/>
          </w:tcPr>
          <w:p w14:paraId="54932293" w14:textId="77777777" w:rsidR="00683B6A" w:rsidRPr="0050431F" w:rsidRDefault="00683B6A" w:rsidP="000715EC">
            <w:pPr>
              <w:pStyle w:val="TAH"/>
              <w:rPr>
                <w:rFonts w:cs="Arial"/>
                <w:lang w:eastAsia="en-US"/>
              </w:rPr>
            </w:pPr>
            <w:r w:rsidRPr="0050431F">
              <w:rPr>
                <w:rFonts w:cs="Arial"/>
                <w:lang w:eastAsia="en-US"/>
              </w:rPr>
              <w:t>Note</w:t>
            </w:r>
          </w:p>
        </w:tc>
      </w:tr>
      <w:tr w:rsidR="00683B6A" w:rsidRPr="0050431F" w14:paraId="46E31A70" w14:textId="77777777" w:rsidTr="00197E28">
        <w:trPr>
          <w:cantSplit/>
          <w:trHeight w:val="113"/>
          <w:jc w:val="center"/>
        </w:trPr>
        <w:tc>
          <w:tcPr>
            <w:tcW w:w="1302" w:type="dxa"/>
            <w:vMerge w:val="restart"/>
            <w:shd w:val="clear" w:color="auto" w:fill="auto"/>
          </w:tcPr>
          <w:p w14:paraId="0A740370" w14:textId="77777777" w:rsidR="00683B6A" w:rsidRPr="0050431F" w:rsidRDefault="00683B6A" w:rsidP="00AB3C4B">
            <w:pPr>
              <w:pStyle w:val="TAC"/>
              <w:rPr>
                <w:rFonts w:cs="Arial"/>
                <w:lang w:eastAsia="en-US"/>
              </w:rPr>
            </w:pPr>
            <w:r w:rsidRPr="0050431F">
              <w:rPr>
                <w:rFonts w:cs="Arial"/>
                <w:lang w:eastAsia="en-US"/>
              </w:rPr>
              <w:t>GSM900</w:t>
            </w:r>
          </w:p>
        </w:tc>
        <w:tc>
          <w:tcPr>
            <w:tcW w:w="1701" w:type="dxa"/>
            <w:shd w:val="clear" w:color="auto" w:fill="auto"/>
          </w:tcPr>
          <w:p w14:paraId="1FB4A7FF" w14:textId="77777777" w:rsidR="00683B6A" w:rsidRPr="0050431F" w:rsidRDefault="00683B6A" w:rsidP="00AB3C4B">
            <w:pPr>
              <w:pStyle w:val="TAC"/>
              <w:rPr>
                <w:rFonts w:cs="Arial"/>
                <w:lang w:eastAsia="en-US"/>
              </w:rPr>
            </w:pPr>
            <w:r w:rsidRPr="0050431F">
              <w:rPr>
                <w:rFonts w:cs="v5.0.0"/>
                <w:lang w:eastAsia="en-US"/>
              </w:rPr>
              <w:t xml:space="preserve">921 </w:t>
            </w:r>
            <w:r w:rsidRPr="0050431F">
              <w:rPr>
                <w:rFonts w:cs="v5.0.0"/>
                <w:lang w:eastAsia="en-US"/>
              </w:rPr>
              <w:noBreakHyphen/>
              <w:t xml:space="preserve"> 960 MHz</w:t>
            </w:r>
          </w:p>
        </w:tc>
        <w:tc>
          <w:tcPr>
            <w:tcW w:w="992" w:type="dxa"/>
            <w:shd w:val="clear" w:color="auto" w:fill="auto"/>
          </w:tcPr>
          <w:p w14:paraId="709D9FF9" w14:textId="77777777" w:rsidR="00683B6A" w:rsidRPr="0050431F" w:rsidRDefault="00683B6A" w:rsidP="00AB3C4B">
            <w:pPr>
              <w:pStyle w:val="TAC"/>
              <w:rPr>
                <w:rFonts w:cs="Arial"/>
                <w:lang w:eastAsia="en-US"/>
              </w:rPr>
            </w:pPr>
            <w:r w:rsidRPr="0050431F">
              <w:rPr>
                <w:rFonts w:cs="v5.0.0"/>
                <w:lang w:eastAsia="en-US"/>
              </w:rPr>
              <w:t>-57 dBm</w:t>
            </w:r>
          </w:p>
        </w:tc>
        <w:tc>
          <w:tcPr>
            <w:tcW w:w="1276" w:type="dxa"/>
            <w:shd w:val="clear" w:color="auto" w:fill="auto"/>
          </w:tcPr>
          <w:p w14:paraId="6A0F1874"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02A03DD"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p>
        </w:tc>
      </w:tr>
      <w:tr w:rsidR="00683B6A" w:rsidRPr="0050431F" w14:paraId="0926D9B2" w14:textId="77777777" w:rsidTr="00197E28">
        <w:trPr>
          <w:cantSplit/>
          <w:trHeight w:val="113"/>
          <w:jc w:val="center"/>
        </w:trPr>
        <w:tc>
          <w:tcPr>
            <w:tcW w:w="1302" w:type="dxa"/>
            <w:vMerge/>
            <w:shd w:val="clear" w:color="auto" w:fill="auto"/>
          </w:tcPr>
          <w:p w14:paraId="117A1CC6" w14:textId="77777777" w:rsidR="00683B6A" w:rsidRPr="0050431F" w:rsidRDefault="00683B6A" w:rsidP="00AB3C4B">
            <w:pPr>
              <w:pStyle w:val="TAC"/>
              <w:rPr>
                <w:rFonts w:cs="Arial"/>
                <w:lang w:eastAsia="en-US"/>
              </w:rPr>
            </w:pPr>
          </w:p>
        </w:tc>
        <w:tc>
          <w:tcPr>
            <w:tcW w:w="1701" w:type="dxa"/>
            <w:shd w:val="clear" w:color="auto" w:fill="auto"/>
          </w:tcPr>
          <w:p w14:paraId="14AE827E" w14:textId="77777777" w:rsidR="00683B6A" w:rsidRPr="0050431F" w:rsidRDefault="00683B6A" w:rsidP="00AB3C4B">
            <w:pPr>
              <w:pStyle w:val="TAC"/>
              <w:rPr>
                <w:rFonts w:cs="v5.0.0"/>
                <w:lang w:eastAsia="en-US"/>
              </w:rPr>
            </w:pPr>
            <w:r w:rsidRPr="0050431F">
              <w:rPr>
                <w:rFonts w:cs="Arial"/>
                <w:lang w:eastAsia="en-US"/>
              </w:rPr>
              <w:t>876 - 915 MHz</w:t>
            </w:r>
          </w:p>
        </w:tc>
        <w:tc>
          <w:tcPr>
            <w:tcW w:w="992" w:type="dxa"/>
            <w:shd w:val="clear" w:color="auto" w:fill="auto"/>
          </w:tcPr>
          <w:p w14:paraId="05D0D5D9" w14:textId="77777777" w:rsidR="00683B6A" w:rsidRPr="0050431F" w:rsidRDefault="00683B6A" w:rsidP="00AB3C4B">
            <w:pPr>
              <w:pStyle w:val="TAC"/>
              <w:rPr>
                <w:rFonts w:cs="v5.0.0"/>
                <w:lang w:eastAsia="en-US"/>
              </w:rPr>
            </w:pPr>
            <w:r w:rsidRPr="0050431F">
              <w:rPr>
                <w:rFonts w:cs="Arial"/>
                <w:lang w:eastAsia="en-US"/>
              </w:rPr>
              <w:t>-61 dBm</w:t>
            </w:r>
          </w:p>
        </w:tc>
        <w:tc>
          <w:tcPr>
            <w:tcW w:w="1276" w:type="dxa"/>
            <w:shd w:val="clear" w:color="auto" w:fill="auto"/>
          </w:tcPr>
          <w:p w14:paraId="37A8908B" w14:textId="77777777" w:rsidR="00683B6A" w:rsidRPr="0050431F" w:rsidRDefault="00683B6A" w:rsidP="00AB3C4B">
            <w:pPr>
              <w:pStyle w:val="TAC"/>
              <w:rPr>
                <w:rFonts w:cs="v5.0.0"/>
                <w:lang w:eastAsia="en-US"/>
              </w:rPr>
            </w:pPr>
            <w:r w:rsidRPr="0050431F">
              <w:rPr>
                <w:rFonts w:cs="Arial"/>
                <w:lang w:eastAsia="en-US"/>
              </w:rPr>
              <w:t>100 kHz</w:t>
            </w:r>
          </w:p>
        </w:tc>
        <w:tc>
          <w:tcPr>
            <w:tcW w:w="4422" w:type="dxa"/>
            <w:shd w:val="clear" w:color="auto" w:fill="auto"/>
          </w:tcPr>
          <w:p w14:paraId="58BDEC80" w14:textId="77777777" w:rsidR="00683B6A" w:rsidRPr="0050431F" w:rsidDel="00813974" w:rsidRDefault="00683B6A" w:rsidP="000715EC">
            <w:pPr>
              <w:pStyle w:val="TAL"/>
              <w:rPr>
                <w:rFonts w:cs="Arial"/>
                <w:lang w:eastAsia="en-US"/>
              </w:rPr>
            </w:pPr>
            <w:r w:rsidRPr="0050431F">
              <w:rPr>
                <w:rFonts w:cs="Arial"/>
                <w:lang w:eastAsia="en-US"/>
              </w:rPr>
              <w:t xml:space="preserve">For the frequency range 880-915 MHz, </w:t>
            </w: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8, since it is already covered by the requirement in sub-clause 6.6.1.5.4.</w:t>
            </w:r>
          </w:p>
        </w:tc>
      </w:tr>
      <w:tr w:rsidR="00683B6A" w:rsidRPr="0050431F" w14:paraId="6B6FD0D6" w14:textId="77777777" w:rsidTr="00197E28">
        <w:trPr>
          <w:cantSplit/>
          <w:trHeight w:val="113"/>
          <w:jc w:val="center"/>
        </w:trPr>
        <w:tc>
          <w:tcPr>
            <w:tcW w:w="1302" w:type="dxa"/>
            <w:vMerge w:val="restart"/>
            <w:shd w:val="clear" w:color="auto" w:fill="auto"/>
          </w:tcPr>
          <w:p w14:paraId="327A4A6C" w14:textId="77777777" w:rsidR="00683B6A" w:rsidRPr="0050431F" w:rsidRDefault="00683B6A" w:rsidP="00AB3C4B">
            <w:pPr>
              <w:pStyle w:val="TAC"/>
              <w:rPr>
                <w:rFonts w:cs="Arial"/>
                <w:lang w:eastAsia="en-US"/>
              </w:rPr>
            </w:pPr>
            <w:r w:rsidRPr="0050431F">
              <w:rPr>
                <w:rFonts w:cs="Arial"/>
                <w:lang w:eastAsia="en-US"/>
              </w:rPr>
              <w:t xml:space="preserve">DCS1800 </w:t>
            </w:r>
            <w:r w:rsidRPr="0050431F">
              <w:rPr>
                <w:rFonts w:cs="Arial"/>
                <w:lang w:eastAsia="en-US"/>
              </w:rPr>
              <w:br/>
              <w:t>(Note 3)</w:t>
            </w:r>
          </w:p>
        </w:tc>
        <w:tc>
          <w:tcPr>
            <w:tcW w:w="1701" w:type="dxa"/>
            <w:shd w:val="clear" w:color="auto" w:fill="auto"/>
          </w:tcPr>
          <w:p w14:paraId="1885D306" w14:textId="77777777" w:rsidR="00683B6A" w:rsidRPr="0050431F" w:rsidRDefault="00683B6A" w:rsidP="00AB3C4B">
            <w:pPr>
              <w:pStyle w:val="TAC"/>
              <w:rPr>
                <w:rFonts w:cs="Arial"/>
                <w:lang w:eastAsia="zh-CN"/>
              </w:rPr>
            </w:pPr>
            <w:r w:rsidRPr="0050431F">
              <w:rPr>
                <w:rFonts w:cs="v5.0.0"/>
                <w:lang w:eastAsia="en-US"/>
              </w:rPr>
              <w:t xml:space="preserve">1805 </w:t>
            </w:r>
            <w:r w:rsidRPr="0050431F">
              <w:rPr>
                <w:rFonts w:cs="v5.0.0"/>
                <w:lang w:eastAsia="en-US"/>
              </w:rPr>
              <w:noBreakHyphen/>
              <w:t xml:space="preserve"> 1880 MHz</w:t>
            </w:r>
          </w:p>
        </w:tc>
        <w:tc>
          <w:tcPr>
            <w:tcW w:w="992" w:type="dxa"/>
            <w:shd w:val="clear" w:color="auto" w:fill="auto"/>
          </w:tcPr>
          <w:p w14:paraId="60FD5316" w14:textId="77777777" w:rsidR="00683B6A" w:rsidRPr="0050431F" w:rsidRDefault="00683B6A" w:rsidP="00AB3C4B">
            <w:pPr>
              <w:pStyle w:val="TAC"/>
              <w:rPr>
                <w:rFonts w:cs="Arial"/>
                <w:lang w:eastAsia="en-US"/>
              </w:rPr>
            </w:pPr>
            <w:r w:rsidRPr="0050431F">
              <w:rPr>
                <w:rFonts w:cs="v5.0.0"/>
                <w:lang w:eastAsia="en-US"/>
              </w:rPr>
              <w:t>-47 dBm</w:t>
            </w:r>
          </w:p>
        </w:tc>
        <w:tc>
          <w:tcPr>
            <w:tcW w:w="1276" w:type="dxa"/>
            <w:shd w:val="clear" w:color="auto" w:fill="auto"/>
          </w:tcPr>
          <w:p w14:paraId="71695EE3"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726A19E1" w14:textId="77777777" w:rsidR="00683B6A" w:rsidRPr="0050431F" w:rsidRDefault="00683B6A" w:rsidP="000715EC">
            <w:pPr>
              <w:pStyle w:val="TAL"/>
              <w:rPr>
                <w:rFonts w:cs="Arial"/>
                <w:lang w:eastAsia="zh-CN"/>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w:t>
            </w:r>
            <w:r w:rsidRPr="0050431F">
              <w:rPr>
                <w:rFonts w:cs="Arial"/>
                <w:lang w:eastAsia="en-US"/>
              </w:rPr>
              <w:t>.</w:t>
            </w:r>
            <w:r w:rsidRPr="0050431F">
              <w:rPr>
                <w:rFonts w:cs="v5.0.0"/>
                <w:lang w:eastAsia="en-US"/>
              </w:rPr>
              <w:t xml:space="preserve"> </w:t>
            </w:r>
          </w:p>
        </w:tc>
      </w:tr>
      <w:tr w:rsidR="00683B6A" w:rsidRPr="0050431F" w14:paraId="54B4FE16" w14:textId="77777777" w:rsidTr="00197E28">
        <w:trPr>
          <w:cantSplit/>
          <w:trHeight w:val="113"/>
          <w:jc w:val="center"/>
        </w:trPr>
        <w:tc>
          <w:tcPr>
            <w:tcW w:w="1302" w:type="dxa"/>
            <w:vMerge/>
            <w:shd w:val="clear" w:color="auto" w:fill="auto"/>
          </w:tcPr>
          <w:p w14:paraId="3BAB8493" w14:textId="77777777" w:rsidR="00683B6A" w:rsidRPr="0050431F" w:rsidRDefault="00683B6A" w:rsidP="00AB3C4B">
            <w:pPr>
              <w:pStyle w:val="TAC"/>
              <w:rPr>
                <w:rFonts w:cs="Arial"/>
                <w:lang w:eastAsia="en-US"/>
              </w:rPr>
            </w:pPr>
          </w:p>
        </w:tc>
        <w:tc>
          <w:tcPr>
            <w:tcW w:w="1701" w:type="dxa"/>
            <w:shd w:val="clear" w:color="auto" w:fill="auto"/>
          </w:tcPr>
          <w:p w14:paraId="3E09C55B" w14:textId="77777777" w:rsidR="00683B6A" w:rsidRPr="0050431F" w:rsidRDefault="00683B6A" w:rsidP="00AB3C4B">
            <w:pPr>
              <w:pStyle w:val="TAC"/>
              <w:rPr>
                <w:rFonts w:cs="Arial"/>
                <w:lang w:eastAsia="en-US"/>
              </w:rPr>
            </w:pPr>
            <w:r w:rsidRPr="0050431F">
              <w:rPr>
                <w:rFonts w:cs="Arial"/>
                <w:lang w:eastAsia="en-US"/>
              </w:rPr>
              <w:t>1710 - 1785 MHz</w:t>
            </w:r>
          </w:p>
        </w:tc>
        <w:tc>
          <w:tcPr>
            <w:tcW w:w="992" w:type="dxa"/>
            <w:shd w:val="clear" w:color="auto" w:fill="auto"/>
          </w:tcPr>
          <w:p w14:paraId="17E5189D" w14:textId="77777777" w:rsidR="00683B6A" w:rsidRPr="0050431F" w:rsidRDefault="00683B6A" w:rsidP="00AB3C4B">
            <w:pPr>
              <w:pStyle w:val="TAC"/>
              <w:rPr>
                <w:rFonts w:cs="Arial"/>
                <w:lang w:eastAsia="en-US"/>
              </w:rPr>
            </w:pPr>
            <w:r w:rsidRPr="0050431F">
              <w:rPr>
                <w:rFonts w:cs="Arial"/>
                <w:lang w:eastAsia="en-US"/>
              </w:rPr>
              <w:t>-61 dBm</w:t>
            </w:r>
          </w:p>
        </w:tc>
        <w:tc>
          <w:tcPr>
            <w:tcW w:w="1276" w:type="dxa"/>
            <w:shd w:val="clear" w:color="auto" w:fill="auto"/>
          </w:tcPr>
          <w:p w14:paraId="4AEE0FBC" w14:textId="77777777" w:rsidR="00683B6A" w:rsidRPr="0050431F" w:rsidRDefault="00683B6A" w:rsidP="00AB3C4B">
            <w:pPr>
              <w:pStyle w:val="TAC"/>
              <w:rPr>
                <w:rFonts w:cs="Arial"/>
                <w:lang w:eastAsia="en-US"/>
              </w:rPr>
            </w:pPr>
            <w:r w:rsidRPr="0050431F">
              <w:rPr>
                <w:rFonts w:cs="Arial"/>
                <w:lang w:eastAsia="en-US"/>
              </w:rPr>
              <w:t>100 kHz</w:t>
            </w:r>
          </w:p>
        </w:tc>
        <w:tc>
          <w:tcPr>
            <w:tcW w:w="4422" w:type="dxa"/>
            <w:shd w:val="clear" w:color="auto" w:fill="auto"/>
          </w:tcPr>
          <w:p w14:paraId="29DE6AD4"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 since it is already covered by the requirement in sub-clause 6.6.1.5.4.</w:t>
            </w:r>
          </w:p>
        </w:tc>
      </w:tr>
      <w:tr w:rsidR="00683B6A" w:rsidRPr="0050431F" w14:paraId="2606080D" w14:textId="77777777" w:rsidTr="00197E28">
        <w:trPr>
          <w:cantSplit/>
          <w:trHeight w:val="113"/>
          <w:jc w:val="center"/>
        </w:trPr>
        <w:tc>
          <w:tcPr>
            <w:tcW w:w="1302" w:type="dxa"/>
            <w:vMerge w:val="restart"/>
            <w:shd w:val="clear" w:color="auto" w:fill="auto"/>
          </w:tcPr>
          <w:p w14:paraId="3E847F3D" w14:textId="77777777" w:rsidR="00683B6A" w:rsidRPr="0050431F" w:rsidRDefault="00683B6A" w:rsidP="00AB3C4B">
            <w:pPr>
              <w:pStyle w:val="TAC"/>
              <w:rPr>
                <w:rFonts w:cs="Arial"/>
                <w:lang w:eastAsia="en-US"/>
              </w:rPr>
            </w:pPr>
            <w:r w:rsidRPr="0050431F">
              <w:rPr>
                <w:rFonts w:cs="Arial"/>
                <w:lang w:eastAsia="en-US"/>
              </w:rPr>
              <w:t>PCS1900</w:t>
            </w:r>
          </w:p>
        </w:tc>
        <w:tc>
          <w:tcPr>
            <w:tcW w:w="1701" w:type="dxa"/>
            <w:shd w:val="clear" w:color="auto" w:fill="auto"/>
          </w:tcPr>
          <w:p w14:paraId="7C121A8D" w14:textId="77777777" w:rsidR="00683B6A" w:rsidRPr="0050431F" w:rsidRDefault="00683B6A" w:rsidP="00AB3C4B">
            <w:pPr>
              <w:pStyle w:val="TAC"/>
              <w:rPr>
                <w:rFonts w:cs="v5.0.0"/>
                <w:lang w:eastAsia="zh-CN"/>
              </w:rPr>
            </w:pPr>
            <w:r w:rsidRPr="0050431F">
              <w:rPr>
                <w:rFonts w:cs="v5.0.0"/>
                <w:lang w:eastAsia="en-US"/>
              </w:rPr>
              <w:t xml:space="preserve">1930 </w:t>
            </w:r>
            <w:r w:rsidRPr="0050431F">
              <w:rPr>
                <w:rFonts w:cs="v5.0.0"/>
                <w:lang w:eastAsia="en-US"/>
              </w:rPr>
              <w:noBreakHyphen/>
              <w:t xml:space="preserve"> 1990 MHz</w:t>
            </w:r>
          </w:p>
          <w:p w14:paraId="5D9199CB" w14:textId="77777777" w:rsidR="00683B6A" w:rsidRPr="0050431F" w:rsidRDefault="00683B6A" w:rsidP="00AB3C4B">
            <w:pPr>
              <w:pStyle w:val="TAC"/>
              <w:rPr>
                <w:rFonts w:cs="Arial"/>
                <w:lang w:eastAsia="zh-CN"/>
              </w:rPr>
            </w:pPr>
          </w:p>
        </w:tc>
        <w:tc>
          <w:tcPr>
            <w:tcW w:w="992" w:type="dxa"/>
            <w:shd w:val="clear" w:color="auto" w:fill="auto"/>
          </w:tcPr>
          <w:p w14:paraId="35C5E347" w14:textId="77777777" w:rsidR="00683B6A" w:rsidRPr="0050431F" w:rsidRDefault="00683B6A" w:rsidP="00AB3C4B">
            <w:pPr>
              <w:pStyle w:val="TAC"/>
              <w:rPr>
                <w:rFonts w:cs="Arial"/>
                <w:lang w:eastAsia="en-US"/>
              </w:rPr>
            </w:pPr>
            <w:r w:rsidRPr="0050431F">
              <w:rPr>
                <w:rFonts w:cs="v5.0.0"/>
                <w:lang w:eastAsia="en-US"/>
              </w:rPr>
              <w:t>-47 dBm</w:t>
            </w:r>
          </w:p>
        </w:tc>
        <w:tc>
          <w:tcPr>
            <w:tcW w:w="1276" w:type="dxa"/>
            <w:shd w:val="clear" w:color="auto" w:fill="auto"/>
          </w:tcPr>
          <w:p w14:paraId="03ACEF2B"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1C5FE5F7"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2</w:t>
            </w:r>
            <w:r w:rsidR="009002E0" w:rsidRPr="0050431F">
              <w:rPr>
                <w:rFonts w:cs="v5.0.0"/>
                <w:lang w:eastAsia="zh-CN"/>
              </w:rPr>
              <w:t>, 25</w:t>
            </w:r>
            <w:r w:rsidR="00AB5812" w:rsidRPr="0050431F">
              <w:rPr>
                <w:rFonts w:cs="v5.0.0"/>
                <w:lang w:eastAsia="en-US"/>
              </w:rPr>
              <w:t xml:space="preserve">, </w:t>
            </w:r>
            <w:r w:rsidRPr="0050431F">
              <w:rPr>
                <w:rFonts w:cs="v5.0.0"/>
                <w:lang w:eastAsia="en-US"/>
              </w:rPr>
              <w:t>band 36</w:t>
            </w:r>
            <w:r w:rsidR="00AB5812" w:rsidRPr="0050431F">
              <w:rPr>
                <w:rFonts w:cs="v5.0.0"/>
                <w:lang w:eastAsia="en-US"/>
              </w:rPr>
              <w:t xml:space="preserve"> or band 70</w:t>
            </w:r>
            <w:r w:rsidRPr="0050431F">
              <w:rPr>
                <w:rFonts w:cs="v5.0.0"/>
                <w:lang w:eastAsia="en-US"/>
              </w:rPr>
              <w:t>.</w:t>
            </w:r>
            <w:r w:rsidR="00C462C9" w:rsidRPr="0050431F">
              <w:rPr>
                <w:rFonts w:cs="v5.0.0"/>
                <w:lang w:eastAsia="en-US"/>
              </w:rPr>
              <w:t xml:space="preserve"> </w:t>
            </w:r>
          </w:p>
        </w:tc>
      </w:tr>
      <w:tr w:rsidR="00683B6A" w:rsidRPr="0050431F" w14:paraId="7F9AA912" w14:textId="77777777" w:rsidTr="00197E28">
        <w:trPr>
          <w:cantSplit/>
          <w:trHeight w:val="113"/>
          <w:jc w:val="center"/>
        </w:trPr>
        <w:tc>
          <w:tcPr>
            <w:tcW w:w="1302" w:type="dxa"/>
            <w:vMerge/>
            <w:shd w:val="clear" w:color="auto" w:fill="auto"/>
          </w:tcPr>
          <w:p w14:paraId="506FB3F6" w14:textId="77777777" w:rsidR="00683B6A" w:rsidRPr="0050431F" w:rsidRDefault="00683B6A" w:rsidP="00AB3C4B">
            <w:pPr>
              <w:pStyle w:val="TAC"/>
              <w:rPr>
                <w:rFonts w:cs="Arial"/>
                <w:lang w:eastAsia="en-US"/>
              </w:rPr>
            </w:pPr>
          </w:p>
        </w:tc>
        <w:tc>
          <w:tcPr>
            <w:tcW w:w="1701" w:type="dxa"/>
            <w:shd w:val="clear" w:color="auto" w:fill="auto"/>
          </w:tcPr>
          <w:p w14:paraId="6857CB04" w14:textId="77777777" w:rsidR="00683B6A" w:rsidRPr="0050431F" w:rsidRDefault="00683B6A" w:rsidP="00AB3C4B">
            <w:pPr>
              <w:pStyle w:val="TAC"/>
              <w:rPr>
                <w:rFonts w:cs="v5.0.0"/>
                <w:lang w:eastAsia="zh-CN"/>
              </w:rPr>
            </w:pPr>
            <w:r w:rsidRPr="0050431F">
              <w:rPr>
                <w:rFonts w:cs="v5.0.0"/>
                <w:lang w:eastAsia="en-US"/>
              </w:rPr>
              <w:t xml:space="preserve">1850 </w:t>
            </w:r>
            <w:r w:rsidRPr="0050431F">
              <w:rPr>
                <w:rFonts w:cs="v5.0.0"/>
                <w:lang w:eastAsia="en-US"/>
              </w:rPr>
              <w:noBreakHyphen/>
              <w:t xml:space="preserve"> 1910 MHz</w:t>
            </w:r>
          </w:p>
          <w:p w14:paraId="0B1452D1" w14:textId="77777777" w:rsidR="00683B6A" w:rsidRPr="0050431F" w:rsidRDefault="00683B6A" w:rsidP="00AB3C4B">
            <w:pPr>
              <w:pStyle w:val="TAC"/>
              <w:rPr>
                <w:rFonts w:cs="Arial"/>
                <w:lang w:eastAsia="zh-CN"/>
              </w:rPr>
            </w:pPr>
          </w:p>
        </w:tc>
        <w:tc>
          <w:tcPr>
            <w:tcW w:w="992" w:type="dxa"/>
            <w:shd w:val="clear" w:color="auto" w:fill="auto"/>
          </w:tcPr>
          <w:p w14:paraId="25B9C0CB" w14:textId="77777777" w:rsidR="00683B6A" w:rsidRPr="0050431F" w:rsidRDefault="00683B6A" w:rsidP="00AB3C4B">
            <w:pPr>
              <w:pStyle w:val="TAC"/>
              <w:rPr>
                <w:rFonts w:cs="Arial"/>
                <w:lang w:eastAsia="en-US"/>
              </w:rPr>
            </w:pPr>
            <w:r w:rsidRPr="0050431F">
              <w:rPr>
                <w:rFonts w:cs="v5.0.0"/>
                <w:lang w:eastAsia="en-US"/>
              </w:rPr>
              <w:t>-61 dBm</w:t>
            </w:r>
          </w:p>
        </w:tc>
        <w:tc>
          <w:tcPr>
            <w:tcW w:w="1276" w:type="dxa"/>
            <w:shd w:val="clear" w:color="auto" w:fill="auto"/>
          </w:tcPr>
          <w:p w14:paraId="6225ED4E"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40DC710"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2</w:t>
            </w:r>
            <w:r w:rsidR="009002E0" w:rsidRPr="0050431F">
              <w:rPr>
                <w:rFonts w:cs="v5.0.0"/>
                <w:lang w:eastAsia="zh-CN"/>
              </w:rPr>
              <w:t xml:space="preserve"> or 25</w:t>
            </w:r>
            <w:r w:rsidRPr="0050431F">
              <w:rPr>
                <w:rFonts w:cs="v5.0.0"/>
                <w:lang w:eastAsia="en-US"/>
              </w:rPr>
              <w:t>, since it is already covered by the requirement in sub-clause 6.6.1.5.4.</w:t>
            </w:r>
            <w:r w:rsidR="00C462C9" w:rsidRPr="0050431F">
              <w:rPr>
                <w:rFonts w:cs="v5.0.0"/>
                <w:lang w:eastAsia="en-US"/>
              </w:rPr>
              <w:t xml:space="preserve"> </w:t>
            </w: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35.</w:t>
            </w:r>
          </w:p>
        </w:tc>
      </w:tr>
      <w:tr w:rsidR="00683B6A" w:rsidRPr="0050431F" w14:paraId="058A5178" w14:textId="77777777" w:rsidTr="00197E28">
        <w:trPr>
          <w:cantSplit/>
          <w:trHeight w:val="113"/>
          <w:jc w:val="center"/>
        </w:trPr>
        <w:tc>
          <w:tcPr>
            <w:tcW w:w="1302" w:type="dxa"/>
            <w:vMerge w:val="restart"/>
            <w:shd w:val="clear" w:color="auto" w:fill="auto"/>
          </w:tcPr>
          <w:p w14:paraId="6B5505D5" w14:textId="77777777" w:rsidR="00683B6A" w:rsidRPr="0050431F" w:rsidRDefault="00683B6A" w:rsidP="00AB3C4B">
            <w:pPr>
              <w:pStyle w:val="TAC"/>
              <w:rPr>
                <w:rFonts w:cs="Arial"/>
                <w:lang w:eastAsia="en-US"/>
              </w:rPr>
            </w:pPr>
            <w:r w:rsidRPr="0050431F">
              <w:rPr>
                <w:rFonts w:cs="Arial"/>
                <w:lang w:eastAsia="en-US"/>
              </w:rPr>
              <w:t>GSM850</w:t>
            </w:r>
            <w:r w:rsidR="00893386" w:rsidRPr="0050431F">
              <w:rPr>
                <w:rFonts w:cs="v5.0.0"/>
                <w:lang w:eastAsia="en-US"/>
              </w:rPr>
              <w:t xml:space="preserve"> or CDMA850</w:t>
            </w:r>
          </w:p>
        </w:tc>
        <w:tc>
          <w:tcPr>
            <w:tcW w:w="1701" w:type="dxa"/>
            <w:shd w:val="clear" w:color="auto" w:fill="auto"/>
          </w:tcPr>
          <w:p w14:paraId="37CDA49B" w14:textId="77777777" w:rsidR="00683B6A" w:rsidRPr="0050431F" w:rsidRDefault="00683B6A" w:rsidP="00AB3C4B">
            <w:pPr>
              <w:pStyle w:val="TAC"/>
              <w:rPr>
                <w:rFonts w:cs="Arial"/>
                <w:lang w:eastAsia="en-US"/>
              </w:rPr>
            </w:pPr>
            <w:r w:rsidRPr="0050431F">
              <w:rPr>
                <w:rFonts w:cs="v5.0.0"/>
                <w:lang w:eastAsia="en-US"/>
              </w:rPr>
              <w:t>869 - 894 MHz</w:t>
            </w:r>
          </w:p>
        </w:tc>
        <w:tc>
          <w:tcPr>
            <w:tcW w:w="992" w:type="dxa"/>
            <w:shd w:val="clear" w:color="auto" w:fill="auto"/>
          </w:tcPr>
          <w:p w14:paraId="67309B42" w14:textId="77777777" w:rsidR="00683B6A" w:rsidRPr="0050431F" w:rsidRDefault="00683B6A" w:rsidP="00AB3C4B">
            <w:pPr>
              <w:pStyle w:val="TAC"/>
              <w:rPr>
                <w:rFonts w:cs="Arial"/>
                <w:lang w:eastAsia="en-US"/>
              </w:rPr>
            </w:pPr>
            <w:r w:rsidRPr="0050431F">
              <w:rPr>
                <w:rFonts w:cs="v5.0.0"/>
                <w:lang w:eastAsia="en-US"/>
              </w:rPr>
              <w:t>-57 dBm</w:t>
            </w:r>
          </w:p>
        </w:tc>
        <w:tc>
          <w:tcPr>
            <w:tcW w:w="1276" w:type="dxa"/>
            <w:shd w:val="clear" w:color="auto" w:fill="auto"/>
          </w:tcPr>
          <w:p w14:paraId="4EC121B8"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2377B84"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 xml:space="preserve">BS operating in band 5 </w:t>
            </w:r>
            <w:r w:rsidR="003867CE" w:rsidRPr="0050431F">
              <w:rPr>
                <w:rFonts w:cs="v5.0.0"/>
                <w:lang w:eastAsia="en-US"/>
              </w:rPr>
              <w:t>or 26.</w:t>
            </w:r>
            <w:r w:rsidR="00D8102F" w:rsidRPr="0050431F">
              <w:rPr>
                <w:rFonts w:cs="Arial"/>
                <w:lang w:eastAsia="en-US"/>
              </w:rPr>
              <w:t xml:space="preserve"> This requirement applies to E-UTRA BS operating in Band 27 for the frequency range 879-894 MHz.</w:t>
            </w:r>
          </w:p>
        </w:tc>
      </w:tr>
      <w:tr w:rsidR="00683B6A" w:rsidRPr="0050431F" w14:paraId="1772075A" w14:textId="77777777" w:rsidTr="00197E28">
        <w:trPr>
          <w:cantSplit/>
          <w:trHeight w:val="113"/>
          <w:jc w:val="center"/>
        </w:trPr>
        <w:tc>
          <w:tcPr>
            <w:tcW w:w="1302" w:type="dxa"/>
            <w:vMerge/>
            <w:shd w:val="clear" w:color="auto" w:fill="auto"/>
          </w:tcPr>
          <w:p w14:paraId="26642C42" w14:textId="77777777" w:rsidR="00683B6A" w:rsidRPr="0050431F" w:rsidRDefault="00683B6A" w:rsidP="00AB3C4B">
            <w:pPr>
              <w:pStyle w:val="TAC"/>
              <w:rPr>
                <w:rFonts w:cs="Arial"/>
                <w:lang w:eastAsia="en-US"/>
              </w:rPr>
            </w:pPr>
          </w:p>
        </w:tc>
        <w:tc>
          <w:tcPr>
            <w:tcW w:w="1701" w:type="dxa"/>
            <w:shd w:val="clear" w:color="auto" w:fill="auto"/>
          </w:tcPr>
          <w:p w14:paraId="6C029446" w14:textId="77777777" w:rsidR="00683B6A" w:rsidRPr="0050431F" w:rsidRDefault="00683B6A" w:rsidP="00AB3C4B">
            <w:pPr>
              <w:pStyle w:val="TAC"/>
              <w:rPr>
                <w:rFonts w:cs="v5.0.0"/>
                <w:lang w:eastAsia="en-US"/>
              </w:rPr>
            </w:pPr>
            <w:r w:rsidRPr="0050431F">
              <w:rPr>
                <w:rFonts w:cs="v5.0.0"/>
                <w:lang w:eastAsia="en-US"/>
              </w:rPr>
              <w:t xml:space="preserve">824 </w:t>
            </w:r>
            <w:r w:rsidRPr="0050431F">
              <w:rPr>
                <w:rFonts w:cs="v5.0.0"/>
                <w:lang w:eastAsia="en-US"/>
              </w:rPr>
              <w:noBreakHyphen/>
              <w:t xml:space="preserve"> 849 MHz</w:t>
            </w:r>
          </w:p>
        </w:tc>
        <w:tc>
          <w:tcPr>
            <w:tcW w:w="992" w:type="dxa"/>
            <w:shd w:val="clear" w:color="auto" w:fill="auto"/>
          </w:tcPr>
          <w:p w14:paraId="39FF3964" w14:textId="77777777" w:rsidR="00683B6A" w:rsidRPr="0050431F" w:rsidRDefault="00683B6A" w:rsidP="00AB3C4B">
            <w:pPr>
              <w:pStyle w:val="TAC"/>
              <w:rPr>
                <w:rFonts w:cs="v5.0.0"/>
                <w:lang w:eastAsia="en-US"/>
              </w:rPr>
            </w:pPr>
            <w:r w:rsidRPr="0050431F">
              <w:rPr>
                <w:rFonts w:cs="v5.0.0"/>
                <w:lang w:eastAsia="en-US"/>
              </w:rPr>
              <w:t>-61 dBm</w:t>
            </w:r>
          </w:p>
        </w:tc>
        <w:tc>
          <w:tcPr>
            <w:tcW w:w="1276" w:type="dxa"/>
            <w:shd w:val="clear" w:color="auto" w:fill="auto"/>
          </w:tcPr>
          <w:p w14:paraId="0F4983D4" w14:textId="77777777" w:rsidR="00683B6A" w:rsidRPr="0050431F" w:rsidRDefault="00683B6A" w:rsidP="00AB3C4B">
            <w:pPr>
              <w:pStyle w:val="TAC"/>
              <w:rPr>
                <w:rFonts w:cs="v5.0.0"/>
                <w:lang w:eastAsia="en-US"/>
              </w:rPr>
            </w:pPr>
            <w:r w:rsidRPr="0050431F">
              <w:rPr>
                <w:rFonts w:cs="v5.0.0"/>
                <w:lang w:eastAsia="en-US"/>
              </w:rPr>
              <w:t>100 kHz</w:t>
            </w:r>
          </w:p>
        </w:tc>
        <w:tc>
          <w:tcPr>
            <w:tcW w:w="4422" w:type="dxa"/>
            <w:shd w:val="clear" w:color="auto" w:fill="auto"/>
          </w:tcPr>
          <w:p w14:paraId="12530EF8" w14:textId="77777777" w:rsidR="00683B6A" w:rsidRPr="0050431F" w:rsidRDefault="00683B6A" w:rsidP="000715EC">
            <w:pPr>
              <w:pStyle w:val="TAL"/>
              <w:rPr>
                <w:rFonts w:cs="v5.0.0"/>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5</w:t>
            </w:r>
            <w:r w:rsidR="003867CE" w:rsidRPr="0050431F">
              <w:rPr>
                <w:rFonts w:cs="v5.0.0"/>
                <w:lang w:eastAsia="en-US"/>
              </w:rPr>
              <w:t xml:space="preserve"> or 26</w:t>
            </w:r>
            <w:r w:rsidRPr="0050431F">
              <w:rPr>
                <w:rFonts w:cs="v5.0.0"/>
                <w:lang w:eastAsia="en-US"/>
              </w:rPr>
              <w:t>, since it is already covered by the requirement in sub-clause 6.6.1.5.4.</w:t>
            </w:r>
            <w:r w:rsidR="00D8102F" w:rsidRPr="0050431F">
              <w:rPr>
                <w:rFonts w:cs="v5.0.0"/>
                <w:lang w:eastAsia="en-US"/>
              </w:rPr>
              <w:t xml:space="preserve"> </w:t>
            </w:r>
            <w:r w:rsidR="00D8102F" w:rsidRPr="0050431F">
              <w:rPr>
                <w:rFonts w:cs="Arial"/>
                <w:lang w:eastAsia="en-US"/>
              </w:rPr>
              <w:t>For BS operating in Band 27, it</w:t>
            </w:r>
            <w:r w:rsidR="00D8102F" w:rsidRPr="0050431F">
              <w:rPr>
                <w:rFonts w:eastAsia="MS PGothic" w:cs="Arial"/>
                <w:kern w:val="24"/>
                <w:szCs w:val="22"/>
                <w:lang w:eastAsia="en-US"/>
              </w:rPr>
              <w:t xml:space="preserve"> applies 3 MHz below the Band 27 downlink operating band</w:t>
            </w:r>
            <w:r w:rsidR="00D8102F" w:rsidRPr="0050431F">
              <w:rPr>
                <w:rFonts w:cs="Arial"/>
                <w:lang w:eastAsia="en-US"/>
              </w:rPr>
              <w:t>.</w:t>
            </w:r>
          </w:p>
        </w:tc>
      </w:tr>
      <w:tr w:rsidR="00683B6A" w:rsidRPr="0050431F" w14:paraId="039D8A16" w14:textId="77777777" w:rsidTr="00197E28">
        <w:trPr>
          <w:cantSplit/>
          <w:trHeight w:val="113"/>
          <w:jc w:val="center"/>
        </w:trPr>
        <w:tc>
          <w:tcPr>
            <w:tcW w:w="1302" w:type="dxa"/>
            <w:vMerge w:val="restart"/>
            <w:shd w:val="clear" w:color="auto" w:fill="auto"/>
          </w:tcPr>
          <w:p w14:paraId="0C90D793"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 or </w:t>
            </w:r>
          </w:p>
          <w:p w14:paraId="2BAAC7A5" w14:textId="77777777" w:rsidR="00683B6A" w:rsidRPr="00552333" w:rsidRDefault="00683B6A" w:rsidP="00AB3C4B">
            <w:pPr>
              <w:pStyle w:val="TAC"/>
              <w:rPr>
                <w:rFonts w:cs="Arial"/>
                <w:lang w:val="sv-FI" w:eastAsia="en-US"/>
              </w:rPr>
            </w:pPr>
            <w:r w:rsidRPr="00552333">
              <w:rPr>
                <w:rFonts w:cs="Arial"/>
                <w:lang w:val="sv-FI" w:eastAsia="en-US"/>
              </w:rPr>
              <w:t xml:space="preserve">E-UTRA Band 1 </w:t>
            </w:r>
          </w:p>
        </w:tc>
        <w:tc>
          <w:tcPr>
            <w:tcW w:w="1701" w:type="dxa"/>
            <w:shd w:val="clear" w:color="auto" w:fill="auto"/>
          </w:tcPr>
          <w:p w14:paraId="51B9C2FB" w14:textId="77777777" w:rsidR="00683B6A" w:rsidRPr="0050431F" w:rsidRDefault="00683B6A" w:rsidP="00AB3C4B">
            <w:pPr>
              <w:pStyle w:val="TAC"/>
              <w:rPr>
                <w:rFonts w:cs="Arial"/>
                <w:lang w:eastAsia="en-US"/>
              </w:rPr>
            </w:pPr>
            <w:r w:rsidRPr="0050431F">
              <w:rPr>
                <w:rFonts w:cs="Arial"/>
                <w:lang w:eastAsia="en-US"/>
              </w:rPr>
              <w:t>2110 - 2170 MHz</w:t>
            </w:r>
          </w:p>
        </w:tc>
        <w:tc>
          <w:tcPr>
            <w:tcW w:w="992" w:type="dxa"/>
            <w:shd w:val="clear" w:color="auto" w:fill="auto"/>
          </w:tcPr>
          <w:p w14:paraId="5E7A004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96AAA7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C1A9A47"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w:t>
            </w:r>
            <w:r w:rsidR="00E17C26" w:rsidRPr="0050431F">
              <w:rPr>
                <w:rFonts w:cs="v5.0.0"/>
                <w:lang w:eastAsia="en-US"/>
              </w:rPr>
              <w:t xml:space="preserve"> or 65 .</w:t>
            </w:r>
          </w:p>
        </w:tc>
      </w:tr>
      <w:tr w:rsidR="00683B6A" w:rsidRPr="0050431F" w14:paraId="023715C2" w14:textId="77777777" w:rsidTr="00197E28">
        <w:trPr>
          <w:cantSplit/>
          <w:trHeight w:val="113"/>
          <w:jc w:val="center"/>
        </w:trPr>
        <w:tc>
          <w:tcPr>
            <w:tcW w:w="1302" w:type="dxa"/>
            <w:vMerge/>
            <w:shd w:val="clear" w:color="auto" w:fill="auto"/>
          </w:tcPr>
          <w:p w14:paraId="4DC71DDF" w14:textId="77777777" w:rsidR="00683B6A" w:rsidRPr="0050431F" w:rsidRDefault="00683B6A" w:rsidP="00AB3C4B">
            <w:pPr>
              <w:pStyle w:val="TAC"/>
              <w:rPr>
                <w:rFonts w:cs="Arial"/>
                <w:lang w:eastAsia="en-US"/>
              </w:rPr>
            </w:pPr>
          </w:p>
        </w:tc>
        <w:tc>
          <w:tcPr>
            <w:tcW w:w="1701" w:type="dxa"/>
            <w:shd w:val="clear" w:color="auto" w:fill="auto"/>
          </w:tcPr>
          <w:p w14:paraId="6AD1D079" w14:textId="77777777" w:rsidR="00683B6A" w:rsidRPr="0050431F" w:rsidRDefault="00683B6A" w:rsidP="00AB3C4B">
            <w:pPr>
              <w:pStyle w:val="TAC"/>
              <w:rPr>
                <w:rFonts w:cs="Arial"/>
                <w:lang w:eastAsia="zh-CN"/>
              </w:rPr>
            </w:pPr>
            <w:r w:rsidRPr="0050431F">
              <w:rPr>
                <w:rFonts w:cs="Arial"/>
                <w:lang w:eastAsia="en-US"/>
              </w:rPr>
              <w:t>1920 - 1980 MHz</w:t>
            </w:r>
          </w:p>
          <w:p w14:paraId="0E379158" w14:textId="77777777" w:rsidR="00683B6A" w:rsidRPr="0050431F" w:rsidRDefault="00683B6A" w:rsidP="00AB3C4B">
            <w:pPr>
              <w:pStyle w:val="TAC"/>
              <w:rPr>
                <w:rFonts w:cs="Arial"/>
                <w:lang w:eastAsia="zh-CN"/>
              </w:rPr>
            </w:pPr>
          </w:p>
        </w:tc>
        <w:tc>
          <w:tcPr>
            <w:tcW w:w="992" w:type="dxa"/>
            <w:shd w:val="clear" w:color="auto" w:fill="auto"/>
          </w:tcPr>
          <w:p w14:paraId="04CF994A"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B3867D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DF3EF7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w:t>
            </w:r>
            <w:r w:rsidR="00E17C26" w:rsidRPr="0050431F">
              <w:rPr>
                <w:rFonts w:cs="Arial"/>
                <w:lang w:eastAsia="en-US"/>
              </w:rPr>
              <w:t xml:space="preserve"> or 65</w:t>
            </w:r>
            <w:r w:rsidRPr="0050431F">
              <w:rPr>
                <w:rFonts w:cs="Arial"/>
                <w:lang w:eastAsia="en-US"/>
              </w:rPr>
              <w:t>,</w:t>
            </w:r>
            <w:r w:rsidRPr="0050431F">
              <w:rPr>
                <w:rFonts w:cs="v5.0.0"/>
                <w:lang w:eastAsia="en-US"/>
              </w:rPr>
              <w:t xml:space="preserve"> since it is already covered by the requirement in sub-clause 6.6.1.5.4.</w:t>
            </w:r>
          </w:p>
        </w:tc>
      </w:tr>
      <w:tr w:rsidR="00683B6A" w:rsidRPr="0050431F" w14:paraId="1C33418B" w14:textId="77777777" w:rsidTr="00197E28">
        <w:trPr>
          <w:cantSplit/>
          <w:trHeight w:val="113"/>
          <w:jc w:val="center"/>
        </w:trPr>
        <w:tc>
          <w:tcPr>
            <w:tcW w:w="1302" w:type="dxa"/>
            <w:vMerge w:val="restart"/>
            <w:shd w:val="clear" w:color="auto" w:fill="auto"/>
          </w:tcPr>
          <w:p w14:paraId="164A5F50"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II or </w:t>
            </w:r>
          </w:p>
          <w:p w14:paraId="3E373D82" w14:textId="77777777" w:rsidR="00683B6A" w:rsidRPr="00552333" w:rsidRDefault="00683B6A" w:rsidP="00AB3C4B">
            <w:pPr>
              <w:pStyle w:val="TAC"/>
              <w:rPr>
                <w:rFonts w:cs="Arial"/>
                <w:lang w:val="sv-FI" w:eastAsia="en-US"/>
              </w:rPr>
            </w:pPr>
            <w:r w:rsidRPr="00552333">
              <w:rPr>
                <w:rFonts w:cs="Arial"/>
                <w:lang w:val="sv-FI" w:eastAsia="en-US"/>
              </w:rPr>
              <w:t>E-UTRA Band 2</w:t>
            </w:r>
          </w:p>
        </w:tc>
        <w:tc>
          <w:tcPr>
            <w:tcW w:w="1701" w:type="dxa"/>
            <w:shd w:val="clear" w:color="auto" w:fill="auto"/>
          </w:tcPr>
          <w:p w14:paraId="683F6C9B" w14:textId="77777777" w:rsidR="00683B6A" w:rsidRPr="0050431F" w:rsidRDefault="00683B6A" w:rsidP="00AB3C4B">
            <w:pPr>
              <w:pStyle w:val="TAC"/>
              <w:rPr>
                <w:rFonts w:cs="Arial"/>
                <w:lang w:eastAsia="zh-CN"/>
              </w:rPr>
            </w:pPr>
            <w:r w:rsidRPr="0050431F">
              <w:rPr>
                <w:rFonts w:cs="Arial"/>
                <w:lang w:eastAsia="en-US"/>
              </w:rPr>
              <w:t>1930 - 1990 MHz</w:t>
            </w:r>
          </w:p>
          <w:p w14:paraId="643661FB" w14:textId="77777777" w:rsidR="00683B6A" w:rsidRPr="0050431F" w:rsidRDefault="00683B6A" w:rsidP="00AB3C4B">
            <w:pPr>
              <w:pStyle w:val="TAC"/>
              <w:rPr>
                <w:rFonts w:cs="Arial"/>
                <w:lang w:eastAsia="zh-CN"/>
              </w:rPr>
            </w:pPr>
          </w:p>
        </w:tc>
        <w:tc>
          <w:tcPr>
            <w:tcW w:w="992" w:type="dxa"/>
            <w:shd w:val="clear" w:color="auto" w:fill="auto"/>
          </w:tcPr>
          <w:p w14:paraId="1559B4B3"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D75FAB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21F0C9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AB5812" w:rsidRPr="0050431F">
              <w:rPr>
                <w:rFonts w:cs="Arial"/>
                <w:lang w:eastAsia="zh-CN"/>
              </w:rPr>
              <w:t xml:space="preserve">, </w:t>
            </w:r>
            <w:r w:rsidR="009002E0" w:rsidRPr="0050431F">
              <w:rPr>
                <w:rFonts w:cs="Arial"/>
                <w:lang w:eastAsia="zh-CN"/>
              </w:rPr>
              <w:t>25</w:t>
            </w:r>
            <w:r w:rsidR="00AB5812" w:rsidRPr="0050431F">
              <w:rPr>
                <w:rFonts w:cs="Arial"/>
                <w:lang w:eastAsia="zh-CN"/>
              </w:rPr>
              <w:t xml:space="preserve"> or 70</w:t>
            </w:r>
            <w:r w:rsidRPr="0050431F">
              <w:rPr>
                <w:rFonts w:cs="Arial"/>
                <w:lang w:eastAsia="en-US"/>
              </w:rPr>
              <w:t>.</w:t>
            </w:r>
            <w:r w:rsidR="00C462C9" w:rsidRPr="0050431F">
              <w:rPr>
                <w:rFonts w:cs="Arial"/>
                <w:lang w:eastAsia="en-US"/>
              </w:rPr>
              <w:t xml:space="preserve"> </w:t>
            </w:r>
          </w:p>
        </w:tc>
      </w:tr>
      <w:tr w:rsidR="00683B6A" w:rsidRPr="0050431F" w14:paraId="5C9B1BEC" w14:textId="77777777" w:rsidTr="00197E28">
        <w:trPr>
          <w:cantSplit/>
          <w:trHeight w:val="113"/>
          <w:jc w:val="center"/>
        </w:trPr>
        <w:tc>
          <w:tcPr>
            <w:tcW w:w="1302" w:type="dxa"/>
            <w:vMerge/>
            <w:shd w:val="clear" w:color="auto" w:fill="auto"/>
          </w:tcPr>
          <w:p w14:paraId="756643EA" w14:textId="77777777" w:rsidR="00683B6A" w:rsidRPr="0050431F" w:rsidRDefault="00683B6A" w:rsidP="00AB3C4B">
            <w:pPr>
              <w:pStyle w:val="TAC"/>
              <w:rPr>
                <w:rFonts w:cs="Arial"/>
                <w:lang w:eastAsia="en-US"/>
              </w:rPr>
            </w:pPr>
          </w:p>
        </w:tc>
        <w:tc>
          <w:tcPr>
            <w:tcW w:w="1701" w:type="dxa"/>
            <w:shd w:val="clear" w:color="auto" w:fill="auto"/>
          </w:tcPr>
          <w:p w14:paraId="6F4860B7" w14:textId="77777777" w:rsidR="00683B6A" w:rsidRPr="0050431F" w:rsidRDefault="00683B6A" w:rsidP="00AB3C4B">
            <w:pPr>
              <w:pStyle w:val="TAC"/>
              <w:rPr>
                <w:rFonts w:cs="Arial"/>
                <w:lang w:eastAsia="zh-CN"/>
              </w:rPr>
            </w:pPr>
            <w:r w:rsidRPr="0050431F">
              <w:rPr>
                <w:rFonts w:cs="Arial"/>
                <w:lang w:eastAsia="en-US"/>
              </w:rPr>
              <w:t>1850 - 1910 MHz</w:t>
            </w:r>
          </w:p>
          <w:p w14:paraId="46B33E4C" w14:textId="77777777" w:rsidR="00683B6A" w:rsidRPr="0050431F" w:rsidRDefault="00683B6A" w:rsidP="00AB3C4B">
            <w:pPr>
              <w:pStyle w:val="TAC"/>
              <w:rPr>
                <w:rFonts w:cs="Arial"/>
                <w:lang w:eastAsia="zh-CN"/>
              </w:rPr>
            </w:pPr>
          </w:p>
        </w:tc>
        <w:tc>
          <w:tcPr>
            <w:tcW w:w="992" w:type="dxa"/>
            <w:shd w:val="clear" w:color="auto" w:fill="auto"/>
          </w:tcPr>
          <w:p w14:paraId="6569C026"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4FD6A2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8DDB5F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9002E0" w:rsidRPr="0050431F">
              <w:rPr>
                <w:rFonts w:cs="Arial"/>
                <w:lang w:eastAsia="zh-CN"/>
              </w:rPr>
              <w:t xml:space="preserve"> or 25</w:t>
            </w:r>
            <w:r w:rsidRPr="0050431F">
              <w:rPr>
                <w:rFonts w:cs="Arial"/>
                <w:lang w:eastAsia="en-US"/>
              </w:rPr>
              <w:t xml:space="preserve">, </w:t>
            </w:r>
            <w:r w:rsidRPr="0050431F">
              <w:rPr>
                <w:rFonts w:cs="v5.0.0"/>
                <w:lang w:eastAsia="en-US"/>
              </w:rPr>
              <w:t>since it is already covered by the requirement in sub-clause 6.6.1.5.4</w:t>
            </w:r>
          </w:p>
        </w:tc>
      </w:tr>
      <w:tr w:rsidR="00683B6A" w:rsidRPr="0050431F" w14:paraId="5DFF51BC" w14:textId="77777777" w:rsidTr="00197E28">
        <w:trPr>
          <w:cantSplit/>
          <w:jc w:val="center"/>
        </w:trPr>
        <w:tc>
          <w:tcPr>
            <w:tcW w:w="1302" w:type="dxa"/>
            <w:vMerge w:val="restart"/>
            <w:shd w:val="clear" w:color="auto" w:fill="auto"/>
          </w:tcPr>
          <w:p w14:paraId="458B2059" w14:textId="77777777" w:rsidR="00683B6A" w:rsidRPr="0050431F" w:rsidRDefault="00683B6A" w:rsidP="00AB3C4B">
            <w:pPr>
              <w:pStyle w:val="TAC"/>
              <w:rPr>
                <w:rFonts w:cs="Arial"/>
                <w:lang w:eastAsia="en-US"/>
              </w:rPr>
            </w:pPr>
            <w:r w:rsidRPr="0050431F">
              <w:rPr>
                <w:rFonts w:cs="Arial"/>
                <w:lang w:eastAsia="en-US"/>
              </w:rPr>
              <w:t xml:space="preserve">UTRA FDD Band III or </w:t>
            </w:r>
          </w:p>
          <w:p w14:paraId="0564DA97" w14:textId="77777777" w:rsidR="00683B6A" w:rsidRPr="0050431F" w:rsidRDefault="00683B6A" w:rsidP="00AB3C4B">
            <w:pPr>
              <w:pStyle w:val="TAC"/>
              <w:rPr>
                <w:rFonts w:cs="Arial"/>
                <w:lang w:eastAsia="en-US"/>
              </w:rPr>
            </w:pPr>
            <w:r w:rsidRPr="0050431F">
              <w:rPr>
                <w:rFonts w:cs="Arial"/>
                <w:lang w:eastAsia="en-US"/>
              </w:rPr>
              <w:t xml:space="preserve">E-UTRA Band 3 </w:t>
            </w:r>
            <w:r w:rsidRPr="0050431F">
              <w:rPr>
                <w:rFonts w:cs="Arial"/>
                <w:lang w:eastAsia="en-US"/>
              </w:rPr>
              <w:br/>
              <w:t>(Note 3)</w:t>
            </w:r>
          </w:p>
        </w:tc>
        <w:tc>
          <w:tcPr>
            <w:tcW w:w="1701" w:type="dxa"/>
            <w:shd w:val="clear" w:color="auto" w:fill="auto"/>
          </w:tcPr>
          <w:p w14:paraId="092287AF" w14:textId="77777777" w:rsidR="00683B6A" w:rsidRPr="0050431F" w:rsidRDefault="00683B6A" w:rsidP="00AB3C4B">
            <w:pPr>
              <w:pStyle w:val="TAC"/>
              <w:rPr>
                <w:rFonts w:cs="Arial"/>
                <w:lang w:eastAsia="zh-CN"/>
              </w:rPr>
            </w:pPr>
            <w:r w:rsidRPr="0050431F">
              <w:rPr>
                <w:rFonts w:cs="Arial"/>
                <w:lang w:eastAsia="en-US"/>
              </w:rPr>
              <w:t>1805 - 1880 MHz</w:t>
            </w:r>
          </w:p>
        </w:tc>
        <w:tc>
          <w:tcPr>
            <w:tcW w:w="992" w:type="dxa"/>
            <w:shd w:val="clear" w:color="auto" w:fill="auto"/>
          </w:tcPr>
          <w:p w14:paraId="0CBBFA3A"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27B38A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C38E6E8"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w:t>
            </w:r>
            <w:r w:rsidR="000517DC" w:rsidRPr="0050431F">
              <w:rPr>
                <w:rFonts w:cs="Arial"/>
                <w:lang w:eastAsia="en-US"/>
              </w:rPr>
              <w:t xml:space="preserve"> or 9</w:t>
            </w:r>
            <w:r w:rsidRPr="0050431F">
              <w:rPr>
                <w:rFonts w:cs="Arial"/>
                <w:lang w:eastAsia="en-US"/>
              </w:rPr>
              <w:t>.</w:t>
            </w:r>
          </w:p>
        </w:tc>
      </w:tr>
      <w:tr w:rsidR="00683B6A" w:rsidRPr="0050431F" w14:paraId="00CE3481" w14:textId="77777777" w:rsidTr="00197E28">
        <w:trPr>
          <w:cantSplit/>
          <w:trHeight w:val="113"/>
          <w:jc w:val="center"/>
        </w:trPr>
        <w:tc>
          <w:tcPr>
            <w:tcW w:w="1302" w:type="dxa"/>
            <w:vMerge/>
            <w:shd w:val="clear" w:color="auto" w:fill="auto"/>
          </w:tcPr>
          <w:p w14:paraId="26EF7217" w14:textId="77777777" w:rsidR="00683B6A" w:rsidRPr="0050431F" w:rsidRDefault="00683B6A" w:rsidP="00AB3C4B">
            <w:pPr>
              <w:pStyle w:val="TAC"/>
              <w:rPr>
                <w:rFonts w:cs="Arial"/>
                <w:lang w:eastAsia="en-US"/>
              </w:rPr>
            </w:pPr>
          </w:p>
        </w:tc>
        <w:tc>
          <w:tcPr>
            <w:tcW w:w="1701" w:type="dxa"/>
            <w:shd w:val="clear" w:color="auto" w:fill="auto"/>
          </w:tcPr>
          <w:p w14:paraId="4AF89932" w14:textId="77777777" w:rsidR="00683B6A" w:rsidRPr="0050431F" w:rsidRDefault="00683B6A" w:rsidP="00AB3C4B">
            <w:pPr>
              <w:pStyle w:val="TAC"/>
              <w:rPr>
                <w:rFonts w:cs="Arial"/>
                <w:lang w:eastAsia="en-US"/>
              </w:rPr>
            </w:pPr>
            <w:r w:rsidRPr="0050431F">
              <w:rPr>
                <w:rFonts w:cs="Arial"/>
                <w:lang w:eastAsia="en-US"/>
              </w:rPr>
              <w:t>1710 - 1785 MHz</w:t>
            </w:r>
          </w:p>
        </w:tc>
        <w:tc>
          <w:tcPr>
            <w:tcW w:w="992" w:type="dxa"/>
            <w:shd w:val="clear" w:color="auto" w:fill="auto"/>
          </w:tcPr>
          <w:p w14:paraId="3E19FFE3"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067A7073"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2389C1C" w14:textId="77777777" w:rsidR="000517DC"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3, </w:t>
            </w:r>
            <w:r w:rsidRPr="0050431F">
              <w:rPr>
                <w:rFonts w:cs="v5.0.0"/>
                <w:lang w:eastAsia="en-US"/>
              </w:rPr>
              <w:t>since it is already covered by the requirement in sub-clause 6.6.1.5.4.</w:t>
            </w:r>
            <w:r w:rsidR="000517DC" w:rsidRPr="0050431F">
              <w:rPr>
                <w:rFonts w:cs="v5.0.0"/>
                <w:lang w:eastAsia="en-US"/>
              </w:rPr>
              <w:t xml:space="preserve"> </w:t>
            </w:r>
          </w:p>
          <w:p w14:paraId="70C997B7" w14:textId="77777777" w:rsidR="00683B6A" w:rsidRPr="0050431F" w:rsidRDefault="000517DC" w:rsidP="000715EC">
            <w:pPr>
              <w:pStyle w:val="TAL"/>
              <w:rPr>
                <w:rFonts w:cs="Arial"/>
                <w:lang w:eastAsia="en-US"/>
              </w:rPr>
            </w:pPr>
            <w:r w:rsidRPr="0050431F">
              <w:rPr>
                <w:rFonts w:cs="Arial"/>
                <w:lang w:eastAsia="en-US"/>
              </w:rPr>
              <w:t>For BS operating in band 9, it applies for 1710 MHz to 1749.9 MHz and 1784.9 MHz to 1785 MHz, while the rest is covered in sub-clause 6.6.1.5.4.</w:t>
            </w:r>
          </w:p>
        </w:tc>
      </w:tr>
      <w:tr w:rsidR="00683B6A" w:rsidRPr="0050431F" w14:paraId="11BC6A7D" w14:textId="77777777" w:rsidTr="00197E28">
        <w:trPr>
          <w:cantSplit/>
          <w:trHeight w:val="113"/>
          <w:jc w:val="center"/>
        </w:trPr>
        <w:tc>
          <w:tcPr>
            <w:tcW w:w="1302" w:type="dxa"/>
            <w:vMerge w:val="restart"/>
            <w:shd w:val="clear" w:color="auto" w:fill="auto"/>
          </w:tcPr>
          <w:p w14:paraId="01C0F76F"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IV or </w:t>
            </w:r>
          </w:p>
          <w:p w14:paraId="62E10423" w14:textId="77777777" w:rsidR="00683B6A" w:rsidRPr="00552333" w:rsidRDefault="00683B6A" w:rsidP="00AB3C4B">
            <w:pPr>
              <w:pStyle w:val="TAC"/>
              <w:rPr>
                <w:rFonts w:cs="Arial"/>
                <w:lang w:val="sv-FI" w:eastAsia="en-US"/>
              </w:rPr>
            </w:pPr>
            <w:r w:rsidRPr="00552333">
              <w:rPr>
                <w:rFonts w:cs="Arial"/>
                <w:lang w:val="sv-FI" w:eastAsia="en-US"/>
              </w:rPr>
              <w:t>E-UTRA Band 4</w:t>
            </w:r>
          </w:p>
        </w:tc>
        <w:tc>
          <w:tcPr>
            <w:tcW w:w="1701" w:type="dxa"/>
            <w:shd w:val="clear" w:color="auto" w:fill="auto"/>
          </w:tcPr>
          <w:p w14:paraId="6D689B7F" w14:textId="77777777" w:rsidR="00683B6A" w:rsidRPr="0050431F" w:rsidRDefault="00683B6A" w:rsidP="00AB3C4B">
            <w:pPr>
              <w:pStyle w:val="TAC"/>
              <w:rPr>
                <w:rFonts w:cs="Arial"/>
                <w:lang w:eastAsia="en-US"/>
              </w:rPr>
            </w:pPr>
            <w:r w:rsidRPr="0050431F">
              <w:rPr>
                <w:rFonts w:cs="Arial"/>
                <w:lang w:eastAsia="en-US"/>
              </w:rPr>
              <w:t>2110 - 2155 MHz</w:t>
            </w:r>
          </w:p>
        </w:tc>
        <w:tc>
          <w:tcPr>
            <w:tcW w:w="992" w:type="dxa"/>
            <w:shd w:val="clear" w:color="auto" w:fill="auto"/>
          </w:tcPr>
          <w:p w14:paraId="6122547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7D103B43"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2BE8335"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w:t>
            </w:r>
          </w:p>
        </w:tc>
      </w:tr>
      <w:tr w:rsidR="00683B6A" w:rsidRPr="0050431F" w14:paraId="2EDE70CC" w14:textId="77777777" w:rsidTr="00197E28">
        <w:trPr>
          <w:cantSplit/>
          <w:trHeight w:val="113"/>
          <w:jc w:val="center"/>
        </w:trPr>
        <w:tc>
          <w:tcPr>
            <w:tcW w:w="1302" w:type="dxa"/>
            <w:vMerge/>
            <w:shd w:val="clear" w:color="auto" w:fill="auto"/>
          </w:tcPr>
          <w:p w14:paraId="044DF5FC" w14:textId="77777777" w:rsidR="00683B6A" w:rsidRPr="0050431F" w:rsidRDefault="00683B6A" w:rsidP="00AB3C4B">
            <w:pPr>
              <w:pStyle w:val="TAC"/>
              <w:rPr>
                <w:rFonts w:cs="Arial"/>
                <w:lang w:eastAsia="en-US"/>
              </w:rPr>
            </w:pPr>
          </w:p>
        </w:tc>
        <w:tc>
          <w:tcPr>
            <w:tcW w:w="1701" w:type="dxa"/>
            <w:shd w:val="clear" w:color="auto" w:fill="auto"/>
          </w:tcPr>
          <w:p w14:paraId="3DE27D58" w14:textId="77777777" w:rsidR="00683B6A" w:rsidRPr="0050431F" w:rsidRDefault="00683B6A" w:rsidP="00AB3C4B">
            <w:pPr>
              <w:pStyle w:val="TAC"/>
              <w:rPr>
                <w:rFonts w:cs="Arial"/>
                <w:lang w:eastAsia="en-US"/>
              </w:rPr>
            </w:pPr>
            <w:r w:rsidRPr="0050431F">
              <w:rPr>
                <w:rFonts w:cs="Arial"/>
                <w:lang w:eastAsia="en-US"/>
              </w:rPr>
              <w:t>1710 - 1755 MHz</w:t>
            </w:r>
          </w:p>
        </w:tc>
        <w:tc>
          <w:tcPr>
            <w:tcW w:w="992" w:type="dxa"/>
            <w:shd w:val="clear" w:color="auto" w:fill="auto"/>
          </w:tcPr>
          <w:p w14:paraId="34EF66AC"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F4295D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87A821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 xml:space="preserve">, </w:t>
            </w:r>
            <w:r w:rsidRPr="0050431F">
              <w:rPr>
                <w:rFonts w:cs="v5.0.0"/>
                <w:lang w:eastAsia="en-US"/>
              </w:rPr>
              <w:t>since it is already covered by the requirement in sub-clause 6.6.1.5.4.</w:t>
            </w:r>
          </w:p>
        </w:tc>
      </w:tr>
      <w:tr w:rsidR="00683B6A" w:rsidRPr="0050431F" w14:paraId="3589DBF3" w14:textId="77777777" w:rsidTr="00197E28">
        <w:trPr>
          <w:cantSplit/>
          <w:trHeight w:val="113"/>
          <w:jc w:val="center"/>
        </w:trPr>
        <w:tc>
          <w:tcPr>
            <w:tcW w:w="1302" w:type="dxa"/>
            <w:vMerge w:val="restart"/>
            <w:shd w:val="clear" w:color="auto" w:fill="auto"/>
          </w:tcPr>
          <w:p w14:paraId="269A08EB"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 or </w:t>
            </w:r>
          </w:p>
          <w:p w14:paraId="7E54EBCB" w14:textId="77777777" w:rsidR="00683B6A" w:rsidRPr="00552333" w:rsidRDefault="00683B6A" w:rsidP="00AB3C4B">
            <w:pPr>
              <w:pStyle w:val="TAC"/>
              <w:rPr>
                <w:rFonts w:cs="Arial"/>
                <w:lang w:val="sv-FI" w:eastAsia="en-US"/>
              </w:rPr>
            </w:pPr>
            <w:r w:rsidRPr="00552333">
              <w:rPr>
                <w:rFonts w:cs="Arial"/>
                <w:lang w:val="sv-FI" w:eastAsia="en-US"/>
              </w:rPr>
              <w:t>E-UTRA Band 5</w:t>
            </w:r>
          </w:p>
        </w:tc>
        <w:tc>
          <w:tcPr>
            <w:tcW w:w="1701" w:type="dxa"/>
            <w:shd w:val="clear" w:color="auto" w:fill="auto"/>
          </w:tcPr>
          <w:p w14:paraId="1AE6D571" w14:textId="77777777" w:rsidR="00683B6A" w:rsidRPr="0050431F" w:rsidRDefault="00683B6A" w:rsidP="00AB3C4B">
            <w:pPr>
              <w:pStyle w:val="TAC"/>
              <w:rPr>
                <w:rFonts w:cs="Arial"/>
                <w:lang w:eastAsia="en-US"/>
              </w:rPr>
            </w:pPr>
            <w:r w:rsidRPr="0050431F">
              <w:rPr>
                <w:rFonts w:cs="Arial"/>
                <w:lang w:eastAsia="en-US"/>
              </w:rPr>
              <w:t>869 - 894 MHz</w:t>
            </w:r>
          </w:p>
        </w:tc>
        <w:tc>
          <w:tcPr>
            <w:tcW w:w="992" w:type="dxa"/>
            <w:shd w:val="clear" w:color="auto" w:fill="auto"/>
          </w:tcPr>
          <w:p w14:paraId="24970BEC"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1B1153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8850A1"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5</w:t>
            </w:r>
            <w:r w:rsidR="003867CE" w:rsidRPr="0050431F">
              <w:rPr>
                <w:rFonts w:cs="v5.0.0"/>
                <w:lang w:eastAsia="en-US"/>
              </w:rPr>
              <w:t xml:space="preserve"> or 26.</w:t>
            </w:r>
            <w:r w:rsidR="00D8102F" w:rsidRPr="0050431F">
              <w:rPr>
                <w:rFonts w:cs="v5.0.0"/>
                <w:lang w:eastAsia="en-US"/>
              </w:rPr>
              <w:t xml:space="preserve"> </w:t>
            </w:r>
            <w:r w:rsidR="00D8102F" w:rsidRPr="0050431F">
              <w:rPr>
                <w:rFonts w:cs="Arial"/>
                <w:lang w:eastAsia="en-US"/>
              </w:rPr>
              <w:t>This requirement applies to E-UTRA BS operating in Band 27 for the frequency range 879-894 MHz.</w:t>
            </w:r>
          </w:p>
        </w:tc>
      </w:tr>
      <w:tr w:rsidR="00683B6A" w:rsidRPr="0050431F" w14:paraId="2F7014BB" w14:textId="77777777" w:rsidTr="00197E28">
        <w:trPr>
          <w:cantSplit/>
          <w:trHeight w:val="113"/>
          <w:jc w:val="center"/>
        </w:trPr>
        <w:tc>
          <w:tcPr>
            <w:tcW w:w="1302" w:type="dxa"/>
            <w:vMerge/>
            <w:shd w:val="clear" w:color="auto" w:fill="auto"/>
          </w:tcPr>
          <w:p w14:paraId="04C7BA3E" w14:textId="77777777" w:rsidR="00683B6A" w:rsidRPr="0050431F" w:rsidRDefault="00683B6A" w:rsidP="00AB3C4B">
            <w:pPr>
              <w:pStyle w:val="TAC"/>
              <w:rPr>
                <w:rFonts w:cs="Arial"/>
                <w:lang w:eastAsia="en-US"/>
              </w:rPr>
            </w:pPr>
          </w:p>
        </w:tc>
        <w:tc>
          <w:tcPr>
            <w:tcW w:w="1701" w:type="dxa"/>
            <w:shd w:val="clear" w:color="auto" w:fill="auto"/>
          </w:tcPr>
          <w:p w14:paraId="7D40A281" w14:textId="77777777" w:rsidR="00683B6A" w:rsidRPr="0050431F" w:rsidRDefault="00683B6A" w:rsidP="00AB3C4B">
            <w:pPr>
              <w:pStyle w:val="TAC"/>
              <w:rPr>
                <w:rFonts w:cs="Arial"/>
                <w:lang w:eastAsia="en-US"/>
              </w:rPr>
            </w:pPr>
            <w:r w:rsidRPr="0050431F">
              <w:rPr>
                <w:rFonts w:cs="Arial"/>
                <w:lang w:eastAsia="en-US"/>
              </w:rPr>
              <w:t>824 - 849 MHz</w:t>
            </w:r>
          </w:p>
        </w:tc>
        <w:tc>
          <w:tcPr>
            <w:tcW w:w="992" w:type="dxa"/>
            <w:shd w:val="clear" w:color="auto" w:fill="auto"/>
          </w:tcPr>
          <w:p w14:paraId="33A721BB"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DC5C7F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7944D8F"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5</w:t>
            </w:r>
            <w:r w:rsidR="003867CE" w:rsidRPr="0050431F">
              <w:rPr>
                <w:rFonts w:cs="v5.0.0"/>
                <w:lang w:eastAsia="en-US"/>
              </w:rPr>
              <w:t xml:space="preserve"> or 26</w:t>
            </w:r>
            <w:r w:rsidRPr="0050431F">
              <w:rPr>
                <w:rFonts w:cs="Arial"/>
                <w:lang w:eastAsia="en-US"/>
              </w:rPr>
              <w:t xml:space="preserve">, </w:t>
            </w:r>
            <w:r w:rsidRPr="0050431F">
              <w:rPr>
                <w:rFonts w:cs="v5.0.0"/>
                <w:lang w:eastAsia="en-US"/>
              </w:rPr>
              <w:t>since it is already covered by the requirement in sub-clause 6.6.1.5.4.</w:t>
            </w:r>
            <w:r w:rsidR="00D8102F" w:rsidRPr="0050431F">
              <w:rPr>
                <w:rFonts w:cs="v5.0.0"/>
                <w:lang w:eastAsia="en-US"/>
              </w:rPr>
              <w:t xml:space="preserve"> </w:t>
            </w:r>
            <w:r w:rsidR="00D8102F" w:rsidRPr="0050431F">
              <w:rPr>
                <w:rFonts w:cs="Arial"/>
                <w:lang w:eastAsia="en-US"/>
              </w:rPr>
              <w:t>For BS operating in Band 27, it</w:t>
            </w:r>
            <w:r w:rsidR="00D8102F" w:rsidRPr="0050431F">
              <w:rPr>
                <w:rFonts w:eastAsia="MS PGothic" w:cs="Arial"/>
                <w:kern w:val="24"/>
                <w:szCs w:val="22"/>
                <w:lang w:eastAsia="en-US"/>
              </w:rPr>
              <w:t xml:space="preserve"> applies 3 MHz below the Band 27 downlink operating band.</w:t>
            </w:r>
          </w:p>
        </w:tc>
      </w:tr>
      <w:tr w:rsidR="00683B6A" w:rsidRPr="0050431F" w14:paraId="430FCCC3" w14:textId="77777777" w:rsidTr="00197E28">
        <w:trPr>
          <w:cantSplit/>
          <w:trHeight w:val="113"/>
          <w:jc w:val="center"/>
        </w:trPr>
        <w:tc>
          <w:tcPr>
            <w:tcW w:w="1302" w:type="dxa"/>
            <w:vMerge w:val="restart"/>
            <w:shd w:val="clear" w:color="auto" w:fill="auto"/>
          </w:tcPr>
          <w:p w14:paraId="79D8231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 XIX or </w:t>
            </w:r>
          </w:p>
          <w:p w14:paraId="73C755C3" w14:textId="77777777" w:rsidR="00683B6A" w:rsidRPr="0050431F" w:rsidRDefault="00683B6A" w:rsidP="00AB3C4B">
            <w:pPr>
              <w:pStyle w:val="TAC"/>
              <w:rPr>
                <w:rFonts w:cs="Arial"/>
                <w:lang w:eastAsia="en-US"/>
              </w:rPr>
            </w:pPr>
            <w:r w:rsidRPr="0050431F">
              <w:rPr>
                <w:rFonts w:cs="Arial"/>
                <w:lang w:eastAsia="en-US"/>
              </w:rPr>
              <w:t>E-UTRA Band 6, 18, 19</w:t>
            </w:r>
          </w:p>
        </w:tc>
        <w:tc>
          <w:tcPr>
            <w:tcW w:w="1701" w:type="dxa"/>
            <w:shd w:val="clear" w:color="auto" w:fill="auto"/>
          </w:tcPr>
          <w:p w14:paraId="41321865" w14:textId="77777777" w:rsidR="00683B6A" w:rsidRPr="0050431F" w:rsidRDefault="00683B6A" w:rsidP="00AB3C4B">
            <w:pPr>
              <w:pStyle w:val="TAC"/>
              <w:rPr>
                <w:rFonts w:cs="Arial"/>
                <w:lang w:eastAsia="en-US"/>
              </w:rPr>
            </w:pPr>
            <w:r w:rsidRPr="0050431F">
              <w:rPr>
                <w:rFonts w:cs="Arial"/>
                <w:lang w:eastAsia="en-US"/>
              </w:rPr>
              <w:t xml:space="preserve">860 - </w:t>
            </w:r>
            <w:r w:rsidR="00D613B5" w:rsidRPr="0050431F">
              <w:rPr>
                <w:rFonts w:cs="Arial"/>
                <w:lang w:eastAsia="en-US"/>
              </w:rPr>
              <w:t xml:space="preserve">890 </w:t>
            </w:r>
            <w:r w:rsidRPr="0050431F">
              <w:rPr>
                <w:rFonts w:cs="Arial"/>
                <w:lang w:eastAsia="en-US"/>
              </w:rPr>
              <w:t xml:space="preserve">MHz </w:t>
            </w:r>
          </w:p>
        </w:tc>
        <w:tc>
          <w:tcPr>
            <w:tcW w:w="992" w:type="dxa"/>
            <w:shd w:val="clear" w:color="auto" w:fill="auto"/>
          </w:tcPr>
          <w:p w14:paraId="39DEAC9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E8FE4CA"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148DB3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6, 18, 19</w:t>
            </w:r>
          </w:p>
        </w:tc>
      </w:tr>
      <w:tr w:rsidR="006456F3" w:rsidRPr="0050431F" w14:paraId="41E8506E" w14:textId="77777777" w:rsidTr="00197E28">
        <w:trPr>
          <w:cantSplit/>
          <w:trHeight w:val="113"/>
          <w:jc w:val="center"/>
        </w:trPr>
        <w:tc>
          <w:tcPr>
            <w:tcW w:w="1302" w:type="dxa"/>
            <w:vMerge/>
            <w:shd w:val="clear" w:color="auto" w:fill="auto"/>
          </w:tcPr>
          <w:p w14:paraId="502F3C9D" w14:textId="77777777" w:rsidR="006456F3" w:rsidRPr="0050431F" w:rsidRDefault="006456F3" w:rsidP="00AB3C4B">
            <w:pPr>
              <w:pStyle w:val="TAC"/>
              <w:rPr>
                <w:rFonts w:cs="Arial"/>
                <w:lang w:eastAsia="en-US"/>
              </w:rPr>
            </w:pPr>
          </w:p>
        </w:tc>
        <w:tc>
          <w:tcPr>
            <w:tcW w:w="1701" w:type="dxa"/>
            <w:shd w:val="clear" w:color="auto" w:fill="auto"/>
          </w:tcPr>
          <w:p w14:paraId="3F3542D4" w14:textId="77777777" w:rsidR="006456F3" w:rsidRPr="0050431F" w:rsidRDefault="006456F3" w:rsidP="00AB3C4B">
            <w:pPr>
              <w:pStyle w:val="TAC"/>
              <w:rPr>
                <w:rFonts w:cs="Arial"/>
                <w:lang w:eastAsia="en-US"/>
              </w:rPr>
            </w:pPr>
            <w:r w:rsidRPr="0050431F">
              <w:rPr>
                <w:rFonts w:cs="Arial"/>
                <w:lang w:eastAsia="en-US"/>
              </w:rPr>
              <w:t xml:space="preserve">815 - 830 MHz </w:t>
            </w:r>
          </w:p>
        </w:tc>
        <w:tc>
          <w:tcPr>
            <w:tcW w:w="992" w:type="dxa"/>
            <w:shd w:val="clear" w:color="auto" w:fill="auto"/>
          </w:tcPr>
          <w:p w14:paraId="79519927" w14:textId="77777777" w:rsidR="006456F3" w:rsidRPr="0050431F" w:rsidRDefault="006456F3" w:rsidP="00AB3C4B">
            <w:pPr>
              <w:pStyle w:val="TAC"/>
              <w:rPr>
                <w:rFonts w:cs="Arial"/>
                <w:lang w:eastAsia="en-US"/>
              </w:rPr>
            </w:pPr>
            <w:r w:rsidRPr="0050431F">
              <w:rPr>
                <w:rFonts w:cs="Arial"/>
                <w:lang w:eastAsia="en-US"/>
              </w:rPr>
              <w:t>-49 dBm</w:t>
            </w:r>
          </w:p>
        </w:tc>
        <w:tc>
          <w:tcPr>
            <w:tcW w:w="1276" w:type="dxa"/>
            <w:shd w:val="clear" w:color="auto" w:fill="auto"/>
          </w:tcPr>
          <w:p w14:paraId="4A6D5AB6"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603DE789" w14:textId="77777777" w:rsidR="006456F3" w:rsidRPr="0050431F" w:rsidRDefault="006456F3"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18 </w:t>
            </w:r>
            <w:r w:rsidRPr="0050431F">
              <w:rPr>
                <w:rFonts w:cs="v5.0.0"/>
                <w:lang w:eastAsia="en-US"/>
              </w:rPr>
              <w:t>since it is already covered by the requirement in sub-clause 6.6.1.5.4.</w:t>
            </w:r>
          </w:p>
        </w:tc>
      </w:tr>
      <w:tr w:rsidR="00683B6A" w:rsidRPr="0050431F" w14:paraId="7BEF8B5B" w14:textId="77777777" w:rsidTr="00197E28">
        <w:trPr>
          <w:cantSplit/>
          <w:trHeight w:val="113"/>
          <w:jc w:val="center"/>
        </w:trPr>
        <w:tc>
          <w:tcPr>
            <w:tcW w:w="1302" w:type="dxa"/>
            <w:vMerge/>
            <w:shd w:val="clear" w:color="auto" w:fill="auto"/>
          </w:tcPr>
          <w:p w14:paraId="086267C0" w14:textId="77777777" w:rsidR="00683B6A" w:rsidRPr="0050431F" w:rsidRDefault="00683B6A" w:rsidP="00AB3C4B">
            <w:pPr>
              <w:pStyle w:val="TAC"/>
              <w:rPr>
                <w:rFonts w:cs="Arial"/>
                <w:lang w:eastAsia="en-US"/>
              </w:rPr>
            </w:pPr>
          </w:p>
        </w:tc>
        <w:tc>
          <w:tcPr>
            <w:tcW w:w="1701" w:type="dxa"/>
            <w:shd w:val="clear" w:color="auto" w:fill="auto"/>
          </w:tcPr>
          <w:p w14:paraId="4232F7C8" w14:textId="77777777" w:rsidR="00683B6A" w:rsidRPr="0050431F" w:rsidRDefault="00683B6A" w:rsidP="00AB3C4B">
            <w:pPr>
              <w:pStyle w:val="TAC"/>
              <w:rPr>
                <w:rFonts w:cs="Arial"/>
                <w:lang w:eastAsia="en-US"/>
              </w:rPr>
            </w:pPr>
            <w:r w:rsidRPr="0050431F">
              <w:rPr>
                <w:rFonts w:cs="Arial"/>
                <w:lang w:eastAsia="en-US"/>
              </w:rPr>
              <w:t xml:space="preserve">830 - </w:t>
            </w:r>
            <w:r w:rsidR="00D613B5" w:rsidRPr="0050431F">
              <w:rPr>
                <w:rFonts w:cs="Arial"/>
                <w:lang w:eastAsia="en-US"/>
              </w:rPr>
              <w:t xml:space="preserve">845 </w:t>
            </w:r>
            <w:r w:rsidRPr="0050431F">
              <w:rPr>
                <w:rFonts w:cs="Arial"/>
                <w:lang w:eastAsia="en-US"/>
              </w:rPr>
              <w:t>MHz</w:t>
            </w:r>
          </w:p>
        </w:tc>
        <w:tc>
          <w:tcPr>
            <w:tcW w:w="992" w:type="dxa"/>
            <w:shd w:val="clear" w:color="auto" w:fill="auto"/>
          </w:tcPr>
          <w:p w14:paraId="385894FD"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395885E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414C5A8"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6, 19, since it is already covered by the requirement in sub-clause 6.6.1.5.4.</w:t>
            </w:r>
          </w:p>
        </w:tc>
      </w:tr>
      <w:tr w:rsidR="00683B6A" w:rsidRPr="0050431F" w14:paraId="6C21E872" w14:textId="77777777" w:rsidTr="00197E28">
        <w:trPr>
          <w:cantSplit/>
          <w:jc w:val="center"/>
        </w:trPr>
        <w:tc>
          <w:tcPr>
            <w:tcW w:w="1302" w:type="dxa"/>
            <w:vMerge w:val="restart"/>
            <w:shd w:val="clear" w:color="auto" w:fill="auto"/>
          </w:tcPr>
          <w:p w14:paraId="2FC20D4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VII or </w:t>
            </w:r>
          </w:p>
          <w:p w14:paraId="42845A4C" w14:textId="77777777" w:rsidR="00683B6A" w:rsidRPr="00552333" w:rsidRDefault="00683B6A" w:rsidP="00AB3C4B">
            <w:pPr>
              <w:pStyle w:val="TAC"/>
              <w:rPr>
                <w:rFonts w:cs="Arial"/>
                <w:lang w:val="sv-FI" w:eastAsia="en-US"/>
              </w:rPr>
            </w:pPr>
            <w:r w:rsidRPr="00552333">
              <w:rPr>
                <w:rFonts w:cs="Arial"/>
                <w:lang w:val="sv-FI" w:eastAsia="en-US"/>
              </w:rPr>
              <w:t>E-UTRA Band 7</w:t>
            </w:r>
          </w:p>
        </w:tc>
        <w:tc>
          <w:tcPr>
            <w:tcW w:w="1701" w:type="dxa"/>
            <w:shd w:val="clear" w:color="auto" w:fill="auto"/>
          </w:tcPr>
          <w:p w14:paraId="6A88F8F6" w14:textId="77777777" w:rsidR="00683B6A" w:rsidRPr="0050431F" w:rsidRDefault="00683B6A" w:rsidP="00AB3C4B">
            <w:pPr>
              <w:pStyle w:val="TAC"/>
              <w:rPr>
                <w:rFonts w:cs="Arial"/>
                <w:lang w:eastAsia="en-US"/>
              </w:rPr>
            </w:pPr>
            <w:r w:rsidRPr="0050431F">
              <w:rPr>
                <w:rFonts w:cs="Arial"/>
                <w:lang w:eastAsia="en-US"/>
              </w:rPr>
              <w:t>2620 - 2690 MHz</w:t>
            </w:r>
          </w:p>
        </w:tc>
        <w:tc>
          <w:tcPr>
            <w:tcW w:w="992" w:type="dxa"/>
            <w:shd w:val="clear" w:color="auto" w:fill="auto"/>
          </w:tcPr>
          <w:p w14:paraId="23C3F00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EDBFD48"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48908A9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7.</w:t>
            </w:r>
          </w:p>
        </w:tc>
      </w:tr>
      <w:tr w:rsidR="00683B6A" w:rsidRPr="0050431F" w14:paraId="560C633F" w14:textId="77777777" w:rsidTr="00197E28">
        <w:trPr>
          <w:cantSplit/>
          <w:trHeight w:val="113"/>
          <w:jc w:val="center"/>
        </w:trPr>
        <w:tc>
          <w:tcPr>
            <w:tcW w:w="1302" w:type="dxa"/>
            <w:vMerge/>
            <w:shd w:val="clear" w:color="auto" w:fill="auto"/>
          </w:tcPr>
          <w:p w14:paraId="6BDF4796" w14:textId="77777777" w:rsidR="00683B6A" w:rsidRPr="0050431F" w:rsidRDefault="00683B6A" w:rsidP="00AB3C4B">
            <w:pPr>
              <w:pStyle w:val="TAC"/>
              <w:rPr>
                <w:rFonts w:cs="Arial"/>
                <w:lang w:eastAsia="en-US"/>
              </w:rPr>
            </w:pPr>
          </w:p>
        </w:tc>
        <w:tc>
          <w:tcPr>
            <w:tcW w:w="1701" w:type="dxa"/>
            <w:shd w:val="clear" w:color="auto" w:fill="auto"/>
          </w:tcPr>
          <w:p w14:paraId="6FCA2E2A" w14:textId="77777777" w:rsidR="00683B6A" w:rsidRPr="0050431F" w:rsidRDefault="00683B6A" w:rsidP="00AB3C4B">
            <w:pPr>
              <w:pStyle w:val="TAC"/>
              <w:rPr>
                <w:rFonts w:cs="Arial"/>
                <w:lang w:eastAsia="en-US"/>
              </w:rPr>
            </w:pPr>
            <w:r w:rsidRPr="0050431F">
              <w:rPr>
                <w:rFonts w:cs="Arial"/>
                <w:lang w:eastAsia="en-US"/>
              </w:rPr>
              <w:t>2500 - 2570 MHz</w:t>
            </w:r>
          </w:p>
        </w:tc>
        <w:tc>
          <w:tcPr>
            <w:tcW w:w="992" w:type="dxa"/>
            <w:shd w:val="clear" w:color="auto" w:fill="auto"/>
          </w:tcPr>
          <w:p w14:paraId="3A59F805"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88CADE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37F8922C"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7, since it is already covered by the requirement in sub-clause 6.6.1.5.4.</w:t>
            </w:r>
          </w:p>
        </w:tc>
      </w:tr>
      <w:tr w:rsidR="00683B6A" w:rsidRPr="0050431F" w14:paraId="39DD4DD4" w14:textId="77777777" w:rsidTr="00197E28">
        <w:trPr>
          <w:cantSplit/>
          <w:trHeight w:val="113"/>
          <w:jc w:val="center"/>
        </w:trPr>
        <w:tc>
          <w:tcPr>
            <w:tcW w:w="1302" w:type="dxa"/>
            <w:vMerge w:val="restart"/>
            <w:shd w:val="clear" w:color="auto" w:fill="auto"/>
          </w:tcPr>
          <w:p w14:paraId="344849BE"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VIII or </w:t>
            </w:r>
          </w:p>
          <w:p w14:paraId="5441E067" w14:textId="77777777" w:rsidR="00683B6A" w:rsidRPr="00552333" w:rsidRDefault="00683B6A" w:rsidP="00AB3C4B">
            <w:pPr>
              <w:pStyle w:val="TAC"/>
              <w:rPr>
                <w:rFonts w:cs="Arial"/>
                <w:lang w:val="sv-FI" w:eastAsia="en-US"/>
              </w:rPr>
            </w:pPr>
            <w:r w:rsidRPr="00552333">
              <w:rPr>
                <w:rFonts w:cs="Arial"/>
                <w:lang w:val="sv-FI" w:eastAsia="en-US"/>
              </w:rPr>
              <w:t>E-UTRA Band 8</w:t>
            </w:r>
          </w:p>
        </w:tc>
        <w:tc>
          <w:tcPr>
            <w:tcW w:w="1701" w:type="dxa"/>
            <w:shd w:val="clear" w:color="auto" w:fill="auto"/>
          </w:tcPr>
          <w:p w14:paraId="7E4ABC36" w14:textId="77777777" w:rsidR="00683B6A" w:rsidRPr="0050431F" w:rsidRDefault="00683B6A" w:rsidP="00AB3C4B">
            <w:pPr>
              <w:pStyle w:val="TAC"/>
              <w:rPr>
                <w:rFonts w:cs="Arial"/>
                <w:lang w:eastAsia="en-US"/>
              </w:rPr>
            </w:pPr>
            <w:r w:rsidRPr="0050431F">
              <w:rPr>
                <w:rFonts w:cs="Arial"/>
                <w:lang w:eastAsia="en-US"/>
              </w:rPr>
              <w:t>925 - 960 MHz</w:t>
            </w:r>
          </w:p>
        </w:tc>
        <w:tc>
          <w:tcPr>
            <w:tcW w:w="992" w:type="dxa"/>
            <w:shd w:val="clear" w:color="auto" w:fill="auto"/>
          </w:tcPr>
          <w:p w14:paraId="142359EF"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B3DD21C"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DB23D0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p>
        </w:tc>
      </w:tr>
      <w:tr w:rsidR="00683B6A" w:rsidRPr="0050431F" w14:paraId="539E7C2A" w14:textId="77777777" w:rsidTr="00197E28">
        <w:trPr>
          <w:cantSplit/>
          <w:trHeight w:val="113"/>
          <w:jc w:val="center"/>
        </w:trPr>
        <w:tc>
          <w:tcPr>
            <w:tcW w:w="1302" w:type="dxa"/>
            <w:vMerge/>
            <w:shd w:val="clear" w:color="auto" w:fill="auto"/>
          </w:tcPr>
          <w:p w14:paraId="79FF8EB6" w14:textId="77777777" w:rsidR="00683B6A" w:rsidRPr="0050431F" w:rsidRDefault="00683B6A" w:rsidP="00AB3C4B">
            <w:pPr>
              <w:pStyle w:val="TAC"/>
              <w:rPr>
                <w:rFonts w:cs="Arial"/>
                <w:lang w:eastAsia="en-US"/>
              </w:rPr>
            </w:pPr>
          </w:p>
        </w:tc>
        <w:tc>
          <w:tcPr>
            <w:tcW w:w="1701" w:type="dxa"/>
            <w:shd w:val="clear" w:color="auto" w:fill="auto"/>
          </w:tcPr>
          <w:p w14:paraId="5C12CE02" w14:textId="77777777" w:rsidR="00683B6A" w:rsidRPr="0050431F" w:rsidRDefault="00683B6A" w:rsidP="00AB3C4B">
            <w:pPr>
              <w:pStyle w:val="TAC"/>
              <w:rPr>
                <w:rFonts w:cs="Arial"/>
                <w:lang w:eastAsia="en-US"/>
              </w:rPr>
            </w:pPr>
            <w:r w:rsidRPr="0050431F">
              <w:rPr>
                <w:rFonts w:cs="Arial"/>
                <w:lang w:eastAsia="en-US"/>
              </w:rPr>
              <w:t>880 - 915 MHz</w:t>
            </w:r>
          </w:p>
        </w:tc>
        <w:tc>
          <w:tcPr>
            <w:tcW w:w="992" w:type="dxa"/>
            <w:shd w:val="clear" w:color="auto" w:fill="auto"/>
          </w:tcPr>
          <w:p w14:paraId="58760029"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1F1122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851C27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r w:rsidRPr="0050431F">
              <w:rPr>
                <w:rFonts w:cs="v5.0.0"/>
                <w:lang w:eastAsia="en-US"/>
              </w:rPr>
              <w:t xml:space="preserve"> since it is already covered by the requirement in sub-clause 6.6.1.5.4.</w:t>
            </w:r>
          </w:p>
        </w:tc>
      </w:tr>
      <w:tr w:rsidR="00683B6A" w:rsidRPr="0050431F" w14:paraId="0F0263DB" w14:textId="77777777" w:rsidTr="00197E28">
        <w:trPr>
          <w:cantSplit/>
          <w:trHeight w:val="454"/>
          <w:jc w:val="center"/>
        </w:trPr>
        <w:tc>
          <w:tcPr>
            <w:tcW w:w="1302" w:type="dxa"/>
            <w:vMerge w:val="restart"/>
            <w:shd w:val="clear" w:color="auto" w:fill="auto"/>
          </w:tcPr>
          <w:p w14:paraId="020E39CB"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IX or </w:t>
            </w:r>
          </w:p>
          <w:p w14:paraId="76CBCEC0" w14:textId="77777777" w:rsidR="00683B6A" w:rsidRPr="00552333" w:rsidRDefault="00683B6A" w:rsidP="00AB3C4B">
            <w:pPr>
              <w:pStyle w:val="TAC"/>
              <w:rPr>
                <w:rFonts w:cs="Arial"/>
                <w:lang w:val="sv-FI" w:eastAsia="en-US"/>
              </w:rPr>
            </w:pPr>
            <w:r w:rsidRPr="00552333">
              <w:rPr>
                <w:rFonts w:cs="Arial"/>
                <w:lang w:val="sv-FI" w:eastAsia="en-US"/>
              </w:rPr>
              <w:t>E-UTRA Band 9</w:t>
            </w:r>
          </w:p>
        </w:tc>
        <w:tc>
          <w:tcPr>
            <w:tcW w:w="1701" w:type="dxa"/>
            <w:shd w:val="clear" w:color="auto" w:fill="auto"/>
          </w:tcPr>
          <w:p w14:paraId="03C789D3" w14:textId="77777777" w:rsidR="00683B6A" w:rsidRPr="0050431F" w:rsidRDefault="00683B6A" w:rsidP="00AB3C4B">
            <w:pPr>
              <w:pStyle w:val="TAC"/>
              <w:rPr>
                <w:rFonts w:cs="Arial"/>
                <w:lang w:eastAsia="zh-CN"/>
              </w:rPr>
            </w:pPr>
            <w:r w:rsidRPr="0050431F">
              <w:rPr>
                <w:rFonts w:cs="Arial"/>
                <w:lang w:eastAsia="en-US"/>
              </w:rPr>
              <w:t>1844.9 - 1879.9 MHz</w:t>
            </w:r>
          </w:p>
        </w:tc>
        <w:tc>
          <w:tcPr>
            <w:tcW w:w="992" w:type="dxa"/>
            <w:shd w:val="clear" w:color="auto" w:fill="auto"/>
          </w:tcPr>
          <w:p w14:paraId="18FF279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F9F8236"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55312B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w:t>
            </w:r>
            <w:r w:rsidR="000517DC" w:rsidRPr="0050431F">
              <w:rPr>
                <w:rFonts w:cs="Arial"/>
                <w:lang w:eastAsia="en-US"/>
              </w:rPr>
              <w:t xml:space="preserve">3 or </w:t>
            </w:r>
            <w:r w:rsidRPr="0050431F">
              <w:rPr>
                <w:rFonts w:cs="Arial"/>
                <w:lang w:eastAsia="en-US"/>
              </w:rPr>
              <w:t>9.</w:t>
            </w:r>
          </w:p>
        </w:tc>
      </w:tr>
      <w:tr w:rsidR="00683B6A" w:rsidRPr="0050431F" w14:paraId="5976F074" w14:textId="77777777" w:rsidTr="00197E28">
        <w:trPr>
          <w:cantSplit/>
          <w:trHeight w:val="113"/>
          <w:jc w:val="center"/>
        </w:trPr>
        <w:tc>
          <w:tcPr>
            <w:tcW w:w="1302" w:type="dxa"/>
            <w:vMerge/>
            <w:shd w:val="clear" w:color="auto" w:fill="auto"/>
          </w:tcPr>
          <w:p w14:paraId="69BD8CD1" w14:textId="77777777" w:rsidR="00683B6A" w:rsidRPr="0050431F" w:rsidRDefault="00683B6A" w:rsidP="00AB3C4B">
            <w:pPr>
              <w:pStyle w:val="TAC"/>
              <w:rPr>
                <w:rFonts w:cs="Arial"/>
                <w:lang w:eastAsia="en-US"/>
              </w:rPr>
            </w:pPr>
          </w:p>
        </w:tc>
        <w:tc>
          <w:tcPr>
            <w:tcW w:w="1701" w:type="dxa"/>
            <w:shd w:val="clear" w:color="auto" w:fill="auto"/>
          </w:tcPr>
          <w:p w14:paraId="27D019F9" w14:textId="77777777" w:rsidR="00683B6A" w:rsidRPr="0050431F" w:rsidRDefault="00683B6A" w:rsidP="00AB3C4B">
            <w:pPr>
              <w:pStyle w:val="TAC"/>
              <w:rPr>
                <w:rFonts w:cs="Arial"/>
                <w:lang w:eastAsia="en-US"/>
              </w:rPr>
            </w:pPr>
            <w:r w:rsidRPr="0050431F">
              <w:rPr>
                <w:rFonts w:cs="Arial"/>
                <w:lang w:eastAsia="en-US"/>
              </w:rPr>
              <w:t>1749.9 - 1784.9 MHz</w:t>
            </w:r>
          </w:p>
        </w:tc>
        <w:tc>
          <w:tcPr>
            <w:tcW w:w="992" w:type="dxa"/>
            <w:shd w:val="clear" w:color="auto" w:fill="auto"/>
          </w:tcPr>
          <w:p w14:paraId="75813C72"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79F8DD31"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B4AA3B3"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w:t>
            </w:r>
            <w:r w:rsidR="000517DC" w:rsidRPr="0050431F">
              <w:rPr>
                <w:rFonts w:cs="Arial"/>
                <w:lang w:eastAsia="en-US"/>
              </w:rPr>
              <w:t xml:space="preserve">3 or </w:t>
            </w:r>
            <w:r w:rsidRPr="0050431F">
              <w:rPr>
                <w:rFonts w:cs="Arial"/>
                <w:lang w:eastAsia="en-US"/>
              </w:rPr>
              <w:t>9,</w:t>
            </w:r>
            <w:r w:rsidRPr="0050431F">
              <w:rPr>
                <w:rFonts w:cs="v5.0.0"/>
                <w:lang w:eastAsia="en-US"/>
              </w:rPr>
              <w:t xml:space="preserve"> since it is already covered by the requirement in sub-clause 6.6.1.5.4.</w:t>
            </w:r>
          </w:p>
        </w:tc>
      </w:tr>
      <w:tr w:rsidR="00683B6A" w:rsidRPr="0050431F" w14:paraId="204BDBB3" w14:textId="77777777" w:rsidTr="00197E28">
        <w:trPr>
          <w:cantSplit/>
          <w:trHeight w:val="113"/>
          <w:jc w:val="center"/>
        </w:trPr>
        <w:tc>
          <w:tcPr>
            <w:tcW w:w="1302" w:type="dxa"/>
            <w:vMerge w:val="restart"/>
            <w:shd w:val="clear" w:color="auto" w:fill="auto"/>
          </w:tcPr>
          <w:p w14:paraId="42F3779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 or </w:t>
            </w:r>
          </w:p>
          <w:p w14:paraId="113FD9D0" w14:textId="77777777" w:rsidR="00683B6A" w:rsidRPr="00552333" w:rsidRDefault="00683B6A" w:rsidP="00AB3C4B">
            <w:pPr>
              <w:pStyle w:val="TAC"/>
              <w:rPr>
                <w:rFonts w:cs="Arial"/>
                <w:lang w:val="sv-FI" w:eastAsia="en-US"/>
              </w:rPr>
            </w:pPr>
            <w:r w:rsidRPr="00552333">
              <w:rPr>
                <w:rFonts w:cs="Arial"/>
                <w:lang w:val="sv-FI" w:eastAsia="en-US"/>
              </w:rPr>
              <w:t>E-UTRA Band 10</w:t>
            </w:r>
          </w:p>
        </w:tc>
        <w:tc>
          <w:tcPr>
            <w:tcW w:w="1701" w:type="dxa"/>
            <w:shd w:val="clear" w:color="auto" w:fill="auto"/>
          </w:tcPr>
          <w:p w14:paraId="5993C100" w14:textId="77777777" w:rsidR="00683B6A" w:rsidRPr="0050431F" w:rsidRDefault="00683B6A" w:rsidP="00AB3C4B">
            <w:pPr>
              <w:pStyle w:val="TAC"/>
              <w:rPr>
                <w:rFonts w:cs="Arial"/>
                <w:lang w:eastAsia="en-US"/>
              </w:rPr>
            </w:pPr>
            <w:r w:rsidRPr="0050431F">
              <w:rPr>
                <w:rFonts w:cs="Arial"/>
                <w:lang w:eastAsia="en-US"/>
              </w:rPr>
              <w:t>2110 - 2170 MHz</w:t>
            </w:r>
          </w:p>
        </w:tc>
        <w:tc>
          <w:tcPr>
            <w:tcW w:w="992" w:type="dxa"/>
            <w:shd w:val="clear" w:color="auto" w:fill="auto"/>
          </w:tcPr>
          <w:p w14:paraId="145FFEEF"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41C3D9C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87C2E1"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w:t>
            </w:r>
          </w:p>
        </w:tc>
      </w:tr>
      <w:tr w:rsidR="00683B6A" w:rsidRPr="0050431F" w14:paraId="57C0C700" w14:textId="77777777" w:rsidTr="00197E28">
        <w:trPr>
          <w:cantSplit/>
          <w:trHeight w:val="113"/>
          <w:jc w:val="center"/>
        </w:trPr>
        <w:tc>
          <w:tcPr>
            <w:tcW w:w="1302" w:type="dxa"/>
            <w:vMerge/>
            <w:tcBorders>
              <w:bottom w:val="single" w:sz="4" w:space="0" w:color="auto"/>
            </w:tcBorders>
            <w:shd w:val="clear" w:color="auto" w:fill="auto"/>
          </w:tcPr>
          <w:p w14:paraId="19383114" w14:textId="77777777" w:rsidR="00683B6A" w:rsidRPr="0050431F" w:rsidRDefault="00683B6A" w:rsidP="00AB3C4B">
            <w:pPr>
              <w:pStyle w:val="TAC"/>
              <w:rPr>
                <w:rFonts w:cs="Arial"/>
                <w:lang w:eastAsia="en-US"/>
              </w:rPr>
            </w:pPr>
          </w:p>
        </w:tc>
        <w:tc>
          <w:tcPr>
            <w:tcW w:w="1701" w:type="dxa"/>
            <w:shd w:val="clear" w:color="auto" w:fill="auto"/>
          </w:tcPr>
          <w:p w14:paraId="1BBF97F2" w14:textId="77777777" w:rsidR="00683B6A" w:rsidRPr="0050431F" w:rsidRDefault="00683B6A" w:rsidP="00AB3C4B">
            <w:pPr>
              <w:pStyle w:val="TAC"/>
              <w:rPr>
                <w:rFonts w:cs="Arial"/>
                <w:lang w:eastAsia="en-US"/>
              </w:rPr>
            </w:pPr>
            <w:r w:rsidRPr="0050431F">
              <w:rPr>
                <w:rFonts w:cs="Arial"/>
                <w:lang w:eastAsia="en-US"/>
              </w:rPr>
              <w:t>1710 - 1770 MHz</w:t>
            </w:r>
          </w:p>
        </w:tc>
        <w:tc>
          <w:tcPr>
            <w:tcW w:w="992" w:type="dxa"/>
            <w:shd w:val="clear" w:color="auto" w:fill="auto"/>
          </w:tcPr>
          <w:p w14:paraId="2034E3ED"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818B9BD"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79A5BC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10</w:t>
            </w:r>
            <w:r w:rsidR="00BB560E" w:rsidRPr="0050431F">
              <w:rPr>
                <w:rFonts w:cs="Arial"/>
                <w:lang w:eastAsia="en-US"/>
              </w:rPr>
              <w:t xml:space="preserve"> or 66</w:t>
            </w:r>
            <w:r w:rsidRPr="0050431F">
              <w:rPr>
                <w:rFonts w:cs="Arial"/>
                <w:lang w:eastAsia="en-US"/>
              </w:rPr>
              <w:t xml:space="preserve">, </w:t>
            </w:r>
            <w:r w:rsidRPr="0050431F">
              <w:rPr>
                <w:rFonts w:cs="v5.0.0"/>
                <w:lang w:eastAsia="en-US"/>
              </w:rPr>
              <w:t>since it is already covered by the requirement in sub-clause 6.6.1.5.4.</w:t>
            </w:r>
            <w:r w:rsidRPr="0050431F">
              <w:rPr>
                <w:rFonts w:cs="Arial"/>
                <w:lang w:eastAsia="en-US"/>
              </w:rPr>
              <w:t xml:space="preserve"> </w:t>
            </w:r>
            <w:r w:rsidRPr="0050431F">
              <w:rPr>
                <w:rFonts w:cs="v5.0.0"/>
                <w:lang w:eastAsia="en-US"/>
              </w:rPr>
              <w:t xml:space="preserve">For BS operating in band 4, it applies for 1755 MHz to 1770 MHz, while the rest is covered in sub-clause 6.6.1.5.4. </w:t>
            </w:r>
          </w:p>
        </w:tc>
      </w:tr>
      <w:tr w:rsidR="006456F3" w:rsidRPr="0050431F" w14:paraId="7251DD49"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9F2AB0" w14:textId="77777777" w:rsidR="006456F3" w:rsidRPr="0050431F" w:rsidRDefault="006456F3" w:rsidP="00AB3C4B">
            <w:pPr>
              <w:pStyle w:val="TAC"/>
              <w:rPr>
                <w:rFonts w:cs="Arial"/>
                <w:lang w:eastAsia="en-US"/>
              </w:rPr>
            </w:pPr>
            <w:r w:rsidRPr="0050431F">
              <w:rPr>
                <w:rFonts w:cs="Arial"/>
                <w:lang w:eastAsia="en-US"/>
              </w:rPr>
              <w:t xml:space="preserve">UTRA FDD Band XI or XXI or </w:t>
            </w:r>
          </w:p>
          <w:p w14:paraId="0A3553B2" w14:textId="77777777" w:rsidR="006456F3" w:rsidRPr="0050431F" w:rsidRDefault="006456F3" w:rsidP="00AB3C4B">
            <w:pPr>
              <w:pStyle w:val="TAC"/>
              <w:rPr>
                <w:rFonts w:cs="Arial"/>
                <w:lang w:eastAsia="en-US"/>
              </w:rPr>
            </w:pPr>
            <w:r w:rsidRPr="0050431F">
              <w:rPr>
                <w:rFonts w:cs="Arial"/>
                <w:lang w:eastAsia="en-US"/>
              </w:rPr>
              <w:t>E-UTRA Band 11 or 21</w:t>
            </w:r>
          </w:p>
        </w:tc>
        <w:tc>
          <w:tcPr>
            <w:tcW w:w="1701" w:type="dxa"/>
            <w:tcBorders>
              <w:left w:val="single" w:sz="4" w:space="0" w:color="auto"/>
            </w:tcBorders>
            <w:shd w:val="clear" w:color="auto" w:fill="auto"/>
          </w:tcPr>
          <w:p w14:paraId="3AD87828" w14:textId="77777777" w:rsidR="006456F3" w:rsidRPr="0050431F" w:rsidRDefault="006456F3" w:rsidP="00AB3C4B">
            <w:pPr>
              <w:pStyle w:val="TAC"/>
              <w:rPr>
                <w:rFonts w:cs="Arial"/>
                <w:lang w:eastAsia="en-US"/>
              </w:rPr>
            </w:pPr>
            <w:r w:rsidRPr="0050431F">
              <w:rPr>
                <w:rFonts w:cs="Arial"/>
                <w:lang w:eastAsia="en-US"/>
              </w:rPr>
              <w:t>1475.9 - 1510.9 MHz</w:t>
            </w:r>
          </w:p>
        </w:tc>
        <w:tc>
          <w:tcPr>
            <w:tcW w:w="992" w:type="dxa"/>
            <w:shd w:val="clear" w:color="auto" w:fill="auto"/>
          </w:tcPr>
          <w:p w14:paraId="1D865B9E" w14:textId="77777777" w:rsidR="006456F3" w:rsidRPr="0050431F" w:rsidRDefault="006456F3" w:rsidP="00AB3C4B">
            <w:pPr>
              <w:pStyle w:val="TAC"/>
              <w:rPr>
                <w:rFonts w:cs="Arial"/>
                <w:lang w:eastAsia="en-US"/>
              </w:rPr>
            </w:pPr>
            <w:r w:rsidRPr="0050431F">
              <w:rPr>
                <w:rFonts w:cs="Arial"/>
                <w:lang w:eastAsia="en-US"/>
              </w:rPr>
              <w:t>-52 dBm</w:t>
            </w:r>
          </w:p>
        </w:tc>
        <w:tc>
          <w:tcPr>
            <w:tcW w:w="1276" w:type="dxa"/>
            <w:shd w:val="clear" w:color="auto" w:fill="auto"/>
          </w:tcPr>
          <w:p w14:paraId="46758202"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250956C0" w14:textId="77777777" w:rsidR="006456F3" w:rsidRPr="0050431F" w:rsidRDefault="006456F3" w:rsidP="0066149F">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11</w:t>
            </w:r>
            <w:r w:rsidR="0066149F" w:rsidRPr="0050431F">
              <w:rPr>
                <w:rFonts w:cs="Arial"/>
                <w:lang w:eastAsia="en-US"/>
              </w:rPr>
              <w:t>,</w:t>
            </w:r>
            <w:r w:rsidRPr="0050431F">
              <w:rPr>
                <w:rFonts w:cs="Arial"/>
                <w:lang w:eastAsia="en-US"/>
              </w:rPr>
              <w:t xml:space="preserve"> 21</w:t>
            </w:r>
            <w:r w:rsidR="0066149F" w:rsidRPr="0050431F">
              <w:rPr>
                <w:rFonts w:cs="Arial"/>
                <w:lang w:eastAsia="en-US"/>
              </w:rPr>
              <w:t xml:space="preserve"> or 32</w:t>
            </w:r>
            <w:r w:rsidRPr="0050431F">
              <w:rPr>
                <w:rFonts w:cs="Arial"/>
                <w:lang w:eastAsia="en-US"/>
              </w:rPr>
              <w:t>.</w:t>
            </w:r>
          </w:p>
        </w:tc>
      </w:tr>
      <w:tr w:rsidR="006456F3" w:rsidRPr="0050431F" w14:paraId="6E3E0A1C" w14:textId="77777777" w:rsidTr="00197E28">
        <w:trPr>
          <w:cantSplit/>
          <w:trHeight w:val="113"/>
          <w:jc w:val="center"/>
        </w:trPr>
        <w:tc>
          <w:tcPr>
            <w:tcW w:w="1302" w:type="dxa"/>
            <w:vMerge/>
            <w:tcBorders>
              <w:left w:val="single" w:sz="4" w:space="0" w:color="auto"/>
              <w:right w:val="single" w:sz="4" w:space="0" w:color="auto"/>
            </w:tcBorders>
            <w:shd w:val="clear" w:color="auto" w:fill="auto"/>
          </w:tcPr>
          <w:p w14:paraId="49A33C0B" w14:textId="77777777" w:rsidR="006456F3" w:rsidRPr="0050431F" w:rsidRDefault="006456F3" w:rsidP="00AB3C4B">
            <w:pPr>
              <w:pStyle w:val="TAC"/>
              <w:rPr>
                <w:rFonts w:cs="Arial"/>
                <w:lang w:eastAsia="en-US"/>
              </w:rPr>
            </w:pPr>
          </w:p>
        </w:tc>
        <w:tc>
          <w:tcPr>
            <w:tcW w:w="1701" w:type="dxa"/>
            <w:tcBorders>
              <w:left w:val="single" w:sz="4" w:space="0" w:color="auto"/>
            </w:tcBorders>
            <w:shd w:val="clear" w:color="auto" w:fill="auto"/>
          </w:tcPr>
          <w:p w14:paraId="16435C06" w14:textId="77777777" w:rsidR="006456F3" w:rsidRPr="0050431F" w:rsidRDefault="006456F3" w:rsidP="00AB3C4B">
            <w:pPr>
              <w:pStyle w:val="TAC"/>
              <w:rPr>
                <w:rFonts w:cs="Arial"/>
                <w:lang w:eastAsia="en-US"/>
              </w:rPr>
            </w:pPr>
            <w:r w:rsidRPr="0050431F">
              <w:rPr>
                <w:rFonts w:cs="Arial"/>
                <w:lang w:eastAsia="en-US"/>
              </w:rPr>
              <w:t xml:space="preserve">1427.9 - 1447.9 MHz </w:t>
            </w:r>
          </w:p>
        </w:tc>
        <w:tc>
          <w:tcPr>
            <w:tcW w:w="992" w:type="dxa"/>
            <w:shd w:val="clear" w:color="auto" w:fill="auto"/>
          </w:tcPr>
          <w:p w14:paraId="312E067B" w14:textId="77777777" w:rsidR="006456F3" w:rsidRPr="0050431F" w:rsidRDefault="006456F3" w:rsidP="00AB3C4B">
            <w:pPr>
              <w:pStyle w:val="TAC"/>
              <w:rPr>
                <w:rFonts w:cs="Arial"/>
                <w:lang w:eastAsia="en-US"/>
              </w:rPr>
            </w:pPr>
            <w:r w:rsidRPr="0050431F">
              <w:rPr>
                <w:rFonts w:cs="Arial"/>
                <w:lang w:eastAsia="en-US"/>
              </w:rPr>
              <w:t>-49 dBm</w:t>
            </w:r>
          </w:p>
        </w:tc>
        <w:tc>
          <w:tcPr>
            <w:tcW w:w="1276" w:type="dxa"/>
            <w:shd w:val="clear" w:color="auto" w:fill="auto"/>
          </w:tcPr>
          <w:p w14:paraId="4DBB6E48"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2A829294" w14:textId="77777777" w:rsidR="006456F3" w:rsidRPr="0050431F" w:rsidRDefault="006456F3"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11, </w:t>
            </w:r>
            <w:r w:rsidRPr="0050431F">
              <w:rPr>
                <w:rFonts w:cs="v5.0.0"/>
                <w:lang w:eastAsia="en-US"/>
              </w:rPr>
              <w:t>since it is already covered by the requirement in sub-clause 6.6.1.5.4.</w:t>
            </w:r>
            <w:r w:rsidR="0066149F" w:rsidRPr="0050431F">
              <w:rPr>
                <w:rFonts w:cs="v5.0.0"/>
                <w:lang w:eastAsia="en-US"/>
              </w:rPr>
              <w:t xml:space="preserve"> For BS operating in Band 32, this requirement applies for carriers allocated within 1475.9MHz and 1495.9MHz.</w:t>
            </w:r>
          </w:p>
        </w:tc>
      </w:tr>
      <w:tr w:rsidR="00683B6A" w:rsidRPr="0050431F" w14:paraId="00E12F8D"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16C5E9"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4DB371A8" w14:textId="77777777" w:rsidR="00683B6A" w:rsidRPr="0050431F" w:rsidRDefault="00683B6A" w:rsidP="00AB3C4B">
            <w:pPr>
              <w:pStyle w:val="TAC"/>
              <w:rPr>
                <w:rFonts w:cs="Arial"/>
                <w:lang w:eastAsia="en-US"/>
              </w:rPr>
            </w:pPr>
            <w:r w:rsidRPr="0050431F">
              <w:rPr>
                <w:rFonts w:cs="Arial"/>
                <w:lang w:eastAsia="en-US"/>
              </w:rPr>
              <w:t>1447.9 – 1462.9 MHz</w:t>
            </w:r>
          </w:p>
        </w:tc>
        <w:tc>
          <w:tcPr>
            <w:tcW w:w="992" w:type="dxa"/>
            <w:shd w:val="clear" w:color="auto" w:fill="auto"/>
          </w:tcPr>
          <w:p w14:paraId="781C1717"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68AEBE1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2C09357"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21, since it is already covered by the requirement in sub-clause 6.6.1.5.4.</w:t>
            </w:r>
            <w:r w:rsidR="0066149F" w:rsidRPr="0050431F">
              <w:rPr>
                <w:rFonts w:cs="Arial"/>
                <w:lang w:eastAsia="en-US"/>
              </w:rPr>
              <w:t xml:space="preserve"> For BS operating in Band 32, this requirement applies for carriers allocated within 1475.9MHz and 1495.9MHz.</w:t>
            </w:r>
          </w:p>
        </w:tc>
      </w:tr>
      <w:tr w:rsidR="00683B6A" w:rsidRPr="0050431F" w14:paraId="1568B91E"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E9D783"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XII or </w:t>
            </w:r>
          </w:p>
          <w:p w14:paraId="7AFDABA2" w14:textId="77777777" w:rsidR="00683B6A" w:rsidRPr="00552333" w:rsidRDefault="00683B6A" w:rsidP="00AB3C4B">
            <w:pPr>
              <w:pStyle w:val="TAC"/>
              <w:rPr>
                <w:rFonts w:cs="Arial"/>
                <w:lang w:val="sv-FI" w:eastAsia="en-US"/>
              </w:rPr>
            </w:pPr>
            <w:r w:rsidRPr="00552333">
              <w:rPr>
                <w:rFonts w:cs="Arial"/>
                <w:lang w:val="sv-FI" w:eastAsia="en-US"/>
              </w:rPr>
              <w:t>E-UTRA Band 12</w:t>
            </w:r>
          </w:p>
        </w:tc>
        <w:tc>
          <w:tcPr>
            <w:tcW w:w="1701" w:type="dxa"/>
            <w:tcBorders>
              <w:left w:val="single" w:sz="4" w:space="0" w:color="auto"/>
            </w:tcBorders>
            <w:shd w:val="clear" w:color="auto" w:fill="auto"/>
          </w:tcPr>
          <w:p w14:paraId="70AE527F" w14:textId="77777777" w:rsidR="00683B6A" w:rsidRPr="0050431F" w:rsidRDefault="006D3267" w:rsidP="00AB3C4B">
            <w:pPr>
              <w:pStyle w:val="TAC"/>
              <w:rPr>
                <w:rFonts w:cs="Arial"/>
                <w:lang w:eastAsia="en-US"/>
              </w:rPr>
            </w:pPr>
            <w:r w:rsidRPr="0050431F">
              <w:rPr>
                <w:rFonts w:cs="Arial"/>
                <w:lang w:eastAsia="en-US"/>
              </w:rPr>
              <w:t xml:space="preserve">729 </w:t>
            </w:r>
            <w:r w:rsidR="00683B6A" w:rsidRPr="0050431F">
              <w:rPr>
                <w:rFonts w:cs="Arial"/>
                <w:lang w:eastAsia="en-US"/>
              </w:rPr>
              <w:t>- 746 MHz</w:t>
            </w:r>
          </w:p>
        </w:tc>
        <w:tc>
          <w:tcPr>
            <w:tcW w:w="992" w:type="dxa"/>
            <w:shd w:val="clear" w:color="auto" w:fill="auto"/>
          </w:tcPr>
          <w:p w14:paraId="6A9FBAA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CC8CE3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0E9C189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12.</w:t>
            </w:r>
          </w:p>
        </w:tc>
      </w:tr>
      <w:tr w:rsidR="00683B6A" w:rsidRPr="0050431F" w14:paraId="256180EE"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928053"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2851D47C" w14:textId="77777777" w:rsidR="00683B6A" w:rsidRPr="0050431F" w:rsidRDefault="006D3267" w:rsidP="00AB3C4B">
            <w:pPr>
              <w:pStyle w:val="TAC"/>
              <w:rPr>
                <w:rFonts w:cs="Arial"/>
                <w:lang w:eastAsia="en-US"/>
              </w:rPr>
            </w:pPr>
            <w:r w:rsidRPr="0050431F">
              <w:rPr>
                <w:rFonts w:cs="Arial"/>
                <w:lang w:eastAsia="en-US"/>
              </w:rPr>
              <w:t xml:space="preserve">699 </w:t>
            </w:r>
            <w:r w:rsidR="00683B6A" w:rsidRPr="0050431F">
              <w:rPr>
                <w:rFonts w:cs="Arial"/>
                <w:lang w:eastAsia="en-US"/>
              </w:rPr>
              <w:t>- 716 MHz</w:t>
            </w:r>
          </w:p>
        </w:tc>
        <w:tc>
          <w:tcPr>
            <w:tcW w:w="992" w:type="dxa"/>
            <w:shd w:val="clear" w:color="auto" w:fill="auto"/>
          </w:tcPr>
          <w:p w14:paraId="665154EA"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93373D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5F0E3D7" w14:textId="77777777" w:rsidR="00683B6A"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12,</w:t>
            </w:r>
            <w:r w:rsidRPr="0050431F">
              <w:rPr>
                <w:rFonts w:cs="v5.0.0"/>
                <w:lang w:eastAsia="en-US"/>
              </w:rPr>
              <w:t xml:space="preserve"> since it is already covered by the requirement in sub-clause 6.6.1.5.4.</w:t>
            </w:r>
            <w:r w:rsidR="00475096" w:rsidRPr="0050431F">
              <w:rPr>
                <w:rFonts w:cs="v5.0.0"/>
                <w:lang w:eastAsia="en-US"/>
              </w:rPr>
              <w:t xml:space="preserve"> For BS operating in Band 29, it applies 1 MHz below the Band 29 downlink operating band (Note 7).</w:t>
            </w:r>
          </w:p>
        </w:tc>
      </w:tr>
      <w:tr w:rsidR="00683B6A" w:rsidRPr="0050431F" w14:paraId="7EDFBEA2"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89BEB6D"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XIII or </w:t>
            </w:r>
          </w:p>
          <w:p w14:paraId="00A37A96" w14:textId="77777777" w:rsidR="00683B6A" w:rsidRPr="00552333" w:rsidRDefault="00683B6A" w:rsidP="00AB3C4B">
            <w:pPr>
              <w:pStyle w:val="TAC"/>
              <w:rPr>
                <w:rFonts w:cs="Arial"/>
                <w:lang w:val="sv-FI" w:eastAsia="en-US"/>
              </w:rPr>
            </w:pPr>
            <w:r w:rsidRPr="00552333">
              <w:rPr>
                <w:rFonts w:cs="Arial"/>
                <w:lang w:val="sv-FI" w:eastAsia="en-US"/>
              </w:rPr>
              <w:t>E-UTRA Band 13</w:t>
            </w:r>
          </w:p>
        </w:tc>
        <w:tc>
          <w:tcPr>
            <w:tcW w:w="1701" w:type="dxa"/>
            <w:tcBorders>
              <w:left w:val="single" w:sz="4" w:space="0" w:color="auto"/>
            </w:tcBorders>
            <w:shd w:val="clear" w:color="auto" w:fill="auto"/>
          </w:tcPr>
          <w:p w14:paraId="1AA272A2" w14:textId="77777777" w:rsidR="00683B6A" w:rsidRPr="0050431F" w:rsidRDefault="00683B6A" w:rsidP="00AB3C4B">
            <w:pPr>
              <w:pStyle w:val="TAC"/>
              <w:rPr>
                <w:rFonts w:cs="Arial"/>
                <w:lang w:eastAsia="en-US"/>
              </w:rPr>
            </w:pPr>
            <w:r w:rsidRPr="0050431F">
              <w:rPr>
                <w:rFonts w:cs="Arial"/>
                <w:lang w:eastAsia="en-US"/>
              </w:rPr>
              <w:t>746 - 756 MHz</w:t>
            </w:r>
          </w:p>
        </w:tc>
        <w:tc>
          <w:tcPr>
            <w:tcW w:w="992" w:type="dxa"/>
            <w:shd w:val="clear" w:color="auto" w:fill="auto"/>
          </w:tcPr>
          <w:p w14:paraId="651475C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CF7898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F64F38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13.</w:t>
            </w:r>
          </w:p>
        </w:tc>
      </w:tr>
      <w:tr w:rsidR="00683B6A" w:rsidRPr="0050431F" w14:paraId="0B89ECE5"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A15452"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102CB737" w14:textId="77777777" w:rsidR="00683B6A" w:rsidRPr="0050431F" w:rsidRDefault="00683B6A" w:rsidP="00AB3C4B">
            <w:pPr>
              <w:pStyle w:val="TAC"/>
              <w:rPr>
                <w:rFonts w:cs="Arial"/>
                <w:lang w:eastAsia="en-US"/>
              </w:rPr>
            </w:pPr>
            <w:r w:rsidRPr="0050431F">
              <w:rPr>
                <w:rFonts w:cs="Arial"/>
                <w:lang w:eastAsia="en-US"/>
              </w:rPr>
              <w:t>777 - 787 MHz</w:t>
            </w:r>
          </w:p>
        </w:tc>
        <w:tc>
          <w:tcPr>
            <w:tcW w:w="992" w:type="dxa"/>
            <w:shd w:val="clear" w:color="auto" w:fill="auto"/>
          </w:tcPr>
          <w:p w14:paraId="1E7D8243"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FFB108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DB673E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13,</w:t>
            </w:r>
            <w:r w:rsidRPr="0050431F">
              <w:rPr>
                <w:rFonts w:cs="v5.0.0"/>
                <w:lang w:eastAsia="en-US"/>
              </w:rPr>
              <w:t xml:space="preserve"> since it is already covered by the requirement in sub-clause 6.6.1.5.4.</w:t>
            </w:r>
          </w:p>
        </w:tc>
      </w:tr>
      <w:tr w:rsidR="00683B6A" w:rsidRPr="0050431F" w14:paraId="70857CDB"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551BDAC"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XIV or </w:t>
            </w:r>
          </w:p>
          <w:p w14:paraId="6BE636F7" w14:textId="77777777" w:rsidR="00683B6A" w:rsidRPr="00552333" w:rsidRDefault="00683B6A" w:rsidP="00AB3C4B">
            <w:pPr>
              <w:pStyle w:val="TAC"/>
              <w:rPr>
                <w:rFonts w:cs="Arial"/>
                <w:lang w:val="sv-FI" w:eastAsia="en-US"/>
              </w:rPr>
            </w:pPr>
            <w:r w:rsidRPr="00552333">
              <w:rPr>
                <w:rFonts w:cs="Arial"/>
                <w:lang w:val="sv-FI" w:eastAsia="en-US"/>
              </w:rPr>
              <w:t>E-UTRA Band 14</w:t>
            </w:r>
          </w:p>
        </w:tc>
        <w:tc>
          <w:tcPr>
            <w:tcW w:w="1701" w:type="dxa"/>
            <w:tcBorders>
              <w:left w:val="single" w:sz="4" w:space="0" w:color="auto"/>
            </w:tcBorders>
            <w:shd w:val="clear" w:color="auto" w:fill="auto"/>
          </w:tcPr>
          <w:p w14:paraId="79D78681" w14:textId="77777777" w:rsidR="00683B6A" w:rsidRPr="0050431F" w:rsidRDefault="00683B6A" w:rsidP="00AB3C4B">
            <w:pPr>
              <w:pStyle w:val="TAC"/>
              <w:rPr>
                <w:rFonts w:cs="Arial"/>
                <w:lang w:eastAsia="en-US"/>
              </w:rPr>
            </w:pPr>
            <w:r w:rsidRPr="0050431F">
              <w:rPr>
                <w:rFonts w:cs="Arial"/>
                <w:lang w:eastAsia="en-US"/>
              </w:rPr>
              <w:t>758 - 768 MHz</w:t>
            </w:r>
          </w:p>
        </w:tc>
        <w:tc>
          <w:tcPr>
            <w:tcW w:w="992" w:type="dxa"/>
            <w:shd w:val="clear" w:color="auto" w:fill="auto"/>
          </w:tcPr>
          <w:p w14:paraId="5C500EE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658A07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11BCD2"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14.</w:t>
            </w:r>
          </w:p>
        </w:tc>
      </w:tr>
      <w:tr w:rsidR="00683B6A" w:rsidRPr="0050431F" w14:paraId="41C3B3A1"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13E315"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31FB6A7B" w14:textId="77777777" w:rsidR="00683B6A" w:rsidRPr="0050431F" w:rsidRDefault="00683B6A" w:rsidP="00AB3C4B">
            <w:pPr>
              <w:pStyle w:val="TAC"/>
              <w:rPr>
                <w:rFonts w:cs="Arial"/>
                <w:lang w:eastAsia="en-US"/>
              </w:rPr>
            </w:pPr>
            <w:r w:rsidRPr="0050431F">
              <w:rPr>
                <w:rFonts w:cs="Arial"/>
                <w:lang w:eastAsia="en-US"/>
              </w:rPr>
              <w:t>788 - 798 MHz</w:t>
            </w:r>
          </w:p>
        </w:tc>
        <w:tc>
          <w:tcPr>
            <w:tcW w:w="992" w:type="dxa"/>
            <w:shd w:val="clear" w:color="auto" w:fill="auto"/>
          </w:tcPr>
          <w:p w14:paraId="1530BFF6"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0A40FA97"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9DA2B80"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14,</w:t>
            </w:r>
            <w:r w:rsidRPr="0050431F">
              <w:rPr>
                <w:rFonts w:cs="v5.0.0"/>
                <w:lang w:eastAsia="en-US"/>
              </w:rPr>
              <w:t xml:space="preserve"> since it is already covered by the requirement in sub-clause 6.6.1.5.4.</w:t>
            </w:r>
          </w:p>
        </w:tc>
      </w:tr>
      <w:tr w:rsidR="00683B6A" w:rsidRPr="0050431F" w14:paraId="75C96BFA"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0BCEF125" w14:textId="4438063F" w:rsidR="00683B6A" w:rsidRPr="0050431F" w:rsidRDefault="00683B6A" w:rsidP="00AB3C4B">
            <w:pPr>
              <w:pStyle w:val="TAC"/>
              <w:rPr>
                <w:rFonts w:cs="Arial"/>
                <w:lang w:eastAsia="en-US"/>
              </w:rPr>
            </w:pPr>
            <w:r w:rsidRPr="0050431F">
              <w:rPr>
                <w:rFonts w:cs="Arial"/>
                <w:lang w:eastAsia="en-US"/>
              </w:rPr>
              <w:t>E-UTRA Band 17</w:t>
            </w:r>
          </w:p>
        </w:tc>
        <w:tc>
          <w:tcPr>
            <w:tcW w:w="1701" w:type="dxa"/>
            <w:tcBorders>
              <w:left w:val="single" w:sz="4" w:space="0" w:color="auto"/>
            </w:tcBorders>
            <w:shd w:val="clear" w:color="auto" w:fill="auto"/>
          </w:tcPr>
          <w:p w14:paraId="1D05E120" w14:textId="77777777" w:rsidR="00683B6A" w:rsidRPr="0050431F" w:rsidRDefault="00683B6A" w:rsidP="00AB3C4B">
            <w:pPr>
              <w:pStyle w:val="TAC"/>
              <w:rPr>
                <w:rFonts w:cs="Arial"/>
                <w:lang w:eastAsia="en-US"/>
              </w:rPr>
            </w:pPr>
            <w:r w:rsidRPr="0050431F">
              <w:rPr>
                <w:rFonts w:cs="Arial"/>
                <w:lang w:eastAsia="en-US"/>
              </w:rPr>
              <w:t>734 - 746 MHz</w:t>
            </w:r>
          </w:p>
        </w:tc>
        <w:tc>
          <w:tcPr>
            <w:tcW w:w="992" w:type="dxa"/>
            <w:shd w:val="clear" w:color="auto" w:fill="auto"/>
          </w:tcPr>
          <w:p w14:paraId="059A4373"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A1A367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AA77893"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17.</w:t>
            </w:r>
          </w:p>
        </w:tc>
      </w:tr>
      <w:tr w:rsidR="00683B6A" w:rsidRPr="0050431F" w14:paraId="31803B55"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04816"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7C1A4DFA" w14:textId="77777777" w:rsidR="00683B6A" w:rsidRPr="0050431F" w:rsidRDefault="00683B6A" w:rsidP="00AB3C4B">
            <w:pPr>
              <w:pStyle w:val="TAC"/>
              <w:rPr>
                <w:rFonts w:cs="Arial"/>
                <w:lang w:eastAsia="en-US"/>
              </w:rPr>
            </w:pPr>
            <w:r w:rsidRPr="0050431F">
              <w:rPr>
                <w:rFonts w:cs="Arial"/>
                <w:lang w:eastAsia="en-US"/>
              </w:rPr>
              <w:t>704 - 716 MHz</w:t>
            </w:r>
          </w:p>
        </w:tc>
        <w:tc>
          <w:tcPr>
            <w:tcW w:w="992" w:type="dxa"/>
            <w:shd w:val="clear" w:color="auto" w:fill="auto"/>
          </w:tcPr>
          <w:p w14:paraId="182E75CB"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969BDE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8A6C92A" w14:textId="77777777" w:rsidR="00683B6A"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17,</w:t>
            </w:r>
            <w:r w:rsidRPr="0050431F">
              <w:rPr>
                <w:rFonts w:cs="v5.0.0"/>
                <w:lang w:eastAsia="en-US"/>
              </w:rPr>
              <w:t xml:space="preserve"> since it is already covered by the requirement in subclause 6.6.1.5.4.</w:t>
            </w:r>
            <w:r w:rsidR="00475096" w:rsidRPr="0050431F">
              <w:rPr>
                <w:rFonts w:cs="v5.0.0"/>
                <w:lang w:eastAsia="en-US"/>
              </w:rPr>
              <w:t xml:space="preserve"> For BS operating in Band 29, it applies 1 MHz below the Band 29 downlink operating band (Note 7).</w:t>
            </w:r>
          </w:p>
        </w:tc>
      </w:tr>
      <w:tr w:rsidR="00683B6A" w:rsidRPr="0050431F" w14:paraId="6F1B74EC"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1F70F516"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XX or </w:t>
            </w:r>
          </w:p>
          <w:p w14:paraId="4B77123A" w14:textId="77777777" w:rsidR="00683B6A" w:rsidRPr="00552333" w:rsidRDefault="00683B6A" w:rsidP="00AB3C4B">
            <w:pPr>
              <w:pStyle w:val="TAC"/>
              <w:rPr>
                <w:rFonts w:cs="Arial"/>
                <w:lang w:val="sv-FI" w:eastAsia="en-US"/>
              </w:rPr>
            </w:pPr>
            <w:r w:rsidRPr="00552333">
              <w:rPr>
                <w:rFonts w:cs="Arial"/>
                <w:lang w:val="sv-FI" w:eastAsia="en-US"/>
              </w:rPr>
              <w:t>E-UTRA Band 20</w:t>
            </w:r>
          </w:p>
        </w:tc>
        <w:tc>
          <w:tcPr>
            <w:tcW w:w="1701" w:type="dxa"/>
            <w:tcBorders>
              <w:left w:val="single" w:sz="4" w:space="0" w:color="auto"/>
            </w:tcBorders>
            <w:shd w:val="clear" w:color="auto" w:fill="auto"/>
          </w:tcPr>
          <w:p w14:paraId="32030E9E" w14:textId="77777777" w:rsidR="00683B6A" w:rsidRPr="0050431F" w:rsidRDefault="00683B6A" w:rsidP="00AB3C4B">
            <w:pPr>
              <w:pStyle w:val="TAC"/>
              <w:rPr>
                <w:rFonts w:cs="Arial"/>
                <w:lang w:eastAsia="en-US"/>
              </w:rPr>
            </w:pPr>
            <w:r w:rsidRPr="0050431F">
              <w:rPr>
                <w:rFonts w:cs="Arial"/>
                <w:lang w:eastAsia="en-US"/>
              </w:rPr>
              <w:t>791 - 821 MHz</w:t>
            </w:r>
          </w:p>
        </w:tc>
        <w:tc>
          <w:tcPr>
            <w:tcW w:w="992" w:type="dxa"/>
            <w:shd w:val="clear" w:color="auto" w:fill="auto"/>
          </w:tcPr>
          <w:p w14:paraId="3A548B2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86C3E0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4B935B1E"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20</w:t>
            </w:r>
            <w:r w:rsidR="00A27B19" w:rsidRPr="0050431F">
              <w:rPr>
                <w:rFonts w:cs="Arial"/>
                <w:lang w:eastAsia="en-US"/>
              </w:rPr>
              <w:t xml:space="preserve"> or 28</w:t>
            </w:r>
            <w:r w:rsidRPr="0050431F">
              <w:rPr>
                <w:rFonts w:cs="Arial"/>
                <w:lang w:eastAsia="en-US"/>
              </w:rPr>
              <w:t>.</w:t>
            </w:r>
          </w:p>
        </w:tc>
      </w:tr>
      <w:tr w:rsidR="00683B6A" w:rsidRPr="0050431F" w14:paraId="7680839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617893"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355B562D" w14:textId="77777777" w:rsidR="00683B6A" w:rsidRPr="0050431F" w:rsidRDefault="00683B6A" w:rsidP="00AB3C4B">
            <w:pPr>
              <w:pStyle w:val="TAC"/>
              <w:rPr>
                <w:rFonts w:cs="Arial"/>
                <w:lang w:eastAsia="en-US"/>
              </w:rPr>
            </w:pPr>
            <w:r w:rsidRPr="0050431F">
              <w:rPr>
                <w:rFonts w:cs="Arial"/>
                <w:lang w:eastAsia="en-US"/>
              </w:rPr>
              <w:t>832 - 862 MHz</w:t>
            </w:r>
          </w:p>
        </w:tc>
        <w:tc>
          <w:tcPr>
            <w:tcW w:w="992" w:type="dxa"/>
            <w:shd w:val="clear" w:color="auto" w:fill="auto"/>
          </w:tcPr>
          <w:p w14:paraId="0C05CDB9"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5B1EFB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6466AEB"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20, since it is already covered by the requirement in subclause 6.6.1.5.4.</w:t>
            </w:r>
          </w:p>
        </w:tc>
      </w:tr>
      <w:tr w:rsidR="003274E6" w:rsidRPr="0050431F" w14:paraId="14F9F0B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3B466B30" w14:textId="77777777" w:rsidR="003274E6" w:rsidRPr="00552333" w:rsidRDefault="003274E6" w:rsidP="003274E6">
            <w:pPr>
              <w:pStyle w:val="TAC"/>
              <w:rPr>
                <w:rFonts w:cs="Arial"/>
                <w:lang w:val="sv-FI" w:eastAsia="en-US"/>
              </w:rPr>
            </w:pPr>
            <w:r w:rsidRPr="00552333">
              <w:rPr>
                <w:rFonts w:cs="Arial"/>
                <w:lang w:val="sv-FI" w:eastAsia="en-US"/>
              </w:rPr>
              <w:t xml:space="preserve">UTRA FDD Band XXII or </w:t>
            </w:r>
          </w:p>
          <w:p w14:paraId="178AF72B" w14:textId="77777777" w:rsidR="003274E6" w:rsidRPr="00552333" w:rsidRDefault="003274E6" w:rsidP="003274E6">
            <w:pPr>
              <w:pStyle w:val="TAC"/>
              <w:rPr>
                <w:rFonts w:cs="Arial"/>
                <w:lang w:val="sv-FI" w:eastAsia="en-US"/>
              </w:rPr>
            </w:pPr>
            <w:r w:rsidRPr="00552333">
              <w:rPr>
                <w:rFonts w:cs="Arial"/>
                <w:lang w:val="sv-FI" w:eastAsia="en-US"/>
              </w:rPr>
              <w:t>E-UTRA Band 22</w:t>
            </w:r>
          </w:p>
        </w:tc>
        <w:tc>
          <w:tcPr>
            <w:tcW w:w="1701" w:type="dxa"/>
            <w:tcBorders>
              <w:left w:val="single" w:sz="4" w:space="0" w:color="auto"/>
            </w:tcBorders>
            <w:shd w:val="clear" w:color="auto" w:fill="auto"/>
          </w:tcPr>
          <w:p w14:paraId="4938E138" w14:textId="77777777" w:rsidR="003274E6" w:rsidRPr="0050431F" w:rsidRDefault="003274E6" w:rsidP="00AB3C4B">
            <w:pPr>
              <w:pStyle w:val="TAC"/>
              <w:rPr>
                <w:rFonts w:cs="Arial"/>
                <w:lang w:eastAsia="en-US"/>
              </w:rPr>
            </w:pPr>
            <w:r w:rsidRPr="0050431F">
              <w:rPr>
                <w:rFonts w:cs="v5.0.0"/>
                <w:lang w:eastAsia="en-US"/>
              </w:rPr>
              <w:t>3510 – 3590 MHz</w:t>
            </w:r>
          </w:p>
        </w:tc>
        <w:tc>
          <w:tcPr>
            <w:tcW w:w="992" w:type="dxa"/>
            <w:shd w:val="clear" w:color="auto" w:fill="auto"/>
          </w:tcPr>
          <w:p w14:paraId="26250ED1" w14:textId="77777777" w:rsidR="003274E6" w:rsidRPr="0050431F" w:rsidRDefault="003274E6" w:rsidP="00AB3C4B">
            <w:pPr>
              <w:pStyle w:val="TAC"/>
              <w:rPr>
                <w:rFonts w:cs="Arial"/>
                <w:lang w:eastAsia="en-US"/>
              </w:rPr>
            </w:pPr>
            <w:r w:rsidRPr="0050431F">
              <w:rPr>
                <w:rFonts w:cs="Arial"/>
                <w:lang w:eastAsia="en-US"/>
              </w:rPr>
              <w:t>-52 dBm</w:t>
            </w:r>
          </w:p>
        </w:tc>
        <w:tc>
          <w:tcPr>
            <w:tcW w:w="1276" w:type="dxa"/>
            <w:shd w:val="clear" w:color="auto" w:fill="auto"/>
          </w:tcPr>
          <w:p w14:paraId="76B629DC" w14:textId="77777777" w:rsidR="003274E6" w:rsidRPr="0050431F" w:rsidRDefault="003274E6" w:rsidP="00AB3C4B">
            <w:pPr>
              <w:pStyle w:val="TAC"/>
              <w:rPr>
                <w:rFonts w:cs="Arial"/>
                <w:lang w:eastAsia="en-US"/>
              </w:rPr>
            </w:pPr>
            <w:r w:rsidRPr="0050431F">
              <w:rPr>
                <w:rFonts w:cs="Arial"/>
                <w:lang w:eastAsia="en-US"/>
              </w:rPr>
              <w:t>1 MHz</w:t>
            </w:r>
          </w:p>
        </w:tc>
        <w:tc>
          <w:tcPr>
            <w:tcW w:w="4422" w:type="dxa"/>
            <w:shd w:val="clear" w:color="auto" w:fill="auto"/>
          </w:tcPr>
          <w:p w14:paraId="4570D721" w14:textId="77777777" w:rsidR="003274E6" w:rsidRPr="0050431F" w:rsidRDefault="003274E6" w:rsidP="003C3529">
            <w:pPr>
              <w:pStyle w:val="TAL"/>
              <w:rPr>
                <w:rFonts w:cs="Arial"/>
                <w:lang w:eastAsia="en-US"/>
              </w:rPr>
            </w:pPr>
            <w:r w:rsidRPr="0050431F">
              <w:rPr>
                <w:rFonts w:cs="Arial"/>
                <w:lang w:eastAsia="en-US"/>
              </w:rPr>
              <w:t>This requirement does not apply to BS operating in band 22</w:t>
            </w:r>
            <w:r w:rsidR="003C3529" w:rsidRPr="0050431F">
              <w:rPr>
                <w:rFonts w:cs="Arial"/>
                <w:lang w:eastAsia="en-US"/>
              </w:rPr>
              <w:t>,</w:t>
            </w:r>
            <w:r w:rsidRPr="0050431F">
              <w:rPr>
                <w:rFonts w:cs="Arial"/>
                <w:lang w:eastAsia="en-US"/>
              </w:rPr>
              <w:t xml:space="preserve"> 42</w:t>
            </w:r>
            <w:r w:rsidR="003C3529" w:rsidRPr="0050431F">
              <w:rPr>
                <w:rFonts w:cs="Arial"/>
                <w:lang w:eastAsia="en-US"/>
              </w:rPr>
              <w:t xml:space="preserve"> or 48</w:t>
            </w:r>
            <w:r w:rsidRPr="0050431F">
              <w:rPr>
                <w:rFonts w:cs="Arial"/>
                <w:lang w:eastAsia="en-US"/>
              </w:rPr>
              <w:t>.</w:t>
            </w:r>
          </w:p>
        </w:tc>
      </w:tr>
      <w:tr w:rsidR="003274E6" w:rsidRPr="0050431F" w14:paraId="169DE757"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94939E" w14:textId="77777777" w:rsidR="003274E6" w:rsidRPr="0050431F" w:rsidRDefault="003274E6" w:rsidP="00AB3C4B">
            <w:pPr>
              <w:pStyle w:val="TAC"/>
              <w:rPr>
                <w:rFonts w:cs="Arial"/>
                <w:lang w:eastAsia="en-US"/>
              </w:rPr>
            </w:pPr>
          </w:p>
        </w:tc>
        <w:tc>
          <w:tcPr>
            <w:tcW w:w="1701" w:type="dxa"/>
            <w:tcBorders>
              <w:left w:val="single" w:sz="4" w:space="0" w:color="auto"/>
            </w:tcBorders>
            <w:shd w:val="clear" w:color="auto" w:fill="auto"/>
          </w:tcPr>
          <w:p w14:paraId="05EFE6E6" w14:textId="77777777" w:rsidR="003274E6" w:rsidRPr="0050431F" w:rsidRDefault="003274E6" w:rsidP="00AB3C4B">
            <w:pPr>
              <w:pStyle w:val="TAC"/>
              <w:rPr>
                <w:rFonts w:cs="Arial"/>
                <w:lang w:eastAsia="en-US"/>
              </w:rPr>
            </w:pPr>
            <w:r w:rsidRPr="0050431F">
              <w:rPr>
                <w:rFonts w:cs="v5.0.0"/>
                <w:lang w:eastAsia="en-US"/>
              </w:rPr>
              <w:t>3410 – 3490 MHz</w:t>
            </w:r>
          </w:p>
        </w:tc>
        <w:tc>
          <w:tcPr>
            <w:tcW w:w="992" w:type="dxa"/>
            <w:shd w:val="clear" w:color="auto" w:fill="auto"/>
          </w:tcPr>
          <w:p w14:paraId="5F79B881" w14:textId="77777777" w:rsidR="003274E6" w:rsidRPr="0050431F" w:rsidRDefault="003274E6" w:rsidP="00AB3C4B">
            <w:pPr>
              <w:pStyle w:val="TAC"/>
              <w:rPr>
                <w:rFonts w:cs="Arial"/>
                <w:lang w:eastAsia="en-US"/>
              </w:rPr>
            </w:pPr>
            <w:r w:rsidRPr="0050431F">
              <w:rPr>
                <w:rFonts w:cs="Arial"/>
                <w:lang w:eastAsia="en-US"/>
              </w:rPr>
              <w:t>-49 dBm</w:t>
            </w:r>
          </w:p>
        </w:tc>
        <w:tc>
          <w:tcPr>
            <w:tcW w:w="1276" w:type="dxa"/>
            <w:shd w:val="clear" w:color="auto" w:fill="auto"/>
          </w:tcPr>
          <w:p w14:paraId="5BA81A7B" w14:textId="77777777" w:rsidR="003274E6" w:rsidRPr="0050431F" w:rsidRDefault="003274E6" w:rsidP="00AB3C4B">
            <w:pPr>
              <w:pStyle w:val="TAC"/>
              <w:rPr>
                <w:rFonts w:cs="Arial"/>
                <w:lang w:eastAsia="en-US"/>
              </w:rPr>
            </w:pPr>
            <w:r w:rsidRPr="0050431F">
              <w:rPr>
                <w:rFonts w:cs="Arial"/>
                <w:lang w:eastAsia="en-US"/>
              </w:rPr>
              <w:t>1 MHz</w:t>
            </w:r>
          </w:p>
        </w:tc>
        <w:tc>
          <w:tcPr>
            <w:tcW w:w="4422" w:type="dxa"/>
            <w:shd w:val="clear" w:color="auto" w:fill="auto"/>
          </w:tcPr>
          <w:p w14:paraId="5B0CD6EB" w14:textId="77777777" w:rsidR="003274E6" w:rsidRPr="0050431F" w:rsidRDefault="003274E6" w:rsidP="000715EC">
            <w:pPr>
              <w:pStyle w:val="TAL"/>
              <w:rPr>
                <w:rFonts w:cs="Arial"/>
                <w:lang w:eastAsia="en-US"/>
              </w:rPr>
            </w:pPr>
            <w:r w:rsidRPr="0050431F">
              <w:rPr>
                <w:rFonts w:cs="Arial"/>
                <w:lang w:eastAsia="en-US"/>
              </w:rPr>
              <w:t>This requirement does not apply to BS operating in band 22,</w:t>
            </w:r>
            <w:r w:rsidRPr="0050431F">
              <w:rPr>
                <w:rFonts w:cs="v5.0.0"/>
                <w:lang w:eastAsia="en-US"/>
              </w:rPr>
              <w:t xml:space="preserve"> since it is already covered by the requirement in subclause </w:t>
            </w:r>
            <w:r w:rsidR="00A45DD5" w:rsidRPr="0050431F">
              <w:rPr>
                <w:rFonts w:cs="Arial"/>
                <w:lang w:eastAsia="en-US"/>
              </w:rPr>
              <w:t>6.6.1.5.4</w:t>
            </w:r>
            <w:r w:rsidRPr="0050431F">
              <w:rPr>
                <w:rFonts w:cs="v5.0.0"/>
                <w:lang w:eastAsia="en-US"/>
              </w:rPr>
              <w:t xml:space="preserve">. This requirement does not apply to Band 42 </w:t>
            </w:r>
          </w:p>
        </w:tc>
      </w:tr>
      <w:tr w:rsidR="003D0277" w:rsidRPr="0050431F" w14:paraId="1929B83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2C0B2A5" w14:textId="77777777" w:rsidR="003D0277" w:rsidRPr="0050431F" w:rsidRDefault="003D0277" w:rsidP="00AB3C4B">
            <w:pPr>
              <w:pStyle w:val="TAC"/>
              <w:rPr>
                <w:rFonts w:cs="Arial"/>
                <w:lang w:eastAsia="en-US"/>
              </w:rPr>
            </w:pPr>
            <w:r w:rsidRPr="0050431F">
              <w:rPr>
                <w:rFonts w:cs="Arial"/>
                <w:lang w:eastAsia="en-US"/>
              </w:rPr>
              <w:t>E-UTRA Band 24</w:t>
            </w:r>
          </w:p>
        </w:tc>
        <w:tc>
          <w:tcPr>
            <w:tcW w:w="1701" w:type="dxa"/>
            <w:tcBorders>
              <w:left w:val="single" w:sz="4" w:space="0" w:color="auto"/>
            </w:tcBorders>
            <w:shd w:val="clear" w:color="auto" w:fill="auto"/>
          </w:tcPr>
          <w:p w14:paraId="75924D10" w14:textId="77777777" w:rsidR="003D0277" w:rsidRPr="0050431F" w:rsidRDefault="003D0277" w:rsidP="003D0277">
            <w:pPr>
              <w:pStyle w:val="TAC"/>
              <w:rPr>
                <w:rFonts w:cs="Arial"/>
                <w:lang w:eastAsia="en-US"/>
              </w:rPr>
            </w:pPr>
            <w:r w:rsidRPr="0050431F">
              <w:rPr>
                <w:rFonts w:cs="Arial"/>
                <w:lang w:eastAsia="en-US"/>
              </w:rPr>
              <w:t>1525 – 1559 MHz</w:t>
            </w:r>
          </w:p>
          <w:p w14:paraId="08A358F3" w14:textId="77777777" w:rsidR="003D0277" w:rsidRPr="0050431F" w:rsidRDefault="003D0277" w:rsidP="00AB3C4B">
            <w:pPr>
              <w:pStyle w:val="TAC"/>
              <w:rPr>
                <w:rFonts w:cs="Arial"/>
                <w:lang w:eastAsia="en-US"/>
              </w:rPr>
            </w:pPr>
          </w:p>
        </w:tc>
        <w:tc>
          <w:tcPr>
            <w:tcW w:w="992" w:type="dxa"/>
            <w:shd w:val="clear" w:color="auto" w:fill="auto"/>
          </w:tcPr>
          <w:p w14:paraId="7D9818BF" w14:textId="77777777" w:rsidR="003D0277" w:rsidRPr="0050431F" w:rsidRDefault="003D0277" w:rsidP="00AB3C4B">
            <w:pPr>
              <w:pStyle w:val="TAC"/>
              <w:rPr>
                <w:rFonts w:cs="Arial"/>
                <w:lang w:eastAsia="en-US"/>
              </w:rPr>
            </w:pPr>
            <w:r w:rsidRPr="0050431F">
              <w:rPr>
                <w:rFonts w:cs="Arial"/>
                <w:lang w:eastAsia="en-US"/>
              </w:rPr>
              <w:t>-52 dBm</w:t>
            </w:r>
          </w:p>
        </w:tc>
        <w:tc>
          <w:tcPr>
            <w:tcW w:w="1276" w:type="dxa"/>
            <w:shd w:val="clear" w:color="auto" w:fill="auto"/>
          </w:tcPr>
          <w:p w14:paraId="4EFA599D" w14:textId="77777777" w:rsidR="003D0277" w:rsidRPr="0050431F" w:rsidRDefault="003D0277" w:rsidP="00AB3C4B">
            <w:pPr>
              <w:pStyle w:val="TAC"/>
              <w:rPr>
                <w:rFonts w:cs="Arial"/>
                <w:lang w:eastAsia="en-US"/>
              </w:rPr>
            </w:pPr>
            <w:r w:rsidRPr="0050431F">
              <w:rPr>
                <w:rFonts w:cs="Arial"/>
                <w:lang w:eastAsia="en-US"/>
              </w:rPr>
              <w:t>1 MHz</w:t>
            </w:r>
          </w:p>
        </w:tc>
        <w:tc>
          <w:tcPr>
            <w:tcW w:w="4422" w:type="dxa"/>
            <w:shd w:val="clear" w:color="auto" w:fill="auto"/>
          </w:tcPr>
          <w:p w14:paraId="754CAA2F" w14:textId="77777777" w:rsidR="003D0277" w:rsidRPr="0050431F" w:rsidRDefault="003D0277" w:rsidP="000715EC">
            <w:pPr>
              <w:pStyle w:val="TAL"/>
              <w:rPr>
                <w:rFonts w:cs="Arial"/>
                <w:lang w:eastAsia="en-US"/>
              </w:rPr>
            </w:pPr>
            <w:r w:rsidRPr="0050431F">
              <w:rPr>
                <w:rFonts w:cs="Arial"/>
                <w:lang w:eastAsia="en-US"/>
              </w:rPr>
              <w:t>This requirement does not apply to BS operating in band 24.</w:t>
            </w:r>
          </w:p>
        </w:tc>
      </w:tr>
      <w:tr w:rsidR="003D0277" w:rsidRPr="0050431F" w14:paraId="3D7968E3"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08D32F4" w14:textId="77777777" w:rsidR="003D0277" w:rsidRPr="0050431F" w:rsidRDefault="003D0277" w:rsidP="00AB3C4B">
            <w:pPr>
              <w:pStyle w:val="TAC"/>
              <w:rPr>
                <w:rFonts w:cs="Arial"/>
                <w:lang w:eastAsia="en-US"/>
              </w:rPr>
            </w:pPr>
          </w:p>
        </w:tc>
        <w:tc>
          <w:tcPr>
            <w:tcW w:w="1701" w:type="dxa"/>
            <w:tcBorders>
              <w:left w:val="single" w:sz="4" w:space="0" w:color="auto"/>
            </w:tcBorders>
            <w:shd w:val="clear" w:color="auto" w:fill="auto"/>
          </w:tcPr>
          <w:p w14:paraId="73E8A915" w14:textId="77777777" w:rsidR="003D0277" w:rsidRPr="0050431F" w:rsidRDefault="003D0277" w:rsidP="00AB3C4B">
            <w:pPr>
              <w:pStyle w:val="TAC"/>
              <w:rPr>
                <w:rFonts w:cs="Arial"/>
                <w:lang w:eastAsia="en-US"/>
              </w:rPr>
            </w:pPr>
            <w:r w:rsidRPr="0050431F">
              <w:rPr>
                <w:rFonts w:cs="Arial"/>
                <w:lang w:eastAsia="en-US"/>
              </w:rPr>
              <w:t>1626.5 – 1660.5 MHz</w:t>
            </w:r>
          </w:p>
        </w:tc>
        <w:tc>
          <w:tcPr>
            <w:tcW w:w="992" w:type="dxa"/>
            <w:shd w:val="clear" w:color="auto" w:fill="auto"/>
          </w:tcPr>
          <w:p w14:paraId="3FAB80F1" w14:textId="77777777" w:rsidR="003D0277" w:rsidRPr="0050431F" w:rsidRDefault="003D0277" w:rsidP="00AB3C4B">
            <w:pPr>
              <w:pStyle w:val="TAC"/>
              <w:rPr>
                <w:rFonts w:cs="Arial"/>
                <w:lang w:eastAsia="en-US"/>
              </w:rPr>
            </w:pPr>
            <w:r w:rsidRPr="0050431F">
              <w:rPr>
                <w:rFonts w:cs="Arial"/>
                <w:lang w:eastAsia="en-US"/>
              </w:rPr>
              <w:t>-49 dBm</w:t>
            </w:r>
          </w:p>
        </w:tc>
        <w:tc>
          <w:tcPr>
            <w:tcW w:w="1276" w:type="dxa"/>
            <w:shd w:val="clear" w:color="auto" w:fill="auto"/>
          </w:tcPr>
          <w:p w14:paraId="317E7033" w14:textId="77777777" w:rsidR="003D0277" w:rsidRPr="0050431F" w:rsidRDefault="003D0277" w:rsidP="00AB3C4B">
            <w:pPr>
              <w:pStyle w:val="TAC"/>
              <w:rPr>
                <w:rFonts w:cs="Arial"/>
                <w:lang w:eastAsia="en-US"/>
              </w:rPr>
            </w:pPr>
            <w:r w:rsidRPr="0050431F">
              <w:rPr>
                <w:rFonts w:cs="Arial"/>
                <w:lang w:eastAsia="en-US"/>
              </w:rPr>
              <w:t>1 MHz</w:t>
            </w:r>
          </w:p>
        </w:tc>
        <w:tc>
          <w:tcPr>
            <w:tcW w:w="4422" w:type="dxa"/>
            <w:shd w:val="clear" w:color="auto" w:fill="auto"/>
          </w:tcPr>
          <w:p w14:paraId="5AA3156A" w14:textId="77777777" w:rsidR="003D0277" w:rsidRPr="0050431F" w:rsidRDefault="003D0277" w:rsidP="000715EC">
            <w:pPr>
              <w:pStyle w:val="TAL"/>
              <w:rPr>
                <w:rFonts w:cs="Arial"/>
                <w:lang w:eastAsia="en-US"/>
              </w:rPr>
            </w:pPr>
            <w:r w:rsidRPr="0050431F">
              <w:rPr>
                <w:rFonts w:cs="Arial"/>
                <w:lang w:eastAsia="en-US"/>
              </w:rPr>
              <w:t>This requirement does not apply to BS operating in band 24,</w:t>
            </w:r>
            <w:r w:rsidRPr="0050431F">
              <w:rPr>
                <w:rFonts w:cs="v5.0.0"/>
                <w:lang w:eastAsia="en-US"/>
              </w:rPr>
              <w:t xml:space="preserve"> since it is already covered by the requirement in subclause 6.6.1.5.4.</w:t>
            </w:r>
          </w:p>
        </w:tc>
      </w:tr>
      <w:tr w:rsidR="009002E0" w:rsidRPr="0050431F" w14:paraId="2FD3A7B0"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75B99D16" w14:textId="77777777" w:rsidR="009002E0" w:rsidRPr="00552333" w:rsidRDefault="009002E0" w:rsidP="00AB3C4B">
            <w:pPr>
              <w:pStyle w:val="TAC"/>
              <w:rPr>
                <w:rFonts w:cs="Arial"/>
                <w:lang w:val="sv-FI" w:eastAsia="en-US"/>
              </w:rPr>
            </w:pPr>
            <w:r w:rsidRPr="00552333">
              <w:rPr>
                <w:rFonts w:cs="Arial"/>
                <w:lang w:val="sv-FI" w:eastAsia="en-US"/>
              </w:rPr>
              <w:t>UTRA FDD Band XX</w:t>
            </w:r>
            <w:r w:rsidRPr="00552333">
              <w:rPr>
                <w:rFonts w:cs="Arial"/>
                <w:lang w:val="sv-FI" w:eastAsia="zh-CN"/>
              </w:rPr>
              <w:t>V or</w:t>
            </w:r>
            <w:r w:rsidRPr="00552333">
              <w:rPr>
                <w:rFonts w:cs="Arial"/>
                <w:lang w:val="sv-FI" w:eastAsia="en-US"/>
              </w:rPr>
              <w:t xml:space="preserve"> E-UTRA Band 2</w:t>
            </w:r>
            <w:r w:rsidRPr="00552333">
              <w:rPr>
                <w:rFonts w:cs="Arial"/>
                <w:lang w:val="sv-FI" w:eastAsia="zh-CN"/>
              </w:rPr>
              <w:t>5</w:t>
            </w:r>
          </w:p>
        </w:tc>
        <w:tc>
          <w:tcPr>
            <w:tcW w:w="1701" w:type="dxa"/>
            <w:tcBorders>
              <w:left w:val="single" w:sz="4" w:space="0" w:color="auto"/>
            </w:tcBorders>
            <w:shd w:val="clear" w:color="auto" w:fill="auto"/>
          </w:tcPr>
          <w:p w14:paraId="6CCC3FEA" w14:textId="77777777" w:rsidR="009002E0" w:rsidRPr="0050431F" w:rsidRDefault="009002E0" w:rsidP="00AB3C4B">
            <w:pPr>
              <w:pStyle w:val="TAC"/>
              <w:rPr>
                <w:rFonts w:cs="Arial"/>
                <w:lang w:eastAsia="zh-CN"/>
              </w:rPr>
            </w:pPr>
            <w:r w:rsidRPr="0050431F">
              <w:rPr>
                <w:rFonts w:cs="Arial"/>
                <w:lang w:eastAsia="en-US"/>
              </w:rPr>
              <w:t>1930 - 199</w:t>
            </w:r>
            <w:r w:rsidRPr="0050431F">
              <w:rPr>
                <w:rFonts w:cs="Arial"/>
                <w:lang w:eastAsia="zh-CN"/>
              </w:rPr>
              <w:t>5</w:t>
            </w:r>
            <w:r w:rsidRPr="0050431F">
              <w:rPr>
                <w:rFonts w:cs="Arial"/>
                <w:lang w:eastAsia="en-US"/>
              </w:rPr>
              <w:t xml:space="preserve"> MHz</w:t>
            </w:r>
          </w:p>
        </w:tc>
        <w:tc>
          <w:tcPr>
            <w:tcW w:w="992" w:type="dxa"/>
            <w:shd w:val="clear" w:color="auto" w:fill="auto"/>
          </w:tcPr>
          <w:p w14:paraId="72BCD5A3" w14:textId="77777777" w:rsidR="009002E0" w:rsidRPr="0050431F" w:rsidRDefault="009002E0" w:rsidP="00AB3C4B">
            <w:pPr>
              <w:pStyle w:val="TAC"/>
              <w:rPr>
                <w:rFonts w:cs="Arial"/>
                <w:lang w:eastAsia="en-US"/>
              </w:rPr>
            </w:pPr>
            <w:r w:rsidRPr="0050431F">
              <w:rPr>
                <w:rFonts w:cs="Arial"/>
                <w:lang w:eastAsia="en-US"/>
              </w:rPr>
              <w:t>-52 dBm</w:t>
            </w:r>
          </w:p>
        </w:tc>
        <w:tc>
          <w:tcPr>
            <w:tcW w:w="1276" w:type="dxa"/>
            <w:shd w:val="clear" w:color="auto" w:fill="auto"/>
          </w:tcPr>
          <w:p w14:paraId="515CC221" w14:textId="77777777" w:rsidR="009002E0" w:rsidRPr="0050431F" w:rsidRDefault="009002E0" w:rsidP="00AB3C4B">
            <w:pPr>
              <w:pStyle w:val="TAC"/>
              <w:rPr>
                <w:rFonts w:cs="Arial"/>
                <w:lang w:eastAsia="en-US"/>
              </w:rPr>
            </w:pPr>
            <w:r w:rsidRPr="0050431F">
              <w:rPr>
                <w:rFonts w:cs="Arial"/>
                <w:lang w:eastAsia="en-US"/>
              </w:rPr>
              <w:t>1 MHz</w:t>
            </w:r>
          </w:p>
        </w:tc>
        <w:tc>
          <w:tcPr>
            <w:tcW w:w="4422" w:type="dxa"/>
            <w:shd w:val="clear" w:color="auto" w:fill="auto"/>
          </w:tcPr>
          <w:p w14:paraId="6E9045D3" w14:textId="77777777" w:rsidR="009002E0" w:rsidRPr="0050431F" w:rsidRDefault="009002E0" w:rsidP="000715EC">
            <w:pPr>
              <w:pStyle w:val="TAL"/>
              <w:rPr>
                <w:rFonts w:cs="Arial"/>
                <w:lang w:eastAsia="en-US"/>
              </w:rPr>
            </w:pPr>
            <w:r w:rsidRPr="0050431F">
              <w:rPr>
                <w:rFonts w:cs="Arial"/>
                <w:lang w:eastAsia="en-US"/>
              </w:rPr>
              <w:t xml:space="preserve">This requirement does not apply to BS operating in band </w:t>
            </w:r>
            <w:r w:rsidRPr="0050431F">
              <w:rPr>
                <w:rFonts w:cs="Arial"/>
                <w:lang w:eastAsia="zh-CN"/>
              </w:rPr>
              <w:t>2</w:t>
            </w:r>
            <w:r w:rsidR="00AB5812" w:rsidRPr="0050431F">
              <w:rPr>
                <w:rFonts w:cs="Arial"/>
                <w:lang w:eastAsia="zh-CN"/>
              </w:rPr>
              <w:t xml:space="preserve">, </w:t>
            </w:r>
            <w:r w:rsidRPr="0050431F">
              <w:rPr>
                <w:rFonts w:cs="Arial"/>
                <w:lang w:eastAsia="en-US"/>
              </w:rPr>
              <w:t>2</w:t>
            </w:r>
            <w:r w:rsidRPr="0050431F">
              <w:rPr>
                <w:rFonts w:cs="Arial"/>
                <w:lang w:eastAsia="zh-CN"/>
              </w:rPr>
              <w:t>5</w:t>
            </w:r>
            <w:r w:rsidR="00AB5812" w:rsidRPr="0050431F">
              <w:rPr>
                <w:rFonts w:cs="Arial"/>
                <w:lang w:eastAsia="zh-CN"/>
              </w:rPr>
              <w:t xml:space="preserve"> or 70</w:t>
            </w:r>
            <w:r w:rsidRPr="0050431F">
              <w:rPr>
                <w:rFonts w:cs="Arial"/>
                <w:lang w:eastAsia="en-US"/>
              </w:rPr>
              <w:t>.</w:t>
            </w:r>
          </w:p>
        </w:tc>
      </w:tr>
      <w:tr w:rsidR="009002E0" w:rsidRPr="0050431F" w14:paraId="601ED9A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D4E47A" w14:textId="77777777" w:rsidR="009002E0" w:rsidRPr="0050431F" w:rsidRDefault="009002E0" w:rsidP="00AB3C4B">
            <w:pPr>
              <w:pStyle w:val="TAC"/>
              <w:rPr>
                <w:rFonts w:cs="Arial"/>
                <w:lang w:eastAsia="en-US"/>
              </w:rPr>
            </w:pPr>
          </w:p>
        </w:tc>
        <w:tc>
          <w:tcPr>
            <w:tcW w:w="1701" w:type="dxa"/>
            <w:tcBorders>
              <w:left w:val="single" w:sz="4" w:space="0" w:color="auto"/>
            </w:tcBorders>
            <w:shd w:val="clear" w:color="auto" w:fill="auto"/>
          </w:tcPr>
          <w:p w14:paraId="334DF87C" w14:textId="77777777" w:rsidR="009002E0" w:rsidRPr="0050431F" w:rsidRDefault="009002E0" w:rsidP="00AB3C4B">
            <w:pPr>
              <w:pStyle w:val="TAC"/>
              <w:rPr>
                <w:rFonts w:cs="Arial"/>
                <w:lang w:eastAsia="zh-CN"/>
              </w:rPr>
            </w:pPr>
            <w:r w:rsidRPr="0050431F">
              <w:rPr>
                <w:rFonts w:cs="Arial"/>
                <w:lang w:eastAsia="en-US"/>
              </w:rPr>
              <w:t>1850 - 191</w:t>
            </w:r>
            <w:r w:rsidRPr="0050431F">
              <w:rPr>
                <w:rFonts w:cs="Arial"/>
                <w:lang w:eastAsia="zh-CN"/>
              </w:rPr>
              <w:t>5</w:t>
            </w:r>
            <w:r w:rsidRPr="0050431F">
              <w:rPr>
                <w:rFonts w:cs="Arial"/>
                <w:lang w:eastAsia="en-US"/>
              </w:rPr>
              <w:t xml:space="preserve"> MHz</w:t>
            </w:r>
          </w:p>
        </w:tc>
        <w:tc>
          <w:tcPr>
            <w:tcW w:w="992" w:type="dxa"/>
            <w:shd w:val="clear" w:color="auto" w:fill="auto"/>
          </w:tcPr>
          <w:p w14:paraId="5142708E" w14:textId="77777777" w:rsidR="009002E0" w:rsidRPr="0050431F" w:rsidRDefault="001575EF" w:rsidP="00AB3C4B">
            <w:pPr>
              <w:pStyle w:val="TAC"/>
              <w:rPr>
                <w:rFonts w:cs="Arial"/>
                <w:lang w:eastAsia="en-US"/>
              </w:rPr>
            </w:pPr>
            <w:r w:rsidRPr="0050431F">
              <w:rPr>
                <w:rFonts w:cs="Arial"/>
                <w:lang w:eastAsia="en-US"/>
              </w:rPr>
              <w:t>-</w:t>
            </w:r>
            <w:r w:rsidR="009002E0" w:rsidRPr="0050431F">
              <w:rPr>
                <w:rFonts w:cs="Arial"/>
                <w:lang w:eastAsia="en-US"/>
              </w:rPr>
              <w:t>49 dBm</w:t>
            </w:r>
          </w:p>
        </w:tc>
        <w:tc>
          <w:tcPr>
            <w:tcW w:w="1276" w:type="dxa"/>
            <w:shd w:val="clear" w:color="auto" w:fill="auto"/>
          </w:tcPr>
          <w:p w14:paraId="7CE4EAAC" w14:textId="77777777" w:rsidR="009002E0" w:rsidRPr="0050431F" w:rsidRDefault="009002E0" w:rsidP="00AB3C4B">
            <w:pPr>
              <w:pStyle w:val="TAC"/>
              <w:rPr>
                <w:rFonts w:cs="Arial"/>
                <w:lang w:eastAsia="en-US"/>
              </w:rPr>
            </w:pPr>
            <w:r w:rsidRPr="0050431F">
              <w:rPr>
                <w:rFonts w:cs="Arial"/>
                <w:lang w:eastAsia="en-US"/>
              </w:rPr>
              <w:t>1 MHz</w:t>
            </w:r>
          </w:p>
        </w:tc>
        <w:tc>
          <w:tcPr>
            <w:tcW w:w="4422" w:type="dxa"/>
            <w:shd w:val="clear" w:color="auto" w:fill="auto"/>
          </w:tcPr>
          <w:p w14:paraId="750BC8AF" w14:textId="77777777" w:rsidR="009002E0" w:rsidRPr="0050431F" w:rsidRDefault="009002E0" w:rsidP="000715EC">
            <w:pPr>
              <w:pStyle w:val="TAL"/>
              <w:rPr>
                <w:rFonts w:cs="Arial"/>
                <w:lang w:eastAsia="en-US"/>
              </w:rPr>
            </w:pPr>
            <w:r w:rsidRPr="0050431F">
              <w:rPr>
                <w:rFonts w:cs="Arial"/>
                <w:lang w:eastAsia="en-US"/>
              </w:rPr>
              <w:t>This requirement does not apply to BS operating in band 2</w:t>
            </w:r>
            <w:r w:rsidRPr="0050431F">
              <w:rPr>
                <w:rFonts w:cs="Arial"/>
                <w:lang w:eastAsia="zh-CN"/>
              </w:rPr>
              <w:t>5</w:t>
            </w:r>
            <w:r w:rsidRPr="0050431F">
              <w:rPr>
                <w:rFonts w:cs="Arial"/>
                <w:lang w:eastAsia="en-US"/>
              </w:rPr>
              <w:t xml:space="preserve">, </w:t>
            </w:r>
            <w:r w:rsidRPr="0050431F">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lang w:eastAsia="en-US"/>
                </w:rPr>
                <w:t>6.6.1</w:t>
              </w:r>
            </w:smartTag>
            <w:r w:rsidRPr="0050431F">
              <w:rPr>
                <w:rFonts w:cs="v5.0.0"/>
                <w:lang w:eastAsia="en-US"/>
              </w:rPr>
              <w:t>.5.4</w:t>
            </w:r>
            <w:r w:rsidRPr="0050431F">
              <w:rPr>
                <w:rFonts w:cs="v5.0.0"/>
                <w:lang w:eastAsia="zh-CN"/>
              </w:rPr>
              <w:t>.</w:t>
            </w:r>
            <w:r w:rsidRPr="0050431F">
              <w:rPr>
                <w:rFonts w:cs="v5.0.0"/>
                <w:lang w:eastAsia="en-US"/>
              </w:rPr>
              <w:t xml:space="preserve"> For BS operating in band </w:t>
            </w:r>
            <w:r w:rsidRPr="0050431F">
              <w:rPr>
                <w:rFonts w:cs="v5.0.0"/>
                <w:lang w:eastAsia="zh-CN"/>
              </w:rPr>
              <w:t>2</w:t>
            </w:r>
            <w:r w:rsidRPr="0050431F">
              <w:rPr>
                <w:rFonts w:cs="v5.0.0"/>
                <w:lang w:eastAsia="en-US"/>
              </w:rPr>
              <w:t>, it applies for 1</w:t>
            </w:r>
            <w:r w:rsidRPr="0050431F">
              <w:rPr>
                <w:rFonts w:cs="v5.0.0"/>
                <w:lang w:eastAsia="zh-CN"/>
              </w:rPr>
              <w:t>910</w:t>
            </w:r>
            <w:r w:rsidRPr="0050431F">
              <w:rPr>
                <w:rFonts w:cs="v5.0.0"/>
                <w:lang w:eastAsia="en-US"/>
              </w:rPr>
              <w:t xml:space="preserve"> MHz to 1</w:t>
            </w:r>
            <w:r w:rsidRPr="0050431F">
              <w:rPr>
                <w:rFonts w:cs="v5.0.0"/>
                <w:lang w:eastAsia="zh-CN"/>
              </w:rPr>
              <w:t>915</w:t>
            </w:r>
            <w:r w:rsidRPr="0050431F">
              <w:rPr>
                <w:rFonts w:cs="v5.0.0"/>
                <w:lang w:eastAsia="en-US"/>
              </w:rPr>
              <w:t xml:space="preserve"> MHz, while the rest is covered in sub-clause 6.6.1.5.4.</w:t>
            </w:r>
          </w:p>
        </w:tc>
      </w:tr>
      <w:tr w:rsidR="003867CE" w:rsidRPr="0050431F" w14:paraId="509760CC"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1A91EF02" w14:textId="77777777" w:rsidR="003867CE" w:rsidRPr="00552333" w:rsidRDefault="003867CE" w:rsidP="00F71599">
            <w:pPr>
              <w:keepNext/>
              <w:keepLines/>
              <w:spacing w:after="0"/>
              <w:jc w:val="center"/>
              <w:rPr>
                <w:rFonts w:ascii="Arial" w:hAnsi="Arial"/>
                <w:sz w:val="18"/>
                <w:lang w:val="sv-FI"/>
              </w:rPr>
            </w:pPr>
            <w:r w:rsidRPr="00552333">
              <w:rPr>
                <w:rFonts w:ascii="Arial" w:hAnsi="Arial"/>
                <w:sz w:val="18"/>
                <w:lang w:val="sv-FI"/>
              </w:rPr>
              <w:t>UTRA FDD Band XX</w:t>
            </w:r>
            <w:r w:rsidRPr="00552333">
              <w:rPr>
                <w:rFonts w:ascii="Arial" w:hAnsi="Arial"/>
                <w:sz w:val="18"/>
                <w:lang w:val="sv-FI" w:eastAsia="zh-CN"/>
              </w:rPr>
              <w:t>VI or</w:t>
            </w:r>
            <w:r w:rsidRPr="00552333">
              <w:rPr>
                <w:rFonts w:ascii="Arial" w:hAnsi="Arial"/>
                <w:sz w:val="18"/>
                <w:lang w:val="sv-FI"/>
              </w:rPr>
              <w:t xml:space="preserve"> E-UTRA Band 2</w:t>
            </w:r>
            <w:r w:rsidRPr="00552333">
              <w:rPr>
                <w:rFonts w:ascii="Arial" w:hAnsi="Arial"/>
                <w:sz w:val="18"/>
                <w:lang w:val="sv-FI" w:eastAsia="zh-CN"/>
              </w:rPr>
              <w:t>6</w:t>
            </w:r>
          </w:p>
        </w:tc>
        <w:tc>
          <w:tcPr>
            <w:tcW w:w="1701" w:type="dxa"/>
            <w:tcBorders>
              <w:left w:val="single" w:sz="4" w:space="0" w:color="auto"/>
            </w:tcBorders>
            <w:shd w:val="clear" w:color="auto" w:fill="auto"/>
          </w:tcPr>
          <w:p w14:paraId="6B8AF0CC" w14:textId="77777777" w:rsidR="003867CE" w:rsidRPr="0050431F" w:rsidRDefault="003867CE" w:rsidP="00F71599">
            <w:pPr>
              <w:keepNext/>
              <w:keepLines/>
              <w:spacing w:after="0"/>
              <w:jc w:val="center"/>
              <w:rPr>
                <w:rFonts w:ascii="Arial" w:hAnsi="Arial"/>
                <w:sz w:val="18"/>
                <w:lang w:eastAsia="zh-CN"/>
              </w:rPr>
            </w:pPr>
            <w:r w:rsidRPr="0050431F">
              <w:rPr>
                <w:rFonts w:ascii="Arial" w:hAnsi="Arial"/>
                <w:sz w:val="18"/>
              </w:rPr>
              <w:t>859 - 894 MHz</w:t>
            </w:r>
          </w:p>
        </w:tc>
        <w:tc>
          <w:tcPr>
            <w:tcW w:w="992" w:type="dxa"/>
            <w:shd w:val="clear" w:color="auto" w:fill="auto"/>
          </w:tcPr>
          <w:p w14:paraId="4C44B07A" w14:textId="77777777" w:rsidR="003867CE" w:rsidRPr="0050431F" w:rsidRDefault="003867CE" w:rsidP="00F71599">
            <w:pPr>
              <w:keepNext/>
              <w:keepLines/>
              <w:spacing w:after="0"/>
              <w:jc w:val="center"/>
              <w:rPr>
                <w:rFonts w:ascii="Arial" w:hAnsi="Arial"/>
                <w:sz w:val="18"/>
              </w:rPr>
            </w:pPr>
            <w:r w:rsidRPr="0050431F">
              <w:rPr>
                <w:rFonts w:ascii="Arial" w:hAnsi="Arial"/>
                <w:sz w:val="18"/>
              </w:rPr>
              <w:t>-52 dBm</w:t>
            </w:r>
          </w:p>
        </w:tc>
        <w:tc>
          <w:tcPr>
            <w:tcW w:w="1276" w:type="dxa"/>
            <w:shd w:val="clear" w:color="auto" w:fill="auto"/>
          </w:tcPr>
          <w:p w14:paraId="02332798" w14:textId="77777777" w:rsidR="003867CE" w:rsidRPr="0050431F" w:rsidRDefault="003867CE"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7F829B93" w14:textId="77777777" w:rsidR="003867CE" w:rsidRPr="0050431F" w:rsidRDefault="003867CE" w:rsidP="000715EC">
            <w:pPr>
              <w:pStyle w:val="TAL"/>
              <w:rPr>
                <w:rFonts w:cs="Arial"/>
                <w:lang w:eastAsia="en-US"/>
              </w:rPr>
            </w:pPr>
            <w:r w:rsidRPr="0050431F">
              <w:rPr>
                <w:rFonts w:cs="Arial"/>
                <w:lang w:eastAsia="en-US"/>
              </w:rPr>
              <w:t xml:space="preserve">This requirement does not apply to BS operating in band </w:t>
            </w:r>
            <w:r w:rsidRPr="0050431F">
              <w:rPr>
                <w:rFonts w:cs="Arial"/>
                <w:lang w:eastAsia="zh-CN"/>
              </w:rPr>
              <w:t xml:space="preserve">5 or </w:t>
            </w:r>
            <w:r w:rsidRPr="0050431F">
              <w:rPr>
                <w:rFonts w:cs="Arial"/>
                <w:lang w:eastAsia="en-US"/>
              </w:rPr>
              <w:t>2</w:t>
            </w:r>
            <w:r w:rsidRPr="0050431F">
              <w:rPr>
                <w:rFonts w:cs="Arial"/>
                <w:lang w:eastAsia="zh-CN"/>
              </w:rPr>
              <w:t>6</w:t>
            </w:r>
            <w:r w:rsidRPr="0050431F">
              <w:rPr>
                <w:rFonts w:cs="Arial"/>
                <w:lang w:eastAsia="en-US"/>
              </w:rPr>
              <w:t>.</w:t>
            </w:r>
            <w:r w:rsidR="00D8102F" w:rsidRPr="0050431F">
              <w:rPr>
                <w:rFonts w:cs="Arial"/>
                <w:lang w:eastAsia="en-US"/>
              </w:rPr>
              <w:t xml:space="preserve"> This requirement applies to E-UTRA BS operating in Band 27 for the frequency range 879-894 MHz.</w:t>
            </w:r>
          </w:p>
        </w:tc>
      </w:tr>
      <w:tr w:rsidR="003867CE" w:rsidRPr="0050431F" w14:paraId="3927BEBE"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694F65" w14:textId="77777777" w:rsidR="003867CE" w:rsidRPr="0050431F"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1517B501" w14:textId="77777777" w:rsidR="003867CE" w:rsidRPr="0050431F" w:rsidRDefault="003867CE" w:rsidP="00F71599">
            <w:pPr>
              <w:keepNext/>
              <w:keepLines/>
              <w:spacing w:after="0"/>
              <w:jc w:val="center"/>
              <w:rPr>
                <w:rFonts w:ascii="Arial" w:hAnsi="Arial"/>
                <w:sz w:val="18"/>
                <w:lang w:eastAsia="zh-CN"/>
              </w:rPr>
            </w:pPr>
            <w:r w:rsidRPr="0050431F">
              <w:rPr>
                <w:rFonts w:ascii="Arial" w:hAnsi="Arial"/>
                <w:sz w:val="18"/>
              </w:rPr>
              <w:t>814 - 849 MHz</w:t>
            </w:r>
          </w:p>
        </w:tc>
        <w:tc>
          <w:tcPr>
            <w:tcW w:w="992" w:type="dxa"/>
            <w:shd w:val="clear" w:color="auto" w:fill="auto"/>
          </w:tcPr>
          <w:p w14:paraId="49879CA3" w14:textId="77777777" w:rsidR="003867CE" w:rsidRPr="0050431F" w:rsidRDefault="003867CE" w:rsidP="00F71599">
            <w:pPr>
              <w:keepNext/>
              <w:keepLines/>
              <w:spacing w:after="0"/>
              <w:jc w:val="center"/>
              <w:rPr>
                <w:rFonts w:ascii="Arial" w:hAnsi="Arial"/>
                <w:sz w:val="18"/>
              </w:rPr>
            </w:pPr>
            <w:r w:rsidRPr="0050431F">
              <w:rPr>
                <w:rFonts w:ascii="Arial" w:hAnsi="Arial"/>
                <w:sz w:val="18"/>
              </w:rPr>
              <w:t>-49 dBm</w:t>
            </w:r>
          </w:p>
        </w:tc>
        <w:tc>
          <w:tcPr>
            <w:tcW w:w="1276" w:type="dxa"/>
            <w:shd w:val="clear" w:color="auto" w:fill="auto"/>
          </w:tcPr>
          <w:p w14:paraId="7290F8AC" w14:textId="77777777" w:rsidR="003867CE" w:rsidRPr="0050431F" w:rsidRDefault="003867CE"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3EA0C80F" w14:textId="77777777" w:rsidR="003867CE" w:rsidRPr="0050431F" w:rsidRDefault="003867CE" w:rsidP="000715EC">
            <w:pPr>
              <w:pStyle w:val="TAL"/>
              <w:rPr>
                <w:rFonts w:cs="Arial"/>
                <w:lang w:eastAsia="en-US"/>
              </w:rPr>
            </w:pPr>
            <w:r w:rsidRPr="0050431F">
              <w:rPr>
                <w:rFonts w:cs="Arial"/>
                <w:lang w:eastAsia="en-US"/>
              </w:rPr>
              <w:t>This requirement does not apply to BS operating in band 2</w:t>
            </w:r>
            <w:r w:rsidRPr="0050431F">
              <w:rPr>
                <w:rFonts w:cs="Arial"/>
                <w:lang w:eastAsia="zh-CN"/>
              </w:rPr>
              <w:t>6</w:t>
            </w:r>
            <w:r w:rsidRPr="0050431F">
              <w:rPr>
                <w:rFonts w:cs="Arial"/>
                <w:lang w:eastAsia="en-US"/>
              </w:rPr>
              <w:t xml:space="preserve">, </w:t>
            </w:r>
            <w:r w:rsidRPr="0050431F">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lang w:eastAsia="en-US"/>
                </w:rPr>
                <w:t>6.6.1</w:t>
              </w:r>
            </w:smartTag>
            <w:r w:rsidRPr="0050431F">
              <w:rPr>
                <w:rFonts w:cs="v5.0.0"/>
                <w:lang w:eastAsia="en-US"/>
              </w:rPr>
              <w:t>.5.4</w:t>
            </w:r>
            <w:r w:rsidRPr="0050431F">
              <w:rPr>
                <w:rFonts w:cs="v5.0.0"/>
                <w:lang w:eastAsia="zh-CN"/>
              </w:rPr>
              <w:t>.</w:t>
            </w:r>
            <w:r w:rsidRPr="0050431F">
              <w:rPr>
                <w:rFonts w:cs="v5.0.0"/>
                <w:lang w:eastAsia="en-US"/>
              </w:rPr>
              <w:t xml:space="preserve"> For BS operating in band </w:t>
            </w:r>
            <w:r w:rsidRPr="0050431F">
              <w:rPr>
                <w:rFonts w:cs="v5.0.0"/>
                <w:lang w:eastAsia="zh-CN"/>
              </w:rPr>
              <w:t>5</w:t>
            </w:r>
            <w:r w:rsidRPr="0050431F">
              <w:rPr>
                <w:rFonts w:cs="v5.0.0"/>
                <w:lang w:eastAsia="en-US"/>
              </w:rPr>
              <w:t>, it applies for 814 MHz to 824 MHz, while the rest is covered in sub-clause 6.6.1.5.4.</w:t>
            </w:r>
            <w:r w:rsidR="00D8102F" w:rsidRPr="0050431F">
              <w:rPr>
                <w:rFonts w:cs="Arial"/>
                <w:lang w:eastAsia="en-US"/>
              </w:rPr>
              <w:t xml:space="preserve"> </w:t>
            </w:r>
            <w:r w:rsidR="00D8102F" w:rsidRPr="0050431F">
              <w:rPr>
                <w:rFonts w:cs="v5.0.0"/>
                <w:lang w:eastAsia="en-US"/>
              </w:rPr>
              <w:t>For BS operating in Band 27, it applies 3 MHz below the Band 27 downlink operating band.</w:t>
            </w:r>
          </w:p>
        </w:tc>
      </w:tr>
      <w:tr w:rsidR="00D8102F" w:rsidRPr="0050431F" w14:paraId="1871833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4CD49F4" w14:textId="77777777" w:rsidR="00D8102F" w:rsidRPr="0050431F" w:rsidRDefault="00D8102F" w:rsidP="00F71599">
            <w:pPr>
              <w:keepNext/>
              <w:keepLines/>
              <w:spacing w:after="0"/>
              <w:jc w:val="center"/>
              <w:rPr>
                <w:rFonts w:ascii="Arial" w:hAnsi="Arial"/>
                <w:sz w:val="18"/>
              </w:rPr>
            </w:pPr>
            <w:r w:rsidRPr="0050431F">
              <w:rPr>
                <w:rFonts w:ascii="Arial" w:hAnsi="Arial"/>
                <w:sz w:val="18"/>
              </w:rPr>
              <w:t>E-UTRA Band 27</w:t>
            </w:r>
          </w:p>
        </w:tc>
        <w:tc>
          <w:tcPr>
            <w:tcW w:w="1701" w:type="dxa"/>
            <w:tcBorders>
              <w:left w:val="single" w:sz="4" w:space="0" w:color="auto"/>
            </w:tcBorders>
            <w:shd w:val="clear" w:color="auto" w:fill="auto"/>
          </w:tcPr>
          <w:p w14:paraId="129AE1B2"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852 – 869 MHz</w:t>
            </w:r>
          </w:p>
        </w:tc>
        <w:tc>
          <w:tcPr>
            <w:tcW w:w="992" w:type="dxa"/>
            <w:shd w:val="clear" w:color="auto" w:fill="auto"/>
          </w:tcPr>
          <w:p w14:paraId="5AD12B26"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shd w:val="clear" w:color="auto" w:fill="auto"/>
          </w:tcPr>
          <w:p w14:paraId="25714791"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shd w:val="clear" w:color="auto" w:fill="auto"/>
          </w:tcPr>
          <w:p w14:paraId="05D35BB3" w14:textId="77777777" w:rsidR="00D8102F" w:rsidRPr="0050431F" w:rsidRDefault="00D8102F" w:rsidP="000715EC">
            <w:pPr>
              <w:pStyle w:val="TAL"/>
              <w:rPr>
                <w:rFonts w:cs="Arial"/>
                <w:lang w:eastAsia="en-US"/>
              </w:rPr>
            </w:pPr>
            <w:r w:rsidRPr="0050431F">
              <w:rPr>
                <w:rFonts w:cs="Arial"/>
                <w:lang w:eastAsia="en-US"/>
              </w:rPr>
              <w:t>This requirement does not apply to BS operating in band 5, 26 or 27.</w:t>
            </w:r>
          </w:p>
        </w:tc>
      </w:tr>
      <w:tr w:rsidR="00D8102F" w:rsidRPr="0050431F" w14:paraId="00A14C4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C3E717" w14:textId="77777777" w:rsidR="00D8102F" w:rsidRPr="0050431F"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57853ED6"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807 – 824 MHz</w:t>
            </w:r>
          </w:p>
        </w:tc>
        <w:tc>
          <w:tcPr>
            <w:tcW w:w="992" w:type="dxa"/>
            <w:shd w:val="clear" w:color="auto" w:fill="auto"/>
          </w:tcPr>
          <w:p w14:paraId="2DC87DA5"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shd w:val="clear" w:color="auto" w:fill="auto"/>
          </w:tcPr>
          <w:p w14:paraId="7F88FDFA"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shd w:val="clear" w:color="auto" w:fill="auto"/>
          </w:tcPr>
          <w:p w14:paraId="45845442" w14:textId="77777777" w:rsidR="00D8102F" w:rsidRPr="0050431F" w:rsidRDefault="00D8102F" w:rsidP="000715EC">
            <w:pPr>
              <w:pStyle w:val="TAL"/>
              <w:rPr>
                <w:rFonts w:cs="Arial"/>
                <w:lang w:eastAsia="en-US"/>
              </w:rPr>
            </w:pPr>
            <w:r w:rsidRPr="0050431F">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50431F">
              <w:rPr>
                <w:rFonts w:eastAsia="MS PGothic" w:cs="Arial"/>
                <w:kern w:val="24"/>
                <w:lang w:eastAsia="en-US"/>
              </w:rPr>
              <w:t xml:space="preserve"> (Note 6)</w:t>
            </w:r>
            <w:r w:rsidRPr="0050431F">
              <w:rPr>
                <w:rFonts w:cs="Arial"/>
                <w:lang w:eastAsia="en-US"/>
              </w:rPr>
              <w:t>.</w:t>
            </w:r>
          </w:p>
        </w:tc>
      </w:tr>
      <w:tr w:rsidR="000B4117" w:rsidRPr="0050431F" w14:paraId="46964A4E"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6F92E7E" w14:textId="77777777" w:rsidR="000B4117" w:rsidRPr="0050431F" w:rsidRDefault="000B4117" w:rsidP="00F71599">
            <w:pPr>
              <w:keepNext/>
              <w:keepLines/>
              <w:spacing w:after="0"/>
              <w:jc w:val="center"/>
              <w:rPr>
                <w:rFonts w:ascii="Arial" w:hAnsi="Arial"/>
                <w:sz w:val="18"/>
              </w:rPr>
            </w:pPr>
            <w:r w:rsidRPr="0050431F">
              <w:rPr>
                <w:rFonts w:ascii="Arial" w:hAnsi="Arial"/>
                <w:sz w:val="18"/>
              </w:rPr>
              <w:t>E-UTRA Band 28</w:t>
            </w:r>
          </w:p>
        </w:tc>
        <w:tc>
          <w:tcPr>
            <w:tcW w:w="1701" w:type="dxa"/>
            <w:tcBorders>
              <w:left w:val="single" w:sz="4" w:space="0" w:color="auto"/>
            </w:tcBorders>
            <w:shd w:val="clear" w:color="auto" w:fill="auto"/>
          </w:tcPr>
          <w:p w14:paraId="60796FAA" w14:textId="77777777" w:rsidR="000B4117" w:rsidRPr="0050431F" w:rsidRDefault="000B4117" w:rsidP="00F71599">
            <w:pPr>
              <w:keepNext/>
              <w:keepLines/>
              <w:spacing w:after="0"/>
              <w:jc w:val="center"/>
              <w:rPr>
                <w:rFonts w:ascii="Arial" w:hAnsi="Arial"/>
                <w:sz w:val="18"/>
              </w:rPr>
            </w:pPr>
            <w:r w:rsidRPr="0050431F">
              <w:rPr>
                <w:rFonts w:ascii="Arial" w:hAnsi="Arial"/>
                <w:sz w:val="18"/>
              </w:rPr>
              <w:t>758 - 803 MHz</w:t>
            </w:r>
          </w:p>
        </w:tc>
        <w:tc>
          <w:tcPr>
            <w:tcW w:w="992" w:type="dxa"/>
            <w:shd w:val="clear" w:color="auto" w:fill="auto"/>
          </w:tcPr>
          <w:p w14:paraId="2DBDB489" w14:textId="77777777" w:rsidR="000B4117" w:rsidRPr="0050431F" w:rsidRDefault="000B4117" w:rsidP="00F71599">
            <w:pPr>
              <w:keepNext/>
              <w:keepLines/>
              <w:spacing w:after="0"/>
              <w:jc w:val="center"/>
              <w:rPr>
                <w:rFonts w:ascii="Arial" w:hAnsi="Arial"/>
                <w:sz w:val="18"/>
              </w:rPr>
            </w:pPr>
            <w:r w:rsidRPr="0050431F">
              <w:rPr>
                <w:rFonts w:ascii="Arial" w:hAnsi="Arial"/>
                <w:sz w:val="18"/>
              </w:rPr>
              <w:t>-52 dBm</w:t>
            </w:r>
          </w:p>
        </w:tc>
        <w:tc>
          <w:tcPr>
            <w:tcW w:w="1276" w:type="dxa"/>
            <w:shd w:val="clear" w:color="auto" w:fill="auto"/>
          </w:tcPr>
          <w:p w14:paraId="61C3B533" w14:textId="77777777" w:rsidR="000B4117" w:rsidRPr="0050431F" w:rsidRDefault="000B4117"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2C0B3FAB" w14:textId="77777777" w:rsidR="000B4117" w:rsidRPr="0050431F" w:rsidRDefault="000B4117" w:rsidP="000715EC">
            <w:pPr>
              <w:pStyle w:val="TAL"/>
              <w:rPr>
                <w:rFonts w:cs="Arial"/>
                <w:lang w:eastAsia="en-US"/>
              </w:rPr>
            </w:pPr>
            <w:r w:rsidRPr="0050431F">
              <w:rPr>
                <w:rFonts w:cs="Arial"/>
                <w:lang w:eastAsia="en-US"/>
              </w:rPr>
              <w:t xml:space="preserve">This requirement does not apply to BS operating in band </w:t>
            </w:r>
            <w:r w:rsidR="00A27B19" w:rsidRPr="0050431F">
              <w:rPr>
                <w:rFonts w:cs="Arial"/>
                <w:lang w:eastAsia="en-US"/>
              </w:rPr>
              <w:t xml:space="preserve">20, </w:t>
            </w:r>
            <w:r w:rsidRPr="0050431F">
              <w:rPr>
                <w:rFonts w:cs="Arial"/>
                <w:lang w:eastAsia="en-US"/>
              </w:rPr>
              <w:t>28</w:t>
            </w:r>
            <w:r w:rsidR="00A406BB" w:rsidRPr="0050431F">
              <w:rPr>
                <w:rFonts w:cs="Arial"/>
                <w:lang w:eastAsia="en-US"/>
              </w:rPr>
              <w:t>,</w:t>
            </w:r>
            <w:r w:rsidRPr="0050431F">
              <w:rPr>
                <w:rFonts w:cs="Arial"/>
                <w:lang w:eastAsia="en-US"/>
              </w:rPr>
              <w:t xml:space="preserve"> 44</w:t>
            </w:r>
            <w:r w:rsidR="00A406BB" w:rsidRPr="0050431F">
              <w:rPr>
                <w:rFonts w:cs="Arial"/>
                <w:lang w:eastAsia="en-US"/>
              </w:rPr>
              <w:t xml:space="preserve"> or 67</w:t>
            </w:r>
            <w:r w:rsidRPr="0050431F">
              <w:rPr>
                <w:rFonts w:cs="Arial"/>
                <w:lang w:eastAsia="en-US"/>
              </w:rPr>
              <w:t>.</w:t>
            </w:r>
          </w:p>
        </w:tc>
      </w:tr>
      <w:tr w:rsidR="000B4117" w:rsidRPr="0050431F" w14:paraId="58A915E2"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AD5B3F" w14:textId="77777777" w:rsidR="000B4117" w:rsidRPr="0050431F"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922940" w14:textId="77777777" w:rsidR="000B4117" w:rsidRPr="0050431F" w:rsidRDefault="000B4117" w:rsidP="00F71599">
            <w:pPr>
              <w:keepNext/>
              <w:keepLines/>
              <w:spacing w:after="0"/>
              <w:jc w:val="center"/>
              <w:rPr>
                <w:rFonts w:ascii="Arial" w:hAnsi="Arial"/>
                <w:sz w:val="18"/>
              </w:rPr>
            </w:pPr>
            <w:r w:rsidRPr="0050431F">
              <w:rPr>
                <w:rFonts w:ascii="Arial" w:hAnsi="Arial"/>
                <w:sz w:val="18"/>
              </w:rPr>
              <w:t>703 - 748 MHz</w:t>
            </w:r>
          </w:p>
        </w:tc>
        <w:tc>
          <w:tcPr>
            <w:tcW w:w="992" w:type="dxa"/>
            <w:shd w:val="clear" w:color="auto" w:fill="auto"/>
          </w:tcPr>
          <w:p w14:paraId="214539EB" w14:textId="77777777" w:rsidR="000B4117" w:rsidRPr="0050431F" w:rsidRDefault="000B4117" w:rsidP="00F71599">
            <w:pPr>
              <w:keepNext/>
              <w:keepLines/>
              <w:spacing w:after="0"/>
              <w:jc w:val="center"/>
              <w:rPr>
                <w:rFonts w:ascii="Arial" w:hAnsi="Arial"/>
                <w:sz w:val="18"/>
              </w:rPr>
            </w:pPr>
            <w:r w:rsidRPr="0050431F">
              <w:rPr>
                <w:rFonts w:ascii="Arial" w:hAnsi="Arial"/>
                <w:sz w:val="18"/>
              </w:rPr>
              <w:t>-49 dBm</w:t>
            </w:r>
          </w:p>
        </w:tc>
        <w:tc>
          <w:tcPr>
            <w:tcW w:w="1276" w:type="dxa"/>
            <w:shd w:val="clear" w:color="auto" w:fill="auto"/>
          </w:tcPr>
          <w:p w14:paraId="77CBB2A7" w14:textId="77777777" w:rsidR="000B4117" w:rsidRPr="0050431F" w:rsidRDefault="000B4117"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5C91990B" w14:textId="77777777" w:rsidR="000B4117" w:rsidRPr="0050431F" w:rsidRDefault="000B4117" w:rsidP="000715EC">
            <w:pPr>
              <w:pStyle w:val="TAL"/>
              <w:rPr>
                <w:rFonts w:cs="Arial"/>
                <w:lang w:eastAsia="en-US"/>
              </w:rPr>
            </w:pPr>
            <w:r w:rsidRPr="0050431F">
              <w:rPr>
                <w:rFonts w:cs="Arial"/>
                <w:lang w:eastAsia="en-US"/>
              </w:rPr>
              <w:t>This requirement does not apply to BS operating in band 28, since it is already covered by the requirement in sub-clause 6.6.1.5.4. This requirement does not apply to BS operating in Band 44.</w:t>
            </w:r>
            <w:r w:rsidR="00A406BB" w:rsidRPr="0050431F">
              <w:rPr>
                <w:rFonts w:cs="Arial"/>
                <w:lang w:eastAsia="en-US"/>
              </w:rPr>
              <w:t xml:space="preserve"> For BS operating in Band 67, it applies for 703-736MHz.</w:t>
            </w:r>
            <w:r w:rsidR="00D40552" w:rsidRPr="0050431F">
              <w:rPr>
                <w:rFonts w:cs="Arial"/>
                <w:lang w:eastAsia="en-US"/>
              </w:rPr>
              <w:t xml:space="preserve"> For E-UTRA BS operating in Band 68, it applies for 728MHz to 733MHz.</w:t>
            </w:r>
          </w:p>
        </w:tc>
      </w:tr>
      <w:tr w:rsidR="00475096" w:rsidRPr="0050431F" w14:paraId="4B94734E"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B9659A" w14:textId="77777777" w:rsidR="00475096" w:rsidRPr="0050431F" w:rsidRDefault="00475096" w:rsidP="00947B56">
            <w:pPr>
              <w:pStyle w:val="TAC"/>
              <w:rPr>
                <w:rFonts w:cs="Arial"/>
                <w:lang w:eastAsia="en-US"/>
              </w:rPr>
            </w:pPr>
            <w:r w:rsidRPr="0050431F">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BB15F" w14:textId="77777777" w:rsidR="00475096" w:rsidRPr="0050431F" w:rsidRDefault="00475096" w:rsidP="00947B56">
            <w:pPr>
              <w:pStyle w:val="TAC"/>
              <w:rPr>
                <w:rFonts w:cs="Arial"/>
                <w:lang w:eastAsia="en-US"/>
              </w:rPr>
            </w:pPr>
            <w:r w:rsidRPr="0050431F">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50369F" w14:textId="77777777" w:rsidR="00475096" w:rsidRPr="0050431F" w:rsidRDefault="00475096"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C3292" w14:textId="77777777" w:rsidR="00475096" w:rsidRPr="0050431F" w:rsidRDefault="0047509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D0FD1" w14:textId="77777777" w:rsidR="00475096" w:rsidRPr="0050431F" w:rsidRDefault="00475096" w:rsidP="000715EC">
            <w:pPr>
              <w:pStyle w:val="TAL"/>
              <w:rPr>
                <w:rFonts w:cs="Arial"/>
                <w:lang w:eastAsia="en-US"/>
              </w:rPr>
            </w:pPr>
            <w:r w:rsidRPr="0050431F">
              <w:rPr>
                <w:rFonts w:cs="Arial"/>
                <w:lang w:eastAsia="en-US"/>
              </w:rPr>
              <w:t>This requirement does not apply to BS operating in Band 29.</w:t>
            </w:r>
          </w:p>
        </w:tc>
      </w:tr>
      <w:tr w:rsidR="000715EC" w:rsidRPr="0050431F" w14:paraId="1F294FAD"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1861E3" w14:textId="77777777" w:rsidR="000715EC" w:rsidRPr="0050431F" w:rsidRDefault="000715EC" w:rsidP="00947B56">
            <w:pPr>
              <w:pStyle w:val="TAC"/>
              <w:rPr>
                <w:rFonts w:cs="Arial"/>
                <w:lang w:eastAsia="en-US"/>
              </w:rPr>
            </w:pPr>
            <w:r w:rsidRPr="0050431F">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0002E" w14:textId="77777777" w:rsidR="000715EC" w:rsidRPr="0050431F" w:rsidRDefault="000715EC" w:rsidP="00947B56">
            <w:pPr>
              <w:pStyle w:val="TAC"/>
              <w:rPr>
                <w:rFonts w:cs="Arial"/>
                <w:lang w:eastAsia="zh-CN"/>
              </w:rPr>
            </w:pPr>
            <w:r w:rsidRPr="0050431F">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C3BFD2" w14:textId="77777777" w:rsidR="000715EC" w:rsidRPr="0050431F" w:rsidRDefault="000715EC"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A2D6B2" w14:textId="77777777" w:rsidR="000715EC" w:rsidRPr="0050431F" w:rsidRDefault="000715EC"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34ACD" w14:textId="77777777" w:rsidR="000715EC" w:rsidRPr="0050431F" w:rsidRDefault="000715EC" w:rsidP="000715EC">
            <w:pPr>
              <w:pStyle w:val="TAL"/>
              <w:rPr>
                <w:rFonts w:cs="Arial"/>
                <w:lang w:eastAsia="en-US"/>
              </w:rPr>
            </w:pPr>
            <w:r w:rsidRPr="0050431F">
              <w:rPr>
                <w:rFonts w:cs="Arial"/>
                <w:lang w:eastAsia="en-US"/>
              </w:rPr>
              <w:t>This requirement does not apply to BS operating in band 30 or 40.</w:t>
            </w:r>
          </w:p>
        </w:tc>
      </w:tr>
      <w:tr w:rsidR="000715EC" w:rsidRPr="0050431F" w14:paraId="784D5887"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E251FA" w14:textId="77777777" w:rsidR="000715EC" w:rsidRPr="0050431F"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FAB28" w14:textId="77777777" w:rsidR="000715EC" w:rsidRPr="0050431F" w:rsidRDefault="000715EC" w:rsidP="00947B56">
            <w:pPr>
              <w:pStyle w:val="TAC"/>
              <w:rPr>
                <w:rFonts w:cs="Arial"/>
                <w:lang w:eastAsia="zh-CN"/>
              </w:rPr>
            </w:pPr>
            <w:r w:rsidRPr="0050431F">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05CE03" w14:textId="77777777" w:rsidR="000715EC" w:rsidRPr="0050431F" w:rsidRDefault="000715EC" w:rsidP="00947B56">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BD1092" w14:textId="77777777" w:rsidR="000715EC" w:rsidRPr="0050431F" w:rsidRDefault="000715EC"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3195D1" w14:textId="77777777" w:rsidR="000715EC" w:rsidRPr="0050431F" w:rsidRDefault="000715EC" w:rsidP="000715EC">
            <w:pPr>
              <w:pStyle w:val="TAL"/>
              <w:rPr>
                <w:rFonts w:cs="Arial"/>
                <w:lang w:eastAsia="en-US"/>
              </w:rPr>
            </w:pPr>
            <w:r w:rsidRPr="0050431F">
              <w:rPr>
                <w:rFonts w:cs="Arial"/>
                <w:lang w:eastAsia="en-US"/>
              </w:rPr>
              <w:t xml:space="preserve">This requirement does not apply to BS operating in band 30, since it is already covered by the requirement in sub-clause </w:t>
            </w:r>
            <w:r w:rsidR="003527EC" w:rsidRPr="0050431F">
              <w:rPr>
                <w:rFonts w:cs="Arial"/>
                <w:lang w:eastAsia="en-US"/>
              </w:rPr>
              <w:t>6.6.1.5.4</w:t>
            </w:r>
            <w:r w:rsidRPr="0050431F">
              <w:rPr>
                <w:rFonts w:cs="Arial"/>
                <w:lang w:eastAsia="en-US"/>
              </w:rPr>
              <w:t>. This requirement does not apply to BS operating in Band 40.</w:t>
            </w:r>
          </w:p>
        </w:tc>
      </w:tr>
      <w:tr w:rsidR="00354B86" w:rsidRPr="0050431F" w14:paraId="4DED7701"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A4A1892" w14:textId="77777777" w:rsidR="00354B86" w:rsidRPr="0050431F" w:rsidRDefault="00354B86" w:rsidP="00947B56">
            <w:pPr>
              <w:pStyle w:val="TAC"/>
              <w:rPr>
                <w:rFonts w:cs="Arial"/>
                <w:lang w:eastAsia="en-US"/>
              </w:rPr>
            </w:pPr>
            <w:r w:rsidRPr="0050431F">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D77AD" w14:textId="77777777" w:rsidR="00354B86" w:rsidRPr="0050431F" w:rsidRDefault="00354B86" w:rsidP="00947B56">
            <w:pPr>
              <w:pStyle w:val="TAC"/>
              <w:rPr>
                <w:rFonts w:cs="Arial"/>
                <w:lang w:eastAsia="en-US"/>
              </w:rPr>
            </w:pPr>
            <w:r w:rsidRPr="0050431F">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04EB23" w14:textId="77777777" w:rsidR="00354B86" w:rsidRPr="0050431F" w:rsidRDefault="00354B86"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BD5589" w14:textId="77777777" w:rsidR="00354B86" w:rsidRPr="0050431F" w:rsidRDefault="00354B8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874EF8" w14:textId="77777777" w:rsidR="00354B86" w:rsidRPr="0050431F" w:rsidRDefault="00354B86" w:rsidP="000715EC">
            <w:pPr>
              <w:pStyle w:val="TAL"/>
              <w:rPr>
                <w:rFonts w:cs="Arial"/>
                <w:lang w:eastAsia="en-US"/>
              </w:rPr>
            </w:pPr>
            <w:r w:rsidRPr="0050431F">
              <w:rPr>
                <w:rFonts w:cs="Arial"/>
                <w:lang w:eastAsia="en-US"/>
              </w:rPr>
              <w:t>This requirement does not apply to BS operating in band 31.</w:t>
            </w:r>
          </w:p>
        </w:tc>
      </w:tr>
      <w:tr w:rsidR="00354B86" w:rsidRPr="0050431F" w14:paraId="59B13C83"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FB4552" w14:textId="77777777" w:rsidR="00354B86" w:rsidRPr="0050431F"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9F1A1B" w14:textId="77777777" w:rsidR="00354B86" w:rsidRPr="0050431F" w:rsidRDefault="00354B86" w:rsidP="00947B56">
            <w:pPr>
              <w:pStyle w:val="TAC"/>
              <w:rPr>
                <w:rFonts w:cs="Arial"/>
                <w:lang w:eastAsia="en-US"/>
              </w:rPr>
            </w:pPr>
            <w:r w:rsidRPr="0050431F">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943F2" w14:textId="77777777" w:rsidR="00354B86" w:rsidRPr="0050431F" w:rsidRDefault="00354B86" w:rsidP="00947B56">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704EFD" w14:textId="77777777" w:rsidR="00354B86" w:rsidRPr="0050431F" w:rsidRDefault="00354B8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322F7" w14:textId="77777777" w:rsidR="00354B86" w:rsidRPr="0050431F" w:rsidRDefault="00354B86" w:rsidP="000715EC">
            <w:pPr>
              <w:pStyle w:val="TAL"/>
              <w:rPr>
                <w:rFonts w:cs="Arial"/>
                <w:lang w:eastAsia="en-US"/>
              </w:rPr>
            </w:pPr>
            <w:r w:rsidRPr="0050431F">
              <w:rPr>
                <w:rFonts w:cs="Arial"/>
                <w:lang w:eastAsia="en-US"/>
              </w:rPr>
              <w:t>This requirement does not apply to BS operating in band 31, since it is already covered by the requirement in sub-clause 6.6.1.5.4.</w:t>
            </w:r>
          </w:p>
        </w:tc>
      </w:tr>
      <w:tr w:rsidR="0066149F" w:rsidRPr="0050431F" w14:paraId="60C7EFE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6B652C" w14:textId="77777777" w:rsidR="0066149F" w:rsidRPr="00552333" w:rsidRDefault="0066149F" w:rsidP="00BC26EF">
            <w:pPr>
              <w:pStyle w:val="TAC"/>
              <w:rPr>
                <w:rFonts w:cs="Arial"/>
                <w:lang w:val="sv-FI" w:eastAsia="en-US"/>
              </w:rPr>
            </w:pPr>
            <w:r w:rsidRPr="00552333">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15454A" w14:textId="77777777" w:rsidR="0066149F" w:rsidRPr="0050431F" w:rsidRDefault="0066149F" w:rsidP="00BC26EF">
            <w:pPr>
              <w:pStyle w:val="TAC"/>
              <w:rPr>
                <w:rFonts w:cs="Arial"/>
                <w:lang w:eastAsia="en-US"/>
              </w:rPr>
            </w:pPr>
            <w:r w:rsidRPr="0050431F">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00EEA" w14:textId="77777777" w:rsidR="0066149F" w:rsidRPr="0050431F" w:rsidRDefault="0066149F" w:rsidP="00BC26EF">
            <w:pPr>
              <w:pStyle w:val="TAC"/>
              <w:rPr>
                <w:rFonts w:cs="Arial"/>
                <w:lang w:eastAsia="en-US"/>
              </w:rPr>
            </w:pPr>
            <w:r w:rsidRPr="0050431F">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8D11E" w14:textId="77777777" w:rsidR="0066149F" w:rsidRPr="0050431F" w:rsidRDefault="0066149F" w:rsidP="00BC26EF">
            <w:pPr>
              <w:pStyle w:val="TAC"/>
              <w:rPr>
                <w:rFonts w:cs="Arial"/>
                <w:lang w:eastAsia="en-US"/>
              </w:rPr>
            </w:pPr>
            <w:r w:rsidRPr="0050431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48E2" w14:textId="77777777" w:rsidR="0066149F" w:rsidRPr="0050431F" w:rsidRDefault="0066149F" w:rsidP="00BC26EF">
            <w:pPr>
              <w:pStyle w:val="TAL"/>
              <w:rPr>
                <w:rFonts w:cs="Arial"/>
                <w:lang w:eastAsia="en-US"/>
              </w:rPr>
            </w:pPr>
            <w:r w:rsidRPr="0050431F">
              <w:rPr>
                <w:rFonts w:cs="Arial"/>
                <w:lang w:eastAsia="ja-JP"/>
              </w:rPr>
              <w:t>This requirement does not apply to BS operating in band 11, 21 or 32.</w:t>
            </w:r>
          </w:p>
        </w:tc>
      </w:tr>
      <w:tr w:rsidR="00683B6A" w:rsidRPr="0050431F" w14:paraId="7CD034A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4B36AC" w14:textId="77777777" w:rsidR="00683B6A" w:rsidRPr="0050431F" w:rsidRDefault="00683B6A" w:rsidP="00AB3C4B">
            <w:pPr>
              <w:pStyle w:val="TAC"/>
              <w:rPr>
                <w:rFonts w:cs="Arial"/>
                <w:lang w:eastAsia="en-US"/>
              </w:rPr>
            </w:pPr>
            <w:r w:rsidRPr="0050431F">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7D68CE" w14:textId="77777777" w:rsidR="00683B6A" w:rsidRPr="0050431F" w:rsidRDefault="00683B6A" w:rsidP="00AB3C4B">
            <w:pPr>
              <w:pStyle w:val="TAC"/>
              <w:rPr>
                <w:rFonts w:cs="Arial"/>
                <w:lang w:eastAsia="zh-CN"/>
              </w:rPr>
            </w:pPr>
            <w:r w:rsidRPr="0050431F">
              <w:rPr>
                <w:rFonts w:cs="Arial"/>
                <w:lang w:eastAsia="en-US"/>
              </w:rPr>
              <w:t>1900 - 1920 MHz</w:t>
            </w:r>
          </w:p>
          <w:p w14:paraId="7F2A9EA5" w14:textId="77777777" w:rsidR="00683B6A" w:rsidRPr="0050431F"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150AD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4EA1E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681D9" w14:textId="77777777" w:rsidR="00683B6A" w:rsidRPr="0050431F" w:rsidRDefault="00683B6A" w:rsidP="000715EC">
            <w:pPr>
              <w:pStyle w:val="TAL"/>
              <w:rPr>
                <w:rFonts w:cs="Arial"/>
                <w:lang w:eastAsia="zh-CN"/>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33</w:t>
            </w:r>
            <w:r w:rsidRPr="0050431F">
              <w:rPr>
                <w:rFonts w:cs="Arial"/>
                <w:lang w:eastAsia="zh-CN"/>
              </w:rPr>
              <w:t xml:space="preserve"> </w:t>
            </w:r>
          </w:p>
        </w:tc>
      </w:tr>
      <w:tr w:rsidR="00683B6A" w:rsidRPr="0050431F" w14:paraId="47F1C12D"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7FD350" w14:textId="77777777" w:rsidR="00683B6A" w:rsidRPr="0050431F" w:rsidRDefault="00683B6A" w:rsidP="00AB3C4B">
            <w:pPr>
              <w:pStyle w:val="TAC"/>
              <w:rPr>
                <w:rFonts w:cs="Arial"/>
                <w:lang w:eastAsia="en-US"/>
              </w:rPr>
            </w:pPr>
            <w:r w:rsidRPr="0050431F">
              <w:rPr>
                <w:rFonts w:cs="Arial"/>
                <w:lang w:eastAsia="en-US"/>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A8132" w14:textId="77777777" w:rsidR="00683B6A" w:rsidRPr="0050431F" w:rsidRDefault="00683B6A" w:rsidP="00AB3C4B">
            <w:pPr>
              <w:pStyle w:val="TAC"/>
              <w:rPr>
                <w:rFonts w:cs="Arial"/>
                <w:lang w:eastAsia="en-US"/>
              </w:rPr>
            </w:pPr>
            <w:r w:rsidRPr="0050431F">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9B52E5"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C8259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6B1D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34</w:t>
            </w:r>
          </w:p>
        </w:tc>
      </w:tr>
      <w:tr w:rsidR="00683B6A" w:rsidRPr="0050431F" w14:paraId="537C93A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8CB231" w14:textId="77777777" w:rsidR="00683B6A" w:rsidRPr="00552333" w:rsidRDefault="00683B6A" w:rsidP="00AB3C4B">
            <w:pPr>
              <w:pStyle w:val="TAC"/>
              <w:rPr>
                <w:rFonts w:cs="Arial"/>
                <w:lang w:val="sv-FI" w:eastAsia="en-US"/>
              </w:rPr>
            </w:pPr>
            <w:r w:rsidRPr="00552333">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CC948" w14:textId="77777777" w:rsidR="00683B6A" w:rsidRPr="0050431F" w:rsidRDefault="00683B6A" w:rsidP="00AB3C4B">
            <w:pPr>
              <w:pStyle w:val="TAC"/>
              <w:rPr>
                <w:rFonts w:cs="Arial"/>
                <w:lang w:eastAsia="zh-CN"/>
              </w:rPr>
            </w:pPr>
            <w:r w:rsidRPr="0050431F">
              <w:rPr>
                <w:rFonts w:cs="Arial"/>
                <w:lang w:eastAsia="en-US"/>
              </w:rPr>
              <w:t>1850 – 1910 MHz</w:t>
            </w:r>
          </w:p>
          <w:p w14:paraId="29E2B3F0" w14:textId="77777777" w:rsidR="00683B6A" w:rsidRPr="0050431F"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1DBD6C"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F8E421"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547E42"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w:t>
            </w:r>
            <w:r w:rsidR="00C462C9" w:rsidRPr="0050431F">
              <w:rPr>
                <w:rFonts w:cs="Arial"/>
                <w:lang w:eastAsia="en-US"/>
              </w:rPr>
              <w:t xml:space="preserve"> </w:t>
            </w:r>
            <w:r w:rsidRPr="0050431F">
              <w:rPr>
                <w:rFonts w:cs="Arial"/>
                <w:lang w:eastAsia="en-US"/>
              </w:rPr>
              <w:t>35</w:t>
            </w:r>
          </w:p>
        </w:tc>
      </w:tr>
      <w:tr w:rsidR="00683B6A" w:rsidRPr="0050431F" w14:paraId="77C5183E"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383F4F" w14:textId="77777777" w:rsidR="00683B6A" w:rsidRPr="00552333" w:rsidRDefault="00683B6A" w:rsidP="00AB3C4B">
            <w:pPr>
              <w:pStyle w:val="TAC"/>
              <w:rPr>
                <w:rFonts w:cs="Arial"/>
                <w:lang w:val="sv-FI" w:eastAsia="en-US"/>
              </w:rPr>
            </w:pPr>
            <w:r w:rsidRPr="00552333">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19FE7" w14:textId="77777777" w:rsidR="00683B6A" w:rsidRPr="0050431F" w:rsidRDefault="00683B6A" w:rsidP="00AB3C4B">
            <w:pPr>
              <w:pStyle w:val="TAC"/>
              <w:rPr>
                <w:rFonts w:cs="Arial"/>
                <w:lang w:eastAsia="en-US"/>
              </w:rPr>
            </w:pPr>
            <w:r w:rsidRPr="0050431F">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0317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6862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69EC0"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9002E0" w:rsidRPr="0050431F">
              <w:rPr>
                <w:rFonts w:cs="Arial"/>
                <w:lang w:eastAsia="zh-CN"/>
              </w:rPr>
              <w:t>, 25 or</w:t>
            </w:r>
            <w:r w:rsidRPr="0050431F">
              <w:rPr>
                <w:rFonts w:cs="Arial"/>
                <w:lang w:eastAsia="en-US"/>
              </w:rPr>
              <w:t xml:space="preserve"> 36</w:t>
            </w:r>
          </w:p>
        </w:tc>
      </w:tr>
      <w:tr w:rsidR="00683B6A" w:rsidRPr="0050431F" w14:paraId="6BE0E1B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400353" w14:textId="77777777" w:rsidR="00683B6A" w:rsidRPr="00552333" w:rsidRDefault="00683B6A" w:rsidP="00AB3C4B">
            <w:pPr>
              <w:pStyle w:val="TAC"/>
              <w:rPr>
                <w:rFonts w:cs="Arial"/>
                <w:lang w:val="sv-FI" w:eastAsia="en-US"/>
              </w:rPr>
            </w:pPr>
            <w:r w:rsidRPr="00552333">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6A49" w14:textId="77777777" w:rsidR="00683B6A" w:rsidRPr="0050431F" w:rsidRDefault="00683B6A" w:rsidP="00AB3C4B">
            <w:pPr>
              <w:pStyle w:val="TAC"/>
              <w:rPr>
                <w:rFonts w:cs="Arial"/>
                <w:lang w:eastAsia="en-US"/>
              </w:rPr>
            </w:pPr>
            <w:r w:rsidRPr="0050431F">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1631E8"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8584B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269C8"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BS operating in Band 37</w:t>
            </w:r>
            <w:r w:rsidRPr="0050431F">
              <w:rPr>
                <w:rFonts w:cs="Arial"/>
                <w:lang w:eastAsia="zh-CN"/>
              </w:rPr>
              <w:t>.</w:t>
            </w:r>
            <w:r w:rsidRPr="0050431F">
              <w:rPr>
                <w:rFonts w:cs="Arial"/>
                <w:lang w:eastAsia="en-US"/>
              </w:rPr>
              <w:t xml:space="preserve"> This unpaired band is defined in ITU-R M.1036, but is pending any future deployment.</w:t>
            </w:r>
          </w:p>
        </w:tc>
      </w:tr>
      <w:tr w:rsidR="00683B6A" w:rsidRPr="0050431F" w14:paraId="61A95CE5"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3F1A72" w14:textId="77777777" w:rsidR="00683B6A" w:rsidRPr="00552333" w:rsidRDefault="00683B6A" w:rsidP="00AB3C4B">
            <w:pPr>
              <w:pStyle w:val="TAC"/>
              <w:rPr>
                <w:rFonts w:cs="Arial"/>
                <w:lang w:val="sv-FI" w:eastAsia="en-US"/>
              </w:rPr>
            </w:pPr>
            <w:r w:rsidRPr="00552333">
              <w:rPr>
                <w:rFonts w:cs="Arial"/>
                <w:lang w:val="sv-FI" w:eastAsia="en-US"/>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E65004" w14:textId="77777777" w:rsidR="00683B6A" w:rsidRPr="0050431F" w:rsidRDefault="00683B6A" w:rsidP="00AB3C4B">
            <w:pPr>
              <w:pStyle w:val="TAC"/>
              <w:rPr>
                <w:rFonts w:cs="Arial"/>
                <w:lang w:eastAsia="en-US"/>
              </w:rPr>
            </w:pPr>
            <w:r w:rsidRPr="0050431F">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8AA0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FC30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AADB3C"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38</w:t>
            </w:r>
            <w:r w:rsidR="001715E3" w:rsidRPr="0050431F">
              <w:rPr>
                <w:rFonts w:cs="Arial"/>
                <w:lang w:eastAsia="en-US"/>
              </w:rPr>
              <w:t xml:space="preserve"> or 69</w:t>
            </w:r>
            <w:r w:rsidRPr="0050431F">
              <w:rPr>
                <w:rFonts w:cs="Arial"/>
                <w:lang w:eastAsia="en-US"/>
              </w:rPr>
              <w:t xml:space="preserve">. </w:t>
            </w:r>
          </w:p>
        </w:tc>
      </w:tr>
      <w:tr w:rsidR="00683B6A" w:rsidRPr="0050431F" w14:paraId="0EE7EA1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5D9DB3" w14:textId="77777777" w:rsidR="00683B6A" w:rsidRPr="00552333" w:rsidRDefault="003274E6" w:rsidP="00AB3C4B">
            <w:pPr>
              <w:pStyle w:val="TAC"/>
              <w:rPr>
                <w:rFonts w:cs="Arial"/>
                <w:lang w:val="sv-FI" w:eastAsia="zh-CN"/>
              </w:rPr>
            </w:pPr>
            <w:r w:rsidRPr="00552333">
              <w:rPr>
                <w:rFonts w:cs="Arial"/>
                <w:lang w:val="sv-FI" w:eastAsia="en-US"/>
              </w:rPr>
              <w:t xml:space="preserve">UTRA TDD Band f) or </w:t>
            </w:r>
            <w:r w:rsidR="00683B6A" w:rsidRPr="00552333">
              <w:rPr>
                <w:rFonts w:cs="Arial"/>
                <w:lang w:val="sv-FI" w:eastAsia="en-US"/>
              </w:rPr>
              <w:t>E-UTRA Band 3</w:t>
            </w:r>
            <w:r w:rsidR="00683B6A" w:rsidRPr="00552333">
              <w:rPr>
                <w:rFonts w:cs="Arial"/>
                <w:lang w:val="sv-FI"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7B411" w14:textId="77777777" w:rsidR="00683B6A" w:rsidRPr="0050431F" w:rsidRDefault="00683B6A" w:rsidP="00AB3C4B">
            <w:pPr>
              <w:pStyle w:val="TAC"/>
              <w:rPr>
                <w:rFonts w:cs="Arial"/>
                <w:lang w:eastAsia="zh-CN"/>
              </w:rPr>
            </w:pPr>
            <w:r w:rsidRPr="0050431F">
              <w:rPr>
                <w:rFonts w:cs="Arial"/>
                <w:lang w:eastAsia="zh-CN"/>
              </w:rPr>
              <w:t>1880</w:t>
            </w:r>
            <w:r w:rsidR="00C462C9" w:rsidRPr="0050431F">
              <w:rPr>
                <w:rFonts w:cs="Arial"/>
                <w:lang w:eastAsia="zh-CN"/>
              </w:rPr>
              <w:t xml:space="preserve"> </w:t>
            </w:r>
            <w:r w:rsidRPr="0050431F">
              <w:rPr>
                <w:rFonts w:cs="Arial"/>
                <w:lang w:eastAsia="en-US"/>
              </w:rPr>
              <w:t xml:space="preserve">– </w:t>
            </w:r>
            <w:r w:rsidRPr="0050431F">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43DA6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1F50C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BB413"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 xml:space="preserve">BS operating in Band </w:t>
            </w:r>
            <w:r w:rsidRPr="0050431F">
              <w:rPr>
                <w:rFonts w:cs="Arial"/>
                <w:lang w:eastAsia="zh-CN"/>
              </w:rPr>
              <w:t>39</w:t>
            </w:r>
          </w:p>
        </w:tc>
      </w:tr>
      <w:tr w:rsidR="00683B6A" w:rsidRPr="0050431F" w14:paraId="62AA94F2"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0C15C5" w14:textId="77777777" w:rsidR="00683B6A" w:rsidRPr="00552333" w:rsidRDefault="003274E6" w:rsidP="00AB3C4B">
            <w:pPr>
              <w:pStyle w:val="TAC"/>
              <w:rPr>
                <w:rFonts w:cs="Arial"/>
                <w:lang w:val="sv-FI" w:eastAsia="zh-CN"/>
              </w:rPr>
            </w:pPr>
            <w:r w:rsidRPr="00552333">
              <w:rPr>
                <w:rFonts w:cs="Arial"/>
                <w:lang w:val="sv-FI" w:eastAsia="en-US"/>
              </w:rPr>
              <w:t xml:space="preserve">UTRA TDD Band e) or </w:t>
            </w:r>
            <w:r w:rsidR="00683B6A" w:rsidRPr="00552333">
              <w:rPr>
                <w:rFonts w:cs="Arial"/>
                <w:lang w:val="sv-FI" w:eastAsia="en-US"/>
              </w:rPr>
              <w:t xml:space="preserve">E-UTRA Band </w:t>
            </w:r>
            <w:r w:rsidR="00683B6A" w:rsidRPr="00552333">
              <w:rPr>
                <w:rFonts w:cs="Arial"/>
                <w:lang w:val="sv-FI"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C2738" w14:textId="77777777" w:rsidR="00683B6A" w:rsidRPr="0050431F" w:rsidRDefault="00683B6A" w:rsidP="00AB3C4B">
            <w:pPr>
              <w:pStyle w:val="TAC"/>
              <w:rPr>
                <w:rFonts w:cs="Arial"/>
                <w:lang w:eastAsia="en-US"/>
              </w:rPr>
            </w:pPr>
            <w:r w:rsidRPr="0050431F">
              <w:rPr>
                <w:rFonts w:cs="Arial"/>
                <w:lang w:eastAsia="zh-CN"/>
              </w:rPr>
              <w:t>2300</w:t>
            </w:r>
            <w:r w:rsidR="00C462C9" w:rsidRPr="0050431F">
              <w:rPr>
                <w:rFonts w:cs="Arial"/>
                <w:lang w:eastAsia="zh-CN"/>
              </w:rPr>
              <w:t xml:space="preserve"> </w:t>
            </w:r>
            <w:r w:rsidRPr="0050431F">
              <w:rPr>
                <w:rFonts w:cs="Arial"/>
                <w:lang w:eastAsia="en-US"/>
              </w:rPr>
              <w:t xml:space="preserve">– </w:t>
            </w:r>
            <w:r w:rsidRPr="0050431F">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69648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42C9C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308E"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 xml:space="preserve">BS operating in Band </w:t>
            </w:r>
            <w:r w:rsidR="000715EC" w:rsidRPr="0050431F">
              <w:rPr>
                <w:rFonts w:cs="Arial"/>
                <w:lang w:eastAsia="en-US"/>
              </w:rPr>
              <w:t xml:space="preserve">30 or </w:t>
            </w:r>
            <w:r w:rsidRPr="0050431F">
              <w:rPr>
                <w:rFonts w:cs="Arial"/>
                <w:lang w:eastAsia="zh-CN"/>
              </w:rPr>
              <w:t>40</w:t>
            </w:r>
          </w:p>
        </w:tc>
      </w:tr>
      <w:tr w:rsidR="00AE1EDB" w:rsidRPr="0050431F" w14:paraId="6714132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20EE31" w14:textId="77777777" w:rsidR="00AE1EDB" w:rsidRPr="0050431F" w:rsidRDefault="00AE1EDB" w:rsidP="00913C06">
            <w:pPr>
              <w:pStyle w:val="TAC"/>
              <w:rPr>
                <w:rFonts w:cs="Arial"/>
                <w:lang w:eastAsia="en-US"/>
              </w:rPr>
            </w:pPr>
            <w:r w:rsidRPr="0050431F">
              <w:rPr>
                <w:rFonts w:cs="Arial"/>
                <w:lang w:eastAsia="en-US"/>
              </w:rPr>
              <w:t xml:space="preserve">E-UTRA Band </w:t>
            </w:r>
            <w:r w:rsidRPr="0050431F">
              <w:rPr>
                <w:rFonts w:cs="Arial"/>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EA552" w14:textId="77777777" w:rsidR="00AE1EDB" w:rsidRPr="0050431F" w:rsidRDefault="00AE1EDB" w:rsidP="00913C06">
            <w:pPr>
              <w:pStyle w:val="TAC"/>
              <w:rPr>
                <w:rFonts w:cs="Arial"/>
                <w:lang w:eastAsia="zh-CN"/>
              </w:rPr>
            </w:pPr>
            <w:r w:rsidRPr="0050431F">
              <w:rPr>
                <w:rFonts w:cs="Arial"/>
                <w:lang w:eastAsia="zh-CN"/>
              </w:rPr>
              <w:t xml:space="preserve">2496 </w:t>
            </w:r>
            <w:r w:rsidRPr="0050431F">
              <w:rPr>
                <w:rFonts w:cs="Arial"/>
                <w:lang w:eastAsia="en-US"/>
              </w:rPr>
              <w:t xml:space="preserve">– </w:t>
            </w:r>
            <w:r w:rsidRPr="0050431F">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F8F443" w14:textId="77777777" w:rsidR="00AE1EDB" w:rsidRPr="0050431F" w:rsidRDefault="00AE1EDB" w:rsidP="00913C0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F6E08" w14:textId="77777777" w:rsidR="00AE1EDB" w:rsidRPr="0050431F" w:rsidRDefault="00AE1EDB" w:rsidP="00913C0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ECEB84" w14:textId="77777777" w:rsidR="00AE1EDB" w:rsidRPr="0050431F" w:rsidRDefault="00AE1EDB" w:rsidP="000715EC">
            <w:pPr>
              <w:pStyle w:val="TAL"/>
              <w:rPr>
                <w:rFonts w:cs="Arial"/>
                <w:lang w:eastAsia="en-US"/>
              </w:rPr>
            </w:pPr>
            <w:r w:rsidRPr="0050431F">
              <w:rPr>
                <w:rFonts w:cs="Arial"/>
                <w:lang w:eastAsia="en-US"/>
              </w:rPr>
              <w:t xml:space="preserve">This is not applicable to BS operating in Band </w:t>
            </w:r>
            <w:r w:rsidRPr="0050431F">
              <w:rPr>
                <w:rFonts w:cs="Arial"/>
                <w:lang w:eastAsia="zh-CN"/>
              </w:rPr>
              <w:t>41</w:t>
            </w:r>
          </w:p>
        </w:tc>
      </w:tr>
      <w:tr w:rsidR="003D0277" w:rsidRPr="0050431F" w14:paraId="75BEF1E9"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2F7DBD" w14:textId="77777777" w:rsidR="003D0277" w:rsidRPr="0050431F" w:rsidRDefault="003D0277" w:rsidP="00033FE9">
            <w:pPr>
              <w:pStyle w:val="TAC"/>
              <w:rPr>
                <w:rFonts w:cs="Arial"/>
                <w:lang w:eastAsia="en-US"/>
              </w:rPr>
            </w:pPr>
            <w:r w:rsidRPr="0050431F">
              <w:rPr>
                <w:rFonts w:cs="Arial"/>
                <w:lang w:eastAsia="en-US"/>
              </w:rPr>
              <w:t xml:space="preserve">E-UTRA Band </w:t>
            </w:r>
            <w:r w:rsidRPr="0050431F">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F7627A" w14:textId="77777777" w:rsidR="003D0277" w:rsidRPr="0050431F" w:rsidRDefault="003D0277" w:rsidP="00033FE9">
            <w:pPr>
              <w:pStyle w:val="TAC"/>
              <w:rPr>
                <w:rFonts w:cs="Arial"/>
                <w:lang w:eastAsia="zh-CN"/>
              </w:rPr>
            </w:pPr>
            <w:r w:rsidRPr="0050431F">
              <w:rPr>
                <w:rFonts w:cs="Arial"/>
                <w:lang w:eastAsia="zh-CN"/>
              </w:rPr>
              <w:t>3400</w:t>
            </w:r>
            <w:r w:rsidRPr="0050431F">
              <w:rPr>
                <w:rFonts w:cs="Arial"/>
                <w:lang w:eastAsia="en-US"/>
              </w:rPr>
              <w:t xml:space="preserve"> – 3600 </w:t>
            </w:r>
            <w:r w:rsidRPr="0050431F">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89993E" w14:textId="77777777" w:rsidR="003D0277" w:rsidRPr="0050431F" w:rsidRDefault="003D0277"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8BED5" w14:textId="77777777" w:rsidR="003D0277" w:rsidRPr="0050431F" w:rsidRDefault="003D0277"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4DCD04" w14:textId="77777777" w:rsidR="003D0277" w:rsidRPr="0050431F" w:rsidRDefault="003D0277" w:rsidP="003C3529">
            <w:pPr>
              <w:pStyle w:val="TAL"/>
              <w:rPr>
                <w:rFonts w:cs="Arial"/>
                <w:lang w:eastAsia="en-US"/>
              </w:rPr>
            </w:pPr>
            <w:r w:rsidRPr="0050431F">
              <w:rPr>
                <w:rFonts w:cs="Arial"/>
                <w:lang w:eastAsia="en-US"/>
              </w:rPr>
              <w:t xml:space="preserve">This is not applicable to BS operating in Band </w:t>
            </w:r>
            <w:r w:rsidR="0047580E" w:rsidRPr="0050431F">
              <w:rPr>
                <w:rFonts w:cs="Arial"/>
                <w:lang w:eastAsia="zh-CN"/>
              </w:rPr>
              <w:t xml:space="preserve">22, </w:t>
            </w:r>
            <w:r w:rsidRPr="0050431F">
              <w:rPr>
                <w:rFonts w:cs="Arial"/>
                <w:lang w:eastAsia="zh-CN"/>
              </w:rPr>
              <w:t>42</w:t>
            </w:r>
            <w:r w:rsidR="003C3529" w:rsidRPr="0050431F">
              <w:rPr>
                <w:rFonts w:cs="Arial"/>
                <w:lang w:eastAsia="zh-CN"/>
              </w:rPr>
              <w:t>,</w:t>
            </w:r>
            <w:r w:rsidR="00423A5F" w:rsidRPr="0050431F">
              <w:rPr>
                <w:rFonts w:cs="Arial"/>
                <w:lang w:eastAsia="zh-CN"/>
              </w:rPr>
              <w:t xml:space="preserve"> 43</w:t>
            </w:r>
            <w:r w:rsidR="003C3529" w:rsidRPr="0050431F">
              <w:rPr>
                <w:rFonts w:cs="Arial"/>
                <w:lang w:eastAsia="zh-CN"/>
              </w:rPr>
              <w:t xml:space="preserve"> or 48.</w:t>
            </w:r>
          </w:p>
        </w:tc>
      </w:tr>
      <w:tr w:rsidR="003D0277" w:rsidRPr="0050431F" w14:paraId="68212E85"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536138" w14:textId="77777777" w:rsidR="003D0277" w:rsidRPr="0050431F" w:rsidRDefault="003D0277" w:rsidP="00033FE9">
            <w:pPr>
              <w:pStyle w:val="TAC"/>
              <w:rPr>
                <w:rFonts w:cs="Arial"/>
                <w:lang w:eastAsia="en-US"/>
              </w:rPr>
            </w:pPr>
            <w:r w:rsidRPr="0050431F">
              <w:rPr>
                <w:rFonts w:cs="Arial"/>
                <w:lang w:eastAsia="en-US"/>
              </w:rPr>
              <w:t xml:space="preserve">E-UTRA Band </w:t>
            </w:r>
            <w:r w:rsidRPr="0050431F">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C578A2" w14:textId="77777777" w:rsidR="003D0277" w:rsidRPr="0050431F" w:rsidRDefault="003D0277" w:rsidP="00033FE9">
            <w:pPr>
              <w:pStyle w:val="TAC"/>
              <w:rPr>
                <w:rFonts w:cs="Arial"/>
                <w:lang w:eastAsia="zh-CN"/>
              </w:rPr>
            </w:pPr>
            <w:r w:rsidRPr="0050431F">
              <w:rPr>
                <w:rFonts w:cs="Arial"/>
                <w:lang w:eastAsia="zh-CN"/>
              </w:rPr>
              <w:t>3600</w:t>
            </w:r>
            <w:r w:rsidRPr="0050431F">
              <w:rPr>
                <w:rFonts w:cs="Arial"/>
                <w:lang w:eastAsia="en-US"/>
              </w:rPr>
              <w:t xml:space="preserve"> – </w:t>
            </w:r>
            <w:r w:rsidRPr="0050431F">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1D026" w14:textId="77777777" w:rsidR="003D0277" w:rsidRPr="0050431F" w:rsidRDefault="003D0277"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8AE77F" w14:textId="77777777" w:rsidR="003D0277" w:rsidRPr="0050431F" w:rsidRDefault="003D0277"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B49F" w14:textId="77777777" w:rsidR="003D0277" w:rsidRPr="0050431F" w:rsidRDefault="003D0277" w:rsidP="003C3529">
            <w:pPr>
              <w:pStyle w:val="TAL"/>
              <w:rPr>
                <w:rFonts w:cs="Arial"/>
                <w:lang w:eastAsia="en-US"/>
              </w:rPr>
            </w:pPr>
            <w:r w:rsidRPr="0050431F">
              <w:rPr>
                <w:rFonts w:cs="Arial"/>
                <w:lang w:eastAsia="en-US"/>
              </w:rPr>
              <w:t xml:space="preserve">This is not applicable to BS operating in Band </w:t>
            </w:r>
            <w:r w:rsidR="00423A5F" w:rsidRPr="0050431F">
              <w:rPr>
                <w:rFonts w:cs="Arial"/>
                <w:lang w:eastAsia="en-US"/>
              </w:rPr>
              <w:t>42</w:t>
            </w:r>
            <w:r w:rsidR="003C3529" w:rsidRPr="0050431F">
              <w:rPr>
                <w:rFonts w:cs="Arial"/>
                <w:lang w:eastAsia="en-US"/>
              </w:rPr>
              <w:t>,</w:t>
            </w:r>
            <w:r w:rsidR="00423A5F" w:rsidRPr="0050431F">
              <w:rPr>
                <w:rFonts w:cs="Arial"/>
                <w:lang w:eastAsia="en-US"/>
              </w:rPr>
              <w:t xml:space="preserve"> </w:t>
            </w:r>
            <w:r w:rsidRPr="0050431F">
              <w:rPr>
                <w:rFonts w:cs="Arial"/>
                <w:lang w:eastAsia="zh-CN"/>
              </w:rPr>
              <w:t>43</w:t>
            </w:r>
            <w:r w:rsidR="003C3529" w:rsidRPr="0050431F">
              <w:rPr>
                <w:rFonts w:cs="Arial"/>
                <w:lang w:eastAsia="zh-CN"/>
              </w:rPr>
              <w:t xml:space="preserve"> or 48.</w:t>
            </w:r>
          </w:p>
        </w:tc>
      </w:tr>
      <w:tr w:rsidR="00D8102F" w:rsidRPr="0050431F" w14:paraId="5E5348B3"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02A0C5" w14:textId="77777777" w:rsidR="00D8102F" w:rsidRPr="0050431F" w:rsidRDefault="00D8102F" w:rsidP="00033FE9">
            <w:pPr>
              <w:pStyle w:val="TAC"/>
              <w:rPr>
                <w:rFonts w:cs="Arial"/>
                <w:lang w:eastAsia="en-US"/>
              </w:rPr>
            </w:pPr>
            <w:r w:rsidRPr="0050431F">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DE9A74" w14:textId="77777777" w:rsidR="00D8102F" w:rsidRPr="0050431F" w:rsidRDefault="00D8102F" w:rsidP="00033FE9">
            <w:pPr>
              <w:pStyle w:val="TAC"/>
              <w:rPr>
                <w:rFonts w:cs="Arial"/>
                <w:lang w:eastAsia="zh-CN"/>
              </w:rPr>
            </w:pPr>
            <w:r w:rsidRPr="0050431F">
              <w:rPr>
                <w:rFonts w:cs="Arial"/>
                <w:lang w:eastAsia="zh-CN"/>
              </w:rPr>
              <w:t>703</w:t>
            </w:r>
            <w:r w:rsidRPr="0050431F">
              <w:rPr>
                <w:rFonts w:cs="Arial"/>
                <w:lang w:eastAsia="en-US"/>
              </w:rPr>
              <w:t xml:space="preserve"> - 80</w:t>
            </w:r>
            <w:r w:rsidRPr="0050431F">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83BC4" w14:textId="77777777" w:rsidR="00D8102F" w:rsidRPr="0050431F" w:rsidRDefault="00D8102F"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9B022" w14:textId="77777777" w:rsidR="00D8102F" w:rsidRPr="0050431F" w:rsidRDefault="00D8102F"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66F1B3" w14:textId="77777777" w:rsidR="00D8102F" w:rsidRPr="0050431F" w:rsidRDefault="00D8102F" w:rsidP="000715EC">
            <w:pPr>
              <w:pStyle w:val="TAL"/>
              <w:rPr>
                <w:rFonts w:cs="Arial"/>
                <w:lang w:eastAsia="en-US"/>
              </w:rPr>
            </w:pPr>
            <w:r w:rsidRPr="0050431F">
              <w:rPr>
                <w:rFonts w:cs="Arial"/>
                <w:lang w:eastAsia="en-US"/>
              </w:rPr>
              <w:t>This is not applicable to BS operating in Band 28 or 44</w:t>
            </w:r>
          </w:p>
        </w:tc>
      </w:tr>
      <w:tr w:rsidR="00E17C26" w:rsidRPr="0050431F" w14:paraId="2B5AAD82"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18F1B7" w14:textId="77777777" w:rsidR="00E17C26" w:rsidRPr="0050431F" w:rsidRDefault="00E17C26" w:rsidP="003C3529">
            <w:pPr>
              <w:pStyle w:val="TAC"/>
              <w:rPr>
                <w:lang w:eastAsia="zh-CN"/>
              </w:rPr>
            </w:pPr>
            <w:r w:rsidRPr="0050431F">
              <w:rPr>
                <w:lang w:eastAsia="ja-JP"/>
              </w:rPr>
              <w:t>E-UTRA Band 4</w:t>
            </w:r>
            <w:r w:rsidRPr="0050431F">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FDC888" w14:textId="77777777" w:rsidR="00E17C26" w:rsidRPr="0050431F" w:rsidRDefault="00E17C26" w:rsidP="003C3529">
            <w:pPr>
              <w:pStyle w:val="TAC"/>
              <w:rPr>
                <w:lang w:eastAsia="zh-CN"/>
              </w:rPr>
            </w:pPr>
            <w:r w:rsidRPr="0050431F">
              <w:rPr>
                <w:lang w:eastAsia="zh-CN"/>
              </w:rPr>
              <w:t>1447</w:t>
            </w:r>
            <w:r w:rsidRPr="0050431F">
              <w:rPr>
                <w:lang w:eastAsia="ja-JP"/>
              </w:rPr>
              <w:t xml:space="preserve"> - </w:t>
            </w:r>
            <w:r w:rsidRPr="0050431F">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02D515" w14:textId="77777777" w:rsidR="00E17C26" w:rsidRPr="0050431F" w:rsidRDefault="00E17C26"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B57200" w14:textId="77777777" w:rsidR="00E17C26" w:rsidRPr="0050431F" w:rsidRDefault="00E17C26"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E34F02" w14:textId="77777777" w:rsidR="00E17C26" w:rsidRPr="0050431F" w:rsidRDefault="00E17C26" w:rsidP="003C3529">
            <w:pPr>
              <w:pStyle w:val="TAL"/>
              <w:rPr>
                <w:lang w:eastAsia="zh-CN"/>
              </w:rPr>
            </w:pPr>
            <w:r w:rsidRPr="0050431F">
              <w:rPr>
                <w:lang w:eastAsia="ja-JP"/>
              </w:rPr>
              <w:t xml:space="preserve">This is not applicable to BS operating in Band </w:t>
            </w:r>
            <w:r w:rsidRPr="0050431F">
              <w:rPr>
                <w:lang w:eastAsia="zh-CN"/>
              </w:rPr>
              <w:t>45</w:t>
            </w:r>
          </w:p>
        </w:tc>
      </w:tr>
      <w:tr w:rsidR="0047580E" w:rsidRPr="0050431F" w14:paraId="543B07D4"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BF2D64" w14:textId="77777777" w:rsidR="0047580E" w:rsidRPr="0050431F" w:rsidRDefault="0047580E" w:rsidP="003C3529">
            <w:pPr>
              <w:pStyle w:val="TAC"/>
              <w:rPr>
                <w:lang w:eastAsia="ja-JP"/>
              </w:rPr>
            </w:pPr>
            <w:r w:rsidRPr="0050431F">
              <w:rPr>
                <w:lang w:eastAsia="ja-JP"/>
              </w:rPr>
              <w:t>E-UTRA Band 4</w:t>
            </w:r>
            <w:r w:rsidRPr="0050431F">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D4083" w14:textId="77777777" w:rsidR="0047580E" w:rsidRPr="0050431F" w:rsidRDefault="0047580E" w:rsidP="003C3529">
            <w:pPr>
              <w:pStyle w:val="TAC"/>
              <w:rPr>
                <w:lang w:eastAsia="zh-CN"/>
              </w:rPr>
            </w:pPr>
            <w:r w:rsidRPr="0050431F">
              <w:rPr>
                <w:lang w:eastAsia="zh-CN"/>
              </w:rPr>
              <w:t>5150</w:t>
            </w:r>
            <w:r w:rsidRPr="0050431F">
              <w:rPr>
                <w:lang w:eastAsia="ja-JP"/>
              </w:rPr>
              <w:t xml:space="preserve"> - </w:t>
            </w:r>
            <w:r w:rsidRPr="0050431F">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E0C864" w14:textId="77777777" w:rsidR="0047580E" w:rsidRPr="0050431F" w:rsidRDefault="0047580E"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48643" w14:textId="77777777" w:rsidR="0047580E" w:rsidRPr="0050431F" w:rsidRDefault="0047580E"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F7B54" w14:textId="77777777" w:rsidR="0047580E" w:rsidRPr="0050431F" w:rsidRDefault="0047580E" w:rsidP="003C3529">
            <w:pPr>
              <w:pStyle w:val="TAL"/>
              <w:rPr>
                <w:lang w:eastAsia="ja-JP"/>
              </w:rPr>
            </w:pPr>
            <w:r w:rsidRPr="0050431F">
              <w:rPr>
                <w:lang w:eastAsia="ja-JP"/>
              </w:rPr>
              <w:t xml:space="preserve">This is not applicable to BS operating in Band </w:t>
            </w:r>
            <w:r w:rsidRPr="0050431F">
              <w:rPr>
                <w:lang w:eastAsia="zh-CN"/>
              </w:rPr>
              <w:t>46</w:t>
            </w:r>
          </w:p>
        </w:tc>
      </w:tr>
      <w:tr w:rsidR="003527EC" w:rsidRPr="0050431F" w14:paraId="4932A7D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A82056" w14:textId="77777777" w:rsidR="003527EC" w:rsidRPr="0050431F" w:rsidRDefault="003527EC" w:rsidP="00E70E87">
            <w:pPr>
              <w:pStyle w:val="TAC"/>
              <w:rPr>
                <w:lang w:eastAsia="ja-JP"/>
              </w:rPr>
            </w:pPr>
            <w:r w:rsidRPr="0050431F">
              <w:rPr>
                <w:lang w:eastAsia="ja-JP"/>
              </w:rPr>
              <w:t>E-UTRA Band 4</w:t>
            </w:r>
            <w:r w:rsidRPr="0050431F">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D78A9" w14:textId="77777777" w:rsidR="003527EC" w:rsidRPr="0050431F" w:rsidRDefault="003527EC" w:rsidP="00E70E87">
            <w:pPr>
              <w:pStyle w:val="TAC"/>
              <w:rPr>
                <w:lang w:eastAsia="zh-CN"/>
              </w:rPr>
            </w:pPr>
            <w:r w:rsidRPr="0050431F">
              <w:rPr>
                <w:lang w:eastAsia="zh-CN"/>
              </w:rPr>
              <w:t>5</w:t>
            </w:r>
            <w:r w:rsidRPr="0050431F">
              <w:rPr>
                <w:rFonts w:hint="eastAsia"/>
                <w:lang w:eastAsia="zh-CN"/>
              </w:rPr>
              <w:t>855</w:t>
            </w:r>
            <w:r w:rsidRPr="0050431F">
              <w:rPr>
                <w:lang w:eastAsia="ja-JP"/>
              </w:rPr>
              <w:t xml:space="preserve"> - </w:t>
            </w:r>
            <w:r w:rsidRPr="0050431F">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3A90C9" w14:textId="77777777" w:rsidR="003527EC" w:rsidRPr="0050431F" w:rsidRDefault="003527EC" w:rsidP="00E70E87">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13B00" w14:textId="77777777" w:rsidR="003527EC" w:rsidRPr="0050431F" w:rsidRDefault="003527EC" w:rsidP="00E70E87">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12985" w14:textId="77777777" w:rsidR="003527EC" w:rsidRPr="0050431F" w:rsidRDefault="003527EC" w:rsidP="00E70E87">
            <w:pPr>
              <w:pStyle w:val="TAL"/>
              <w:rPr>
                <w:lang w:eastAsia="ja-JP"/>
              </w:rPr>
            </w:pPr>
          </w:p>
        </w:tc>
      </w:tr>
      <w:tr w:rsidR="003C3529" w:rsidRPr="0050431F" w14:paraId="317D263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5D9263" w14:textId="77777777" w:rsidR="003C3529" w:rsidRPr="0050431F" w:rsidRDefault="003C3529" w:rsidP="003C3529">
            <w:pPr>
              <w:pStyle w:val="TAC"/>
              <w:rPr>
                <w:lang w:eastAsia="ja-JP"/>
              </w:rPr>
            </w:pPr>
            <w:r w:rsidRPr="0050431F">
              <w:rPr>
                <w:lang w:eastAsia="ja-JP"/>
              </w:rPr>
              <w:t xml:space="preserve">E-UTRA Band </w:t>
            </w:r>
            <w:r w:rsidRPr="0050431F">
              <w:rPr>
                <w:lang w:eastAsia="en-US"/>
              </w:rPr>
              <w:t>4</w:t>
            </w:r>
            <w:r w:rsidRPr="0050431F">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5AB0C" w14:textId="77777777" w:rsidR="003C3529" w:rsidRPr="0050431F" w:rsidRDefault="003C3529" w:rsidP="003C3529">
            <w:pPr>
              <w:pStyle w:val="TAC"/>
              <w:rPr>
                <w:lang w:eastAsia="zh-CN"/>
              </w:rPr>
            </w:pPr>
            <w:r w:rsidRPr="0050431F">
              <w:rPr>
                <w:lang w:eastAsia="en-US"/>
              </w:rPr>
              <w:t>3</w:t>
            </w:r>
            <w:r w:rsidRPr="0050431F">
              <w:rPr>
                <w:lang w:eastAsia="ja-JP"/>
              </w:rPr>
              <w:t>55</w:t>
            </w:r>
            <w:r w:rsidRPr="0050431F">
              <w:rPr>
                <w:lang w:eastAsia="en-US"/>
              </w:rPr>
              <w:t>0</w:t>
            </w:r>
            <w:r w:rsidRPr="0050431F">
              <w:rPr>
                <w:lang w:eastAsia="ja-JP"/>
              </w:rPr>
              <w:t xml:space="preserve"> – </w:t>
            </w:r>
            <w:r w:rsidRPr="0050431F">
              <w:rPr>
                <w:lang w:eastAsia="en-US"/>
              </w:rPr>
              <w:t>3</w:t>
            </w:r>
            <w:r w:rsidRPr="0050431F">
              <w:rPr>
                <w:lang w:eastAsia="ja-JP"/>
              </w:rPr>
              <w:t>7</w:t>
            </w:r>
            <w:r w:rsidRPr="0050431F">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3F9EFD" w14:textId="77777777" w:rsidR="003C3529" w:rsidRPr="0050431F" w:rsidRDefault="003C3529"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C30927" w14:textId="77777777" w:rsidR="003C3529" w:rsidRPr="0050431F" w:rsidRDefault="003C3529"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314AE" w14:textId="77777777" w:rsidR="003C3529" w:rsidRPr="0050431F" w:rsidRDefault="003C3529" w:rsidP="003C3529">
            <w:pPr>
              <w:pStyle w:val="TAL"/>
              <w:rPr>
                <w:lang w:eastAsia="ja-JP"/>
              </w:rPr>
            </w:pPr>
            <w:r w:rsidRPr="0050431F">
              <w:rPr>
                <w:lang w:eastAsia="ja-JP"/>
              </w:rPr>
              <w:t>This is not applicable to BS operating in Band 22, 42, 43 or 48</w:t>
            </w:r>
          </w:p>
        </w:tc>
      </w:tr>
      <w:tr w:rsidR="00E17C26" w:rsidRPr="0050431F" w14:paraId="5D5A046A"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2EC426" w14:textId="77777777" w:rsidR="00E17C26" w:rsidRPr="0050431F" w:rsidRDefault="00E17C26" w:rsidP="005704A5">
            <w:pPr>
              <w:pStyle w:val="TAC"/>
              <w:rPr>
                <w:rFonts w:cs="Arial"/>
                <w:lang w:eastAsia="en-US"/>
              </w:rPr>
            </w:pPr>
            <w:r w:rsidRPr="0050431F">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7AEF0" w14:textId="77777777" w:rsidR="00E17C26" w:rsidRPr="0050431F" w:rsidRDefault="00E17C26" w:rsidP="005704A5">
            <w:pPr>
              <w:pStyle w:val="TAC"/>
              <w:rPr>
                <w:rFonts w:cs="Arial"/>
                <w:lang w:eastAsia="zh-CN"/>
              </w:rPr>
            </w:pPr>
            <w:r w:rsidRPr="0050431F">
              <w:rPr>
                <w:rFonts w:cs="Arial"/>
                <w:lang w:eastAsia="en-US"/>
              </w:rPr>
              <w:t>2110 - 2</w:t>
            </w:r>
            <w:r w:rsidRPr="0050431F">
              <w:rPr>
                <w:rFonts w:cs="Arial"/>
                <w:lang w:eastAsia="ja-JP"/>
              </w:rPr>
              <w:t>20</w:t>
            </w:r>
            <w:r w:rsidRPr="0050431F">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6EEB74" w14:textId="77777777" w:rsidR="00E17C26" w:rsidRPr="0050431F" w:rsidRDefault="00E17C26" w:rsidP="005704A5">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4B98D0" w14:textId="77777777" w:rsidR="00E17C26" w:rsidRPr="0050431F" w:rsidRDefault="00E17C26" w:rsidP="005704A5">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321B9C" w14:textId="77777777" w:rsidR="00E17C26" w:rsidRPr="0050431F" w:rsidRDefault="00E17C26" w:rsidP="005704A5">
            <w:pPr>
              <w:pStyle w:val="TAL"/>
              <w:rPr>
                <w:rFonts w:cs="Arial"/>
                <w:lang w:eastAsia="en-US"/>
              </w:rPr>
            </w:pPr>
            <w:r w:rsidRPr="0050431F">
              <w:rPr>
                <w:rFonts w:cs="Arial"/>
                <w:lang w:eastAsia="en-US"/>
              </w:rPr>
              <w:t>This requirement does not apply to BS operating in band 1</w:t>
            </w:r>
            <w:r w:rsidRPr="0050431F">
              <w:rPr>
                <w:rFonts w:cs="Arial"/>
                <w:lang w:eastAsia="ja-JP"/>
              </w:rPr>
              <w:t xml:space="preserve"> or 65</w:t>
            </w:r>
            <w:r w:rsidRPr="0050431F">
              <w:rPr>
                <w:rFonts w:cs="Arial"/>
                <w:lang w:eastAsia="en-US"/>
              </w:rPr>
              <w:t xml:space="preserve">, </w:t>
            </w:r>
          </w:p>
        </w:tc>
      </w:tr>
      <w:tr w:rsidR="00E17C26" w:rsidRPr="0050431F" w14:paraId="4E8F3D8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68410E" w14:textId="77777777" w:rsidR="00E17C26" w:rsidRPr="0050431F"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49B29" w14:textId="77777777" w:rsidR="00E17C26" w:rsidRPr="0050431F" w:rsidRDefault="00E17C26" w:rsidP="005704A5">
            <w:pPr>
              <w:pStyle w:val="TAC"/>
              <w:rPr>
                <w:rFonts w:cs="Arial"/>
                <w:lang w:eastAsia="zh-CN"/>
              </w:rPr>
            </w:pPr>
            <w:r w:rsidRPr="0050431F">
              <w:rPr>
                <w:rFonts w:cs="Arial"/>
                <w:lang w:eastAsia="en-US"/>
              </w:rPr>
              <w:t xml:space="preserve">1920 - </w:t>
            </w:r>
            <w:r w:rsidRPr="0050431F">
              <w:rPr>
                <w:rFonts w:cs="Arial"/>
                <w:lang w:eastAsia="ja-JP"/>
              </w:rPr>
              <w:t>2010</w:t>
            </w:r>
            <w:r w:rsidRPr="0050431F">
              <w:rPr>
                <w:rFonts w:cs="Arial"/>
                <w:lang w:eastAsia="en-US"/>
              </w:rPr>
              <w:t xml:space="preserve"> MHz</w:t>
            </w:r>
          </w:p>
          <w:p w14:paraId="1B117560" w14:textId="77777777" w:rsidR="00E17C26" w:rsidRPr="0050431F"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D0928F" w14:textId="77777777" w:rsidR="00E17C26" w:rsidRPr="0050431F" w:rsidRDefault="00E17C26" w:rsidP="005704A5">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9331A4" w14:textId="77777777" w:rsidR="00E17C26" w:rsidRPr="0050431F" w:rsidRDefault="00E17C26" w:rsidP="005704A5">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E45B8A" w14:textId="77777777" w:rsidR="00E17C26" w:rsidRPr="0050431F" w:rsidRDefault="00E17C26" w:rsidP="005704A5">
            <w:pPr>
              <w:pStyle w:val="TAL"/>
              <w:rPr>
                <w:rFonts w:cs="v5.0.0"/>
                <w:lang w:eastAsia="ja-JP"/>
              </w:rPr>
            </w:pPr>
            <w:r w:rsidRPr="0050431F">
              <w:rPr>
                <w:rFonts w:cs="Arial"/>
                <w:lang w:eastAsia="en-US"/>
              </w:rPr>
              <w:t xml:space="preserve">This requirement does not apply to BS operating in band </w:t>
            </w:r>
            <w:r w:rsidRPr="0050431F">
              <w:rPr>
                <w:rFonts w:cs="Arial"/>
                <w:lang w:eastAsia="ja-JP"/>
              </w:rPr>
              <w:t>65</w:t>
            </w:r>
            <w:r w:rsidRPr="0050431F">
              <w:rPr>
                <w:rFonts w:cs="Arial"/>
                <w:lang w:eastAsia="en-US"/>
              </w:rPr>
              <w:t>,</w:t>
            </w:r>
            <w:r w:rsidRPr="0050431F">
              <w:rPr>
                <w:rFonts w:cs="v5.0.0"/>
                <w:lang w:eastAsia="en-US"/>
              </w:rPr>
              <w:t xml:space="preserve"> since it is already covered by the requirement in sub-clause </w:t>
            </w:r>
            <w:r w:rsidRPr="0050431F">
              <w:rPr>
                <w:rFonts w:cs="Arial"/>
                <w:lang w:eastAsia="en-US"/>
              </w:rPr>
              <w:t>6.6.1.5.4</w:t>
            </w:r>
            <w:r w:rsidRPr="0050431F">
              <w:rPr>
                <w:rFonts w:cs="v5.0.0"/>
                <w:lang w:eastAsia="en-US"/>
              </w:rPr>
              <w:t>.</w:t>
            </w:r>
          </w:p>
          <w:p w14:paraId="17987362" w14:textId="77777777" w:rsidR="00E17C26" w:rsidRPr="0050431F" w:rsidRDefault="00E17C26" w:rsidP="005704A5">
            <w:pPr>
              <w:pStyle w:val="TAL"/>
              <w:rPr>
                <w:rFonts w:cs="Arial"/>
                <w:lang w:eastAsia="en-US"/>
              </w:rPr>
            </w:pPr>
            <w:r w:rsidRPr="0050431F">
              <w:rPr>
                <w:rFonts w:cs="Arial"/>
                <w:lang w:eastAsia="ja-JP"/>
              </w:rPr>
              <w:t xml:space="preserve">For BS operating in Band 1, it applies for 1980 MHz to 2010 MHz, while the rest is covered in sub-clause </w:t>
            </w:r>
            <w:r w:rsidRPr="0050431F">
              <w:rPr>
                <w:rFonts w:cs="Arial"/>
                <w:lang w:eastAsia="en-US"/>
              </w:rPr>
              <w:t>6.6.1.5.4</w:t>
            </w:r>
            <w:r w:rsidRPr="0050431F">
              <w:rPr>
                <w:rFonts w:cs="Arial"/>
                <w:lang w:eastAsia="ja-JP"/>
              </w:rPr>
              <w:t>.</w:t>
            </w:r>
          </w:p>
        </w:tc>
      </w:tr>
      <w:tr w:rsidR="00BB560E" w:rsidRPr="0050431F" w14:paraId="77758C5B"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8397150"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BCE625"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D622B6"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FE70F7"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408D31"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4, 10, 23 or 66.</w:t>
            </w:r>
          </w:p>
        </w:tc>
      </w:tr>
      <w:tr w:rsidR="00BB560E" w:rsidRPr="0050431F" w14:paraId="6F374C22"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966D20" w14:textId="77777777" w:rsidR="00BB560E" w:rsidRPr="0050431F"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55E62"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62B5E3"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E888AE" w14:textId="77777777" w:rsidR="00BB560E" w:rsidRPr="0050431F" w:rsidRDefault="00BB560E" w:rsidP="00197E28">
            <w:pPr>
              <w:pStyle w:val="TAC"/>
              <w:rPr>
                <w:szCs w:val="18"/>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02C11"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50431F" w14:paraId="2A190FED"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70AAE4"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8AE16"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B8A35"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921C26" w14:textId="77777777" w:rsidR="00BB560E" w:rsidRPr="0050431F" w:rsidRDefault="00BB560E" w:rsidP="00197E28">
            <w:pPr>
              <w:pStyle w:val="TAC"/>
              <w:rPr>
                <w:szCs w:val="18"/>
              </w:rPr>
            </w:pPr>
            <w:r w:rsidRPr="0050431F">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EB240"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28 or 67.</w:t>
            </w:r>
          </w:p>
        </w:tc>
      </w:tr>
      <w:tr w:rsidR="00197E28" w:rsidRPr="0050431F" w14:paraId="64F6920E" w14:textId="77777777" w:rsidTr="00197E28">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9CBAF8" w14:textId="594617B4" w:rsidR="00197E28" w:rsidRPr="0050431F" w:rsidRDefault="00197E28" w:rsidP="00197E28">
            <w:pPr>
              <w:keepNext/>
              <w:keepLines/>
              <w:spacing w:after="0"/>
              <w:jc w:val="center"/>
              <w:rPr>
                <w:rFonts w:ascii="Arial" w:hAnsi="Arial" w:cs="Arial"/>
                <w:sz w:val="18"/>
                <w:szCs w:val="18"/>
              </w:rPr>
            </w:pPr>
            <w:r>
              <w:rPr>
                <w:rFonts w:ascii="Arial" w:hAnsi="Arial" w:cs="Arial"/>
                <w:sz w:val="18"/>
                <w:szCs w:val="18"/>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BD8B38" w14:textId="5B5B04C7"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92B5FD" w14:textId="393BDBCE"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C922A" w14:textId="0ADB04BA" w:rsidR="00197E28" w:rsidRPr="0050431F" w:rsidRDefault="00197E28" w:rsidP="00197E28">
            <w:pPr>
              <w:pStyle w:val="TAC"/>
              <w:rPr>
                <w:rFonts w:cs="Arial"/>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601446" w14:textId="21C93AD9"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28, or 68.</w:t>
            </w:r>
          </w:p>
        </w:tc>
      </w:tr>
      <w:tr w:rsidR="00197E28" w:rsidRPr="0050431F" w14:paraId="2AF66F2B" w14:textId="77777777" w:rsidTr="00197E28">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299EA6" w14:textId="77777777" w:rsidR="00197E28" w:rsidRPr="0050431F" w:rsidRDefault="00197E28" w:rsidP="00197E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B811FC" w14:textId="7FAD3B23"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6B58F" w14:textId="486C5217"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FED97" w14:textId="62DA5460" w:rsidR="00197E28" w:rsidRPr="0050431F" w:rsidRDefault="00197E28" w:rsidP="00197E28">
            <w:pPr>
              <w:pStyle w:val="TAC"/>
              <w:rPr>
                <w:rFonts w:cs="Arial"/>
                <w:szCs w:val="18"/>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0A8E00" w14:textId="7A018EAA"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68, since it is already covered by the requirement in sub-clause 6.6.1.5.4. For E-UTRA BS operating in Band 28, it applies between 698 MHz and 703 MHz, while the rest is covered in sub-clause 6.6.1.5.4.</w:t>
            </w:r>
          </w:p>
        </w:tc>
      </w:tr>
      <w:tr w:rsidR="00197E28" w:rsidRPr="0050431F" w14:paraId="3FAEAF13"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F378DA" w14:textId="3DBCEE18" w:rsidR="00197E28" w:rsidRPr="0050431F" w:rsidRDefault="00197E28" w:rsidP="005704A5">
            <w:pPr>
              <w:keepNext/>
              <w:keepLines/>
              <w:spacing w:after="0"/>
              <w:jc w:val="center"/>
              <w:rPr>
                <w:rFonts w:ascii="Arial" w:hAnsi="Arial" w:cs="Arial"/>
                <w:sz w:val="18"/>
                <w:szCs w:val="18"/>
              </w:rPr>
            </w:pPr>
            <w:r>
              <w:rPr>
                <w:rFonts w:ascii="Arial" w:hAnsi="Arial" w:cs="Arial"/>
                <w:sz w:val="18"/>
                <w:szCs w:val="18"/>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702BA5" w14:textId="31686DD7" w:rsidR="00197E28" w:rsidRPr="0050431F" w:rsidRDefault="00197E28" w:rsidP="005704A5">
            <w:pPr>
              <w:keepNext/>
              <w:keepLines/>
              <w:spacing w:after="0"/>
              <w:jc w:val="center"/>
              <w:rPr>
                <w:rFonts w:ascii="Arial" w:hAnsi="Arial" w:cs="Arial"/>
                <w:sz w:val="18"/>
                <w:szCs w:val="18"/>
                <w:lang w:eastAsia="zh-CN"/>
              </w:rPr>
            </w:pPr>
            <w:r w:rsidRPr="00197E28">
              <w:rPr>
                <w:rFonts w:ascii="Arial" w:hAnsi="Arial" w:cs="Arial"/>
                <w:sz w:val="18"/>
                <w:szCs w:val="18"/>
                <w:lang w:eastAsia="zh-CN"/>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473AB8" w14:textId="7A3B194C" w:rsidR="00197E28" w:rsidRPr="0050431F" w:rsidRDefault="00197E28"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A4A69E" w14:textId="1FA3CFC2"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98EC52" w14:textId="181CC378" w:rsidR="00197E28" w:rsidRPr="0050431F" w:rsidRDefault="00197E28" w:rsidP="005704A5">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38 or 69.</w:t>
            </w:r>
          </w:p>
        </w:tc>
      </w:tr>
      <w:tr w:rsidR="00197E28" w:rsidRPr="0050431F" w14:paraId="137A6F8E" w14:textId="77777777" w:rsidTr="00197E28">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68C1DD" w14:textId="245560F2" w:rsidR="00197E28" w:rsidRPr="0050431F" w:rsidRDefault="00197E28" w:rsidP="00197E28">
            <w:pPr>
              <w:keepNext/>
              <w:keepLines/>
              <w:spacing w:after="0"/>
              <w:jc w:val="center"/>
              <w:rPr>
                <w:rFonts w:ascii="Arial" w:hAnsi="Arial" w:cs="Arial"/>
                <w:sz w:val="18"/>
                <w:szCs w:val="18"/>
              </w:rPr>
            </w:pPr>
            <w:r>
              <w:rPr>
                <w:rFonts w:ascii="Arial" w:hAnsi="Arial" w:cs="Arial"/>
                <w:sz w:val="18"/>
                <w:szCs w:val="18"/>
              </w:rPr>
              <w:t>E-UTRA Band 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E2362C" w14:textId="49AEF7E6"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44E544" w14:textId="08ECE5B2"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C2CC8" w14:textId="012FE780"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CEA4" w14:textId="4C08B646"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2, 25 or 70</w:t>
            </w:r>
          </w:p>
        </w:tc>
      </w:tr>
      <w:tr w:rsidR="00197E28" w:rsidRPr="0050431F" w14:paraId="2F96DCEC" w14:textId="77777777" w:rsidTr="00197E28">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FDFBE64" w14:textId="77777777" w:rsidR="00197E28" w:rsidRPr="0050431F" w:rsidRDefault="00197E28" w:rsidP="00197E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7DDD1" w14:textId="4D1C513E"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256C73" w14:textId="03349531"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E433C" w14:textId="7EF5793D"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604E7" w14:textId="10504767"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70, since it is already covered by the requirement in sub-clause 6.6.1.5.4.</w:t>
            </w:r>
          </w:p>
        </w:tc>
      </w:tr>
      <w:tr w:rsidR="00197E28" w:rsidRPr="0050431F" w14:paraId="047827EA" w14:textId="77777777" w:rsidTr="00197E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D586DC6" w14:textId="3BF8D63A" w:rsidR="00197E28" w:rsidRPr="0050431F" w:rsidRDefault="00197E28" w:rsidP="00197E28">
            <w:pPr>
              <w:pStyle w:val="TAN"/>
            </w:pPr>
            <w:r w:rsidRPr="0050431F">
              <w:rPr>
                <w:rFonts w:cs="Arial"/>
                <w:lang w:eastAsia="en-US"/>
              </w:rPr>
              <w:t>N</w:t>
            </w:r>
            <w:r w:rsidR="0067613E">
              <w:rPr>
                <w:rFonts w:cs="Arial"/>
                <w:lang w:eastAsia="en-US"/>
              </w:rPr>
              <w:t>OTE</w:t>
            </w:r>
            <w:r w:rsidRPr="0050431F">
              <w:rPr>
                <w:rFonts w:cs="Arial"/>
                <w:lang w:eastAsia="en-US"/>
              </w:rPr>
              <w:t xml:space="preserve"> </w:t>
            </w:r>
            <w:r>
              <w:rPr>
                <w:rFonts w:cs="Arial"/>
                <w:lang w:eastAsia="en-US"/>
              </w:rPr>
              <w:t>5</w:t>
            </w:r>
            <w:r w:rsidRPr="0050431F">
              <w:tab/>
            </w:r>
            <w:r>
              <w:t>Void</w:t>
            </w:r>
          </w:p>
        </w:tc>
      </w:tr>
    </w:tbl>
    <w:p w14:paraId="4C0E94C9" w14:textId="5F6D6201" w:rsidR="00683B6A" w:rsidRDefault="00683B6A" w:rsidP="00683B6A"/>
    <w:p w14:paraId="666EB42A" w14:textId="77777777" w:rsidR="00683B6A" w:rsidRPr="0050431F" w:rsidRDefault="00683B6A" w:rsidP="00683B6A">
      <w:pPr>
        <w:pStyle w:val="NO"/>
      </w:pPr>
      <w:r w:rsidRPr="0050431F">
        <w:t>NOTE 1:</w:t>
      </w:r>
      <w:r w:rsidRPr="0050431F">
        <w:tab/>
        <w:t xml:space="preserve">As defined in the scope for spurious emissions in this subclause, </w:t>
      </w:r>
      <w:r w:rsidR="003B0010" w:rsidRPr="0050431F">
        <w:t>except for</w:t>
      </w:r>
      <w:r w:rsidR="00475096" w:rsidRPr="0050431F">
        <w:t xml:space="preserve"> the cases where the noted requirements apply to a BS operating in</w:t>
      </w:r>
      <w:r w:rsidR="003B0010" w:rsidRPr="0050431F">
        <w:t xml:space="preserve"> Band 25</w:t>
      </w:r>
      <w:r w:rsidR="00A27B19" w:rsidRPr="0050431F">
        <w:t>, Band 27, Band 28</w:t>
      </w:r>
      <w:r w:rsidR="00475096" w:rsidRPr="0050431F">
        <w:t xml:space="preserve"> or Band 29</w:t>
      </w:r>
      <w:r w:rsidR="003B0010" w:rsidRPr="0050431F">
        <w:t xml:space="preserve">, </w:t>
      </w:r>
      <w:r w:rsidRPr="0050431F">
        <w:t>the co-existence requirements in Table 6.6.1.5.5-1 do not apply for the 10 MHz frequency range immediately outside the downlink</w:t>
      </w:r>
      <w:r w:rsidRPr="0050431F" w:rsidDel="00B62512">
        <w:t xml:space="preserve"> </w:t>
      </w:r>
      <w:r w:rsidRPr="0050431F">
        <w:t>operating band (see Tables 4.4-1 and 4.4-2). Emission limits for this excluded frequency range may be covered by local or regional requirements.</w:t>
      </w:r>
    </w:p>
    <w:p w14:paraId="4002A499" w14:textId="77777777" w:rsidR="00683B6A" w:rsidRPr="0050431F" w:rsidRDefault="00683B6A" w:rsidP="00683B6A">
      <w:pPr>
        <w:pStyle w:val="NO"/>
      </w:pPr>
      <w:r w:rsidRPr="0050431F">
        <w:t>NOTE 2:</w:t>
      </w:r>
      <w:r w:rsidRPr="0050431F">
        <w:tab/>
      </w:r>
      <w:r w:rsidR="006323D8" w:rsidRPr="0050431F">
        <w:t>Table 6.6.1.5.5-1</w:t>
      </w:r>
      <w:r w:rsidRPr="0050431F">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71464B" w14:textId="77777777" w:rsidR="00683B6A" w:rsidRPr="0050431F" w:rsidRDefault="00683B6A" w:rsidP="00683B6A">
      <w:pPr>
        <w:pStyle w:val="NO"/>
      </w:pPr>
      <w:r w:rsidRPr="0050431F">
        <w:t>NOTE 3:</w:t>
      </w:r>
      <w:r w:rsidRPr="0050431F">
        <w:tab/>
        <w:t>For the protection of DCS1800, UTRA Band III or E-UTRA Band 3 in China, the frequency ranges of the downlink and uplink protection requirements are 1805 – 1850 MHz and 1710 – 1755 MHz respectively.</w:t>
      </w:r>
    </w:p>
    <w:p w14:paraId="54A27460" w14:textId="77777777" w:rsidR="00D8102F" w:rsidRPr="0050431F" w:rsidRDefault="00423A5F" w:rsidP="00D8102F">
      <w:pPr>
        <w:pStyle w:val="NO"/>
      </w:pPr>
      <w:r w:rsidRPr="0050431F">
        <w:t>NOTE 4:</w:t>
      </w:r>
      <w:r w:rsidRPr="0050431F">
        <w:tab/>
        <w:t>TDD base stations deployed in the same geographical area, that are synchronized and use the same or adjacent operating bands can transmit without additional co-existence requirements. For unsynchronized base stations</w:t>
      </w:r>
      <w:r w:rsidR="0047580E" w:rsidRPr="0050431F">
        <w:rPr>
          <w:lang w:eastAsia="zh-CN"/>
        </w:rPr>
        <w:t>(except in Band 46)</w:t>
      </w:r>
      <w:r w:rsidRPr="0050431F">
        <w:t>, special co-existence requirements may apply that are not covered by the 3GPP specifications.</w:t>
      </w:r>
      <w:r w:rsidR="00D8102F" w:rsidRPr="0050431F">
        <w:t xml:space="preserve"> </w:t>
      </w:r>
    </w:p>
    <w:p w14:paraId="77576B80" w14:textId="77777777" w:rsidR="00475096" w:rsidRPr="0050431F" w:rsidRDefault="00D8102F" w:rsidP="00475096">
      <w:pPr>
        <w:pStyle w:val="NO"/>
      </w:pPr>
      <w:r w:rsidRPr="0050431F">
        <w:t>NOTE 6:</w:t>
      </w:r>
      <w:r w:rsidRPr="0050431F">
        <w:tab/>
        <w:t>For Band 28 BS, specific solutions may be required to fulfil the spurious emissions limits for BS for co-existence with Band 27 UL operating band.</w:t>
      </w:r>
    </w:p>
    <w:p w14:paraId="6FC40B87" w14:textId="77777777" w:rsidR="00423A5F" w:rsidRPr="0050431F" w:rsidRDefault="00475096" w:rsidP="00475096">
      <w:pPr>
        <w:pStyle w:val="NO"/>
      </w:pPr>
      <w:r w:rsidRPr="0050431F">
        <w:t>NOTE 7:</w:t>
      </w:r>
      <w:r w:rsidRPr="0050431F">
        <w:tab/>
        <w:t>For Band 29 BS, specific solutions may be required to fulfil the spurious emissions limits for BS for co-existence with UTRA Band XII or E-UTRA Band 12 UL operating band or E-UTRA Band 17 UL operating band.</w:t>
      </w:r>
    </w:p>
    <w:p w14:paraId="4EFB27F6" w14:textId="77777777" w:rsidR="00683B6A" w:rsidRPr="0050431F" w:rsidRDefault="00683B6A" w:rsidP="00683B6A">
      <w:pPr>
        <w:rPr>
          <w:rFonts w:cs="v3.8.0"/>
          <w:lang w:eastAsia="zh-CN"/>
        </w:rPr>
      </w:pPr>
      <w:r w:rsidRPr="0050431F">
        <w:t>The following requirement may be applied for the protection of PHS.</w:t>
      </w:r>
      <w:r w:rsidRPr="0050431F">
        <w:rPr>
          <w:rFonts w:cs="v3.8.0"/>
        </w:rPr>
        <w:t xml:space="preserve"> This requirement is also applicable at specified frequencies falling between 10 MHz below the </w:t>
      </w:r>
      <w:r w:rsidRPr="0050431F">
        <w:t>lowest BS transmitter frequency of the downlink operating band and 10 MHz above the highest BS transmitter frequency of the downlink operating band.</w:t>
      </w:r>
    </w:p>
    <w:p w14:paraId="1438F431" w14:textId="77777777" w:rsidR="00683B6A" w:rsidRPr="0050431F" w:rsidRDefault="00683B6A" w:rsidP="00683B6A">
      <w:r w:rsidRPr="0050431F">
        <w:t>The power of any spurious emission shall not exceed:</w:t>
      </w:r>
    </w:p>
    <w:p w14:paraId="67FCBDE3" w14:textId="77777777" w:rsidR="00683B6A" w:rsidRPr="0050431F" w:rsidRDefault="00683B6A" w:rsidP="00EB0F3C">
      <w:pPr>
        <w:pStyle w:val="TH"/>
      </w:pPr>
      <w:r w:rsidRPr="0050431F">
        <w:t>Table 6.6.1.5.5-2: BS Spurious emissions limits for BS for co-existence with</w:t>
      </w:r>
      <w:r w:rsidRPr="0050431F" w:rsidDel="00E2020E">
        <w:t xml:space="preserve"> </w:t>
      </w:r>
      <w:r w:rsidRPr="0050431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83B6A" w:rsidRPr="0050431F" w14:paraId="0229547F" w14:textId="77777777">
        <w:trPr>
          <w:cantSplit/>
          <w:jc w:val="center"/>
        </w:trPr>
        <w:tc>
          <w:tcPr>
            <w:tcW w:w="2538" w:type="dxa"/>
          </w:tcPr>
          <w:p w14:paraId="660D8F3F" w14:textId="77777777" w:rsidR="00683B6A" w:rsidRPr="0050431F" w:rsidRDefault="00683B6A" w:rsidP="00AB3C4B">
            <w:pPr>
              <w:pStyle w:val="TAH"/>
              <w:rPr>
                <w:rFonts w:cs="Arial"/>
                <w:lang w:eastAsia="en-US"/>
              </w:rPr>
            </w:pPr>
            <w:r w:rsidRPr="0050431F">
              <w:rPr>
                <w:rFonts w:cs="Arial"/>
                <w:lang w:eastAsia="en-US"/>
              </w:rPr>
              <w:t>Frequency range</w:t>
            </w:r>
          </w:p>
        </w:tc>
        <w:tc>
          <w:tcPr>
            <w:tcW w:w="1276" w:type="dxa"/>
          </w:tcPr>
          <w:p w14:paraId="313D3F4D"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15B23787" w14:textId="77777777" w:rsidR="00683B6A" w:rsidRPr="0050431F" w:rsidRDefault="00683B6A" w:rsidP="00AB3C4B">
            <w:pPr>
              <w:pStyle w:val="TAH"/>
              <w:rPr>
                <w:rFonts w:cs="Arial"/>
                <w:lang w:eastAsia="en-US"/>
              </w:rPr>
            </w:pPr>
            <w:r w:rsidRPr="0050431F">
              <w:rPr>
                <w:rFonts w:cs="Arial"/>
                <w:lang w:eastAsia="en-US"/>
              </w:rPr>
              <w:t>Measurement Bandwidth</w:t>
            </w:r>
          </w:p>
        </w:tc>
        <w:tc>
          <w:tcPr>
            <w:tcW w:w="3617" w:type="dxa"/>
          </w:tcPr>
          <w:p w14:paraId="7109059D" w14:textId="77777777" w:rsidR="00683B6A" w:rsidRPr="0050431F" w:rsidRDefault="00683B6A" w:rsidP="00AB3C4B">
            <w:pPr>
              <w:pStyle w:val="TAH"/>
              <w:rPr>
                <w:rFonts w:cs="Arial"/>
                <w:lang w:eastAsia="en-US"/>
              </w:rPr>
            </w:pPr>
            <w:r w:rsidRPr="0050431F">
              <w:rPr>
                <w:rFonts w:cs="Arial"/>
                <w:lang w:eastAsia="en-US"/>
              </w:rPr>
              <w:t>Note</w:t>
            </w:r>
          </w:p>
        </w:tc>
      </w:tr>
      <w:tr w:rsidR="00683B6A" w:rsidRPr="0050431F" w14:paraId="443566BB" w14:textId="77777777">
        <w:trPr>
          <w:cantSplit/>
          <w:trHeight w:val="163"/>
          <w:jc w:val="center"/>
        </w:trPr>
        <w:tc>
          <w:tcPr>
            <w:tcW w:w="2538" w:type="dxa"/>
            <w:tcBorders>
              <w:top w:val="single" w:sz="4" w:space="0" w:color="auto"/>
              <w:bottom w:val="single" w:sz="4" w:space="0" w:color="auto"/>
            </w:tcBorders>
          </w:tcPr>
          <w:p w14:paraId="069B3461" w14:textId="77777777" w:rsidR="00683B6A" w:rsidRPr="0050431F" w:rsidRDefault="00683B6A" w:rsidP="00AB3C4B">
            <w:pPr>
              <w:pStyle w:val="TAC"/>
              <w:rPr>
                <w:rFonts w:cs="Arial"/>
                <w:lang w:eastAsia="en-US"/>
              </w:rPr>
            </w:pPr>
            <w:r w:rsidRPr="0050431F">
              <w:rPr>
                <w:rFonts w:cs="Arial"/>
                <w:lang w:eastAsia="en-US"/>
              </w:rPr>
              <w:t xml:space="preserve">1884.5 </w:t>
            </w:r>
            <w:r w:rsidRPr="0050431F">
              <w:rPr>
                <w:rFonts w:cs="Arial"/>
                <w:lang w:eastAsia="en-US"/>
              </w:rPr>
              <w:noBreakHyphen/>
              <w:t xml:space="preserve"> 1915.7 MHz</w:t>
            </w:r>
          </w:p>
        </w:tc>
        <w:tc>
          <w:tcPr>
            <w:tcW w:w="1276" w:type="dxa"/>
            <w:tcBorders>
              <w:top w:val="single" w:sz="4" w:space="0" w:color="auto"/>
              <w:bottom w:val="single" w:sz="4" w:space="0" w:color="auto"/>
            </w:tcBorders>
          </w:tcPr>
          <w:p w14:paraId="0B350F1D" w14:textId="77777777" w:rsidR="00683B6A" w:rsidRPr="0050431F" w:rsidRDefault="00683B6A" w:rsidP="00AB3C4B">
            <w:pPr>
              <w:pStyle w:val="TAC"/>
              <w:rPr>
                <w:rFonts w:cs="Arial"/>
                <w:lang w:eastAsia="en-US"/>
              </w:rPr>
            </w:pPr>
            <w:r w:rsidRPr="0050431F">
              <w:rPr>
                <w:rFonts w:cs="Arial"/>
                <w:lang w:eastAsia="en-US"/>
              </w:rPr>
              <w:t>-41 dBm</w:t>
            </w:r>
          </w:p>
        </w:tc>
        <w:tc>
          <w:tcPr>
            <w:tcW w:w="1418" w:type="dxa"/>
            <w:tcBorders>
              <w:top w:val="single" w:sz="4" w:space="0" w:color="auto"/>
              <w:bottom w:val="single" w:sz="4" w:space="0" w:color="auto"/>
            </w:tcBorders>
          </w:tcPr>
          <w:p w14:paraId="0D91738A" w14:textId="77777777" w:rsidR="00683B6A" w:rsidRPr="0050431F" w:rsidRDefault="00683B6A" w:rsidP="00AB3C4B">
            <w:pPr>
              <w:pStyle w:val="TAC"/>
              <w:rPr>
                <w:rFonts w:cs="Arial"/>
                <w:lang w:eastAsia="en-US"/>
              </w:rPr>
            </w:pPr>
            <w:r w:rsidRPr="0050431F">
              <w:rPr>
                <w:rFonts w:cs="Arial"/>
                <w:lang w:eastAsia="en-US"/>
              </w:rPr>
              <w:t>300 kHz</w:t>
            </w:r>
          </w:p>
        </w:tc>
        <w:tc>
          <w:tcPr>
            <w:tcW w:w="3617" w:type="dxa"/>
            <w:tcBorders>
              <w:top w:val="single" w:sz="4" w:space="0" w:color="auto"/>
              <w:bottom w:val="single" w:sz="4" w:space="0" w:color="auto"/>
            </w:tcBorders>
          </w:tcPr>
          <w:p w14:paraId="200A3F91" w14:textId="77777777" w:rsidR="00683B6A" w:rsidRPr="0050431F" w:rsidRDefault="00683B6A" w:rsidP="00AB3C4B">
            <w:pPr>
              <w:pStyle w:val="TAC"/>
              <w:rPr>
                <w:rFonts w:cs="Arial"/>
                <w:lang w:eastAsia="en-US"/>
              </w:rPr>
            </w:pPr>
            <w:r w:rsidRPr="0050431F">
              <w:rPr>
                <w:rFonts w:cs="Arial"/>
                <w:lang w:eastAsia="en-US"/>
              </w:rPr>
              <w:t>Applicable for co-existence with PHS system operating in</w:t>
            </w:r>
            <w:r w:rsidR="00C462C9" w:rsidRPr="0050431F">
              <w:rPr>
                <w:rFonts w:cs="Arial"/>
                <w:lang w:eastAsia="en-US"/>
              </w:rPr>
              <w:t xml:space="preserve"> </w:t>
            </w:r>
            <w:r w:rsidRPr="0050431F">
              <w:rPr>
                <w:rFonts w:cs="Arial"/>
                <w:lang w:eastAsia="en-US"/>
              </w:rPr>
              <w:t>1884.5-1915.7MHz</w:t>
            </w:r>
            <w:r w:rsidRPr="0050431F" w:rsidDel="00A603A7">
              <w:rPr>
                <w:rFonts w:cs="Arial"/>
                <w:lang w:eastAsia="en-US"/>
              </w:rPr>
              <w:t xml:space="preserve"> </w:t>
            </w:r>
          </w:p>
        </w:tc>
      </w:tr>
      <w:tr w:rsidR="00683B6A" w:rsidRPr="0050431F" w14:paraId="1EEB3002" w14:textId="77777777">
        <w:trPr>
          <w:cantSplit/>
          <w:trHeight w:val="163"/>
          <w:jc w:val="center"/>
        </w:trPr>
        <w:tc>
          <w:tcPr>
            <w:tcW w:w="8849" w:type="dxa"/>
            <w:gridSpan w:val="4"/>
            <w:tcBorders>
              <w:top w:val="single" w:sz="4" w:space="0" w:color="auto"/>
            </w:tcBorders>
          </w:tcPr>
          <w:p w14:paraId="4FB2F198" w14:textId="77777777" w:rsidR="00683B6A" w:rsidRPr="0050431F" w:rsidRDefault="00683B6A" w:rsidP="00AB3C4B">
            <w:pPr>
              <w:pStyle w:val="TAN"/>
              <w:rPr>
                <w:rFonts w:cs="Arial"/>
                <w:lang w:eastAsia="en-US"/>
              </w:rPr>
            </w:pPr>
            <w:r w:rsidRPr="0050431F">
              <w:rPr>
                <w:rFonts w:cs="Arial"/>
                <w:lang w:eastAsia="en-US"/>
              </w:rPr>
              <w:t>NOTE:</w:t>
            </w:r>
            <w:r w:rsidRPr="0050431F">
              <w:rPr>
                <w:rFonts w:cs="Arial"/>
                <w:lang w:eastAsia="en-US"/>
              </w:rPr>
              <w:tab/>
              <w:t>The requirement is not applicable in China.</w:t>
            </w:r>
          </w:p>
        </w:tc>
      </w:tr>
    </w:tbl>
    <w:p w14:paraId="3F9D83C2" w14:textId="77777777" w:rsidR="00683B6A" w:rsidRPr="0050431F" w:rsidRDefault="00683B6A" w:rsidP="00683B6A"/>
    <w:p w14:paraId="18D48AD0" w14:textId="77777777" w:rsidR="00B95D90" w:rsidRPr="0050431F" w:rsidRDefault="00C65D36" w:rsidP="00B95D90">
      <w:pPr>
        <w:rPr>
          <w:rFonts w:cs="v5.0.0"/>
          <w:lang w:eastAsia="zh-CN"/>
        </w:rPr>
      </w:pPr>
      <w:r w:rsidRPr="0050431F">
        <w:rPr>
          <w:rFonts w:cs="v3.8.0"/>
        </w:rPr>
        <w:t>The following requirement may apply to E-UTRA BS operating in Band 41 in certain regions</w:t>
      </w:r>
      <w:r w:rsidRPr="0050431F">
        <w:t xml:space="preserve">. </w:t>
      </w:r>
      <w:r w:rsidR="00B95D90" w:rsidRPr="0050431F">
        <w:rPr>
          <w:rFonts w:cs="v3.8.0"/>
        </w:rPr>
        <w:t>This requirement is also applicable at</w:t>
      </w:r>
      <w:r w:rsidR="00B95D90" w:rsidRPr="0050431F">
        <w:t xml:space="preserve"> </w:t>
      </w:r>
      <w:r w:rsidR="00B95D90" w:rsidRPr="0050431F">
        <w:rPr>
          <w:rFonts w:cs="v3.8.0"/>
        </w:rPr>
        <w:t>the frequency range from 10 MHz below the lowest frequency of the BS downlink operating band up to 10 MHz above the highest frequency of the BS downlink operating band</w:t>
      </w:r>
      <w:r w:rsidR="00B95D90" w:rsidRPr="0050431F">
        <w:rPr>
          <w:rFonts w:cs="v5.0.0"/>
        </w:rPr>
        <w:t>.</w:t>
      </w:r>
    </w:p>
    <w:p w14:paraId="2CDDFF2B" w14:textId="77777777" w:rsidR="00B95D90" w:rsidRPr="0050431F" w:rsidRDefault="00B95D90" w:rsidP="00B95D90">
      <w:pPr>
        <w:keepNext/>
        <w:rPr>
          <w:rFonts w:cs="v5.0.0"/>
        </w:rPr>
      </w:pPr>
      <w:r w:rsidRPr="0050431F">
        <w:rPr>
          <w:rFonts w:cs="v5.0.0"/>
        </w:rPr>
        <w:t>The power of any spurious emission shall not exceed:</w:t>
      </w:r>
    </w:p>
    <w:p w14:paraId="5B92D189" w14:textId="77777777" w:rsidR="00B95D90" w:rsidRPr="0050431F" w:rsidRDefault="00B95D90" w:rsidP="00EB0F3C">
      <w:pPr>
        <w:pStyle w:val="TH"/>
        <w:rPr>
          <w:rFonts w:cs="v5.0.0"/>
        </w:rPr>
      </w:pPr>
      <w:r w:rsidRPr="0050431F">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rPr>
            <w:rFonts w:cs="v5.0.0"/>
          </w:rPr>
          <w:t>6.6.</w:t>
        </w:r>
        <w:r w:rsidRPr="0050431F">
          <w:rPr>
            <w:rFonts w:cs="v5.0.0"/>
            <w:lang w:eastAsia="zh-CN"/>
          </w:rPr>
          <w:t>1</w:t>
        </w:r>
      </w:smartTag>
      <w:r w:rsidRPr="0050431F">
        <w:rPr>
          <w:rFonts w:cs="v5.0.0"/>
        </w:rPr>
        <w:t>.</w:t>
      </w:r>
      <w:r w:rsidRPr="0050431F">
        <w:rPr>
          <w:rFonts w:cs="v5.0.0"/>
          <w:lang w:eastAsia="zh-CN"/>
        </w:rPr>
        <w:t>5</w:t>
      </w:r>
      <w:r w:rsidRPr="0050431F">
        <w:rPr>
          <w:rFonts w:cs="v5.0.0"/>
        </w:rPr>
        <w:t>.</w:t>
      </w:r>
      <w:r w:rsidRPr="0050431F">
        <w:rPr>
          <w:rFonts w:cs="v5.0.0"/>
          <w:lang w:eastAsia="zh-CN"/>
        </w:rPr>
        <w:t>5</w:t>
      </w:r>
      <w:r w:rsidRPr="0050431F">
        <w:rPr>
          <w:rFonts w:cs="v5.0.0"/>
        </w:rPr>
        <w:t>-</w:t>
      </w:r>
      <w:r w:rsidRPr="0050431F">
        <w:rPr>
          <w:rFonts w:cs="v5.0.0"/>
          <w:lang w:eastAsia="zh-CN"/>
        </w:rPr>
        <w:t>3</w:t>
      </w:r>
      <w:r w:rsidRPr="0050431F">
        <w:rPr>
          <w:rFonts w:cs="v5.0.0"/>
        </w:rPr>
        <w:t xml:space="preserve">: </w:t>
      </w:r>
      <w:r w:rsidR="00C65D36" w:rsidRPr="0050431F">
        <w:rPr>
          <w:rFonts w:cs="v5.0.0"/>
        </w:rPr>
        <w:t xml:space="preserve">Additional </w:t>
      </w:r>
      <w:r w:rsidRPr="0050431F">
        <w:t xml:space="preserve">BS Spurious emissions limits for Band </w:t>
      </w:r>
      <w:r w:rsidRPr="0050431F">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5D90" w:rsidRPr="0050431F" w14:paraId="6B847E5C" w14:textId="77777777">
        <w:trPr>
          <w:cantSplit/>
          <w:jc w:val="center"/>
        </w:trPr>
        <w:tc>
          <w:tcPr>
            <w:tcW w:w="2376" w:type="dxa"/>
          </w:tcPr>
          <w:p w14:paraId="2A7D6876" w14:textId="77777777" w:rsidR="00B95D90" w:rsidRPr="0050431F" w:rsidRDefault="00B95D90" w:rsidP="00C737DC">
            <w:pPr>
              <w:pStyle w:val="TAH"/>
              <w:rPr>
                <w:rFonts w:cs="v5.0.0"/>
                <w:lang w:eastAsia="en-US"/>
              </w:rPr>
            </w:pPr>
            <w:r w:rsidRPr="0050431F">
              <w:rPr>
                <w:rFonts w:cs="v5.0.0"/>
                <w:lang w:eastAsia="en-US"/>
              </w:rPr>
              <w:t>Frequency range</w:t>
            </w:r>
          </w:p>
        </w:tc>
        <w:tc>
          <w:tcPr>
            <w:tcW w:w="1276" w:type="dxa"/>
          </w:tcPr>
          <w:p w14:paraId="281D3BBA" w14:textId="77777777" w:rsidR="00B95D90" w:rsidRPr="0050431F" w:rsidRDefault="00B95D90" w:rsidP="00C737DC">
            <w:pPr>
              <w:pStyle w:val="TAH"/>
              <w:rPr>
                <w:rFonts w:cs="v5.0.0"/>
                <w:lang w:eastAsia="en-US"/>
              </w:rPr>
            </w:pPr>
            <w:r w:rsidRPr="0050431F">
              <w:rPr>
                <w:rFonts w:cs="v5.0.0"/>
                <w:lang w:eastAsia="en-US"/>
              </w:rPr>
              <w:t>Maximum Level</w:t>
            </w:r>
          </w:p>
        </w:tc>
        <w:tc>
          <w:tcPr>
            <w:tcW w:w="1418" w:type="dxa"/>
          </w:tcPr>
          <w:p w14:paraId="048925A4" w14:textId="77777777" w:rsidR="00B95D90" w:rsidRPr="0050431F" w:rsidRDefault="00B95D90" w:rsidP="00C737DC">
            <w:pPr>
              <w:pStyle w:val="TAH"/>
              <w:rPr>
                <w:rFonts w:cs="v5.0.0"/>
                <w:lang w:eastAsia="en-US"/>
              </w:rPr>
            </w:pPr>
            <w:r w:rsidRPr="0050431F">
              <w:rPr>
                <w:rFonts w:cs="v5.0.0"/>
                <w:lang w:eastAsia="en-US"/>
              </w:rPr>
              <w:t>Measurement Bandwidth</w:t>
            </w:r>
          </w:p>
        </w:tc>
        <w:tc>
          <w:tcPr>
            <w:tcW w:w="1956" w:type="dxa"/>
          </w:tcPr>
          <w:p w14:paraId="1C75BA9B" w14:textId="77777777" w:rsidR="00B95D90" w:rsidRPr="0050431F" w:rsidRDefault="00B95D90" w:rsidP="00C737DC">
            <w:pPr>
              <w:pStyle w:val="TAH"/>
              <w:rPr>
                <w:rFonts w:cs="v5.0.0"/>
                <w:lang w:eastAsia="en-US"/>
              </w:rPr>
            </w:pPr>
            <w:r w:rsidRPr="0050431F">
              <w:rPr>
                <w:rFonts w:cs="v5.0.0"/>
                <w:lang w:eastAsia="en-US"/>
              </w:rPr>
              <w:t>Note</w:t>
            </w:r>
          </w:p>
        </w:tc>
      </w:tr>
      <w:tr w:rsidR="00B95D90" w:rsidRPr="0050431F" w14:paraId="3C313724" w14:textId="77777777">
        <w:trPr>
          <w:cantSplit/>
          <w:jc w:val="center"/>
        </w:trPr>
        <w:tc>
          <w:tcPr>
            <w:tcW w:w="2376" w:type="dxa"/>
          </w:tcPr>
          <w:p w14:paraId="54F07626" w14:textId="77777777" w:rsidR="00B95D90" w:rsidRPr="0050431F" w:rsidRDefault="00B95D90" w:rsidP="00C737DC">
            <w:pPr>
              <w:pStyle w:val="TAC"/>
              <w:rPr>
                <w:rFonts w:cs="v5.0.0"/>
                <w:lang w:eastAsia="en-US"/>
              </w:rPr>
            </w:pPr>
            <w:r w:rsidRPr="0050431F">
              <w:rPr>
                <w:rFonts w:cs="Arial"/>
                <w:noProof/>
                <w:szCs w:val="21"/>
                <w:lang w:eastAsia="en-US"/>
              </w:rPr>
              <w:t>2505MHz – 2535MHz</w:t>
            </w:r>
          </w:p>
        </w:tc>
        <w:tc>
          <w:tcPr>
            <w:tcW w:w="1276" w:type="dxa"/>
          </w:tcPr>
          <w:p w14:paraId="27F16AD8" w14:textId="77777777" w:rsidR="00B95D90" w:rsidRPr="0050431F" w:rsidRDefault="00B95D90" w:rsidP="00C737DC">
            <w:pPr>
              <w:pStyle w:val="TAC"/>
              <w:rPr>
                <w:rFonts w:cs="v5.0.0"/>
                <w:lang w:eastAsia="en-US"/>
              </w:rPr>
            </w:pPr>
            <w:r w:rsidRPr="0050431F">
              <w:rPr>
                <w:rFonts w:cs="Arial"/>
                <w:noProof/>
                <w:szCs w:val="21"/>
                <w:lang w:eastAsia="en-US"/>
              </w:rPr>
              <w:t>-42dBm</w:t>
            </w:r>
          </w:p>
        </w:tc>
        <w:tc>
          <w:tcPr>
            <w:tcW w:w="1418" w:type="dxa"/>
          </w:tcPr>
          <w:p w14:paraId="739CAE8B" w14:textId="77777777" w:rsidR="00B95D90" w:rsidRPr="0050431F" w:rsidRDefault="00B95D90" w:rsidP="00C737DC">
            <w:pPr>
              <w:pStyle w:val="TAC"/>
              <w:rPr>
                <w:rFonts w:cs="v5.0.0"/>
                <w:lang w:eastAsia="zh-CN"/>
              </w:rPr>
            </w:pPr>
            <w:r w:rsidRPr="0050431F">
              <w:rPr>
                <w:rFonts w:cs="v5.0.0"/>
                <w:lang w:eastAsia="zh-CN"/>
              </w:rPr>
              <w:t>1 MHz</w:t>
            </w:r>
          </w:p>
        </w:tc>
        <w:tc>
          <w:tcPr>
            <w:tcW w:w="1956" w:type="dxa"/>
          </w:tcPr>
          <w:p w14:paraId="5CE0EEAC" w14:textId="77777777" w:rsidR="00B95D90" w:rsidRPr="0050431F" w:rsidRDefault="00B95D90" w:rsidP="00C737DC">
            <w:pPr>
              <w:pStyle w:val="TAC"/>
              <w:rPr>
                <w:rFonts w:cs="v5.0.0"/>
                <w:lang w:eastAsia="en-US"/>
              </w:rPr>
            </w:pPr>
          </w:p>
        </w:tc>
      </w:tr>
      <w:tr w:rsidR="00B95D90" w:rsidRPr="0050431F" w14:paraId="41930CDE" w14:textId="77777777">
        <w:trPr>
          <w:cantSplit/>
          <w:jc w:val="center"/>
        </w:trPr>
        <w:tc>
          <w:tcPr>
            <w:tcW w:w="2376" w:type="dxa"/>
          </w:tcPr>
          <w:p w14:paraId="471D472E" w14:textId="77777777" w:rsidR="00B95D90" w:rsidRPr="0050431F" w:rsidRDefault="00B95D90" w:rsidP="00C737DC">
            <w:pPr>
              <w:pStyle w:val="TAC"/>
              <w:rPr>
                <w:rFonts w:cs="Arial"/>
                <w:noProof/>
                <w:szCs w:val="21"/>
                <w:lang w:eastAsia="en-US"/>
              </w:rPr>
            </w:pPr>
            <w:r w:rsidRPr="0050431F">
              <w:rPr>
                <w:rFonts w:cs="Arial"/>
                <w:noProof/>
                <w:szCs w:val="21"/>
                <w:lang w:eastAsia="en-US"/>
              </w:rPr>
              <w:t xml:space="preserve">2535MHz – </w:t>
            </w:r>
            <w:r w:rsidR="008C1206" w:rsidRPr="0050431F">
              <w:rPr>
                <w:rFonts w:cs="Arial"/>
                <w:noProof/>
                <w:szCs w:val="21"/>
                <w:lang w:eastAsia="en-US"/>
              </w:rPr>
              <w:t>2655MHz</w:t>
            </w:r>
          </w:p>
        </w:tc>
        <w:tc>
          <w:tcPr>
            <w:tcW w:w="1276" w:type="dxa"/>
          </w:tcPr>
          <w:p w14:paraId="49408727" w14:textId="77777777" w:rsidR="00B95D90" w:rsidRPr="0050431F" w:rsidRDefault="00B95D90" w:rsidP="00C737DC">
            <w:pPr>
              <w:pStyle w:val="TAC"/>
              <w:rPr>
                <w:rFonts w:cs="Arial"/>
                <w:noProof/>
                <w:szCs w:val="21"/>
                <w:lang w:eastAsia="zh-CN"/>
              </w:rPr>
            </w:pPr>
            <w:r w:rsidRPr="0050431F">
              <w:rPr>
                <w:rFonts w:cs="Arial"/>
                <w:noProof/>
                <w:szCs w:val="21"/>
                <w:lang w:eastAsia="en-US"/>
              </w:rPr>
              <w:t>-22dBm</w:t>
            </w:r>
          </w:p>
        </w:tc>
        <w:tc>
          <w:tcPr>
            <w:tcW w:w="1418" w:type="dxa"/>
          </w:tcPr>
          <w:p w14:paraId="4B8DBC08" w14:textId="77777777" w:rsidR="00B95D90" w:rsidRPr="0050431F" w:rsidRDefault="00B95D90" w:rsidP="00C737DC">
            <w:pPr>
              <w:pStyle w:val="TAC"/>
              <w:rPr>
                <w:rFonts w:cs="v5.0.0"/>
                <w:lang w:eastAsia="en-US"/>
              </w:rPr>
            </w:pPr>
            <w:r w:rsidRPr="0050431F">
              <w:rPr>
                <w:rFonts w:cs="v5.0.0"/>
                <w:lang w:eastAsia="zh-CN"/>
              </w:rPr>
              <w:t>1 MHz</w:t>
            </w:r>
          </w:p>
        </w:tc>
        <w:tc>
          <w:tcPr>
            <w:tcW w:w="1956" w:type="dxa"/>
          </w:tcPr>
          <w:p w14:paraId="17736915" w14:textId="77777777" w:rsidR="00B95D90" w:rsidRPr="0050431F" w:rsidRDefault="00B95D90" w:rsidP="00C737DC">
            <w:pPr>
              <w:pStyle w:val="TAC"/>
              <w:jc w:val="left"/>
              <w:rPr>
                <w:rFonts w:cs="v5.0.0"/>
                <w:lang w:eastAsia="zh-CN"/>
              </w:rPr>
            </w:pPr>
            <w:r w:rsidRPr="0050431F">
              <w:rPr>
                <w:rFonts w:cs="v5.0.0"/>
                <w:lang w:eastAsia="en-US"/>
              </w:rPr>
              <w:t xml:space="preserve">Applicable at offsets </w:t>
            </w:r>
            <w:r w:rsidRPr="0050431F">
              <w:rPr>
                <w:rFonts w:cs="Arial"/>
                <w:lang w:eastAsia="en-US"/>
              </w:rPr>
              <w:t>≥</w:t>
            </w:r>
            <w:r w:rsidRPr="0050431F">
              <w:rPr>
                <w:rFonts w:cs="v5.0.0"/>
                <w:lang w:eastAsia="en-US"/>
              </w:rPr>
              <w:t xml:space="preserve"> 250% of channel bandwidth from carrier frequency</w:t>
            </w:r>
          </w:p>
        </w:tc>
      </w:tr>
      <w:tr w:rsidR="00C65D36" w:rsidRPr="0050431F" w14:paraId="512C7B88" w14:textId="77777777">
        <w:trPr>
          <w:cantSplit/>
          <w:jc w:val="center"/>
        </w:trPr>
        <w:tc>
          <w:tcPr>
            <w:tcW w:w="7026" w:type="dxa"/>
            <w:gridSpan w:val="4"/>
          </w:tcPr>
          <w:p w14:paraId="41616A01" w14:textId="77777777" w:rsidR="00C65D36" w:rsidRPr="0050431F" w:rsidRDefault="00C65D36" w:rsidP="00C65D36">
            <w:pPr>
              <w:pStyle w:val="TAN"/>
              <w:rPr>
                <w:rFonts w:cs="v5.0.0"/>
                <w:lang w:eastAsia="en-US"/>
              </w:rPr>
            </w:pPr>
            <w:r w:rsidRPr="0050431F">
              <w:rPr>
                <w:rFonts w:cs="Arial"/>
                <w:lang w:eastAsia="en-US"/>
              </w:rPr>
              <w:t>NOTE:</w:t>
            </w:r>
            <w:r w:rsidRPr="0050431F">
              <w:rPr>
                <w:rFonts w:cs="Arial"/>
                <w:lang w:eastAsia="en-US"/>
              </w:rPr>
              <w:tab/>
              <w:t>This requirement applies for 10 or 20 MHz E-UTRA carriers allocated within 2545-2575MHz</w:t>
            </w:r>
            <w:r w:rsidR="008C1206" w:rsidRPr="0050431F">
              <w:rPr>
                <w:rFonts w:cs="Arial"/>
                <w:lang w:eastAsia="en-US"/>
              </w:rPr>
              <w:t xml:space="preserve"> or 2595-2645MHz</w:t>
            </w:r>
            <w:r w:rsidRPr="0050431F">
              <w:rPr>
                <w:rFonts w:cs="Arial"/>
                <w:lang w:eastAsia="en-US"/>
              </w:rPr>
              <w:t>.</w:t>
            </w:r>
          </w:p>
        </w:tc>
      </w:tr>
    </w:tbl>
    <w:p w14:paraId="328C0213" w14:textId="77777777" w:rsidR="00B95D90" w:rsidRPr="0050431F" w:rsidRDefault="00B95D90" w:rsidP="00683B6A"/>
    <w:p w14:paraId="40385B6F" w14:textId="77777777" w:rsidR="00683B6A" w:rsidRPr="0050431F" w:rsidRDefault="00683B6A" w:rsidP="00683B6A">
      <w:r w:rsidRPr="0050431F">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4D188492" w14:textId="77777777" w:rsidR="000715EC" w:rsidRPr="0050431F" w:rsidRDefault="000715EC" w:rsidP="000715EC">
      <w:pPr>
        <w:rPr>
          <w:rFonts w:cs="v5.0.0"/>
          <w:lang w:eastAsia="zh-CN"/>
        </w:rPr>
      </w:pPr>
      <w:r w:rsidRPr="0050431F">
        <w:rPr>
          <w:rFonts w:cs="v5.0.0"/>
        </w:rPr>
        <w:t>The following requirement may apply to BS operating in Band 30 in certain regions.</w:t>
      </w:r>
      <w:r w:rsidRPr="0050431F">
        <w:t xml:space="preserve"> This requirement is also applicable at the frequency range from 10 MHz below the lowest frequency of the BS downlink operating band up to 10 MHz above the highest frequency of the BS downlink operating band.</w:t>
      </w:r>
    </w:p>
    <w:p w14:paraId="40A2A750" w14:textId="77777777" w:rsidR="000715EC" w:rsidRPr="0050431F" w:rsidRDefault="000715EC" w:rsidP="000715EC">
      <w:r w:rsidRPr="0050431F">
        <w:t>The power of any spurious emission shall not exceed:</w:t>
      </w:r>
    </w:p>
    <w:p w14:paraId="3AF96C79" w14:textId="77777777" w:rsidR="000715EC" w:rsidRPr="0050431F" w:rsidRDefault="000715EC" w:rsidP="00EB0F3C">
      <w:pPr>
        <w:pStyle w:val="TH"/>
        <w:rPr>
          <w:rFonts w:cs="v5.0.0"/>
        </w:rPr>
      </w:pPr>
      <w:r w:rsidRPr="0050431F">
        <w:rPr>
          <w:rFonts w:cs="v5.0.0"/>
        </w:rPr>
        <w:t>Table 6.6.</w:t>
      </w:r>
      <w:r w:rsidRPr="0050431F">
        <w:rPr>
          <w:rFonts w:cs="v5.0.0"/>
          <w:lang w:eastAsia="zh-CN"/>
        </w:rPr>
        <w:t>1</w:t>
      </w:r>
      <w:r w:rsidRPr="0050431F">
        <w:rPr>
          <w:rFonts w:cs="v5.0.0"/>
        </w:rPr>
        <w:t>.5.5-</w:t>
      </w:r>
      <w:r w:rsidRPr="0050431F">
        <w:rPr>
          <w:rFonts w:cs="v5.0.0"/>
          <w:lang w:eastAsia="zh-CN"/>
        </w:rPr>
        <w:t>4</w:t>
      </w:r>
      <w:r w:rsidRPr="0050431F">
        <w:rPr>
          <w:rFonts w:cs="v5.0.0"/>
        </w:rPr>
        <w:t xml:space="preserve">: Additional </w:t>
      </w:r>
      <w:r w:rsidRPr="0050431F">
        <w:t xml:space="preserve">BS Spurious emissions limits for Band </w:t>
      </w:r>
      <w:r w:rsidRPr="0050431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715EC" w:rsidRPr="0050431F" w14:paraId="41821C9E" w14:textId="77777777">
        <w:trPr>
          <w:cantSplit/>
          <w:jc w:val="center"/>
        </w:trPr>
        <w:tc>
          <w:tcPr>
            <w:tcW w:w="2376" w:type="dxa"/>
          </w:tcPr>
          <w:p w14:paraId="0DC33195" w14:textId="77777777" w:rsidR="000715EC" w:rsidRPr="0050431F" w:rsidRDefault="000715EC" w:rsidP="000715EC">
            <w:pPr>
              <w:pStyle w:val="TAH"/>
              <w:rPr>
                <w:rFonts w:cs="v5.0.0"/>
                <w:lang w:eastAsia="en-US"/>
              </w:rPr>
            </w:pPr>
            <w:r w:rsidRPr="0050431F">
              <w:rPr>
                <w:rFonts w:cs="v5.0.0"/>
                <w:lang w:eastAsia="en-US"/>
              </w:rPr>
              <w:t>Frequency range</w:t>
            </w:r>
          </w:p>
        </w:tc>
        <w:tc>
          <w:tcPr>
            <w:tcW w:w="1276" w:type="dxa"/>
          </w:tcPr>
          <w:p w14:paraId="1451C985" w14:textId="77777777" w:rsidR="000715EC" w:rsidRPr="0050431F" w:rsidRDefault="000715EC" w:rsidP="000715EC">
            <w:pPr>
              <w:pStyle w:val="TAH"/>
              <w:rPr>
                <w:rFonts w:cs="v5.0.0"/>
                <w:lang w:eastAsia="en-US"/>
              </w:rPr>
            </w:pPr>
            <w:r w:rsidRPr="0050431F">
              <w:rPr>
                <w:rFonts w:cs="v5.0.0"/>
                <w:lang w:eastAsia="en-US"/>
              </w:rPr>
              <w:t>Maximum Level</w:t>
            </w:r>
          </w:p>
        </w:tc>
        <w:tc>
          <w:tcPr>
            <w:tcW w:w="1418" w:type="dxa"/>
          </w:tcPr>
          <w:p w14:paraId="20ACA31F" w14:textId="77777777" w:rsidR="000715EC" w:rsidRPr="0050431F" w:rsidRDefault="000715EC" w:rsidP="000715EC">
            <w:pPr>
              <w:pStyle w:val="TAH"/>
              <w:rPr>
                <w:rFonts w:cs="v5.0.0"/>
                <w:lang w:eastAsia="en-US"/>
              </w:rPr>
            </w:pPr>
            <w:r w:rsidRPr="0050431F">
              <w:rPr>
                <w:rFonts w:cs="v5.0.0"/>
                <w:lang w:eastAsia="en-US"/>
              </w:rPr>
              <w:t>Measurement Bandwidth</w:t>
            </w:r>
          </w:p>
        </w:tc>
        <w:tc>
          <w:tcPr>
            <w:tcW w:w="1956" w:type="dxa"/>
          </w:tcPr>
          <w:p w14:paraId="19FAB1C2" w14:textId="77777777" w:rsidR="000715EC" w:rsidRPr="0050431F" w:rsidRDefault="000715EC" w:rsidP="000715EC">
            <w:pPr>
              <w:pStyle w:val="TAH"/>
              <w:rPr>
                <w:rFonts w:cs="v5.0.0"/>
                <w:lang w:eastAsia="en-US"/>
              </w:rPr>
            </w:pPr>
            <w:r w:rsidRPr="0050431F">
              <w:rPr>
                <w:rFonts w:cs="v5.0.0"/>
                <w:lang w:eastAsia="en-US"/>
              </w:rPr>
              <w:t>Note</w:t>
            </w:r>
          </w:p>
        </w:tc>
      </w:tr>
      <w:tr w:rsidR="000715EC" w:rsidRPr="0050431F" w14:paraId="5A1267D3" w14:textId="77777777">
        <w:trPr>
          <w:cantSplit/>
          <w:jc w:val="center"/>
        </w:trPr>
        <w:tc>
          <w:tcPr>
            <w:tcW w:w="2376" w:type="dxa"/>
          </w:tcPr>
          <w:p w14:paraId="3790BBA1" w14:textId="77777777" w:rsidR="000715EC" w:rsidRPr="0050431F" w:rsidRDefault="000715EC" w:rsidP="000715EC">
            <w:pPr>
              <w:pStyle w:val="TAC"/>
              <w:rPr>
                <w:rFonts w:cs="v5.0.0"/>
                <w:lang w:eastAsia="en-US"/>
              </w:rPr>
            </w:pPr>
            <w:r w:rsidRPr="0050431F">
              <w:rPr>
                <w:rFonts w:cs="Arial"/>
                <w:noProof/>
                <w:lang w:eastAsia="en-US"/>
              </w:rPr>
              <w:t>2200MHz – 2345MHz</w:t>
            </w:r>
          </w:p>
        </w:tc>
        <w:tc>
          <w:tcPr>
            <w:tcW w:w="1276" w:type="dxa"/>
          </w:tcPr>
          <w:p w14:paraId="467AEE59" w14:textId="77777777" w:rsidR="000715EC" w:rsidRPr="0050431F" w:rsidRDefault="000715EC" w:rsidP="000715EC">
            <w:pPr>
              <w:pStyle w:val="TAC"/>
              <w:rPr>
                <w:rFonts w:cs="Arial"/>
                <w:noProof/>
                <w:lang w:eastAsia="en-US"/>
              </w:rPr>
            </w:pPr>
            <w:r w:rsidRPr="0050431F">
              <w:rPr>
                <w:rFonts w:cs="Arial"/>
                <w:noProof/>
                <w:lang w:eastAsia="en-US"/>
              </w:rPr>
              <w:t>-45dBm</w:t>
            </w:r>
          </w:p>
        </w:tc>
        <w:tc>
          <w:tcPr>
            <w:tcW w:w="1418" w:type="dxa"/>
          </w:tcPr>
          <w:p w14:paraId="7516A485"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00B27A81" w14:textId="77777777" w:rsidR="000715EC" w:rsidRPr="0050431F" w:rsidRDefault="000715EC" w:rsidP="000715EC">
            <w:pPr>
              <w:pStyle w:val="TAC"/>
              <w:rPr>
                <w:rFonts w:cs="v5.0.0"/>
                <w:lang w:eastAsia="en-US"/>
              </w:rPr>
            </w:pPr>
          </w:p>
        </w:tc>
      </w:tr>
      <w:tr w:rsidR="000715EC" w:rsidRPr="0050431F" w14:paraId="195675BC" w14:textId="77777777">
        <w:trPr>
          <w:cantSplit/>
          <w:jc w:val="center"/>
        </w:trPr>
        <w:tc>
          <w:tcPr>
            <w:tcW w:w="2376" w:type="dxa"/>
          </w:tcPr>
          <w:p w14:paraId="0F25F601" w14:textId="77777777" w:rsidR="000715EC" w:rsidRPr="0050431F" w:rsidRDefault="000715EC" w:rsidP="000715EC">
            <w:pPr>
              <w:pStyle w:val="TAC"/>
              <w:rPr>
                <w:rFonts w:cs="v5.0.0"/>
                <w:lang w:eastAsia="en-US"/>
              </w:rPr>
            </w:pPr>
            <w:r w:rsidRPr="0050431F">
              <w:rPr>
                <w:rFonts w:cs="Arial"/>
                <w:noProof/>
                <w:lang w:eastAsia="en-US"/>
              </w:rPr>
              <w:t>2362.5MHz – 2365MHz</w:t>
            </w:r>
          </w:p>
        </w:tc>
        <w:tc>
          <w:tcPr>
            <w:tcW w:w="1276" w:type="dxa"/>
          </w:tcPr>
          <w:p w14:paraId="3E5B35F7" w14:textId="77777777" w:rsidR="000715EC" w:rsidRPr="0050431F" w:rsidRDefault="000715EC" w:rsidP="000715EC">
            <w:pPr>
              <w:pStyle w:val="TAC"/>
              <w:rPr>
                <w:rFonts w:cs="Arial"/>
                <w:noProof/>
                <w:lang w:eastAsia="en-US"/>
              </w:rPr>
            </w:pPr>
            <w:r w:rsidRPr="0050431F">
              <w:rPr>
                <w:rFonts w:cs="Arial"/>
                <w:noProof/>
                <w:lang w:eastAsia="en-US"/>
              </w:rPr>
              <w:t>-25dBm</w:t>
            </w:r>
          </w:p>
        </w:tc>
        <w:tc>
          <w:tcPr>
            <w:tcW w:w="1418" w:type="dxa"/>
          </w:tcPr>
          <w:p w14:paraId="4C322803"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B35C86B" w14:textId="77777777" w:rsidR="000715EC" w:rsidRPr="0050431F" w:rsidRDefault="000715EC" w:rsidP="000715EC">
            <w:pPr>
              <w:pStyle w:val="TAC"/>
              <w:rPr>
                <w:rFonts w:cs="v5.0.0"/>
                <w:lang w:eastAsia="en-US"/>
              </w:rPr>
            </w:pPr>
          </w:p>
        </w:tc>
      </w:tr>
      <w:tr w:rsidR="000715EC" w:rsidRPr="0050431F" w14:paraId="2E32D9B2" w14:textId="77777777">
        <w:trPr>
          <w:cantSplit/>
          <w:jc w:val="center"/>
        </w:trPr>
        <w:tc>
          <w:tcPr>
            <w:tcW w:w="2376" w:type="dxa"/>
          </w:tcPr>
          <w:p w14:paraId="24EF5E01" w14:textId="77777777" w:rsidR="000715EC" w:rsidRPr="0050431F" w:rsidRDefault="000715EC" w:rsidP="000715EC">
            <w:pPr>
              <w:pStyle w:val="TAC"/>
              <w:rPr>
                <w:rFonts w:cs="v5.0.0"/>
                <w:lang w:eastAsia="en-US"/>
              </w:rPr>
            </w:pPr>
            <w:r w:rsidRPr="0050431F">
              <w:rPr>
                <w:rFonts w:cs="Arial"/>
                <w:noProof/>
                <w:lang w:eastAsia="en-US"/>
              </w:rPr>
              <w:t>2365MHz – 2367.5MHz</w:t>
            </w:r>
          </w:p>
        </w:tc>
        <w:tc>
          <w:tcPr>
            <w:tcW w:w="1276" w:type="dxa"/>
          </w:tcPr>
          <w:p w14:paraId="0DF60264" w14:textId="77777777" w:rsidR="000715EC" w:rsidRPr="0050431F" w:rsidRDefault="000715EC" w:rsidP="000715EC">
            <w:pPr>
              <w:pStyle w:val="TAC"/>
              <w:rPr>
                <w:rFonts w:cs="Arial"/>
                <w:noProof/>
                <w:lang w:eastAsia="en-US"/>
              </w:rPr>
            </w:pPr>
            <w:r w:rsidRPr="0050431F">
              <w:rPr>
                <w:rFonts w:cs="Arial"/>
                <w:noProof/>
                <w:lang w:eastAsia="en-US"/>
              </w:rPr>
              <w:t>-40dBm</w:t>
            </w:r>
          </w:p>
        </w:tc>
        <w:tc>
          <w:tcPr>
            <w:tcW w:w="1418" w:type="dxa"/>
          </w:tcPr>
          <w:p w14:paraId="31C66862"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239F37F8" w14:textId="77777777" w:rsidR="000715EC" w:rsidRPr="0050431F" w:rsidRDefault="000715EC" w:rsidP="000715EC">
            <w:pPr>
              <w:pStyle w:val="TAC"/>
              <w:rPr>
                <w:rFonts w:cs="v5.0.0"/>
                <w:lang w:eastAsia="en-US"/>
              </w:rPr>
            </w:pPr>
          </w:p>
        </w:tc>
      </w:tr>
      <w:tr w:rsidR="000715EC" w:rsidRPr="0050431F" w14:paraId="7CB397C3" w14:textId="77777777">
        <w:trPr>
          <w:cantSplit/>
          <w:jc w:val="center"/>
        </w:trPr>
        <w:tc>
          <w:tcPr>
            <w:tcW w:w="2376" w:type="dxa"/>
          </w:tcPr>
          <w:p w14:paraId="6FD648C5" w14:textId="77777777" w:rsidR="000715EC" w:rsidRPr="0050431F" w:rsidRDefault="000715EC" w:rsidP="000715EC">
            <w:pPr>
              <w:pStyle w:val="TAC"/>
              <w:rPr>
                <w:rFonts w:cs="v5.0.0"/>
                <w:lang w:eastAsia="en-US"/>
              </w:rPr>
            </w:pPr>
            <w:r w:rsidRPr="0050431F">
              <w:rPr>
                <w:rFonts w:cs="Arial"/>
                <w:noProof/>
                <w:lang w:eastAsia="en-US"/>
              </w:rPr>
              <w:t>2367.5MHz – 2370MHz</w:t>
            </w:r>
          </w:p>
        </w:tc>
        <w:tc>
          <w:tcPr>
            <w:tcW w:w="1276" w:type="dxa"/>
          </w:tcPr>
          <w:p w14:paraId="0AB295DF" w14:textId="77777777" w:rsidR="000715EC" w:rsidRPr="0050431F" w:rsidRDefault="000715EC" w:rsidP="000715EC">
            <w:pPr>
              <w:pStyle w:val="TAC"/>
              <w:rPr>
                <w:rFonts w:cs="Arial"/>
                <w:noProof/>
                <w:lang w:eastAsia="en-US"/>
              </w:rPr>
            </w:pPr>
            <w:r w:rsidRPr="0050431F">
              <w:rPr>
                <w:rFonts w:cs="Arial"/>
                <w:noProof/>
                <w:lang w:eastAsia="en-US"/>
              </w:rPr>
              <w:t>-42dBm</w:t>
            </w:r>
          </w:p>
        </w:tc>
        <w:tc>
          <w:tcPr>
            <w:tcW w:w="1418" w:type="dxa"/>
          </w:tcPr>
          <w:p w14:paraId="002C397F"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BA67A6E" w14:textId="77777777" w:rsidR="000715EC" w:rsidRPr="0050431F" w:rsidRDefault="000715EC" w:rsidP="000715EC">
            <w:pPr>
              <w:pStyle w:val="TAC"/>
              <w:rPr>
                <w:rFonts w:cs="v5.0.0"/>
                <w:lang w:eastAsia="en-US"/>
              </w:rPr>
            </w:pPr>
          </w:p>
        </w:tc>
      </w:tr>
      <w:tr w:rsidR="000715EC" w:rsidRPr="0050431F" w14:paraId="4C6472BC" w14:textId="77777777">
        <w:trPr>
          <w:cantSplit/>
          <w:jc w:val="center"/>
        </w:trPr>
        <w:tc>
          <w:tcPr>
            <w:tcW w:w="2376" w:type="dxa"/>
          </w:tcPr>
          <w:p w14:paraId="10D21F36" w14:textId="77777777" w:rsidR="000715EC" w:rsidRPr="0050431F" w:rsidRDefault="000715EC" w:rsidP="000715EC">
            <w:pPr>
              <w:pStyle w:val="TAC"/>
              <w:rPr>
                <w:rFonts w:cs="v5.0.0"/>
                <w:lang w:eastAsia="en-US"/>
              </w:rPr>
            </w:pPr>
            <w:r w:rsidRPr="0050431F">
              <w:rPr>
                <w:rFonts w:cs="Arial"/>
                <w:noProof/>
                <w:lang w:eastAsia="en-US"/>
              </w:rPr>
              <w:t>2370MHz – 2395MHz</w:t>
            </w:r>
          </w:p>
        </w:tc>
        <w:tc>
          <w:tcPr>
            <w:tcW w:w="1276" w:type="dxa"/>
          </w:tcPr>
          <w:p w14:paraId="68040865" w14:textId="77777777" w:rsidR="000715EC" w:rsidRPr="0050431F" w:rsidRDefault="000715EC" w:rsidP="000715EC">
            <w:pPr>
              <w:pStyle w:val="TAC"/>
              <w:rPr>
                <w:rFonts w:cs="Arial"/>
                <w:noProof/>
                <w:lang w:eastAsia="en-US"/>
              </w:rPr>
            </w:pPr>
            <w:r w:rsidRPr="0050431F">
              <w:rPr>
                <w:rFonts w:cs="Arial"/>
                <w:noProof/>
                <w:lang w:eastAsia="en-US"/>
              </w:rPr>
              <w:t>-45dBm</w:t>
            </w:r>
          </w:p>
        </w:tc>
        <w:tc>
          <w:tcPr>
            <w:tcW w:w="1418" w:type="dxa"/>
          </w:tcPr>
          <w:p w14:paraId="7DC30A37"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E6BE607" w14:textId="77777777" w:rsidR="000715EC" w:rsidRPr="0050431F" w:rsidRDefault="000715EC" w:rsidP="000715EC">
            <w:pPr>
              <w:pStyle w:val="TAC"/>
              <w:rPr>
                <w:rFonts w:cs="v5.0.0"/>
                <w:lang w:eastAsia="en-US"/>
              </w:rPr>
            </w:pPr>
          </w:p>
        </w:tc>
      </w:tr>
    </w:tbl>
    <w:p w14:paraId="4492681E" w14:textId="77777777" w:rsidR="00E17C26" w:rsidRPr="0050431F" w:rsidRDefault="00E17C26" w:rsidP="00E17C26">
      <w:pPr>
        <w:rPr>
          <w:lang w:eastAsia="zh-CN"/>
        </w:rPr>
      </w:pPr>
    </w:p>
    <w:p w14:paraId="3FB12E3A" w14:textId="77777777" w:rsidR="00E17C26" w:rsidRPr="0050431F" w:rsidRDefault="00E17C26" w:rsidP="00E17C26">
      <w:r w:rsidRPr="0050431F">
        <w:rPr>
          <w:lang w:eastAsia="zh-CN"/>
        </w:rPr>
        <w:t>I</w:t>
      </w:r>
      <w:r w:rsidRPr="0050431F">
        <w:t xml:space="preserve">n certain regions </w:t>
      </w:r>
      <w:r w:rsidRPr="0050431F">
        <w:rPr>
          <w:lang w:eastAsia="zh-CN"/>
        </w:rPr>
        <w:t>t</w:t>
      </w:r>
      <w:r w:rsidRPr="0050431F">
        <w:t>he following requirement may apply to E-UTRA BS operating in Band 4</w:t>
      </w:r>
      <w:r w:rsidRPr="0050431F">
        <w:rPr>
          <w:lang w:eastAsia="zh-CN"/>
        </w:rPr>
        <w:t>5</w:t>
      </w:r>
      <w:r w:rsidRPr="0050431F">
        <w:t>. Emissions shall not exceed the maximum levels specified in Table 6.6.</w:t>
      </w:r>
      <w:r w:rsidRPr="0050431F">
        <w:rPr>
          <w:lang w:eastAsia="zh-CN"/>
        </w:rPr>
        <w:t>1.5.5</w:t>
      </w:r>
      <w:r w:rsidRPr="0050431F">
        <w:t>-</w:t>
      </w:r>
      <w:r w:rsidRPr="0050431F">
        <w:rPr>
          <w:lang w:eastAsia="zh-CN"/>
        </w:rPr>
        <w:t>5</w:t>
      </w:r>
      <w:r w:rsidRPr="0050431F">
        <w:t>.</w:t>
      </w:r>
    </w:p>
    <w:p w14:paraId="0B472D0F" w14:textId="77777777" w:rsidR="00E17C26" w:rsidRPr="0050431F" w:rsidRDefault="00E17C26" w:rsidP="00EB0F3C">
      <w:pPr>
        <w:pStyle w:val="TH"/>
      </w:pPr>
      <w:r w:rsidRPr="0050431F">
        <w:t>Table 6.6.</w:t>
      </w:r>
      <w:r w:rsidRPr="0050431F">
        <w:rPr>
          <w:lang w:eastAsia="zh-CN"/>
        </w:rPr>
        <w:t>1</w:t>
      </w:r>
      <w:r w:rsidRPr="0050431F">
        <w:t>.</w:t>
      </w:r>
      <w:r w:rsidRPr="0050431F">
        <w:rPr>
          <w:lang w:eastAsia="zh-CN"/>
        </w:rPr>
        <w:t>5</w:t>
      </w:r>
      <w:r w:rsidRPr="0050431F">
        <w:t>.</w:t>
      </w:r>
      <w:r w:rsidRPr="0050431F">
        <w:rPr>
          <w:lang w:eastAsia="zh-CN"/>
        </w:rPr>
        <w:t>5</w:t>
      </w:r>
      <w:r w:rsidRPr="0050431F">
        <w:t>-</w:t>
      </w:r>
      <w:r w:rsidRPr="0050431F">
        <w:rPr>
          <w:lang w:eastAsia="zh-CN"/>
        </w:rPr>
        <w:t>5</w:t>
      </w:r>
      <w:r w:rsidRPr="0050431F">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17C26" w:rsidRPr="0050431F" w14:paraId="7780E680" w14:textId="77777777" w:rsidTr="005704A5">
        <w:trPr>
          <w:cantSplit/>
          <w:jc w:val="center"/>
        </w:trPr>
        <w:tc>
          <w:tcPr>
            <w:tcW w:w="1247" w:type="dxa"/>
          </w:tcPr>
          <w:p w14:paraId="44983E96" w14:textId="77777777" w:rsidR="00E17C26" w:rsidRPr="0050431F" w:rsidRDefault="00E17C26" w:rsidP="00E17C26">
            <w:pPr>
              <w:pStyle w:val="TAH"/>
              <w:rPr>
                <w:rFonts w:cs="Arial"/>
                <w:lang w:eastAsia="en-US"/>
              </w:rPr>
            </w:pPr>
            <w:r w:rsidRPr="0050431F">
              <w:rPr>
                <w:rFonts w:cs="Arial"/>
                <w:lang w:eastAsia="en-US"/>
              </w:rPr>
              <w:t>Operating Band</w:t>
            </w:r>
          </w:p>
        </w:tc>
        <w:tc>
          <w:tcPr>
            <w:tcW w:w="3041" w:type="dxa"/>
          </w:tcPr>
          <w:p w14:paraId="1FA5EBCB" w14:textId="77777777" w:rsidR="00E17C26" w:rsidRPr="0050431F" w:rsidRDefault="00E17C26" w:rsidP="00E17C26">
            <w:pPr>
              <w:pStyle w:val="TAH"/>
              <w:rPr>
                <w:rFonts w:cs="Arial"/>
                <w:lang w:eastAsia="zh-CN"/>
              </w:rPr>
            </w:pPr>
            <w:r w:rsidRPr="0050431F">
              <w:rPr>
                <w:rFonts w:cs="Arial"/>
              </w:rPr>
              <w:t xml:space="preserve">Filter </w:t>
            </w:r>
            <w:r w:rsidRPr="0050431F">
              <w:rPr>
                <w:rFonts w:cs="v5.0.0"/>
              </w:rPr>
              <w:t xml:space="preserve">centre frequency, </w:t>
            </w:r>
            <w:r w:rsidRPr="0050431F">
              <w:rPr>
                <w:rFonts w:cs="Arial"/>
              </w:rPr>
              <w:t>F</w:t>
            </w:r>
            <w:r w:rsidRPr="0050431F">
              <w:rPr>
                <w:rFonts w:cs="Arial"/>
                <w:vertAlign w:val="subscript"/>
              </w:rPr>
              <w:t>filter</w:t>
            </w:r>
            <w:r w:rsidRPr="0050431F">
              <w:rPr>
                <w:rFonts w:cs="Arial"/>
                <w:vertAlign w:val="subscript"/>
                <w:lang w:eastAsia="zh-CN"/>
              </w:rPr>
              <w:t xml:space="preserve"> </w:t>
            </w:r>
          </w:p>
        </w:tc>
        <w:tc>
          <w:tcPr>
            <w:tcW w:w="2080" w:type="dxa"/>
          </w:tcPr>
          <w:p w14:paraId="3B53826B" w14:textId="77777777" w:rsidR="00E17C26" w:rsidRPr="0050431F" w:rsidRDefault="00E17C26" w:rsidP="00E17C26">
            <w:pPr>
              <w:pStyle w:val="TAH"/>
              <w:rPr>
                <w:rFonts w:cs="Arial"/>
                <w:lang w:eastAsia="zh-CN"/>
              </w:rPr>
            </w:pPr>
            <w:r w:rsidRPr="0050431F">
              <w:rPr>
                <w:rFonts w:cs="Arial"/>
                <w:lang w:eastAsia="en-US"/>
              </w:rPr>
              <w:t>Maximum Level</w:t>
            </w:r>
            <w:r w:rsidRPr="0050431F">
              <w:rPr>
                <w:rFonts w:cs="Arial"/>
                <w:lang w:eastAsia="zh-CN"/>
              </w:rPr>
              <w:t xml:space="preserve"> </w:t>
            </w:r>
            <w:r w:rsidRPr="0050431F">
              <w:rPr>
                <w:rFonts w:cs="Arial"/>
              </w:rPr>
              <w:t>[dBm]</w:t>
            </w:r>
          </w:p>
        </w:tc>
        <w:tc>
          <w:tcPr>
            <w:tcW w:w="1642" w:type="dxa"/>
          </w:tcPr>
          <w:p w14:paraId="0DBF1B24" w14:textId="77777777" w:rsidR="00E17C26" w:rsidRPr="0050431F" w:rsidRDefault="00E17C26" w:rsidP="00E17C26">
            <w:pPr>
              <w:pStyle w:val="TAH"/>
              <w:rPr>
                <w:rFonts w:cs="Arial"/>
                <w:lang w:eastAsia="en-US"/>
              </w:rPr>
            </w:pPr>
            <w:r w:rsidRPr="0050431F">
              <w:rPr>
                <w:rFonts w:cs="Arial"/>
                <w:lang w:eastAsia="en-US"/>
              </w:rPr>
              <w:t>Measurement Bandwidth</w:t>
            </w:r>
          </w:p>
        </w:tc>
      </w:tr>
      <w:tr w:rsidR="00E17C26" w:rsidRPr="0050431F" w14:paraId="24AAF2C7" w14:textId="77777777" w:rsidTr="005704A5">
        <w:trPr>
          <w:cantSplit/>
          <w:jc w:val="center"/>
        </w:trPr>
        <w:tc>
          <w:tcPr>
            <w:tcW w:w="1247" w:type="dxa"/>
            <w:vMerge w:val="restart"/>
          </w:tcPr>
          <w:p w14:paraId="2717C612" w14:textId="77777777" w:rsidR="00E17C26" w:rsidRPr="0050431F" w:rsidRDefault="00E17C26" w:rsidP="00E17C26">
            <w:pPr>
              <w:pStyle w:val="TAC"/>
              <w:rPr>
                <w:rFonts w:cs="Arial"/>
                <w:lang w:eastAsia="en-US"/>
              </w:rPr>
            </w:pPr>
            <w:r w:rsidRPr="0050431F">
              <w:rPr>
                <w:rFonts w:cs="Arial"/>
                <w:lang w:eastAsia="en-US"/>
              </w:rPr>
              <w:t>45</w:t>
            </w:r>
          </w:p>
        </w:tc>
        <w:tc>
          <w:tcPr>
            <w:tcW w:w="3041" w:type="dxa"/>
          </w:tcPr>
          <w:p w14:paraId="561666E5"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1467.5</w:t>
            </w:r>
          </w:p>
        </w:tc>
        <w:tc>
          <w:tcPr>
            <w:tcW w:w="2080" w:type="dxa"/>
          </w:tcPr>
          <w:p w14:paraId="34764E89" w14:textId="77777777" w:rsidR="00E17C26" w:rsidRPr="0050431F" w:rsidRDefault="00E17C26" w:rsidP="00E17C26">
            <w:pPr>
              <w:pStyle w:val="TAC"/>
              <w:rPr>
                <w:rFonts w:cs="Arial"/>
                <w:lang w:eastAsia="zh-CN"/>
              </w:rPr>
            </w:pPr>
            <w:r w:rsidRPr="0050431F">
              <w:rPr>
                <w:rFonts w:cs="Arial"/>
                <w:lang w:eastAsia="zh-CN"/>
              </w:rPr>
              <w:t>-20</w:t>
            </w:r>
          </w:p>
        </w:tc>
        <w:tc>
          <w:tcPr>
            <w:tcW w:w="1642" w:type="dxa"/>
          </w:tcPr>
          <w:p w14:paraId="39AFB476"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15CF2FFF" w14:textId="77777777" w:rsidTr="005704A5">
        <w:trPr>
          <w:cantSplit/>
          <w:jc w:val="center"/>
        </w:trPr>
        <w:tc>
          <w:tcPr>
            <w:tcW w:w="1247" w:type="dxa"/>
            <w:vMerge/>
          </w:tcPr>
          <w:p w14:paraId="4D3082F3"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591C8921"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1468.5</w:t>
            </w:r>
          </w:p>
        </w:tc>
        <w:tc>
          <w:tcPr>
            <w:tcW w:w="2080" w:type="dxa"/>
          </w:tcPr>
          <w:p w14:paraId="36C5A38F" w14:textId="77777777" w:rsidR="00E17C26" w:rsidRPr="0050431F" w:rsidRDefault="00E17C26" w:rsidP="00E17C26">
            <w:pPr>
              <w:pStyle w:val="TAC"/>
              <w:rPr>
                <w:rFonts w:cs="Arial"/>
                <w:lang w:eastAsia="zh-CN"/>
              </w:rPr>
            </w:pPr>
            <w:r w:rsidRPr="0050431F">
              <w:rPr>
                <w:rFonts w:cs="Arial"/>
                <w:lang w:eastAsia="zh-CN"/>
              </w:rPr>
              <w:t>-23</w:t>
            </w:r>
          </w:p>
        </w:tc>
        <w:tc>
          <w:tcPr>
            <w:tcW w:w="1642" w:type="dxa"/>
          </w:tcPr>
          <w:p w14:paraId="5720865B"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7B255992" w14:textId="77777777" w:rsidTr="005704A5">
        <w:trPr>
          <w:cantSplit/>
          <w:jc w:val="center"/>
        </w:trPr>
        <w:tc>
          <w:tcPr>
            <w:tcW w:w="1247" w:type="dxa"/>
            <w:vMerge/>
          </w:tcPr>
          <w:p w14:paraId="4871026F"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32772A07"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1469.5</w:t>
            </w:r>
          </w:p>
        </w:tc>
        <w:tc>
          <w:tcPr>
            <w:tcW w:w="2080" w:type="dxa"/>
          </w:tcPr>
          <w:p w14:paraId="20940FE2" w14:textId="77777777" w:rsidR="00E17C26" w:rsidRPr="0050431F" w:rsidRDefault="00E17C26" w:rsidP="00E17C26">
            <w:pPr>
              <w:pStyle w:val="TAC"/>
              <w:rPr>
                <w:rFonts w:cs="Arial"/>
                <w:lang w:eastAsia="zh-CN"/>
              </w:rPr>
            </w:pPr>
            <w:r w:rsidRPr="0050431F">
              <w:rPr>
                <w:rFonts w:cs="Arial"/>
                <w:lang w:eastAsia="zh-CN"/>
              </w:rPr>
              <w:t>-26</w:t>
            </w:r>
          </w:p>
        </w:tc>
        <w:tc>
          <w:tcPr>
            <w:tcW w:w="1642" w:type="dxa"/>
          </w:tcPr>
          <w:p w14:paraId="6B321390"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5115D888" w14:textId="77777777" w:rsidTr="005704A5">
        <w:trPr>
          <w:cantSplit/>
          <w:jc w:val="center"/>
        </w:trPr>
        <w:tc>
          <w:tcPr>
            <w:tcW w:w="1247" w:type="dxa"/>
            <w:vMerge/>
          </w:tcPr>
          <w:p w14:paraId="62EA235C"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4B5B5ADC"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1470.5</w:t>
            </w:r>
          </w:p>
        </w:tc>
        <w:tc>
          <w:tcPr>
            <w:tcW w:w="2080" w:type="dxa"/>
          </w:tcPr>
          <w:p w14:paraId="0AB98CFB" w14:textId="77777777" w:rsidR="00E17C26" w:rsidRPr="0050431F" w:rsidRDefault="00E17C26" w:rsidP="00E17C26">
            <w:pPr>
              <w:pStyle w:val="TAC"/>
              <w:rPr>
                <w:rFonts w:cs="Arial"/>
                <w:lang w:eastAsia="zh-CN"/>
              </w:rPr>
            </w:pPr>
            <w:r w:rsidRPr="0050431F">
              <w:rPr>
                <w:rFonts w:cs="Arial"/>
                <w:lang w:eastAsia="zh-CN"/>
              </w:rPr>
              <w:t>-33</w:t>
            </w:r>
          </w:p>
        </w:tc>
        <w:tc>
          <w:tcPr>
            <w:tcW w:w="1642" w:type="dxa"/>
          </w:tcPr>
          <w:p w14:paraId="0B62319C"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27D93EF2" w14:textId="77777777" w:rsidTr="005704A5">
        <w:trPr>
          <w:cantSplit/>
          <w:jc w:val="center"/>
        </w:trPr>
        <w:tc>
          <w:tcPr>
            <w:tcW w:w="1247" w:type="dxa"/>
            <w:vMerge/>
          </w:tcPr>
          <w:p w14:paraId="4E20AF59"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56F3D048"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1471.5</w:t>
            </w:r>
          </w:p>
        </w:tc>
        <w:tc>
          <w:tcPr>
            <w:tcW w:w="2080" w:type="dxa"/>
          </w:tcPr>
          <w:p w14:paraId="628A4A06" w14:textId="77777777" w:rsidR="00E17C26" w:rsidRPr="0050431F" w:rsidRDefault="00E17C26" w:rsidP="00E17C26">
            <w:pPr>
              <w:pStyle w:val="TAC"/>
              <w:rPr>
                <w:rFonts w:cs="Arial"/>
                <w:lang w:eastAsia="zh-CN"/>
              </w:rPr>
            </w:pPr>
            <w:r w:rsidRPr="0050431F">
              <w:rPr>
                <w:rFonts w:cs="Arial"/>
                <w:lang w:eastAsia="zh-CN"/>
              </w:rPr>
              <w:t>-40</w:t>
            </w:r>
          </w:p>
        </w:tc>
        <w:tc>
          <w:tcPr>
            <w:tcW w:w="1642" w:type="dxa"/>
          </w:tcPr>
          <w:p w14:paraId="6E46A949"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26739116" w14:textId="77777777" w:rsidTr="005704A5">
        <w:trPr>
          <w:cantSplit/>
          <w:jc w:val="center"/>
        </w:trPr>
        <w:tc>
          <w:tcPr>
            <w:tcW w:w="1247" w:type="dxa"/>
            <w:vMerge/>
          </w:tcPr>
          <w:p w14:paraId="54509345" w14:textId="77777777" w:rsidR="00E17C26" w:rsidRPr="0050431F" w:rsidRDefault="00E17C26" w:rsidP="005704A5">
            <w:pPr>
              <w:keepNext/>
              <w:keepLines/>
              <w:spacing w:after="0"/>
              <w:jc w:val="center"/>
              <w:rPr>
                <w:rFonts w:ascii="Arial" w:hAnsi="Arial" w:cs="Arial"/>
                <w:sz w:val="18"/>
                <w:szCs w:val="18"/>
              </w:rPr>
            </w:pPr>
          </w:p>
        </w:tc>
        <w:tc>
          <w:tcPr>
            <w:tcW w:w="3041" w:type="dxa"/>
            <w:vAlign w:val="center"/>
          </w:tcPr>
          <w:p w14:paraId="322E913D" w14:textId="77777777" w:rsidR="00E17C26" w:rsidRPr="0050431F" w:rsidRDefault="00E17C26" w:rsidP="00E17C26">
            <w:pPr>
              <w:pStyle w:val="TAC"/>
              <w:rPr>
                <w:rFonts w:cs="Arial"/>
                <w:lang w:eastAsia="zh-CN"/>
              </w:rPr>
            </w:pPr>
            <w:r w:rsidRPr="0050431F">
              <w:rPr>
                <w:rFonts w:cs="Arial"/>
                <w:lang w:eastAsia="zh-CN"/>
              </w:rPr>
              <w:t xml:space="preserve">1472.5 MHz </w:t>
            </w:r>
            <w:r w:rsidRPr="0050431F">
              <w:rPr>
                <w:rFonts w:cs="Arial"/>
                <w:lang w:eastAsia="en-US"/>
              </w:rPr>
              <w:t>≤ F</w:t>
            </w:r>
            <w:r w:rsidRPr="0050431F">
              <w:rPr>
                <w:rFonts w:cs="Arial"/>
                <w:vertAlign w:val="subscript"/>
                <w:lang w:eastAsia="en-US"/>
              </w:rPr>
              <w:t>filter</w:t>
            </w:r>
            <w:r w:rsidRPr="0050431F">
              <w:rPr>
                <w:rFonts w:cs="Arial"/>
                <w:lang w:eastAsia="en-US"/>
              </w:rPr>
              <w:t xml:space="preserve"> ≤ </w:t>
            </w:r>
            <w:r w:rsidRPr="0050431F">
              <w:rPr>
                <w:rFonts w:cs="Arial"/>
                <w:lang w:eastAsia="zh-CN"/>
              </w:rPr>
              <w:t>1491.5 MHz</w:t>
            </w:r>
          </w:p>
        </w:tc>
        <w:tc>
          <w:tcPr>
            <w:tcW w:w="2080" w:type="dxa"/>
          </w:tcPr>
          <w:p w14:paraId="3F869C77" w14:textId="77777777" w:rsidR="00E17C26" w:rsidRPr="0050431F" w:rsidRDefault="00E17C26" w:rsidP="00E17C26">
            <w:pPr>
              <w:pStyle w:val="TAC"/>
              <w:rPr>
                <w:rFonts w:cs="Arial"/>
                <w:lang w:eastAsia="zh-CN"/>
              </w:rPr>
            </w:pPr>
            <w:r w:rsidRPr="0050431F">
              <w:rPr>
                <w:rFonts w:cs="Arial"/>
                <w:lang w:eastAsia="zh-CN"/>
              </w:rPr>
              <w:t>-47</w:t>
            </w:r>
          </w:p>
        </w:tc>
        <w:tc>
          <w:tcPr>
            <w:tcW w:w="1642" w:type="dxa"/>
          </w:tcPr>
          <w:p w14:paraId="2A2D49C3" w14:textId="77777777" w:rsidR="00E17C26" w:rsidRPr="0050431F" w:rsidRDefault="00E17C26" w:rsidP="00E17C26">
            <w:pPr>
              <w:pStyle w:val="TAC"/>
              <w:rPr>
                <w:rFonts w:cs="Arial"/>
                <w:lang w:eastAsia="zh-CN"/>
              </w:rPr>
            </w:pPr>
            <w:r w:rsidRPr="0050431F">
              <w:rPr>
                <w:rFonts w:cs="Arial"/>
                <w:lang w:eastAsia="zh-CN"/>
              </w:rPr>
              <w:t>1 MHz</w:t>
            </w:r>
          </w:p>
        </w:tc>
      </w:tr>
    </w:tbl>
    <w:p w14:paraId="3A91CB44" w14:textId="77777777" w:rsidR="003C3529" w:rsidRPr="0050431F" w:rsidRDefault="003C3529" w:rsidP="003C3529"/>
    <w:p w14:paraId="062FB41E" w14:textId="77777777" w:rsidR="003C3529" w:rsidRPr="0050431F" w:rsidRDefault="003C3529" w:rsidP="003C3529">
      <w:pPr>
        <w:rPr>
          <w:rFonts w:cs="v3.8.0"/>
        </w:rPr>
      </w:pPr>
      <w:r w:rsidRPr="0050431F">
        <w:rPr>
          <w:rFonts w:cs="v3.8.0"/>
        </w:rPr>
        <w:t>The following requirement may apply to E-UTRA BS operating in Band 48 in certain regions. The power of any spurious emission shall not exceed:</w:t>
      </w:r>
    </w:p>
    <w:p w14:paraId="6F1D9027" w14:textId="77777777" w:rsidR="003C3529" w:rsidRPr="0050431F" w:rsidRDefault="003C3529" w:rsidP="00EB0F3C">
      <w:pPr>
        <w:pStyle w:val="TH"/>
        <w:rPr>
          <w:rFonts w:cs="v5.0.0"/>
        </w:rPr>
      </w:pPr>
      <w:r w:rsidRPr="0050431F">
        <w:rPr>
          <w:rFonts w:cs="v5.0.0"/>
        </w:rPr>
        <w:t>Table 6.6.</w:t>
      </w:r>
      <w:r w:rsidRPr="0050431F">
        <w:rPr>
          <w:rFonts w:cs="v5.0.0"/>
          <w:lang w:eastAsia="zh-CN"/>
        </w:rPr>
        <w:t>1</w:t>
      </w:r>
      <w:r w:rsidRPr="0050431F">
        <w:rPr>
          <w:rFonts w:cs="v5.0.0"/>
        </w:rPr>
        <w:t>.5.5-</w:t>
      </w:r>
      <w:r w:rsidRPr="0050431F">
        <w:rPr>
          <w:rFonts w:cs="v5.0.0"/>
          <w:lang w:eastAsia="zh-CN"/>
        </w:rPr>
        <w:t>6</w:t>
      </w:r>
      <w:r w:rsidRPr="0050431F">
        <w:rPr>
          <w:rFonts w:cs="v5.0.0"/>
        </w:rPr>
        <w:t xml:space="preserve">: Additional </w:t>
      </w:r>
      <w:r w:rsidRPr="0050431F">
        <w:t xml:space="preserve">BS Spurious emissions limits for Band </w:t>
      </w:r>
      <w:r w:rsidRPr="0050431F">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3529" w:rsidRPr="0050431F" w14:paraId="15934AED"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301D48" w14:textId="77777777" w:rsidR="003C3529" w:rsidRPr="0050431F" w:rsidRDefault="003C3529" w:rsidP="00E819CF">
            <w:pPr>
              <w:pStyle w:val="TAH"/>
              <w:rPr>
                <w:rFonts w:cs="v5.0.0"/>
                <w:lang w:eastAsia="ja-JP"/>
              </w:rPr>
            </w:pPr>
            <w:r w:rsidRPr="0050431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CE02966" w14:textId="77777777" w:rsidR="003C3529" w:rsidRPr="0050431F" w:rsidRDefault="003C3529" w:rsidP="00E819CF">
            <w:pPr>
              <w:pStyle w:val="TAH"/>
              <w:rPr>
                <w:rFonts w:cs="v5.0.0"/>
                <w:lang w:eastAsia="ja-JP"/>
              </w:rPr>
            </w:pPr>
            <w:r w:rsidRPr="0050431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EA10A83" w14:textId="77777777" w:rsidR="003C3529" w:rsidRPr="0050431F" w:rsidRDefault="003C3529" w:rsidP="00E819CF">
            <w:pPr>
              <w:pStyle w:val="TAH"/>
              <w:rPr>
                <w:rFonts w:cs="v5.0.0"/>
                <w:lang w:eastAsia="ja-JP"/>
              </w:rPr>
            </w:pPr>
            <w:r w:rsidRPr="0050431F">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31D4957" w14:textId="77777777" w:rsidR="003C3529" w:rsidRPr="0050431F" w:rsidRDefault="003C3529" w:rsidP="00E819CF">
            <w:pPr>
              <w:pStyle w:val="TAH"/>
              <w:rPr>
                <w:rFonts w:cs="v5.0.0"/>
                <w:lang w:eastAsia="ja-JP"/>
              </w:rPr>
            </w:pPr>
            <w:r w:rsidRPr="0050431F">
              <w:rPr>
                <w:rFonts w:cs="v5.0.0"/>
                <w:lang w:eastAsia="ja-JP"/>
              </w:rPr>
              <w:t>Note</w:t>
            </w:r>
          </w:p>
        </w:tc>
      </w:tr>
      <w:tr w:rsidR="003C3529" w:rsidRPr="0050431F" w14:paraId="0E2493A9"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AE220B" w14:textId="77777777" w:rsidR="003C3529" w:rsidRPr="0050431F" w:rsidRDefault="003C3529" w:rsidP="00E819CF">
            <w:pPr>
              <w:pStyle w:val="TAC"/>
              <w:rPr>
                <w:rFonts w:cs="v5.0.0"/>
                <w:lang w:eastAsia="ja-JP"/>
              </w:rPr>
            </w:pPr>
            <w:r w:rsidRPr="0050431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95CD678" w14:textId="77777777" w:rsidR="003C3529" w:rsidRPr="0050431F" w:rsidRDefault="003C3529" w:rsidP="00E819CF">
            <w:pPr>
              <w:pStyle w:val="TAC"/>
              <w:rPr>
                <w:rFonts w:cs="v5.0.0"/>
                <w:lang w:eastAsia="ja-JP"/>
              </w:rPr>
            </w:pPr>
            <w:r w:rsidRPr="0050431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99C5E3C" w14:textId="77777777" w:rsidR="003C3529" w:rsidRPr="0050431F" w:rsidRDefault="003C3529" w:rsidP="00E819CF">
            <w:pPr>
              <w:pStyle w:val="TAC"/>
              <w:rPr>
                <w:rFonts w:cs="v5.0.0"/>
                <w:lang w:eastAsia="zh-CN"/>
              </w:rPr>
            </w:pPr>
            <w:r w:rsidRPr="0050431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D7F6D2" w14:textId="77777777" w:rsidR="003C3529" w:rsidRPr="0050431F" w:rsidRDefault="003C3529" w:rsidP="00E819CF">
            <w:pPr>
              <w:pStyle w:val="TAC"/>
              <w:jc w:val="left"/>
              <w:rPr>
                <w:rFonts w:cs="v5.0.0"/>
                <w:lang w:eastAsia="ja-JP"/>
              </w:rPr>
            </w:pPr>
            <w:r w:rsidRPr="0050431F">
              <w:rPr>
                <w:rFonts w:cs="v5.0.0"/>
                <w:lang w:eastAsia="ja-JP"/>
              </w:rPr>
              <w:t xml:space="preserve">Applicable 10MHz from the assigned channel edge </w:t>
            </w:r>
          </w:p>
        </w:tc>
      </w:tr>
      <w:tr w:rsidR="003C3529" w:rsidRPr="0050431F" w14:paraId="76DAD0C6"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4164CE" w14:textId="77777777" w:rsidR="003C3529" w:rsidRPr="0050431F" w:rsidRDefault="003C3529" w:rsidP="00E819CF">
            <w:pPr>
              <w:pStyle w:val="TAC"/>
              <w:rPr>
                <w:noProof/>
                <w:szCs w:val="21"/>
                <w:lang w:eastAsia="ja-JP"/>
              </w:rPr>
            </w:pPr>
            <w:r w:rsidRPr="0050431F">
              <w:rPr>
                <w:noProof/>
                <w:szCs w:val="21"/>
                <w:lang w:eastAsia="ja-JP"/>
              </w:rPr>
              <w:t>3100MHz – 3530MHz</w:t>
            </w:r>
          </w:p>
          <w:p w14:paraId="63C50555" w14:textId="77777777" w:rsidR="003C3529" w:rsidRPr="0050431F" w:rsidRDefault="003C3529" w:rsidP="00E819CF">
            <w:pPr>
              <w:pStyle w:val="TAC"/>
              <w:rPr>
                <w:noProof/>
                <w:szCs w:val="21"/>
                <w:lang w:eastAsia="ja-JP"/>
              </w:rPr>
            </w:pPr>
            <w:r w:rsidRPr="0050431F">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6A6732" w14:textId="77777777" w:rsidR="003C3529" w:rsidRPr="0050431F" w:rsidRDefault="003C3529" w:rsidP="00E819CF">
            <w:pPr>
              <w:pStyle w:val="TAC"/>
              <w:rPr>
                <w:noProof/>
                <w:szCs w:val="21"/>
                <w:lang w:eastAsia="zh-CN"/>
              </w:rPr>
            </w:pPr>
            <w:r w:rsidRPr="0050431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05B06C" w14:textId="77777777" w:rsidR="003C3529" w:rsidRPr="0050431F" w:rsidRDefault="003C3529" w:rsidP="00E819CF">
            <w:pPr>
              <w:pStyle w:val="TAC"/>
              <w:rPr>
                <w:rFonts w:cs="v5.0.0"/>
                <w:szCs w:val="22"/>
                <w:lang w:eastAsia="ja-JP"/>
              </w:rPr>
            </w:pPr>
            <w:r w:rsidRPr="0050431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4DEF1D" w14:textId="77777777" w:rsidR="003C3529" w:rsidRPr="0050431F" w:rsidRDefault="003C3529" w:rsidP="00E819CF">
            <w:pPr>
              <w:rPr>
                <w:rFonts w:cs="v5.0.0"/>
              </w:rPr>
            </w:pPr>
          </w:p>
        </w:tc>
      </w:tr>
    </w:tbl>
    <w:p w14:paraId="43882055" w14:textId="77777777" w:rsidR="000715EC" w:rsidRPr="0050431F" w:rsidRDefault="000715EC" w:rsidP="00683B6A"/>
    <w:p w14:paraId="584D4601" w14:textId="77777777" w:rsidR="00683B6A" w:rsidRPr="0050431F" w:rsidRDefault="00683B6A" w:rsidP="00F311C8">
      <w:pPr>
        <w:pStyle w:val="Heading5"/>
      </w:pPr>
      <w:bookmarkStart w:id="1582" w:name="_Toc13048622"/>
      <w:bookmarkStart w:id="1583" w:name="_Toc29764838"/>
      <w:bookmarkStart w:id="1584" w:name="_Toc29765256"/>
      <w:bookmarkStart w:id="1585" w:name="_Toc52556754"/>
      <w:bookmarkStart w:id="1586" w:name="_Toc67912456"/>
      <w:bookmarkStart w:id="1587" w:name="_Toc89855391"/>
      <w:r w:rsidRPr="0050431F">
        <w:t>6.6.1.5.6</w:t>
      </w:r>
      <w:r w:rsidR="002B1E27">
        <w:tab/>
      </w:r>
      <w:r w:rsidRPr="0050431F">
        <w:t xml:space="preserve">Co-location with other </w:t>
      </w:r>
      <w:r w:rsidR="00A63983" w:rsidRPr="0050431F">
        <w:t>Base Station</w:t>
      </w:r>
      <w:r w:rsidRPr="0050431F">
        <w:t>s</w:t>
      </w:r>
      <w:bookmarkEnd w:id="1582"/>
      <w:bookmarkEnd w:id="1583"/>
      <w:bookmarkEnd w:id="1584"/>
      <w:bookmarkEnd w:id="1585"/>
      <w:bookmarkEnd w:id="1586"/>
      <w:bookmarkEnd w:id="1587"/>
    </w:p>
    <w:p w14:paraId="27836823" w14:textId="77777777" w:rsidR="00683B6A" w:rsidRPr="0050431F" w:rsidRDefault="00683B6A" w:rsidP="00683B6A">
      <w:pPr>
        <w:rPr>
          <w:rFonts w:cs="v5.0.0"/>
        </w:rPr>
      </w:pPr>
      <w:r w:rsidRPr="0050431F">
        <w:rPr>
          <w:rFonts w:cs="v5.0.0"/>
        </w:rPr>
        <w:t xml:space="preserve">These requirements may be applied for the protection of other BS receivers when GSM900, DCS1800, PCS1900, GSM850, </w:t>
      </w:r>
      <w:r w:rsidR="00893386" w:rsidRPr="0050431F">
        <w:t>CDMA850,</w:t>
      </w:r>
      <w:r w:rsidR="00893386" w:rsidRPr="0050431F">
        <w:rPr>
          <w:rFonts w:ascii="Arial" w:hAnsi="Arial" w:cs="v5.0.0"/>
          <w:sz w:val="18"/>
        </w:rPr>
        <w:t xml:space="preserve"> </w:t>
      </w:r>
      <w:r w:rsidRPr="0050431F">
        <w:rPr>
          <w:rFonts w:cs="v5.0.0"/>
        </w:rPr>
        <w:t>UTRA FDD, UTRA TDD and/or E-UTRA BS are co-located with a BS.</w:t>
      </w:r>
    </w:p>
    <w:p w14:paraId="773EBD09" w14:textId="77777777" w:rsidR="00683B6A" w:rsidRPr="0050431F" w:rsidRDefault="00683B6A" w:rsidP="00683B6A">
      <w:pPr>
        <w:rPr>
          <w:rFonts w:cs="v5.0.0"/>
        </w:rPr>
      </w:pPr>
      <w:r w:rsidRPr="0050431F">
        <w:rPr>
          <w:rFonts w:cs="v5.0.0"/>
        </w:rPr>
        <w:t>The requirements assume a 30 dB coupling loss between transmitter and receiver</w:t>
      </w:r>
      <w:r w:rsidR="007B22E8" w:rsidRPr="0050431F">
        <w:rPr>
          <w:rFonts w:cs="v5.0.0"/>
        </w:rPr>
        <w:t xml:space="preserve"> and are based on co-location with base stations of the same class</w:t>
      </w:r>
      <w:r w:rsidRPr="0050431F">
        <w:rPr>
          <w:rFonts w:cs="v5.0.0"/>
        </w:rPr>
        <w:t>.</w:t>
      </w:r>
    </w:p>
    <w:p w14:paraId="3CE6F68F" w14:textId="77777777" w:rsidR="00683B6A" w:rsidRPr="0050431F" w:rsidRDefault="00683B6A" w:rsidP="00683B6A">
      <w:pPr>
        <w:keepNext/>
      </w:pPr>
      <w:r w:rsidRPr="0050431F">
        <w:t>The power of any spurious emission shall not exceed the limits of Table 6.6.1.5.6-1 for a BS where requirements for co-location with a BS type listed in the first column apply</w:t>
      </w:r>
      <w:r w:rsidR="007B22E8" w:rsidRPr="0050431F">
        <w:t>, depending on the declared Base Station class</w:t>
      </w:r>
      <w:r w:rsidRPr="0050431F">
        <w:t>.</w:t>
      </w:r>
      <w:r w:rsidR="00B91B91" w:rsidRPr="0050431F">
        <w:rPr>
          <w:lang w:eastAsia="zh-CN"/>
        </w:rPr>
        <w:t xml:space="preserve"> </w:t>
      </w:r>
      <w:r w:rsidR="00B91B91" w:rsidRPr="0050431F">
        <w:t>For</w:t>
      </w:r>
      <w:r w:rsidR="00B91B91" w:rsidRPr="0050431F">
        <w:rPr>
          <w:lang w:eastAsia="zh-CN"/>
        </w:rPr>
        <w:t xml:space="preserve"> </w:t>
      </w:r>
      <w:r w:rsidR="00B91B91" w:rsidRPr="0050431F">
        <w:t>BS</w:t>
      </w:r>
      <w:r w:rsidR="00B91B91" w:rsidRPr="0050431F">
        <w:rPr>
          <w:lang w:eastAsia="zh-CN"/>
        </w:rPr>
        <w:t xml:space="preserve"> capable of</w:t>
      </w:r>
      <w:r w:rsidR="00B91B91" w:rsidRPr="0050431F">
        <w:t xml:space="preserve"> multi-band operation, the exclusions and conditions in the Note column of Table 6.6.1.</w:t>
      </w:r>
      <w:r w:rsidR="00B91B91" w:rsidRPr="0050431F">
        <w:rPr>
          <w:lang w:eastAsia="zh-CN"/>
        </w:rPr>
        <w:t>5</w:t>
      </w:r>
      <w:r w:rsidR="00B91B91" w:rsidRPr="0050431F">
        <w:t>.</w:t>
      </w:r>
      <w:r w:rsidR="00B91B91" w:rsidRPr="0050431F">
        <w:rPr>
          <w:lang w:eastAsia="zh-CN"/>
        </w:rPr>
        <w:t>6</w:t>
      </w:r>
      <w:r w:rsidR="00B91B91" w:rsidRPr="0050431F">
        <w:t>-1</w:t>
      </w:r>
      <w:r w:rsidR="00B91B91" w:rsidRPr="0050431F">
        <w:rPr>
          <w:lang w:eastAsia="zh-CN"/>
        </w:rPr>
        <w:t xml:space="preserve"> </w:t>
      </w:r>
      <w:r w:rsidR="00B91B91" w:rsidRPr="0050431F">
        <w:t>app</w:t>
      </w:r>
      <w:r w:rsidR="00B91B91" w:rsidRPr="0050431F">
        <w:rPr>
          <w:lang w:eastAsia="zh-CN"/>
        </w:rPr>
        <w:t>ly</w:t>
      </w:r>
      <w:r w:rsidR="00B91B91" w:rsidRPr="0050431F">
        <w:t xml:space="preserve"> for each supported operating band.</w:t>
      </w:r>
      <w:r w:rsidR="00B91B91" w:rsidRPr="0050431F">
        <w:rPr>
          <w:lang w:eastAsia="zh-CN"/>
        </w:rPr>
        <w:t xml:space="preserve"> </w:t>
      </w:r>
      <w:r w:rsidR="00B91B91" w:rsidRPr="0050431F">
        <w:rPr>
          <w:rStyle w:val="msoins0"/>
          <w:rFonts w:cs="v3.8.0"/>
        </w:rPr>
        <w:t>For BS capable of multi-band operation</w:t>
      </w:r>
      <w:r w:rsidR="00B91B91" w:rsidRPr="0050431F">
        <w:rPr>
          <w:rStyle w:val="msoins0"/>
        </w:rPr>
        <w:t xml:space="preserve"> where multiple bands are mapped on separate antenna connectors, the exclusions and conditions in the Note column of Table 6.6.1.5.</w:t>
      </w:r>
      <w:r w:rsidR="00B91B91" w:rsidRPr="0050431F">
        <w:rPr>
          <w:rStyle w:val="msoins0"/>
          <w:lang w:eastAsia="zh-CN"/>
        </w:rPr>
        <w:t>6</w:t>
      </w:r>
      <w:r w:rsidR="00B91B91" w:rsidRPr="0050431F">
        <w:rPr>
          <w:rStyle w:val="msoins0"/>
        </w:rPr>
        <w:t xml:space="preserve">-1 apply for the operating band supported </w:t>
      </w:r>
      <w:r w:rsidR="00B91B91" w:rsidRPr="0050431F">
        <w:rPr>
          <w:rStyle w:val="msoins0"/>
          <w:lang w:eastAsia="zh-CN"/>
        </w:rPr>
        <w:t>at</w:t>
      </w:r>
      <w:r w:rsidR="00B91B91" w:rsidRPr="0050431F">
        <w:rPr>
          <w:rStyle w:val="msoins0"/>
        </w:rPr>
        <w:t xml:space="preserve"> </w:t>
      </w:r>
      <w:r w:rsidR="00B91B91" w:rsidRPr="0050431F">
        <w:rPr>
          <w:rStyle w:val="msoins0"/>
          <w:lang w:eastAsia="zh-CN"/>
        </w:rPr>
        <w:t>that</w:t>
      </w:r>
      <w:r w:rsidR="00B91B91" w:rsidRPr="0050431F">
        <w:rPr>
          <w:rStyle w:val="msoins0"/>
        </w:rPr>
        <w:t xml:space="preserve"> antenna connector.</w:t>
      </w:r>
    </w:p>
    <w:p w14:paraId="038DA232" w14:textId="77777777" w:rsidR="00683B6A" w:rsidRPr="0050431F" w:rsidRDefault="00683B6A" w:rsidP="00EB0F3C">
      <w:pPr>
        <w:pStyle w:val="TH"/>
      </w:pPr>
      <w:r w:rsidRPr="0050431F">
        <w:t>Table 6.6.1.5.6-1: BS Spurious emissions limits fo</w:t>
      </w:r>
      <w:r w:rsidR="008E30DC" w:rsidRPr="0050431F">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7B22E8" w:rsidRPr="0050431F" w14:paraId="5771350B" w14:textId="77777777">
        <w:trPr>
          <w:cantSplit/>
          <w:jc w:val="center"/>
        </w:trPr>
        <w:tc>
          <w:tcPr>
            <w:tcW w:w="1870" w:type="dxa"/>
          </w:tcPr>
          <w:p w14:paraId="6B940E43" w14:textId="77777777" w:rsidR="007B22E8" w:rsidRPr="0050431F" w:rsidRDefault="007B22E8" w:rsidP="00AB3C4B">
            <w:pPr>
              <w:pStyle w:val="TAH"/>
              <w:rPr>
                <w:rFonts w:cs="Arial"/>
                <w:lang w:eastAsia="en-US"/>
              </w:rPr>
            </w:pPr>
            <w:r w:rsidRPr="0050431F">
              <w:rPr>
                <w:rFonts w:cs="Arial"/>
                <w:lang w:eastAsia="en-US"/>
              </w:rPr>
              <w:t>Type of co-located BS</w:t>
            </w:r>
          </w:p>
        </w:tc>
        <w:tc>
          <w:tcPr>
            <w:tcW w:w="1922" w:type="dxa"/>
          </w:tcPr>
          <w:p w14:paraId="29F3FFBA" w14:textId="77777777" w:rsidR="007B22E8" w:rsidRPr="0050431F" w:rsidRDefault="007B22E8" w:rsidP="00AB3C4B">
            <w:pPr>
              <w:pStyle w:val="TAH"/>
              <w:rPr>
                <w:rFonts w:cs="Arial"/>
                <w:lang w:eastAsia="en-US"/>
              </w:rPr>
            </w:pPr>
            <w:r w:rsidRPr="0050431F">
              <w:rPr>
                <w:rFonts w:cs="Arial"/>
                <w:lang w:eastAsia="en-US"/>
              </w:rPr>
              <w:t>Frequency range for co-location requirement</w:t>
            </w:r>
          </w:p>
        </w:tc>
        <w:tc>
          <w:tcPr>
            <w:tcW w:w="1134" w:type="dxa"/>
          </w:tcPr>
          <w:p w14:paraId="10A63EE4" w14:textId="77777777" w:rsidR="007B22E8" w:rsidRPr="0050431F" w:rsidRDefault="007B22E8" w:rsidP="00AB3C4B">
            <w:pPr>
              <w:pStyle w:val="TAH"/>
              <w:rPr>
                <w:rFonts w:cs="Arial"/>
                <w:lang w:eastAsia="en-US"/>
              </w:rPr>
            </w:pPr>
            <w:r w:rsidRPr="0050431F">
              <w:rPr>
                <w:rFonts w:cs="Arial"/>
                <w:lang w:eastAsia="en-US"/>
              </w:rPr>
              <w:t>Maximum Level</w:t>
            </w:r>
          </w:p>
          <w:p w14:paraId="54C76CC5" w14:textId="77777777" w:rsidR="007B22E8" w:rsidRPr="0050431F" w:rsidRDefault="007B22E8" w:rsidP="00AB3C4B">
            <w:pPr>
              <w:pStyle w:val="TAH"/>
              <w:rPr>
                <w:rFonts w:cs="Arial"/>
                <w:lang w:eastAsia="en-US"/>
              </w:rPr>
            </w:pPr>
            <w:r w:rsidRPr="0050431F">
              <w:rPr>
                <w:rFonts w:cs="Arial"/>
                <w:lang w:eastAsia="en-US"/>
              </w:rPr>
              <w:t>(WA BS)</w:t>
            </w:r>
          </w:p>
        </w:tc>
        <w:tc>
          <w:tcPr>
            <w:tcW w:w="1134" w:type="dxa"/>
          </w:tcPr>
          <w:p w14:paraId="01A4A766" w14:textId="77777777" w:rsidR="007B22E8" w:rsidRPr="0050431F" w:rsidRDefault="007B22E8" w:rsidP="00C61AC8">
            <w:pPr>
              <w:pStyle w:val="TAH"/>
              <w:rPr>
                <w:rFonts w:cs="Arial"/>
                <w:lang w:eastAsia="en-US"/>
              </w:rPr>
            </w:pPr>
            <w:r w:rsidRPr="0050431F">
              <w:rPr>
                <w:rFonts w:cs="Arial"/>
                <w:lang w:eastAsia="en-US"/>
              </w:rPr>
              <w:t>Maximum Level</w:t>
            </w:r>
          </w:p>
          <w:p w14:paraId="24B6A1C3" w14:textId="77777777" w:rsidR="007B22E8" w:rsidRPr="0050431F" w:rsidRDefault="007B22E8" w:rsidP="00AB3C4B">
            <w:pPr>
              <w:pStyle w:val="TAH"/>
              <w:rPr>
                <w:rFonts w:cs="Arial"/>
                <w:lang w:eastAsia="en-US"/>
              </w:rPr>
            </w:pPr>
            <w:r w:rsidRPr="0050431F">
              <w:rPr>
                <w:rFonts w:cs="Arial"/>
                <w:lang w:eastAsia="en-US"/>
              </w:rPr>
              <w:t>(MR BS)</w:t>
            </w:r>
          </w:p>
        </w:tc>
        <w:tc>
          <w:tcPr>
            <w:tcW w:w="1134" w:type="dxa"/>
          </w:tcPr>
          <w:p w14:paraId="0D68880A" w14:textId="77777777" w:rsidR="007B22E8" w:rsidRPr="0050431F" w:rsidRDefault="007B22E8" w:rsidP="00C61AC8">
            <w:pPr>
              <w:pStyle w:val="TAH"/>
              <w:rPr>
                <w:rFonts w:cs="Arial"/>
                <w:lang w:eastAsia="en-US"/>
              </w:rPr>
            </w:pPr>
            <w:r w:rsidRPr="0050431F">
              <w:rPr>
                <w:rFonts w:cs="Arial"/>
                <w:lang w:eastAsia="en-US"/>
              </w:rPr>
              <w:t>Maximum Level</w:t>
            </w:r>
          </w:p>
          <w:p w14:paraId="7E37B092" w14:textId="77777777" w:rsidR="007B22E8" w:rsidRPr="0050431F" w:rsidRDefault="007B22E8" w:rsidP="00AB3C4B">
            <w:pPr>
              <w:pStyle w:val="TAH"/>
              <w:rPr>
                <w:rFonts w:cs="Arial"/>
                <w:lang w:eastAsia="en-US"/>
              </w:rPr>
            </w:pPr>
            <w:r w:rsidRPr="0050431F">
              <w:rPr>
                <w:rFonts w:cs="Arial"/>
                <w:lang w:eastAsia="en-US"/>
              </w:rPr>
              <w:t>(LA BS)</w:t>
            </w:r>
          </w:p>
        </w:tc>
        <w:tc>
          <w:tcPr>
            <w:tcW w:w="1417" w:type="dxa"/>
          </w:tcPr>
          <w:p w14:paraId="397DDDCB" w14:textId="77777777" w:rsidR="007B22E8" w:rsidRPr="0050431F" w:rsidRDefault="007B22E8" w:rsidP="00AB3C4B">
            <w:pPr>
              <w:pStyle w:val="TAH"/>
              <w:rPr>
                <w:rFonts w:cs="Arial"/>
                <w:lang w:eastAsia="en-US"/>
              </w:rPr>
            </w:pPr>
            <w:r w:rsidRPr="0050431F">
              <w:rPr>
                <w:rFonts w:cs="Arial"/>
                <w:lang w:eastAsia="en-US"/>
              </w:rPr>
              <w:t>Measurement Bandwidth</w:t>
            </w:r>
          </w:p>
        </w:tc>
        <w:tc>
          <w:tcPr>
            <w:tcW w:w="1222" w:type="dxa"/>
          </w:tcPr>
          <w:p w14:paraId="2CB283A6" w14:textId="77777777" w:rsidR="007B22E8" w:rsidRPr="0050431F" w:rsidRDefault="007B22E8" w:rsidP="00AB3C4B">
            <w:pPr>
              <w:pStyle w:val="TAH"/>
              <w:rPr>
                <w:rFonts w:cs="Arial"/>
                <w:lang w:eastAsia="en-US"/>
              </w:rPr>
            </w:pPr>
            <w:r w:rsidRPr="0050431F">
              <w:rPr>
                <w:rFonts w:cs="Arial"/>
                <w:lang w:eastAsia="en-US"/>
              </w:rPr>
              <w:t>Note</w:t>
            </w:r>
          </w:p>
        </w:tc>
      </w:tr>
      <w:tr w:rsidR="007B22E8" w:rsidRPr="0050431F" w14:paraId="098E6683" w14:textId="77777777">
        <w:trPr>
          <w:cantSplit/>
          <w:jc w:val="center"/>
        </w:trPr>
        <w:tc>
          <w:tcPr>
            <w:tcW w:w="1870" w:type="dxa"/>
          </w:tcPr>
          <w:p w14:paraId="2D0CDA9D" w14:textId="77777777" w:rsidR="007B22E8" w:rsidRPr="0050431F" w:rsidRDefault="007B22E8" w:rsidP="000715EC">
            <w:pPr>
              <w:pStyle w:val="TAC"/>
              <w:rPr>
                <w:rFonts w:cs="Arial"/>
                <w:lang w:eastAsia="en-US"/>
              </w:rPr>
            </w:pPr>
            <w:r w:rsidRPr="0050431F">
              <w:rPr>
                <w:rFonts w:cs="Arial"/>
                <w:lang w:eastAsia="en-US"/>
              </w:rPr>
              <w:t>GSM900</w:t>
            </w:r>
          </w:p>
        </w:tc>
        <w:tc>
          <w:tcPr>
            <w:tcW w:w="1922" w:type="dxa"/>
          </w:tcPr>
          <w:p w14:paraId="612B76ED" w14:textId="77777777" w:rsidR="007B22E8" w:rsidRPr="0050431F" w:rsidRDefault="007B22E8" w:rsidP="000715EC">
            <w:pPr>
              <w:pStyle w:val="TAC"/>
              <w:rPr>
                <w:rFonts w:cs="Arial"/>
                <w:lang w:eastAsia="en-US"/>
              </w:rPr>
            </w:pPr>
            <w:r w:rsidRPr="0050431F">
              <w:rPr>
                <w:rFonts w:cs="Arial"/>
                <w:lang w:eastAsia="en-US"/>
              </w:rPr>
              <w:t>876-915 MHz</w:t>
            </w:r>
          </w:p>
        </w:tc>
        <w:tc>
          <w:tcPr>
            <w:tcW w:w="1134" w:type="dxa"/>
          </w:tcPr>
          <w:p w14:paraId="5B7E3D49"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1501F58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7353E59" w14:textId="77777777" w:rsidR="007B22E8" w:rsidRPr="0050431F" w:rsidRDefault="007B22E8" w:rsidP="000715EC">
            <w:pPr>
              <w:pStyle w:val="TAC"/>
              <w:rPr>
                <w:rFonts w:cs="Arial"/>
                <w:lang w:eastAsia="en-US"/>
              </w:rPr>
            </w:pPr>
            <w:r w:rsidRPr="0050431F">
              <w:rPr>
                <w:rFonts w:cs="Arial"/>
                <w:lang w:eastAsia="zh-CN"/>
              </w:rPr>
              <w:t>-88 dBm</w:t>
            </w:r>
          </w:p>
        </w:tc>
        <w:tc>
          <w:tcPr>
            <w:tcW w:w="1417" w:type="dxa"/>
          </w:tcPr>
          <w:p w14:paraId="20A58AF1"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09CFF248" w14:textId="77777777" w:rsidR="007B22E8" w:rsidRPr="0050431F" w:rsidRDefault="007B22E8" w:rsidP="000715EC">
            <w:pPr>
              <w:pStyle w:val="TAC"/>
              <w:rPr>
                <w:rFonts w:cs="Arial"/>
                <w:lang w:eastAsia="en-US"/>
              </w:rPr>
            </w:pPr>
          </w:p>
        </w:tc>
      </w:tr>
      <w:tr w:rsidR="007B22E8" w:rsidRPr="0050431F" w14:paraId="568C01DC" w14:textId="77777777">
        <w:trPr>
          <w:cantSplit/>
          <w:jc w:val="center"/>
        </w:trPr>
        <w:tc>
          <w:tcPr>
            <w:tcW w:w="1870" w:type="dxa"/>
          </w:tcPr>
          <w:p w14:paraId="36FF6577" w14:textId="77777777" w:rsidR="007B22E8" w:rsidRPr="0050431F" w:rsidRDefault="007B22E8" w:rsidP="000715EC">
            <w:pPr>
              <w:pStyle w:val="TAC"/>
              <w:rPr>
                <w:rFonts w:cs="Arial"/>
                <w:lang w:eastAsia="en-US"/>
              </w:rPr>
            </w:pPr>
            <w:r w:rsidRPr="0050431F">
              <w:rPr>
                <w:rFonts w:cs="Arial"/>
                <w:lang w:eastAsia="en-US"/>
              </w:rPr>
              <w:t>DCS1800</w:t>
            </w:r>
          </w:p>
        </w:tc>
        <w:tc>
          <w:tcPr>
            <w:tcW w:w="1922" w:type="dxa"/>
          </w:tcPr>
          <w:p w14:paraId="7EE450B5" w14:textId="77777777" w:rsidR="007B22E8" w:rsidRPr="0050431F" w:rsidRDefault="007B22E8" w:rsidP="000715EC">
            <w:pPr>
              <w:pStyle w:val="TAC"/>
              <w:rPr>
                <w:rFonts w:cs="Arial"/>
                <w:lang w:eastAsia="en-US"/>
              </w:rPr>
            </w:pPr>
            <w:r w:rsidRPr="0050431F">
              <w:rPr>
                <w:rFonts w:cs="Arial"/>
                <w:lang w:eastAsia="en-US"/>
              </w:rPr>
              <w:t>1710 - 1785 MHz</w:t>
            </w:r>
          </w:p>
        </w:tc>
        <w:tc>
          <w:tcPr>
            <w:tcW w:w="1134" w:type="dxa"/>
          </w:tcPr>
          <w:p w14:paraId="17F91EBA"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4B1C797F"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1E6DD242"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627EEA3"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74FADA0C" w14:textId="77777777" w:rsidR="007B22E8" w:rsidRPr="0050431F" w:rsidRDefault="007B22E8" w:rsidP="000715EC">
            <w:pPr>
              <w:pStyle w:val="TAC"/>
              <w:rPr>
                <w:rFonts w:cs="Arial"/>
                <w:lang w:eastAsia="en-US"/>
              </w:rPr>
            </w:pPr>
          </w:p>
        </w:tc>
      </w:tr>
      <w:tr w:rsidR="007B22E8" w:rsidRPr="0050431F" w14:paraId="65F68903" w14:textId="77777777">
        <w:trPr>
          <w:cantSplit/>
          <w:jc w:val="center"/>
        </w:trPr>
        <w:tc>
          <w:tcPr>
            <w:tcW w:w="1870" w:type="dxa"/>
          </w:tcPr>
          <w:p w14:paraId="5430265E" w14:textId="77777777" w:rsidR="007B22E8" w:rsidRPr="0050431F" w:rsidRDefault="007B22E8" w:rsidP="000715EC">
            <w:pPr>
              <w:pStyle w:val="TAC"/>
              <w:rPr>
                <w:rFonts w:cs="Arial"/>
                <w:lang w:eastAsia="en-US"/>
              </w:rPr>
            </w:pPr>
            <w:r w:rsidRPr="0050431F">
              <w:rPr>
                <w:rFonts w:cs="Arial"/>
                <w:lang w:eastAsia="en-US"/>
              </w:rPr>
              <w:t>PCS1900</w:t>
            </w:r>
          </w:p>
        </w:tc>
        <w:tc>
          <w:tcPr>
            <w:tcW w:w="1922" w:type="dxa"/>
          </w:tcPr>
          <w:p w14:paraId="563CCEFF" w14:textId="77777777" w:rsidR="007B22E8" w:rsidRPr="0050431F" w:rsidRDefault="007B22E8" w:rsidP="000715EC">
            <w:pPr>
              <w:pStyle w:val="TAC"/>
              <w:rPr>
                <w:rFonts w:cs="Arial"/>
                <w:lang w:eastAsia="en-US"/>
              </w:rPr>
            </w:pPr>
            <w:r w:rsidRPr="0050431F">
              <w:rPr>
                <w:rFonts w:cs="Arial"/>
                <w:lang w:eastAsia="en-US"/>
              </w:rPr>
              <w:t>1850 - 1910 MHz</w:t>
            </w:r>
          </w:p>
        </w:tc>
        <w:tc>
          <w:tcPr>
            <w:tcW w:w="1134" w:type="dxa"/>
          </w:tcPr>
          <w:p w14:paraId="75DDE739"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5CFC66B3"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9FCB79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F1B2E03"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0C0F7FD" w14:textId="77777777" w:rsidR="007B22E8" w:rsidRPr="0050431F" w:rsidRDefault="007B22E8" w:rsidP="000715EC">
            <w:pPr>
              <w:pStyle w:val="TAC"/>
              <w:rPr>
                <w:rFonts w:cs="Arial"/>
                <w:lang w:eastAsia="en-US"/>
              </w:rPr>
            </w:pPr>
          </w:p>
        </w:tc>
      </w:tr>
      <w:tr w:rsidR="007B22E8" w:rsidRPr="0050431F" w14:paraId="637F3537" w14:textId="77777777">
        <w:trPr>
          <w:cantSplit/>
          <w:jc w:val="center"/>
        </w:trPr>
        <w:tc>
          <w:tcPr>
            <w:tcW w:w="1870" w:type="dxa"/>
          </w:tcPr>
          <w:p w14:paraId="3DF32BB4" w14:textId="77777777" w:rsidR="007B22E8" w:rsidRPr="0050431F" w:rsidRDefault="007B22E8" w:rsidP="000715EC">
            <w:pPr>
              <w:pStyle w:val="TAC"/>
              <w:rPr>
                <w:rFonts w:cs="Arial"/>
                <w:lang w:eastAsia="en-US"/>
              </w:rPr>
            </w:pPr>
            <w:r w:rsidRPr="0050431F">
              <w:rPr>
                <w:rFonts w:cs="Arial"/>
                <w:lang w:eastAsia="en-US"/>
              </w:rPr>
              <w:t>GSM850 or CDMA850</w:t>
            </w:r>
          </w:p>
        </w:tc>
        <w:tc>
          <w:tcPr>
            <w:tcW w:w="1922" w:type="dxa"/>
          </w:tcPr>
          <w:p w14:paraId="34E07CA5" w14:textId="77777777" w:rsidR="007B22E8" w:rsidRPr="0050431F" w:rsidRDefault="007B22E8" w:rsidP="000715EC">
            <w:pPr>
              <w:pStyle w:val="TAC"/>
              <w:rPr>
                <w:rFonts w:cs="Arial"/>
                <w:lang w:eastAsia="en-US"/>
              </w:rPr>
            </w:pPr>
            <w:r w:rsidRPr="0050431F">
              <w:rPr>
                <w:rFonts w:cs="Arial"/>
                <w:lang w:eastAsia="en-US"/>
              </w:rPr>
              <w:t>824 - 849 MHz</w:t>
            </w:r>
          </w:p>
        </w:tc>
        <w:tc>
          <w:tcPr>
            <w:tcW w:w="1134" w:type="dxa"/>
          </w:tcPr>
          <w:p w14:paraId="231AA122"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4FA44B0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6CDE1AE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FBC3E2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3A95DC6" w14:textId="77777777" w:rsidR="007B22E8" w:rsidRPr="0050431F" w:rsidRDefault="007B22E8" w:rsidP="000715EC">
            <w:pPr>
              <w:pStyle w:val="TAC"/>
              <w:rPr>
                <w:rFonts w:cs="Arial"/>
                <w:lang w:eastAsia="en-US"/>
              </w:rPr>
            </w:pPr>
          </w:p>
        </w:tc>
      </w:tr>
      <w:tr w:rsidR="007B22E8" w:rsidRPr="0050431F" w14:paraId="68B0F42E" w14:textId="77777777">
        <w:trPr>
          <w:cantSplit/>
          <w:jc w:val="center"/>
        </w:trPr>
        <w:tc>
          <w:tcPr>
            <w:tcW w:w="1870" w:type="dxa"/>
          </w:tcPr>
          <w:p w14:paraId="22297957" w14:textId="77777777" w:rsidR="007B22E8" w:rsidRPr="00552333" w:rsidRDefault="007B22E8" w:rsidP="000715EC">
            <w:pPr>
              <w:pStyle w:val="TAC"/>
              <w:rPr>
                <w:rFonts w:cs="Arial"/>
                <w:lang w:val="sv-FI" w:eastAsia="en-US"/>
              </w:rPr>
            </w:pPr>
            <w:r w:rsidRPr="00552333">
              <w:rPr>
                <w:rFonts w:cs="Arial"/>
                <w:lang w:val="sv-FI" w:eastAsia="en-US"/>
              </w:rPr>
              <w:t>UTRA FDD Band I or E-UTRA Band 1</w:t>
            </w:r>
          </w:p>
        </w:tc>
        <w:tc>
          <w:tcPr>
            <w:tcW w:w="1922" w:type="dxa"/>
          </w:tcPr>
          <w:p w14:paraId="2C20C9D6" w14:textId="77777777" w:rsidR="007B22E8" w:rsidRPr="0050431F" w:rsidRDefault="007B22E8" w:rsidP="000715EC">
            <w:pPr>
              <w:pStyle w:val="TAC"/>
              <w:rPr>
                <w:rFonts w:cs="Arial"/>
                <w:lang w:eastAsia="zh-CN"/>
              </w:rPr>
            </w:pPr>
            <w:r w:rsidRPr="0050431F">
              <w:rPr>
                <w:rFonts w:cs="Arial"/>
                <w:lang w:eastAsia="en-US"/>
              </w:rPr>
              <w:t>1920 - 1980 MHz</w:t>
            </w:r>
          </w:p>
          <w:p w14:paraId="00EBD84F" w14:textId="77777777" w:rsidR="007B22E8" w:rsidRPr="0050431F" w:rsidRDefault="007B22E8" w:rsidP="000715EC">
            <w:pPr>
              <w:pStyle w:val="TAC"/>
              <w:rPr>
                <w:rFonts w:cs="Arial"/>
                <w:lang w:eastAsia="zh-CN"/>
              </w:rPr>
            </w:pPr>
          </w:p>
        </w:tc>
        <w:tc>
          <w:tcPr>
            <w:tcW w:w="1134" w:type="dxa"/>
          </w:tcPr>
          <w:p w14:paraId="72D5FFB3"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16BF6E4B"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8F6E06D"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20CA3B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79F28A4F" w14:textId="77777777" w:rsidR="007B22E8" w:rsidRPr="0050431F" w:rsidRDefault="007B22E8" w:rsidP="000715EC">
            <w:pPr>
              <w:pStyle w:val="TAC"/>
              <w:rPr>
                <w:rFonts w:cs="Arial"/>
                <w:lang w:eastAsia="en-US"/>
              </w:rPr>
            </w:pPr>
          </w:p>
        </w:tc>
      </w:tr>
      <w:tr w:rsidR="007B22E8" w:rsidRPr="0050431F" w14:paraId="5B66B384" w14:textId="77777777">
        <w:trPr>
          <w:cantSplit/>
          <w:jc w:val="center"/>
        </w:trPr>
        <w:tc>
          <w:tcPr>
            <w:tcW w:w="1870" w:type="dxa"/>
          </w:tcPr>
          <w:p w14:paraId="67946FBC" w14:textId="77777777" w:rsidR="007B22E8" w:rsidRPr="00552333" w:rsidRDefault="007B22E8" w:rsidP="000715EC">
            <w:pPr>
              <w:pStyle w:val="TAC"/>
              <w:rPr>
                <w:rFonts w:cs="Arial"/>
                <w:lang w:val="sv-FI" w:eastAsia="en-US"/>
              </w:rPr>
            </w:pPr>
            <w:r w:rsidRPr="00552333">
              <w:rPr>
                <w:rFonts w:cs="Arial"/>
                <w:lang w:val="sv-FI" w:eastAsia="en-US"/>
              </w:rPr>
              <w:t>UTRA FDD Band II or E-UTRA Band 2</w:t>
            </w:r>
          </w:p>
        </w:tc>
        <w:tc>
          <w:tcPr>
            <w:tcW w:w="1922" w:type="dxa"/>
          </w:tcPr>
          <w:p w14:paraId="448F7622" w14:textId="77777777" w:rsidR="007B22E8" w:rsidRPr="0050431F" w:rsidRDefault="007B22E8" w:rsidP="000715EC">
            <w:pPr>
              <w:pStyle w:val="TAC"/>
              <w:rPr>
                <w:rFonts w:cs="Arial"/>
                <w:lang w:eastAsia="zh-CN"/>
              </w:rPr>
            </w:pPr>
            <w:r w:rsidRPr="0050431F">
              <w:rPr>
                <w:rFonts w:cs="Arial"/>
                <w:lang w:eastAsia="en-US"/>
              </w:rPr>
              <w:t>1850 - 1910 MHz</w:t>
            </w:r>
          </w:p>
          <w:p w14:paraId="4EB3D356" w14:textId="77777777" w:rsidR="007B22E8" w:rsidRPr="0050431F" w:rsidRDefault="007B22E8" w:rsidP="000715EC">
            <w:pPr>
              <w:pStyle w:val="TAC"/>
              <w:rPr>
                <w:rFonts w:cs="Arial"/>
                <w:lang w:eastAsia="zh-CN"/>
              </w:rPr>
            </w:pPr>
          </w:p>
        </w:tc>
        <w:tc>
          <w:tcPr>
            <w:tcW w:w="1134" w:type="dxa"/>
          </w:tcPr>
          <w:p w14:paraId="63BF740A"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2D38FC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93EBD1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6E8533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CCA871" w14:textId="77777777" w:rsidR="007B22E8" w:rsidRPr="0050431F" w:rsidRDefault="007B22E8" w:rsidP="000715EC">
            <w:pPr>
              <w:pStyle w:val="TAC"/>
              <w:rPr>
                <w:rFonts w:cs="Arial"/>
                <w:lang w:eastAsia="en-US"/>
              </w:rPr>
            </w:pPr>
          </w:p>
        </w:tc>
      </w:tr>
      <w:tr w:rsidR="007B22E8" w:rsidRPr="0050431F" w14:paraId="16FB82F1" w14:textId="77777777">
        <w:trPr>
          <w:cantSplit/>
          <w:jc w:val="center"/>
        </w:trPr>
        <w:tc>
          <w:tcPr>
            <w:tcW w:w="1870" w:type="dxa"/>
          </w:tcPr>
          <w:p w14:paraId="0E01BF33" w14:textId="77777777" w:rsidR="007B22E8" w:rsidRPr="00552333" w:rsidRDefault="007B22E8" w:rsidP="000715EC">
            <w:pPr>
              <w:pStyle w:val="TAC"/>
              <w:rPr>
                <w:rFonts w:cs="Arial"/>
                <w:lang w:val="sv-FI" w:eastAsia="en-US"/>
              </w:rPr>
            </w:pPr>
            <w:r w:rsidRPr="00552333">
              <w:rPr>
                <w:rFonts w:cs="Arial"/>
                <w:lang w:val="sv-FI" w:eastAsia="en-US"/>
              </w:rPr>
              <w:t>UTRA FDD Band III or E-UTRA Band 3</w:t>
            </w:r>
          </w:p>
        </w:tc>
        <w:tc>
          <w:tcPr>
            <w:tcW w:w="1922" w:type="dxa"/>
          </w:tcPr>
          <w:p w14:paraId="7410BEBF" w14:textId="77777777" w:rsidR="007B22E8" w:rsidRPr="0050431F" w:rsidRDefault="007B22E8" w:rsidP="000715EC">
            <w:pPr>
              <w:pStyle w:val="TAC"/>
              <w:rPr>
                <w:rFonts w:cs="Arial"/>
                <w:lang w:eastAsia="en-US"/>
              </w:rPr>
            </w:pPr>
            <w:r w:rsidRPr="0050431F">
              <w:rPr>
                <w:rFonts w:cs="Arial"/>
                <w:lang w:eastAsia="en-US"/>
              </w:rPr>
              <w:t>1710 - 1785 MHz</w:t>
            </w:r>
          </w:p>
        </w:tc>
        <w:tc>
          <w:tcPr>
            <w:tcW w:w="1134" w:type="dxa"/>
          </w:tcPr>
          <w:p w14:paraId="4172A092"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586CC3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7F5454C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614471F6"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D4E254" w14:textId="77777777" w:rsidR="007B22E8" w:rsidRPr="0050431F" w:rsidRDefault="007B22E8" w:rsidP="000715EC">
            <w:pPr>
              <w:pStyle w:val="TAC"/>
              <w:rPr>
                <w:rFonts w:cs="Arial"/>
                <w:lang w:eastAsia="en-US"/>
              </w:rPr>
            </w:pPr>
          </w:p>
        </w:tc>
      </w:tr>
      <w:tr w:rsidR="007B22E8" w:rsidRPr="0050431F" w14:paraId="5850A008" w14:textId="77777777">
        <w:trPr>
          <w:cantSplit/>
          <w:jc w:val="center"/>
        </w:trPr>
        <w:tc>
          <w:tcPr>
            <w:tcW w:w="1870" w:type="dxa"/>
          </w:tcPr>
          <w:p w14:paraId="49DB0389" w14:textId="77777777" w:rsidR="007B22E8" w:rsidRPr="00552333" w:rsidRDefault="007B22E8" w:rsidP="000715EC">
            <w:pPr>
              <w:pStyle w:val="TAC"/>
              <w:rPr>
                <w:rFonts w:cs="Arial"/>
                <w:lang w:val="sv-FI" w:eastAsia="en-US"/>
              </w:rPr>
            </w:pPr>
            <w:r w:rsidRPr="00552333">
              <w:rPr>
                <w:rFonts w:cs="Arial"/>
                <w:lang w:val="sv-FI" w:eastAsia="en-US"/>
              </w:rPr>
              <w:t>UTRA FDD Band IV or E-UTRA Band 4</w:t>
            </w:r>
          </w:p>
        </w:tc>
        <w:tc>
          <w:tcPr>
            <w:tcW w:w="1922" w:type="dxa"/>
          </w:tcPr>
          <w:p w14:paraId="72236A25" w14:textId="77777777" w:rsidR="007B22E8" w:rsidRPr="0050431F" w:rsidRDefault="007B22E8" w:rsidP="000715EC">
            <w:pPr>
              <w:pStyle w:val="TAC"/>
              <w:rPr>
                <w:rFonts w:cs="Arial"/>
                <w:lang w:eastAsia="en-US"/>
              </w:rPr>
            </w:pPr>
            <w:r w:rsidRPr="0050431F">
              <w:rPr>
                <w:rFonts w:cs="Arial"/>
                <w:lang w:eastAsia="en-US"/>
              </w:rPr>
              <w:t>1710 - 1755 MHz</w:t>
            </w:r>
          </w:p>
        </w:tc>
        <w:tc>
          <w:tcPr>
            <w:tcW w:w="1134" w:type="dxa"/>
          </w:tcPr>
          <w:p w14:paraId="53AC034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0907968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326DF6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55495BC"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010CB1" w14:textId="77777777" w:rsidR="007B22E8" w:rsidRPr="0050431F" w:rsidRDefault="007B22E8" w:rsidP="000715EC">
            <w:pPr>
              <w:pStyle w:val="TAC"/>
              <w:rPr>
                <w:rFonts w:cs="Arial"/>
                <w:lang w:eastAsia="en-US"/>
              </w:rPr>
            </w:pPr>
          </w:p>
        </w:tc>
      </w:tr>
      <w:tr w:rsidR="007B22E8" w:rsidRPr="0050431F" w14:paraId="44CAD1B1" w14:textId="77777777">
        <w:trPr>
          <w:cantSplit/>
          <w:jc w:val="center"/>
        </w:trPr>
        <w:tc>
          <w:tcPr>
            <w:tcW w:w="1870" w:type="dxa"/>
          </w:tcPr>
          <w:p w14:paraId="28183746" w14:textId="77777777" w:rsidR="007B22E8" w:rsidRPr="00552333" w:rsidRDefault="007B22E8" w:rsidP="000715EC">
            <w:pPr>
              <w:pStyle w:val="TAC"/>
              <w:rPr>
                <w:rFonts w:cs="Arial"/>
                <w:lang w:val="sv-FI" w:eastAsia="en-US"/>
              </w:rPr>
            </w:pPr>
            <w:r w:rsidRPr="00552333">
              <w:rPr>
                <w:rFonts w:cs="Arial"/>
                <w:lang w:val="sv-FI" w:eastAsia="en-US"/>
              </w:rPr>
              <w:t>UTRA FDD Band V or E-UTRA Band 5</w:t>
            </w:r>
          </w:p>
        </w:tc>
        <w:tc>
          <w:tcPr>
            <w:tcW w:w="1922" w:type="dxa"/>
          </w:tcPr>
          <w:p w14:paraId="440D4ADA" w14:textId="77777777" w:rsidR="007B22E8" w:rsidRPr="0050431F" w:rsidRDefault="007B22E8" w:rsidP="000715EC">
            <w:pPr>
              <w:pStyle w:val="TAC"/>
              <w:rPr>
                <w:rFonts w:cs="Arial"/>
                <w:lang w:eastAsia="en-US"/>
              </w:rPr>
            </w:pPr>
            <w:r w:rsidRPr="0050431F">
              <w:rPr>
                <w:rFonts w:cs="Arial"/>
                <w:lang w:eastAsia="en-US"/>
              </w:rPr>
              <w:t>824 - 849 MHz</w:t>
            </w:r>
          </w:p>
        </w:tc>
        <w:tc>
          <w:tcPr>
            <w:tcW w:w="1134" w:type="dxa"/>
          </w:tcPr>
          <w:p w14:paraId="4CFD5F8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2F4722E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711BAD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5E3AF27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675EB26" w14:textId="77777777" w:rsidR="007B22E8" w:rsidRPr="0050431F" w:rsidRDefault="007B22E8" w:rsidP="000715EC">
            <w:pPr>
              <w:pStyle w:val="TAC"/>
              <w:rPr>
                <w:rFonts w:cs="Arial"/>
                <w:lang w:eastAsia="en-US"/>
              </w:rPr>
            </w:pPr>
          </w:p>
        </w:tc>
      </w:tr>
      <w:tr w:rsidR="007B22E8" w:rsidRPr="0050431F" w14:paraId="24D5597B" w14:textId="77777777">
        <w:trPr>
          <w:cantSplit/>
          <w:jc w:val="center"/>
        </w:trPr>
        <w:tc>
          <w:tcPr>
            <w:tcW w:w="1870" w:type="dxa"/>
          </w:tcPr>
          <w:p w14:paraId="33DB58AE" w14:textId="77777777" w:rsidR="007B22E8" w:rsidRPr="00552333" w:rsidRDefault="007B22E8" w:rsidP="000715EC">
            <w:pPr>
              <w:pStyle w:val="TAC"/>
              <w:rPr>
                <w:rFonts w:cs="Arial"/>
                <w:lang w:val="sv-FI" w:eastAsia="en-US"/>
              </w:rPr>
            </w:pPr>
            <w:r w:rsidRPr="00552333">
              <w:rPr>
                <w:rFonts w:cs="Arial"/>
                <w:lang w:val="sv-FI" w:eastAsia="en-US"/>
              </w:rPr>
              <w:t>UTRA FDD Band VI, XIX or E-UTRA Band 6, 19</w:t>
            </w:r>
          </w:p>
        </w:tc>
        <w:tc>
          <w:tcPr>
            <w:tcW w:w="1922" w:type="dxa"/>
          </w:tcPr>
          <w:p w14:paraId="00E5DBD7" w14:textId="77777777" w:rsidR="007B22E8" w:rsidRPr="0050431F" w:rsidRDefault="007B22E8" w:rsidP="000715EC">
            <w:pPr>
              <w:pStyle w:val="TAC"/>
              <w:rPr>
                <w:rFonts w:cs="Arial"/>
                <w:lang w:eastAsia="en-US"/>
              </w:rPr>
            </w:pPr>
            <w:r w:rsidRPr="0050431F">
              <w:rPr>
                <w:rFonts w:cs="Arial"/>
                <w:lang w:eastAsia="en-US"/>
              </w:rPr>
              <w:t xml:space="preserve">830 - 845 MHz </w:t>
            </w:r>
          </w:p>
        </w:tc>
        <w:tc>
          <w:tcPr>
            <w:tcW w:w="1134" w:type="dxa"/>
          </w:tcPr>
          <w:p w14:paraId="0D2F654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E4E1C8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5A95F6A"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DBE4B3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58573692" w14:textId="77777777" w:rsidR="007B22E8" w:rsidRPr="0050431F" w:rsidRDefault="007B22E8" w:rsidP="000715EC">
            <w:pPr>
              <w:pStyle w:val="TAC"/>
              <w:rPr>
                <w:rFonts w:cs="Arial"/>
                <w:lang w:eastAsia="en-US"/>
              </w:rPr>
            </w:pPr>
          </w:p>
        </w:tc>
      </w:tr>
      <w:tr w:rsidR="007B22E8" w:rsidRPr="0050431F" w14:paraId="03589043" w14:textId="77777777">
        <w:trPr>
          <w:cantSplit/>
          <w:jc w:val="center"/>
        </w:trPr>
        <w:tc>
          <w:tcPr>
            <w:tcW w:w="1870" w:type="dxa"/>
          </w:tcPr>
          <w:p w14:paraId="27D68061" w14:textId="77777777" w:rsidR="007B22E8" w:rsidRPr="00552333" w:rsidRDefault="007B22E8" w:rsidP="000715EC">
            <w:pPr>
              <w:pStyle w:val="TAC"/>
              <w:rPr>
                <w:rFonts w:cs="Arial"/>
                <w:lang w:val="sv-FI" w:eastAsia="en-US"/>
              </w:rPr>
            </w:pPr>
            <w:r w:rsidRPr="00552333">
              <w:rPr>
                <w:rFonts w:cs="Arial"/>
                <w:lang w:val="sv-FI" w:eastAsia="en-US"/>
              </w:rPr>
              <w:t>UTRA FDD Band VII or E-UTRA Band 7</w:t>
            </w:r>
          </w:p>
        </w:tc>
        <w:tc>
          <w:tcPr>
            <w:tcW w:w="1922" w:type="dxa"/>
          </w:tcPr>
          <w:p w14:paraId="6B07C1A8" w14:textId="77777777" w:rsidR="007B22E8" w:rsidRPr="0050431F" w:rsidRDefault="007B22E8" w:rsidP="000715EC">
            <w:pPr>
              <w:pStyle w:val="TAC"/>
              <w:rPr>
                <w:rFonts w:cs="Arial"/>
                <w:lang w:eastAsia="en-US"/>
              </w:rPr>
            </w:pPr>
            <w:r w:rsidRPr="0050431F">
              <w:rPr>
                <w:rFonts w:cs="Arial"/>
                <w:lang w:eastAsia="en-US"/>
              </w:rPr>
              <w:t>2500 - 2570 MHz</w:t>
            </w:r>
          </w:p>
        </w:tc>
        <w:tc>
          <w:tcPr>
            <w:tcW w:w="1134" w:type="dxa"/>
          </w:tcPr>
          <w:p w14:paraId="239D419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2EB205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7144908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6E6A877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07DB4E54" w14:textId="77777777" w:rsidR="007B22E8" w:rsidRPr="0050431F" w:rsidRDefault="007B22E8" w:rsidP="000715EC">
            <w:pPr>
              <w:pStyle w:val="TAC"/>
              <w:rPr>
                <w:rFonts w:cs="Arial"/>
                <w:lang w:eastAsia="en-US"/>
              </w:rPr>
            </w:pPr>
          </w:p>
        </w:tc>
      </w:tr>
      <w:tr w:rsidR="007B22E8" w:rsidRPr="0050431F" w14:paraId="7D45748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7A3001A" w14:textId="77777777" w:rsidR="007B22E8" w:rsidRPr="00552333" w:rsidRDefault="007B22E8" w:rsidP="000715EC">
            <w:pPr>
              <w:pStyle w:val="TAC"/>
              <w:rPr>
                <w:rFonts w:cs="Arial"/>
                <w:lang w:val="sv-FI" w:eastAsia="en-US"/>
              </w:rPr>
            </w:pPr>
            <w:r w:rsidRPr="00552333">
              <w:rPr>
                <w:rFonts w:cs="Arial"/>
                <w:lang w:val="sv-FI"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14:paraId="4347D444" w14:textId="77777777" w:rsidR="007B22E8" w:rsidRPr="0050431F" w:rsidRDefault="007B22E8" w:rsidP="000715EC">
            <w:pPr>
              <w:pStyle w:val="TAC"/>
              <w:rPr>
                <w:rFonts w:cs="Arial"/>
                <w:lang w:eastAsia="en-US"/>
              </w:rPr>
            </w:pPr>
            <w:r w:rsidRPr="0050431F">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35A7010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2E05372"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E22B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B5B7D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A59ACC3" w14:textId="77777777" w:rsidR="007B22E8" w:rsidRPr="0050431F" w:rsidRDefault="007B22E8" w:rsidP="000715EC">
            <w:pPr>
              <w:pStyle w:val="TAC"/>
              <w:rPr>
                <w:rFonts w:cs="Arial"/>
                <w:lang w:eastAsia="en-US"/>
              </w:rPr>
            </w:pPr>
          </w:p>
        </w:tc>
      </w:tr>
      <w:tr w:rsidR="007B22E8" w:rsidRPr="0050431F" w14:paraId="20800B8D" w14:textId="77777777">
        <w:trPr>
          <w:cantSplit/>
          <w:jc w:val="center"/>
        </w:trPr>
        <w:tc>
          <w:tcPr>
            <w:tcW w:w="1870" w:type="dxa"/>
          </w:tcPr>
          <w:p w14:paraId="6C944804" w14:textId="77777777" w:rsidR="007B22E8" w:rsidRPr="00552333" w:rsidRDefault="007B22E8" w:rsidP="000715EC">
            <w:pPr>
              <w:pStyle w:val="TAC"/>
              <w:rPr>
                <w:rFonts w:cs="Arial"/>
                <w:lang w:val="sv-FI" w:eastAsia="en-US"/>
              </w:rPr>
            </w:pPr>
            <w:r w:rsidRPr="00552333">
              <w:rPr>
                <w:rFonts w:cs="Arial"/>
                <w:lang w:val="sv-FI" w:eastAsia="en-US"/>
              </w:rPr>
              <w:t>UTRA FDD Band IX or E-UTRA Band 9</w:t>
            </w:r>
          </w:p>
        </w:tc>
        <w:tc>
          <w:tcPr>
            <w:tcW w:w="1922" w:type="dxa"/>
          </w:tcPr>
          <w:p w14:paraId="0F9BADBA" w14:textId="77777777" w:rsidR="007B22E8" w:rsidRPr="0050431F" w:rsidRDefault="007B22E8" w:rsidP="000715EC">
            <w:pPr>
              <w:pStyle w:val="TAC"/>
              <w:rPr>
                <w:rFonts w:cs="Arial"/>
                <w:lang w:eastAsia="en-US"/>
              </w:rPr>
            </w:pPr>
            <w:r w:rsidRPr="0050431F">
              <w:rPr>
                <w:rFonts w:cs="Arial"/>
                <w:lang w:eastAsia="en-US"/>
              </w:rPr>
              <w:t>1749.9 - 1784.9 MHz</w:t>
            </w:r>
          </w:p>
        </w:tc>
        <w:tc>
          <w:tcPr>
            <w:tcW w:w="1134" w:type="dxa"/>
          </w:tcPr>
          <w:p w14:paraId="62647E2D"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4497AB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1F657D6"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29488E7"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4754EFCB" w14:textId="77777777" w:rsidR="007B22E8" w:rsidRPr="0050431F" w:rsidRDefault="007B22E8" w:rsidP="000715EC">
            <w:pPr>
              <w:pStyle w:val="TAC"/>
              <w:rPr>
                <w:rFonts w:cs="Arial"/>
                <w:lang w:eastAsia="en-US"/>
              </w:rPr>
            </w:pPr>
          </w:p>
        </w:tc>
      </w:tr>
      <w:tr w:rsidR="007B22E8" w:rsidRPr="0050431F" w14:paraId="62C0DCD8" w14:textId="77777777">
        <w:trPr>
          <w:cantSplit/>
          <w:jc w:val="center"/>
        </w:trPr>
        <w:tc>
          <w:tcPr>
            <w:tcW w:w="1870" w:type="dxa"/>
          </w:tcPr>
          <w:p w14:paraId="6B47DAAA" w14:textId="77777777" w:rsidR="007B22E8" w:rsidRPr="00552333" w:rsidRDefault="007B22E8" w:rsidP="000715EC">
            <w:pPr>
              <w:pStyle w:val="TAC"/>
              <w:rPr>
                <w:rFonts w:cs="Arial"/>
                <w:lang w:val="sv-FI" w:eastAsia="en-US"/>
              </w:rPr>
            </w:pPr>
            <w:r w:rsidRPr="00552333">
              <w:rPr>
                <w:rFonts w:cs="Arial"/>
                <w:lang w:val="sv-FI" w:eastAsia="en-US"/>
              </w:rPr>
              <w:t>UTRA FDD Band X or E-UTRA Band 10</w:t>
            </w:r>
          </w:p>
        </w:tc>
        <w:tc>
          <w:tcPr>
            <w:tcW w:w="1922" w:type="dxa"/>
          </w:tcPr>
          <w:p w14:paraId="3E9C9FAC" w14:textId="77777777" w:rsidR="007B22E8" w:rsidRPr="0050431F" w:rsidRDefault="007B22E8" w:rsidP="000715EC">
            <w:pPr>
              <w:pStyle w:val="TAC"/>
              <w:rPr>
                <w:rFonts w:cs="Arial"/>
                <w:lang w:eastAsia="en-US"/>
              </w:rPr>
            </w:pPr>
            <w:r w:rsidRPr="0050431F">
              <w:rPr>
                <w:rFonts w:cs="Arial"/>
                <w:lang w:eastAsia="en-US"/>
              </w:rPr>
              <w:t>1710 - 1770 MHz</w:t>
            </w:r>
          </w:p>
        </w:tc>
        <w:tc>
          <w:tcPr>
            <w:tcW w:w="1134" w:type="dxa"/>
          </w:tcPr>
          <w:p w14:paraId="19A66353"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1F3D38D4"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AB9D00C"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56F043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5F01CA75" w14:textId="77777777" w:rsidR="007B22E8" w:rsidRPr="0050431F" w:rsidRDefault="007B22E8" w:rsidP="000715EC">
            <w:pPr>
              <w:pStyle w:val="TAC"/>
              <w:rPr>
                <w:rFonts w:cs="Arial"/>
                <w:lang w:eastAsia="en-US"/>
              </w:rPr>
            </w:pPr>
          </w:p>
        </w:tc>
      </w:tr>
      <w:tr w:rsidR="007B22E8" w:rsidRPr="0050431F" w14:paraId="383207A9" w14:textId="77777777">
        <w:trPr>
          <w:cantSplit/>
          <w:jc w:val="center"/>
        </w:trPr>
        <w:tc>
          <w:tcPr>
            <w:tcW w:w="1870" w:type="dxa"/>
          </w:tcPr>
          <w:p w14:paraId="1BE52B5B" w14:textId="77777777" w:rsidR="007B22E8" w:rsidRPr="00552333" w:rsidRDefault="007B22E8" w:rsidP="000715EC">
            <w:pPr>
              <w:pStyle w:val="TAC"/>
              <w:rPr>
                <w:rFonts w:cs="Arial"/>
                <w:lang w:val="sv-FI" w:eastAsia="en-US"/>
              </w:rPr>
            </w:pPr>
            <w:r w:rsidRPr="00552333">
              <w:rPr>
                <w:rFonts w:cs="Arial"/>
                <w:lang w:val="sv-FI" w:eastAsia="en-US"/>
              </w:rPr>
              <w:t>UTRA FDD Band XI or E-UTRA Band 11</w:t>
            </w:r>
          </w:p>
        </w:tc>
        <w:tc>
          <w:tcPr>
            <w:tcW w:w="1922" w:type="dxa"/>
          </w:tcPr>
          <w:p w14:paraId="41BCF037" w14:textId="77777777" w:rsidR="007B22E8" w:rsidRPr="0050431F" w:rsidRDefault="007B22E8" w:rsidP="000715EC">
            <w:pPr>
              <w:pStyle w:val="TAC"/>
              <w:rPr>
                <w:rFonts w:cs="Arial"/>
                <w:lang w:eastAsia="en-US"/>
              </w:rPr>
            </w:pPr>
            <w:r w:rsidRPr="0050431F">
              <w:rPr>
                <w:rFonts w:cs="Arial"/>
                <w:lang w:eastAsia="en-US"/>
              </w:rPr>
              <w:t>1427.9 - 1447.9 MHz</w:t>
            </w:r>
          </w:p>
        </w:tc>
        <w:tc>
          <w:tcPr>
            <w:tcW w:w="1134" w:type="dxa"/>
          </w:tcPr>
          <w:p w14:paraId="085843A1"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3D271C34"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2071D0E2"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967275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55D527B" w14:textId="77777777" w:rsidR="007B22E8" w:rsidRPr="0050431F" w:rsidRDefault="007B22E8" w:rsidP="000715EC">
            <w:pPr>
              <w:pStyle w:val="TAC"/>
              <w:rPr>
                <w:rFonts w:cs="Arial"/>
                <w:lang w:eastAsia="en-US"/>
              </w:rPr>
            </w:pPr>
          </w:p>
        </w:tc>
      </w:tr>
      <w:tr w:rsidR="007B22E8" w:rsidRPr="0050431F" w14:paraId="10541F2D" w14:textId="77777777">
        <w:trPr>
          <w:cantSplit/>
          <w:jc w:val="center"/>
        </w:trPr>
        <w:tc>
          <w:tcPr>
            <w:tcW w:w="1870" w:type="dxa"/>
          </w:tcPr>
          <w:p w14:paraId="725CA31A"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XII or </w:t>
            </w:r>
          </w:p>
          <w:p w14:paraId="66EA0BF0" w14:textId="77777777" w:rsidR="007B22E8" w:rsidRPr="00552333" w:rsidRDefault="007B22E8" w:rsidP="000715EC">
            <w:pPr>
              <w:pStyle w:val="TAC"/>
              <w:rPr>
                <w:rFonts w:cs="Arial"/>
                <w:lang w:val="sv-FI" w:eastAsia="en-US"/>
              </w:rPr>
            </w:pPr>
            <w:r w:rsidRPr="00552333">
              <w:rPr>
                <w:rFonts w:cs="Arial"/>
                <w:lang w:val="sv-FI" w:eastAsia="en-US"/>
              </w:rPr>
              <w:t>E-UTRA Band 12</w:t>
            </w:r>
          </w:p>
        </w:tc>
        <w:tc>
          <w:tcPr>
            <w:tcW w:w="1922" w:type="dxa"/>
          </w:tcPr>
          <w:p w14:paraId="3BD8DAD1" w14:textId="77777777" w:rsidR="007B22E8" w:rsidRPr="0050431F" w:rsidRDefault="007B22E8" w:rsidP="000715EC">
            <w:pPr>
              <w:pStyle w:val="TAC"/>
              <w:rPr>
                <w:rFonts w:cs="Arial"/>
                <w:lang w:eastAsia="en-US"/>
              </w:rPr>
            </w:pPr>
            <w:r w:rsidRPr="0050431F">
              <w:rPr>
                <w:rFonts w:cs="Arial"/>
                <w:lang w:eastAsia="en-US"/>
              </w:rPr>
              <w:t>699 - 716 MHz</w:t>
            </w:r>
          </w:p>
        </w:tc>
        <w:tc>
          <w:tcPr>
            <w:tcW w:w="1134" w:type="dxa"/>
          </w:tcPr>
          <w:p w14:paraId="094F5B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4799DA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8A0E0F0"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EE21A8D"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3215203" w14:textId="77777777" w:rsidR="007B22E8" w:rsidRPr="0050431F" w:rsidRDefault="007B22E8" w:rsidP="000715EC">
            <w:pPr>
              <w:pStyle w:val="TAC"/>
              <w:rPr>
                <w:rFonts w:cs="Arial"/>
                <w:lang w:eastAsia="en-US"/>
              </w:rPr>
            </w:pPr>
          </w:p>
        </w:tc>
      </w:tr>
      <w:tr w:rsidR="007B22E8" w:rsidRPr="0050431F" w14:paraId="29F6B342" w14:textId="77777777">
        <w:trPr>
          <w:cantSplit/>
          <w:jc w:val="center"/>
        </w:trPr>
        <w:tc>
          <w:tcPr>
            <w:tcW w:w="1870" w:type="dxa"/>
          </w:tcPr>
          <w:p w14:paraId="063CABE9"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XIII or </w:t>
            </w:r>
          </w:p>
          <w:p w14:paraId="609BC3B6" w14:textId="77777777" w:rsidR="007B22E8" w:rsidRPr="00552333" w:rsidRDefault="007B22E8" w:rsidP="000715EC">
            <w:pPr>
              <w:pStyle w:val="TAC"/>
              <w:rPr>
                <w:rFonts w:cs="Arial"/>
                <w:lang w:val="sv-FI" w:eastAsia="en-US"/>
              </w:rPr>
            </w:pPr>
            <w:r w:rsidRPr="00552333">
              <w:rPr>
                <w:rFonts w:cs="Arial"/>
                <w:lang w:val="sv-FI" w:eastAsia="en-US"/>
              </w:rPr>
              <w:t>E-UTRA Band 13</w:t>
            </w:r>
          </w:p>
        </w:tc>
        <w:tc>
          <w:tcPr>
            <w:tcW w:w="1922" w:type="dxa"/>
          </w:tcPr>
          <w:p w14:paraId="52B0148D" w14:textId="77777777" w:rsidR="007B22E8" w:rsidRPr="0050431F" w:rsidRDefault="007B22E8" w:rsidP="000715EC">
            <w:pPr>
              <w:pStyle w:val="TAC"/>
              <w:rPr>
                <w:rFonts w:cs="Arial"/>
                <w:lang w:eastAsia="en-US"/>
              </w:rPr>
            </w:pPr>
            <w:r w:rsidRPr="0050431F">
              <w:rPr>
                <w:rFonts w:cs="Arial"/>
                <w:lang w:eastAsia="en-US"/>
              </w:rPr>
              <w:t>777 - 787 MHz</w:t>
            </w:r>
          </w:p>
        </w:tc>
        <w:tc>
          <w:tcPr>
            <w:tcW w:w="1134" w:type="dxa"/>
          </w:tcPr>
          <w:p w14:paraId="481153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5BC0B70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B3B367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9A5CE7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8EEBDDD" w14:textId="77777777" w:rsidR="007B22E8" w:rsidRPr="0050431F" w:rsidRDefault="007B22E8" w:rsidP="000715EC">
            <w:pPr>
              <w:pStyle w:val="TAC"/>
              <w:rPr>
                <w:rFonts w:cs="Arial"/>
                <w:lang w:eastAsia="en-US"/>
              </w:rPr>
            </w:pPr>
          </w:p>
        </w:tc>
      </w:tr>
      <w:tr w:rsidR="007B22E8" w:rsidRPr="0050431F" w14:paraId="28D84F6A" w14:textId="77777777">
        <w:trPr>
          <w:cantSplit/>
          <w:jc w:val="center"/>
        </w:trPr>
        <w:tc>
          <w:tcPr>
            <w:tcW w:w="1870" w:type="dxa"/>
          </w:tcPr>
          <w:p w14:paraId="7847BAFF"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XIV or </w:t>
            </w:r>
          </w:p>
          <w:p w14:paraId="72DDC889" w14:textId="77777777" w:rsidR="007B22E8" w:rsidRPr="00552333" w:rsidRDefault="007B22E8" w:rsidP="000715EC">
            <w:pPr>
              <w:pStyle w:val="TAC"/>
              <w:rPr>
                <w:rFonts w:cs="Arial"/>
                <w:lang w:val="sv-FI" w:eastAsia="en-US"/>
              </w:rPr>
            </w:pPr>
            <w:r w:rsidRPr="00552333">
              <w:rPr>
                <w:rFonts w:cs="Arial"/>
                <w:lang w:val="sv-FI" w:eastAsia="en-US"/>
              </w:rPr>
              <w:t>E-UTRA Band 14</w:t>
            </w:r>
          </w:p>
        </w:tc>
        <w:tc>
          <w:tcPr>
            <w:tcW w:w="1922" w:type="dxa"/>
          </w:tcPr>
          <w:p w14:paraId="4163325F" w14:textId="77777777" w:rsidR="007B22E8" w:rsidRPr="0050431F" w:rsidRDefault="007B22E8" w:rsidP="000715EC">
            <w:pPr>
              <w:pStyle w:val="TAC"/>
              <w:rPr>
                <w:rFonts w:cs="Arial"/>
                <w:lang w:eastAsia="en-US"/>
              </w:rPr>
            </w:pPr>
            <w:r w:rsidRPr="0050431F">
              <w:rPr>
                <w:rFonts w:cs="Arial"/>
                <w:lang w:eastAsia="en-US"/>
              </w:rPr>
              <w:t>788 - 798 MHz</w:t>
            </w:r>
          </w:p>
        </w:tc>
        <w:tc>
          <w:tcPr>
            <w:tcW w:w="1134" w:type="dxa"/>
          </w:tcPr>
          <w:p w14:paraId="15903111"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57B728C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28A323D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5A2E3F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25116EE7" w14:textId="77777777" w:rsidR="007B22E8" w:rsidRPr="0050431F" w:rsidRDefault="007B22E8" w:rsidP="000715EC">
            <w:pPr>
              <w:pStyle w:val="TAC"/>
              <w:rPr>
                <w:rFonts w:cs="Arial"/>
                <w:lang w:eastAsia="en-US"/>
              </w:rPr>
            </w:pPr>
          </w:p>
        </w:tc>
      </w:tr>
      <w:tr w:rsidR="007B22E8" w:rsidRPr="0050431F" w14:paraId="563DEF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6B5187" w14:textId="77777777" w:rsidR="007B22E8" w:rsidRPr="0050431F" w:rsidRDefault="007B22E8" w:rsidP="000715EC">
            <w:pPr>
              <w:pStyle w:val="TAC"/>
              <w:rPr>
                <w:rFonts w:cs="Arial"/>
                <w:lang w:eastAsia="en-US"/>
              </w:rPr>
            </w:pPr>
            <w:r w:rsidRPr="0050431F">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9236E79" w14:textId="77777777" w:rsidR="007B22E8" w:rsidRPr="0050431F" w:rsidRDefault="007B22E8" w:rsidP="000715EC">
            <w:pPr>
              <w:pStyle w:val="TAC"/>
              <w:rPr>
                <w:rFonts w:cs="Arial"/>
                <w:lang w:eastAsia="en-US"/>
              </w:rPr>
            </w:pPr>
            <w:r w:rsidRPr="0050431F">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0F520E4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FA3FA3"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68307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81961A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0C37A77" w14:textId="77777777" w:rsidR="007B22E8" w:rsidRPr="0050431F" w:rsidRDefault="007B22E8" w:rsidP="000715EC">
            <w:pPr>
              <w:pStyle w:val="TAC"/>
              <w:rPr>
                <w:rFonts w:cs="Arial"/>
                <w:lang w:eastAsia="en-US"/>
              </w:rPr>
            </w:pPr>
          </w:p>
        </w:tc>
      </w:tr>
      <w:tr w:rsidR="007B22E8" w:rsidRPr="0050431F" w14:paraId="7B31F9A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129FDD" w14:textId="77777777" w:rsidR="007B22E8" w:rsidRPr="0050431F" w:rsidRDefault="007B22E8" w:rsidP="000715EC">
            <w:pPr>
              <w:pStyle w:val="TAC"/>
              <w:rPr>
                <w:rFonts w:cs="Arial"/>
                <w:lang w:eastAsia="en-US"/>
              </w:rPr>
            </w:pPr>
            <w:r w:rsidRPr="0050431F">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28BA5EB" w14:textId="77777777" w:rsidR="007B22E8" w:rsidRPr="0050431F" w:rsidRDefault="007B22E8" w:rsidP="000715EC">
            <w:pPr>
              <w:pStyle w:val="TAC"/>
              <w:rPr>
                <w:rFonts w:cs="Arial"/>
                <w:lang w:eastAsia="en-US"/>
              </w:rPr>
            </w:pPr>
            <w:r w:rsidRPr="0050431F">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226910E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3BA09F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C39D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CE3DE65"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CD7BB1B" w14:textId="77777777" w:rsidR="007B22E8" w:rsidRPr="0050431F" w:rsidRDefault="007B22E8" w:rsidP="000715EC">
            <w:pPr>
              <w:pStyle w:val="TAC"/>
              <w:rPr>
                <w:rFonts w:cs="Arial"/>
                <w:lang w:eastAsia="en-US"/>
              </w:rPr>
            </w:pPr>
          </w:p>
        </w:tc>
      </w:tr>
      <w:tr w:rsidR="007B22E8" w:rsidRPr="0050431F" w14:paraId="0BC7E9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743B62A"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XX or </w:t>
            </w:r>
          </w:p>
          <w:p w14:paraId="0BB04725" w14:textId="77777777" w:rsidR="007B22E8" w:rsidRPr="00552333" w:rsidRDefault="007B22E8" w:rsidP="000715EC">
            <w:pPr>
              <w:pStyle w:val="TAC"/>
              <w:rPr>
                <w:rFonts w:cs="Arial"/>
                <w:lang w:val="sv-FI" w:eastAsia="en-US"/>
              </w:rPr>
            </w:pPr>
            <w:r w:rsidRPr="00552333">
              <w:rPr>
                <w:rFonts w:cs="Arial"/>
                <w:lang w:val="sv-FI" w:eastAsia="en-US"/>
              </w:rPr>
              <w:t>E-UTRA Band 20</w:t>
            </w:r>
          </w:p>
        </w:tc>
        <w:tc>
          <w:tcPr>
            <w:tcW w:w="1922" w:type="dxa"/>
            <w:tcBorders>
              <w:top w:val="single" w:sz="4" w:space="0" w:color="auto"/>
              <w:left w:val="single" w:sz="4" w:space="0" w:color="auto"/>
              <w:bottom w:val="single" w:sz="4" w:space="0" w:color="auto"/>
              <w:right w:val="single" w:sz="4" w:space="0" w:color="auto"/>
            </w:tcBorders>
          </w:tcPr>
          <w:p w14:paraId="04A620C6" w14:textId="77777777" w:rsidR="007B22E8" w:rsidRPr="0050431F" w:rsidRDefault="007B22E8" w:rsidP="000715EC">
            <w:pPr>
              <w:pStyle w:val="TAC"/>
              <w:rPr>
                <w:rFonts w:cs="Arial"/>
                <w:lang w:eastAsia="en-US"/>
              </w:rPr>
            </w:pPr>
            <w:r w:rsidRPr="0050431F">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744406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0BDFE0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C7932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A664BE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7B21AF" w14:textId="77777777" w:rsidR="007B22E8" w:rsidRPr="0050431F" w:rsidRDefault="007B22E8" w:rsidP="000715EC">
            <w:pPr>
              <w:pStyle w:val="TAC"/>
              <w:rPr>
                <w:rFonts w:cs="Arial"/>
                <w:lang w:eastAsia="en-US"/>
              </w:rPr>
            </w:pPr>
          </w:p>
        </w:tc>
      </w:tr>
      <w:tr w:rsidR="007B22E8" w:rsidRPr="0050431F" w14:paraId="70D93A8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9872C" w14:textId="77777777" w:rsidR="007B22E8" w:rsidRPr="00552333" w:rsidRDefault="007B22E8" w:rsidP="000715EC">
            <w:pPr>
              <w:pStyle w:val="TAC"/>
              <w:rPr>
                <w:rFonts w:cs="Arial"/>
                <w:lang w:val="sv-FI" w:eastAsia="en-US"/>
              </w:rPr>
            </w:pPr>
            <w:r w:rsidRPr="00552333">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78A36EBC" w14:textId="77777777" w:rsidR="007B22E8" w:rsidRPr="0050431F" w:rsidRDefault="007B22E8" w:rsidP="000715EC">
            <w:pPr>
              <w:pStyle w:val="TAC"/>
              <w:rPr>
                <w:rFonts w:cs="Arial"/>
                <w:lang w:eastAsia="en-US"/>
              </w:rPr>
            </w:pPr>
            <w:r w:rsidRPr="0050431F">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0DC14A4"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610924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C75D5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F54C65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24AF656" w14:textId="77777777" w:rsidR="007B22E8" w:rsidRPr="0050431F" w:rsidRDefault="007B22E8" w:rsidP="000715EC">
            <w:pPr>
              <w:pStyle w:val="TAC"/>
              <w:rPr>
                <w:rFonts w:cs="Arial"/>
                <w:lang w:eastAsia="en-US"/>
              </w:rPr>
            </w:pPr>
          </w:p>
        </w:tc>
      </w:tr>
      <w:tr w:rsidR="007B22E8" w:rsidRPr="0050431F" w14:paraId="794E080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8A80FFC" w14:textId="77777777" w:rsidR="007B22E8" w:rsidRPr="00552333" w:rsidRDefault="007B22E8" w:rsidP="000715EC">
            <w:pPr>
              <w:pStyle w:val="TAC"/>
              <w:rPr>
                <w:rFonts w:cs="Arial"/>
                <w:lang w:val="sv-FI" w:eastAsia="en-US"/>
              </w:rPr>
            </w:pPr>
            <w:r w:rsidRPr="00552333">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27A0B97" w14:textId="77777777" w:rsidR="007B22E8" w:rsidRPr="0050431F" w:rsidRDefault="007B22E8" w:rsidP="000715EC">
            <w:pPr>
              <w:pStyle w:val="TAC"/>
              <w:rPr>
                <w:rFonts w:cs="Arial"/>
                <w:lang w:eastAsia="en-US"/>
              </w:rPr>
            </w:pPr>
            <w:r w:rsidRPr="0050431F">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5F1B7FE9"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07089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E1D88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3DACE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91F1AA5"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42 </w:t>
            </w:r>
          </w:p>
        </w:tc>
      </w:tr>
      <w:tr w:rsidR="007B22E8" w:rsidRPr="0050431F" w14:paraId="77A1201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FFDD99" w14:textId="77777777" w:rsidR="007B22E8" w:rsidRPr="0050431F" w:rsidRDefault="007B22E8" w:rsidP="000715EC">
            <w:pPr>
              <w:pStyle w:val="TAC"/>
              <w:rPr>
                <w:rFonts w:cs="Arial"/>
                <w:lang w:eastAsia="en-US"/>
              </w:rPr>
            </w:pPr>
            <w:r w:rsidRPr="0050431F">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BE4F00E" w14:textId="77777777" w:rsidR="007B22E8" w:rsidRPr="0050431F" w:rsidRDefault="007B22E8" w:rsidP="000715EC">
            <w:pPr>
              <w:pStyle w:val="TAC"/>
              <w:rPr>
                <w:rFonts w:cs="Arial"/>
                <w:lang w:eastAsia="en-US"/>
              </w:rPr>
            </w:pPr>
            <w:r w:rsidRPr="0050431F">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08DA08C7"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F8F7CE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B7961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06BB76"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529169" w14:textId="77777777" w:rsidR="007B22E8" w:rsidRPr="0050431F" w:rsidRDefault="007B22E8" w:rsidP="000715EC">
            <w:pPr>
              <w:pStyle w:val="TAC"/>
              <w:rPr>
                <w:rFonts w:cs="Arial"/>
                <w:lang w:eastAsia="en-US"/>
              </w:rPr>
            </w:pPr>
          </w:p>
        </w:tc>
      </w:tr>
      <w:tr w:rsidR="007B22E8" w:rsidRPr="0050431F" w14:paraId="7E83516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B580B7B" w14:textId="77777777" w:rsidR="007B22E8" w:rsidRPr="00552333" w:rsidRDefault="007B22E8" w:rsidP="000715EC">
            <w:pPr>
              <w:pStyle w:val="TAC"/>
              <w:rPr>
                <w:rFonts w:cs="Arial"/>
                <w:lang w:val="sv-FI" w:eastAsia="en-US"/>
              </w:rPr>
            </w:pPr>
            <w:r w:rsidRPr="00552333">
              <w:rPr>
                <w:rFonts w:cs="Arial"/>
                <w:lang w:val="sv-FI" w:eastAsia="en-US"/>
              </w:rPr>
              <w:t>UTRA FDD Band XX</w:t>
            </w:r>
            <w:r w:rsidRPr="00552333">
              <w:rPr>
                <w:rFonts w:cs="Arial"/>
                <w:lang w:val="sv-FI" w:eastAsia="zh-CN"/>
              </w:rPr>
              <w:t>V or</w:t>
            </w:r>
            <w:r w:rsidRPr="00552333">
              <w:rPr>
                <w:rFonts w:cs="Arial"/>
                <w:lang w:val="sv-FI" w:eastAsia="en-US"/>
              </w:rPr>
              <w:t xml:space="preserve"> E-UTRA Band 2</w:t>
            </w:r>
            <w:r w:rsidRPr="00552333">
              <w:rPr>
                <w:rFonts w:cs="Arial"/>
                <w:lang w:val="sv-FI" w:eastAsia="zh-CN"/>
              </w:rPr>
              <w:t>5</w:t>
            </w:r>
          </w:p>
        </w:tc>
        <w:tc>
          <w:tcPr>
            <w:tcW w:w="1922" w:type="dxa"/>
            <w:tcBorders>
              <w:top w:val="single" w:sz="4" w:space="0" w:color="auto"/>
              <w:left w:val="single" w:sz="4" w:space="0" w:color="auto"/>
              <w:bottom w:val="single" w:sz="4" w:space="0" w:color="auto"/>
              <w:right w:val="single" w:sz="4" w:space="0" w:color="auto"/>
            </w:tcBorders>
          </w:tcPr>
          <w:p w14:paraId="7BBD6FAE" w14:textId="77777777" w:rsidR="007B22E8" w:rsidRPr="0050431F" w:rsidRDefault="007B22E8" w:rsidP="000715EC">
            <w:pPr>
              <w:pStyle w:val="TAC"/>
              <w:rPr>
                <w:rFonts w:cs="Arial"/>
                <w:lang w:eastAsia="zh-CN"/>
              </w:rPr>
            </w:pPr>
            <w:r w:rsidRPr="0050431F">
              <w:rPr>
                <w:rFonts w:cs="Arial"/>
                <w:lang w:eastAsia="en-US"/>
              </w:rPr>
              <w:t>1850 - 191</w:t>
            </w:r>
            <w:r w:rsidRPr="0050431F">
              <w:rPr>
                <w:rFonts w:cs="Arial"/>
                <w:lang w:eastAsia="zh-CN"/>
              </w:rPr>
              <w:t>5</w:t>
            </w:r>
            <w:r w:rsidRPr="0050431F">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726C1C"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9AA386E"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387AA"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B844F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F3AD17C" w14:textId="77777777" w:rsidR="007B22E8" w:rsidRPr="0050431F" w:rsidRDefault="007B22E8" w:rsidP="000715EC">
            <w:pPr>
              <w:pStyle w:val="TAC"/>
              <w:rPr>
                <w:rFonts w:cs="Arial"/>
                <w:lang w:eastAsia="en-US"/>
              </w:rPr>
            </w:pPr>
          </w:p>
        </w:tc>
      </w:tr>
      <w:tr w:rsidR="007B22E8" w:rsidRPr="0050431F" w14:paraId="4E8B341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D6773F" w14:textId="77777777" w:rsidR="007B22E8" w:rsidRPr="00552333" w:rsidRDefault="007B22E8" w:rsidP="000715EC">
            <w:pPr>
              <w:pStyle w:val="TAC"/>
              <w:rPr>
                <w:rFonts w:cs="Arial"/>
                <w:lang w:val="sv-FI" w:eastAsia="en-US"/>
              </w:rPr>
            </w:pPr>
            <w:r w:rsidRPr="00552333">
              <w:rPr>
                <w:rFonts w:cs="Arial"/>
                <w:lang w:val="sv-FI" w:eastAsia="en-US"/>
              </w:rPr>
              <w:t>UTRA FDD Band XX</w:t>
            </w:r>
            <w:r w:rsidRPr="00552333">
              <w:rPr>
                <w:rFonts w:cs="Arial"/>
                <w:lang w:val="sv-FI" w:eastAsia="zh-CN"/>
              </w:rPr>
              <w:t>VI or</w:t>
            </w:r>
            <w:r w:rsidRPr="00552333">
              <w:rPr>
                <w:rFonts w:cs="Arial"/>
                <w:lang w:val="sv-FI" w:eastAsia="en-US"/>
              </w:rPr>
              <w:t xml:space="preserve"> E-UTRA Band 2</w:t>
            </w:r>
            <w:r w:rsidRPr="00552333">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54A9608F" w14:textId="77777777" w:rsidR="007B22E8" w:rsidRPr="0050431F" w:rsidRDefault="007B22E8" w:rsidP="000715EC">
            <w:pPr>
              <w:pStyle w:val="TAC"/>
              <w:rPr>
                <w:rFonts w:cs="Arial"/>
                <w:lang w:eastAsia="zh-CN"/>
              </w:rPr>
            </w:pPr>
            <w:r w:rsidRPr="0050431F">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00EA4264"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601B425"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68C3A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2715F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68384D2" w14:textId="77777777" w:rsidR="007B22E8" w:rsidRPr="0050431F" w:rsidRDefault="007B22E8" w:rsidP="000715EC">
            <w:pPr>
              <w:pStyle w:val="TAC"/>
              <w:rPr>
                <w:rFonts w:cs="Arial"/>
                <w:lang w:eastAsia="en-US"/>
              </w:rPr>
            </w:pPr>
          </w:p>
        </w:tc>
      </w:tr>
      <w:tr w:rsidR="007B22E8" w:rsidRPr="0050431F" w14:paraId="4005F35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D5970D4" w14:textId="77777777" w:rsidR="007B22E8" w:rsidRPr="0050431F" w:rsidRDefault="007B22E8" w:rsidP="000715EC">
            <w:pPr>
              <w:pStyle w:val="TAC"/>
              <w:rPr>
                <w:rFonts w:cs="Arial"/>
                <w:lang w:eastAsia="en-US"/>
              </w:rPr>
            </w:pPr>
            <w:r w:rsidRPr="0050431F">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7B4A4A22" w14:textId="77777777" w:rsidR="007B22E8" w:rsidRPr="0050431F" w:rsidRDefault="007B22E8" w:rsidP="000715EC">
            <w:pPr>
              <w:pStyle w:val="TAC"/>
              <w:rPr>
                <w:rFonts w:cs="Arial"/>
                <w:lang w:eastAsia="en-US"/>
              </w:rPr>
            </w:pPr>
            <w:r w:rsidRPr="0050431F">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C0AE160"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87516C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F8010D"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B4D161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754EC9B" w14:textId="77777777" w:rsidR="007B22E8" w:rsidRPr="0050431F" w:rsidRDefault="007B22E8" w:rsidP="000715EC">
            <w:pPr>
              <w:pStyle w:val="TAC"/>
              <w:rPr>
                <w:rFonts w:cs="Arial"/>
                <w:lang w:eastAsia="en-US"/>
              </w:rPr>
            </w:pPr>
          </w:p>
        </w:tc>
      </w:tr>
      <w:tr w:rsidR="007B22E8" w:rsidRPr="0050431F" w14:paraId="4B19812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F5616B2" w14:textId="77777777" w:rsidR="007B22E8" w:rsidRPr="0050431F" w:rsidRDefault="007B22E8" w:rsidP="000715EC">
            <w:pPr>
              <w:pStyle w:val="TAC"/>
              <w:rPr>
                <w:rFonts w:cs="Arial"/>
                <w:lang w:eastAsia="en-US"/>
              </w:rPr>
            </w:pPr>
            <w:r w:rsidRPr="0050431F">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14:paraId="64B17152" w14:textId="77777777" w:rsidR="007B22E8" w:rsidRPr="0050431F" w:rsidRDefault="007B22E8" w:rsidP="000715EC">
            <w:pPr>
              <w:pStyle w:val="TAC"/>
              <w:rPr>
                <w:rFonts w:cs="Arial"/>
                <w:lang w:eastAsia="en-US"/>
              </w:rPr>
            </w:pPr>
            <w:r w:rsidRPr="0050431F">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06553BA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DDEF2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2C6635"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5A048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D6D7474" w14:textId="77777777" w:rsidR="007B22E8" w:rsidRPr="0050431F" w:rsidRDefault="007B22E8" w:rsidP="000715EC">
            <w:pPr>
              <w:pStyle w:val="TAC"/>
              <w:rPr>
                <w:rFonts w:cs="Arial"/>
                <w:lang w:eastAsia="en-US"/>
              </w:rPr>
            </w:pPr>
            <w:r w:rsidRPr="0050431F">
              <w:rPr>
                <w:rFonts w:cs="Arial"/>
                <w:lang w:eastAsia="en-US"/>
              </w:rPr>
              <w:t>This is not applicable to BS operating in Band 44</w:t>
            </w:r>
          </w:p>
        </w:tc>
      </w:tr>
      <w:tr w:rsidR="000715EC" w:rsidRPr="0050431F" w14:paraId="7E0091C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C7D5891" w14:textId="77777777" w:rsidR="000715EC" w:rsidRPr="0050431F" w:rsidRDefault="000715EC" w:rsidP="000715EC">
            <w:pPr>
              <w:pStyle w:val="TAC"/>
              <w:rPr>
                <w:rFonts w:cs="Arial"/>
                <w:lang w:eastAsia="en-US"/>
              </w:rPr>
            </w:pPr>
            <w:r w:rsidRPr="0050431F">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5FBB7583" w14:textId="77777777" w:rsidR="000715EC" w:rsidRPr="0050431F" w:rsidRDefault="000715EC" w:rsidP="000715EC">
            <w:pPr>
              <w:pStyle w:val="TAC"/>
              <w:rPr>
                <w:rFonts w:cs="Arial"/>
                <w:lang w:eastAsia="en-US"/>
              </w:rPr>
            </w:pPr>
            <w:r w:rsidRPr="0050431F">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3597FD54" w14:textId="77777777" w:rsidR="000715EC" w:rsidRPr="0050431F" w:rsidRDefault="000715EC"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2DE5815" w14:textId="77777777" w:rsidR="000715EC" w:rsidRPr="0050431F" w:rsidRDefault="000715EC" w:rsidP="000715EC">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6E5EBEE" w14:textId="77777777" w:rsidR="000715EC" w:rsidRPr="0050431F" w:rsidRDefault="000715EC"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D98DC2E" w14:textId="77777777" w:rsidR="000715EC" w:rsidRPr="0050431F" w:rsidRDefault="000715EC"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43BEEE" w14:textId="77777777" w:rsidR="000715EC" w:rsidRPr="0050431F" w:rsidRDefault="000715EC" w:rsidP="000715EC">
            <w:pPr>
              <w:pStyle w:val="TAC"/>
              <w:rPr>
                <w:rFonts w:cs="Arial"/>
                <w:lang w:eastAsia="en-US"/>
              </w:rPr>
            </w:pPr>
            <w:r w:rsidRPr="0050431F">
              <w:rPr>
                <w:rFonts w:cs="Arial"/>
                <w:lang w:eastAsia="en-US"/>
              </w:rPr>
              <w:t>This is not applicable to BS operating in Band 40</w:t>
            </w:r>
          </w:p>
        </w:tc>
      </w:tr>
      <w:tr w:rsidR="00354B86" w:rsidRPr="0050431F" w14:paraId="224D01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6E5F0C9" w14:textId="77777777" w:rsidR="00354B86" w:rsidRPr="0050431F" w:rsidRDefault="00354B86" w:rsidP="000715EC">
            <w:pPr>
              <w:pStyle w:val="TAC"/>
              <w:rPr>
                <w:rFonts w:cs="Arial"/>
                <w:lang w:eastAsia="en-US"/>
              </w:rPr>
            </w:pPr>
            <w:r w:rsidRPr="0050431F">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6E533957" w14:textId="77777777" w:rsidR="00354B86" w:rsidRPr="0050431F" w:rsidRDefault="00354B86" w:rsidP="000715EC">
            <w:pPr>
              <w:pStyle w:val="TAC"/>
              <w:rPr>
                <w:rFonts w:cs="Arial"/>
                <w:lang w:eastAsia="en-US"/>
              </w:rPr>
            </w:pPr>
            <w:r w:rsidRPr="0050431F">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09CBB538" w14:textId="77777777" w:rsidR="00354B86" w:rsidRPr="0050431F" w:rsidRDefault="00354B86"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6F3ED7F" w14:textId="77777777" w:rsidR="00354B86" w:rsidRPr="0050431F" w:rsidRDefault="00354B86" w:rsidP="000715EC">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6EB1E45" w14:textId="77777777" w:rsidR="00354B86" w:rsidRPr="0050431F" w:rsidRDefault="00354B86"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4F4FD94" w14:textId="77777777" w:rsidR="00354B86" w:rsidRPr="0050431F" w:rsidRDefault="00354B86"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5B0FFAA" w14:textId="77777777" w:rsidR="00354B86" w:rsidRPr="0050431F" w:rsidRDefault="00354B86" w:rsidP="000715EC">
            <w:pPr>
              <w:pStyle w:val="TAC"/>
              <w:rPr>
                <w:rFonts w:cs="Arial"/>
                <w:lang w:eastAsia="en-US"/>
              </w:rPr>
            </w:pPr>
          </w:p>
        </w:tc>
      </w:tr>
      <w:tr w:rsidR="007B22E8" w:rsidRPr="0050431F" w14:paraId="4F7458A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F5209AB" w14:textId="77777777" w:rsidR="007B22E8" w:rsidRPr="0050431F" w:rsidRDefault="007B22E8" w:rsidP="000715EC">
            <w:pPr>
              <w:pStyle w:val="TAC"/>
              <w:rPr>
                <w:rFonts w:cs="Arial"/>
                <w:lang w:eastAsia="en-US"/>
              </w:rPr>
            </w:pPr>
            <w:r w:rsidRPr="0050431F">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949DF42" w14:textId="77777777" w:rsidR="007B22E8" w:rsidRPr="0050431F" w:rsidRDefault="007B22E8" w:rsidP="000715EC">
            <w:pPr>
              <w:pStyle w:val="TAC"/>
              <w:rPr>
                <w:rFonts w:cs="Arial"/>
                <w:lang w:eastAsia="zh-CN"/>
              </w:rPr>
            </w:pPr>
            <w:r w:rsidRPr="0050431F">
              <w:rPr>
                <w:rFonts w:cs="Arial"/>
                <w:lang w:eastAsia="en-US"/>
              </w:rPr>
              <w:t>1900 - 1920 MHz</w:t>
            </w:r>
          </w:p>
          <w:p w14:paraId="72069D72" w14:textId="77777777" w:rsidR="007B22E8" w:rsidRPr="0050431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2D320A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89801B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727B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E0BA505"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C68F4E" w14:textId="77777777" w:rsidR="007B22E8" w:rsidRPr="0050431F" w:rsidRDefault="007B22E8" w:rsidP="000715EC">
            <w:pPr>
              <w:pStyle w:val="TAC"/>
              <w:rPr>
                <w:rFonts w:cs="Arial"/>
                <w:lang w:eastAsia="zh-CN"/>
              </w:rPr>
            </w:pPr>
            <w:r w:rsidRPr="0050431F">
              <w:rPr>
                <w:rFonts w:cs="Arial"/>
                <w:lang w:eastAsia="en-US"/>
              </w:rPr>
              <w:t>This is not applicable to BS operating in Band 33</w:t>
            </w:r>
            <w:r w:rsidRPr="0050431F">
              <w:rPr>
                <w:rFonts w:cs="Arial"/>
                <w:lang w:eastAsia="zh-CN"/>
              </w:rPr>
              <w:t xml:space="preserve"> </w:t>
            </w:r>
          </w:p>
        </w:tc>
      </w:tr>
      <w:tr w:rsidR="007B22E8" w:rsidRPr="0050431F" w14:paraId="4ED74E2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D7B1800" w14:textId="77777777" w:rsidR="007B22E8" w:rsidRPr="0050431F" w:rsidRDefault="007B22E8" w:rsidP="000715EC">
            <w:pPr>
              <w:pStyle w:val="TAC"/>
              <w:rPr>
                <w:rFonts w:cs="Arial"/>
                <w:lang w:eastAsia="en-US"/>
              </w:rPr>
            </w:pPr>
            <w:r w:rsidRPr="0050431F">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14:paraId="36549D74" w14:textId="77777777" w:rsidR="007B22E8" w:rsidRPr="0050431F" w:rsidRDefault="007B22E8" w:rsidP="000715EC">
            <w:pPr>
              <w:pStyle w:val="TAC"/>
              <w:rPr>
                <w:rFonts w:cs="Arial"/>
                <w:lang w:eastAsia="en-US"/>
              </w:rPr>
            </w:pPr>
            <w:r w:rsidRPr="0050431F">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672942B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F1E6B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2D9C3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3CF466B"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1CD5F8C" w14:textId="77777777" w:rsidR="007B22E8" w:rsidRPr="0050431F" w:rsidRDefault="007B22E8" w:rsidP="000715EC">
            <w:pPr>
              <w:pStyle w:val="TAC"/>
              <w:rPr>
                <w:rFonts w:cs="Arial"/>
                <w:lang w:eastAsia="en-US"/>
              </w:rPr>
            </w:pPr>
            <w:r w:rsidRPr="0050431F">
              <w:rPr>
                <w:rFonts w:cs="Arial"/>
                <w:lang w:eastAsia="en-US"/>
              </w:rPr>
              <w:t>This is not applicable to BS operating in Band 34</w:t>
            </w:r>
          </w:p>
        </w:tc>
      </w:tr>
      <w:tr w:rsidR="007B22E8" w:rsidRPr="0050431F" w14:paraId="6DA34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4DF3020" w14:textId="77777777" w:rsidR="007B22E8" w:rsidRPr="00552333" w:rsidRDefault="007B22E8" w:rsidP="000715EC">
            <w:pPr>
              <w:pStyle w:val="TAC"/>
              <w:rPr>
                <w:rFonts w:cs="Arial"/>
                <w:lang w:val="sv-FI" w:eastAsia="en-US"/>
              </w:rPr>
            </w:pPr>
            <w:r w:rsidRPr="00552333">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7146074D" w14:textId="77777777" w:rsidR="007B22E8" w:rsidRPr="0050431F" w:rsidRDefault="007B22E8" w:rsidP="000715EC">
            <w:pPr>
              <w:pStyle w:val="TAC"/>
              <w:rPr>
                <w:rFonts w:cs="Arial"/>
                <w:lang w:eastAsia="zh-CN"/>
              </w:rPr>
            </w:pPr>
            <w:r w:rsidRPr="0050431F">
              <w:rPr>
                <w:rFonts w:cs="Arial"/>
                <w:lang w:eastAsia="en-US"/>
              </w:rPr>
              <w:t>1850 – 1910 MHz</w:t>
            </w:r>
          </w:p>
          <w:p w14:paraId="26930059" w14:textId="77777777" w:rsidR="007B22E8" w:rsidRPr="0050431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081150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311487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161F00"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B0231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03DCB0B" w14:textId="77777777" w:rsidR="007B22E8" w:rsidRPr="0050431F" w:rsidRDefault="007B22E8" w:rsidP="000715EC">
            <w:pPr>
              <w:pStyle w:val="TAC"/>
              <w:rPr>
                <w:rFonts w:cs="Arial"/>
                <w:lang w:eastAsia="en-US"/>
              </w:rPr>
            </w:pPr>
            <w:r w:rsidRPr="0050431F">
              <w:rPr>
                <w:rFonts w:cs="Arial"/>
                <w:lang w:eastAsia="en-US"/>
              </w:rPr>
              <w:t>This is not applicable to BS operating in Band 35</w:t>
            </w:r>
          </w:p>
        </w:tc>
      </w:tr>
      <w:tr w:rsidR="007B22E8" w:rsidRPr="0050431F" w14:paraId="6EE37E6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B18C4A1" w14:textId="77777777" w:rsidR="007B22E8" w:rsidRPr="00552333" w:rsidRDefault="007B22E8" w:rsidP="000715EC">
            <w:pPr>
              <w:pStyle w:val="TAC"/>
              <w:rPr>
                <w:rFonts w:cs="Arial"/>
                <w:lang w:val="sv-FI" w:eastAsia="en-US"/>
              </w:rPr>
            </w:pPr>
            <w:r w:rsidRPr="00552333">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703C2EED" w14:textId="77777777" w:rsidR="007B22E8" w:rsidRPr="0050431F" w:rsidRDefault="007B22E8" w:rsidP="000715EC">
            <w:pPr>
              <w:pStyle w:val="TAC"/>
              <w:rPr>
                <w:rFonts w:cs="Arial"/>
                <w:lang w:eastAsia="en-US"/>
              </w:rPr>
            </w:pPr>
            <w:r w:rsidRPr="0050431F">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4FE11D27"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A28401B"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0049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E2D7C0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1FB406E" w14:textId="77777777" w:rsidR="007B22E8" w:rsidRPr="0050431F" w:rsidRDefault="007B22E8" w:rsidP="000715EC">
            <w:pPr>
              <w:pStyle w:val="TAC"/>
              <w:rPr>
                <w:rFonts w:cs="Arial"/>
                <w:lang w:eastAsia="en-US"/>
              </w:rPr>
            </w:pPr>
            <w:r w:rsidRPr="0050431F">
              <w:rPr>
                <w:rFonts w:cs="Arial"/>
                <w:lang w:eastAsia="en-US"/>
              </w:rPr>
              <w:t>This is not applicable to BS operating in Band 2 and 36</w:t>
            </w:r>
          </w:p>
        </w:tc>
      </w:tr>
      <w:tr w:rsidR="007B22E8" w:rsidRPr="0050431F" w14:paraId="5DC761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75D37F" w14:textId="77777777" w:rsidR="007B22E8" w:rsidRPr="00552333" w:rsidRDefault="007B22E8" w:rsidP="000715EC">
            <w:pPr>
              <w:pStyle w:val="TAC"/>
              <w:rPr>
                <w:rFonts w:cs="Arial"/>
                <w:lang w:val="sv-FI" w:eastAsia="en-US"/>
              </w:rPr>
            </w:pPr>
            <w:r w:rsidRPr="00552333">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4B3F7618" w14:textId="77777777" w:rsidR="007B22E8" w:rsidRPr="0050431F" w:rsidRDefault="007B22E8" w:rsidP="000715EC">
            <w:pPr>
              <w:pStyle w:val="TAC"/>
              <w:rPr>
                <w:rFonts w:cs="Arial"/>
                <w:lang w:eastAsia="en-US"/>
              </w:rPr>
            </w:pPr>
            <w:r w:rsidRPr="0050431F">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5CA2511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A0D6EB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5D456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53BB7D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F078006" w14:textId="77777777" w:rsidR="007B22E8" w:rsidRPr="0050431F" w:rsidRDefault="007B22E8" w:rsidP="000715EC">
            <w:pPr>
              <w:pStyle w:val="TAC"/>
              <w:rPr>
                <w:rFonts w:cs="Arial"/>
                <w:lang w:eastAsia="zh-CN"/>
              </w:rPr>
            </w:pPr>
            <w:r w:rsidRPr="0050431F">
              <w:rPr>
                <w:rFonts w:cs="Arial"/>
                <w:lang w:eastAsia="en-US"/>
              </w:rPr>
              <w:t>This is not applicable to BS operating in Band 37</w:t>
            </w:r>
            <w:r w:rsidRPr="0050431F">
              <w:rPr>
                <w:rFonts w:cs="Arial"/>
                <w:lang w:eastAsia="zh-CN"/>
              </w:rPr>
              <w:t>.</w:t>
            </w:r>
            <w:r w:rsidRPr="0050431F">
              <w:rPr>
                <w:rFonts w:cs="Arial"/>
                <w:lang w:eastAsia="en-US"/>
              </w:rPr>
              <w:t xml:space="preserve"> This unpaired band is defined in ITU-R M.1036, but is pending any future deployment.</w:t>
            </w:r>
          </w:p>
        </w:tc>
      </w:tr>
      <w:tr w:rsidR="007B22E8" w:rsidRPr="0050431F" w14:paraId="6FBD476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4FD575E" w14:textId="77777777" w:rsidR="007B22E8" w:rsidRPr="00552333" w:rsidRDefault="007B22E8" w:rsidP="000715EC">
            <w:pPr>
              <w:pStyle w:val="TAC"/>
              <w:rPr>
                <w:rFonts w:cs="Arial"/>
                <w:lang w:val="sv-FI" w:eastAsia="en-US"/>
              </w:rPr>
            </w:pPr>
            <w:r w:rsidRPr="00552333">
              <w:rPr>
                <w:rFonts w:cs="Arial"/>
                <w:lang w:val="sv-FI"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14:paraId="460D8478" w14:textId="77777777" w:rsidR="007B22E8" w:rsidRPr="0050431F" w:rsidRDefault="007B22E8" w:rsidP="000715EC">
            <w:pPr>
              <w:pStyle w:val="TAC"/>
              <w:rPr>
                <w:rFonts w:cs="Arial"/>
                <w:lang w:eastAsia="en-US"/>
              </w:rPr>
            </w:pPr>
            <w:r w:rsidRPr="0050431F">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0F9FC8D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FE87A0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9E58E7"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9C5613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2F903D"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38. </w:t>
            </w:r>
          </w:p>
        </w:tc>
      </w:tr>
      <w:tr w:rsidR="007B22E8" w:rsidRPr="0050431F" w14:paraId="2226346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B69330D" w14:textId="77777777" w:rsidR="007B22E8" w:rsidRPr="00552333" w:rsidRDefault="007B22E8" w:rsidP="000715EC">
            <w:pPr>
              <w:pStyle w:val="TAC"/>
              <w:rPr>
                <w:rFonts w:cs="Arial"/>
                <w:lang w:val="sv-FI" w:eastAsia="en-US"/>
              </w:rPr>
            </w:pPr>
            <w:r w:rsidRPr="00552333">
              <w:rPr>
                <w:rFonts w:cs="Arial"/>
                <w:lang w:val="sv-FI" w:eastAsia="en-US"/>
              </w:rPr>
              <w:t>UTRA TDD Band f) or E-UTRA Band 3</w:t>
            </w:r>
            <w:r w:rsidRPr="00552333">
              <w:rPr>
                <w:rFonts w:cs="Arial"/>
                <w:lang w:val="sv-FI" w:eastAsia="zh-CN"/>
              </w:rPr>
              <w:t>9</w:t>
            </w:r>
          </w:p>
        </w:tc>
        <w:tc>
          <w:tcPr>
            <w:tcW w:w="1922" w:type="dxa"/>
            <w:tcBorders>
              <w:top w:val="single" w:sz="4" w:space="0" w:color="auto"/>
              <w:left w:val="single" w:sz="4" w:space="0" w:color="auto"/>
              <w:bottom w:val="single" w:sz="4" w:space="0" w:color="auto"/>
              <w:right w:val="single" w:sz="4" w:space="0" w:color="auto"/>
            </w:tcBorders>
          </w:tcPr>
          <w:p w14:paraId="1DD864A6" w14:textId="77777777" w:rsidR="007B22E8" w:rsidRPr="0050431F" w:rsidRDefault="007B22E8" w:rsidP="000715EC">
            <w:pPr>
              <w:pStyle w:val="TAC"/>
              <w:rPr>
                <w:rFonts w:cs="Arial"/>
                <w:lang w:eastAsia="en-US"/>
              </w:rPr>
            </w:pPr>
            <w:r w:rsidRPr="0050431F">
              <w:rPr>
                <w:rFonts w:cs="Arial"/>
                <w:lang w:eastAsia="zh-CN"/>
              </w:rPr>
              <w:t xml:space="preserve">1880 </w:t>
            </w:r>
            <w:r w:rsidRPr="0050431F">
              <w:rPr>
                <w:rFonts w:cs="Arial"/>
                <w:lang w:eastAsia="en-US"/>
              </w:rPr>
              <w:t xml:space="preserve">– </w:t>
            </w:r>
            <w:r w:rsidRPr="0050431F">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199EF80"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985C802"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56CBA4"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8CF4765"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 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32F2A810"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Pr="0050431F">
              <w:rPr>
                <w:rFonts w:cs="Arial"/>
                <w:lang w:eastAsia="zh-CN"/>
              </w:rPr>
              <w:t>33 and 39</w:t>
            </w:r>
          </w:p>
        </w:tc>
      </w:tr>
      <w:tr w:rsidR="007B22E8" w:rsidRPr="0050431F" w14:paraId="6B4C48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EB4E494" w14:textId="77777777" w:rsidR="007B22E8" w:rsidRPr="00552333" w:rsidRDefault="007B22E8" w:rsidP="000715EC">
            <w:pPr>
              <w:pStyle w:val="TAC"/>
              <w:rPr>
                <w:rFonts w:cs="Arial"/>
                <w:lang w:val="sv-FI" w:eastAsia="en-US"/>
              </w:rPr>
            </w:pPr>
            <w:r w:rsidRPr="00552333">
              <w:rPr>
                <w:rFonts w:cs="Arial"/>
                <w:lang w:val="sv-FI" w:eastAsia="en-US"/>
              </w:rPr>
              <w:t xml:space="preserve">UTRA TDD Band e) or E-UTRA Band </w:t>
            </w:r>
            <w:r w:rsidRPr="00552333">
              <w:rPr>
                <w:rFonts w:cs="Arial"/>
                <w:lang w:val="sv-FI" w:eastAsia="zh-CN"/>
              </w:rPr>
              <w:t>40</w:t>
            </w:r>
          </w:p>
        </w:tc>
        <w:tc>
          <w:tcPr>
            <w:tcW w:w="1922" w:type="dxa"/>
            <w:tcBorders>
              <w:top w:val="single" w:sz="4" w:space="0" w:color="auto"/>
              <w:left w:val="single" w:sz="4" w:space="0" w:color="auto"/>
              <w:bottom w:val="single" w:sz="4" w:space="0" w:color="auto"/>
              <w:right w:val="single" w:sz="4" w:space="0" w:color="auto"/>
            </w:tcBorders>
          </w:tcPr>
          <w:p w14:paraId="6CB1CC18" w14:textId="77777777" w:rsidR="007B22E8" w:rsidRPr="0050431F" w:rsidRDefault="007B22E8" w:rsidP="000715EC">
            <w:pPr>
              <w:pStyle w:val="TAC"/>
              <w:rPr>
                <w:rFonts w:cs="Arial"/>
                <w:lang w:eastAsia="en-US"/>
              </w:rPr>
            </w:pPr>
            <w:r w:rsidRPr="0050431F">
              <w:rPr>
                <w:rFonts w:cs="Arial"/>
                <w:lang w:eastAsia="zh-CN"/>
              </w:rPr>
              <w:t xml:space="preserve">2300 </w:t>
            </w:r>
            <w:r w:rsidRPr="0050431F">
              <w:rPr>
                <w:rFonts w:cs="Arial"/>
                <w:lang w:eastAsia="en-US"/>
              </w:rPr>
              <w:t xml:space="preserve">– </w:t>
            </w:r>
            <w:r w:rsidRPr="0050431F">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BEF95BF"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150C94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46A39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7FF199F"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086B7F7"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000715EC" w:rsidRPr="0050431F">
              <w:rPr>
                <w:rFonts w:cs="Arial"/>
                <w:lang w:eastAsia="en-US"/>
              </w:rPr>
              <w:t xml:space="preserve">30 or </w:t>
            </w:r>
            <w:r w:rsidRPr="0050431F">
              <w:rPr>
                <w:rFonts w:cs="Arial"/>
                <w:lang w:eastAsia="zh-CN"/>
              </w:rPr>
              <w:t>40</w:t>
            </w:r>
          </w:p>
        </w:tc>
      </w:tr>
      <w:tr w:rsidR="007B22E8" w:rsidRPr="0050431F" w14:paraId="773A729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98C59C" w14:textId="77777777" w:rsidR="007B22E8" w:rsidRPr="0050431F" w:rsidRDefault="007B22E8" w:rsidP="000715EC">
            <w:pPr>
              <w:pStyle w:val="TAC"/>
              <w:rPr>
                <w:rFonts w:cs="Arial"/>
                <w:lang w:eastAsia="en-US"/>
              </w:rPr>
            </w:pPr>
            <w:r w:rsidRPr="0050431F">
              <w:rPr>
                <w:rFonts w:cs="Arial"/>
                <w:lang w:eastAsia="en-US"/>
              </w:rPr>
              <w:t xml:space="preserve">E-UTRA Band </w:t>
            </w:r>
            <w:r w:rsidRPr="0050431F">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14:paraId="47E1D866" w14:textId="77777777" w:rsidR="007B22E8" w:rsidRPr="0050431F" w:rsidRDefault="007B22E8" w:rsidP="000715EC">
            <w:pPr>
              <w:pStyle w:val="TAC"/>
              <w:rPr>
                <w:rFonts w:cs="Arial"/>
                <w:lang w:eastAsia="zh-CN"/>
              </w:rPr>
            </w:pPr>
            <w:r w:rsidRPr="0050431F">
              <w:rPr>
                <w:rFonts w:cs="Arial"/>
                <w:lang w:eastAsia="zh-CN"/>
              </w:rPr>
              <w:t xml:space="preserve">2496 </w:t>
            </w:r>
            <w:r w:rsidRPr="0050431F">
              <w:rPr>
                <w:rFonts w:cs="Arial"/>
                <w:lang w:eastAsia="en-US"/>
              </w:rPr>
              <w:t xml:space="preserve">– </w:t>
            </w:r>
            <w:r w:rsidRPr="0050431F">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E379C05"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766932E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D3700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67DDD1E"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75988530"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Pr="0050431F">
              <w:rPr>
                <w:rFonts w:cs="Arial"/>
                <w:lang w:eastAsia="zh-CN"/>
              </w:rPr>
              <w:t>41</w:t>
            </w:r>
          </w:p>
        </w:tc>
      </w:tr>
      <w:tr w:rsidR="007B22E8" w:rsidRPr="0050431F" w14:paraId="541E75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4B7B01" w14:textId="77777777" w:rsidR="007B22E8" w:rsidRPr="0050431F" w:rsidRDefault="007B22E8" w:rsidP="000715EC">
            <w:pPr>
              <w:pStyle w:val="TAC"/>
              <w:rPr>
                <w:rFonts w:cs="Arial"/>
                <w:lang w:eastAsia="en-US"/>
              </w:rPr>
            </w:pPr>
            <w:r w:rsidRPr="0050431F">
              <w:rPr>
                <w:rFonts w:cs="Arial"/>
                <w:lang w:eastAsia="en-US"/>
              </w:rPr>
              <w:t xml:space="preserve">E-UTRA Band </w:t>
            </w:r>
            <w:r w:rsidRPr="0050431F">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2BA8EFC" w14:textId="77777777" w:rsidR="007B22E8" w:rsidRPr="0050431F" w:rsidRDefault="007B22E8" w:rsidP="000715EC">
            <w:pPr>
              <w:pStyle w:val="TAC"/>
              <w:rPr>
                <w:rFonts w:cs="Arial"/>
                <w:lang w:eastAsia="zh-CN"/>
              </w:rPr>
            </w:pPr>
            <w:r w:rsidRPr="0050431F">
              <w:rPr>
                <w:rFonts w:cs="Arial"/>
                <w:lang w:eastAsia="zh-CN"/>
              </w:rPr>
              <w:t>3400</w:t>
            </w:r>
            <w:r w:rsidRPr="0050431F">
              <w:rPr>
                <w:rFonts w:cs="Arial"/>
                <w:lang w:eastAsia="en-US"/>
              </w:rPr>
              <w:t xml:space="preserve"> – 3600 </w:t>
            </w:r>
            <w:r w:rsidRPr="0050431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A0C272C"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F47A3B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60906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59183A2"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A73B61E" w14:textId="77777777" w:rsidR="007B22E8" w:rsidRPr="0050431F" w:rsidRDefault="007B22E8" w:rsidP="003C3529">
            <w:pPr>
              <w:pStyle w:val="TAC"/>
              <w:rPr>
                <w:rFonts w:cs="Arial"/>
                <w:lang w:eastAsia="en-US"/>
              </w:rPr>
            </w:pPr>
            <w:r w:rsidRPr="0050431F">
              <w:rPr>
                <w:rFonts w:cs="Arial"/>
                <w:lang w:eastAsia="en-US"/>
              </w:rPr>
              <w:t xml:space="preserve">This is not applicable to BS operating in Band </w:t>
            </w:r>
            <w:r w:rsidR="0047580E" w:rsidRPr="0050431F">
              <w:rPr>
                <w:rFonts w:cs="Arial"/>
                <w:lang w:eastAsia="zh-CN"/>
              </w:rPr>
              <w:t xml:space="preserve">22, </w:t>
            </w:r>
            <w:r w:rsidRPr="0050431F">
              <w:rPr>
                <w:rFonts w:cs="Arial"/>
                <w:lang w:eastAsia="zh-CN"/>
              </w:rPr>
              <w:t>42</w:t>
            </w:r>
            <w:r w:rsidR="003C3529" w:rsidRPr="0050431F">
              <w:rPr>
                <w:rFonts w:cs="Arial"/>
                <w:lang w:eastAsia="zh-CN"/>
              </w:rPr>
              <w:t>,</w:t>
            </w:r>
            <w:r w:rsidRPr="0050431F">
              <w:rPr>
                <w:rFonts w:cs="Arial"/>
                <w:lang w:eastAsia="zh-CN"/>
              </w:rPr>
              <w:t xml:space="preserve"> 43</w:t>
            </w:r>
            <w:r w:rsidR="003C3529" w:rsidRPr="0050431F">
              <w:rPr>
                <w:rFonts w:cs="Arial"/>
                <w:lang w:eastAsia="zh-CN"/>
              </w:rPr>
              <w:t xml:space="preserve"> or 48.</w:t>
            </w:r>
          </w:p>
        </w:tc>
      </w:tr>
      <w:tr w:rsidR="007B22E8" w:rsidRPr="0050431F" w14:paraId="5F03581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95C425" w14:textId="77777777" w:rsidR="007B22E8" w:rsidRPr="0050431F" w:rsidRDefault="007B22E8" w:rsidP="000715EC">
            <w:pPr>
              <w:pStyle w:val="TAC"/>
              <w:rPr>
                <w:rFonts w:cs="Arial"/>
                <w:lang w:eastAsia="en-US"/>
              </w:rPr>
            </w:pPr>
            <w:r w:rsidRPr="0050431F">
              <w:rPr>
                <w:rFonts w:cs="Arial"/>
                <w:lang w:eastAsia="en-US"/>
              </w:rPr>
              <w:t xml:space="preserve">E-UTRA Band </w:t>
            </w:r>
            <w:r w:rsidRPr="0050431F">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F9285CD" w14:textId="77777777" w:rsidR="007B22E8" w:rsidRPr="0050431F" w:rsidRDefault="007B22E8" w:rsidP="000715EC">
            <w:pPr>
              <w:pStyle w:val="TAC"/>
              <w:rPr>
                <w:rFonts w:cs="Arial"/>
                <w:lang w:eastAsia="zh-CN"/>
              </w:rPr>
            </w:pPr>
            <w:r w:rsidRPr="0050431F">
              <w:rPr>
                <w:rFonts w:cs="Arial"/>
                <w:lang w:eastAsia="zh-CN"/>
              </w:rPr>
              <w:t>3600</w:t>
            </w:r>
            <w:r w:rsidRPr="0050431F">
              <w:rPr>
                <w:rFonts w:cs="Arial"/>
                <w:lang w:eastAsia="en-US"/>
              </w:rPr>
              <w:t xml:space="preserve"> – </w:t>
            </w:r>
            <w:r w:rsidRPr="0050431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323D274"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4D82D6"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A1054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54AE8B"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FB8C8FD" w14:textId="77777777" w:rsidR="007B22E8" w:rsidRPr="0050431F" w:rsidRDefault="007B22E8" w:rsidP="003C3529">
            <w:pPr>
              <w:pStyle w:val="TAC"/>
              <w:rPr>
                <w:rFonts w:cs="Arial"/>
                <w:lang w:eastAsia="en-US"/>
              </w:rPr>
            </w:pPr>
            <w:r w:rsidRPr="0050431F">
              <w:rPr>
                <w:rFonts w:cs="Arial"/>
                <w:lang w:eastAsia="en-US"/>
              </w:rPr>
              <w:t>This is not applicable to BS operating in Band 42</w:t>
            </w:r>
            <w:r w:rsidR="003C3529" w:rsidRPr="0050431F">
              <w:rPr>
                <w:rFonts w:cs="Arial"/>
                <w:lang w:eastAsia="en-US"/>
              </w:rPr>
              <w:t>,</w:t>
            </w:r>
            <w:r w:rsidRPr="0050431F">
              <w:rPr>
                <w:rFonts w:cs="Arial"/>
                <w:lang w:eastAsia="en-US"/>
              </w:rPr>
              <w:t xml:space="preserve"> </w:t>
            </w:r>
            <w:r w:rsidRPr="0050431F">
              <w:rPr>
                <w:rFonts w:cs="Arial"/>
                <w:lang w:eastAsia="zh-CN"/>
              </w:rPr>
              <w:t>43</w:t>
            </w:r>
            <w:r w:rsidR="003C3529" w:rsidRPr="0050431F">
              <w:rPr>
                <w:rFonts w:cs="Arial"/>
                <w:lang w:eastAsia="zh-CN"/>
              </w:rPr>
              <w:t xml:space="preserve"> or 48.</w:t>
            </w:r>
          </w:p>
        </w:tc>
      </w:tr>
      <w:tr w:rsidR="007B22E8" w:rsidRPr="0050431F" w14:paraId="58C8592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E58584F" w14:textId="77777777" w:rsidR="007B22E8" w:rsidRPr="0050431F" w:rsidRDefault="007B22E8" w:rsidP="000715EC">
            <w:pPr>
              <w:pStyle w:val="TAC"/>
              <w:rPr>
                <w:rFonts w:cs="Arial"/>
                <w:lang w:eastAsia="en-US"/>
              </w:rPr>
            </w:pPr>
            <w:r w:rsidRPr="0050431F">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408745" w14:textId="77777777" w:rsidR="007B22E8" w:rsidRPr="0050431F" w:rsidRDefault="007B22E8" w:rsidP="000715EC">
            <w:pPr>
              <w:pStyle w:val="TAC"/>
              <w:rPr>
                <w:rFonts w:cs="Arial"/>
                <w:lang w:eastAsia="zh-CN"/>
              </w:rPr>
            </w:pPr>
            <w:r w:rsidRPr="0050431F">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4C92413A"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DD1BC6"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7F3C45"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37E587"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6D4A4F" w14:textId="77777777" w:rsidR="007B22E8" w:rsidRPr="0050431F" w:rsidRDefault="007B22E8" w:rsidP="000715EC">
            <w:pPr>
              <w:pStyle w:val="TAC"/>
              <w:rPr>
                <w:rFonts w:cs="Arial"/>
                <w:lang w:eastAsia="en-US"/>
              </w:rPr>
            </w:pPr>
            <w:r w:rsidRPr="0050431F">
              <w:rPr>
                <w:rFonts w:cs="Arial"/>
                <w:lang w:eastAsia="en-US"/>
              </w:rPr>
              <w:t>This is not applicable to BS operating in Band 28 or 44</w:t>
            </w:r>
          </w:p>
        </w:tc>
      </w:tr>
      <w:tr w:rsidR="00E17C26" w:rsidRPr="0050431F" w14:paraId="513C9BB5"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910ACDF" w14:textId="77777777" w:rsidR="00E17C26" w:rsidRPr="0050431F" w:rsidRDefault="00E17C26" w:rsidP="003C3529">
            <w:pPr>
              <w:pStyle w:val="TAC"/>
              <w:rPr>
                <w:lang w:eastAsia="ja-JP"/>
              </w:rPr>
            </w:pPr>
            <w:r w:rsidRPr="0050431F">
              <w:rPr>
                <w:lang w:eastAsia="ja-JP"/>
              </w:rPr>
              <w:t xml:space="preserve">E-UTRA Band </w:t>
            </w:r>
            <w:r w:rsidRPr="0050431F">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FC4B071" w14:textId="77777777" w:rsidR="00E17C26" w:rsidRPr="0050431F" w:rsidRDefault="00E17C26" w:rsidP="003C3529">
            <w:pPr>
              <w:pStyle w:val="TAC"/>
              <w:rPr>
                <w:lang w:eastAsia="ja-JP"/>
              </w:rPr>
            </w:pPr>
            <w:r w:rsidRPr="0050431F">
              <w:rPr>
                <w:lang w:eastAsia="zh-CN"/>
              </w:rPr>
              <w:t xml:space="preserve">1447 </w:t>
            </w:r>
            <w:r w:rsidRPr="0050431F">
              <w:rPr>
                <w:lang w:eastAsia="ja-JP"/>
              </w:rPr>
              <w:t xml:space="preserve">– </w:t>
            </w:r>
            <w:r w:rsidRPr="0050431F">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27B1B931" w14:textId="77777777" w:rsidR="00E17C26" w:rsidRPr="0050431F" w:rsidRDefault="00E17C26" w:rsidP="003C3529">
            <w:pPr>
              <w:pStyle w:val="TAC"/>
              <w:rPr>
                <w:lang w:eastAsia="ja-JP"/>
              </w:rPr>
            </w:pPr>
            <w:r w:rsidRPr="0050431F">
              <w:rPr>
                <w:lang w:eastAsia="ja-JP"/>
              </w:rPr>
              <w:t>-</w:t>
            </w:r>
            <w:r w:rsidRPr="0050431F">
              <w:rPr>
                <w:lang w:eastAsia="zh-CN"/>
              </w:rPr>
              <w:t xml:space="preserve">96 </w:t>
            </w:r>
            <w:r w:rsidRPr="0050431F">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81A53FB" w14:textId="77777777" w:rsidR="00E17C26" w:rsidRPr="0050431F" w:rsidRDefault="00E17C26" w:rsidP="003C3529">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4B373" w14:textId="77777777" w:rsidR="00E17C26" w:rsidRPr="0050431F" w:rsidRDefault="00E17C26" w:rsidP="003C3529">
            <w:pPr>
              <w:pStyle w:val="TAC"/>
              <w:rPr>
                <w:lang w:eastAsia="ja-JP"/>
              </w:rPr>
            </w:pPr>
            <w:r w:rsidRPr="0050431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3538DE" w14:textId="77777777" w:rsidR="00E17C26" w:rsidRPr="0050431F" w:rsidRDefault="00E17C26" w:rsidP="003C3529">
            <w:pPr>
              <w:pStyle w:val="TAC"/>
              <w:rPr>
                <w:lang w:eastAsia="ja-JP"/>
              </w:rPr>
            </w:pPr>
            <w:r w:rsidRPr="0050431F">
              <w:rPr>
                <w:lang w:eastAsia="ja-JP"/>
              </w:rPr>
              <w:t>1</w:t>
            </w:r>
            <w:r w:rsidRPr="0050431F">
              <w:rPr>
                <w:lang w:eastAsia="zh-CN"/>
              </w:rPr>
              <w:t>00</w:t>
            </w:r>
            <w:r w:rsidRPr="0050431F">
              <w:rPr>
                <w:lang w:eastAsia="ja-JP"/>
              </w:rPr>
              <w:t xml:space="preserve"> </w:t>
            </w:r>
            <w:r w:rsidRPr="0050431F">
              <w:rPr>
                <w:lang w:eastAsia="zh-CN"/>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2D35A51" w14:textId="77777777" w:rsidR="00E17C26" w:rsidRPr="0050431F" w:rsidRDefault="00E17C26" w:rsidP="003C3529">
            <w:pPr>
              <w:pStyle w:val="TAC"/>
              <w:rPr>
                <w:lang w:eastAsia="ja-JP"/>
              </w:rPr>
            </w:pPr>
            <w:r w:rsidRPr="0050431F">
              <w:rPr>
                <w:lang w:eastAsia="ja-JP"/>
              </w:rPr>
              <w:t xml:space="preserve">This is not applicable to BS operating in Band </w:t>
            </w:r>
            <w:r w:rsidRPr="0050431F">
              <w:rPr>
                <w:lang w:eastAsia="zh-CN"/>
              </w:rPr>
              <w:t>45</w:t>
            </w:r>
          </w:p>
        </w:tc>
      </w:tr>
      <w:tr w:rsidR="003527EC" w:rsidRPr="0050431F" w14:paraId="0D0414F6"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1D2E5722" w14:textId="77777777" w:rsidR="003527EC" w:rsidRPr="0050431F" w:rsidRDefault="003527EC" w:rsidP="00E70E87">
            <w:pPr>
              <w:pStyle w:val="TAC"/>
              <w:rPr>
                <w:lang w:eastAsia="ja-JP"/>
              </w:rPr>
            </w:pPr>
            <w:r w:rsidRPr="0050431F">
              <w:rPr>
                <w:lang w:eastAsia="ja-JP"/>
              </w:rPr>
              <w:t xml:space="preserve">E-UTRA Band </w:t>
            </w:r>
            <w:r w:rsidRPr="0050431F">
              <w:rPr>
                <w:lang w:eastAsia="zh-CN"/>
              </w:rPr>
              <w:t>4</w:t>
            </w:r>
            <w:r w:rsidRPr="0050431F">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15D167CE" w14:textId="77777777" w:rsidR="003527EC" w:rsidRPr="0050431F" w:rsidRDefault="003527EC" w:rsidP="00E70E87">
            <w:pPr>
              <w:pStyle w:val="TAC"/>
              <w:rPr>
                <w:lang w:eastAsia="zh-CN"/>
              </w:rPr>
            </w:pPr>
            <w:r w:rsidRPr="0050431F">
              <w:rPr>
                <w:rFonts w:hint="eastAsia"/>
                <w:lang w:eastAsia="zh-CN"/>
              </w:rPr>
              <w:t>5150</w:t>
            </w:r>
            <w:r w:rsidRPr="0050431F">
              <w:rPr>
                <w:lang w:eastAsia="zh-CN"/>
              </w:rPr>
              <w:t xml:space="preserve"> </w:t>
            </w:r>
            <w:r w:rsidRPr="0050431F">
              <w:rPr>
                <w:lang w:eastAsia="ja-JP"/>
              </w:rPr>
              <w:t xml:space="preserve">– </w:t>
            </w:r>
            <w:r w:rsidRPr="0050431F">
              <w:rPr>
                <w:rFonts w:hint="eastAsia"/>
                <w:lang w:eastAsia="zh-CN"/>
              </w:rPr>
              <w:t>5925</w:t>
            </w:r>
            <w:r w:rsidRPr="0050431F">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D880302" w14:textId="77777777" w:rsidR="003527EC" w:rsidRPr="0050431F" w:rsidRDefault="003527EC" w:rsidP="00E70E87">
            <w:pPr>
              <w:pStyle w:val="TAC"/>
              <w:rPr>
                <w:lang w:eastAsia="zh-CN"/>
              </w:rPr>
            </w:pPr>
            <w:r w:rsidRPr="0050431F">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E82DE9" w14:textId="77777777" w:rsidR="003527EC" w:rsidRPr="0050431F" w:rsidRDefault="003527EC" w:rsidP="00E70E87">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35F061" w14:textId="77777777" w:rsidR="003527EC" w:rsidRPr="0050431F" w:rsidRDefault="003527EC" w:rsidP="00E70E87">
            <w:pPr>
              <w:pStyle w:val="TAC"/>
              <w:rPr>
                <w:lang w:eastAsia="ja-JP"/>
              </w:rPr>
            </w:pPr>
            <w:r w:rsidRPr="0050431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B537D93" w14:textId="77777777" w:rsidR="003527EC" w:rsidRPr="0050431F" w:rsidRDefault="003527EC" w:rsidP="00E70E87">
            <w:pPr>
              <w:pStyle w:val="TAC"/>
              <w:rPr>
                <w:lang w:eastAsia="ja-JP"/>
              </w:rPr>
            </w:pPr>
            <w:r w:rsidRPr="0050431F">
              <w:rPr>
                <w:lang w:eastAsia="ja-JP"/>
              </w:rPr>
              <w:t>1</w:t>
            </w:r>
            <w:r w:rsidRPr="0050431F">
              <w:rPr>
                <w:lang w:eastAsia="zh-CN"/>
              </w:rPr>
              <w:t>00</w:t>
            </w:r>
            <w:r w:rsidRPr="0050431F">
              <w:rPr>
                <w:lang w:eastAsia="ja-JP"/>
              </w:rPr>
              <w:t xml:space="preserve"> </w:t>
            </w:r>
            <w:r w:rsidRPr="0050431F">
              <w:rPr>
                <w:lang w:eastAsia="zh-CN"/>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D053D0E" w14:textId="77777777" w:rsidR="003527EC" w:rsidRPr="0050431F" w:rsidRDefault="003527EC" w:rsidP="00E70E87">
            <w:pPr>
              <w:pStyle w:val="TAC"/>
              <w:rPr>
                <w:lang w:eastAsia="ja-JP"/>
              </w:rPr>
            </w:pPr>
            <w:r w:rsidRPr="0050431F">
              <w:rPr>
                <w:lang w:eastAsia="ja-JP"/>
              </w:rPr>
              <w:t xml:space="preserve">This is not applicable to BS operating in Band </w:t>
            </w:r>
            <w:r w:rsidRPr="0050431F">
              <w:rPr>
                <w:lang w:eastAsia="zh-CN"/>
              </w:rPr>
              <w:t>4</w:t>
            </w:r>
            <w:r w:rsidRPr="0050431F">
              <w:rPr>
                <w:rFonts w:hint="eastAsia"/>
                <w:lang w:eastAsia="zh-CN"/>
              </w:rPr>
              <w:t>6</w:t>
            </w:r>
          </w:p>
        </w:tc>
      </w:tr>
      <w:tr w:rsidR="003C3529" w:rsidRPr="0050431F" w14:paraId="2A76A8A6"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70A4D0CB" w14:textId="77777777" w:rsidR="003C3529" w:rsidRPr="0050431F" w:rsidRDefault="003C3529" w:rsidP="003C3529">
            <w:pPr>
              <w:pStyle w:val="TAC"/>
              <w:rPr>
                <w:lang w:eastAsia="ja-JP"/>
              </w:rPr>
            </w:pPr>
            <w:r w:rsidRPr="0050431F">
              <w:rPr>
                <w:lang w:eastAsia="ja-JP"/>
              </w:rPr>
              <w:t xml:space="preserve">E-UTRA Band </w:t>
            </w:r>
            <w:r w:rsidRPr="0050431F">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7DEAFB1F" w14:textId="77777777" w:rsidR="003C3529" w:rsidRPr="0050431F" w:rsidRDefault="003C3529" w:rsidP="003C3529">
            <w:pPr>
              <w:pStyle w:val="TAC"/>
              <w:rPr>
                <w:lang w:eastAsia="zh-CN"/>
              </w:rPr>
            </w:pPr>
            <w:r w:rsidRPr="0050431F">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AB0CC5F" w14:textId="77777777" w:rsidR="003C3529" w:rsidRPr="0050431F" w:rsidRDefault="003C3529" w:rsidP="003C3529">
            <w:pPr>
              <w:pStyle w:val="TAC"/>
              <w:rPr>
                <w:lang w:eastAsia="ja-JP"/>
              </w:rPr>
            </w:pPr>
            <w:r w:rsidRPr="0050431F">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B9D38F2" w14:textId="77777777" w:rsidR="003C3529" w:rsidRPr="0050431F" w:rsidRDefault="003C3529" w:rsidP="003C3529">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9E6CFC" w14:textId="77777777" w:rsidR="003C3529" w:rsidRPr="0050431F" w:rsidRDefault="003C3529" w:rsidP="003C3529">
            <w:pPr>
              <w:pStyle w:val="TAC"/>
              <w:rPr>
                <w:lang w:eastAsia="ja-JP"/>
              </w:rPr>
            </w:pPr>
            <w:r w:rsidRPr="0050431F">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DC7EDEA" w14:textId="77777777" w:rsidR="003C3529" w:rsidRPr="0050431F" w:rsidRDefault="003C3529" w:rsidP="003C3529">
            <w:pPr>
              <w:pStyle w:val="TAC"/>
              <w:rPr>
                <w:lang w:eastAsia="ja-JP"/>
              </w:rPr>
            </w:pPr>
            <w:r w:rsidRPr="0050431F">
              <w:rPr>
                <w:lang w:eastAsia="ja-JP"/>
              </w:rPr>
              <w:t>1</w:t>
            </w:r>
            <w:r w:rsidRPr="0050431F">
              <w:rPr>
                <w:lang w:eastAsia="en-US"/>
              </w:rPr>
              <w:t>00</w:t>
            </w:r>
            <w:r w:rsidRPr="0050431F">
              <w:rPr>
                <w:lang w:eastAsia="ja-JP"/>
              </w:rPr>
              <w:t xml:space="preserve"> </w:t>
            </w:r>
            <w:r w:rsidRPr="0050431F">
              <w:rPr>
                <w:lang w:eastAsia="en-US"/>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9FF1933" w14:textId="77777777" w:rsidR="003C3529" w:rsidRPr="0050431F" w:rsidRDefault="003C3529" w:rsidP="00DB29CB">
            <w:pPr>
              <w:pStyle w:val="TAC"/>
              <w:rPr>
                <w:lang w:eastAsia="ja-JP"/>
              </w:rPr>
            </w:pPr>
            <w:r w:rsidRPr="0050431F">
              <w:rPr>
                <w:lang w:eastAsia="ja-JP"/>
              </w:rPr>
              <w:t>This is not applicable to BS operating in Band 42</w:t>
            </w:r>
            <w:r w:rsidR="00DB29CB" w:rsidRPr="0050431F">
              <w:rPr>
                <w:lang w:eastAsia="ja-JP"/>
              </w:rPr>
              <w:t>,</w:t>
            </w:r>
            <w:r w:rsidRPr="0050431F">
              <w:rPr>
                <w:lang w:eastAsia="ja-JP"/>
              </w:rPr>
              <w:t xml:space="preserve"> </w:t>
            </w:r>
            <w:r w:rsidRPr="0050431F">
              <w:rPr>
                <w:lang w:eastAsia="en-US"/>
              </w:rPr>
              <w:t>43</w:t>
            </w:r>
            <w:r w:rsidR="00DB29CB" w:rsidRPr="0050431F">
              <w:t xml:space="preserve"> or 48</w:t>
            </w:r>
          </w:p>
        </w:tc>
      </w:tr>
      <w:tr w:rsidR="00E17C26" w:rsidRPr="0050431F" w14:paraId="62E4F0AA"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2530AA18" w14:textId="77777777" w:rsidR="00E17C26" w:rsidRPr="0050431F" w:rsidRDefault="00E17C26" w:rsidP="005704A5">
            <w:pPr>
              <w:pStyle w:val="TAC"/>
              <w:rPr>
                <w:rFonts w:cs="Arial"/>
                <w:lang w:eastAsia="en-US"/>
              </w:rPr>
            </w:pPr>
            <w:r w:rsidRPr="0050431F">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56FA20A0" w14:textId="77777777" w:rsidR="00E17C26" w:rsidRPr="0050431F" w:rsidRDefault="00E17C26" w:rsidP="005704A5">
            <w:pPr>
              <w:pStyle w:val="TAC"/>
              <w:rPr>
                <w:rFonts w:cs="Arial"/>
                <w:lang w:eastAsia="zh-CN"/>
              </w:rPr>
            </w:pPr>
            <w:r w:rsidRPr="0050431F">
              <w:rPr>
                <w:rFonts w:cs="Arial"/>
                <w:lang w:eastAsia="en-US"/>
              </w:rPr>
              <w:t xml:space="preserve">1920 - </w:t>
            </w:r>
            <w:r w:rsidRPr="0050431F">
              <w:rPr>
                <w:rFonts w:cs="Arial"/>
                <w:lang w:eastAsia="ja-JP"/>
              </w:rPr>
              <w:t>2010</w:t>
            </w:r>
            <w:r w:rsidRPr="0050431F">
              <w:rPr>
                <w:rFonts w:cs="Arial"/>
                <w:lang w:eastAsia="en-US"/>
              </w:rPr>
              <w:t xml:space="preserve"> MHz</w:t>
            </w:r>
          </w:p>
          <w:p w14:paraId="54C28605" w14:textId="77777777" w:rsidR="00E17C26" w:rsidRPr="0050431F"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459C5D3C" w14:textId="77777777" w:rsidR="00E17C26" w:rsidRPr="0050431F" w:rsidRDefault="00E17C26"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AB1A476" w14:textId="77777777" w:rsidR="00E17C26" w:rsidRPr="0050431F" w:rsidRDefault="00E17C26" w:rsidP="005704A5">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BFEF84B" w14:textId="77777777" w:rsidR="00E17C26" w:rsidRPr="0050431F" w:rsidRDefault="00E17C26"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881C47" w14:textId="77777777" w:rsidR="00E17C26" w:rsidRPr="0050431F" w:rsidRDefault="00E17C26"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3B1B120" w14:textId="77777777" w:rsidR="00E17C26" w:rsidRPr="0050431F" w:rsidRDefault="00E17C26" w:rsidP="005704A5">
            <w:pPr>
              <w:pStyle w:val="TAC"/>
              <w:rPr>
                <w:rFonts w:cs="Arial"/>
                <w:lang w:eastAsia="en-US"/>
              </w:rPr>
            </w:pPr>
          </w:p>
        </w:tc>
      </w:tr>
      <w:tr w:rsidR="009C05B1" w:rsidRPr="0050431F" w14:paraId="4EA1355F"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03F19403" w14:textId="77777777" w:rsidR="009C05B1" w:rsidRPr="0050431F" w:rsidRDefault="009C05B1" w:rsidP="005704A5">
            <w:pPr>
              <w:pStyle w:val="TAC"/>
              <w:rPr>
                <w:rFonts w:cs="Arial"/>
                <w:lang w:eastAsia="en-US"/>
              </w:rPr>
            </w:pPr>
            <w:r w:rsidRPr="0050431F">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14:paraId="65C7D9EE" w14:textId="77777777" w:rsidR="009C05B1" w:rsidRPr="0050431F" w:rsidRDefault="009C05B1" w:rsidP="005704A5">
            <w:pPr>
              <w:pStyle w:val="TAL"/>
              <w:jc w:val="center"/>
              <w:rPr>
                <w:rFonts w:cs="Arial"/>
                <w:lang w:eastAsia="zh-CN"/>
              </w:rPr>
            </w:pPr>
            <w:r w:rsidRPr="0050431F">
              <w:rPr>
                <w:rFonts w:cs="Arial"/>
                <w:lang w:eastAsia="en-US"/>
              </w:rPr>
              <w:t>1710 – 1780 MHz</w:t>
            </w:r>
          </w:p>
          <w:p w14:paraId="3F006B0F" w14:textId="77777777" w:rsidR="009C05B1" w:rsidRPr="0050431F"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E17F1FF" w14:textId="77777777" w:rsidR="009C05B1" w:rsidRPr="0050431F" w:rsidRDefault="009C05B1"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AB8B6B" w14:textId="77777777" w:rsidR="009C05B1" w:rsidRPr="0050431F" w:rsidRDefault="009C05B1" w:rsidP="005704A5">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B10622A" w14:textId="77777777" w:rsidR="009C05B1" w:rsidRPr="0050431F" w:rsidRDefault="009C05B1"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E929403" w14:textId="77777777" w:rsidR="009C05B1" w:rsidRPr="0050431F" w:rsidRDefault="009C05B1"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451E1E" w14:textId="77777777" w:rsidR="009C05B1" w:rsidRPr="0050431F" w:rsidRDefault="009C05B1" w:rsidP="005704A5">
            <w:pPr>
              <w:pStyle w:val="TAC"/>
              <w:rPr>
                <w:rFonts w:cs="Arial"/>
                <w:lang w:eastAsia="en-US"/>
              </w:rPr>
            </w:pPr>
          </w:p>
        </w:tc>
      </w:tr>
      <w:tr w:rsidR="00D40552" w:rsidRPr="0050431F" w14:paraId="22A93768"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9895A80" w14:textId="77777777" w:rsidR="00D40552" w:rsidRPr="0050431F" w:rsidRDefault="00D40552" w:rsidP="005704A5">
            <w:pPr>
              <w:pStyle w:val="TAC"/>
              <w:rPr>
                <w:rFonts w:cs="Arial"/>
                <w:lang w:eastAsia="en-US"/>
              </w:rPr>
            </w:pPr>
            <w:r w:rsidRPr="0050431F">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4561A3EF" w14:textId="77777777" w:rsidR="00D40552" w:rsidRPr="0050431F" w:rsidRDefault="00D40552" w:rsidP="00D40552">
            <w:pPr>
              <w:pStyle w:val="TAL"/>
              <w:jc w:val="center"/>
              <w:rPr>
                <w:rFonts w:cs="Arial"/>
                <w:lang w:eastAsia="zh-CN"/>
              </w:rPr>
            </w:pPr>
            <w:r w:rsidRPr="0050431F">
              <w:rPr>
                <w:rFonts w:cs="Arial"/>
                <w:lang w:eastAsia="en-US"/>
              </w:rPr>
              <w:t>698 – 728 MHz</w:t>
            </w:r>
          </w:p>
          <w:p w14:paraId="4DDAF3F2" w14:textId="77777777" w:rsidR="00D40552" w:rsidRPr="0050431F"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3CD68DF" w14:textId="77777777" w:rsidR="00D40552" w:rsidRPr="0050431F" w:rsidRDefault="00D40552"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A3D2AAC" w14:textId="77777777" w:rsidR="00D40552" w:rsidRPr="0050431F" w:rsidRDefault="00D40552" w:rsidP="005704A5">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9AE564" w14:textId="77777777" w:rsidR="00D40552" w:rsidRPr="0050431F" w:rsidRDefault="00D40552"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C5F3686" w14:textId="77777777" w:rsidR="00D40552" w:rsidRPr="0050431F" w:rsidRDefault="00D40552"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BBB7CA2" w14:textId="77777777" w:rsidR="00D40552" w:rsidRPr="0050431F" w:rsidRDefault="00D40552" w:rsidP="005704A5">
            <w:pPr>
              <w:pStyle w:val="TAC"/>
              <w:rPr>
                <w:rFonts w:cs="Arial"/>
                <w:lang w:eastAsia="en-US"/>
              </w:rPr>
            </w:pPr>
          </w:p>
        </w:tc>
      </w:tr>
      <w:tr w:rsidR="00AB5812" w:rsidRPr="0050431F" w14:paraId="6E647715"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50BF617A" w14:textId="77777777" w:rsidR="00AB5812" w:rsidRPr="0050431F" w:rsidRDefault="00AB5812" w:rsidP="00470056">
            <w:pPr>
              <w:pStyle w:val="TAC"/>
              <w:rPr>
                <w:rFonts w:cs="Arial"/>
                <w:lang w:eastAsia="en-US"/>
              </w:rPr>
            </w:pPr>
            <w:r w:rsidRPr="0050431F">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14:paraId="590B7736" w14:textId="77777777" w:rsidR="00AB5812" w:rsidRPr="0050431F" w:rsidRDefault="00AB5812" w:rsidP="00470056">
            <w:pPr>
              <w:pStyle w:val="TAC"/>
              <w:rPr>
                <w:rFonts w:cs="Arial"/>
                <w:lang w:eastAsia="zh-CN"/>
              </w:rPr>
            </w:pPr>
            <w:r w:rsidRPr="0050431F">
              <w:rPr>
                <w:rFonts w:cs="Arial"/>
                <w:lang w:eastAsia="en-US"/>
              </w:rPr>
              <w:t>1695 – 1710 MHz</w:t>
            </w:r>
          </w:p>
          <w:p w14:paraId="27E9300E" w14:textId="77777777" w:rsidR="00AB5812" w:rsidRPr="0050431F"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7E54FF8" w14:textId="77777777" w:rsidR="00AB5812" w:rsidRPr="0050431F" w:rsidRDefault="00AB5812" w:rsidP="00470056">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339B07C" w14:textId="77777777" w:rsidR="00AB5812" w:rsidRPr="0050431F" w:rsidRDefault="00AB5812" w:rsidP="00470056">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7348B9F" w14:textId="77777777" w:rsidR="00AB5812" w:rsidRPr="0050431F" w:rsidRDefault="00AB5812" w:rsidP="00470056">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DD0EEF" w14:textId="77777777" w:rsidR="00AB5812" w:rsidRPr="0050431F" w:rsidRDefault="00AB5812" w:rsidP="00470056">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C9294D5" w14:textId="77777777" w:rsidR="00AB5812" w:rsidRPr="0050431F" w:rsidRDefault="00AB5812" w:rsidP="00470056">
            <w:pPr>
              <w:pStyle w:val="TAC"/>
              <w:rPr>
                <w:rFonts w:cs="Arial"/>
                <w:lang w:eastAsia="en-US"/>
              </w:rPr>
            </w:pPr>
          </w:p>
        </w:tc>
      </w:tr>
    </w:tbl>
    <w:p w14:paraId="1F395A51" w14:textId="77777777" w:rsidR="00683B6A" w:rsidRPr="0050431F" w:rsidRDefault="00683B6A" w:rsidP="00683B6A"/>
    <w:p w14:paraId="764A884D" w14:textId="77777777" w:rsidR="00683B6A" w:rsidRPr="0050431F" w:rsidRDefault="00683B6A" w:rsidP="00683B6A">
      <w:pPr>
        <w:pStyle w:val="NO"/>
      </w:pPr>
      <w:r w:rsidRPr="0050431F">
        <w:t>NOTE 1:</w:t>
      </w:r>
      <w:r w:rsidRPr="0050431F">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50431F">
        <w:rPr>
          <w:lang w:eastAsia="zh-CN"/>
        </w:rPr>
        <w:t>other system</w:t>
      </w:r>
      <w:r w:rsidRPr="0050431F">
        <w:t xml:space="preserve"> on adjacent frequencies for 30 dB BS-BS minimum coupling loss. However, there are certain site-engineering solutions that can be used. These techniques are addressed in TR 25.942 [14].</w:t>
      </w:r>
    </w:p>
    <w:p w14:paraId="245BD8A0" w14:textId="77777777" w:rsidR="00683B6A" w:rsidRPr="0050431F" w:rsidRDefault="00683B6A" w:rsidP="00683B6A">
      <w:pPr>
        <w:pStyle w:val="NO"/>
      </w:pPr>
      <w:r w:rsidRPr="0050431F">
        <w:t>NOTE 2:</w:t>
      </w:r>
      <w:r w:rsidRPr="0050431F">
        <w:tab/>
      </w:r>
      <w:r w:rsidR="006323D8" w:rsidRPr="0050431F">
        <w:t>Table 6.6.1.5.6-1</w:t>
      </w:r>
      <w:r w:rsidRPr="0050431F">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924644" w14:textId="77777777" w:rsidR="00683B6A" w:rsidRPr="0050431F" w:rsidRDefault="00683B6A" w:rsidP="00683B6A">
      <w:pPr>
        <w:pStyle w:val="NO"/>
      </w:pPr>
      <w:r w:rsidRPr="0050431F">
        <w:t>NOTE 3:</w:t>
      </w:r>
      <w:r w:rsidRPr="0050431F">
        <w:tab/>
        <w:t xml:space="preserve">Co-located TDD </w:t>
      </w:r>
      <w:r w:rsidR="00A63983" w:rsidRPr="0050431F">
        <w:t>Base Station</w:t>
      </w:r>
      <w:r w:rsidRPr="0050431F">
        <w:t xml:space="preserve">s that are synchronized and using the same </w:t>
      </w:r>
      <w:r w:rsidR="003D0277" w:rsidRPr="0050431F">
        <w:t xml:space="preserve">or adjacent </w:t>
      </w:r>
      <w:r w:rsidRPr="0050431F">
        <w:t xml:space="preserve">operating band can transmit without special co-locations requirements. For unsynchronized </w:t>
      </w:r>
      <w:r w:rsidR="00A63983" w:rsidRPr="0050431F">
        <w:t>Base Station</w:t>
      </w:r>
      <w:r w:rsidRPr="0050431F">
        <w:t>s, special co-location requirements may apply that are not covered by the 3GPP specifications.</w:t>
      </w:r>
    </w:p>
    <w:p w14:paraId="709E9E3A" w14:textId="77777777" w:rsidR="00A26C61" w:rsidRPr="0050431F" w:rsidRDefault="00A26C61" w:rsidP="00F311C8">
      <w:pPr>
        <w:pStyle w:val="Heading3"/>
      </w:pPr>
      <w:bookmarkStart w:id="1588" w:name="_Toc13048623"/>
      <w:bookmarkStart w:id="1589" w:name="_Toc29764839"/>
      <w:bookmarkStart w:id="1590" w:name="_Toc29765257"/>
      <w:bookmarkStart w:id="1591" w:name="_Toc52556755"/>
      <w:bookmarkStart w:id="1592" w:name="_Toc67912457"/>
      <w:bookmarkStart w:id="1593" w:name="_Toc89855392"/>
      <w:r w:rsidRPr="0050431F">
        <w:t>6.6.2</w:t>
      </w:r>
      <w:r w:rsidRPr="0050431F">
        <w:tab/>
        <w:t>Operating band unwanted emissions</w:t>
      </w:r>
      <w:bookmarkEnd w:id="1588"/>
      <w:bookmarkEnd w:id="1589"/>
      <w:bookmarkEnd w:id="1590"/>
      <w:bookmarkEnd w:id="1591"/>
      <w:bookmarkEnd w:id="1592"/>
      <w:bookmarkEnd w:id="1593"/>
      <w:r w:rsidRPr="0050431F">
        <w:tab/>
      </w:r>
    </w:p>
    <w:p w14:paraId="10291D45" w14:textId="77777777" w:rsidR="00483387" w:rsidRPr="0050431F" w:rsidRDefault="00483387" w:rsidP="00F311C8">
      <w:pPr>
        <w:pStyle w:val="Heading4"/>
      </w:pPr>
      <w:bookmarkStart w:id="1594" w:name="_Toc13048624"/>
      <w:bookmarkStart w:id="1595" w:name="_Toc29764840"/>
      <w:bookmarkStart w:id="1596" w:name="_Toc29765258"/>
      <w:bookmarkStart w:id="1597" w:name="_Toc52556756"/>
      <w:bookmarkStart w:id="1598" w:name="_Toc67912458"/>
      <w:bookmarkStart w:id="1599" w:name="_Toc89855393"/>
      <w:r w:rsidRPr="0050431F">
        <w:t>6.6.2.1</w:t>
      </w:r>
      <w:r w:rsidRPr="0050431F">
        <w:tab/>
        <w:t>Definition and applicability</w:t>
      </w:r>
      <w:bookmarkEnd w:id="1594"/>
      <w:bookmarkEnd w:id="1595"/>
      <w:bookmarkEnd w:id="1596"/>
      <w:bookmarkEnd w:id="1597"/>
      <w:bookmarkEnd w:id="1598"/>
      <w:bookmarkEnd w:id="1599"/>
    </w:p>
    <w:p w14:paraId="14549FD5" w14:textId="77777777" w:rsidR="00483387" w:rsidRPr="0050431F" w:rsidRDefault="00483387" w:rsidP="00483387">
      <w:r w:rsidRPr="0050431F">
        <w:t xml:space="preserve">The Operating band unwanted emission limits are defined from 10 MHz below the lowest frequency of </w:t>
      </w:r>
      <w:r w:rsidR="00B91B91" w:rsidRPr="0050431F">
        <w:rPr>
          <w:lang w:eastAsia="zh-CN"/>
        </w:rPr>
        <w:t>each supported</w:t>
      </w:r>
      <w:r w:rsidR="00B91B91" w:rsidRPr="0050431F">
        <w:t xml:space="preserve"> </w:t>
      </w:r>
      <w:r w:rsidRPr="0050431F">
        <w:t xml:space="preserve">downlink operating band to the lower </w:t>
      </w:r>
      <w:r w:rsidR="00203EFD" w:rsidRPr="0050431F">
        <w:t>Base Station RF Bandwidth</w:t>
      </w:r>
      <w:r w:rsidRPr="0050431F">
        <w:t xml:space="preserve"> edge located at F</w:t>
      </w:r>
      <w:r w:rsidRPr="0050431F">
        <w:rPr>
          <w:vertAlign w:val="subscript"/>
        </w:rPr>
        <w:t>BW RF,low</w:t>
      </w:r>
      <w:r w:rsidRPr="0050431F">
        <w:t xml:space="preserve"> and from the upper </w:t>
      </w:r>
      <w:r w:rsidR="00203EFD" w:rsidRPr="0050431F">
        <w:t>Base Station RF Bandwidth</w:t>
      </w:r>
      <w:r w:rsidRPr="0050431F">
        <w:t xml:space="preserve"> edge located at F</w:t>
      </w:r>
      <w:r w:rsidRPr="0050431F">
        <w:rPr>
          <w:vertAlign w:val="subscript"/>
        </w:rPr>
        <w:t>BW RF,high</w:t>
      </w:r>
      <w:r w:rsidR="00C462C9" w:rsidRPr="0050431F">
        <w:rPr>
          <w:vertAlign w:val="subscript"/>
        </w:rPr>
        <w:t xml:space="preserve"> </w:t>
      </w:r>
      <w:r w:rsidRPr="0050431F">
        <w:t xml:space="preserve">up to 10 MHz above the highest frequency of </w:t>
      </w:r>
      <w:r w:rsidR="00B91B91" w:rsidRPr="0050431F">
        <w:rPr>
          <w:lang w:eastAsia="zh-CN"/>
        </w:rPr>
        <w:t xml:space="preserve">each supported </w:t>
      </w:r>
      <w:r w:rsidRPr="0050431F">
        <w:t xml:space="preserve">downlink operating band. </w:t>
      </w:r>
      <w:r w:rsidR="00AE702A" w:rsidRPr="0050431F">
        <w:rPr>
          <w:rFonts w:cs="v5.0.0"/>
        </w:rPr>
        <w:t>In addition, for a BS operating in non-contiguous spectrum, it applies inside any sub-block gap.</w:t>
      </w:r>
      <w:r w:rsidR="0041644E" w:rsidRPr="0050431F">
        <w:rPr>
          <w:rFonts w:cs="v5.0.0"/>
        </w:rPr>
        <w:t xml:space="preserve"> </w:t>
      </w:r>
      <w:r w:rsidR="0041644E" w:rsidRPr="0050431F">
        <w:rPr>
          <w:rFonts w:cs="v5.0.0"/>
          <w:lang w:eastAsia="zh-CN"/>
        </w:rPr>
        <w:t>In addition, f</w:t>
      </w:r>
      <w:r w:rsidR="0041644E" w:rsidRPr="0050431F">
        <w:rPr>
          <w:rFonts w:cs="v5.0.0"/>
        </w:rPr>
        <w:t xml:space="preserve">or a 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0D8477F6" w14:textId="77777777" w:rsidR="00B91B91" w:rsidRPr="0050431F" w:rsidRDefault="00483387" w:rsidP="00483387">
      <w:pPr>
        <w:rPr>
          <w:rFonts w:cs="v5.0.0"/>
        </w:rPr>
      </w:pPr>
      <w:r w:rsidRPr="0050431F">
        <w:t xml:space="preserve">The requirements shall apply whatever the type of transmitter considered and for all transmission modes foreseen by the manufacturer's specification, except for </w:t>
      </w:r>
      <w:r w:rsidR="00B91B91" w:rsidRPr="0050431F">
        <w:t xml:space="preserve">any operating band with </w:t>
      </w:r>
      <w:r w:rsidRPr="0050431F">
        <w:t>GSM/EDGE single RAT operation</w:t>
      </w:r>
      <w:r w:rsidRPr="0050431F">
        <w:rPr>
          <w:rFonts w:cs="v5.0.0"/>
        </w:rPr>
        <w:t>. The requirements in TS 45.005 [</w:t>
      </w:r>
      <w:r w:rsidRPr="0050431F">
        <w:rPr>
          <w:rFonts w:eastAsia="SimSun" w:cs="v5.0.0"/>
          <w:lang w:eastAsia="zh-CN"/>
        </w:rPr>
        <w:t>6</w:t>
      </w:r>
      <w:r w:rsidRPr="0050431F">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rPr>
          <w:t>6.6.2</w:t>
        </w:r>
      </w:smartTag>
      <w:r w:rsidRPr="0050431F">
        <w:rPr>
          <w:rFonts w:cs="v5.0.0"/>
        </w:rPr>
        <w:t xml:space="preserve">.3 apply to an MSR Base Station for </w:t>
      </w:r>
      <w:r w:rsidR="00B91B91" w:rsidRPr="0050431F">
        <w:rPr>
          <w:rFonts w:cs="v5.0.0"/>
        </w:rPr>
        <w:t xml:space="preserve">any operating band with </w:t>
      </w:r>
      <w:r w:rsidRPr="0050431F">
        <w:rPr>
          <w:rFonts w:cs="v5.0.0"/>
        </w:rPr>
        <w:t>GSM/EDGE single RAT operation in Band Category 2.</w:t>
      </w:r>
    </w:p>
    <w:p w14:paraId="2DFADA15" w14:textId="77777777" w:rsidR="00483387" w:rsidRPr="0050431F" w:rsidRDefault="00B91B91" w:rsidP="00483387">
      <w:pPr>
        <w:rPr>
          <w:rFonts w:cs="v5.0.0"/>
        </w:rPr>
      </w:pPr>
      <w:r w:rsidRPr="0050431F">
        <w:rPr>
          <w:rFonts w:cs="v3.8.0"/>
        </w:rPr>
        <w:t>For BS capable of multi-band operation</w:t>
      </w:r>
      <w:r w:rsidRPr="0050431F">
        <w:t xml:space="preserve"> where multiple bands are mapped on separate antenna connectors, the single-band requirements apply and the cumulative evaluation of the emission limit in the </w:t>
      </w:r>
      <w:r w:rsidR="00203EFD" w:rsidRPr="0050431F">
        <w:t>I</w:t>
      </w:r>
      <w:r w:rsidRPr="0050431F">
        <w:t>nter</w:t>
      </w:r>
      <w:r w:rsidR="00203EFD" w:rsidRPr="0050431F">
        <w:t xml:space="preserve"> </w:t>
      </w:r>
      <w:r w:rsidRPr="0050431F">
        <w:t xml:space="preserve">RF </w:t>
      </w:r>
      <w:r w:rsidR="00203EFD" w:rsidRPr="0050431F">
        <w:t>B</w:t>
      </w:r>
      <w:r w:rsidRPr="0050431F">
        <w:t>andwidth gap are not applicable.</w:t>
      </w:r>
    </w:p>
    <w:p w14:paraId="0B8D1692" w14:textId="77777777" w:rsidR="00483387" w:rsidRPr="0050431F" w:rsidRDefault="00483387" w:rsidP="00F311C8">
      <w:pPr>
        <w:pStyle w:val="Heading4"/>
      </w:pPr>
      <w:bookmarkStart w:id="1600" w:name="_Toc13048625"/>
      <w:bookmarkStart w:id="1601" w:name="_Toc29764841"/>
      <w:bookmarkStart w:id="1602" w:name="_Toc29765259"/>
      <w:bookmarkStart w:id="1603" w:name="_Toc52556757"/>
      <w:bookmarkStart w:id="1604" w:name="_Toc67912459"/>
      <w:bookmarkStart w:id="1605" w:name="_Toc89855394"/>
      <w:r w:rsidRPr="0050431F">
        <w:t>6.6.2.2</w:t>
      </w:r>
      <w:r w:rsidRPr="0050431F">
        <w:tab/>
      </w:r>
      <w:r w:rsidR="00DB7FF2" w:rsidRPr="0050431F">
        <w:t>Minimum requirement</w:t>
      </w:r>
      <w:bookmarkEnd w:id="1600"/>
      <w:bookmarkEnd w:id="1601"/>
      <w:bookmarkEnd w:id="1602"/>
      <w:bookmarkEnd w:id="1603"/>
      <w:bookmarkEnd w:id="1604"/>
      <w:bookmarkEnd w:id="1605"/>
    </w:p>
    <w:p w14:paraId="3EA7A8B2" w14:textId="77777777" w:rsidR="00483387" w:rsidRPr="0050431F" w:rsidRDefault="00483387" w:rsidP="00483387">
      <w:r w:rsidRPr="0050431F">
        <w:t>The minimum requirement is in TS 37.104 [2] subclause 6.6.2.1, 6.6.2.2, 6.6.2.3 and 6.6.2.4.</w:t>
      </w:r>
    </w:p>
    <w:p w14:paraId="40FF7D58" w14:textId="77777777" w:rsidR="00483387" w:rsidRPr="0050431F" w:rsidRDefault="00483387" w:rsidP="00F311C8">
      <w:pPr>
        <w:pStyle w:val="Heading4"/>
      </w:pPr>
      <w:bookmarkStart w:id="1606" w:name="_Toc13048626"/>
      <w:bookmarkStart w:id="1607" w:name="_Toc29764842"/>
      <w:bookmarkStart w:id="1608" w:name="_Toc29765260"/>
      <w:bookmarkStart w:id="1609" w:name="_Toc52556758"/>
      <w:bookmarkStart w:id="1610" w:name="_Toc67912460"/>
      <w:bookmarkStart w:id="1611" w:name="_Toc89855395"/>
      <w:r w:rsidRPr="0050431F">
        <w:t>6.6.2.3</w:t>
      </w:r>
      <w:r w:rsidRPr="0050431F">
        <w:tab/>
        <w:t>Test purpose</w:t>
      </w:r>
      <w:bookmarkEnd w:id="1606"/>
      <w:bookmarkEnd w:id="1607"/>
      <w:bookmarkEnd w:id="1608"/>
      <w:bookmarkEnd w:id="1609"/>
      <w:bookmarkEnd w:id="1610"/>
      <w:bookmarkEnd w:id="1611"/>
    </w:p>
    <w:p w14:paraId="24787A27" w14:textId="77777777" w:rsidR="00483387" w:rsidRPr="0050431F" w:rsidRDefault="00483387" w:rsidP="00483387">
      <w:r w:rsidRPr="0050431F">
        <w:t>This test measures the emissions of the MSR BS, close to the assigned channel bandwidth of the wanted signal, while the transmitter is in operation.</w:t>
      </w:r>
    </w:p>
    <w:p w14:paraId="3CF2F433" w14:textId="77777777" w:rsidR="00483387" w:rsidRPr="0050431F" w:rsidRDefault="00483387" w:rsidP="00F311C8">
      <w:pPr>
        <w:pStyle w:val="Heading4"/>
      </w:pPr>
      <w:bookmarkStart w:id="1612" w:name="_Toc13048627"/>
      <w:bookmarkStart w:id="1613" w:name="_Toc29764843"/>
      <w:bookmarkStart w:id="1614" w:name="_Toc29765261"/>
      <w:bookmarkStart w:id="1615" w:name="_Toc52556759"/>
      <w:bookmarkStart w:id="1616" w:name="_Toc67912461"/>
      <w:bookmarkStart w:id="1617" w:name="_Toc89855396"/>
      <w:r w:rsidRPr="0050431F">
        <w:t>6.6.2.4</w:t>
      </w:r>
      <w:r w:rsidRPr="0050431F">
        <w:tab/>
        <w:t>Method of test</w:t>
      </w:r>
      <w:bookmarkEnd w:id="1612"/>
      <w:bookmarkEnd w:id="1613"/>
      <w:bookmarkEnd w:id="1614"/>
      <w:bookmarkEnd w:id="1615"/>
      <w:bookmarkEnd w:id="1616"/>
      <w:bookmarkEnd w:id="1617"/>
    </w:p>
    <w:p w14:paraId="4F8F0DAF" w14:textId="77777777" w:rsidR="0034782B" w:rsidRPr="0050431F" w:rsidRDefault="0034782B" w:rsidP="0034782B">
      <w:pPr>
        <w:keepNext/>
        <w:rPr>
          <w:rFonts w:cs="v5.0.0"/>
          <w:snapToGrid w:val="0"/>
        </w:rPr>
      </w:pPr>
      <w:r w:rsidRPr="0050431F">
        <w:rPr>
          <w:rFonts w:cs="v5.0.0"/>
          <w:snapToGrid w:val="0"/>
        </w:rPr>
        <w:t xml:space="preserve">For some of the test cases </w:t>
      </w:r>
      <w:r w:rsidRPr="0050431F">
        <w:t xml:space="preserve">Tables 5.1-1 and </w:t>
      </w:r>
      <w:r w:rsidR="001575EF" w:rsidRPr="0050431F">
        <w:rPr>
          <w:lang w:eastAsia="zh-CN"/>
        </w:rPr>
        <w:t>5.2-1</w:t>
      </w:r>
      <w:r w:rsidRPr="0050431F">
        <w:rPr>
          <w:rFonts w:cs="v5.0.0"/>
          <w:snapToGrid w:val="0"/>
        </w:rPr>
        <w:t xml:space="preserve"> refer to single-RAT specifications; see clause 5. In this case the following shall apply:</w:t>
      </w:r>
    </w:p>
    <w:p w14:paraId="3E0CE584" w14:textId="77777777" w:rsidR="0034782B" w:rsidRPr="0050431F" w:rsidRDefault="0034782B" w:rsidP="0034782B">
      <w:pPr>
        <w:pStyle w:val="B10"/>
      </w:pPr>
      <w:r w:rsidRPr="0050431F">
        <w:t>-</w:t>
      </w:r>
      <w:r w:rsidRPr="0050431F">
        <w:tab/>
        <w:t>For references to TS 25.141</w:t>
      </w:r>
      <w:r w:rsidR="00AB74E3" w:rsidRPr="0050431F">
        <w:t xml:space="preserve"> [10]</w:t>
      </w:r>
      <w:r w:rsidRPr="0050431F">
        <w:t>, the method of test is specified in TS 25.141 [10], subclause 6.5.2.1.4.</w:t>
      </w:r>
    </w:p>
    <w:p w14:paraId="0FCDC4DC" w14:textId="77777777" w:rsidR="0034782B" w:rsidRPr="0050431F" w:rsidRDefault="0034782B" w:rsidP="0034782B">
      <w:pPr>
        <w:pStyle w:val="B10"/>
      </w:pPr>
      <w:r w:rsidRPr="0050431F">
        <w:t>-</w:t>
      </w:r>
      <w:r w:rsidRPr="0050431F">
        <w:tab/>
        <w:t>For references to TS 25.142</w:t>
      </w:r>
      <w:r w:rsidR="00AB74E3" w:rsidRPr="0050431F">
        <w:t xml:space="preserve"> [12]</w:t>
      </w:r>
      <w:r w:rsidRPr="0050431F">
        <w:t>, the method of test is specified in TS 25.142 [12], subclause 6.6.2.1.4.</w:t>
      </w:r>
    </w:p>
    <w:p w14:paraId="6405DF78" w14:textId="77777777" w:rsidR="0034782B" w:rsidRPr="0050431F" w:rsidRDefault="0034782B" w:rsidP="0034782B">
      <w:pPr>
        <w:pStyle w:val="B10"/>
      </w:pPr>
      <w:r w:rsidRPr="0050431F">
        <w:t>-</w:t>
      </w:r>
      <w:r w:rsidRPr="0050431F">
        <w:tab/>
        <w:t>For references to TS 36.141</w:t>
      </w:r>
      <w:r w:rsidR="00AB74E3" w:rsidRPr="0050431F">
        <w:t xml:space="preserve"> [9]</w:t>
      </w:r>
      <w:r w:rsidRPr="0050431F">
        <w:t>, the method of test is specified in TS 36.141 [9], subclause 6.6.3.4.</w:t>
      </w:r>
    </w:p>
    <w:p w14:paraId="505AFD99" w14:textId="77777777" w:rsidR="0034782B" w:rsidRPr="0050431F" w:rsidRDefault="0034782B" w:rsidP="004C2E88">
      <w:pPr>
        <w:pStyle w:val="NO"/>
      </w:pPr>
      <w:r w:rsidRPr="0050431F">
        <w:t>NOTE:</w:t>
      </w:r>
      <w:r w:rsidRPr="0050431F">
        <w:tab/>
        <w:t>In this case the test requirements of the present document defined in subclause 6.6.2.5 apply.</w:t>
      </w:r>
    </w:p>
    <w:p w14:paraId="4DBFABDA" w14:textId="77777777" w:rsidR="00483387" w:rsidRPr="0050431F" w:rsidRDefault="00483387" w:rsidP="00483387">
      <w:pPr>
        <w:rPr>
          <w:rFonts w:cs="v4.2.0"/>
          <w:lang w:eastAsia="zh-CN"/>
        </w:rPr>
      </w:pPr>
      <w:r w:rsidRPr="0050431F">
        <w:rPr>
          <w:lang w:eastAsia="zh-CN"/>
        </w:rPr>
        <w:t xml:space="preserve">For </w:t>
      </w:r>
      <w:r w:rsidRPr="0050431F">
        <w:t>GSM/EDGE single-RAT requirements</w:t>
      </w:r>
      <w:r w:rsidRPr="0050431F">
        <w:rPr>
          <w:lang w:eastAsia="zh-CN"/>
        </w:rPr>
        <w:t>, the</w:t>
      </w:r>
      <w:r w:rsidRPr="0050431F">
        <w:rPr>
          <w:rFonts w:cs="v4.2.0"/>
        </w:rPr>
        <w:t xml:space="preserve"> </w:t>
      </w:r>
      <w:r w:rsidRPr="0050431F">
        <w:rPr>
          <w:rFonts w:cs="v4.2.0"/>
          <w:lang w:eastAsia="zh-CN"/>
        </w:rPr>
        <w:t>method of test</w:t>
      </w:r>
      <w:r w:rsidRPr="0050431F">
        <w:rPr>
          <w:rFonts w:cs="v4.2.0"/>
        </w:rPr>
        <w:t xml:space="preserve"> is specified in TS </w:t>
      </w:r>
      <w:r w:rsidRPr="0050431F">
        <w:rPr>
          <w:rFonts w:cs="v4.2.0"/>
          <w:lang w:eastAsia="zh-CN"/>
        </w:rPr>
        <w:t>51</w:t>
      </w:r>
      <w:r w:rsidRPr="0050431F">
        <w:rPr>
          <w:rFonts w:cs="v4.2.0"/>
        </w:rPr>
        <w:t>.</w:t>
      </w:r>
      <w:r w:rsidRPr="0050431F">
        <w:rPr>
          <w:rFonts w:cs="v4.2.0"/>
          <w:lang w:eastAsia="zh-CN"/>
        </w:rPr>
        <w:t>02</w:t>
      </w:r>
      <w:r w:rsidRPr="0050431F">
        <w:rPr>
          <w:rFonts w:cs="v4.2.0"/>
        </w:rPr>
        <w:t>1</w:t>
      </w:r>
      <w:r w:rsidRPr="0050431F">
        <w:rPr>
          <w:rFonts w:cs="v4.2.0"/>
          <w:lang w:eastAsia="zh-CN"/>
        </w:rPr>
        <w:t xml:space="preserve"> [11]</w:t>
      </w:r>
      <w:r w:rsidRPr="0050431F">
        <w:rPr>
          <w:rFonts w:cs="v4.2.0"/>
        </w:rPr>
        <w:t xml:space="preserve">, </w:t>
      </w:r>
      <w:r w:rsidRPr="0050431F">
        <w:t>applicable parts of</w:t>
      </w:r>
      <w:r w:rsidRPr="0050431F">
        <w:rPr>
          <w:rFonts w:cs="v4.2.0"/>
        </w:rPr>
        <w:t xml:space="preserve"> subclause</w:t>
      </w:r>
      <w:r w:rsidRPr="0050431F">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0431F">
          <w:rPr>
            <w:rFonts w:cs="v4.2.0"/>
            <w:lang w:eastAsia="zh-CN"/>
          </w:rPr>
          <w:t>6.5.1</w:t>
        </w:r>
      </w:smartTag>
      <w:r w:rsidRPr="0050431F">
        <w:rPr>
          <w:rFonts w:cs="v4.2.0"/>
          <w:lang w:eastAsia="zh-CN"/>
        </w:rPr>
        <w:t>, 6.5.2, 6.6.</w:t>
      </w:r>
      <w:r w:rsidRPr="0050431F">
        <w:rPr>
          <w:rFonts w:eastAsia="SimSun" w:cs="v4.2.0"/>
          <w:lang w:eastAsia="zh-CN"/>
        </w:rPr>
        <w:t>2</w:t>
      </w:r>
      <w:r w:rsidRPr="0050431F">
        <w:rPr>
          <w:rFonts w:cs="v4.2.0"/>
          <w:lang w:eastAsia="zh-CN"/>
        </w:rPr>
        <w:t xml:space="preserve"> and 6.</w:t>
      </w:r>
      <w:r w:rsidRPr="0050431F">
        <w:rPr>
          <w:rFonts w:eastAsia="SimSun" w:cs="v4.2.0"/>
          <w:lang w:eastAsia="zh-CN"/>
        </w:rPr>
        <w:t>12</w:t>
      </w:r>
      <w:r w:rsidRPr="0050431F">
        <w:rPr>
          <w:rFonts w:cs="v4.2.0"/>
          <w:lang w:eastAsia="zh-CN"/>
        </w:rPr>
        <w:t>.</w:t>
      </w:r>
    </w:p>
    <w:p w14:paraId="4D3098CB" w14:textId="77777777" w:rsidR="00483387" w:rsidRPr="0050431F" w:rsidRDefault="00483387" w:rsidP="00483387">
      <w:pPr>
        <w:rPr>
          <w:lang w:eastAsia="zh-CN"/>
        </w:rPr>
      </w:pPr>
      <w:r w:rsidRPr="0050431F">
        <w:rPr>
          <w:rFonts w:cs="v4.2.0"/>
          <w:lang w:eastAsia="zh-CN"/>
        </w:rPr>
        <w:t>For test requirements of operating band unwanted emissions</w:t>
      </w:r>
      <w:r w:rsidR="0034782B" w:rsidRPr="0050431F">
        <w:rPr>
          <w:rFonts w:cs="v4.2.0"/>
        </w:rPr>
        <w:t xml:space="preserve"> using the MSR test configurations defined in subclause 4.8, the</w:t>
      </w:r>
      <w:r w:rsidRPr="0050431F">
        <w:rPr>
          <w:rFonts w:cs="v4.2.0"/>
          <w:lang w:eastAsia="zh-CN"/>
        </w:rPr>
        <w:t>, method of test described in subclause</w:t>
      </w:r>
      <w:r w:rsidR="0034782B" w:rsidRPr="0050431F">
        <w:rPr>
          <w:rFonts w:cs="v4.2.0"/>
          <w:lang w:eastAsia="zh-CN"/>
        </w:rPr>
        <w:t>s</w:t>
      </w:r>
      <w:r w:rsidRPr="0050431F">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0431F">
          <w:rPr>
            <w:rFonts w:cs="v4.2.0"/>
            <w:lang w:eastAsia="zh-CN"/>
          </w:rPr>
          <w:t>6.6.2</w:t>
        </w:r>
      </w:smartTag>
      <w:r w:rsidRPr="0050431F">
        <w:rPr>
          <w:rFonts w:cs="v4.2.0"/>
          <w:lang w:eastAsia="zh-CN"/>
        </w:rPr>
        <w:t xml:space="preserve">.4.1 and 6.6.2.4.2 applies. </w:t>
      </w:r>
    </w:p>
    <w:p w14:paraId="5C629257" w14:textId="77777777" w:rsidR="00483387" w:rsidRPr="0050431F" w:rsidRDefault="00483387" w:rsidP="00F311C8">
      <w:pPr>
        <w:pStyle w:val="Heading5"/>
      </w:pPr>
      <w:bookmarkStart w:id="1618" w:name="_Toc13048628"/>
      <w:bookmarkStart w:id="1619" w:name="_Toc29764844"/>
      <w:bookmarkStart w:id="1620" w:name="_Toc29765262"/>
      <w:bookmarkStart w:id="1621" w:name="_Toc52556760"/>
      <w:bookmarkStart w:id="1622" w:name="_Toc67912462"/>
      <w:bookmarkStart w:id="1623" w:name="_Toc89855397"/>
      <w:r w:rsidRPr="0050431F">
        <w:t>6.6.2.4.1</w:t>
      </w:r>
      <w:r w:rsidRPr="0050431F">
        <w:tab/>
        <w:t>Initial conditions</w:t>
      </w:r>
      <w:bookmarkEnd w:id="1618"/>
      <w:bookmarkEnd w:id="1619"/>
      <w:bookmarkEnd w:id="1620"/>
      <w:bookmarkEnd w:id="1621"/>
      <w:bookmarkEnd w:id="1622"/>
      <w:bookmarkEnd w:id="1623"/>
    </w:p>
    <w:p w14:paraId="4C94F157" w14:textId="77777777" w:rsidR="00483387" w:rsidRPr="0050431F" w:rsidRDefault="00483387" w:rsidP="00483387">
      <w:pPr>
        <w:rPr>
          <w:rFonts w:cs="v4.2.0"/>
        </w:rPr>
      </w:pPr>
      <w:r w:rsidRPr="0050431F">
        <w:rPr>
          <w:rFonts w:cs="v4.2.0"/>
        </w:rPr>
        <w:t>Test environment:</w:t>
      </w:r>
      <w:r w:rsidR="002B1E27">
        <w:rPr>
          <w:rFonts w:cs="v4.2.0"/>
        </w:rPr>
        <w:tab/>
      </w:r>
      <w:r w:rsidRPr="0050431F">
        <w:rPr>
          <w:rFonts w:cs="v4.2.0"/>
        </w:rPr>
        <w:tab/>
      </w:r>
      <w:r w:rsidRPr="0050431F">
        <w:rPr>
          <w:rFonts w:cs="v4.2.0"/>
        </w:rPr>
        <w:tab/>
        <w:t xml:space="preserve">normal; see Annex </w:t>
      </w:r>
      <w:r w:rsidRPr="0050431F">
        <w:rPr>
          <w:rFonts w:cs="v4.2.0"/>
          <w:lang w:eastAsia="zh-CN"/>
        </w:rPr>
        <w:t>B</w:t>
      </w:r>
      <w:r w:rsidRPr="0050431F">
        <w:rPr>
          <w:rFonts w:cs="v4.2.0"/>
        </w:rPr>
        <w:t>.2.</w:t>
      </w:r>
    </w:p>
    <w:p w14:paraId="08FB795D" w14:textId="77777777" w:rsidR="00483387" w:rsidRPr="0050431F" w:rsidRDefault="00203EFD" w:rsidP="00483387">
      <w:pPr>
        <w:rPr>
          <w:rFonts w:cs="v4.2.0"/>
        </w:rPr>
      </w:pPr>
      <w:r w:rsidRPr="0050431F">
        <w:t>Base Station RF Bandwidth</w:t>
      </w:r>
      <w:r w:rsidR="0034782B" w:rsidRPr="0050431F">
        <w:t xml:space="preserve"> position</w:t>
      </w:r>
      <w:r w:rsidR="008651A0" w:rsidRPr="0050431F">
        <w:t>s</w:t>
      </w:r>
      <w:r w:rsidR="0034782B" w:rsidRPr="0050431F">
        <w:t xml:space="preserve"> to be tested</w:t>
      </w:r>
      <w:r w:rsidR="00483387" w:rsidRPr="0050431F">
        <w:rPr>
          <w:rFonts w:cs="v4.2.0"/>
        </w:rPr>
        <w:t>:</w:t>
      </w:r>
      <w:r w:rsidR="002B1E27">
        <w:rPr>
          <w:rFonts w:cs="v4.2.0"/>
        </w:rPr>
        <w:tab/>
      </w:r>
      <w:r w:rsidR="00483387" w:rsidRPr="0050431F">
        <w:t>B</w:t>
      </w:r>
      <w:r w:rsidR="00483387" w:rsidRPr="0050431F">
        <w:rPr>
          <w:rFonts w:cs="v4.2.0"/>
          <w:vertAlign w:val="subscript"/>
        </w:rPr>
        <w:t>RF</w:t>
      </w:r>
      <w:r w:rsidR="00483387" w:rsidRPr="0050431F">
        <w:rPr>
          <w:rFonts w:eastAsia="SimSun" w:cs="v4.2.0"/>
          <w:vertAlign w:val="subscript"/>
          <w:lang w:eastAsia="zh-CN"/>
        </w:rPr>
        <w:t>BW</w:t>
      </w:r>
      <w:r w:rsidR="00483387" w:rsidRPr="0050431F">
        <w:t>, M</w:t>
      </w:r>
      <w:r w:rsidR="00483387" w:rsidRPr="0050431F">
        <w:rPr>
          <w:rFonts w:cs="v4.2.0"/>
          <w:vertAlign w:val="subscript"/>
        </w:rPr>
        <w:t>RF</w:t>
      </w:r>
      <w:r w:rsidR="00483387" w:rsidRPr="0050431F">
        <w:rPr>
          <w:rFonts w:eastAsia="SimSun" w:cs="v4.2.0"/>
          <w:vertAlign w:val="subscript"/>
          <w:lang w:eastAsia="zh-CN"/>
        </w:rPr>
        <w:t>BW</w:t>
      </w:r>
      <w:r w:rsidR="00483387" w:rsidRPr="0050431F">
        <w:t xml:space="preserve"> and T</w:t>
      </w:r>
      <w:r w:rsidR="00483387" w:rsidRPr="0050431F">
        <w:rPr>
          <w:rFonts w:cs="v4.2.0"/>
          <w:vertAlign w:val="subscript"/>
        </w:rPr>
        <w:t>RF</w:t>
      </w:r>
      <w:r w:rsidR="00483387" w:rsidRPr="0050431F">
        <w:rPr>
          <w:rFonts w:eastAsia="SimSun" w:cs="v4.2.0"/>
          <w:vertAlign w:val="subscript"/>
          <w:lang w:eastAsia="zh-CN"/>
        </w:rPr>
        <w:t>BW</w:t>
      </w:r>
      <w:r w:rsidR="008651A0" w:rsidRPr="0050431F">
        <w:rPr>
          <w:lang w:eastAsia="zh-CN"/>
        </w:rPr>
        <w:t xml:space="preserve"> in single-band operation</w:t>
      </w:r>
      <w:r w:rsidR="008651A0" w:rsidRPr="0050431F">
        <w:rPr>
          <w:rFonts w:eastAsia="SimSun" w:cs="v4.2.0"/>
          <w:lang w:eastAsia="zh-CN"/>
        </w:rPr>
        <w:t>,</w:t>
      </w:r>
      <w:r w:rsidR="008651A0" w:rsidRPr="0050431F">
        <w:rPr>
          <w:rFonts w:cs="v4.2.0"/>
        </w:rPr>
        <w:t xml:space="preserve"> </w:t>
      </w:r>
      <w:r w:rsidR="00483387" w:rsidRPr="0050431F">
        <w:rPr>
          <w:rFonts w:cs="v4.2.0"/>
        </w:rPr>
        <w:t xml:space="preserve">see subclause </w:t>
      </w:r>
      <w:r w:rsidR="00483387" w:rsidRPr="0050431F">
        <w:rPr>
          <w:rFonts w:cs="v4.2.0"/>
          <w:lang w:eastAsia="zh-CN"/>
        </w:rPr>
        <w:t>4.</w:t>
      </w:r>
      <w:r w:rsidR="00483387" w:rsidRPr="0050431F">
        <w:rPr>
          <w:rFonts w:eastAsia="SimSun" w:cs="v4.2.0"/>
          <w:lang w:eastAsia="zh-CN"/>
        </w:rPr>
        <w:t>9.1</w:t>
      </w:r>
      <w:r w:rsidR="008651A0" w:rsidRPr="0050431F">
        <w:rPr>
          <w:rFonts w:cs="v4.2.0"/>
          <w:lang w:eastAsia="zh-CN"/>
        </w:rPr>
        <w:t xml:space="preserve">; </w:t>
      </w:r>
      <w:r w:rsidR="008651A0" w:rsidRPr="0050431F">
        <w:t>B</w:t>
      </w:r>
      <w:r w:rsidR="008651A0" w:rsidRPr="0050431F">
        <w:rPr>
          <w:vertAlign w:val="subscript"/>
        </w:rPr>
        <w:t>RFBW</w:t>
      </w:r>
      <w:r w:rsidR="008651A0" w:rsidRPr="0050431F">
        <w:t>_T</w:t>
      </w:r>
      <w:r w:rsidR="008651A0" w:rsidRPr="0050431F">
        <w:rPr>
          <w:lang w:eastAsia="zh-CN"/>
        </w:rPr>
        <w:t>’</w:t>
      </w:r>
      <w:r w:rsidR="008651A0" w:rsidRPr="0050431F">
        <w:rPr>
          <w:vertAlign w:val="subscript"/>
        </w:rPr>
        <w:t>RFBW</w:t>
      </w:r>
      <w:r w:rsidR="008651A0" w:rsidRPr="0050431F">
        <w:t xml:space="preserve"> </w:t>
      </w:r>
      <w:r w:rsidR="008651A0" w:rsidRPr="0050431F">
        <w:rPr>
          <w:lang w:eastAsia="zh-CN"/>
        </w:rPr>
        <w:t xml:space="preserve">and </w:t>
      </w:r>
      <w:r w:rsidR="008651A0" w:rsidRPr="0050431F">
        <w:t>B</w:t>
      </w:r>
      <w:r w:rsidR="008651A0" w:rsidRPr="0050431F">
        <w:rPr>
          <w:lang w:eastAsia="zh-CN"/>
        </w:rPr>
        <w:t>’</w:t>
      </w:r>
      <w:r w:rsidR="008651A0" w:rsidRPr="0050431F">
        <w:rPr>
          <w:vertAlign w:val="subscript"/>
        </w:rPr>
        <w:t>RFBW</w:t>
      </w:r>
      <w:r w:rsidR="008651A0" w:rsidRPr="0050431F">
        <w:t>_T</w:t>
      </w:r>
      <w:r w:rsidR="008651A0" w:rsidRPr="0050431F">
        <w:rPr>
          <w:vertAlign w:val="subscript"/>
        </w:rPr>
        <w:t>RFBW</w:t>
      </w:r>
      <w:r w:rsidR="008651A0" w:rsidRPr="0050431F">
        <w:t xml:space="preserve"> </w:t>
      </w:r>
      <w:r w:rsidR="008651A0" w:rsidRPr="0050431F">
        <w:rPr>
          <w:lang w:eastAsia="zh-CN"/>
        </w:rPr>
        <w:t>in multi-band operation,</w:t>
      </w:r>
      <w:r w:rsidR="008651A0" w:rsidRPr="0050431F">
        <w:t xml:space="preserve"> see subclause 4.9.</w:t>
      </w:r>
      <w:r w:rsidR="008651A0" w:rsidRPr="0050431F">
        <w:rPr>
          <w:lang w:eastAsia="zh-CN"/>
        </w:rPr>
        <w:t>1</w:t>
      </w:r>
      <w:r w:rsidR="00483387" w:rsidRPr="0050431F">
        <w:rPr>
          <w:rFonts w:cs="v4.2.0"/>
        </w:rPr>
        <w:t>.</w:t>
      </w:r>
    </w:p>
    <w:p w14:paraId="326BA7B3" w14:textId="77777777" w:rsidR="00A93C8C" w:rsidRPr="0050431F" w:rsidRDefault="00A93C8C" w:rsidP="00A93C8C">
      <w:pPr>
        <w:pStyle w:val="B10"/>
        <w:rPr>
          <w:lang w:eastAsia="zh-CN"/>
        </w:rPr>
      </w:pPr>
      <w:r w:rsidRPr="0050431F">
        <w:rPr>
          <w:lang w:eastAsia="zh-CN"/>
        </w:rPr>
        <w:t>1)</w:t>
      </w:r>
      <w:r w:rsidRPr="0050431F">
        <w:rPr>
          <w:lang w:eastAsia="zh-CN"/>
        </w:rPr>
        <w:tab/>
      </w:r>
      <w:r w:rsidR="006178EA" w:rsidRPr="0050431F">
        <w:rPr>
          <w:rFonts w:cs="v4.2.0"/>
          <w:snapToGrid w:val="0"/>
        </w:rPr>
        <w:t xml:space="preserve">Connect the signal analyzer to the Base Station </w:t>
      </w:r>
      <w:r w:rsidR="006178EA" w:rsidRPr="0050431F">
        <w:t>antenna connector</w:t>
      </w:r>
      <w:r w:rsidR="006178EA" w:rsidRPr="0050431F">
        <w:rPr>
          <w:rFonts w:cs="v4.2.0"/>
          <w:snapToGrid w:val="0"/>
        </w:rPr>
        <w:t xml:space="preserve"> as shown in Annex </w:t>
      </w:r>
      <w:r w:rsidR="006178EA" w:rsidRPr="0050431F">
        <w:rPr>
          <w:rFonts w:cs="v4.2.0"/>
          <w:snapToGrid w:val="0"/>
          <w:lang w:eastAsia="zh-CN"/>
        </w:rPr>
        <w:t>D</w:t>
      </w:r>
      <w:r w:rsidR="006178EA" w:rsidRPr="0050431F">
        <w:rPr>
          <w:rFonts w:cs="v4.2.0"/>
          <w:snapToGrid w:val="0"/>
        </w:rPr>
        <w:t>.1.</w:t>
      </w:r>
      <w:r w:rsidR="006178EA" w:rsidRPr="0050431F">
        <w:rPr>
          <w:rFonts w:cs="v4.2.0"/>
          <w:snapToGrid w:val="0"/>
          <w:lang w:eastAsia="zh-CN"/>
        </w:rPr>
        <w:t>1.</w:t>
      </w:r>
    </w:p>
    <w:p w14:paraId="670D395E" w14:textId="77777777" w:rsidR="00483387" w:rsidRPr="0050431F" w:rsidRDefault="00A93C8C" w:rsidP="00A93C8C">
      <w:pPr>
        <w:pStyle w:val="B10"/>
      </w:pPr>
      <w:r w:rsidRPr="0050431F">
        <w:tab/>
      </w:r>
      <w:r w:rsidR="00483387" w:rsidRPr="0050431F">
        <w:t xml:space="preserve">As a general rule, the resolution bandwidth of the measuring equipment should be equal to the measurement bandwidth. However, to improve measurement accuracy, sensitivity, efficiency and </w:t>
      </w:r>
      <w:r w:rsidR="00483387" w:rsidRPr="0050431F">
        <w:rPr>
          <w:rFonts w:eastAsia="SimSun"/>
          <w:lang w:eastAsia="zh-CN"/>
        </w:rPr>
        <w:t>to avoid</w:t>
      </w:r>
      <w:r w:rsidR="00483387" w:rsidRPr="0050431F">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5EC5F6" w14:textId="77777777" w:rsidR="00483387" w:rsidRPr="0050431F" w:rsidRDefault="00A93C8C" w:rsidP="00A93C8C">
      <w:pPr>
        <w:pStyle w:val="B10"/>
        <w:rPr>
          <w:rFonts w:cs="v4.2.0"/>
        </w:rPr>
      </w:pPr>
      <w:r w:rsidRPr="0050431F">
        <w:t>2)</w:t>
      </w:r>
      <w:r w:rsidRPr="0050431F">
        <w:tab/>
      </w:r>
      <w:r w:rsidRPr="0050431F">
        <w:rPr>
          <w:rFonts w:cs="v4.2.0"/>
        </w:rPr>
        <w:t>Detection mode: True RMS.</w:t>
      </w:r>
    </w:p>
    <w:p w14:paraId="2BDD16AE" w14:textId="77777777" w:rsidR="00483387" w:rsidRPr="0050431F" w:rsidRDefault="00483387" w:rsidP="00F311C8">
      <w:pPr>
        <w:pStyle w:val="Heading5"/>
      </w:pPr>
      <w:bookmarkStart w:id="1624" w:name="_Toc13048629"/>
      <w:bookmarkStart w:id="1625" w:name="_Toc29764845"/>
      <w:bookmarkStart w:id="1626" w:name="_Toc29765263"/>
      <w:bookmarkStart w:id="1627" w:name="_Toc52556761"/>
      <w:bookmarkStart w:id="1628" w:name="_Toc67912463"/>
      <w:bookmarkStart w:id="1629" w:name="_Toc89855398"/>
      <w:r w:rsidRPr="0050431F">
        <w:t>6.6.2.4.2</w:t>
      </w:r>
      <w:r w:rsidRPr="0050431F">
        <w:tab/>
        <w:t>Procedure</w:t>
      </w:r>
      <w:bookmarkEnd w:id="1624"/>
      <w:bookmarkEnd w:id="1625"/>
      <w:bookmarkEnd w:id="1626"/>
      <w:bookmarkEnd w:id="1627"/>
      <w:bookmarkEnd w:id="1628"/>
      <w:bookmarkEnd w:id="1629"/>
    </w:p>
    <w:p w14:paraId="5BBBE069" w14:textId="77777777" w:rsidR="00702C91" w:rsidRPr="0050431F" w:rsidRDefault="00702C91" w:rsidP="00702C91">
      <w:pPr>
        <w:pStyle w:val="B10"/>
        <w:rPr>
          <w:snapToGrid w:val="0"/>
        </w:rPr>
      </w:pPr>
      <w:r w:rsidRPr="0050431F">
        <w:rPr>
          <w:snapToGrid w:val="0"/>
        </w:rPr>
        <w:t>1)</w:t>
      </w:r>
      <w:r w:rsidRPr="0050431F">
        <w:rPr>
          <w:snapToGrid w:val="0"/>
        </w:rPr>
        <w:tab/>
      </w:r>
      <w:r w:rsidR="0034782B" w:rsidRPr="0050431F">
        <w:t xml:space="preserve">Set the </w:t>
      </w:r>
      <w:r w:rsidR="00A63983" w:rsidRPr="0050431F">
        <w:t>Base Station</w:t>
      </w:r>
      <w:r w:rsidR="0034782B" w:rsidRPr="0050431F">
        <w:t xml:space="preserve"> to transmit </w:t>
      </w:r>
      <w:r w:rsidR="0034782B" w:rsidRPr="0050431F">
        <w:rPr>
          <w:rFonts w:cs="v4.2.0"/>
          <w:snapToGrid w:val="0"/>
        </w:rPr>
        <w:t>at maximum power according to the applicable test configuration in clause 5</w:t>
      </w:r>
      <w:r w:rsidR="0034782B" w:rsidRPr="0050431F">
        <w:t xml:space="preserve"> using the corresponding test models or set of physical channels in subclause 4.9.2.</w:t>
      </w:r>
    </w:p>
    <w:p w14:paraId="519D0142" w14:textId="77777777" w:rsidR="00702C91" w:rsidRPr="0050431F" w:rsidRDefault="00702C91" w:rsidP="00702C91">
      <w:pPr>
        <w:pStyle w:val="B10"/>
        <w:rPr>
          <w:snapToGrid w:val="0"/>
        </w:rPr>
      </w:pPr>
      <w:r w:rsidRPr="0050431F">
        <w:rPr>
          <w:snapToGrid w:val="0"/>
        </w:rPr>
        <w:t>2)</w:t>
      </w:r>
      <w:r w:rsidRPr="0050431F">
        <w:rPr>
          <w:snapToGrid w:val="0"/>
        </w:rPr>
        <w:tab/>
        <w:t>Step the centre frequency of the measurement filter in contiguous steps and measure the emission within the specified frequency ranges with the specified measurement bandwidth.</w:t>
      </w:r>
      <w:r w:rsidR="00BB45A9" w:rsidRPr="0050431F">
        <w:t xml:space="preserve"> For BS </w:t>
      </w:r>
      <w:r w:rsidR="00BB45A9" w:rsidRPr="0050431F">
        <w:rPr>
          <w:lang w:eastAsia="zh-CN"/>
        </w:rPr>
        <w:t>operating in multiple bands or</w:t>
      </w:r>
      <w:r w:rsidR="00BB45A9" w:rsidRPr="0050431F">
        <w:rPr>
          <w:rFonts w:cs="v5.0.0"/>
        </w:rPr>
        <w:t xml:space="preserve"> non-contiguous spectrum, the emission within the</w:t>
      </w:r>
      <w:r w:rsidR="00BB45A9" w:rsidRPr="0050431F">
        <w:rPr>
          <w:lang w:eastAsia="zh-CN"/>
        </w:rPr>
        <w:t xml:space="preserve"> </w:t>
      </w:r>
      <w:r w:rsidR="00BB45A9" w:rsidRPr="0050431F">
        <w:t>Inter RF Bandwidth or sub-block gap shall be measured using the specified measurement bandwidth from the closest RF Bandwidth or sub block edge.</w:t>
      </w:r>
    </w:p>
    <w:p w14:paraId="0F4632B9" w14:textId="77777777" w:rsidR="00702C91" w:rsidRPr="0050431F" w:rsidRDefault="00702C91" w:rsidP="00702C91">
      <w:pPr>
        <w:pStyle w:val="B10"/>
        <w:rPr>
          <w:snapToGrid w:val="0"/>
        </w:rPr>
      </w:pPr>
      <w:r w:rsidRPr="0050431F">
        <w:rPr>
          <w:snapToGrid w:val="0"/>
        </w:rPr>
        <w:t>3)</w:t>
      </w:r>
      <w:r w:rsidRPr="0050431F">
        <w:rPr>
          <w:snapToGrid w:val="0"/>
        </w:rPr>
        <w:tab/>
        <w:t>Repeat the test for the remaining test cases with channel set-up according to clause 5 and subclause 4.9.2.</w:t>
      </w:r>
    </w:p>
    <w:p w14:paraId="13148C59" w14:textId="77777777" w:rsidR="00BB4A32" w:rsidRPr="0050431F" w:rsidRDefault="00BB4A32" w:rsidP="00BB4A32">
      <w:pPr>
        <w:rPr>
          <w:snapToGrid w:val="0"/>
        </w:rPr>
      </w:pPr>
      <w:r w:rsidRPr="0050431F">
        <w:rPr>
          <w:snapToGrid w:val="0"/>
        </w:rPr>
        <w:t>In addition, for a multi-band capable BS, the following step shall apply:</w:t>
      </w:r>
    </w:p>
    <w:p w14:paraId="1658DB19" w14:textId="77777777" w:rsidR="00BB4A32" w:rsidRPr="0050431F" w:rsidRDefault="00BB4A32" w:rsidP="00BB4A32">
      <w:pPr>
        <w:pStyle w:val="B10"/>
        <w:rPr>
          <w:snapToGrid w:val="0"/>
        </w:rPr>
      </w:pPr>
      <w:r w:rsidRPr="0050431F">
        <w:rPr>
          <w:snapToGrid w:val="0"/>
        </w:rPr>
        <w:t>4)</w:t>
      </w:r>
      <w:r w:rsidRPr="0050431F">
        <w:rPr>
          <w:snapToGrid w:val="0"/>
        </w:rPr>
        <w:tab/>
        <w:t xml:space="preserve">For multi-band capable BS and single band tests, repeat the </w:t>
      </w:r>
      <w:r w:rsidR="009014E5" w:rsidRPr="0050431F">
        <w:rPr>
          <w:snapToGrid w:val="0"/>
        </w:rPr>
        <w:t>steps above</w:t>
      </w:r>
      <w:r w:rsidRPr="0050431F">
        <w:rPr>
          <w:snapToGrid w:val="0"/>
        </w:rPr>
        <w:t xml:space="preserve"> per involved band where single band test configurations and test models shall apply with no carrier activated in the other band.</w:t>
      </w:r>
      <w:r w:rsidR="00203EFD" w:rsidRPr="0050431F">
        <w:rPr>
          <w:snapToGrid w:val="0"/>
        </w:rPr>
        <w:t xml:space="preserve"> </w:t>
      </w:r>
      <w:r w:rsidRPr="0050431F">
        <w:rPr>
          <w:snapToGrid w:val="0"/>
        </w:rPr>
        <w:t>For multi-band capable BS with separate antenna connector, the antenna connector not being under test in case of SBT or MBT shall be terminated.</w:t>
      </w:r>
    </w:p>
    <w:p w14:paraId="69D9FA5D" w14:textId="77777777" w:rsidR="00483387" w:rsidRPr="0050431F" w:rsidRDefault="00DB7FF2" w:rsidP="00F311C8">
      <w:pPr>
        <w:pStyle w:val="Heading4"/>
      </w:pPr>
      <w:bookmarkStart w:id="1630" w:name="_Toc13048630"/>
      <w:bookmarkStart w:id="1631" w:name="_Toc29764846"/>
      <w:bookmarkStart w:id="1632" w:name="_Toc29765264"/>
      <w:bookmarkStart w:id="1633" w:name="_Toc52556762"/>
      <w:bookmarkStart w:id="1634" w:name="_Toc67912464"/>
      <w:bookmarkStart w:id="1635" w:name="_Toc89855399"/>
      <w:r w:rsidRPr="0050431F">
        <w:t>6.6.2.5</w:t>
      </w:r>
      <w:r w:rsidRPr="0050431F">
        <w:tab/>
        <w:t>Test requirement</w:t>
      </w:r>
      <w:bookmarkEnd w:id="1630"/>
      <w:bookmarkEnd w:id="1631"/>
      <w:bookmarkEnd w:id="1632"/>
      <w:bookmarkEnd w:id="1633"/>
      <w:bookmarkEnd w:id="1634"/>
      <w:bookmarkEnd w:id="1635"/>
    </w:p>
    <w:p w14:paraId="6A66A909" w14:textId="77777777" w:rsidR="00483387" w:rsidRPr="0050431F" w:rsidRDefault="00483387" w:rsidP="00F311C8">
      <w:pPr>
        <w:pStyle w:val="Heading5"/>
      </w:pPr>
      <w:bookmarkStart w:id="1636" w:name="_Toc13048631"/>
      <w:bookmarkStart w:id="1637" w:name="_Toc29764847"/>
      <w:bookmarkStart w:id="1638" w:name="_Toc29765265"/>
      <w:bookmarkStart w:id="1639" w:name="_Toc52556763"/>
      <w:bookmarkStart w:id="1640" w:name="_Toc67912465"/>
      <w:bookmarkStart w:id="1641" w:name="_Toc89855400"/>
      <w:r w:rsidRPr="0050431F">
        <w:t>6.6.2.5.1</w:t>
      </w:r>
      <w:r w:rsidRPr="0050431F">
        <w:tab/>
        <w:t>Test requirements for Band Categories 1 and 3</w:t>
      </w:r>
      <w:bookmarkEnd w:id="1636"/>
      <w:bookmarkEnd w:id="1637"/>
      <w:bookmarkEnd w:id="1638"/>
      <w:bookmarkEnd w:id="1639"/>
      <w:bookmarkEnd w:id="1640"/>
      <w:bookmarkEnd w:id="1641"/>
    </w:p>
    <w:p w14:paraId="7F6FA3A5" w14:textId="77777777" w:rsidR="007B22E8" w:rsidRPr="0050431F" w:rsidRDefault="00483387" w:rsidP="007B22E8">
      <w:pPr>
        <w:keepNext/>
        <w:rPr>
          <w:rFonts w:cs="v5.0.0"/>
        </w:rPr>
      </w:pPr>
      <w:r w:rsidRPr="0050431F">
        <w:rPr>
          <w:rFonts w:cs="v5.0.0"/>
        </w:rPr>
        <w:t xml:space="preserve">For a </w:t>
      </w:r>
      <w:r w:rsidR="007B22E8" w:rsidRPr="0050431F">
        <w:rPr>
          <w:rFonts w:cs="v5.0.0"/>
        </w:rPr>
        <w:t xml:space="preserve">Wide Area </w:t>
      </w:r>
      <w:r w:rsidRPr="0050431F">
        <w:rPr>
          <w:rFonts w:cs="v5.0.0"/>
        </w:rPr>
        <w:t>BS operating in Band Category 1 or Band Category 3</w:t>
      </w:r>
      <w:r w:rsidR="00BD6B20" w:rsidRPr="0050431F">
        <w:rPr>
          <w:rFonts w:cs="v5.0.0"/>
        </w:rPr>
        <w:t xml:space="preserve">, the requirement applies outside the </w:t>
      </w:r>
      <w:r w:rsidR="00203EFD" w:rsidRPr="0050431F">
        <w:rPr>
          <w:rFonts w:cs="v5.0.0"/>
        </w:rPr>
        <w:t>Base Station RF Bandwidth</w:t>
      </w:r>
      <w:r w:rsidR="00BD6B20" w:rsidRPr="0050431F">
        <w:rPr>
          <w:rFonts w:cs="v5.0.0"/>
        </w:rPr>
        <w:t xml:space="preserve"> edges. In addition, for a </w:t>
      </w:r>
      <w:r w:rsidR="007B22E8" w:rsidRPr="0050431F">
        <w:rPr>
          <w:rFonts w:cs="v5.0.0"/>
        </w:rPr>
        <w:t xml:space="preserve">Wide Area </w:t>
      </w:r>
      <w:r w:rsidR="00BD6B20" w:rsidRPr="0050431F">
        <w:rPr>
          <w:rFonts w:cs="v5.0.0"/>
        </w:rPr>
        <w:t>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Wide Area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78E5E7ED" w14:textId="77777777" w:rsidR="007B22E8" w:rsidRPr="0050431F" w:rsidRDefault="007B22E8" w:rsidP="007B22E8">
      <w:pPr>
        <w:keepNext/>
        <w:rPr>
          <w:rFonts w:cs="v5.0.0"/>
        </w:rPr>
      </w:pPr>
      <w:r w:rsidRPr="0050431F">
        <w:rPr>
          <w:rFonts w:cs="v5.0.0"/>
        </w:rPr>
        <w:t xml:space="preserve">For a Medium Range BS operating in Band Category 1 the requirement applies outside the </w:t>
      </w:r>
      <w:r w:rsidR="00203EFD" w:rsidRPr="0050431F">
        <w:rPr>
          <w:rFonts w:cs="v5.0.0"/>
        </w:rPr>
        <w:t>Base Station RF Bandwidth</w:t>
      </w:r>
      <w:r w:rsidRPr="0050431F">
        <w:rPr>
          <w:rFonts w:cs="v5.0.0"/>
        </w:rPr>
        <w:t xml:space="preserve"> edges. In addition, for a Medium Range 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Medium Range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26FF5A06" w14:textId="77777777" w:rsidR="00BD6B20" w:rsidRPr="0050431F" w:rsidRDefault="007B22E8" w:rsidP="007B22E8">
      <w:pPr>
        <w:keepNext/>
        <w:rPr>
          <w:rFonts w:cs="v5.0.0"/>
        </w:rPr>
      </w:pPr>
      <w:r w:rsidRPr="0050431F">
        <w:rPr>
          <w:rFonts w:cs="v5.0.0"/>
        </w:rPr>
        <w:t xml:space="preserve">For a Local Area BS operating in Band Category 1 the requirement applies outside the </w:t>
      </w:r>
      <w:r w:rsidR="00203EFD" w:rsidRPr="0050431F">
        <w:rPr>
          <w:rFonts w:cs="v5.0.0"/>
        </w:rPr>
        <w:t>Base Station RF Bandwidth</w:t>
      </w:r>
      <w:r w:rsidRPr="0050431F">
        <w:rPr>
          <w:rFonts w:cs="v5.0.0"/>
        </w:rPr>
        <w:t xml:space="preserve"> edges. In addition, for a Local Area 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Local Area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2D2D5373" w14:textId="77777777" w:rsidR="00483387" w:rsidRPr="0050431F" w:rsidRDefault="00BD6B20" w:rsidP="00483387">
      <w:pPr>
        <w:keepNext/>
        <w:rPr>
          <w:rFonts w:cs="v5.0.0"/>
        </w:rPr>
      </w:pPr>
      <w:r w:rsidRPr="0050431F">
        <w:rPr>
          <w:rFonts w:cs="v5.0.0"/>
        </w:rPr>
        <w:t xml:space="preserve">Outside the </w:t>
      </w:r>
      <w:r w:rsidR="00203EFD" w:rsidRPr="0050431F">
        <w:rPr>
          <w:rFonts w:cs="v5.0.0"/>
        </w:rPr>
        <w:t>Base Station RF Bandwidth</w:t>
      </w:r>
      <w:r w:rsidRPr="0050431F">
        <w:rPr>
          <w:rFonts w:cs="v5.0.0"/>
        </w:rPr>
        <w:t xml:space="preserve"> edges</w:t>
      </w:r>
      <w:r w:rsidR="00483387" w:rsidRPr="0050431F">
        <w:rPr>
          <w:rFonts w:cs="v5.0.0"/>
        </w:rPr>
        <w:t>, emissions shall not exceed the maximum levels specified in Table</w:t>
      </w:r>
      <w:r w:rsidR="007B22E8" w:rsidRPr="0050431F">
        <w:rPr>
          <w:rFonts w:cs="v5.0.0"/>
        </w:rPr>
        <w:t>s</w:t>
      </w:r>
      <w:r w:rsidR="00483387" w:rsidRPr="0050431F">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50431F">
          <w:rPr>
            <w:rFonts w:cs="v5.0.0"/>
          </w:rPr>
          <w:t>6.6.2</w:t>
        </w:r>
      </w:smartTag>
      <w:r w:rsidR="00483387" w:rsidRPr="0050431F">
        <w:rPr>
          <w:rFonts w:cs="v5.0.0"/>
        </w:rPr>
        <w:t>.</w:t>
      </w:r>
      <w:r w:rsidR="00483387" w:rsidRPr="0050431F">
        <w:rPr>
          <w:rFonts w:cs="v5.0.0"/>
          <w:lang w:eastAsia="zh-CN"/>
        </w:rPr>
        <w:t>5.</w:t>
      </w:r>
      <w:r w:rsidR="00483387" w:rsidRPr="0050431F">
        <w:rPr>
          <w:rFonts w:cs="v5.0.0"/>
        </w:rPr>
        <w:t xml:space="preserve">1-1 </w:t>
      </w:r>
      <w:r w:rsidR="007B22E8" w:rsidRPr="0050431F">
        <w:rPr>
          <w:rFonts w:cs="v5.0.0"/>
        </w:rPr>
        <w:t xml:space="preserve">to 6.6.2.5.1-4 </w:t>
      </w:r>
      <w:r w:rsidR="00483387" w:rsidRPr="0050431F">
        <w:rPr>
          <w:rFonts w:cs="v5.0.0"/>
        </w:rPr>
        <w:t>below, where:</w:t>
      </w:r>
    </w:p>
    <w:p w14:paraId="3EE73041" w14:textId="77777777" w:rsidR="00483387" w:rsidRPr="0050431F" w:rsidRDefault="00483387" w:rsidP="00483387">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 dB point of the measuring filter closest to the carrier frequency.</w:t>
      </w:r>
    </w:p>
    <w:p w14:paraId="46330069" w14:textId="77777777" w:rsidR="00483387" w:rsidRPr="0050431F" w:rsidRDefault="00483387" w:rsidP="00483387">
      <w:pPr>
        <w:pStyle w:val="B10"/>
        <w:keepNext/>
        <w:rPr>
          <w:rFonts w:cs="v5.0.0"/>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2DA38AF8" w14:textId="77777777" w:rsidR="00483387" w:rsidRPr="0050431F" w:rsidRDefault="00483387" w:rsidP="00483387">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the offset to the frequency 10 MHz outside the downlink operating band.</w:t>
      </w:r>
    </w:p>
    <w:p w14:paraId="7617293A" w14:textId="77777777" w:rsidR="008651A0" w:rsidRPr="0050431F" w:rsidRDefault="00483387" w:rsidP="008651A0">
      <w:pPr>
        <w:keepNext/>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71958DCE" w14:textId="77777777" w:rsidR="008651A0" w:rsidRPr="0050431F" w:rsidRDefault="008651A0" w:rsidP="008651A0">
      <w:pPr>
        <w:keepNext/>
      </w:pPr>
      <w:r w:rsidRPr="0050431F">
        <w:t>For a BS</w:t>
      </w:r>
      <w:r w:rsidRPr="0050431F">
        <w:rPr>
          <w:lang w:eastAsia="zh-CN"/>
        </w:rPr>
        <w:t xml:space="preserve"> operating in multiple bands</w:t>
      </w:r>
      <w:r w:rsidRPr="0050431F">
        <w:t xml:space="preserve">, inside any </w:t>
      </w:r>
      <w:r w:rsidR="00203EFD" w:rsidRPr="0050431F">
        <w:t>Inter RF Bandwidth</w:t>
      </w:r>
      <w:r w:rsidRPr="0050431F">
        <w:t xml:space="preserve"> gap</w:t>
      </w:r>
      <w:r w:rsidRPr="0050431F">
        <w:rPr>
          <w:lang w:eastAsia="zh-CN"/>
        </w:rPr>
        <w:t>s</w:t>
      </w:r>
      <w:r w:rsidRPr="0050431F">
        <w:t xml:space="preserve"> with W</w:t>
      </w:r>
      <w:r w:rsidRPr="0050431F">
        <w:rPr>
          <w:vertAlign w:val="subscript"/>
        </w:rPr>
        <w:t>gap</w:t>
      </w:r>
      <w:r w:rsidRPr="0050431F">
        <w:t xml:space="preserve"> &lt; 20 MHz, emissions shall not exceed the cumulative sum of the </w:t>
      </w:r>
      <w:r w:rsidRPr="0050431F">
        <w:rPr>
          <w:lang w:eastAsia="zh-CN"/>
        </w:rPr>
        <w:t>test</w:t>
      </w:r>
      <w:r w:rsidRPr="0050431F">
        <w:t xml:space="preserve"> requirements specified at the </w:t>
      </w:r>
      <w:r w:rsidR="00203EFD" w:rsidRPr="0050431F">
        <w:t>Base Station RF Bandwidth</w:t>
      </w:r>
      <w:r w:rsidRPr="0050431F">
        <w:t xml:space="preserve"> edges on each side of the </w:t>
      </w:r>
      <w:r w:rsidR="00203EFD" w:rsidRPr="0050431F">
        <w:t>Inter RF Bandwidth</w:t>
      </w:r>
      <w:r w:rsidRPr="0050431F">
        <w:t xml:space="preserve"> gap. The </w:t>
      </w:r>
      <w:r w:rsidRPr="0050431F">
        <w:rPr>
          <w:lang w:eastAsia="zh-CN"/>
        </w:rPr>
        <w:t>test</w:t>
      </w:r>
      <w:r w:rsidRPr="0050431F">
        <w:t xml:space="preserve"> requirement for </w:t>
      </w:r>
      <w:r w:rsidR="00203EFD" w:rsidRPr="0050431F">
        <w:t>Base Station RF Bandwidth</w:t>
      </w:r>
      <w:r w:rsidRPr="0050431F">
        <w:t xml:space="preserve"> edge is specified in Table 6.6.2.</w:t>
      </w:r>
      <w:r w:rsidRPr="0050431F">
        <w:rPr>
          <w:lang w:eastAsia="zh-CN"/>
        </w:rPr>
        <w:t>5.</w:t>
      </w:r>
      <w:r w:rsidRPr="0050431F">
        <w:t xml:space="preserve">1-1 </w:t>
      </w:r>
      <w:r w:rsidRPr="0050431F">
        <w:rPr>
          <w:lang w:eastAsia="zh-CN"/>
        </w:rPr>
        <w:t xml:space="preserve">to </w:t>
      </w:r>
      <w:r w:rsidRPr="0050431F">
        <w:t>6.6.2.</w:t>
      </w:r>
      <w:r w:rsidRPr="0050431F">
        <w:rPr>
          <w:lang w:eastAsia="zh-CN"/>
        </w:rPr>
        <w:t>5.</w:t>
      </w:r>
      <w:r w:rsidRPr="0050431F">
        <w:t>1-</w:t>
      </w:r>
      <w:r w:rsidRPr="0050431F">
        <w:rPr>
          <w:lang w:eastAsia="zh-CN"/>
        </w:rPr>
        <w:t xml:space="preserve">4 </w:t>
      </w:r>
      <w:r w:rsidRPr="0050431F">
        <w:t>below, where in this case:</w:t>
      </w:r>
    </w:p>
    <w:p w14:paraId="116DFBDE" w14:textId="77777777" w:rsidR="008651A0" w:rsidRPr="0050431F" w:rsidRDefault="008651A0" w:rsidP="008651A0">
      <w:pPr>
        <w:pStyle w:val="B10"/>
      </w:pPr>
      <w:r w:rsidRPr="0050431F">
        <w:t>-</w:t>
      </w:r>
      <w:r w:rsidRPr="0050431F">
        <w:tab/>
      </w:r>
      <w:r w:rsidRPr="0050431F">
        <w:sym w:font="Symbol" w:char="F044"/>
      </w:r>
      <w:r w:rsidRPr="0050431F">
        <w:t xml:space="preserve">f is the separation between the </w:t>
      </w:r>
      <w:r w:rsidR="00203EFD" w:rsidRPr="0050431F">
        <w:t>Base Station RF Bandwidth</w:t>
      </w:r>
      <w:r w:rsidRPr="0050431F">
        <w:t xml:space="preserve"> edge frequency and the nominal -3 dB point of the measuring filter closest to the carrier frequency.</w:t>
      </w:r>
    </w:p>
    <w:p w14:paraId="43643A02" w14:textId="77777777" w:rsidR="008651A0" w:rsidRPr="0050431F" w:rsidRDefault="008651A0" w:rsidP="008651A0">
      <w:pPr>
        <w:pStyle w:val="B10"/>
      </w:pPr>
      <w:r w:rsidRPr="0050431F">
        <w:t>-</w:t>
      </w:r>
      <w:r w:rsidRPr="0050431F">
        <w:tab/>
        <w:t xml:space="preserve">f_offset is the separation between the </w:t>
      </w:r>
      <w:r w:rsidR="00203EFD" w:rsidRPr="0050431F">
        <w:t>Base Station RF Bandwidth</w:t>
      </w:r>
      <w:r w:rsidRPr="0050431F">
        <w:t xml:space="preserve"> edge frequency and the centre of the measuring filter.</w:t>
      </w:r>
    </w:p>
    <w:p w14:paraId="771227B4" w14:textId="77777777" w:rsidR="008651A0" w:rsidRPr="0050431F" w:rsidRDefault="008651A0" w:rsidP="008651A0">
      <w:pPr>
        <w:pStyle w:val="B10"/>
        <w:rPr>
          <w:lang w:eastAsia="zh-CN"/>
        </w:rPr>
      </w:pPr>
      <w:r w:rsidRPr="0050431F">
        <w:t>-</w:t>
      </w:r>
      <w:r w:rsidRPr="0050431F">
        <w:tab/>
        <w:t>f_offset</w:t>
      </w:r>
      <w:r w:rsidRPr="0050431F">
        <w:rPr>
          <w:vertAlign w:val="subscript"/>
        </w:rPr>
        <w:t>max</w:t>
      </w:r>
      <w:r w:rsidRPr="0050431F">
        <w:t xml:space="preserve"> is equal to the </w:t>
      </w:r>
      <w:r w:rsidR="00203EFD" w:rsidRPr="0050431F">
        <w:t>Inter RF Bandwidth</w:t>
      </w:r>
      <w:r w:rsidRPr="0050431F">
        <w:t xml:space="preserve"> gap </w:t>
      </w:r>
      <w:r w:rsidR="00BB45A9" w:rsidRPr="0050431F">
        <w:t>minus half of the bandwidth of the measuring filter</w:t>
      </w:r>
      <w:r w:rsidRPr="0050431F">
        <w:t>.</w:t>
      </w:r>
    </w:p>
    <w:p w14:paraId="0E8A2173" w14:textId="77777777" w:rsidR="00483387" w:rsidRPr="0050431F" w:rsidRDefault="008651A0" w:rsidP="00483387">
      <w:pPr>
        <w:pStyle w:val="B10"/>
        <w:rPr>
          <w:lang w:eastAsia="zh-CN"/>
        </w:rPr>
      </w:pPr>
      <w:r w:rsidRPr="0050431F">
        <w:t>-</w:t>
      </w:r>
      <w:r w:rsidRPr="0050431F">
        <w:tab/>
      </w:r>
      <w:r w:rsidRPr="0050431F">
        <w:sym w:font="Symbol" w:char="F044"/>
      </w:r>
      <w:r w:rsidRPr="0050431F">
        <w:t>f</w:t>
      </w:r>
      <w:r w:rsidRPr="0050431F">
        <w:rPr>
          <w:vertAlign w:val="subscript"/>
        </w:rPr>
        <w:t>max</w:t>
      </w:r>
      <w:r w:rsidRPr="0050431F">
        <w:t xml:space="preserve"> is equal to f_offsetmax minus half of the bandwidth of the measuring filter.</w:t>
      </w:r>
    </w:p>
    <w:p w14:paraId="6431F265" w14:textId="77777777" w:rsidR="005033B6" w:rsidRPr="0050431F" w:rsidRDefault="005033B6" w:rsidP="004379D2">
      <w:pPr>
        <w:rPr>
          <w:rFonts w:eastAsia="SimSun"/>
        </w:rPr>
      </w:pPr>
      <w:r w:rsidRPr="0050431F">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50431F">
        <w:t xml:space="preserve">supported </w:t>
      </w:r>
      <w:r w:rsidRPr="0050431F">
        <w:t>operating band</w:t>
      </w:r>
      <w:r w:rsidR="004379D2" w:rsidRPr="0050431F">
        <w:t>(s)</w:t>
      </w:r>
      <w:r w:rsidRPr="0050431F">
        <w:t>. In this case where there is no carrier transmitted in an operating band</w:t>
      </w:r>
      <w:r w:rsidR="004379D2" w:rsidRPr="0050431F">
        <w:t xml:space="preserve"> the operating band unwanted emission limit, as defined in the tables of the present subclause for the largest frequency offset (</w:t>
      </w:r>
      <w:r w:rsidR="004379D2" w:rsidRPr="0050431F">
        <w:sym w:font="Symbol" w:char="F044"/>
      </w:r>
      <w:r w:rsidR="004379D2" w:rsidRPr="0050431F">
        <w:t>f</w:t>
      </w:r>
      <w:r w:rsidR="004379D2" w:rsidRPr="0050431F">
        <w:rPr>
          <w:vertAlign w:val="subscript"/>
        </w:rPr>
        <w:t>max</w:t>
      </w:r>
      <w:r w:rsidR="004379D2" w:rsidRPr="0050431F">
        <w:t>), of a band where there are no carriers transmitted shall apply from 10 MHz below the lowest frequency, up to 10 MHz above the highest frequency of the supported downlink operating band without any carrier transmitted. And</w:t>
      </w:r>
      <w:r w:rsidRPr="0050431F">
        <w:t xml:space="preserve"> no cumulative limits are applied in the inter-band gap between a supported downlink band with carrier(s) transmitted and a downlink band without any carrier transmitted</w:t>
      </w:r>
      <w:r w:rsidR="004379D2" w:rsidRPr="0050431F">
        <w:t>.</w:t>
      </w:r>
    </w:p>
    <w:p w14:paraId="6B2D00AE" w14:textId="77777777" w:rsidR="00BD6B20" w:rsidRPr="0050431F" w:rsidRDefault="00BD6B20" w:rsidP="00BD6B20">
      <w:pPr>
        <w:keepNext/>
        <w:rPr>
          <w:rFonts w:cs="v5.0.0"/>
        </w:rPr>
      </w:pPr>
      <w:r w:rsidRPr="0050431F">
        <w:rPr>
          <w:rFonts w:cs="v5.0.0"/>
        </w:rPr>
        <w:t xml:space="preserve">Inside any sub-block gap for a BS operating in non-contiguous spectrum, emissions shall not exceed the cumulative sum of the </w:t>
      </w:r>
      <w:r w:rsidR="00641F68" w:rsidRPr="0050431F">
        <w:rPr>
          <w:rFonts w:cs="v5.0.0"/>
        </w:rPr>
        <w:t xml:space="preserve">test </w:t>
      </w:r>
      <w:r w:rsidRPr="0050431F">
        <w:rPr>
          <w:rFonts w:cs="v5.0.0"/>
        </w:rPr>
        <w:t xml:space="preserve">requirements specified for the adjacent sub blocks on each side of the sub block gap. The </w:t>
      </w:r>
      <w:r w:rsidR="00641F68" w:rsidRPr="0050431F">
        <w:rPr>
          <w:rFonts w:cs="v5.0.0"/>
        </w:rPr>
        <w:t xml:space="preserve">test </w:t>
      </w:r>
      <w:r w:rsidRPr="0050431F">
        <w:rPr>
          <w:rFonts w:cs="v5.0.0"/>
        </w:rPr>
        <w:t>requirement for each sub block is specified in Table</w:t>
      </w:r>
      <w:r w:rsidR="007B22E8" w:rsidRPr="0050431F">
        <w:rPr>
          <w:rFonts w:cs="v5.0.0"/>
        </w:rPr>
        <w:t>s</w:t>
      </w:r>
      <w:r w:rsidRPr="0050431F">
        <w:rPr>
          <w:rFonts w:cs="v5.0.0"/>
        </w:rPr>
        <w:t xml:space="preserve"> 6.6.2.5.1-1</w:t>
      </w:r>
      <w:r w:rsidR="007B22E8" w:rsidRPr="0050431F">
        <w:t xml:space="preserve"> </w:t>
      </w:r>
      <w:r w:rsidR="007B22E8" w:rsidRPr="0050431F">
        <w:rPr>
          <w:rFonts w:cs="v5.0.0"/>
        </w:rPr>
        <w:t>to 6.6.2.5.1-4</w:t>
      </w:r>
      <w:r w:rsidRPr="0050431F">
        <w:rPr>
          <w:rFonts w:cs="v5.0.0"/>
        </w:rPr>
        <w:t xml:space="preserve"> below, where in this case:</w:t>
      </w:r>
    </w:p>
    <w:p w14:paraId="387FF3F2" w14:textId="77777777" w:rsidR="00BD6B20" w:rsidRPr="0050431F" w:rsidRDefault="00BD6B20" w:rsidP="00BD6B2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f is the separation between the sub block edge</w:t>
      </w:r>
      <w:r w:rsidRPr="0050431F">
        <w:t xml:space="preserve"> </w:t>
      </w:r>
      <w:r w:rsidRPr="0050431F">
        <w:rPr>
          <w:rFonts w:cs="v5.0.0"/>
        </w:rPr>
        <w:t>frequency and the nominal -3 dB point of the measuring filter closest to the sub block edge frequency.</w:t>
      </w:r>
    </w:p>
    <w:p w14:paraId="1FBE5193" w14:textId="77777777" w:rsidR="00BD6B20" w:rsidRPr="0050431F" w:rsidRDefault="00BD6B20" w:rsidP="00BD6B20">
      <w:pPr>
        <w:pStyle w:val="B10"/>
        <w:keepNext/>
        <w:rPr>
          <w:rFonts w:cs="v5.0.0"/>
        </w:rPr>
      </w:pPr>
      <w:r w:rsidRPr="0050431F">
        <w:rPr>
          <w:rFonts w:cs="v5.0.0"/>
        </w:rPr>
        <w:t>-</w:t>
      </w:r>
      <w:r w:rsidRPr="0050431F">
        <w:rPr>
          <w:rFonts w:cs="v5.0.0"/>
        </w:rPr>
        <w:tab/>
        <w:t>f_offset is the separation between the sub block edge</w:t>
      </w:r>
      <w:r w:rsidRPr="0050431F">
        <w:t xml:space="preserve"> </w:t>
      </w:r>
      <w:r w:rsidRPr="0050431F">
        <w:rPr>
          <w:rFonts w:cs="v5.0.0"/>
        </w:rPr>
        <w:t>frequency and the centre of the measuring filter.</w:t>
      </w:r>
    </w:p>
    <w:p w14:paraId="634C32E4" w14:textId="77777777" w:rsidR="00BD6B20" w:rsidRPr="0050431F" w:rsidRDefault="00BD6B20" w:rsidP="00BD6B20">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equal to the sub block gap bandwidth </w:t>
      </w:r>
      <w:r w:rsidR="00BB45A9" w:rsidRPr="0050431F">
        <w:t>minus half of the bandwidth of the measuring filter</w:t>
      </w:r>
      <w:r w:rsidR="00353284" w:rsidRPr="0050431F">
        <w:rPr>
          <w:rFonts w:cs="v5.0.0"/>
          <w:lang w:eastAsia="zh-CN"/>
        </w:rPr>
        <w:t>.</w:t>
      </w:r>
    </w:p>
    <w:p w14:paraId="7D494165" w14:textId="77777777" w:rsidR="00BD6B20" w:rsidRPr="0050431F" w:rsidRDefault="00BD6B20" w:rsidP="00BD6B20">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7E5EC775" w14:textId="77777777" w:rsidR="00483387" w:rsidRPr="0050431F" w:rsidRDefault="00483387" w:rsidP="00483387">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1-1: </w:t>
      </w:r>
      <w:r w:rsidR="007B22E8" w:rsidRPr="0050431F">
        <w:t>Wide Area BS o</w:t>
      </w:r>
      <w:r w:rsidRPr="0050431F">
        <w:t>perating band unwanted emission mask (UEM) for BC1</w:t>
      </w:r>
      <w:r w:rsidR="00910AA2" w:rsidRPr="0050431F">
        <w:t xml:space="preserve"> and BC3</w:t>
      </w:r>
      <w:r w:rsidR="0050417E" w:rsidRPr="0050431F">
        <w:t xml:space="preserve"> bands ≤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50431F" w14:paraId="164A7DC4" w14:textId="77777777">
        <w:trPr>
          <w:cantSplit/>
          <w:jc w:val="center"/>
        </w:trPr>
        <w:tc>
          <w:tcPr>
            <w:tcW w:w="2127" w:type="dxa"/>
          </w:tcPr>
          <w:p w14:paraId="1516D8CE" w14:textId="77777777" w:rsidR="00483387" w:rsidRPr="0050431F" w:rsidRDefault="00483387" w:rsidP="009D7BDE">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8880FB5" w14:textId="77777777" w:rsidR="00483387" w:rsidRPr="0050431F" w:rsidRDefault="00483387" w:rsidP="009D7BDE">
            <w:pPr>
              <w:pStyle w:val="TAH"/>
              <w:rPr>
                <w:rFonts w:cs="Arial"/>
                <w:lang w:eastAsia="en-US"/>
              </w:rPr>
            </w:pPr>
            <w:r w:rsidRPr="0050431F">
              <w:rPr>
                <w:rFonts w:cs="Arial"/>
                <w:lang w:eastAsia="en-US"/>
              </w:rPr>
              <w:t>Frequency offset of measurement filter centre frequency, f_offset</w:t>
            </w:r>
          </w:p>
        </w:tc>
        <w:tc>
          <w:tcPr>
            <w:tcW w:w="3455" w:type="dxa"/>
          </w:tcPr>
          <w:p w14:paraId="06CF676D" w14:textId="77777777" w:rsidR="00483387" w:rsidRPr="0050431F" w:rsidRDefault="00641F68" w:rsidP="009D7BDE">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1</w:t>
            </w:r>
            <w:r w:rsidR="008651A0" w:rsidRPr="0050431F">
              <w:rPr>
                <w:rFonts w:cs="Arial"/>
                <w:lang w:eastAsia="zh-CN"/>
              </w:rPr>
              <w:t>, 2</w:t>
            </w:r>
            <w:r w:rsidR="00BD6B20" w:rsidRPr="0050431F">
              <w:rPr>
                <w:rFonts w:cs="Arial"/>
                <w:lang w:eastAsia="en-US"/>
              </w:rPr>
              <w:t>)</w:t>
            </w:r>
          </w:p>
        </w:tc>
        <w:tc>
          <w:tcPr>
            <w:tcW w:w="1430" w:type="dxa"/>
          </w:tcPr>
          <w:p w14:paraId="5DBF7DD0" w14:textId="77777777" w:rsidR="00483387" w:rsidRPr="0050431F" w:rsidRDefault="00483387" w:rsidP="009D7BDE">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2F6EF4" w:rsidRPr="0050431F">
              <w:rPr>
                <w:rFonts w:cs="Arial"/>
                <w:lang w:eastAsia="zh-CN"/>
              </w:rPr>
              <w:t>6</w:t>
            </w:r>
            <w:r w:rsidR="00BD6B20" w:rsidRPr="0050431F">
              <w:rPr>
                <w:rFonts w:cs="Arial"/>
                <w:lang w:eastAsia="en-US"/>
              </w:rPr>
              <w:t>)</w:t>
            </w:r>
          </w:p>
        </w:tc>
      </w:tr>
      <w:tr w:rsidR="00483387" w:rsidRPr="0050431F" w14:paraId="5440420D" w14:textId="77777777">
        <w:trPr>
          <w:cantSplit/>
          <w:jc w:val="center"/>
        </w:trPr>
        <w:tc>
          <w:tcPr>
            <w:tcW w:w="2127" w:type="dxa"/>
          </w:tcPr>
          <w:p w14:paraId="42C77C94" w14:textId="77777777" w:rsidR="00483387" w:rsidRPr="0050431F" w:rsidRDefault="00483387" w:rsidP="009D7BDE">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0.2 MHz</w:t>
            </w:r>
          </w:p>
        </w:tc>
        <w:tc>
          <w:tcPr>
            <w:tcW w:w="2976" w:type="dxa"/>
          </w:tcPr>
          <w:p w14:paraId="7A031254" w14:textId="77777777" w:rsidR="00483387" w:rsidRPr="0050431F" w:rsidRDefault="00483387" w:rsidP="009D7BDE">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0.215MHz </w:t>
            </w:r>
          </w:p>
        </w:tc>
        <w:tc>
          <w:tcPr>
            <w:tcW w:w="3455" w:type="dxa"/>
          </w:tcPr>
          <w:p w14:paraId="62E3152D"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2.5</w:t>
            </w:r>
            <w:r w:rsidRPr="0050431F">
              <w:rPr>
                <w:rFonts w:cs="Arial"/>
                <w:lang w:eastAsia="en-US"/>
              </w:rPr>
              <w:t xml:space="preserve"> dBm</w:t>
            </w:r>
          </w:p>
        </w:tc>
        <w:tc>
          <w:tcPr>
            <w:tcW w:w="1430" w:type="dxa"/>
          </w:tcPr>
          <w:p w14:paraId="3CB05882"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5543E5E" w14:textId="77777777">
        <w:trPr>
          <w:cantSplit/>
          <w:jc w:val="center"/>
        </w:trPr>
        <w:tc>
          <w:tcPr>
            <w:tcW w:w="2127" w:type="dxa"/>
          </w:tcPr>
          <w:p w14:paraId="4032C9DC" w14:textId="77777777" w:rsidR="00483387" w:rsidRPr="0050431F" w:rsidRDefault="00483387" w:rsidP="009D7BDE">
            <w:pPr>
              <w:pStyle w:val="TAC"/>
              <w:rPr>
                <w:rFonts w:cs="Arial"/>
                <w:lang w:eastAsia="en-US"/>
              </w:rPr>
            </w:pPr>
            <w:r w:rsidRPr="0050431F">
              <w:rPr>
                <w:rFonts w:cs="Arial"/>
                <w:lang w:eastAsia="en-US"/>
              </w:rPr>
              <w:t xml:space="preserve">0.2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7776CE4A" w14:textId="77777777" w:rsidR="00483387" w:rsidRPr="0050431F" w:rsidRDefault="00483387" w:rsidP="009D7BDE">
            <w:pPr>
              <w:pStyle w:val="TAC"/>
              <w:rPr>
                <w:rFonts w:cs="Arial"/>
                <w:lang w:eastAsia="en-US"/>
              </w:rPr>
            </w:pPr>
            <w:r w:rsidRPr="0050431F">
              <w:rPr>
                <w:rFonts w:cs="Arial"/>
                <w:lang w:eastAsia="en-US"/>
              </w:rPr>
              <w:t xml:space="preserve">0.215MHz </w:t>
            </w:r>
            <w:r w:rsidRPr="0050431F">
              <w:rPr>
                <w:rFonts w:cs="Arial"/>
                <w:lang w:eastAsia="en-US"/>
              </w:rPr>
              <w:sym w:font="Symbol" w:char="F0A3"/>
            </w:r>
            <w:r w:rsidRPr="0050431F">
              <w:rPr>
                <w:rFonts w:cs="Arial"/>
                <w:lang w:eastAsia="en-US"/>
              </w:rPr>
              <w:t xml:space="preserve"> f_offset &lt; 1.015MHz</w:t>
            </w:r>
          </w:p>
        </w:tc>
        <w:tc>
          <w:tcPr>
            <w:tcW w:w="3455" w:type="dxa"/>
          </w:tcPr>
          <w:p w14:paraId="23D4F721" w14:textId="77777777" w:rsidR="00483387" w:rsidRPr="0050431F" w:rsidRDefault="00483387" w:rsidP="009D7BDE">
            <w:pPr>
              <w:pStyle w:val="EQ"/>
            </w:pPr>
            <w:r w:rsidRPr="0050431F">
              <w:rPr>
                <w:position w:val="-28"/>
              </w:rPr>
              <w:object w:dxaOrig="3820" w:dyaOrig="680" w14:anchorId="01EE4082">
                <v:shape id="_x0000_i1034" type="#_x0000_t75" style="width:160.05pt;height:28.25pt" o:ole="" fillcolor="window">
                  <v:imagedata r:id="rId28" o:title=""/>
                </v:shape>
                <o:OLEObject Type="Embed" ProgID="Equation.DSMT4" ShapeID="_x0000_i1034" DrawAspect="Content" ObjectID="_1703173054" r:id="rId29"/>
              </w:object>
            </w:r>
            <w:r w:rsidR="004209A4" w:rsidRPr="0050431F">
              <w:rPr>
                <w:rFonts w:ascii="Arial" w:hAnsi="Arial" w:cs="Arial"/>
                <w:sz w:val="18"/>
              </w:rPr>
              <w:t xml:space="preserve"> (Note 4)</w:t>
            </w:r>
          </w:p>
        </w:tc>
        <w:tc>
          <w:tcPr>
            <w:tcW w:w="1430" w:type="dxa"/>
          </w:tcPr>
          <w:p w14:paraId="3C196569"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26781D8" w14:textId="77777777">
        <w:trPr>
          <w:cantSplit/>
          <w:jc w:val="center"/>
        </w:trPr>
        <w:tc>
          <w:tcPr>
            <w:tcW w:w="2127" w:type="dxa"/>
          </w:tcPr>
          <w:p w14:paraId="7BE97216" w14:textId="77777777" w:rsidR="00483387" w:rsidRPr="0050431F" w:rsidRDefault="00483387" w:rsidP="009D7BDE">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45CAC34F" w14:textId="77777777" w:rsidR="00483387" w:rsidRPr="0050431F" w:rsidRDefault="00483387" w:rsidP="009D7BDE">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0EB3775B" w14:textId="77777777" w:rsidR="00483387" w:rsidRPr="0050431F" w:rsidRDefault="00483387" w:rsidP="009D7BDE">
            <w:pPr>
              <w:pStyle w:val="TAC"/>
              <w:rPr>
                <w:rFonts w:cs="Arial"/>
                <w:lang w:eastAsia="en-US"/>
              </w:rPr>
            </w:pPr>
            <w:r w:rsidRPr="0050431F">
              <w:rPr>
                <w:rFonts w:cs="Arial"/>
                <w:lang w:eastAsia="en-US"/>
              </w:rPr>
              <w:t>-2</w:t>
            </w:r>
            <w:r w:rsidRPr="0050431F">
              <w:rPr>
                <w:rFonts w:cs="Arial"/>
                <w:lang w:eastAsia="zh-CN"/>
              </w:rPr>
              <w:t>4.5</w:t>
            </w:r>
            <w:r w:rsidRPr="0050431F">
              <w:rPr>
                <w:rFonts w:cs="Arial"/>
                <w:lang w:eastAsia="en-US"/>
              </w:rPr>
              <w:t xml:space="preserve"> dBm</w:t>
            </w:r>
            <w:r w:rsidR="004209A4" w:rsidRPr="0050431F">
              <w:rPr>
                <w:rFonts w:cs="Arial"/>
              </w:rPr>
              <w:t xml:space="preserve"> (Note 4)</w:t>
            </w:r>
          </w:p>
        </w:tc>
        <w:tc>
          <w:tcPr>
            <w:tcW w:w="1430" w:type="dxa"/>
          </w:tcPr>
          <w:p w14:paraId="15F6A6BE"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4A7461AA" w14:textId="77777777">
        <w:trPr>
          <w:cantSplit/>
          <w:jc w:val="center"/>
        </w:trPr>
        <w:tc>
          <w:tcPr>
            <w:tcW w:w="2127" w:type="dxa"/>
          </w:tcPr>
          <w:p w14:paraId="47ED057F" w14:textId="77777777" w:rsidR="00483387" w:rsidRPr="00552333" w:rsidRDefault="00483387" w:rsidP="009D7BDE">
            <w:pPr>
              <w:pStyle w:val="TAC"/>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p>
          <w:p w14:paraId="6AF8C4A8" w14:textId="77777777" w:rsidR="00483387" w:rsidRPr="00552333" w:rsidRDefault="00483387" w:rsidP="009D7BDE">
            <w:pPr>
              <w:pStyle w:val="TAC"/>
              <w:rPr>
                <w:rFonts w:cs="Arial"/>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649D53F8" w14:textId="77777777" w:rsidR="00483387" w:rsidRPr="00552333" w:rsidRDefault="00483387" w:rsidP="009D7BDE">
            <w:pPr>
              <w:pStyle w:val="TAC"/>
              <w:rPr>
                <w:rFonts w:cs="Arial"/>
                <w:lang w:val="sv-FI" w:eastAsia="en-US"/>
              </w:rPr>
            </w:pPr>
            <w:r w:rsidRPr="00552333">
              <w:rPr>
                <w:rFonts w:cs="Arial"/>
                <w:lang w:val="sv-FI" w:eastAsia="en-US"/>
              </w:rPr>
              <w:t xml:space="preserve">1.5 MHz </w:t>
            </w:r>
            <w:r w:rsidRPr="0050431F">
              <w:rPr>
                <w:rFonts w:cs="Arial"/>
                <w:lang w:eastAsia="en-US"/>
              </w:rPr>
              <w:sym w:font="Symbol" w:char="F0A3"/>
            </w:r>
            <w:r w:rsidRPr="00552333">
              <w:rPr>
                <w:rFonts w:cs="Arial"/>
                <w:lang w:val="sv-FI" w:eastAsia="en-US"/>
              </w:rPr>
              <w:t xml:space="preserve"> f_offset &lt; min(f_offset</w:t>
            </w:r>
            <w:r w:rsidRPr="00552333">
              <w:rPr>
                <w:rFonts w:cs="Arial"/>
                <w:vertAlign w:val="subscript"/>
                <w:lang w:val="sv-FI" w:eastAsia="en-US"/>
              </w:rPr>
              <w:t>max</w:t>
            </w:r>
            <w:r w:rsidRPr="00552333">
              <w:rPr>
                <w:rFonts w:cs="Arial"/>
                <w:lang w:val="sv-FI" w:eastAsia="en-US"/>
              </w:rPr>
              <w:t>, 10.5 MHz)</w:t>
            </w:r>
          </w:p>
        </w:tc>
        <w:tc>
          <w:tcPr>
            <w:tcW w:w="3455" w:type="dxa"/>
          </w:tcPr>
          <w:p w14:paraId="02AB4383"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1.5</w:t>
            </w:r>
            <w:r w:rsidRPr="0050431F">
              <w:rPr>
                <w:rFonts w:cs="Arial"/>
                <w:lang w:eastAsia="en-US"/>
              </w:rPr>
              <w:t xml:space="preserve"> dBm</w:t>
            </w:r>
            <w:r w:rsidR="004209A4" w:rsidRPr="0050431F">
              <w:rPr>
                <w:rFonts w:cs="Arial"/>
              </w:rPr>
              <w:t xml:space="preserve"> (Note 4)</w:t>
            </w:r>
          </w:p>
        </w:tc>
        <w:tc>
          <w:tcPr>
            <w:tcW w:w="1430" w:type="dxa"/>
          </w:tcPr>
          <w:p w14:paraId="7F49BA13"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1E41FCBA" w14:textId="77777777">
        <w:trPr>
          <w:cantSplit/>
          <w:jc w:val="center"/>
        </w:trPr>
        <w:tc>
          <w:tcPr>
            <w:tcW w:w="2127" w:type="dxa"/>
          </w:tcPr>
          <w:p w14:paraId="6DD3A3C7" w14:textId="77777777" w:rsidR="00483387" w:rsidRPr="0050431F" w:rsidRDefault="00483387" w:rsidP="009D7BDE">
            <w:pPr>
              <w:pStyle w:val="TAC"/>
              <w:rPr>
                <w:rFonts w:cs="Arial"/>
                <w:lang w:eastAsia="en-US"/>
              </w:rPr>
            </w:pPr>
            <w:r w:rsidRPr="0050431F">
              <w:rPr>
                <w:rFonts w:cs="Arial"/>
                <w:lang w:eastAsia="en-US"/>
              </w:rPr>
              <w:t xml:space="preserve">10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6B3EEE25" w14:textId="77777777" w:rsidR="00483387" w:rsidRPr="0050431F" w:rsidRDefault="00483387" w:rsidP="009D7BDE">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r w:rsidRPr="0050431F">
              <w:rPr>
                <w:rFonts w:cs="Arial"/>
                <w:lang w:eastAsia="en-US"/>
              </w:rPr>
              <w:t xml:space="preserve"> </w:t>
            </w:r>
          </w:p>
        </w:tc>
        <w:tc>
          <w:tcPr>
            <w:tcW w:w="3455" w:type="dxa"/>
          </w:tcPr>
          <w:p w14:paraId="6842EE29" w14:textId="77777777" w:rsidR="00483387" w:rsidRPr="0050431F" w:rsidRDefault="00483387" w:rsidP="009D7BDE">
            <w:pPr>
              <w:pStyle w:val="TAC"/>
              <w:rPr>
                <w:rFonts w:cs="Arial"/>
                <w:lang w:eastAsia="en-US"/>
              </w:rPr>
            </w:pPr>
            <w:r w:rsidRPr="0050431F">
              <w:rPr>
                <w:rFonts w:cs="Arial"/>
                <w:lang w:eastAsia="en-US"/>
              </w:rPr>
              <w:t xml:space="preserve">-15 dBm (Note </w:t>
            </w:r>
            <w:r w:rsidR="004209A4" w:rsidRPr="0050431F">
              <w:rPr>
                <w:rFonts w:cs="Arial"/>
              </w:rPr>
              <w:t xml:space="preserve">4, </w:t>
            </w:r>
            <w:r w:rsidR="002F6EF4" w:rsidRPr="0050431F">
              <w:rPr>
                <w:rFonts w:cs="Arial"/>
                <w:lang w:eastAsia="zh-CN"/>
              </w:rPr>
              <w:t>7</w:t>
            </w:r>
            <w:r w:rsidRPr="0050431F">
              <w:rPr>
                <w:rFonts w:cs="Arial"/>
                <w:lang w:eastAsia="en-US"/>
              </w:rPr>
              <w:t>)</w:t>
            </w:r>
          </w:p>
        </w:tc>
        <w:tc>
          <w:tcPr>
            <w:tcW w:w="1430" w:type="dxa"/>
          </w:tcPr>
          <w:p w14:paraId="6AB78A50"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BD6B20" w:rsidRPr="0050431F" w14:paraId="139D3AF6" w14:textId="77777777">
        <w:trPr>
          <w:cantSplit/>
          <w:jc w:val="center"/>
        </w:trPr>
        <w:tc>
          <w:tcPr>
            <w:tcW w:w="9988" w:type="dxa"/>
            <w:gridSpan w:val="4"/>
          </w:tcPr>
          <w:p w14:paraId="648920FE" w14:textId="77777777" w:rsidR="008651A0" w:rsidRPr="0050431F" w:rsidRDefault="00BD6B20" w:rsidP="008651A0">
            <w:pPr>
              <w:pStyle w:val="TAN"/>
              <w:rPr>
                <w:rFonts w:cs="Arial"/>
                <w:lang w:eastAsia="zh-CN"/>
              </w:rPr>
            </w:pPr>
            <w:r w:rsidRPr="0050431F">
              <w:rPr>
                <w:rFonts w:cs="Arial"/>
                <w:lang w:eastAsia="en-US"/>
              </w:rPr>
              <w:t>NOTE 1:</w:t>
            </w:r>
            <w:r w:rsidRPr="0050431F">
              <w:rPr>
                <w:rFonts w:cs="Arial"/>
                <w:lang w:eastAsia="en-US"/>
              </w:rPr>
              <w:tab/>
              <w:t xml:space="preserve">For MSR BS supporting non-contiguous spectrum operation </w:t>
            </w:r>
            <w:r w:rsidR="008651A0" w:rsidRPr="0050431F">
              <w:rPr>
                <w:rFonts w:cs="Arial"/>
                <w:lang w:eastAsia="zh-CN"/>
              </w:rPr>
              <w:t>within any operating band</w:t>
            </w:r>
            <w:r w:rsidR="008651A0" w:rsidRPr="0050431F">
              <w:rPr>
                <w:rFonts w:cs="Arial"/>
                <w:lang w:eastAsia="en-US"/>
              </w:rPr>
              <w:t xml:space="preserve"> </w:t>
            </w:r>
            <w:r w:rsidRPr="0050431F">
              <w:rPr>
                <w:rFonts w:cs="Arial"/>
                <w:lang w:eastAsia="en-US"/>
              </w:rPr>
              <w:t xml:space="preserve">the </w:t>
            </w:r>
            <w:r w:rsidR="00641F68" w:rsidRPr="0050431F">
              <w:rPr>
                <w:rFonts w:cs="v5.0.0"/>
                <w:lang w:eastAsia="en-US"/>
              </w:rPr>
              <w:t xml:space="preserve">test </w:t>
            </w:r>
            <w:r w:rsidRPr="0050431F">
              <w:rPr>
                <w:rFonts w:cs="Arial"/>
                <w:lang w:eastAsia="en-US"/>
              </w:rPr>
              <w:t xml:space="preserve">requirement within sub-block gaps is calculated as a cumulative sum of </w:t>
            </w:r>
            <w:r w:rsidR="008651A0" w:rsidRPr="0050431F">
              <w:rPr>
                <w:rFonts w:cs="Arial"/>
                <w:lang w:eastAsia="zh-CN"/>
              </w:rPr>
              <w:t xml:space="preserve">contributions from </w:t>
            </w:r>
            <w:r w:rsidRPr="0050431F">
              <w:rPr>
                <w:rFonts w:cs="Arial"/>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w:t>
            </w:r>
            <w:r w:rsidR="005B180D" w:rsidRPr="0050431F">
              <w:rPr>
                <w:rFonts w:cs="Arial"/>
                <w:lang w:eastAsia="en-US"/>
              </w:rPr>
              <w:t xml:space="preserve"> Exception is </w:t>
            </w:r>
            <w:r w:rsidR="005B180D" w:rsidRPr="0050431F">
              <w:rPr>
                <w:rFonts w:ascii="Symbol" w:hAnsi="Symbol" w:cs="Arial"/>
                <w:lang w:eastAsia="en-US"/>
              </w:rPr>
              <w:t></w:t>
            </w:r>
            <w:r w:rsidR="005B180D" w:rsidRPr="0050431F">
              <w:rPr>
                <w:rFonts w:cs="Arial"/>
                <w:lang w:eastAsia="en-US"/>
              </w:rPr>
              <w:t xml:space="preserve">f ≥ 10MHz from both adjacent sub blocks on each side of the sub-block gap, where the </w:t>
            </w:r>
            <w:r w:rsidR="00641F68" w:rsidRPr="0050431F">
              <w:rPr>
                <w:rFonts w:cs="v5.0.0"/>
                <w:lang w:eastAsia="en-US"/>
              </w:rPr>
              <w:t xml:space="preserve">test </w:t>
            </w:r>
            <w:r w:rsidR="005B180D" w:rsidRPr="0050431F">
              <w:rPr>
                <w:rFonts w:cs="Arial"/>
                <w:lang w:eastAsia="en-US"/>
              </w:rPr>
              <w:t>requirement within sub-block gaps shall be -15dBm/MHz</w:t>
            </w:r>
            <w:r w:rsidR="00DB29CB" w:rsidRPr="0050431F">
              <w:rPr>
                <w:rFonts w:cs="Arial"/>
              </w:rPr>
              <w:t xml:space="preserve"> (for MSR BS supporting multi-band operation, either this limit or -16dBm/100kHz with correspondingly adjusted f_offset shall apply for this frequency offset range for operating bands &lt;1GHz)</w:t>
            </w:r>
            <w:r w:rsidR="005B180D" w:rsidRPr="0050431F">
              <w:rPr>
                <w:rFonts w:cs="Arial"/>
                <w:lang w:eastAsia="en-US"/>
              </w:rPr>
              <w:t>.</w:t>
            </w:r>
          </w:p>
          <w:p w14:paraId="7BC39DAA" w14:textId="77777777" w:rsidR="002F6EF4" w:rsidRPr="0050431F" w:rsidRDefault="008651A0" w:rsidP="002F6EF4">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p w14:paraId="1A848A75" w14:textId="77777777" w:rsidR="00BD6B20" w:rsidRPr="0050431F" w:rsidRDefault="002F6EF4" w:rsidP="002F6EF4">
            <w:pPr>
              <w:pStyle w:val="TAN"/>
              <w:rPr>
                <w:rFonts w:cs="Arial"/>
                <w:szCs w:val="18"/>
                <w:lang w:eastAsia="ja-JP"/>
              </w:rPr>
            </w:pPr>
            <w:r w:rsidRPr="0050431F">
              <w:rPr>
                <w:rFonts w:cs="Arial"/>
                <w:szCs w:val="18"/>
                <w:lang w:eastAsia="ja-JP"/>
              </w:rPr>
              <w:t>NOTE 3:</w:t>
            </w:r>
            <w:r w:rsidRPr="0050431F">
              <w:rPr>
                <w:rFonts w:cs="Arial"/>
                <w:szCs w:val="18"/>
                <w:lang w:eastAsia="ja-JP"/>
              </w:rPr>
              <w:tab/>
              <w:t xml:space="preserve">For operation with a standalone NB-IoT carrier adjacent to the Base Station RF Bandwidth edge, the limits in Table 6.6.2.5.1-1b apply for 0 MHz </w:t>
            </w:r>
            <w:r w:rsidRPr="0050431F">
              <w:rPr>
                <w:rFonts w:cs="Arial"/>
                <w:szCs w:val="18"/>
                <w:lang w:eastAsia="ja-JP"/>
              </w:rPr>
              <w:sym w:font="Symbol" w:char="F0A3"/>
            </w:r>
            <w:r w:rsidRPr="0050431F">
              <w:rPr>
                <w:rFonts w:cs="Arial"/>
                <w:szCs w:val="18"/>
                <w:lang w:eastAsia="ja-JP"/>
              </w:rPr>
              <w:t xml:space="preserve"> </w:t>
            </w:r>
            <w:r w:rsidRPr="0050431F">
              <w:rPr>
                <w:rFonts w:cs="Arial"/>
                <w:szCs w:val="18"/>
                <w:lang w:eastAsia="ja-JP"/>
              </w:rPr>
              <w:sym w:font="Symbol" w:char="F044"/>
            </w:r>
            <w:r w:rsidRPr="0050431F">
              <w:rPr>
                <w:rFonts w:cs="Arial"/>
                <w:szCs w:val="18"/>
                <w:lang w:eastAsia="ja-JP"/>
              </w:rPr>
              <w:t>f &lt; 0.15 MHz.</w:t>
            </w:r>
          </w:p>
          <w:p w14:paraId="69C05C2E" w14:textId="77777777" w:rsidR="004209A4" w:rsidRPr="0050431F" w:rsidRDefault="004209A4" w:rsidP="004209A4">
            <w:pPr>
              <w:pStyle w:val="TAN"/>
              <w:rPr>
                <w:rFonts w:cs="Arial"/>
                <w:lang w:eastAsia="en-US"/>
              </w:rPr>
            </w:pPr>
            <w:r w:rsidRPr="0050431F">
              <w:rPr>
                <w:rFonts w:cs="Arial"/>
                <w:szCs w:val="18"/>
                <w:lang w:eastAsia="ja-JP"/>
              </w:rPr>
              <w:t>NOTE 4:</w:t>
            </w:r>
            <w:r w:rsidRPr="0050431F">
              <w:rPr>
                <w:rFonts w:cs="Arial"/>
                <w:szCs w:val="18"/>
                <w:lang w:eastAsia="ja-JP"/>
              </w:rPr>
              <w:tab/>
              <w:t xml:space="preserve">For MSR BS supporting multi-band operation, </w:t>
            </w:r>
            <w:r w:rsidRPr="0050431F">
              <w:rPr>
                <w:rFonts w:eastAsia="SimSun" w:cs="Arial"/>
              </w:rPr>
              <w:t>either this limit or -16dBm/100kHz with correspondingly adjusted f_offset shall apply for this frequency offset range for operating bands &lt;1GHz</w:t>
            </w:r>
            <w:r w:rsidRPr="0050431F">
              <w:rPr>
                <w:rFonts w:cs="Arial"/>
                <w:szCs w:val="18"/>
                <w:lang w:eastAsia="ja-JP"/>
              </w:rPr>
              <w:t>.</w:t>
            </w:r>
          </w:p>
        </w:tc>
      </w:tr>
    </w:tbl>
    <w:p w14:paraId="11EBB893" w14:textId="77777777" w:rsidR="00483387" w:rsidRPr="0050431F" w:rsidRDefault="00483387" w:rsidP="00483387">
      <w:pPr>
        <w:keepNext/>
        <w:rPr>
          <w:rFonts w:cs="v5.0.0"/>
        </w:rPr>
      </w:pPr>
    </w:p>
    <w:p w14:paraId="1B14A4A3" w14:textId="77777777" w:rsidR="0050417E" w:rsidRPr="0050431F" w:rsidRDefault="0050417E" w:rsidP="0050417E">
      <w:pPr>
        <w:pStyle w:val="TH"/>
        <w:rPr>
          <w:rFonts w:cs="v5.0.0"/>
        </w:rPr>
      </w:pPr>
      <w:r w:rsidRPr="0050431F">
        <w:t>Table 6.6.2.</w:t>
      </w:r>
      <w:r w:rsidRPr="0050431F">
        <w:rPr>
          <w:lang w:eastAsia="zh-CN"/>
        </w:rPr>
        <w:t>5.</w:t>
      </w:r>
      <w:r w:rsidRPr="0050431F">
        <w:t xml:space="preserve">1-1a: </w:t>
      </w:r>
      <w:r w:rsidR="007B22E8" w:rsidRPr="0050431F">
        <w:t>Wide Area BS o</w:t>
      </w:r>
      <w:r w:rsidRPr="0050431F">
        <w:t>perating band unwanted emission mask (UEM) for BC1 and BC3 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417E" w:rsidRPr="0050431F" w14:paraId="0B51946F" w14:textId="77777777">
        <w:trPr>
          <w:cantSplit/>
          <w:jc w:val="center"/>
        </w:trPr>
        <w:tc>
          <w:tcPr>
            <w:tcW w:w="2127" w:type="dxa"/>
          </w:tcPr>
          <w:p w14:paraId="01FCD4C4" w14:textId="77777777" w:rsidR="0050417E" w:rsidRPr="0050431F" w:rsidRDefault="0050417E" w:rsidP="00E2384A">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5B7B049F" w14:textId="77777777" w:rsidR="0050417E" w:rsidRPr="0050431F" w:rsidRDefault="0050417E" w:rsidP="00E2384A">
            <w:pPr>
              <w:pStyle w:val="TAH"/>
              <w:rPr>
                <w:rFonts w:cs="Arial"/>
                <w:lang w:eastAsia="en-US"/>
              </w:rPr>
            </w:pPr>
            <w:r w:rsidRPr="0050431F">
              <w:rPr>
                <w:rFonts w:cs="Arial"/>
                <w:lang w:eastAsia="en-US"/>
              </w:rPr>
              <w:t>Frequency offset of measurement filter centre frequency, f_offset</w:t>
            </w:r>
          </w:p>
        </w:tc>
        <w:tc>
          <w:tcPr>
            <w:tcW w:w="3455" w:type="dxa"/>
          </w:tcPr>
          <w:p w14:paraId="196D220E" w14:textId="77777777" w:rsidR="0050417E" w:rsidRPr="0050431F" w:rsidRDefault="00641F68" w:rsidP="00E2384A">
            <w:pPr>
              <w:pStyle w:val="TAH"/>
              <w:rPr>
                <w:rFonts w:cs="Arial"/>
                <w:lang w:eastAsia="en-US"/>
              </w:rPr>
            </w:pPr>
            <w:r w:rsidRPr="0050431F">
              <w:rPr>
                <w:rFonts w:cs="Arial"/>
                <w:lang w:eastAsia="en-US"/>
              </w:rPr>
              <w:t xml:space="preserve">Test </w:t>
            </w:r>
            <w:r w:rsidR="0050417E" w:rsidRPr="0050431F">
              <w:rPr>
                <w:rFonts w:cs="Arial"/>
                <w:lang w:eastAsia="en-US"/>
              </w:rPr>
              <w:t>requirement (Note 1</w:t>
            </w:r>
            <w:r w:rsidR="000D549F" w:rsidRPr="0050431F">
              <w:rPr>
                <w:rFonts w:cs="Arial"/>
                <w:lang w:eastAsia="zh-CN"/>
              </w:rPr>
              <w:t>, 2</w:t>
            </w:r>
            <w:r w:rsidR="0050417E" w:rsidRPr="0050431F">
              <w:rPr>
                <w:rFonts w:cs="Arial"/>
                <w:lang w:eastAsia="en-US"/>
              </w:rPr>
              <w:t>)</w:t>
            </w:r>
          </w:p>
        </w:tc>
        <w:tc>
          <w:tcPr>
            <w:tcW w:w="1430" w:type="dxa"/>
          </w:tcPr>
          <w:p w14:paraId="0AC038D9" w14:textId="77777777" w:rsidR="0050417E" w:rsidRPr="0050431F" w:rsidRDefault="0050417E" w:rsidP="00E2384A">
            <w:pPr>
              <w:pStyle w:val="TAH"/>
              <w:rPr>
                <w:rFonts w:eastAsia="SimSun" w:cs="Arial"/>
                <w:lang w:eastAsia="zh-CN"/>
              </w:rPr>
            </w:pPr>
            <w:r w:rsidRPr="0050431F">
              <w:rPr>
                <w:rFonts w:cs="Arial"/>
                <w:lang w:eastAsia="en-US"/>
              </w:rPr>
              <w:t xml:space="preserve">Measurement bandwidth (Note </w:t>
            </w:r>
            <w:r w:rsidR="000D549F" w:rsidRPr="0050431F">
              <w:rPr>
                <w:rFonts w:cs="Arial"/>
                <w:lang w:eastAsia="zh-CN"/>
              </w:rPr>
              <w:t>4</w:t>
            </w:r>
            <w:r w:rsidRPr="0050431F">
              <w:rPr>
                <w:rFonts w:cs="Arial"/>
                <w:lang w:eastAsia="en-US"/>
              </w:rPr>
              <w:t>)</w:t>
            </w:r>
          </w:p>
        </w:tc>
      </w:tr>
      <w:tr w:rsidR="0050417E" w:rsidRPr="0050431F" w14:paraId="7082F1FE" w14:textId="77777777">
        <w:trPr>
          <w:cantSplit/>
          <w:jc w:val="center"/>
        </w:trPr>
        <w:tc>
          <w:tcPr>
            <w:tcW w:w="2127" w:type="dxa"/>
          </w:tcPr>
          <w:p w14:paraId="53B81142" w14:textId="77777777" w:rsidR="0050417E" w:rsidRPr="0050431F" w:rsidRDefault="0050417E" w:rsidP="00E2384A">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0.2 MHz</w:t>
            </w:r>
          </w:p>
        </w:tc>
        <w:tc>
          <w:tcPr>
            <w:tcW w:w="2976" w:type="dxa"/>
          </w:tcPr>
          <w:p w14:paraId="577AEDE3" w14:textId="77777777" w:rsidR="0050417E" w:rsidRPr="0050431F" w:rsidRDefault="0050417E" w:rsidP="00E2384A">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0.215MHz </w:t>
            </w:r>
          </w:p>
        </w:tc>
        <w:tc>
          <w:tcPr>
            <w:tcW w:w="3455" w:type="dxa"/>
          </w:tcPr>
          <w:p w14:paraId="2205004C" w14:textId="77777777" w:rsidR="0050417E" w:rsidRPr="0050431F" w:rsidRDefault="0050417E" w:rsidP="00E2384A">
            <w:pPr>
              <w:pStyle w:val="TAC"/>
              <w:rPr>
                <w:rFonts w:cs="Arial"/>
                <w:lang w:eastAsia="en-US"/>
              </w:rPr>
            </w:pPr>
            <w:r w:rsidRPr="0050431F">
              <w:rPr>
                <w:rFonts w:cs="Arial"/>
                <w:lang w:eastAsia="en-US"/>
              </w:rPr>
              <w:t>-1</w:t>
            </w:r>
            <w:r w:rsidRPr="0050431F">
              <w:rPr>
                <w:rFonts w:cs="Arial"/>
                <w:lang w:eastAsia="zh-CN"/>
              </w:rPr>
              <w:t>2.2</w:t>
            </w:r>
            <w:r w:rsidRPr="0050431F">
              <w:rPr>
                <w:rFonts w:cs="Arial"/>
                <w:lang w:eastAsia="en-US"/>
              </w:rPr>
              <w:t xml:space="preserve"> dBm</w:t>
            </w:r>
          </w:p>
        </w:tc>
        <w:tc>
          <w:tcPr>
            <w:tcW w:w="1430" w:type="dxa"/>
          </w:tcPr>
          <w:p w14:paraId="34E92D7D"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01029795" w14:textId="77777777">
        <w:trPr>
          <w:cantSplit/>
          <w:jc w:val="center"/>
        </w:trPr>
        <w:tc>
          <w:tcPr>
            <w:tcW w:w="2127" w:type="dxa"/>
          </w:tcPr>
          <w:p w14:paraId="6A8A9874" w14:textId="77777777" w:rsidR="0050417E" w:rsidRPr="0050431F" w:rsidRDefault="0050417E" w:rsidP="00E2384A">
            <w:pPr>
              <w:pStyle w:val="TAC"/>
              <w:rPr>
                <w:rFonts w:cs="Arial"/>
                <w:lang w:eastAsia="en-US"/>
              </w:rPr>
            </w:pPr>
            <w:r w:rsidRPr="0050431F">
              <w:rPr>
                <w:rFonts w:cs="Arial"/>
                <w:lang w:eastAsia="en-US"/>
              </w:rPr>
              <w:t xml:space="preserve">0.2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2078BA8" w14:textId="77777777" w:rsidR="0050417E" w:rsidRPr="0050431F" w:rsidRDefault="0050417E" w:rsidP="00E2384A">
            <w:pPr>
              <w:pStyle w:val="TAC"/>
              <w:rPr>
                <w:rFonts w:cs="Arial"/>
                <w:lang w:eastAsia="en-US"/>
              </w:rPr>
            </w:pPr>
            <w:r w:rsidRPr="0050431F">
              <w:rPr>
                <w:rFonts w:cs="Arial"/>
                <w:lang w:eastAsia="en-US"/>
              </w:rPr>
              <w:t xml:space="preserve">0.215MHz </w:t>
            </w:r>
            <w:r w:rsidRPr="0050431F">
              <w:rPr>
                <w:rFonts w:cs="Arial"/>
                <w:lang w:eastAsia="en-US"/>
              </w:rPr>
              <w:sym w:font="Symbol" w:char="F0A3"/>
            </w:r>
            <w:r w:rsidRPr="0050431F">
              <w:rPr>
                <w:rFonts w:cs="Arial"/>
                <w:lang w:eastAsia="en-US"/>
              </w:rPr>
              <w:t xml:space="preserve"> f_offset &lt; 1.015MHz</w:t>
            </w:r>
          </w:p>
        </w:tc>
        <w:tc>
          <w:tcPr>
            <w:tcW w:w="3455" w:type="dxa"/>
          </w:tcPr>
          <w:p w14:paraId="56858CFD" w14:textId="77777777" w:rsidR="0050417E" w:rsidRPr="0050431F" w:rsidRDefault="0050417E" w:rsidP="00E2384A">
            <w:pPr>
              <w:pStyle w:val="EQ"/>
            </w:pPr>
            <w:r w:rsidRPr="0050431F">
              <w:rPr>
                <w:position w:val="-28"/>
              </w:rPr>
              <w:object w:dxaOrig="3860" w:dyaOrig="680" w14:anchorId="2C2D5BF9">
                <v:shape id="_x0000_i1035" type="#_x0000_t75" style="width:161.7pt;height:28.25pt" o:ole="" fillcolor="window">
                  <v:imagedata r:id="rId30" o:title=""/>
                </v:shape>
                <o:OLEObject Type="Embed" ProgID="Equation.3" ShapeID="_x0000_i1035" DrawAspect="Content" ObjectID="_1703173055" r:id="rId31"/>
              </w:object>
            </w:r>
          </w:p>
        </w:tc>
        <w:tc>
          <w:tcPr>
            <w:tcW w:w="1430" w:type="dxa"/>
          </w:tcPr>
          <w:p w14:paraId="5C7EA165"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109A6EBE" w14:textId="77777777">
        <w:trPr>
          <w:cantSplit/>
          <w:jc w:val="center"/>
        </w:trPr>
        <w:tc>
          <w:tcPr>
            <w:tcW w:w="2127" w:type="dxa"/>
          </w:tcPr>
          <w:p w14:paraId="5B7DD438" w14:textId="77777777" w:rsidR="0050417E" w:rsidRPr="0050431F" w:rsidRDefault="0050417E" w:rsidP="00E2384A">
            <w:pPr>
              <w:pStyle w:val="TAC"/>
              <w:rPr>
                <w:rFonts w:cs="Arial"/>
                <w:lang w:eastAsia="en-US"/>
              </w:rPr>
            </w:pPr>
            <w:r w:rsidRPr="0050431F">
              <w:rPr>
                <w:rFonts w:cs="Arial"/>
                <w:lang w:eastAsia="en-US"/>
              </w:rPr>
              <w:t xml:space="preserve">(Note </w:t>
            </w:r>
            <w:r w:rsidR="000D549F" w:rsidRPr="0050431F">
              <w:rPr>
                <w:rFonts w:cs="Arial"/>
                <w:lang w:eastAsia="zh-CN"/>
              </w:rPr>
              <w:t>3</w:t>
            </w:r>
            <w:r w:rsidRPr="0050431F">
              <w:rPr>
                <w:rFonts w:cs="Arial"/>
                <w:lang w:eastAsia="en-US"/>
              </w:rPr>
              <w:t>)</w:t>
            </w:r>
          </w:p>
        </w:tc>
        <w:tc>
          <w:tcPr>
            <w:tcW w:w="2976" w:type="dxa"/>
          </w:tcPr>
          <w:p w14:paraId="05433ED1" w14:textId="77777777" w:rsidR="0050417E" w:rsidRPr="0050431F" w:rsidRDefault="0050417E" w:rsidP="00E2384A">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7FCD8807" w14:textId="77777777" w:rsidR="0050417E" w:rsidRPr="0050431F" w:rsidRDefault="0050417E" w:rsidP="00E2384A">
            <w:pPr>
              <w:pStyle w:val="TAC"/>
              <w:rPr>
                <w:rFonts w:cs="Arial"/>
                <w:lang w:eastAsia="en-US"/>
              </w:rPr>
            </w:pPr>
            <w:r w:rsidRPr="0050431F">
              <w:rPr>
                <w:rFonts w:cs="Arial"/>
                <w:lang w:eastAsia="en-US"/>
              </w:rPr>
              <w:t>-2</w:t>
            </w:r>
            <w:r w:rsidRPr="0050431F">
              <w:rPr>
                <w:rFonts w:cs="Arial"/>
                <w:lang w:eastAsia="zh-CN"/>
              </w:rPr>
              <w:t>4.2</w:t>
            </w:r>
            <w:r w:rsidRPr="0050431F">
              <w:rPr>
                <w:rFonts w:cs="Arial"/>
                <w:lang w:eastAsia="en-US"/>
              </w:rPr>
              <w:t xml:space="preserve"> dBm</w:t>
            </w:r>
          </w:p>
        </w:tc>
        <w:tc>
          <w:tcPr>
            <w:tcW w:w="1430" w:type="dxa"/>
          </w:tcPr>
          <w:p w14:paraId="0AE865EA"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5E7DB374" w14:textId="77777777">
        <w:trPr>
          <w:cantSplit/>
          <w:jc w:val="center"/>
        </w:trPr>
        <w:tc>
          <w:tcPr>
            <w:tcW w:w="2127" w:type="dxa"/>
          </w:tcPr>
          <w:p w14:paraId="0F97335C" w14:textId="77777777" w:rsidR="0050417E" w:rsidRPr="00552333" w:rsidRDefault="0050417E" w:rsidP="00E2384A">
            <w:pPr>
              <w:pStyle w:val="TAC"/>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p>
          <w:p w14:paraId="369A1D13" w14:textId="77777777" w:rsidR="0050417E" w:rsidRPr="00552333" w:rsidRDefault="0050417E" w:rsidP="00E2384A">
            <w:pPr>
              <w:pStyle w:val="TAC"/>
              <w:rPr>
                <w:rFonts w:cs="Arial"/>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515A34C6" w14:textId="77777777" w:rsidR="0050417E" w:rsidRPr="00552333" w:rsidRDefault="0050417E" w:rsidP="00E2384A">
            <w:pPr>
              <w:pStyle w:val="TAC"/>
              <w:rPr>
                <w:rFonts w:cs="Arial"/>
                <w:lang w:val="sv-FI" w:eastAsia="en-US"/>
              </w:rPr>
            </w:pPr>
            <w:r w:rsidRPr="00552333">
              <w:rPr>
                <w:rFonts w:cs="Arial"/>
                <w:lang w:val="sv-FI" w:eastAsia="en-US"/>
              </w:rPr>
              <w:t xml:space="preserve">1.5 MHz </w:t>
            </w:r>
            <w:r w:rsidRPr="0050431F">
              <w:rPr>
                <w:rFonts w:cs="Arial"/>
                <w:lang w:eastAsia="en-US"/>
              </w:rPr>
              <w:sym w:font="Symbol" w:char="F0A3"/>
            </w:r>
            <w:r w:rsidRPr="00552333">
              <w:rPr>
                <w:rFonts w:cs="Arial"/>
                <w:lang w:val="sv-FI" w:eastAsia="en-US"/>
              </w:rPr>
              <w:t xml:space="preserve"> f_offset &lt; min(f_offset</w:t>
            </w:r>
            <w:r w:rsidRPr="00552333">
              <w:rPr>
                <w:rFonts w:cs="Arial"/>
                <w:vertAlign w:val="subscript"/>
                <w:lang w:val="sv-FI" w:eastAsia="en-US"/>
              </w:rPr>
              <w:t>max</w:t>
            </w:r>
            <w:r w:rsidRPr="00552333">
              <w:rPr>
                <w:rFonts w:cs="Arial"/>
                <w:lang w:val="sv-FI" w:eastAsia="en-US"/>
              </w:rPr>
              <w:t>, 10.5 MHz)</w:t>
            </w:r>
          </w:p>
        </w:tc>
        <w:tc>
          <w:tcPr>
            <w:tcW w:w="3455" w:type="dxa"/>
          </w:tcPr>
          <w:p w14:paraId="0CA765BA" w14:textId="77777777" w:rsidR="0050417E" w:rsidRPr="0050431F" w:rsidRDefault="0050417E" w:rsidP="00E2384A">
            <w:pPr>
              <w:pStyle w:val="TAC"/>
              <w:rPr>
                <w:rFonts w:cs="Arial"/>
                <w:lang w:eastAsia="en-US"/>
              </w:rPr>
            </w:pPr>
            <w:r w:rsidRPr="0050431F">
              <w:rPr>
                <w:rFonts w:cs="Arial"/>
                <w:lang w:eastAsia="en-US"/>
              </w:rPr>
              <w:t>-1</w:t>
            </w:r>
            <w:r w:rsidRPr="0050431F">
              <w:rPr>
                <w:rFonts w:cs="Arial"/>
                <w:lang w:eastAsia="zh-CN"/>
              </w:rPr>
              <w:t>1.2</w:t>
            </w:r>
            <w:r w:rsidRPr="0050431F">
              <w:rPr>
                <w:rFonts w:cs="Arial"/>
                <w:lang w:eastAsia="en-US"/>
              </w:rPr>
              <w:t xml:space="preserve"> dBm</w:t>
            </w:r>
          </w:p>
        </w:tc>
        <w:tc>
          <w:tcPr>
            <w:tcW w:w="1430" w:type="dxa"/>
          </w:tcPr>
          <w:p w14:paraId="0CF6433A" w14:textId="77777777" w:rsidR="0050417E" w:rsidRPr="0050431F" w:rsidRDefault="0050417E" w:rsidP="00E2384A">
            <w:pPr>
              <w:pStyle w:val="TAC"/>
              <w:rPr>
                <w:rFonts w:cs="Arial"/>
                <w:lang w:eastAsia="en-US"/>
              </w:rPr>
            </w:pPr>
            <w:r w:rsidRPr="0050431F">
              <w:rPr>
                <w:rFonts w:cs="Arial"/>
                <w:lang w:eastAsia="en-US"/>
              </w:rPr>
              <w:t xml:space="preserve">1 MHz </w:t>
            </w:r>
          </w:p>
        </w:tc>
      </w:tr>
      <w:tr w:rsidR="0050417E" w:rsidRPr="0050431F" w14:paraId="27812BB8" w14:textId="77777777">
        <w:trPr>
          <w:cantSplit/>
          <w:jc w:val="center"/>
        </w:trPr>
        <w:tc>
          <w:tcPr>
            <w:tcW w:w="2127" w:type="dxa"/>
          </w:tcPr>
          <w:p w14:paraId="175A4980" w14:textId="77777777" w:rsidR="0050417E" w:rsidRPr="0050431F" w:rsidRDefault="0050417E" w:rsidP="00E2384A">
            <w:pPr>
              <w:pStyle w:val="TAC"/>
              <w:rPr>
                <w:rFonts w:cs="Arial"/>
                <w:lang w:eastAsia="en-US"/>
              </w:rPr>
            </w:pPr>
            <w:r w:rsidRPr="0050431F">
              <w:rPr>
                <w:rFonts w:cs="Arial"/>
                <w:lang w:eastAsia="en-US"/>
              </w:rPr>
              <w:t xml:space="preserve">10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7DC27D9A" w14:textId="77777777" w:rsidR="0050417E" w:rsidRPr="0050431F" w:rsidRDefault="0050417E" w:rsidP="00E2384A">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r w:rsidRPr="0050431F">
              <w:rPr>
                <w:rFonts w:cs="Arial"/>
                <w:lang w:eastAsia="en-US"/>
              </w:rPr>
              <w:t xml:space="preserve"> </w:t>
            </w:r>
          </w:p>
        </w:tc>
        <w:tc>
          <w:tcPr>
            <w:tcW w:w="3455" w:type="dxa"/>
          </w:tcPr>
          <w:p w14:paraId="29596F70" w14:textId="77777777" w:rsidR="0050417E" w:rsidRPr="0050431F" w:rsidRDefault="0050417E" w:rsidP="00E2384A">
            <w:pPr>
              <w:pStyle w:val="TAC"/>
              <w:rPr>
                <w:rFonts w:cs="Arial"/>
                <w:lang w:eastAsia="en-US"/>
              </w:rPr>
            </w:pPr>
            <w:r w:rsidRPr="0050431F">
              <w:rPr>
                <w:rFonts w:cs="Arial"/>
                <w:lang w:eastAsia="en-US"/>
              </w:rPr>
              <w:t xml:space="preserve">-15 dBm (Note </w:t>
            </w:r>
            <w:r w:rsidR="000D549F" w:rsidRPr="0050431F">
              <w:rPr>
                <w:rFonts w:cs="Arial"/>
                <w:lang w:eastAsia="zh-CN"/>
              </w:rPr>
              <w:t>5</w:t>
            </w:r>
            <w:r w:rsidRPr="0050431F">
              <w:rPr>
                <w:rFonts w:cs="Arial"/>
                <w:lang w:eastAsia="en-US"/>
              </w:rPr>
              <w:t>)</w:t>
            </w:r>
          </w:p>
        </w:tc>
        <w:tc>
          <w:tcPr>
            <w:tcW w:w="1430" w:type="dxa"/>
          </w:tcPr>
          <w:p w14:paraId="6714E424" w14:textId="77777777" w:rsidR="0050417E" w:rsidRPr="0050431F" w:rsidRDefault="0050417E" w:rsidP="00E2384A">
            <w:pPr>
              <w:pStyle w:val="TAC"/>
              <w:rPr>
                <w:rFonts w:cs="Arial"/>
                <w:lang w:eastAsia="en-US"/>
              </w:rPr>
            </w:pPr>
            <w:r w:rsidRPr="0050431F">
              <w:rPr>
                <w:rFonts w:cs="Arial"/>
                <w:lang w:eastAsia="en-US"/>
              </w:rPr>
              <w:t xml:space="preserve">1 MHz </w:t>
            </w:r>
          </w:p>
        </w:tc>
      </w:tr>
      <w:tr w:rsidR="0050417E" w:rsidRPr="0050431F" w14:paraId="51D6E54E" w14:textId="77777777">
        <w:trPr>
          <w:cantSplit/>
          <w:jc w:val="center"/>
        </w:trPr>
        <w:tc>
          <w:tcPr>
            <w:tcW w:w="9988" w:type="dxa"/>
            <w:gridSpan w:val="4"/>
          </w:tcPr>
          <w:p w14:paraId="2177083D" w14:textId="77777777" w:rsidR="000D549F" w:rsidRPr="0050431F" w:rsidRDefault="0050417E" w:rsidP="000D549F">
            <w:pPr>
              <w:pStyle w:val="TAN"/>
              <w:rPr>
                <w:rFonts w:cs="Arial"/>
                <w:lang w:eastAsia="zh-CN"/>
              </w:rPr>
            </w:pPr>
            <w:r w:rsidRPr="0050431F">
              <w:rPr>
                <w:rFonts w:cs="Arial"/>
                <w:lang w:eastAsia="en-US"/>
              </w:rPr>
              <w:t>NOTE 1:</w:t>
            </w:r>
            <w:r w:rsidRPr="0050431F">
              <w:rPr>
                <w:rFonts w:cs="Arial"/>
                <w:lang w:eastAsia="en-US"/>
              </w:rPr>
              <w:tab/>
              <w:t>For MSR BS supporting non-contiguous spectrum operation</w:t>
            </w:r>
            <w:r w:rsidR="000D549F" w:rsidRPr="0050431F">
              <w:rPr>
                <w:rFonts w:cs="Arial"/>
                <w:lang w:eastAsia="zh-CN"/>
              </w:rPr>
              <w:t xml:space="preserve"> within any operating band</w:t>
            </w:r>
            <w:r w:rsidRPr="0050431F">
              <w:rPr>
                <w:rFonts w:cs="Arial"/>
                <w:lang w:eastAsia="en-US"/>
              </w:rPr>
              <w:t xml:space="preserve"> the </w:t>
            </w:r>
            <w:r w:rsidR="00641F68" w:rsidRPr="0050431F">
              <w:rPr>
                <w:rFonts w:cs="v5.0.0"/>
                <w:lang w:eastAsia="en-US"/>
              </w:rPr>
              <w:t xml:space="preserve">test </w:t>
            </w:r>
            <w:r w:rsidRPr="0050431F">
              <w:rPr>
                <w:rFonts w:cs="Arial"/>
                <w:lang w:eastAsia="en-US"/>
              </w:rPr>
              <w:t xml:space="preserve">requirement within sub-block gaps is calculated as a cumulative sum of </w:t>
            </w:r>
            <w:r w:rsidR="000D549F" w:rsidRPr="0050431F">
              <w:rPr>
                <w:rFonts w:cs="Arial"/>
                <w:lang w:eastAsia="zh-CN"/>
              </w:rPr>
              <w:t xml:space="preserve">contributions from </w:t>
            </w:r>
            <w:r w:rsidRPr="0050431F">
              <w:rPr>
                <w:rFonts w:cs="Arial"/>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641F68" w:rsidRPr="0050431F">
              <w:rPr>
                <w:rFonts w:cs="v5.0.0"/>
                <w:lang w:eastAsia="en-US"/>
              </w:rPr>
              <w:t xml:space="preserve">test </w:t>
            </w:r>
            <w:r w:rsidRPr="0050431F">
              <w:rPr>
                <w:rFonts w:cs="Arial"/>
                <w:lang w:eastAsia="en-US"/>
              </w:rPr>
              <w:t>requirement within sub-block gaps shall be -15dBm/MHz.</w:t>
            </w:r>
          </w:p>
          <w:p w14:paraId="6E83D031" w14:textId="77777777" w:rsidR="0050417E"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3C27C4C4" w14:textId="77777777" w:rsidR="002F6EF4" w:rsidRPr="0050431F" w:rsidRDefault="002F6EF4" w:rsidP="002F6EF4">
      <w:pPr>
        <w:keepNext/>
        <w:rPr>
          <w:rFonts w:cs="v5.0.0"/>
        </w:rPr>
      </w:pPr>
    </w:p>
    <w:p w14:paraId="5CB46E77" w14:textId="77777777" w:rsidR="002F6EF4" w:rsidRPr="0050431F" w:rsidRDefault="002F6EF4" w:rsidP="002F6EF4">
      <w:pPr>
        <w:pStyle w:val="TH"/>
        <w:rPr>
          <w:rFonts w:cs="v5.0.0"/>
        </w:rPr>
      </w:pPr>
      <w:r w:rsidRPr="0050431F">
        <w:t>Table 6.6.2.5.</w:t>
      </w:r>
      <w:r w:rsidRPr="0050431F">
        <w:rPr>
          <w:lang w:eastAsia="zh-CN"/>
        </w:rPr>
        <w:t>1</w:t>
      </w:r>
      <w:r w:rsidRPr="0050431F">
        <w:t>-</w:t>
      </w:r>
      <w:r w:rsidRPr="0050431F">
        <w:rPr>
          <w:lang w:eastAsia="zh-CN"/>
        </w:rPr>
        <w:t>1b</w:t>
      </w:r>
      <w:r w:rsidRPr="0050431F">
        <w:t xml:space="preserve">: Wide Area operating band unwanted emission limits for operation </w:t>
      </w:r>
      <w:r w:rsidRPr="0050431F">
        <w:rPr>
          <w:lang w:eastAsia="zh-CN"/>
        </w:rPr>
        <w:t xml:space="preserve">in BC1 bands ≤ 3GHz </w:t>
      </w:r>
      <w:r w:rsidRPr="0050431F">
        <w:t xml:space="preserve">with </w:t>
      </w:r>
      <w:r w:rsidRPr="0050431F">
        <w:rPr>
          <w:rFonts w:cs="Arial"/>
          <w:lang w:eastAsia="zh-CN"/>
        </w:rPr>
        <w:t>standalone</w:t>
      </w:r>
      <w:r w:rsidRPr="0050431F">
        <w:rPr>
          <w:lang w:eastAsia="zh-CN"/>
        </w:rPr>
        <w:t xml:space="preserve"> NB-IoT</w:t>
      </w:r>
      <w:r w:rsidRPr="0050431F">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6EF4" w:rsidRPr="0050431F" w14:paraId="7889F368" w14:textId="77777777" w:rsidTr="00E819CF">
        <w:trPr>
          <w:cantSplit/>
          <w:jc w:val="center"/>
        </w:trPr>
        <w:tc>
          <w:tcPr>
            <w:tcW w:w="1915" w:type="dxa"/>
          </w:tcPr>
          <w:p w14:paraId="10FEAE37" w14:textId="77777777" w:rsidR="002F6EF4" w:rsidRPr="0050431F" w:rsidRDefault="002F6EF4" w:rsidP="002F6EF4">
            <w:pPr>
              <w:pStyle w:val="TAH"/>
              <w:rPr>
                <w:lang w:eastAsia="ja-JP"/>
              </w:rPr>
            </w:pPr>
            <w:r w:rsidRPr="0050431F">
              <w:rPr>
                <w:lang w:eastAsia="ja-JP"/>
              </w:rPr>
              <w:t xml:space="preserve">Frequency offset of measurement filter </w:t>
            </w:r>
            <w:r w:rsidRPr="0050431F">
              <w:rPr>
                <w:lang w:eastAsia="ja-JP"/>
              </w:rPr>
              <w:noBreakHyphen/>
              <w:t xml:space="preserve">3dB point, </w:t>
            </w:r>
            <w:r w:rsidRPr="0050431F">
              <w:rPr>
                <w:szCs w:val="18"/>
                <w:lang w:eastAsia="ja-JP"/>
              </w:rPr>
              <w:sym w:font="Symbol" w:char="F044"/>
            </w:r>
            <w:r w:rsidRPr="0050431F">
              <w:rPr>
                <w:lang w:eastAsia="ja-JP"/>
              </w:rPr>
              <w:t>f</w:t>
            </w:r>
          </w:p>
        </w:tc>
        <w:tc>
          <w:tcPr>
            <w:tcW w:w="2693" w:type="dxa"/>
          </w:tcPr>
          <w:p w14:paraId="156E2570" w14:textId="77777777" w:rsidR="002F6EF4" w:rsidRPr="0050431F" w:rsidRDefault="002F6EF4" w:rsidP="002F6EF4">
            <w:pPr>
              <w:pStyle w:val="TAH"/>
              <w:rPr>
                <w:lang w:eastAsia="ja-JP"/>
              </w:rPr>
            </w:pPr>
            <w:r w:rsidRPr="0050431F">
              <w:rPr>
                <w:lang w:eastAsia="ja-JP"/>
              </w:rPr>
              <w:t>Frequency offset of measurement filter centre frequency, f_offset</w:t>
            </w:r>
          </w:p>
        </w:tc>
        <w:tc>
          <w:tcPr>
            <w:tcW w:w="3827" w:type="dxa"/>
          </w:tcPr>
          <w:p w14:paraId="3D9EE8AB" w14:textId="77777777" w:rsidR="002F6EF4" w:rsidRPr="0050431F" w:rsidRDefault="002F6EF4" w:rsidP="002F6EF4">
            <w:pPr>
              <w:pStyle w:val="TAH"/>
              <w:rPr>
                <w:lang w:eastAsia="ja-JP"/>
              </w:rPr>
            </w:pPr>
            <w:r w:rsidRPr="0050431F">
              <w:rPr>
                <w:lang w:eastAsia="ja-JP"/>
              </w:rPr>
              <w:t xml:space="preserve">Minimum requirement (Note </w:t>
            </w:r>
            <w:r w:rsidRPr="0050431F">
              <w:rPr>
                <w:lang w:eastAsia="zh-CN"/>
              </w:rPr>
              <w:t>1</w:t>
            </w:r>
            <w:r w:rsidRPr="0050431F">
              <w:rPr>
                <w:lang w:eastAsia="ja-JP"/>
              </w:rPr>
              <w:t xml:space="preserve">, </w:t>
            </w:r>
            <w:r w:rsidRPr="0050431F">
              <w:rPr>
                <w:lang w:eastAsia="zh-CN"/>
              </w:rPr>
              <w:t>2</w:t>
            </w:r>
            <w:r w:rsidRPr="0050431F">
              <w:rPr>
                <w:lang w:eastAsia="ja-JP"/>
              </w:rPr>
              <w:t xml:space="preserve">, </w:t>
            </w:r>
            <w:r w:rsidRPr="0050431F">
              <w:rPr>
                <w:lang w:eastAsia="zh-CN"/>
              </w:rPr>
              <w:t>3, 4</w:t>
            </w:r>
            <w:r w:rsidRPr="0050431F">
              <w:rPr>
                <w:lang w:eastAsia="ja-JP"/>
              </w:rPr>
              <w:t>)</w:t>
            </w:r>
          </w:p>
        </w:tc>
        <w:tc>
          <w:tcPr>
            <w:tcW w:w="1348" w:type="dxa"/>
          </w:tcPr>
          <w:p w14:paraId="1450BDB1" w14:textId="77777777" w:rsidR="002F6EF4" w:rsidRPr="0050431F" w:rsidRDefault="002F6EF4" w:rsidP="002F6EF4">
            <w:pPr>
              <w:pStyle w:val="TAH"/>
              <w:rPr>
                <w:lang w:eastAsia="ja-JP"/>
              </w:rPr>
            </w:pPr>
            <w:r w:rsidRPr="0050431F">
              <w:rPr>
                <w:lang w:eastAsia="ja-JP"/>
              </w:rPr>
              <w:t xml:space="preserve">Measurement bandwidth (Note </w:t>
            </w:r>
            <w:r w:rsidRPr="0050431F">
              <w:rPr>
                <w:lang w:eastAsia="zh-CN"/>
              </w:rPr>
              <w:t>6</w:t>
            </w:r>
            <w:r w:rsidRPr="0050431F">
              <w:rPr>
                <w:lang w:eastAsia="ja-JP"/>
              </w:rPr>
              <w:t>)</w:t>
            </w:r>
          </w:p>
        </w:tc>
      </w:tr>
      <w:tr w:rsidR="002F6EF4" w:rsidRPr="0050431F" w14:paraId="2A82D035" w14:textId="77777777" w:rsidTr="00E819CF">
        <w:trPr>
          <w:cantSplit/>
          <w:jc w:val="center"/>
        </w:trPr>
        <w:tc>
          <w:tcPr>
            <w:tcW w:w="1915" w:type="dxa"/>
          </w:tcPr>
          <w:p w14:paraId="5F4BE141" w14:textId="77777777" w:rsidR="002F6EF4" w:rsidRPr="0050431F" w:rsidRDefault="002F6EF4" w:rsidP="002F6EF4">
            <w:pPr>
              <w:pStyle w:val="TAC"/>
              <w:rPr>
                <w:lang w:eastAsia="ja-JP"/>
              </w:rPr>
            </w:pPr>
            <w:r w:rsidRPr="0050431F">
              <w:rPr>
                <w:lang w:eastAsia="ja-JP"/>
              </w:rPr>
              <w:t xml:space="preserve">0 MHz </w:t>
            </w:r>
            <w:r w:rsidRPr="0050431F">
              <w:rPr>
                <w:szCs w:val="18"/>
                <w:lang w:eastAsia="ja-JP"/>
              </w:rPr>
              <w:sym w:font="Symbol" w:char="F0A3"/>
            </w:r>
            <w:r w:rsidRPr="0050431F">
              <w:rPr>
                <w:lang w:eastAsia="ja-JP"/>
              </w:rPr>
              <w:t xml:space="preserve"> </w:t>
            </w:r>
            <w:r w:rsidRPr="0050431F">
              <w:rPr>
                <w:szCs w:val="18"/>
                <w:lang w:eastAsia="ja-JP"/>
              </w:rPr>
              <w:sym w:font="Symbol" w:char="F044"/>
            </w:r>
            <w:r w:rsidRPr="0050431F">
              <w:rPr>
                <w:lang w:eastAsia="ja-JP"/>
              </w:rPr>
              <w:t>f &lt; 0.05 MHz</w:t>
            </w:r>
          </w:p>
        </w:tc>
        <w:tc>
          <w:tcPr>
            <w:tcW w:w="2693" w:type="dxa"/>
          </w:tcPr>
          <w:p w14:paraId="7D0D59D8" w14:textId="77777777" w:rsidR="002F6EF4" w:rsidRPr="0050431F" w:rsidRDefault="002F6EF4" w:rsidP="002F6EF4">
            <w:pPr>
              <w:pStyle w:val="TAC"/>
              <w:rPr>
                <w:lang w:eastAsia="ja-JP"/>
              </w:rPr>
            </w:pPr>
            <w:r w:rsidRPr="0050431F">
              <w:rPr>
                <w:lang w:eastAsia="ja-JP"/>
              </w:rPr>
              <w:t xml:space="preserve">0.015 MHz </w:t>
            </w:r>
            <w:r w:rsidRPr="0050431F">
              <w:rPr>
                <w:szCs w:val="18"/>
                <w:lang w:eastAsia="ja-JP"/>
              </w:rPr>
              <w:sym w:font="Symbol" w:char="F0A3"/>
            </w:r>
            <w:r w:rsidRPr="0050431F">
              <w:rPr>
                <w:lang w:eastAsia="ja-JP"/>
              </w:rPr>
              <w:t xml:space="preserve"> f_offset &lt; 0.065 MHz </w:t>
            </w:r>
          </w:p>
        </w:tc>
        <w:tc>
          <w:tcPr>
            <w:tcW w:w="3827" w:type="dxa"/>
          </w:tcPr>
          <w:p w14:paraId="043CAE81" w14:textId="77777777" w:rsidR="002F6EF4" w:rsidRPr="0050431F" w:rsidRDefault="008338A3" w:rsidP="002F6EF4">
            <w:pPr>
              <w:pStyle w:val="TAC"/>
              <w:rPr>
                <w:rFonts w:ascii="Times New Roman" w:hAnsi="Times New Roman"/>
                <w:noProof/>
                <w:lang w:eastAsia="ja-JP"/>
              </w:rPr>
            </w:pPr>
            <w:r>
              <w:rPr>
                <w:rFonts w:ascii="Times New Roman" w:hAnsi="Times New Roman"/>
                <w:noProof/>
                <w:position w:val="-46"/>
                <w:lang w:eastAsia="ja-JP"/>
              </w:rPr>
              <w:pict w14:anchorId="632E2165">
                <v:shape id="_x0000_i1036" type="#_x0000_t75" style="width:182.75pt;height:42.65pt" fillcolor="window">
                  <v:imagedata r:id="rId32" o:title=""/>
                </v:shape>
              </w:pict>
            </w:r>
          </w:p>
        </w:tc>
        <w:tc>
          <w:tcPr>
            <w:tcW w:w="1348" w:type="dxa"/>
          </w:tcPr>
          <w:p w14:paraId="26FF483B" w14:textId="77777777" w:rsidR="002F6EF4" w:rsidRPr="0050431F" w:rsidRDefault="002F6EF4" w:rsidP="002F6EF4">
            <w:pPr>
              <w:pStyle w:val="TAC"/>
              <w:rPr>
                <w:rFonts w:cs="Arial"/>
                <w:lang w:eastAsia="ja-JP"/>
              </w:rPr>
            </w:pPr>
            <w:r w:rsidRPr="0050431F">
              <w:rPr>
                <w:rFonts w:cs="Arial"/>
                <w:lang w:eastAsia="ja-JP"/>
              </w:rPr>
              <w:t xml:space="preserve">30 kHz </w:t>
            </w:r>
          </w:p>
        </w:tc>
      </w:tr>
      <w:tr w:rsidR="002F6EF4" w:rsidRPr="0050431F" w14:paraId="0B4CE322" w14:textId="77777777" w:rsidTr="00E819CF">
        <w:trPr>
          <w:cantSplit/>
          <w:jc w:val="center"/>
        </w:trPr>
        <w:tc>
          <w:tcPr>
            <w:tcW w:w="1915" w:type="dxa"/>
          </w:tcPr>
          <w:p w14:paraId="777A53BF" w14:textId="77777777" w:rsidR="002F6EF4" w:rsidRPr="0050431F" w:rsidRDefault="002F6EF4" w:rsidP="002F6EF4">
            <w:pPr>
              <w:pStyle w:val="TAC"/>
              <w:rPr>
                <w:lang w:eastAsia="ja-JP"/>
              </w:rPr>
            </w:pPr>
            <w:r w:rsidRPr="0050431F">
              <w:rPr>
                <w:lang w:eastAsia="ja-JP"/>
              </w:rPr>
              <w:t xml:space="preserve">0.05 MHz </w:t>
            </w:r>
            <w:r w:rsidRPr="0050431F">
              <w:rPr>
                <w:szCs w:val="18"/>
                <w:lang w:eastAsia="ja-JP"/>
              </w:rPr>
              <w:sym w:font="Symbol" w:char="F0A3"/>
            </w:r>
            <w:r w:rsidRPr="0050431F">
              <w:rPr>
                <w:lang w:eastAsia="ja-JP"/>
              </w:rPr>
              <w:t xml:space="preserve"> </w:t>
            </w:r>
            <w:r w:rsidRPr="0050431F">
              <w:rPr>
                <w:szCs w:val="18"/>
                <w:lang w:eastAsia="ja-JP"/>
              </w:rPr>
              <w:sym w:font="Symbol" w:char="F044"/>
            </w:r>
            <w:r w:rsidRPr="0050431F">
              <w:rPr>
                <w:lang w:eastAsia="ja-JP"/>
              </w:rPr>
              <w:t>f &lt; 0.15 MHz</w:t>
            </w:r>
          </w:p>
        </w:tc>
        <w:tc>
          <w:tcPr>
            <w:tcW w:w="2693" w:type="dxa"/>
          </w:tcPr>
          <w:p w14:paraId="2AEBC611" w14:textId="77777777" w:rsidR="002F6EF4" w:rsidRPr="0050431F" w:rsidRDefault="002F6EF4" w:rsidP="002F6EF4">
            <w:pPr>
              <w:pStyle w:val="TAC"/>
              <w:rPr>
                <w:lang w:eastAsia="ja-JP"/>
              </w:rPr>
            </w:pPr>
            <w:r w:rsidRPr="0050431F">
              <w:rPr>
                <w:lang w:eastAsia="ja-JP"/>
              </w:rPr>
              <w:t xml:space="preserve">0.065 MHz </w:t>
            </w:r>
            <w:r w:rsidRPr="0050431F">
              <w:rPr>
                <w:szCs w:val="18"/>
                <w:lang w:eastAsia="ja-JP"/>
              </w:rPr>
              <w:sym w:font="Symbol" w:char="F0A3"/>
            </w:r>
            <w:r w:rsidRPr="0050431F">
              <w:rPr>
                <w:lang w:eastAsia="ja-JP"/>
              </w:rPr>
              <w:t xml:space="preserve"> f_offset &lt; 0.165 MHz </w:t>
            </w:r>
          </w:p>
        </w:tc>
        <w:tc>
          <w:tcPr>
            <w:tcW w:w="3827" w:type="dxa"/>
          </w:tcPr>
          <w:p w14:paraId="321A416F" w14:textId="77777777" w:rsidR="002F6EF4" w:rsidRPr="0050431F" w:rsidRDefault="008338A3" w:rsidP="002F6EF4">
            <w:pPr>
              <w:pStyle w:val="TAC"/>
              <w:rPr>
                <w:rFonts w:ascii="Times New Roman" w:hAnsi="Times New Roman"/>
                <w:noProof/>
                <w:lang w:eastAsia="ja-JP"/>
              </w:rPr>
            </w:pPr>
            <w:r>
              <w:rPr>
                <w:rFonts w:ascii="Times New Roman" w:hAnsi="Times New Roman"/>
                <w:noProof/>
                <w:position w:val="-46"/>
                <w:lang w:eastAsia="ja-JP"/>
              </w:rPr>
              <w:pict w14:anchorId="7BC40A89">
                <v:shape id="_x0000_i1037" type="#_x0000_t75" style="width:186.1pt;height:42.65pt" fillcolor="window">
                  <v:imagedata r:id="rId33" o:title=""/>
                </v:shape>
              </w:pict>
            </w:r>
          </w:p>
        </w:tc>
        <w:tc>
          <w:tcPr>
            <w:tcW w:w="1348" w:type="dxa"/>
          </w:tcPr>
          <w:p w14:paraId="344D0F33" w14:textId="77777777" w:rsidR="002F6EF4" w:rsidRPr="0050431F" w:rsidRDefault="002F6EF4" w:rsidP="002F6EF4">
            <w:pPr>
              <w:pStyle w:val="TAC"/>
              <w:rPr>
                <w:rFonts w:cs="Arial"/>
                <w:lang w:eastAsia="ja-JP"/>
              </w:rPr>
            </w:pPr>
            <w:r w:rsidRPr="0050431F">
              <w:rPr>
                <w:rFonts w:cs="Arial"/>
                <w:lang w:eastAsia="ja-JP"/>
              </w:rPr>
              <w:t xml:space="preserve">30 kHz </w:t>
            </w:r>
          </w:p>
        </w:tc>
      </w:tr>
      <w:tr w:rsidR="002F6EF4" w:rsidRPr="0050431F" w14:paraId="04D6C8CF" w14:textId="77777777" w:rsidTr="00E819CF">
        <w:trPr>
          <w:cantSplit/>
          <w:jc w:val="center"/>
        </w:trPr>
        <w:tc>
          <w:tcPr>
            <w:tcW w:w="9783" w:type="dxa"/>
            <w:gridSpan w:val="4"/>
          </w:tcPr>
          <w:p w14:paraId="1FB24D65" w14:textId="77777777" w:rsidR="002F6EF4" w:rsidRPr="0050431F" w:rsidRDefault="002F6EF4" w:rsidP="002F6EF4">
            <w:pPr>
              <w:pStyle w:val="TAN"/>
              <w:rPr>
                <w:lang w:eastAsia="ja-JP"/>
              </w:rPr>
            </w:pPr>
            <w:r w:rsidRPr="0050431F">
              <w:rPr>
                <w:lang w:eastAsia="ja-JP"/>
              </w:rPr>
              <w:t xml:space="preserve">NOTE </w:t>
            </w:r>
            <w:r w:rsidRPr="0050431F">
              <w:rPr>
                <w:lang w:eastAsia="zh-CN"/>
              </w:rPr>
              <w:t>1</w:t>
            </w:r>
            <w:r w:rsidRPr="0050431F">
              <w:rPr>
                <w:lang w:eastAsia="ja-JP"/>
              </w:rPr>
              <w:t>:</w:t>
            </w:r>
            <w:r w:rsidR="002B1E27">
              <w:rPr>
                <w:lang w:eastAsia="ja-JP"/>
              </w:rPr>
              <w:tab/>
            </w:r>
            <w:r w:rsidRPr="0050431F">
              <w:rPr>
                <w:lang w:eastAsia="ja-JP"/>
              </w:rPr>
              <w:t xml:space="preserve">The limits in this table only apply for operation with a standalone </w:t>
            </w:r>
            <w:r w:rsidRPr="0050431F">
              <w:rPr>
                <w:lang w:eastAsia="zh-CN"/>
              </w:rPr>
              <w:t>NB-IoT</w:t>
            </w:r>
            <w:r w:rsidRPr="0050431F">
              <w:rPr>
                <w:lang w:eastAsia="ja-JP"/>
              </w:rPr>
              <w:t xml:space="preserve"> carrier adjacent to the Base Station RF Bandwidth edge.</w:t>
            </w:r>
          </w:p>
          <w:p w14:paraId="164FDE75" w14:textId="77777777" w:rsidR="002F6EF4" w:rsidRPr="0050431F" w:rsidRDefault="002F6EF4" w:rsidP="002F6EF4">
            <w:pPr>
              <w:pStyle w:val="TAN"/>
              <w:rPr>
                <w:lang w:eastAsia="ja-JP"/>
              </w:rPr>
            </w:pPr>
            <w:r w:rsidRPr="0050431F">
              <w:rPr>
                <w:lang w:eastAsia="ja-JP"/>
              </w:rPr>
              <w:t xml:space="preserve">NOTE </w:t>
            </w:r>
            <w:r w:rsidRPr="0050431F">
              <w:rPr>
                <w:lang w:eastAsia="zh-CN"/>
              </w:rPr>
              <w:t>2</w:t>
            </w:r>
            <w:r w:rsidRPr="0050431F">
              <w:rPr>
                <w:lang w:eastAsia="ja-JP"/>
              </w:rPr>
              <w:t>:</w:t>
            </w:r>
            <w:r w:rsidRPr="0050431F">
              <w:rPr>
                <w:lang w:eastAsia="ja-JP"/>
              </w:rPr>
              <w:tab/>
              <w:t xml:space="preserve">For MSR BS supporting non-contiguous spectrum operation </w:t>
            </w:r>
            <w:r w:rsidRPr="0050431F">
              <w:rPr>
                <w:lang w:eastAsia="zh-CN"/>
              </w:rPr>
              <w:t xml:space="preserve">within any operating band </w:t>
            </w:r>
            <w:r w:rsidRPr="0050431F">
              <w:rPr>
                <w:lang w:eastAsia="ja-JP"/>
              </w:rPr>
              <w:t xml:space="preserve">the minimum requirement within sub-block gaps is calculated as a cumulative sum of </w:t>
            </w:r>
            <w:r w:rsidRPr="0050431F">
              <w:rPr>
                <w:lang w:eastAsia="zh-CN"/>
              </w:rPr>
              <w:t xml:space="preserve">contributions from </w:t>
            </w:r>
            <w:r w:rsidRPr="0050431F">
              <w:rPr>
                <w:lang w:eastAsia="ja-JP"/>
              </w:rPr>
              <w:t xml:space="preserve">adjacent </w:t>
            </w:r>
            <w:r w:rsidRPr="0050431F">
              <w:rPr>
                <w:rFonts w:cs="v5.0.0"/>
                <w:lang w:eastAsia="ja-JP"/>
              </w:rPr>
              <w:t>sub blocks on each side of the sub block gap</w:t>
            </w:r>
            <w:r w:rsidRPr="0050431F">
              <w:rPr>
                <w:lang w:eastAsia="ja-JP"/>
              </w:rPr>
              <w:t>.</w:t>
            </w:r>
          </w:p>
          <w:p w14:paraId="1115DBEA" w14:textId="77777777" w:rsidR="002F6EF4" w:rsidRPr="0050431F" w:rsidRDefault="002F6EF4" w:rsidP="002F6EF4">
            <w:pPr>
              <w:pStyle w:val="TAN"/>
              <w:rPr>
                <w:lang w:eastAsia="ja-JP"/>
              </w:rPr>
            </w:pPr>
            <w:r w:rsidRPr="0050431F">
              <w:rPr>
                <w:lang w:eastAsia="ja-JP"/>
              </w:rPr>
              <w:t>NOTE</w:t>
            </w:r>
            <w:r w:rsidRPr="0050431F">
              <w:rPr>
                <w:lang w:eastAsia="zh-CN"/>
              </w:rPr>
              <w:t xml:space="preserve"> 3</w:t>
            </w:r>
            <w:r w:rsidRPr="0050431F">
              <w:rPr>
                <w:lang w:eastAsia="ja-JP"/>
              </w:rPr>
              <w:t>:</w:t>
            </w:r>
            <w:r w:rsidR="002B1E27">
              <w:rPr>
                <w:lang w:eastAsia="ja-JP"/>
              </w:rPr>
              <w:tab/>
            </w:r>
            <w:r w:rsidRPr="0050431F">
              <w:rPr>
                <w:lang w:eastAsia="ja-JP"/>
              </w:rPr>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14:paraId="0EA25656" w14:textId="77777777" w:rsidR="002F6EF4" w:rsidRPr="0050431F" w:rsidRDefault="002F6EF4" w:rsidP="002F6EF4">
            <w:pPr>
              <w:pStyle w:val="TAN"/>
              <w:rPr>
                <w:lang w:eastAsia="zh-CN"/>
              </w:rPr>
            </w:pPr>
            <w:r w:rsidRPr="0050431F">
              <w:rPr>
                <w:lang w:eastAsia="ja-JP"/>
              </w:rPr>
              <w:t>NOTE</w:t>
            </w:r>
            <w:r w:rsidRPr="0050431F">
              <w:rPr>
                <w:lang w:eastAsia="zh-CN"/>
              </w:rPr>
              <w:t xml:space="preserve"> 4</w:t>
            </w:r>
            <w:r w:rsidRPr="0050431F">
              <w:rPr>
                <w:lang w:eastAsia="ja-JP"/>
              </w:rPr>
              <w:t>:</w:t>
            </w:r>
            <w:r w:rsidRPr="0050431F">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EE25D14" w14:textId="77777777" w:rsidR="0050417E" w:rsidRPr="0050431F" w:rsidRDefault="0050417E" w:rsidP="00483387">
      <w:pPr>
        <w:keepNext/>
        <w:rPr>
          <w:rFonts w:cs="v5.0.0"/>
        </w:rPr>
      </w:pPr>
    </w:p>
    <w:p w14:paraId="0D19A4BB"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2</w:t>
      </w:r>
      <w:r w:rsidRPr="0050431F">
        <w:t>: Medium Range BS operating band unwanted emission mask (UEM) for BC1</w:t>
      </w:r>
      <w:r w:rsidRPr="0050431F">
        <w:rPr>
          <w:lang w:eastAsia="zh-CN"/>
        </w:rPr>
        <w:t xml:space="preserve"> for bands </w:t>
      </w:r>
      <w:r w:rsidRPr="0050431F">
        <w:t xml:space="preserve">≤ </w:t>
      </w:r>
      <w:r w:rsidRPr="0050431F">
        <w:rPr>
          <w:lang w:eastAsia="zh-CN"/>
        </w:rPr>
        <w:t>3GHz</w:t>
      </w:r>
      <w:r w:rsidRPr="0050431F">
        <w:t xml:space="preserv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407801E0" w14:textId="77777777">
        <w:trPr>
          <w:cantSplit/>
          <w:jc w:val="center"/>
        </w:trPr>
        <w:tc>
          <w:tcPr>
            <w:tcW w:w="2127" w:type="dxa"/>
          </w:tcPr>
          <w:p w14:paraId="2BD152F5"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18683D40"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2027539"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6357F5A7"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AE019F1" w14:textId="77777777">
        <w:trPr>
          <w:cantSplit/>
          <w:jc w:val="center"/>
        </w:trPr>
        <w:tc>
          <w:tcPr>
            <w:tcW w:w="2127" w:type="dxa"/>
          </w:tcPr>
          <w:p w14:paraId="56ECD207"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564246B6"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479F8ABC" w14:textId="77777777" w:rsidR="007B22E8" w:rsidRPr="0050431F" w:rsidRDefault="00A76576" w:rsidP="00C61AC8">
            <w:pPr>
              <w:pStyle w:val="TAC"/>
              <w:rPr>
                <w:rFonts w:cs="Arial"/>
                <w:lang w:eastAsia="en-US"/>
              </w:rPr>
            </w:pPr>
            <w:r w:rsidRPr="0050431F">
              <w:rPr>
                <w:rFonts w:cs="v5.0.0"/>
                <w:position w:val="-28"/>
                <w:lang w:eastAsia="ja-JP"/>
              </w:rPr>
              <w:object w:dxaOrig="4360" w:dyaOrig="680" w14:anchorId="2AD52AB9">
                <v:shape id="_x0000_i1038" type="#_x0000_t75" style="width:154.5pt;height:27.7pt" o:ole="">
                  <v:imagedata r:id="rId34" o:title=""/>
                </v:shape>
                <o:OLEObject Type="Embed" ProgID="Equation.3" ShapeID="_x0000_i1038" DrawAspect="Content" ObjectID="_1703173056" r:id="rId35"/>
              </w:object>
            </w:r>
          </w:p>
        </w:tc>
        <w:tc>
          <w:tcPr>
            <w:tcW w:w="1430" w:type="dxa"/>
          </w:tcPr>
          <w:p w14:paraId="4E9A273C"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2B361D0" w14:textId="77777777">
        <w:trPr>
          <w:cantSplit/>
          <w:jc w:val="center"/>
        </w:trPr>
        <w:tc>
          <w:tcPr>
            <w:tcW w:w="2127" w:type="dxa"/>
          </w:tcPr>
          <w:p w14:paraId="524FF0AA"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5FD099D9"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60AB0FD8" w14:textId="77777777" w:rsidR="007B22E8" w:rsidRPr="0050431F" w:rsidRDefault="00A76576" w:rsidP="00C61AC8">
            <w:pPr>
              <w:pStyle w:val="TAC"/>
              <w:rPr>
                <w:rFonts w:cs="Arial"/>
                <w:lang w:eastAsia="en-US"/>
              </w:rPr>
            </w:pPr>
            <w:r w:rsidRPr="0050431F">
              <w:rPr>
                <w:rFonts w:cs="v5.0.0"/>
                <w:position w:val="-28"/>
                <w:lang w:eastAsia="ja-JP"/>
              </w:rPr>
              <w:object w:dxaOrig="4400" w:dyaOrig="680" w14:anchorId="4ED4C5E9">
                <v:shape id="_x0000_i1039" type="#_x0000_t75" style="width:155.65pt;height:27.7pt" o:ole="">
                  <v:imagedata r:id="rId36" o:title=""/>
                </v:shape>
                <o:OLEObject Type="Embed" ProgID="Equation.3" ShapeID="_x0000_i1039" DrawAspect="Content" ObjectID="_1703173057" r:id="rId37"/>
              </w:object>
            </w:r>
          </w:p>
        </w:tc>
        <w:tc>
          <w:tcPr>
            <w:tcW w:w="1430" w:type="dxa"/>
          </w:tcPr>
          <w:p w14:paraId="1D8BAE88"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A33F958" w14:textId="77777777">
        <w:trPr>
          <w:cantSplit/>
          <w:jc w:val="center"/>
        </w:trPr>
        <w:tc>
          <w:tcPr>
            <w:tcW w:w="2127" w:type="dxa"/>
          </w:tcPr>
          <w:p w14:paraId="06BC2A34"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7BABC4DC"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07AC2011"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6</w:t>
            </w:r>
            <w:r w:rsidR="007B22E8" w:rsidRPr="0050431F">
              <w:rPr>
                <w:rFonts w:cs="Arial"/>
                <w:lang w:eastAsia="zh-CN"/>
              </w:rPr>
              <w:t>3.5</w:t>
            </w:r>
            <w:r w:rsidR="007B22E8" w:rsidRPr="0050431F">
              <w:rPr>
                <w:rFonts w:cs="Arial"/>
                <w:lang w:eastAsia="en-US"/>
              </w:rPr>
              <w:t xml:space="preserve"> dB</w:t>
            </w:r>
          </w:p>
        </w:tc>
        <w:tc>
          <w:tcPr>
            <w:tcW w:w="1430" w:type="dxa"/>
          </w:tcPr>
          <w:p w14:paraId="7156CE44"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B3D1A76" w14:textId="77777777">
        <w:trPr>
          <w:cantSplit/>
          <w:jc w:val="center"/>
        </w:trPr>
        <w:tc>
          <w:tcPr>
            <w:tcW w:w="2127" w:type="dxa"/>
          </w:tcPr>
          <w:p w14:paraId="26F17B83"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2.6 MHz</w:t>
            </w:r>
          </w:p>
        </w:tc>
        <w:tc>
          <w:tcPr>
            <w:tcW w:w="2976" w:type="dxa"/>
          </w:tcPr>
          <w:p w14:paraId="191C2290"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3.1 MHz</w:t>
            </w:r>
          </w:p>
        </w:tc>
        <w:tc>
          <w:tcPr>
            <w:tcW w:w="3455" w:type="dxa"/>
          </w:tcPr>
          <w:p w14:paraId="6766BD36"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0.5</w:t>
            </w:r>
            <w:r w:rsidR="007B22E8" w:rsidRPr="0050431F">
              <w:rPr>
                <w:rFonts w:cs="Arial"/>
                <w:lang w:eastAsia="en-US"/>
              </w:rPr>
              <w:t xml:space="preserve"> dB</w:t>
            </w:r>
          </w:p>
        </w:tc>
        <w:tc>
          <w:tcPr>
            <w:tcW w:w="1430" w:type="dxa"/>
          </w:tcPr>
          <w:p w14:paraId="6B75A4B8"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1752DA34" w14:textId="77777777">
        <w:trPr>
          <w:cantSplit/>
          <w:jc w:val="center"/>
        </w:trPr>
        <w:tc>
          <w:tcPr>
            <w:tcW w:w="2127" w:type="dxa"/>
          </w:tcPr>
          <w:p w14:paraId="122CDED6" w14:textId="77777777" w:rsidR="007B22E8" w:rsidRPr="0050431F" w:rsidRDefault="007B22E8" w:rsidP="00C61AC8">
            <w:pPr>
              <w:pStyle w:val="TAC"/>
              <w:rPr>
                <w:rFonts w:cs="Arial"/>
                <w:lang w:eastAsia="en-US"/>
              </w:rPr>
            </w:pPr>
            <w:r w:rsidRPr="0050431F">
              <w:rPr>
                <w:rFonts w:cs="Arial"/>
                <w:lang w:eastAsia="en-US"/>
              </w:rPr>
              <w:t xml:space="preserve">2.6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5E6D7389" w14:textId="77777777" w:rsidR="007B22E8" w:rsidRPr="0050431F" w:rsidRDefault="007B22E8" w:rsidP="00C61AC8">
            <w:pPr>
              <w:pStyle w:val="TAC"/>
              <w:rPr>
                <w:rFonts w:cs="Arial"/>
                <w:lang w:eastAsia="en-US"/>
              </w:rPr>
            </w:pPr>
            <w:r w:rsidRPr="0050431F">
              <w:rPr>
                <w:rFonts w:cs="Arial"/>
                <w:lang w:eastAsia="en-US"/>
              </w:rPr>
              <w:t xml:space="preserve">3.1 MHz </w:t>
            </w:r>
            <w:r w:rsidRPr="0050431F">
              <w:rPr>
                <w:rFonts w:cs="Arial"/>
                <w:lang w:eastAsia="en-US"/>
              </w:rPr>
              <w:sym w:font="Symbol" w:char="F0A3"/>
            </w:r>
            <w:r w:rsidRPr="0050431F">
              <w:rPr>
                <w:rFonts w:cs="Arial"/>
                <w:lang w:eastAsia="en-US"/>
              </w:rPr>
              <w:t xml:space="preserve"> f_offset &lt; 5.5 MHz</w:t>
            </w:r>
          </w:p>
        </w:tc>
        <w:tc>
          <w:tcPr>
            <w:tcW w:w="3455" w:type="dxa"/>
          </w:tcPr>
          <w:p w14:paraId="27F626AA" w14:textId="77777777" w:rsidR="007B22E8" w:rsidRPr="00552333" w:rsidRDefault="007B22E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0.5</w:t>
            </w:r>
            <w:r w:rsidRPr="00552333">
              <w:rPr>
                <w:rFonts w:cs="Arial"/>
                <w:lang w:val="sv-FI" w:eastAsia="en-US"/>
              </w:rPr>
              <w:t xml:space="preserve"> dB, -1</w:t>
            </w:r>
            <w:r w:rsidRPr="00552333">
              <w:rPr>
                <w:rFonts w:cs="Arial"/>
                <w:lang w:val="sv-FI" w:eastAsia="zh-CN"/>
              </w:rPr>
              <w:t>3.5</w:t>
            </w:r>
            <w:r w:rsidRPr="00552333">
              <w:rPr>
                <w:rFonts w:cs="Arial"/>
                <w:lang w:val="sv-FI" w:eastAsia="en-US"/>
              </w:rPr>
              <w:t>dBm)</w:t>
            </w:r>
          </w:p>
        </w:tc>
        <w:tc>
          <w:tcPr>
            <w:tcW w:w="1430" w:type="dxa"/>
          </w:tcPr>
          <w:p w14:paraId="2935FDB5" w14:textId="77777777" w:rsidR="007B22E8" w:rsidRPr="0050431F" w:rsidRDefault="007B22E8" w:rsidP="00C61AC8">
            <w:pPr>
              <w:pStyle w:val="TAC"/>
              <w:rPr>
                <w:rFonts w:cs="Arial"/>
                <w:lang w:eastAsia="en-US"/>
              </w:rPr>
            </w:pPr>
            <w:r w:rsidRPr="0050431F">
              <w:rPr>
                <w:rFonts w:cs="Arial"/>
                <w:lang w:eastAsia="en-US"/>
              </w:rPr>
              <w:t>1 MHz</w:t>
            </w:r>
          </w:p>
        </w:tc>
      </w:tr>
      <w:tr w:rsidR="007B22E8" w:rsidRPr="0050431F" w14:paraId="42121647" w14:textId="77777777">
        <w:trPr>
          <w:cantSplit/>
          <w:jc w:val="center"/>
        </w:trPr>
        <w:tc>
          <w:tcPr>
            <w:tcW w:w="2127" w:type="dxa"/>
          </w:tcPr>
          <w:p w14:paraId="6089C160"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zh-CN"/>
              </w:rPr>
              <w:t xml:space="preserve"> 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vertAlign w:val="subscript"/>
                <w:lang w:val="sv-FI" w:eastAsia="zh-CN"/>
              </w:rPr>
              <w:t xml:space="preserve">, </w:t>
            </w:r>
            <w:r w:rsidRPr="00552333">
              <w:rPr>
                <w:rFonts w:cs="Arial"/>
                <w:lang w:val="sv-FI" w:eastAsia="zh-CN"/>
              </w:rPr>
              <w:t>10MHz)</w:t>
            </w:r>
          </w:p>
        </w:tc>
        <w:tc>
          <w:tcPr>
            <w:tcW w:w="2976" w:type="dxa"/>
          </w:tcPr>
          <w:p w14:paraId="1FCC5A77" w14:textId="77777777" w:rsidR="007B22E8" w:rsidRPr="00552333" w:rsidRDefault="007B22E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 (</w:t>
            </w:r>
            <w:r w:rsidRPr="00552333">
              <w:rPr>
                <w:rFonts w:cs="Arial"/>
                <w:lang w:val="sv-FI" w:eastAsia="en-US"/>
              </w:rPr>
              <w:t>f_offset</w:t>
            </w:r>
            <w:r w:rsidRPr="00552333">
              <w:rPr>
                <w:rFonts w:cs="Arial"/>
                <w:vertAlign w:val="subscript"/>
                <w:lang w:val="sv-FI" w:eastAsia="en-US"/>
              </w:rPr>
              <w:t>max</w:t>
            </w:r>
            <w:r w:rsidRPr="00552333">
              <w:rPr>
                <w:rFonts w:cs="Arial"/>
                <w:lang w:val="sv-FI" w:eastAsia="en-US"/>
              </w:rPr>
              <w:t>, 10.5 MHz</w:t>
            </w:r>
            <w:r w:rsidRPr="00552333">
              <w:rPr>
                <w:rFonts w:cs="Arial"/>
                <w:lang w:val="sv-FI" w:eastAsia="zh-CN"/>
              </w:rPr>
              <w:t>)</w:t>
            </w:r>
          </w:p>
        </w:tc>
        <w:tc>
          <w:tcPr>
            <w:tcW w:w="3455" w:type="dxa"/>
          </w:tcPr>
          <w:p w14:paraId="7DB751DB"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4.5</w:t>
            </w:r>
            <w:r w:rsidR="007B22E8" w:rsidRPr="0050431F">
              <w:rPr>
                <w:rFonts w:cs="Arial"/>
                <w:lang w:eastAsia="en-US"/>
              </w:rPr>
              <w:t xml:space="preserve"> dB</w:t>
            </w:r>
          </w:p>
        </w:tc>
        <w:tc>
          <w:tcPr>
            <w:tcW w:w="1430" w:type="dxa"/>
          </w:tcPr>
          <w:p w14:paraId="7CCC3B76"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7588ACC4" w14:textId="77777777">
        <w:trPr>
          <w:cantSplit/>
          <w:jc w:val="center"/>
        </w:trPr>
        <w:tc>
          <w:tcPr>
            <w:tcW w:w="2127" w:type="dxa"/>
          </w:tcPr>
          <w:p w14:paraId="4AED77BC"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3174E40"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021B6C2" w14:textId="77777777" w:rsidR="007B22E8" w:rsidRPr="0050431F" w:rsidRDefault="00203EFD" w:rsidP="00C61AC8">
            <w:pPr>
              <w:pStyle w:val="TAC"/>
              <w:rPr>
                <w:rFonts w:cs="Arial"/>
                <w:lang w:eastAsia="zh-CN"/>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7B22E8" w:rsidRPr="0050431F">
              <w:rPr>
                <w:rFonts w:cs="Arial"/>
                <w:lang w:eastAsia="zh-CN"/>
              </w:rPr>
              <w:t xml:space="preserve">-56dB </w:t>
            </w:r>
            <w:r w:rsidR="007B22E8" w:rsidRPr="0050431F">
              <w:rPr>
                <w:rFonts w:cs="Arial"/>
                <w:lang w:eastAsia="en-US"/>
              </w:rPr>
              <w:t xml:space="preserve">(Note </w:t>
            </w:r>
            <w:r w:rsidR="002F6EF4" w:rsidRPr="0050431F">
              <w:rPr>
                <w:rFonts w:cs="Arial"/>
                <w:lang w:eastAsia="zh-CN"/>
              </w:rPr>
              <w:t>7</w:t>
            </w:r>
            <w:r w:rsidR="007B22E8" w:rsidRPr="0050431F">
              <w:rPr>
                <w:rFonts w:cs="Arial"/>
                <w:lang w:eastAsia="en-US"/>
              </w:rPr>
              <w:t>)</w:t>
            </w:r>
          </w:p>
        </w:tc>
        <w:tc>
          <w:tcPr>
            <w:tcW w:w="1430" w:type="dxa"/>
          </w:tcPr>
          <w:p w14:paraId="286CEB39" w14:textId="77777777" w:rsidR="007B22E8" w:rsidRPr="0050431F" w:rsidRDefault="007B22E8" w:rsidP="00C61AC8">
            <w:pPr>
              <w:pStyle w:val="TAC"/>
              <w:rPr>
                <w:rFonts w:cs="Arial"/>
                <w:lang w:eastAsia="zh-CN"/>
              </w:rPr>
            </w:pPr>
            <w:r w:rsidRPr="0050431F">
              <w:rPr>
                <w:rFonts w:cs="Arial"/>
                <w:lang w:eastAsia="zh-CN"/>
              </w:rPr>
              <w:t>1MHz</w:t>
            </w:r>
          </w:p>
        </w:tc>
      </w:tr>
      <w:tr w:rsidR="007B22E8" w:rsidRPr="0050431F" w14:paraId="01385A72" w14:textId="77777777">
        <w:trPr>
          <w:cantSplit/>
          <w:jc w:val="center"/>
        </w:trPr>
        <w:tc>
          <w:tcPr>
            <w:tcW w:w="9988" w:type="dxa"/>
            <w:gridSpan w:val="4"/>
          </w:tcPr>
          <w:p w14:paraId="1758D93C"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w:t>
            </w:r>
            <w:r w:rsidR="00A76576" w:rsidRPr="0050431F">
              <w:rPr>
                <w:rFonts w:cs="Arial"/>
                <w:lang w:eastAsia="en-US"/>
              </w:rPr>
              <w:t xml:space="preserve"> </w:t>
            </w:r>
            <w:r w:rsidR="003E5A0B" w:rsidRPr="0050431F">
              <w:rPr>
                <w:rFonts w:cs="Arial"/>
                <w:lang w:eastAsia="en-US"/>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en-US"/>
              </w:rPr>
              <w:t xml:space="preserve"> – 56 dB)</w:t>
            </w:r>
            <w:r w:rsidR="007B22E8" w:rsidRPr="0050431F">
              <w:rPr>
                <w:rFonts w:cs="Arial"/>
                <w:lang w:eastAsia="en-US"/>
              </w:rPr>
              <w:t>/MHz.</w:t>
            </w:r>
          </w:p>
          <w:p w14:paraId="46929A5A"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69F28288" w14:textId="77777777" w:rsidR="007B22E8" w:rsidRPr="0050431F" w:rsidRDefault="007B22E8" w:rsidP="007B22E8">
      <w:pPr>
        <w:rPr>
          <w:lang w:eastAsia="zh-CN"/>
        </w:rPr>
      </w:pPr>
    </w:p>
    <w:p w14:paraId="17868150"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2a</w:t>
      </w:r>
      <w:r w:rsidRPr="0050431F">
        <w:t>: Medium Range BS operating band unwanted emission mask (UEM) for BC1</w:t>
      </w:r>
      <w:r w:rsidRPr="0050431F">
        <w:rPr>
          <w:lang w:eastAsia="zh-CN"/>
        </w:rPr>
        <w:t xml:space="preserve"> for bands &gt;</w:t>
      </w:r>
      <w:r w:rsidRPr="0050431F">
        <w:t xml:space="preserve"> </w:t>
      </w:r>
      <w:r w:rsidRPr="0050431F">
        <w:rPr>
          <w:lang w:eastAsia="zh-CN"/>
        </w:rPr>
        <w:t>3GHz</w:t>
      </w:r>
      <w:r w:rsidRPr="0050431F">
        <w:t xml:space="preserv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11338FBA" w14:textId="77777777">
        <w:trPr>
          <w:cantSplit/>
          <w:jc w:val="center"/>
        </w:trPr>
        <w:tc>
          <w:tcPr>
            <w:tcW w:w="2127" w:type="dxa"/>
          </w:tcPr>
          <w:p w14:paraId="1E1B9A34"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3F782F3"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696777BF"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4169C190"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6396D5B3" w14:textId="77777777">
        <w:trPr>
          <w:cantSplit/>
          <w:jc w:val="center"/>
        </w:trPr>
        <w:tc>
          <w:tcPr>
            <w:tcW w:w="2127" w:type="dxa"/>
          </w:tcPr>
          <w:p w14:paraId="021D80F4"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40E8D4D3"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3F3987BC" w14:textId="77777777" w:rsidR="007B22E8" w:rsidRPr="0050431F" w:rsidRDefault="00A76576" w:rsidP="00C61AC8">
            <w:pPr>
              <w:pStyle w:val="TAC"/>
              <w:rPr>
                <w:rFonts w:cs="Arial"/>
                <w:lang w:eastAsia="en-US"/>
              </w:rPr>
            </w:pPr>
            <w:r w:rsidRPr="0050431F">
              <w:rPr>
                <w:rFonts w:cs="v5.0.0"/>
                <w:position w:val="-28"/>
                <w:lang w:eastAsia="ja-JP"/>
              </w:rPr>
              <w:object w:dxaOrig="4380" w:dyaOrig="680" w14:anchorId="53B95927">
                <v:shape id="_x0000_i1040" type="#_x0000_t75" style="width:154.5pt;height:27.7pt" o:ole="">
                  <v:imagedata r:id="rId38" o:title=""/>
                </v:shape>
                <o:OLEObject Type="Embed" ProgID="Equation.3" ShapeID="_x0000_i1040" DrawAspect="Content" ObjectID="_1703173058" r:id="rId39"/>
              </w:object>
            </w:r>
          </w:p>
        </w:tc>
        <w:tc>
          <w:tcPr>
            <w:tcW w:w="1430" w:type="dxa"/>
          </w:tcPr>
          <w:p w14:paraId="1D19030D"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492407A0" w14:textId="77777777">
        <w:trPr>
          <w:cantSplit/>
          <w:jc w:val="center"/>
        </w:trPr>
        <w:tc>
          <w:tcPr>
            <w:tcW w:w="2127" w:type="dxa"/>
          </w:tcPr>
          <w:p w14:paraId="2C9114E9"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54DC032A"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177237E7" w14:textId="77777777" w:rsidR="007B22E8" w:rsidRPr="0050431F" w:rsidRDefault="00A76576" w:rsidP="00C61AC8">
            <w:pPr>
              <w:pStyle w:val="TAC"/>
              <w:rPr>
                <w:rFonts w:cs="Arial"/>
                <w:lang w:eastAsia="en-US"/>
              </w:rPr>
            </w:pPr>
            <w:r w:rsidRPr="0050431F">
              <w:rPr>
                <w:rFonts w:cs="v5.0.0"/>
                <w:position w:val="-28"/>
                <w:lang w:eastAsia="ja-JP"/>
              </w:rPr>
              <w:object w:dxaOrig="4400" w:dyaOrig="680" w14:anchorId="089E2163">
                <v:shape id="_x0000_i1041" type="#_x0000_t75" style="width:155.65pt;height:27.7pt" o:ole="">
                  <v:imagedata r:id="rId40" o:title=""/>
                </v:shape>
                <o:OLEObject Type="Embed" ProgID="Equation.3" ShapeID="_x0000_i1041" DrawAspect="Content" ObjectID="_1703173059" r:id="rId41"/>
              </w:object>
            </w:r>
          </w:p>
        </w:tc>
        <w:tc>
          <w:tcPr>
            <w:tcW w:w="1430" w:type="dxa"/>
          </w:tcPr>
          <w:p w14:paraId="13D76400"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8ECFEC4" w14:textId="77777777">
        <w:trPr>
          <w:cantSplit/>
          <w:jc w:val="center"/>
        </w:trPr>
        <w:tc>
          <w:tcPr>
            <w:tcW w:w="2127" w:type="dxa"/>
          </w:tcPr>
          <w:p w14:paraId="064564BD"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2F365172"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51DF5163"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6</w:t>
            </w:r>
            <w:r w:rsidR="007B22E8" w:rsidRPr="0050431F">
              <w:rPr>
                <w:rFonts w:cs="Arial"/>
                <w:lang w:eastAsia="zh-CN"/>
              </w:rPr>
              <w:t>3.2</w:t>
            </w:r>
            <w:r w:rsidR="007B22E8" w:rsidRPr="0050431F">
              <w:rPr>
                <w:rFonts w:cs="Arial"/>
                <w:lang w:eastAsia="en-US"/>
              </w:rPr>
              <w:t xml:space="preserve"> dB</w:t>
            </w:r>
          </w:p>
        </w:tc>
        <w:tc>
          <w:tcPr>
            <w:tcW w:w="1430" w:type="dxa"/>
          </w:tcPr>
          <w:p w14:paraId="7F422E09"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0459DBE4" w14:textId="77777777">
        <w:trPr>
          <w:cantSplit/>
          <w:jc w:val="center"/>
        </w:trPr>
        <w:tc>
          <w:tcPr>
            <w:tcW w:w="2127" w:type="dxa"/>
          </w:tcPr>
          <w:p w14:paraId="26F66378"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2.6 MHz</w:t>
            </w:r>
          </w:p>
        </w:tc>
        <w:tc>
          <w:tcPr>
            <w:tcW w:w="2976" w:type="dxa"/>
          </w:tcPr>
          <w:p w14:paraId="5552CA4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3.1 MHz</w:t>
            </w:r>
          </w:p>
        </w:tc>
        <w:tc>
          <w:tcPr>
            <w:tcW w:w="3455" w:type="dxa"/>
          </w:tcPr>
          <w:p w14:paraId="642633BF"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0.2</w:t>
            </w:r>
            <w:r w:rsidR="007B22E8" w:rsidRPr="0050431F">
              <w:rPr>
                <w:rFonts w:cs="Arial"/>
                <w:lang w:eastAsia="en-US"/>
              </w:rPr>
              <w:t xml:space="preserve"> dB</w:t>
            </w:r>
          </w:p>
        </w:tc>
        <w:tc>
          <w:tcPr>
            <w:tcW w:w="1430" w:type="dxa"/>
          </w:tcPr>
          <w:p w14:paraId="289C0433"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4ABF62C" w14:textId="77777777">
        <w:trPr>
          <w:cantSplit/>
          <w:jc w:val="center"/>
        </w:trPr>
        <w:tc>
          <w:tcPr>
            <w:tcW w:w="2127" w:type="dxa"/>
          </w:tcPr>
          <w:p w14:paraId="0655789F" w14:textId="77777777" w:rsidR="007B22E8" w:rsidRPr="0050431F" w:rsidRDefault="007B22E8" w:rsidP="00C61AC8">
            <w:pPr>
              <w:pStyle w:val="TAC"/>
              <w:rPr>
                <w:rFonts w:cs="Arial"/>
                <w:lang w:eastAsia="en-US"/>
              </w:rPr>
            </w:pPr>
            <w:r w:rsidRPr="0050431F">
              <w:rPr>
                <w:rFonts w:cs="Arial"/>
                <w:lang w:eastAsia="en-US"/>
              </w:rPr>
              <w:t xml:space="preserve">2.6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1801277B" w14:textId="77777777" w:rsidR="007B22E8" w:rsidRPr="0050431F" w:rsidRDefault="007B22E8" w:rsidP="00C61AC8">
            <w:pPr>
              <w:pStyle w:val="TAC"/>
              <w:rPr>
                <w:rFonts w:cs="Arial"/>
                <w:lang w:eastAsia="en-US"/>
              </w:rPr>
            </w:pPr>
            <w:r w:rsidRPr="0050431F">
              <w:rPr>
                <w:rFonts w:cs="Arial"/>
                <w:lang w:eastAsia="en-US"/>
              </w:rPr>
              <w:t xml:space="preserve">3.1 MHz </w:t>
            </w:r>
            <w:r w:rsidRPr="0050431F">
              <w:rPr>
                <w:rFonts w:cs="Arial"/>
                <w:lang w:eastAsia="en-US"/>
              </w:rPr>
              <w:sym w:font="Symbol" w:char="F0A3"/>
            </w:r>
            <w:r w:rsidRPr="0050431F">
              <w:rPr>
                <w:rFonts w:cs="Arial"/>
                <w:lang w:eastAsia="en-US"/>
              </w:rPr>
              <w:t xml:space="preserve"> f_offset &lt; 5.5 MHz</w:t>
            </w:r>
          </w:p>
        </w:tc>
        <w:tc>
          <w:tcPr>
            <w:tcW w:w="3455" w:type="dxa"/>
          </w:tcPr>
          <w:p w14:paraId="7F546A9A" w14:textId="77777777" w:rsidR="007B22E8" w:rsidRPr="00552333" w:rsidRDefault="007B22E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0.2</w:t>
            </w:r>
            <w:r w:rsidRPr="00552333">
              <w:rPr>
                <w:rFonts w:cs="Arial"/>
                <w:lang w:val="sv-FI" w:eastAsia="en-US"/>
              </w:rPr>
              <w:t xml:space="preserve"> dB, -1</w:t>
            </w:r>
            <w:r w:rsidRPr="00552333">
              <w:rPr>
                <w:rFonts w:cs="Arial"/>
                <w:lang w:val="sv-FI" w:eastAsia="zh-CN"/>
              </w:rPr>
              <w:t>3.2</w:t>
            </w:r>
            <w:r w:rsidRPr="00552333">
              <w:rPr>
                <w:rFonts w:cs="Arial"/>
                <w:lang w:val="sv-FI" w:eastAsia="en-US"/>
              </w:rPr>
              <w:t>dBm)</w:t>
            </w:r>
          </w:p>
        </w:tc>
        <w:tc>
          <w:tcPr>
            <w:tcW w:w="1430" w:type="dxa"/>
          </w:tcPr>
          <w:p w14:paraId="648A9CBD" w14:textId="77777777" w:rsidR="007B22E8" w:rsidRPr="0050431F" w:rsidRDefault="007B22E8" w:rsidP="00C61AC8">
            <w:pPr>
              <w:pStyle w:val="TAC"/>
              <w:rPr>
                <w:rFonts w:cs="Arial"/>
                <w:lang w:eastAsia="en-US"/>
              </w:rPr>
            </w:pPr>
            <w:r w:rsidRPr="0050431F">
              <w:rPr>
                <w:rFonts w:cs="Arial"/>
                <w:lang w:eastAsia="en-US"/>
              </w:rPr>
              <w:t>1 MHz</w:t>
            </w:r>
          </w:p>
        </w:tc>
      </w:tr>
      <w:tr w:rsidR="007B22E8" w:rsidRPr="0050431F" w14:paraId="78A0E274" w14:textId="77777777">
        <w:trPr>
          <w:cantSplit/>
          <w:jc w:val="center"/>
        </w:trPr>
        <w:tc>
          <w:tcPr>
            <w:tcW w:w="2127" w:type="dxa"/>
          </w:tcPr>
          <w:p w14:paraId="440FC4F5"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 10MHz)</w:t>
            </w:r>
          </w:p>
        </w:tc>
        <w:tc>
          <w:tcPr>
            <w:tcW w:w="2976" w:type="dxa"/>
          </w:tcPr>
          <w:p w14:paraId="2C03D614" w14:textId="77777777" w:rsidR="007B22E8" w:rsidRPr="00552333" w:rsidRDefault="007B22E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en-US"/>
              </w:rPr>
              <w:t xml:space="preserve"> </w:t>
            </w:r>
            <w:r w:rsidRPr="00552333">
              <w:rPr>
                <w:rFonts w:cs="Arial"/>
                <w:lang w:val="sv-FI" w:eastAsia="zh-CN"/>
              </w:rPr>
              <w:t>,10.5MHz)</w:t>
            </w:r>
          </w:p>
        </w:tc>
        <w:tc>
          <w:tcPr>
            <w:tcW w:w="3455" w:type="dxa"/>
          </w:tcPr>
          <w:p w14:paraId="2A388666"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4.2</w:t>
            </w:r>
            <w:r w:rsidR="007B22E8" w:rsidRPr="0050431F">
              <w:rPr>
                <w:rFonts w:cs="Arial"/>
                <w:lang w:eastAsia="en-US"/>
              </w:rPr>
              <w:t xml:space="preserve"> dB</w:t>
            </w:r>
          </w:p>
        </w:tc>
        <w:tc>
          <w:tcPr>
            <w:tcW w:w="1430" w:type="dxa"/>
          </w:tcPr>
          <w:p w14:paraId="5588B552"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485A95F9" w14:textId="77777777">
        <w:trPr>
          <w:cantSplit/>
          <w:jc w:val="center"/>
        </w:trPr>
        <w:tc>
          <w:tcPr>
            <w:tcW w:w="2127" w:type="dxa"/>
          </w:tcPr>
          <w:p w14:paraId="4F1C69E9"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017ED88"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10044BD"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7B22E8" w:rsidRPr="0050431F">
              <w:rPr>
                <w:rFonts w:cs="Arial"/>
                <w:lang w:eastAsia="zh-CN"/>
              </w:rPr>
              <w:t xml:space="preserve">-56dB </w:t>
            </w:r>
            <w:r w:rsidR="007B22E8" w:rsidRPr="0050431F">
              <w:rPr>
                <w:rFonts w:cs="Arial"/>
                <w:lang w:eastAsia="en-US"/>
              </w:rPr>
              <w:t xml:space="preserve">(Note </w:t>
            </w:r>
            <w:r w:rsidR="002F6EF4" w:rsidRPr="0050431F">
              <w:rPr>
                <w:rFonts w:cs="Arial"/>
                <w:lang w:eastAsia="zh-CN"/>
              </w:rPr>
              <w:t>7</w:t>
            </w:r>
            <w:r w:rsidR="007B22E8" w:rsidRPr="0050431F">
              <w:rPr>
                <w:rFonts w:cs="Arial"/>
                <w:lang w:eastAsia="en-US"/>
              </w:rPr>
              <w:t>)</w:t>
            </w:r>
          </w:p>
        </w:tc>
        <w:tc>
          <w:tcPr>
            <w:tcW w:w="1430" w:type="dxa"/>
          </w:tcPr>
          <w:p w14:paraId="0259C155" w14:textId="77777777" w:rsidR="007B22E8" w:rsidRPr="0050431F" w:rsidRDefault="007B22E8" w:rsidP="00C61AC8">
            <w:pPr>
              <w:pStyle w:val="TAC"/>
              <w:rPr>
                <w:rFonts w:cs="Arial"/>
                <w:lang w:eastAsia="en-US"/>
              </w:rPr>
            </w:pPr>
            <w:r w:rsidRPr="0050431F">
              <w:rPr>
                <w:rFonts w:cs="Arial"/>
                <w:lang w:eastAsia="zh-CN"/>
              </w:rPr>
              <w:t>1MHz</w:t>
            </w:r>
          </w:p>
        </w:tc>
      </w:tr>
      <w:tr w:rsidR="007B22E8" w:rsidRPr="0050431F" w14:paraId="5B71938D" w14:textId="77777777">
        <w:trPr>
          <w:cantSplit/>
          <w:jc w:val="center"/>
        </w:trPr>
        <w:tc>
          <w:tcPr>
            <w:tcW w:w="9988" w:type="dxa"/>
            <w:gridSpan w:val="4"/>
          </w:tcPr>
          <w:p w14:paraId="56384A5B"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w:t>
            </w:r>
            <w:r w:rsidR="00A76576" w:rsidRPr="0050431F">
              <w:rPr>
                <w:rFonts w:cs="Arial"/>
                <w:lang w:eastAsia="en-US"/>
              </w:rPr>
              <w:t xml:space="preserve"> </w:t>
            </w:r>
            <w:r w:rsidR="003E5A0B" w:rsidRPr="0050431F">
              <w:rPr>
                <w:rFonts w:cs="Arial"/>
                <w:lang w:eastAsia="zh-CN"/>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zh-CN"/>
              </w:rPr>
              <w:t xml:space="preserve"> – 56 dB)</w:t>
            </w:r>
            <w:r w:rsidR="007B22E8" w:rsidRPr="0050431F">
              <w:rPr>
                <w:rFonts w:cs="Arial"/>
                <w:lang w:eastAsia="en-US"/>
              </w:rPr>
              <w:t>/MHz.</w:t>
            </w:r>
          </w:p>
          <w:p w14:paraId="48896EEF"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2F366210" w14:textId="77777777" w:rsidR="007B22E8" w:rsidRPr="0050431F" w:rsidRDefault="007B22E8" w:rsidP="007B22E8">
      <w:pPr>
        <w:keepNext/>
        <w:rPr>
          <w:rFonts w:cs="v5.0.0"/>
          <w:lang w:eastAsia="zh-CN"/>
        </w:rPr>
      </w:pPr>
    </w:p>
    <w:p w14:paraId="545CD17C"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3</w:t>
      </w:r>
      <w:r w:rsidRPr="0050431F">
        <w:t>: Medium Range BS operating band unwanted emission mask (UEM) for BC1</w:t>
      </w:r>
      <w:r w:rsidRPr="0050431F">
        <w:rPr>
          <w:lang w:eastAsia="zh-CN"/>
        </w:rPr>
        <w:t xml:space="preserve"> for bands</w:t>
      </w:r>
      <w:r w:rsidRPr="0050431F">
        <w:t xml:space="preserve">≤ </w:t>
      </w:r>
      <w:r w:rsidRPr="0050431F">
        <w:rPr>
          <w:lang w:eastAsia="zh-CN"/>
        </w:rPr>
        <w:t>3GHz</w:t>
      </w:r>
      <w:r w:rsidRPr="0050431F">
        <w:t xml:space="preserv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2A1F9BCF" w14:textId="77777777">
        <w:trPr>
          <w:cantSplit/>
          <w:jc w:val="center"/>
        </w:trPr>
        <w:tc>
          <w:tcPr>
            <w:tcW w:w="2127" w:type="dxa"/>
          </w:tcPr>
          <w:p w14:paraId="07DD5B71"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5209A5E9"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572ECDC2"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39987DD1"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49D2FAB" w14:textId="77777777">
        <w:trPr>
          <w:cantSplit/>
          <w:jc w:val="center"/>
        </w:trPr>
        <w:tc>
          <w:tcPr>
            <w:tcW w:w="2127" w:type="dxa"/>
          </w:tcPr>
          <w:p w14:paraId="19A928B9"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098BF07E"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5895B67D" w14:textId="77777777" w:rsidR="007B22E8" w:rsidRPr="0050431F" w:rsidRDefault="007B22E8" w:rsidP="00C61AC8">
            <w:pPr>
              <w:pStyle w:val="TAC"/>
              <w:rPr>
                <w:rFonts w:cs="Arial"/>
                <w:lang w:eastAsia="en-US"/>
              </w:rPr>
            </w:pPr>
            <w:r w:rsidRPr="0050431F">
              <w:rPr>
                <w:rFonts w:cs="Arial"/>
                <w:position w:val="-28"/>
                <w:lang w:eastAsia="en-US"/>
              </w:rPr>
              <w:object w:dxaOrig="3680" w:dyaOrig="680" w14:anchorId="35737BE0">
                <v:shape id="_x0000_i1042" type="#_x0000_t75" style="width:166.7pt;height:30.45pt" o:ole="">
                  <v:imagedata r:id="rId42" o:title=""/>
                </v:shape>
                <o:OLEObject Type="Embed" ProgID="Equation.DSMT4" ShapeID="_x0000_i1042" DrawAspect="Content" ObjectID="_1703173060" r:id="rId43"/>
              </w:object>
            </w:r>
          </w:p>
        </w:tc>
        <w:tc>
          <w:tcPr>
            <w:tcW w:w="1430" w:type="dxa"/>
          </w:tcPr>
          <w:p w14:paraId="0286B367"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4ECEB5A" w14:textId="77777777">
        <w:trPr>
          <w:cantSplit/>
          <w:jc w:val="center"/>
        </w:trPr>
        <w:tc>
          <w:tcPr>
            <w:tcW w:w="2127" w:type="dxa"/>
          </w:tcPr>
          <w:p w14:paraId="1D3A5DE9"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331733F"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7B1F3101" w14:textId="77777777" w:rsidR="007B22E8" w:rsidRPr="0050431F" w:rsidRDefault="007B22E8" w:rsidP="00C61AC8">
            <w:pPr>
              <w:pStyle w:val="TAC"/>
              <w:rPr>
                <w:rFonts w:cs="Arial"/>
                <w:lang w:eastAsia="en-US"/>
              </w:rPr>
            </w:pPr>
            <w:r w:rsidRPr="0050431F">
              <w:rPr>
                <w:rFonts w:cs="Arial"/>
                <w:position w:val="-28"/>
                <w:lang w:eastAsia="en-US"/>
              </w:rPr>
              <w:object w:dxaOrig="3820" w:dyaOrig="680" w14:anchorId="2A6420F6">
                <v:shape id="_x0000_i1043" type="#_x0000_t75" style="width:156.75pt;height:28.25pt" o:ole="" fillcolor="window">
                  <v:imagedata r:id="rId44" o:title=""/>
                </v:shape>
                <o:OLEObject Type="Embed" ProgID="Equation.DSMT4" ShapeID="_x0000_i1043" DrawAspect="Content" ObjectID="_1703173061" r:id="rId45"/>
              </w:object>
            </w:r>
          </w:p>
        </w:tc>
        <w:tc>
          <w:tcPr>
            <w:tcW w:w="1430" w:type="dxa"/>
          </w:tcPr>
          <w:p w14:paraId="76A7F848"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FFD4852" w14:textId="77777777">
        <w:trPr>
          <w:cantSplit/>
          <w:jc w:val="center"/>
        </w:trPr>
        <w:tc>
          <w:tcPr>
            <w:tcW w:w="2127" w:type="dxa"/>
          </w:tcPr>
          <w:p w14:paraId="300DA5A7"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1698B5DC"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7B85899E" w14:textId="77777777" w:rsidR="007B22E8" w:rsidRPr="0050431F" w:rsidRDefault="007B22E8" w:rsidP="00C61AC8">
            <w:pPr>
              <w:pStyle w:val="TAC"/>
              <w:rPr>
                <w:rFonts w:cs="Arial"/>
                <w:lang w:eastAsia="en-US"/>
              </w:rPr>
            </w:pPr>
            <w:r w:rsidRPr="0050431F">
              <w:rPr>
                <w:rFonts w:cs="Arial"/>
                <w:lang w:eastAsia="en-US"/>
              </w:rPr>
              <w:t>-3</w:t>
            </w:r>
            <w:r w:rsidRPr="0050431F">
              <w:rPr>
                <w:rFonts w:cs="Arial"/>
                <w:lang w:eastAsia="zh-CN"/>
              </w:rPr>
              <w:t>2.5</w:t>
            </w:r>
            <w:r w:rsidRPr="0050431F">
              <w:rPr>
                <w:rFonts w:cs="Arial"/>
                <w:lang w:eastAsia="en-US"/>
              </w:rPr>
              <w:t xml:space="preserve"> dBm</w:t>
            </w:r>
          </w:p>
        </w:tc>
        <w:tc>
          <w:tcPr>
            <w:tcW w:w="1430" w:type="dxa"/>
          </w:tcPr>
          <w:p w14:paraId="4CFD644A"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0B36FBC9" w14:textId="77777777">
        <w:trPr>
          <w:cantSplit/>
          <w:jc w:val="center"/>
        </w:trPr>
        <w:tc>
          <w:tcPr>
            <w:tcW w:w="2127" w:type="dxa"/>
          </w:tcPr>
          <w:p w14:paraId="22CC38AC"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0FA6F1E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129A24F3" w14:textId="77777777" w:rsidR="007B22E8" w:rsidRPr="0050431F" w:rsidRDefault="007B22E8" w:rsidP="00C61AC8">
            <w:pPr>
              <w:pStyle w:val="TAC"/>
              <w:rPr>
                <w:rFonts w:cs="Arial"/>
                <w:lang w:eastAsia="en-US"/>
              </w:rPr>
            </w:pPr>
            <w:r w:rsidRPr="0050431F">
              <w:rPr>
                <w:rFonts w:cs="Arial"/>
                <w:lang w:eastAsia="en-US"/>
              </w:rPr>
              <w:t>-19.5 dBm</w:t>
            </w:r>
          </w:p>
        </w:tc>
        <w:tc>
          <w:tcPr>
            <w:tcW w:w="1430" w:type="dxa"/>
          </w:tcPr>
          <w:p w14:paraId="3E883A72"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5A38DD03" w14:textId="77777777">
        <w:trPr>
          <w:cantSplit/>
          <w:jc w:val="center"/>
        </w:trPr>
        <w:tc>
          <w:tcPr>
            <w:tcW w:w="2127" w:type="dxa"/>
          </w:tcPr>
          <w:p w14:paraId="576615BA"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025C53E5" w14:textId="77777777" w:rsidR="007B22E8" w:rsidRPr="00552333" w:rsidRDefault="007B22E8" w:rsidP="00C61AC8">
            <w:pPr>
              <w:pStyle w:val="TAC"/>
              <w:rPr>
                <w:rFonts w:cs="Arial"/>
                <w:lang w:val="sv-FI" w:eastAsia="en-US"/>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r w:rsidRPr="00552333">
              <w:rPr>
                <w:rFonts w:cs="Arial"/>
                <w:lang w:val="sv-FI" w:eastAsia="en-US"/>
              </w:rPr>
              <w:t xml:space="preserve"> </w:t>
            </w:r>
          </w:p>
        </w:tc>
        <w:tc>
          <w:tcPr>
            <w:tcW w:w="3455" w:type="dxa"/>
          </w:tcPr>
          <w:p w14:paraId="2B0B2B12" w14:textId="77777777" w:rsidR="007B22E8" w:rsidRPr="0050431F" w:rsidRDefault="007B22E8" w:rsidP="00C61AC8">
            <w:pPr>
              <w:pStyle w:val="TAC"/>
              <w:rPr>
                <w:rFonts w:cs="Arial"/>
                <w:lang w:eastAsia="en-US"/>
              </w:rPr>
            </w:pPr>
            <w:r w:rsidRPr="0050431F">
              <w:rPr>
                <w:rFonts w:cs="Arial"/>
                <w:lang w:eastAsia="en-US"/>
              </w:rPr>
              <w:t>-2</w:t>
            </w:r>
            <w:r w:rsidRPr="0050431F">
              <w:rPr>
                <w:rFonts w:cs="Arial"/>
                <w:lang w:eastAsia="zh-CN"/>
              </w:rPr>
              <w:t>3.</w:t>
            </w:r>
            <w:r w:rsidRPr="0050431F">
              <w:rPr>
                <w:rFonts w:cs="Arial"/>
                <w:lang w:eastAsia="en-US"/>
              </w:rPr>
              <w:t>5 dBm</w:t>
            </w:r>
          </w:p>
        </w:tc>
        <w:tc>
          <w:tcPr>
            <w:tcW w:w="1430" w:type="dxa"/>
          </w:tcPr>
          <w:p w14:paraId="668011D4"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06F95C54" w14:textId="77777777">
        <w:trPr>
          <w:cantSplit/>
          <w:jc w:val="center"/>
        </w:trPr>
        <w:tc>
          <w:tcPr>
            <w:tcW w:w="2127" w:type="dxa"/>
          </w:tcPr>
          <w:p w14:paraId="5283A49D"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F4F03CA"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35510D50" w14:textId="77777777" w:rsidR="007B22E8" w:rsidRPr="0050431F" w:rsidRDefault="007B22E8" w:rsidP="00C61AC8">
            <w:pPr>
              <w:pStyle w:val="TAC"/>
              <w:rPr>
                <w:rFonts w:cs="Arial"/>
                <w:lang w:eastAsia="zh-CN"/>
              </w:rPr>
            </w:pPr>
            <w:r w:rsidRPr="0050431F">
              <w:rPr>
                <w:rFonts w:cs="Arial"/>
                <w:lang w:eastAsia="zh-CN"/>
              </w:rPr>
              <w:t xml:space="preserve">-25 dBm </w:t>
            </w:r>
            <w:r w:rsidRPr="0050431F">
              <w:rPr>
                <w:rFonts w:cs="Arial"/>
                <w:lang w:eastAsia="en-US"/>
              </w:rPr>
              <w:t xml:space="preserve">(Note </w:t>
            </w:r>
            <w:r w:rsidR="002F6EF4" w:rsidRPr="0050431F">
              <w:rPr>
                <w:rFonts w:cs="Arial"/>
                <w:lang w:eastAsia="en-US"/>
              </w:rPr>
              <w:t>7</w:t>
            </w:r>
            <w:r w:rsidRPr="0050431F">
              <w:rPr>
                <w:rFonts w:cs="Arial"/>
                <w:lang w:eastAsia="en-US"/>
              </w:rPr>
              <w:t>)</w:t>
            </w:r>
          </w:p>
        </w:tc>
        <w:tc>
          <w:tcPr>
            <w:tcW w:w="1430" w:type="dxa"/>
          </w:tcPr>
          <w:p w14:paraId="017880FF" w14:textId="77777777" w:rsidR="007B22E8" w:rsidRPr="0050431F" w:rsidRDefault="007B22E8" w:rsidP="00C61AC8">
            <w:pPr>
              <w:pStyle w:val="TAC"/>
              <w:rPr>
                <w:rFonts w:cs="Arial"/>
                <w:lang w:eastAsia="zh-CN"/>
              </w:rPr>
            </w:pPr>
            <w:r w:rsidRPr="0050431F">
              <w:rPr>
                <w:rFonts w:cs="Arial"/>
                <w:lang w:eastAsia="zh-CN"/>
              </w:rPr>
              <w:t>1MHz</w:t>
            </w:r>
          </w:p>
        </w:tc>
      </w:tr>
      <w:tr w:rsidR="007B22E8" w:rsidRPr="0050431F" w14:paraId="48B98D01" w14:textId="77777777">
        <w:trPr>
          <w:cantSplit/>
          <w:jc w:val="center"/>
        </w:trPr>
        <w:tc>
          <w:tcPr>
            <w:tcW w:w="9988" w:type="dxa"/>
            <w:gridSpan w:val="4"/>
          </w:tcPr>
          <w:p w14:paraId="2757C402"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For MSR BS supporting non-contiguous spectrum operation</w:t>
            </w:r>
            <w:r w:rsidR="000D549F" w:rsidRPr="0050431F">
              <w:rPr>
                <w:rFonts w:cs="Arial"/>
                <w:lang w:eastAsia="zh-CN"/>
              </w:rPr>
              <w:t xml:space="preserve"> within any operating band</w:t>
            </w:r>
            <w:r w:rsidR="007B22E8" w:rsidRPr="0050431F">
              <w:rPr>
                <w:rFonts w:cs="Arial"/>
                <w:lang w:eastAsia="en-US"/>
              </w:rPr>
              <w:t xml:space="preserv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w:t>
            </w:r>
            <w:r w:rsidR="007B22E8" w:rsidRPr="0050431F">
              <w:rPr>
                <w:rFonts w:cs="Arial"/>
                <w:lang w:eastAsia="zh-CN"/>
              </w:rPr>
              <w:t xml:space="preserve"> </w:t>
            </w:r>
            <w:r w:rsidR="007B22E8" w:rsidRPr="0050431F">
              <w:rPr>
                <w:rFonts w:cs="Arial"/>
                <w:lang w:eastAsia="en-US"/>
              </w:rPr>
              <w:t xml:space="preserve">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25</w:t>
            </w:r>
            <w:r w:rsidR="007B22E8" w:rsidRPr="0050431F">
              <w:rPr>
                <w:rFonts w:cs="Arial"/>
                <w:lang w:eastAsia="en-US"/>
              </w:rPr>
              <w:t>dBm/MHz.</w:t>
            </w:r>
          </w:p>
          <w:p w14:paraId="6D073643"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11634DBC" w14:textId="77777777" w:rsidR="007B22E8" w:rsidRPr="0050431F" w:rsidRDefault="007B22E8" w:rsidP="007B22E8">
      <w:pPr>
        <w:keepNext/>
        <w:rPr>
          <w:rFonts w:cs="v5.0.0"/>
          <w:lang w:eastAsia="zh-CN"/>
        </w:rPr>
      </w:pPr>
    </w:p>
    <w:p w14:paraId="29A9EE21"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3a</w:t>
      </w:r>
      <w:r w:rsidRPr="0050431F">
        <w:t>: Medium Range BS operating band unwanted emission mask (UEM) for BC1</w:t>
      </w:r>
      <w:r w:rsidRPr="0050431F">
        <w:rPr>
          <w:lang w:eastAsia="zh-CN"/>
        </w:rPr>
        <w:t xml:space="preserve"> for bands&gt;</w:t>
      </w:r>
      <w:r w:rsidRPr="0050431F">
        <w:t xml:space="preserve"> </w:t>
      </w:r>
      <w:r w:rsidRPr="0050431F">
        <w:rPr>
          <w:lang w:eastAsia="zh-CN"/>
        </w:rPr>
        <w:t>3GHz</w:t>
      </w:r>
      <w:r w:rsidRPr="0050431F">
        <w:t xml:space="preserv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3DC45C94" w14:textId="77777777">
        <w:trPr>
          <w:cantSplit/>
          <w:jc w:val="center"/>
        </w:trPr>
        <w:tc>
          <w:tcPr>
            <w:tcW w:w="2127" w:type="dxa"/>
          </w:tcPr>
          <w:p w14:paraId="772130BE"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4F57D12C"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7007167"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670B7640"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36B71C88" w14:textId="77777777">
        <w:trPr>
          <w:cantSplit/>
          <w:jc w:val="center"/>
        </w:trPr>
        <w:tc>
          <w:tcPr>
            <w:tcW w:w="2127" w:type="dxa"/>
          </w:tcPr>
          <w:p w14:paraId="31205FC0"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42061541"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7E6A238B" w14:textId="77777777" w:rsidR="007B22E8" w:rsidRPr="0050431F" w:rsidRDefault="007B22E8" w:rsidP="00C61AC8">
            <w:pPr>
              <w:pStyle w:val="TAC"/>
              <w:rPr>
                <w:rFonts w:cs="Arial"/>
                <w:lang w:eastAsia="en-US"/>
              </w:rPr>
            </w:pPr>
            <w:r w:rsidRPr="0050431F">
              <w:rPr>
                <w:rFonts w:cs="Arial"/>
                <w:position w:val="-28"/>
                <w:lang w:eastAsia="en-US"/>
              </w:rPr>
              <w:object w:dxaOrig="3700" w:dyaOrig="680" w14:anchorId="5E513603">
                <v:shape id="_x0000_i1044" type="#_x0000_t75" style="width:167.25pt;height:30.45pt" o:ole="">
                  <v:imagedata r:id="rId46" o:title=""/>
                </v:shape>
                <o:OLEObject Type="Embed" ProgID="Equation.DSMT4" ShapeID="_x0000_i1044" DrawAspect="Content" ObjectID="_1703173062" r:id="rId47"/>
              </w:object>
            </w:r>
          </w:p>
        </w:tc>
        <w:tc>
          <w:tcPr>
            <w:tcW w:w="1430" w:type="dxa"/>
          </w:tcPr>
          <w:p w14:paraId="48E28FE5"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48636848" w14:textId="77777777">
        <w:trPr>
          <w:cantSplit/>
          <w:jc w:val="center"/>
        </w:trPr>
        <w:tc>
          <w:tcPr>
            <w:tcW w:w="2127" w:type="dxa"/>
          </w:tcPr>
          <w:p w14:paraId="29CE6D2B"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F3EC357"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55D8CDB3" w14:textId="77777777" w:rsidR="007B22E8" w:rsidRPr="0050431F" w:rsidRDefault="007B22E8" w:rsidP="00C61AC8">
            <w:pPr>
              <w:pStyle w:val="TAC"/>
              <w:rPr>
                <w:rFonts w:cs="Arial"/>
                <w:lang w:eastAsia="en-US"/>
              </w:rPr>
            </w:pPr>
            <w:r w:rsidRPr="0050431F">
              <w:rPr>
                <w:rFonts w:cs="Arial"/>
                <w:position w:val="-28"/>
                <w:lang w:eastAsia="en-US"/>
              </w:rPr>
              <w:object w:dxaOrig="3840" w:dyaOrig="680" w14:anchorId="6C91F737">
                <v:shape id="_x0000_i1045" type="#_x0000_t75" style="width:157.85pt;height:28.25pt" o:ole="" fillcolor="window">
                  <v:imagedata r:id="rId48" o:title=""/>
                </v:shape>
                <o:OLEObject Type="Embed" ProgID="Equation.DSMT4" ShapeID="_x0000_i1045" DrawAspect="Content" ObjectID="_1703173063" r:id="rId49"/>
              </w:object>
            </w:r>
          </w:p>
        </w:tc>
        <w:tc>
          <w:tcPr>
            <w:tcW w:w="1430" w:type="dxa"/>
          </w:tcPr>
          <w:p w14:paraId="795837D9"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93EEEBC" w14:textId="77777777">
        <w:trPr>
          <w:cantSplit/>
          <w:jc w:val="center"/>
        </w:trPr>
        <w:tc>
          <w:tcPr>
            <w:tcW w:w="2127" w:type="dxa"/>
          </w:tcPr>
          <w:p w14:paraId="28A47417"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48065957"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69E4748" w14:textId="77777777" w:rsidR="007B22E8" w:rsidRPr="0050431F" w:rsidRDefault="007B22E8" w:rsidP="00C61AC8">
            <w:pPr>
              <w:pStyle w:val="TAC"/>
              <w:rPr>
                <w:rFonts w:cs="Arial"/>
                <w:lang w:eastAsia="en-US"/>
              </w:rPr>
            </w:pPr>
            <w:r w:rsidRPr="0050431F">
              <w:rPr>
                <w:rFonts w:cs="Arial"/>
                <w:lang w:eastAsia="en-US"/>
              </w:rPr>
              <w:t>-3</w:t>
            </w:r>
            <w:r w:rsidRPr="0050431F">
              <w:rPr>
                <w:rFonts w:cs="Arial"/>
                <w:lang w:eastAsia="zh-CN"/>
              </w:rPr>
              <w:t>2.2</w:t>
            </w:r>
            <w:r w:rsidRPr="0050431F">
              <w:rPr>
                <w:rFonts w:cs="Arial"/>
                <w:lang w:eastAsia="en-US"/>
              </w:rPr>
              <w:t xml:space="preserve"> dBm</w:t>
            </w:r>
          </w:p>
        </w:tc>
        <w:tc>
          <w:tcPr>
            <w:tcW w:w="1430" w:type="dxa"/>
          </w:tcPr>
          <w:p w14:paraId="7121657A"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4A6468E" w14:textId="77777777">
        <w:trPr>
          <w:cantSplit/>
          <w:jc w:val="center"/>
        </w:trPr>
        <w:tc>
          <w:tcPr>
            <w:tcW w:w="2127" w:type="dxa"/>
          </w:tcPr>
          <w:p w14:paraId="6E596E0C"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77DFB4B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5C24180F" w14:textId="77777777" w:rsidR="007B22E8" w:rsidRPr="0050431F" w:rsidRDefault="007B22E8" w:rsidP="00C61AC8">
            <w:pPr>
              <w:pStyle w:val="TAC"/>
              <w:rPr>
                <w:rFonts w:cs="Arial"/>
                <w:lang w:eastAsia="en-US"/>
              </w:rPr>
            </w:pPr>
            <w:r w:rsidRPr="0050431F">
              <w:rPr>
                <w:rFonts w:cs="Arial"/>
                <w:lang w:eastAsia="en-US"/>
              </w:rPr>
              <w:t>-19.</w:t>
            </w:r>
            <w:r w:rsidRPr="0050431F">
              <w:rPr>
                <w:rFonts w:cs="Arial"/>
                <w:lang w:eastAsia="zh-CN"/>
              </w:rPr>
              <w:t>2</w:t>
            </w:r>
            <w:r w:rsidRPr="0050431F">
              <w:rPr>
                <w:rFonts w:cs="Arial"/>
                <w:lang w:eastAsia="en-US"/>
              </w:rPr>
              <w:t xml:space="preserve"> dBm</w:t>
            </w:r>
          </w:p>
        </w:tc>
        <w:tc>
          <w:tcPr>
            <w:tcW w:w="1430" w:type="dxa"/>
          </w:tcPr>
          <w:p w14:paraId="6FBBD9FA"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5515921" w14:textId="77777777">
        <w:trPr>
          <w:cantSplit/>
          <w:jc w:val="center"/>
        </w:trPr>
        <w:tc>
          <w:tcPr>
            <w:tcW w:w="2127" w:type="dxa"/>
          </w:tcPr>
          <w:p w14:paraId="49ED7D71"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36F2394F" w14:textId="77777777" w:rsidR="007B22E8" w:rsidRPr="00552333" w:rsidRDefault="007B22E8" w:rsidP="00C61AC8">
            <w:pPr>
              <w:pStyle w:val="TAC"/>
              <w:rPr>
                <w:rFonts w:cs="Arial"/>
                <w:lang w:val="sv-FI" w:eastAsia="en-US"/>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r w:rsidRPr="00552333">
              <w:rPr>
                <w:rFonts w:cs="Arial"/>
                <w:lang w:val="sv-FI" w:eastAsia="en-US"/>
              </w:rPr>
              <w:t xml:space="preserve"> </w:t>
            </w:r>
          </w:p>
        </w:tc>
        <w:tc>
          <w:tcPr>
            <w:tcW w:w="3455" w:type="dxa"/>
          </w:tcPr>
          <w:p w14:paraId="058D5CB3" w14:textId="77777777" w:rsidR="007B22E8" w:rsidRPr="0050431F" w:rsidRDefault="007B22E8" w:rsidP="00C61AC8">
            <w:pPr>
              <w:pStyle w:val="TAC"/>
              <w:rPr>
                <w:rFonts w:cs="Arial"/>
                <w:lang w:eastAsia="en-US"/>
              </w:rPr>
            </w:pPr>
            <w:r w:rsidRPr="0050431F">
              <w:rPr>
                <w:rFonts w:cs="Arial"/>
                <w:lang w:eastAsia="en-US"/>
              </w:rPr>
              <w:t>-2</w:t>
            </w:r>
            <w:r w:rsidRPr="0050431F">
              <w:rPr>
                <w:rFonts w:cs="Arial"/>
                <w:lang w:eastAsia="zh-CN"/>
              </w:rPr>
              <w:t>3.2</w:t>
            </w:r>
            <w:r w:rsidRPr="0050431F">
              <w:rPr>
                <w:rFonts w:cs="Arial"/>
                <w:lang w:eastAsia="en-US"/>
              </w:rPr>
              <w:t xml:space="preserve"> dBm</w:t>
            </w:r>
          </w:p>
        </w:tc>
        <w:tc>
          <w:tcPr>
            <w:tcW w:w="1430" w:type="dxa"/>
          </w:tcPr>
          <w:p w14:paraId="1B2A0011"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6A562CD" w14:textId="77777777">
        <w:trPr>
          <w:cantSplit/>
          <w:jc w:val="center"/>
        </w:trPr>
        <w:tc>
          <w:tcPr>
            <w:tcW w:w="2127" w:type="dxa"/>
          </w:tcPr>
          <w:p w14:paraId="0CD50F5F"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64BB74D2"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67D76CE" w14:textId="77777777" w:rsidR="007B22E8" w:rsidRPr="0050431F" w:rsidRDefault="007B22E8" w:rsidP="00C61AC8">
            <w:pPr>
              <w:pStyle w:val="TAC"/>
              <w:rPr>
                <w:rFonts w:cs="Arial"/>
                <w:lang w:eastAsia="en-US"/>
              </w:rPr>
            </w:pPr>
            <w:r w:rsidRPr="0050431F">
              <w:rPr>
                <w:rFonts w:cs="Arial"/>
                <w:lang w:eastAsia="zh-CN"/>
              </w:rPr>
              <w:t xml:space="preserve">-25 dBm </w:t>
            </w:r>
            <w:r w:rsidRPr="0050431F">
              <w:rPr>
                <w:rFonts w:cs="Arial"/>
                <w:lang w:eastAsia="en-US"/>
              </w:rPr>
              <w:t xml:space="preserve">(Note </w:t>
            </w:r>
            <w:r w:rsidR="002F6EF4" w:rsidRPr="0050431F">
              <w:rPr>
                <w:rFonts w:cs="Arial"/>
                <w:lang w:eastAsia="zh-CN"/>
              </w:rPr>
              <w:t>7</w:t>
            </w:r>
            <w:r w:rsidRPr="0050431F">
              <w:rPr>
                <w:rFonts w:cs="Arial"/>
                <w:lang w:eastAsia="en-US"/>
              </w:rPr>
              <w:t>)</w:t>
            </w:r>
          </w:p>
        </w:tc>
        <w:tc>
          <w:tcPr>
            <w:tcW w:w="1430" w:type="dxa"/>
          </w:tcPr>
          <w:p w14:paraId="16438080" w14:textId="77777777" w:rsidR="007B22E8" w:rsidRPr="0050431F" w:rsidRDefault="007B22E8" w:rsidP="00C61AC8">
            <w:pPr>
              <w:pStyle w:val="TAC"/>
              <w:rPr>
                <w:rFonts w:cs="Arial"/>
                <w:lang w:eastAsia="en-US"/>
              </w:rPr>
            </w:pPr>
            <w:r w:rsidRPr="0050431F">
              <w:rPr>
                <w:rFonts w:cs="Arial"/>
                <w:lang w:eastAsia="zh-CN"/>
              </w:rPr>
              <w:t>1MHz</w:t>
            </w:r>
          </w:p>
        </w:tc>
      </w:tr>
      <w:tr w:rsidR="007B22E8" w:rsidRPr="0050431F" w14:paraId="3948E7B7" w14:textId="77777777">
        <w:trPr>
          <w:cantSplit/>
          <w:jc w:val="center"/>
        </w:trPr>
        <w:tc>
          <w:tcPr>
            <w:tcW w:w="9988" w:type="dxa"/>
            <w:gridSpan w:val="4"/>
          </w:tcPr>
          <w:p w14:paraId="01CC2413"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w:t>
            </w:r>
            <w:r w:rsidR="007B22E8" w:rsidRPr="0050431F">
              <w:rPr>
                <w:rFonts w:cs="Arial"/>
                <w:lang w:eastAsia="zh-CN"/>
              </w:rPr>
              <w:t xml:space="preserve"> </w:t>
            </w:r>
            <w:r w:rsidR="007B22E8" w:rsidRPr="0050431F">
              <w:rPr>
                <w:rFonts w:cs="Arial"/>
                <w:lang w:eastAsia="en-US"/>
              </w:rPr>
              <w:t xml:space="preserve">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25</w:t>
            </w:r>
            <w:r w:rsidR="007B22E8" w:rsidRPr="0050431F">
              <w:rPr>
                <w:rFonts w:cs="Arial"/>
                <w:lang w:eastAsia="en-US"/>
              </w:rPr>
              <w:t>dBm/MHz.</w:t>
            </w:r>
          </w:p>
          <w:p w14:paraId="0F9098F7"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3CEE39DD" w14:textId="77777777" w:rsidR="007B22E8" w:rsidRPr="0050431F" w:rsidRDefault="007B22E8" w:rsidP="007B22E8">
      <w:pPr>
        <w:keepNext/>
        <w:rPr>
          <w:rFonts w:cs="v5.0.0"/>
          <w:lang w:eastAsia="zh-CN"/>
        </w:rPr>
      </w:pPr>
    </w:p>
    <w:p w14:paraId="1A2E99B8" w14:textId="77777777" w:rsidR="007B22E8" w:rsidRPr="0050431F" w:rsidRDefault="007B22E8" w:rsidP="0041644E">
      <w:pPr>
        <w:pStyle w:val="TH"/>
        <w:rPr>
          <w:rFonts w:cs="v5.0.0"/>
          <w:lang w:eastAsia="zh-CN"/>
        </w:rPr>
      </w:pPr>
      <w:r w:rsidRPr="0050431F">
        <w:t>Table 6.6.2.</w:t>
      </w:r>
      <w:r w:rsidRPr="0050431F">
        <w:rPr>
          <w:lang w:eastAsia="zh-CN"/>
        </w:rPr>
        <w:t>5.</w:t>
      </w:r>
      <w:r w:rsidRPr="0050431F">
        <w:t>1-</w:t>
      </w:r>
      <w:r w:rsidRPr="0050431F">
        <w:rPr>
          <w:lang w:eastAsia="zh-CN"/>
        </w:rPr>
        <w:t>4</w:t>
      </w:r>
      <w:r w:rsidRPr="0050431F">
        <w:t xml:space="preserve">: </w:t>
      </w:r>
      <w:r w:rsidRPr="0050431F">
        <w:rPr>
          <w:lang w:eastAsia="zh-CN"/>
        </w:rPr>
        <w:t>Local Area o</w:t>
      </w:r>
      <w:r w:rsidRPr="0050431F">
        <w:t xml:space="preserve">perating band unwanted emission mask (UEM) for BC1 </w:t>
      </w:r>
      <w:r w:rsidRPr="0050431F">
        <w:rPr>
          <w:lang w:eastAsia="zh-CN"/>
        </w:rPr>
        <w:t xml:space="preserve">for bands </w:t>
      </w:r>
      <w:r w:rsidRPr="0050431F">
        <w:rPr>
          <w:rFonts w:cs="v5.0.0"/>
          <w:noProof/>
        </w:rPr>
        <w:sym w:font="Symbol" w:char="F0A3"/>
      </w:r>
      <w:r w:rsidRPr="0050431F">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12AD885F" w14:textId="77777777">
        <w:trPr>
          <w:cantSplit/>
          <w:jc w:val="center"/>
        </w:trPr>
        <w:tc>
          <w:tcPr>
            <w:tcW w:w="2127" w:type="dxa"/>
          </w:tcPr>
          <w:p w14:paraId="08CBF7CC" w14:textId="77777777" w:rsidR="007B22E8" w:rsidRPr="0050431F" w:rsidRDefault="007B22E8" w:rsidP="00C61AC8">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6" w:type="dxa"/>
          </w:tcPr>
          <w:p w14:paraId="13EDF952" w14:textId="77777777" w:rsidR="007B22E8" w:rsidRPr="0050431F" w:rsidRDefault="007B22E8" w:rsidP="00C61AC8">
            <w:pPr>
              <w:pStyle w:val="TAH"/>
              <w:rPr>
                <w:rFonts w:cs="v5.0.0"/>
                <w:lang w:eastAsia="en-US"/>
              </w:rPr>
            </w:pPr>
            <w:r w:rsidRPr="0050431F">
              <w:rPr>
                <w:rFonts w:cs="v5.0.0"/>
                <w:lang w:eastAsia="en-US"/>
              </w:rPr>
              <w:t>Frequency offset of measurement filter centre frequency, f_offset</w:t>
            </w:r>
          </w:p>
        </w:tc>
        <w:tc>
          <w:tcPr>
            <w:tcW w:w="3455" w:type="dxa"/>
          </w:tcPr>
          <w:p w14:paraId="2B8278B6" w14:textId="77777777" w:rsidR="007B22E8" w:rsidRPr="0050431F" w:rsidRDefault="00FB2C90" w:rsidP="00C61AC8">
            <w:pPr>
              <w:pStyle w:val="TAH"/>
              <w:rPr>
                <w:rFonts w:cs="v5.0.0"/>
                <w:lang w:eastAsia="zh-CN"/>
              </w:rPr>
            </w:pPr>
            <w:r w:rsidRPr="0050431F">
              <w:rPr>
                <w:rFonts w:cs="Arial"/>
                <w:lang w:eastAsia="en-US"/>
              </w:rPr>
              <w:t xml:space="preserve">Test </w:t>
            </w:r>
            <w:r w:rsidR="007B22E8" w:rsidRPr="0050431F">
              <w:rPr>
                <w:rFonts w:cs="v5.0.0"/>
                <w:lang w:eastAsia="en-US"/>
              </w:rPr>
              <w:t>requirement</w:t>
            </w:r>
            <w:r w:rsidR="007B22E8" w:rsidRPr="0050431F">
              <w:rPr>
                <w:rFonts w:cs="v5.0.0"/>
                <w:lang w:eastAsia="zh-CN"/>
              </w:rPr>
              <w:t xml:space="preserve"> (Note 1</w:t>
            </w:r>
            <w:r w:rsidR="000D549F" w:rsidRPr="0050431F">
              <w:rPr>
                <w:rFonts w:cs="v5.0.0"/>
                <w:lang w:eastAsia="zh-CN"/>
              </w:rPr>
              <w:t>, 2</w:t>
            </w:r>
            <w:r w:rsidR="007B22E8" w:rsidRPr="0050431F">
              <w:rPr>
                <w:rFonts w:cs="v5.0.0"/>
                <w:lang w:eastAsia="zh-CN"/>
              </w:rPr>
              <w:t>)</w:t>
            </w:r>
          </w:p>
          <w:p w14:paraId="475DA141" w14:textId="77777777" w:rsidR="007B22E8" w:rsidRPr="0050431F" w:rsidRDefault="007B22E8" w:rsidP="00C61AC8">
            <w:pPr>
              <w:pStyle w:val="TAH"/>
              <w:rPr>
                <w:rFonts w:cs="v5.0.0"/>
                <w:lang w:eastAsia="zh-CN"/>
              </w:rPr>
            </w:pPr>
          </w:p>
        </w:tc>
        <w:tc>
          <w:tcPr>
            <w:tcW w:w="1430" w:type="dxa"/>
          </w:tcPr>
          <w:p w14:paraId="6E000ADC" w14:textId="77777777" w:rsidR="007B22E8" w:rsidRPr="0050431F" w:rsidRDefault="007B22E8" w:rsidP="00C61AC8">
            <w:pPr>
              <w:pStyle w:val="TAH"/>
              <w:rPr>
                <w:rFonts w:cs="v5.0.0"/>
                <w:lang w:eastAsia="en-US"/>
              </w:rPr>
            </w:pPr>
            <w:r w:rsidRPr="0050431F">
              <w:rPr>
                <w:rFonts w:cs="v5.0.0"/>
                <w:lang w:eastAsia="en-US"/>
              </w:rPr>
              <w:t xml:space="preserve">Measurement bandwidth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D98E28B" w14:textId="77777777">
        <w:trPr>
          <w:cantSplit/>
          <w:jc w:val="center"/>
        </w:trPr>
        <w:tc>
          <w:tcPr>
            <w:tcW w:w="2127" w:type="dxa"/>
          </w:tcPr>
          <w:p w14:paraId="26554E19" w14:textId="77777777" w:rsidR="007B22E8" w:rsidRPr="0050431F" w:rsidRDefault="007B22E8" w:rsidP="00C61AC8">
            <w:pPr>
              <w:pStyle w:val="TAC"/>
              <w:rPr>
                <w:rFonts w:cs="v5.0.0"/>
                <w:lang w:eastAsia="en-US"/>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5 MHz</w:t>
            </w:r>
          </w:p>
        </w:tc>
        <w:tc>
          <w:tcPr>
            <w:tcW w:w="2976" w:type="dxa"/>
          </w:tcPr>
          <w:p w14:paraId="31A1E7A7" w14:textId="77777777" w:rsidR="007B22E8" w:rsidRPr="0050431F" w:rsidRDefault="007B22E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f_offset &lt; 5.05 MHz</w:t>
            </w:r>
          </w:p>
        </w:tc>
        <w:tc>
          <w:tcPr>
            <w:tcW w:w="3455" w:type="dxa"/>
            <w:vAlign w:val="center"/>
          </w:tcPr>
          <w:p w14:paraId="2B40D1F4" w14:textId="77777777" w:rsidR="007B22E8" w:rsidRPr="0050431F" w:rsidRDefault="007B22E8" w:rsidP="00C61AC8">
            <w:pPr>
              <w:pStyle w:val="TAC"/>
              <w:rPr>
                <w:rFonts w:cs="Arial"/>
                <w:lang w:eastAsia="en-US"/>
              </w:rPr>
            </w:pPr>
            <w:r w:rsidRPr="0050431F">
              <w:rPr>
                <w:rFonts w:cs="Arial"/>
                <w:position w:val="-28"/>
                <w:lang w:eastAsia="en-US"/>
              </w:rPr>
              <w:object w:dxaOrig="3600" w:dyaOrig="680" w14:anchorId="36C5E8ED">
                <v:shape id="_x0000_i1046" type="#_x0000_t75" style="width:162.3pt;height:30.45pt" o:ole="">
                  <v:imagedata r:id="rId50" o:title=""/>
                </v:shape>
                <o:OLEObject Type="Embed" ProgID="Equation.3" ShapeID="_x0000_i1046" DrawAspect="Content" ObjectID="_1703173064" r:id="rId51"/>
              </w:object>
            </w:r>
          </w:p>
        </w:tc>
        <w:tc>
          <w:tcPr>
            <w:tcW w:w="1430" w:type="dxa"/>
          </w:tcPr>
          <w:p w14:paraId="70C340C6"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35F2EBD4" w14:textId="77777777">
        <w:trPr>
          <w:cantSplit/>
          <w:jc w:val="center"/>
        </w:trPr>
        <w:tc>
          <w:tcPr>
            <w:tcW w:w="2127" w:type="dxa"/>
          </w:tcPr>
          <w:p w14:paraId="3D37B6A7" w14:textId="77777777" w:rsidR="007B22E8" w:rsidRPr="00552333" w:rsidRDefault="007B22E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6" w:type="dxa"/>
          </w:tcPr>
          <w:p w14:paraId="1D66FB70" w14:textId="77777777" w:rsidR="007B22E8" w:rsidRPr="00552333" w:rsidRDefault="007B22E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F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455" w:type="dxa"/>
          </w:tcPr>
          <w:p w14:paraId="12C8B834"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35.5</w:t>
            </w:r>
            <w:r w:rsidRPr="0050431F">
              <w:rPr>
                <w:rFonts w:cs="Arial"/>
                <w:lang w:eastAsia="en-US"/>
              </w:rPr>
              <w:t xml:space="preserve"> dBm</w:t>
            </w:r>
          </w:p>
        </w:tc>
        <w:tc>
          <w:tcPr>
            <w:tcW w:w="1430" w:type="dxa"/>
          </w:tcPr>
          <w:p w14:paraId="394F656D"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24DFB679" w14:textId="77777777">
        <w:trPr>
          <w:cantSplit/>
          <w:jc w:val="center"/>
        </w:trPr>
        <w:tc>
          <w:tcPr>
            <w:tcW w:w="2127" w:type="dxa"/>
          </w:tcPr>
          <w:p w14:paraId="434DE6B4" w14:textId="77777777" w:rsidR="007B22E8" w:rsidRPr="0050431F" w:rsidRDefault="007B22E8" w:rsidP="00C61AC8">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E985432" w14:textId="77777777" w:rsidR="007B22E8" w:rsidRPr="0050431F" w:rsidRDefault="007B22E8" w:rsidP="00C61AC8">
            <w:pPr>
              <w:pStyle w:val="TAC"/>
              <w:rPr>
                <w:rFonts w:cs="v5.0.0"/>
                <w:lang w:eastAsia="en-US"/>
              </w:rPr>
            </w:pPr>
            <w:r w:rsidRPr="0050431F">
              <w:rPr>
                <w:rFonts w:cs="v5.0.0"/>
                <w:lang w:eastAsia="en-US"/>
              </w:rPr>
              <w:t xml:space="preserve">10.05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54E2BC9B"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2F6EF4" w:rsidRPr="0050431F">
              <w:rPr>
                <w:rFonts w:cs="Arial"/>
                <w:lang w:eastAsia="zh-CN"/>
              </w:rPr>
              <w:t>7</w:t>
            </w:r>
            <w:r w:rsidRPr="0050431F">
              <w:rPr>
                <w:rFonts w:cs="Arial"/>
                <w:lang w:eastAsia="zh-CN"/>
              </w:rPr>
              <w:t>)</w:t>
            </w:r>
          </w:p>
        </w:tc>
        <w:tc>
          <w:tcPr>
            <w:tcW w:w="1430" w:type="dxa"/>
          </w:tcPr>
          <w:p w14:paraId="196A7A3A"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5740DC21" w14:textId="77777777">
        <w:trPr>
          <w:cantSplit/>
          <w:jc w:val="center"/>
        </w:trPr>
        <w:tc>
          <w:tcPr>
            <w:tcW w:w="9988" w:type="dxa"/>
            <w:gridSpan w:val="4"/>
          </w:tcPr>
          <w:p w14:paraId="35680AA9" w14:textId="77777777" w:rsidR="00A3178F" w:rsidRPr="0050431F" w:rsidRDefault="00C61AC8" w:rsidP="00A3178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is calculated as a cumulative sum of</w:t>
            </w:r>
            <w:r w:rsidR="000D549F" w:rsidRPr="0050431F">
              <w:rPr>
                <w:rFonts w:cs="Arial"/>
                <w:lang w:eastAsia="zh-CN"/>
              </w:rPr>
              <w:t xml:space="preserve"> contributions from</w:t>
            </w:r>
            <w:r w:rsidR="007B22E8" w:rsidRPr="0050431F">
              <w:rPr>
                <w:rFonts w:cs="Arial"/>
                <w:lang w:eastAsia="en-US"/>
              </w:rPr>
              <w:t xml:space="preserve"> adjacent </w:t>
            </w:r>
            <w:r w:rsidR="007B22E8" w:rsidRPr="0050431F">
              <w:rPr>
                <w:rFonts w:cs="v5.0.0"/>
                <w:lang w:eastAsia="en-US"/>
              </w:rPr>
              <w:t>sub blocks on each side of the sub block gap</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37</w:t>
            </w:r>
            <w:r w:rsidR="007B22E8" w:rsidRPr="0050431F">
              <w:rPr>
                <w:rFonts w:cs="Arial"/>
                <w:lang w:eastAsia="en-US"/>
              </w:rPr>
              <w:t>dBm/</w:t>
            </w:r>
            <w:r w:rsidR="003E5A0B" w:rsidRPr="0050431F">
              <w:rPr>
                <w:rFonts w:cs="Arial"/>
                <w:lang w:eastAsia="en-US"/>
              </w:rPr>
              <w:t>100 kHz</w:t>
            </w:r>
            <w:r w:rsidR="007B22E8" w:rsidRPr="0050431F">
              <w:rPr>
                <w:rFonts w:cs="Arial"/>
                <w:lang w:eastAsia="en-US"/>
              </w:rPr>
              <w:t>.</w:t>
            </w:r>
          </w:p>
          <w:p w14:paraId="736DD2E7" w14:textId="77777777" w:rsidR="007B22E8" w:rsidRPr="0050431F" w:rsidRDefault="00A3178F" w:rsidP="00A3178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6E49D3B3" w14:textId="77777777" w:rsidR="007B22E8" w:rsidRPr="0050431F" w:rsidRDefault="007B22E8" w:rsidP="00C61AC8">
      <w:pPr>
        <w:rPr>
          <w:lang w:eastAsia="zh-CN"/>
        </w:rPr>
      </w:pPr>
    </w:p>
    <w:p w14:paraId="214B6195" w14:textId="77777777" w:rsidR="007B22E8" w:rsidRPr="0050431F" w:rsidRDefault="007B22E8" w:rsidP="0041644E">
      <w:pPr>
        <w:pStyle w:val="TH"/>
        <w:rPr>
          <w:rFonts w:cs="v5.0.0"/>
          <w:lang w:eastAsia="zh-CN"/>
        </w:rPr>
      </w:pPr>
      <w:r w:rsidRPr="0050431F">
        <w:t>Table 6.6.2.</w:t>
      </w:r>
      <w:r w:rsidRPr="0050431F">
        <w:rPr>
          <w:lang w:eastAsia="zh-CN"/>
        </w:rPr>
        <w:t>5.</w:t>
      </w:r>
      <w:r w:rsidRPr="0050431F">
        <w:t>1-</w:t>
      </w:r>
      <w:r w:rsidRPr="0050431F">
        <w:rPr>
          <w:lang w:eastAsia="zh-CN"/>
        </w:rPr>
        <w:t>4a</w:t>
      </w:r>
      <w:r w:rsidRPr="0050431F">
        <w:t xml:space="preserve">: </w:t>
      </w:r>
      <w:r w:rsidRPr="0050431F">
        <w:rPr>
          <w:lang w:eastAsia="zh-CN"/>
        </w:rPr>
        <w:t>Local Area o</w:t>
      </w:r>
      <w:r w:rsidRPr="0050431F">
        <w:t xml:space="preserve">perating band unwanted emission mask (UEM) for BC1 </w:t>
      </w:r>
      <w:r w:rsidRPr="0050431F">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274A7B01" w14:textId="77777777">
        <w:trPr>
          <w:cantSplit/>
          <w:jc w:val="center"/>
        </w:trPr>
        <w:tc>
          <w:tcPr>
            <w:tcW w:w="2127" w:type="dxa"/>
          </w:tcPr>
          <w:p w14:paraId="63EB45CD" w14:textId="77777777" w:rsidR="007B22E8" w:rsidRPr="0050431F" w:rsidRDefault="007B22E8" w:rsidP="00C61AC8">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6" w:type="dxa"/>
          </w:tcPr>
          <w:p w14:paraId="53E1BDE9" w14:textId="77777777" w:rsidR="007B22E8" w:rsidRPr="0050431F" w:rsidRDefault="007B22E8" w:rsidP="00C61AC8">
            <w:pPr>
              <w:pStyle w:val="TAH"/>
              <w:rPr>
                <w:rFonts w:cs="v5.0.0"/>
                <w:lang w:eastAsia="en-US"/>
              </w:rPr>
            </w:pPr>
            <w:r w:rsidRPr="0050431F">
              <w:rPr>
                <w:rFonts w:cs="v5.0.0"/>
                <w:lang w:eastAsia="en-US"/>
              </w:rPr>
              <w:t>Frequency offset of measurement filter centre frequency, f_offset</w:t>
            </w:r>
          </w:p>
        </w:tc>
        <w:tc>
          <w:tcPr>
            <w:tcW w:w="3455" w:type="dxa"/>
          </w:tcPr>
          <w:p w14:paraId="163F77D4" w14:textId="77777777" w:rsidR="007B22E8" w:rsidRPr="0050431F" w:rsidRDefault="00FB2C90" w:rsidP="00C61AC8">
            <w:pPr>
              <w:pStyle w:val="TAH"/>
              <w:rPr>
                <w:rFonts w:cs="v5.0.0"/>
                <w:lang w:eastAsia="zh-CN"/>
              </w:rPr>
            </w:pPr>
            <w:r w:rsidRPr="0050431F">
              <w:rPr>
                <w:rFonts w:cs="Arial"/>
                <w:lang w:eastAsia="en-US"/>
              </w:rPr>
              <w:t xml:space="preserve">Test </w:t>
            </w:r>
            <w:r w:rsidR="007B22E8" w:rsidRPr="0050431F">
              <w:rPr>
                <w:rFonts w:cs="v5.0.0"/>
                <w:lang w:eastAsia="en-US"/>
              </w:rPr>
              <w:t>requirement</w:t>
            </w:r>
            <w:r w:rsidR="007B22E8" w:rsidRPr="0050431F">
              <w:rPr>
                <w:rFonts w:cs="v5.0.0"/>
                <w:lang w:eastAsia="zh-CN"/>
              </w:rPr>
              <w:t xml:space="preserve"> (Note 1</w:t>
            </w:r>
            <w:r w:rsidR="00A3178F" w:rsidRPr="0050431F">
              <w:rPr>
                <w:rFonts w:cs="v5.0.0"/>
                <w:lang w:eastAsia="zh-CN"/>
              </w:rPr>
              <w:t>, 2</w:t>
            </w:r>
          </w:p>
          <w:p w14:paraId="1BE4ADE0" w14:textId="77777777" w:rsidR="007B22E8" w:rsidRPr="0050431F" w:rsidRDefault="007B22E8" w:rsidP="00C61AC8">
            <w:pPr>
              <w:pStyle w:val="TAH"/>
              <w:rPr>
                <w:rFonts w:cs="v5.0.0"/>
                <w:lang w:eastAsia="zh-CN"/>
              </w:rPr>
            </w:pPr>
          </w:p>
        </w:tc>
        <w:tc>
          <w:tcPr>
            <w:tcW w:w="1430" w:type="dxa"/>
          </w:tcPr>
          <w:p w14:paraId="2EEF2425" w14:textId="77777777" w:rsidR="007B22E8" w:rsidRPr="0050431F" w:rsidRDefault="007B22E8" w:rsidP="00C61AC8">
            <w:pPr>
              <w:pStyle w:val="TAH"/>
              <w:rPr>
                <w:rFonts w:cs="v5.0.0"/>
                <w:lang w:eastAsia="en-US"/>
              </w:rPr>
            </w:pPr>
            <w:r w:rsidRPr="0050431F">
              <w:rPr>
                <w:rFonts w:cs="v5.0.0"/>
                <w:lang w:eastAsia="en-US"/>
              </w:rPr>
              <w:t xml:space="preserve">Measurement bandwidth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2681FF75" w14:textId="77777777">
        <w:trPr>
          <w:cantSplit/>
          <w:jc w:val="center"/>
        </w:trPr>
        <w:tc>
          <w:tcPr>
            <w:tcW w:w="2127" w:type="dxa"/>
          </w:tcPr>
          <w:p w14:paraId="6F5DADDA" w14:textId="77777777" w:rsidR="007B22E8" w:rsidRPr="0050431F" w:rsidRDefault="007B22E8" w:rsidP="00C61AC8">
            <w:pPr>
              <w:pStyle w:val="TAC"/>
              <w:rPr>
                <w:rFonts w:cs="v5.0.0"/>
                <w:lang w:eastAsia="en-US"/>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5 MHz</w:t>
            </w:r>
          </w:p>
        </w:tc>
        <w:tc>
          <w:tcPr>
            <w:tcW w:w="2976" w:type="dxa"/>
          </w:tcPr>
          <w:p w14:paraId="77E371E3" w14:textId="77777777" w:rsidR="007B22E8" w:rsidRPr="0050431F" w:rsidRDefault="007B22E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f_offset &lt; 5.05 MHz</w:t>
            </w:r>
          </w:p>
        </w:tc>
        <w:tc>
          <w:tcPr>
            <w:tcW w:w="3455" w:type="dxa"/>
            <w:vAlign w:val="center"/>
          </w:tcPr>
          <w:p w14:paraId="6B950EAB" w14:textId="77777777" w:rsidR="007B22E8" w:rsidRPr="0050431F" w:rsidRDefault="007B22E8" w:rsidP="00C61AC8">
            <w:pPr>
              <w:pStyle w:val="TAC"/>
              <w:rPr>
                <w:rFonts w:cs="Arial"/>
                <w:lang w:eastAsia="en-US"/>
              </w:rPr>
            </w:pPr>
            <w:r w:rsidRPr="0050431F">
              <w:rPr>
                <w:rFonts w:cs="Arial"/>
                <w:position w:val="-28"/>
                <w:lang w:eastAsia="en-US"/>
              </w:rPr>
              <w:object w:dxaOrig="3600" w:dyaOrig="680" w14:anchorId="61858DF5">
                <v:shape id="_x0000_i1047" type="#_x0000_t75" style="width:162.3pt;height:30.45pt" o:ole="">
                  <v:imagedata r:id="rId52" o:title=""/>
                </v:shape>
                <o:OLEObject Type="Embed" ProgID="Equation.3" ShapeID="_x0000_i1047" DrawAspect="Content" ObjectID="_1703173065" r:id="rId53"/>
              </w:object>
            </w:r>
          </w:p>
        </w:tc>
        <w:tc>
          <w:tcPr>
            <w:tcW w:w="1430" w:type="dxa"/>
          </w:tcPr>
          <w:p w14:paraId="5060A40A"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6F266391" w14:textId="77777777">
        <w:trPr>
          <w:cantSplit/>
          <w:jc w:val="center"/>
        </w:trPr>
        <w:tc>
          <w:tcPr>
            <w:tcW w:w="2127" w:type="dxa"/>
          </w:tcPr>
          <w:p w14:paraId="6431ED97" w14:textId="77777777" w:rsidR="007B22E8" w:rsidRPr="00552333" w:rsidRDefault="007B22E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6" w:type="dxa"/>
          </w:tcPr>
          <w:p w14:paraId="6A749BA2" w14:textId="77777777" w:rsidR="007B22E8" w:rsidRPr="00552333" w:rsidRDefault="007B22E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F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455" w:type="dxa"/>
          </w:tcPr>
          <w:p w14:paraId="168397A1"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35.2</w:t>
            </w:r>
            <w:r w:rsidRPr="0050431F">
              <w:rPr>
                <w:rFonts w:cs="Arial"/>
                <w:lang w:eastAsia="en-US"/>
              </w:rPr>
              <w:t xml:space="preserve"> dBm</w:t>
            </w:r>
          </w:p>
        </w:tc>
        <w:tc>
          <w:tcPr>
            <w:tcW w:w="1430" w:type="dxa"/>
          </w:tcPr>
          <w:p w14:paraId="515CC60B"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3E9F4E25" w14:textId="77777777">
        <w:trPr>
          <w:cantSplit/>
          <w:jc w:val="center"/>
        </w:trPr>
        <w:tc>
          <w:tcPr>
            <w:tcW w:w="2127" w:type="dxa"/>
          </w:tcPr>
          <w:p w14:paraId="2EC6AE22" w14:textId="77777777" w:rsidR="007B22E8" w:rsidRPr="0050431F" w:rsidRDefault="007B22E8" w:rsidP="00C61AC8">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7131CF4" w14:textId="77777777" w:rsidR="007B22E8" w:rsidRPr="0050431F" w:rsidRDefault="007B22E8" w:rsidP="00C61AC8">
            <w:pPr>
              <w:pStyle w:val="TAC"/>
              <w:rPr>
                <w:rFonts w:cs="v5.0.0"/>
                <w:lang w:eastAsia="en-US"/>
              </w:rPr>
            </w:pPr>
            <w:r w:rsidRPr="0050431F">
              <w:rPr>
                <w:rFonts w:cs="v5.0.0"/>
                <w:lang w:eastAsia="en-US"/>
              </w:rPr>
              <w:t xml:space="preserve">10.05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534A84DF"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2F6EF4" w:rsidRPr="0050431F">
              <w:rPr>
                <w:rFonts w:cs="Arial"/>
                <w:lang w:eastAsia="zh-CN"/>
              </w:rPr>
              <w:t>7</w:t>
            </w:r>
            <w:r w:rsidRPr="0050431F">
              <w:rPr>
                <w:rFonts w:cs="Arial"/>
                <w:lang w:eastAsia="zh-CN"/>
              </w:rPr>
              <w:t>)</w:t>
            </w:r>
          </w:p>
        </w:tc>
        <w:tc>
          <w:tcPr>
            <w:tcW w:w="1430" w:type="dxa"/>
          </w:tcPr>
          <w:p w14:paraId="6CD83CBF"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293301A5" w14:textId="77777777">
        <w:trPr>
          <w:cantSplit/>
          <w:jc w:val="center"/>
        </w:trPr>
        <w:tc>
          <w:tcPr>
            <w:tcW w:w="9988" w:type="dxa"/>
            <w:gridSpan w:val="4"/>
          </w:tcPr>
          <w:p w14:paraId="0085A482" w14:textId="77777777" w:rsidR="00A3178F" w:rsidRPr="0050431F" w:rsidRDefault="00C61AC8" w:rsidP="00A3178F">
            <w:pPr>
              <w:pStyle w:val="TAN"/>
              <w:rPr>
                <w:rFonts w:cs="Arial"/>
                <w:lang w:eastAsia="zh-CN"/>
              </w:rPr>
            </w:pPr>
            <w:r w:rsidRPr="0050431F">
              <w:rPr>
                <w:rFonts w:cs="Arial"/>
                <w:lang w:eastAsia="en-US"/>
              </w:rPr>
              <w:t>NOTE 1:</w:t>
            </w:r>
            <w:r w:rsidR="007B22E8" w:rsidRPr="0050431F">
              <w:rPr>
                <w:rFonts w:cs="Arial"/>
                <w:lang w:eastAsia="en-US"/>
              </w:rPr>
              <w:tab/>
              <w:t>For MSR BS supporting non-contiguous spectrum operation</w:t>
            </w:r>
            <w:r w:rsidR="00A3178F" w:rsidRPr="0050431F">
              <w:rPr>
                <w:rFonts w:cs="Arial"/>
                <w:lang w:eastAsia="zh-CN"/>
              </w:rPr>
              <w:t xml:space="preserve"> within any operating band</w:t>
            </w:r>
            <w:r w:rsidR="007B22E8" w:rsidRPr="0050431F">
              <w:rPr>
                <w:rFonts w:cs="Arial"/>
                <w:lang w:eastAsia="en-US"/>
              </w:rPr>
              <w:t xml:space="preserve"> the </w:t>
            </w:r>
            <w:r w:rsidR="00A3178F" w:rsidRPr="0050431F">
              <w:rPr>
                <w:rFonts w:cs="Arial"/>
                <w:lang w:eastAsia="zh-CN"/>
              </w:rPr>
              <w:t>test</w:t>
            </w:r>
            <w:r w:rsidR="00A3178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A3178F" w:rsidRPr="0050431F">
              <w:rPr>
                <w:rFonts w:cs="Arial"/>
                <w:lang w:eastAsia="zh-CN"/>
              </w:rPr>
              <w:t>contributions from</w:t>
            </w:r>
            <w:r w:rsidR="00A3178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37</w:t>
            </w:r>
            <w:r w:rsidR="007B22E8" w:rsidRPr="0050431F">
              <w:rPr>
                <w:rFonts w:cs="Arial"/>
                <w:lang w:eastAsia="en-US"/>
              </w:rPr>
              <w:t>dBm/</w:t>
            </w:r>
            <w:r w:rsidR="003E5A0B" w:rsidRPr="0050431F">
              <w:rPr>
                <w:rFonts w:cs="Arial"/>
                <w:lang w:eastAsia="en-US"/>
              </w:rPr>
              <w:t>100 kHz</w:t>
            </w:r>
            <w:r w:rsidR="007B22E8" w:rsidRPr="0050431F">
              <w:rPr>
                <w:rFonts w:cs="Arial"/>
                <w:lang w:eastAsia="en-US"/>
              </w:rPr>
              <w:t>.</w:t>
            </w:r>
          </w:p>
          <w:p w14:paraId="2204B225" w14:textId="77777777" w:rsidR="007B22E8" w:rsidRPr="0050431F" w:rsidRDefault="00A3178F" w:rsidP="00A3178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24D2F1DE" w14:textId="77777777" w:rsidR="007B22E8" w:rsidRPr="0050431F" w:rsidRDefault="007B22E8" w:rsidP="00483387">
      <w:pPr>
        <w:keepNext/>
        <w:rPr>
          <w:rFonts w:cs="v5.0.0"/>
        </w:rPr>
      </w:pPr>
    </w:p>
    <w:p w14:paraId="4B95A874" w14:textId="77777777" w:rsidR="00483387" w:rsidRPr="0050431F" w:rsidRDefault="00483387" w:rsidP="00483387">
      <w:pPr>
        <w:pStyle w:val="NO"/>
      </w:pPr>
      <w:r w:rsidRPr="0050431F">
        <w:t xml:space="preserve">NOTE </w:t>
      </w:r>
      <w:r w:rsidR="002F6EF4" w:rsidRPr="0050431F">
        <w:t>5</w:t>
      </w:r>
      <w:r w:rsidRPr="0050431F">
        <w:t>:</w:t>
      </w:r>
      <w:r w:rsidRPr="0050431F">
        <w:tab/>
        <w:t>This frequency range ensures that the range of values of f_offset is continuous.</w:t>
      </w:r>
    </w:p>
    <w:p w14:paraId="476C4152" w14:textId="77777777" w:rsidR="00BD6B20" w:rsidRPr="0050431F" w:rsidRDefault="00BD6B20" w:rsidP="00483387">
      <w:pPr>
        <w:pStyle w:val="NO"/>
      </w:pPr>
      <w:r w:rsidRPr="0050431F">
        <w:t xml:space="preserve">NOTE </w:t>
      </w:r>
      <w:r w:rsidR="002F6EF4" w:rsidRPr="0050431F">
        <w:t>6</w:t>
      </w:r>
      <w:r w:rsidRPr="0050431F">
        <w:t>:</w:t>
      </w:r>
      <w:r w:rsidRPr="0050431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12BA69" w14:textId="77777777" w:rsidR="00483387" w:rsidRPr="0050431F" w:rsidRDefault="00483387" w:rsidP="00483387">
      <w:pPr>
        <w:pStyle w:val="NO"/>
      </w:pPr>
      <w:r w:rsidRPr="0050431F">
        <w:t xml:space="preserve">NOTE </w:t>
      </w:r>
      <w:r w:rsidR="002F6EF4" w:rsidRPr="0050431F">
        <w:rPr>
          <w:rFonts w:eastAsia="SimSun"/>
          <w:lang w:eastAsia="zh-CN"/>
        </w:rPr>
        <w:t>7</w:t>
      </w:r>
      <w:r w:rsidRPr="0050431F">
        <w:t>:</w:t>
      </w:r>
      <w:r w:rsidRPr="0050431F">
        <w:tab/>
        <w:t xml:space="preserve">The requirement is not applicable when </w:t>
      </w:r>
      <w:r w:rsidRPr="0050431F">
        <w:sym w:font="Symbol" w:char="F044"/>
      </w:r>
      <w:r w:rsidRPr="0050431F">
        <w:t>f</w:t>
      </w:r>
      <w:r w:rsidRPr="0050431F">
        <w:rPr>
          <w:vertAlign w:val="subscript"/>
        </w:rPr>
        <w:t>max</w:t>
      </w:r>
      <w:r w:rsidRPr="0050431F">
        <w:t xml:space="preserve"> &lt; 10 MHz.</w:t>
      </w:r>
    </w:p>
    <w:p w14:paraId="2C861CE5" w14:textId="77777777" w:rsidR="00483387" w:rsidRPr="0050431F" w:rsidRDefault="001C45BF" w:rsidP="00F311C8">
      <w:pPr>
        <w:pStyle w:val="Heading5"/>
      </w:pPr>
      <w:bookmarkStart w:id="1642" w:name="_Toc13048632"/>
      <w:bookmarkStart w:id="1643" w:name="_Toc29764848"/>
      <w:bookmarkStart w:id="1644" w:name="_Toc29765266"/>
      <w:bookmarkStart w:id="1645" w:name="_Toc52556764"/>
      <w:bookmarkStart w:id="1646" w:name="_Toc67912466"/>
      <w:bookmarkStart w:id="1647" w:name="_Toc89855401"/>
      <w:r w:rsidRPr="0050431F">
        <w:t>6.6.2.5.2</w:t>
      </w:r>
      <w:r w:rsidRPr="0050431F">
        <w:tab/>
      </w:r>
      <w:r w:rsidR="00483387" w:rsidRPr="0050431F">
        <w:t>Test requirements for Band Categor</w:t>
      </w:r>
      <w:r w:rsidR="006E06A5" w:rsidRPr="0050431F">
        <w:t>y</w:t>
      </w:r>
      <w:r w:rsidR="00483387" w:rsidRPr="0050431F">
        <w:t xml:space="preserve"> 2</w:t>
      </w:r>
      <w:bookmarkEnd w:id="1642"/>
      <w:bookmarkEnd w:id="1643"/>
      <w:bookmarkEnd w:id="1644"/>
      <w:bookmarkEnd w:id="1645"/>
      <w:bookmarkEnd w:id="1646"/>
      <w:bookmarkEnd w:id="1647"/>
    </w:p>
    <w:p w14:paraId="300F535C" w14:textId="77777777" w:rsidR="00BD6B20" w:rsidRPr="0050431F" w:rsidRDefault="00483387" w:rsidP="00483387">
      <w:pPr>
        <w:keepNext/>
        <w:rPr>
          <w:rFonts w:cs="v5.0.0"/>
        </w:rPr>
      </w:pPr>
      <w:r w:rsidRPr="0050431F">
        <w:rPr>
          <w:rFonts w:cs="v5.0.0"/>
        </w:rPr>
        <w:t>For a BS operating in Band Category 2</w:t>
      </w:r>
      <w:r w:rsidR="00BD6B20" w:rsidRPr="0050431F">
        <w:rPr>
          <w:rFonts w:cs="v5.0.0"/>
        </w:rPr>
        <w:t xml:space="preserve"> the requirement applies outside the </w:t>
      </w:r>
      <w:r w:rsidR="00203EFD" w:rsidRPr="0050431F">
        <w:rPr>
          <w:rFonts w:cs="v5.0.0"/>
        </w:rPr>
        <w:t>Base Station RF Bandwidth</w:t>
      </w:r>
      <w:r w:rsidR="00BD6B20" w:rsidRPr="0050431F">
        <w:rPr>
          <w:rFonts w:cs="v5.0.0"/>
        </w:rPr>
        <w:t xml:space="preserve"> edges. In addition, for a BS operating in non-contiguous spectrum, it applies inside any sub-block gap.</w:t>
      </w:r>
    </w:p>
    <w:p w14:paraId="56FDC5EA" w14:textId="77777777" w:rsidR="00483387" w:rsidRPr="0050431F" w:rsidRDefault="00BD6B20" w:rsidP="00483387">
      <w:pPr>
        <w:keepNext/>
        <w:rPr>
          <w:rFonts w:cs="v5.0.0"/>
        </w:rPr>
      </w:pPr>
      <w:r w:rsidRPr="0050431F">
        <w:rPr>
          <w:rFonts w:cs="v5.0.0"/>
        </w:rPr>
        <w:t xml:space="preserve">Outside the </w:t>
      </w:r>
      <w:r w:rsidR="00203EFD" w:rsidRPr="0050431F">
        <w:rPr>
          <w:rFonts w:cs="v5.0.0"/>
        </w:rPr>
        <w:t>Base Station RF Bandwidth</w:t>
      </w:r>
      <w:r w:rsidRPr="0050431F">
        <w:rPr>
          <w:rFonts w:cs="v5.0.0"/>
        </w:rPr>
        <w:t xml:space="preserve"> edges</w:t>
      </w:r>
      <w:r w:rsidR="00483387" w:rsidRPr="0050431F">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50431F">
          <w:rPr>
            <w:rFonts w:cs="v5.0.0"/>
          </w:rPr>
          <w:t>6.6.2</w:t>
        </w:r>
      </w:smartTag>
      <w:r w:rsidR="00483387" w:rsidRPr="0050431F">
        <w:rPr>
          <w:rFonts w:cs="v5.0.0"/>
        </w:rPr>
        <w:t>.</w:t>
      </w:r>
      <w:r w:rsidR="00483387" w:rsidRPr="0050431F">
        <w:rPr>
          <w:rFonts w:cs="v5.0.0"/>
          <w:lang w:eastAsia="zh-CN"/>
        </w:rPr>
        <w:t>5.</w:t>
      </w:r>
      <w:r w:rsidR="00483387" w:rsidRPr="0050431F">
        <w:rPr>
          <w:rFonts w:cs="v5.0.0"/>
        </w:rPr>
        <w:t xml:space="preserve">2-1 </w:t>
      </w:r>
      <w:r w:rsidR="00C61AC8" w:rsidRPr="0050431F">
        <w:rPr>
          <w:rFonts w:cs="v5.0.0"/>
        </w:rPr>
        <w:t>to</w:t>
      </w:r>
      <w:r w:rsidR="00C61AC8" w:rsidRPr="0050431F" w:rsidDel="00C61AC8">
        <w:rPr>
          <w:rFonts w:cs="v5.0.0"/>
        </w:rPr>
        <w:t xml:space="preserve"> </w:t>
      </w:r>
      <w:r w:rsidR="00483387" w:rsidRPr="0050431F">
        <w:rPr>
          <w:rFonts w:cs="v5.0.0"/>
        </w:rPr>
        <w:t>6.6.2.</w:t>
      </w:r>
      <w:r w:rsidR="00483387" w:rsidRPr="0050431F">
        <w:rPr>
          <w:rFonts w:cs="v5.0.0"/>
          <w:lang w:eastAsia="zh-CN"/>
        </w:rPr>
        <w:t>5.</w:t>
      </w:r>
      <w:r w:rsidR="00483387" w:rsidRPr="0050431F">
        <w:rPr>
          <w:rFonts w:cs="v5.0.0"/>
        </w:rPr>
        <w:t>2-</w:t>
      </w:r>
      <w:r w:rsidR="00C61AC8" w:rsidRPr="0050431F">
        <w:rPr>
          <w:rFonts w:cs="v5.0.0"/>
        </w:rPr>
        <w:t xml:space="preserve">8 </w:t>
      </w:r>
      <w:r w:rsidR="00483387" w:rsidRPr="0050431F">
        <w:rPr>
          <w:rFonts w:cs="v5.0.0"/>
        </w:rPr>
        <w:t>below, where:</w:t>
      </w:r>
    </w:p>
    <w:p w14:paraId="609E8583" w14:textId="77777777" w:rsidR="00483387" w:rsidRPr="0050431F" w:rsidRDefault="00483387" w:rsidP="00483387">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-3dB point of the measuring filter closest to the carrier frequency.</w:t>
      </w:r>
    </w:p>
    <w:p w14:paraId="3C74D4D2" w14:textId="77777777" w:rsidR="00483387" w:rsidRPr="0050431F" w:rsidRDefault="00483387" w:rsidP="00483387">
      <w:pPr>
        <w:pStyle w:val="B10"/>
        <w:keepNext/>
        <w:rPr>
          <w:rFonts w:cs="v5.0.0"/>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69155B25" w14:textId="77777777" w:rsidR="00483387" w:rsidRPr="0050431F" w:rsidRDefault="00483387" w:rsidP="00483387">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the offset to the frequency 10 MHz outside the downlink operating band.</w:t>
      </w:r>
    </w:p>
    <w:p w14:paraId="735698FE" w14:textId="77777777" w:rsidR="00483387" w:rsidRPr="0050431F" w:rsidRDefault="00483387" w:rsidP="00483387">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5C384075" w14:textId="77777777" w:rsidR="00A3178F" w:rsidRPr="0050431F" w:rsidRDefault="00A3178F" w:rsidP="00A3178F">
      <w:pPr>
        <w:keepNext/>
      </w:pPr>
      <w:r w:rsidRPr="0050431F">
        <w:t>For a BS</w:t>
      </w:r>
      <w:r w:rsidRPr="0050431F">
        <w:rPr>
          <w:lang w:eastAsia="zh-CN"/>
        </w:rPr>
        <w:t xml:space="preserve"> operating in multiple bands</w:t>
      </w:r>
      <w:r w:rsidRPr="0050431F">
        <w:t xml:space="preserve">, inside any </w:t>
      </w:r>
      <w:r w:rsidR="00203EFD" w:rsidRPr="0050431F">
        <w:t>Inter RF Bandwidth</w:t>
      </w:r>
      <w:r w:rsidRPr="0050431F">
        <w:t xml:space="preserve"> gap</w:t>
      </w:r>
      <w:r w:rsidRPr="0050431F">
        <w:rPr>
          <w:lang w:eastAsia="zh-CN"/>
        </w:rPr>
        <w:t>s</w:t>
      </w:r>
      <w:r w:rsidRPr="0050431F">
        <w:t xml:space="preserve"> with W</w:t>
      </w:r>
      <w:r w:rsidRPr="0050431F">
        <w:rPr>
          <w:vertAlign w:val="subscript"/>
        </w:rPr>
        <w:t>gap</w:t>
      </w:r>
      <w:r w:rsidRPr="0050431F">
        <w:t xml:space="preserve"> &lt; 20 MHz, emissions shall not exceed the cumulative sum of the </w:t>
      </w:r>
      <w:r w:rsidRPr="0050431F">
        <w:rPr>
          <w:lang w:eastAsia="zh-CN"/>
        </w:rPr>
        <w:t>test</w:t>
      </w:r>
      <w:r w:rsidRPr="0050431F">
        <w:t xml:space="preserve"> requirements specified at the </w:t>
      </w:r>
      <w:r w:rsidR="00203EFD" w:rsidRPr="0050431F">
        <w:t>Base Station RF Bandwidth</w:t>
      </w:r>
      <w:r w:rsidRPr="0050431F">
        <w:t xml:space="preserve"> edges on each side of the </w:t>
      </w:r>
      <w:r w:rsidR="00203EFD" w:rsidRPr="0050431F">
        <w:t>Inter RF Bandwidth</w:t>
      </w:r>
      <w:r w:rsidRPr="0050431F">
        <w:t xml:space="preserve"> gap. The </w:t>
      </w:r>
      <w:r w:rsidRPr="0050431F">
        <w:rPr>
          <w:lang w:eastAsia="zh-CN"/>
        </w:rPr>
        <w:t>test</w:t>
      </w:r>
      <w:r w:rsidRPr="0050431F">
        <w:t xml:space="preserve"> requirement for </w:t>
      </w:r>
      <w:r w:rsidR="00203EFD" w:rsidRPr="0050431F">
        <w:t>Base Station RF Bandwidth</w:t>
      </w:r>
      <w:r w:rsidRPr="0050431F">
        <w:t xml:space="preserve"> edge is specified in Table 6.6.2.</w:t>
      </w:r>
      <w:r w:rsidRPr="0050431F">
        <w:rPr>
          <w:lang w:eastAsia="zh-CN"/>
        </w:rPr>
        <w:t>5.2</w:t>
      </w:r>
      <w:r w:rsidRPr="0050431F">
        <w:t>-1 to 6.6.2.5.2-8 below, where in this case:</w:t>
      </w:r>
    </w:p>
    <w:p w14:paraId="750DAFD4" w14:textId="77777777" w:rsidR="00A3178F" w:rsidRPr="0050431F" w:rsidRDefault="00A3178F" w:rsidP="00A3178F">
      <w:pPr>
        <w:pStyle w:val="B10"/>
      </w:pPr>
      <w:r w:rsidRPr="0050431F">
        <w:t>-</w:t>
      </w:r>
      <w:r w:rsidRPr="0050431F">
        <w:tab/>
      </w:r>
      <w:r w:rsidRPr="0050431F">
        <w:sym w:font="Symbol" w:char="F044"/>
      </w:r>
      <w:r w:rsidRPr="0050431F">
        <w:t xml:space="preserve">f is the separation between the </w:t>
      </w:r>
      <w:r w:rsidR="00203EFD" w:rsidRPr="0050431F">
        <w:t>Base Station RF Bandwidth</w:t>
      </w:r>
      <w:r w:rsidRPr="0050431F">
        <w:t xml:space="preserve"> edge frequency and the nominal -3 dB point of the measuring filter closest to the carrier frequency.</w:t>
      </w:r>
    </w:p>
    <w:p w14:paraId="291F445D" w14:textId="77777777" w:rsidR="00A3178F" w:rsidRPr="0050431F" w:rsidRDefault="00A3178F" w:rsidP="00A3178F">
      <w:pPr>
        <w:pStyle w:val="B10"/>
      </w:pPr>
      <w:r w:rsidRPr="0050431F">
        <w:t>-</w:t>
      </w:r>
      <w:r w:rsidRPr="0050431F">
        <w:tab/>
        <w:t xml:space="preserve">f_offset is the separation between the </w:t>
      </w:r>
      <w:r w:rsidR="00203EFD" w:rsidRPr="0050431F">
        <w:t>Base Station RF Bandwidth</w:t>
      </w:r>
      <w:r w:rsidRPr="0050431F">
        <w:t xml:space="preserve"> edge frequency and the centre of the measuring filter.</w:t>
      </w:r>
    </w:p>
    <w:p w14:paraId="2F8E7070" w14:textId="77777777" w:rsidR="00A3178F" w:rsidRPr="0050431F" w:rsidRDefault="00A3178F" w:rsidP="00A3178F">
      <w:pPr>
        <w:pStyle w:val="B10"/>
        <w:rPr>
          <w:lang w:eastAsia="zh-CN"/>
        </w:rPr>
      </w:pPr>
      <w:r w:rsidRPr="0050431F">
        <w:t>-</w:t>
      </w:r>
      <w:r w:rsidRPr="0050431F">
        <w:tab/>
        <w:t>f_offset</w:t>
      </w:r>
      <w:r w:rsidRPr="0050431F">
        <w:rPr>
          <w:vertAlign w:val="subscript"/>
        </w:rPr>
        <w:t>max</w:t>
      </w:r>
      <w:r w:rsidRPr="0050431F">
        <w:t xml:space="preserve"> is equal to the </w:t>
      </w:r>
      <w:r w:rsidR="00203EFD" w:rsidRPr="0050431F">
        <w:t>Inter RF Bandwidth</w:t>
      </w:r>
      <w:r w:rsidRPr="0050431F">
        <w:t xml:space="preserve"> gap </w:t>
      </w:r>
      <w:r w:rsidR="00BB45A9" w:rsidRPr="0050431F">
        <w:t>minus half of the bandwidth of the measuring filter</w:t>
      </w:r>
      <w:r w:rsidRPr="0050431F">
        <w:t>.</w:t>
      </w:r>
    </w:p>
    <w:p w14:paraId="067C4B90" w14:textId="77777777" w:rsidR="00A3178F" w:rsidRPr="0050431F" w:rsidRDefault="00A3178F" w:rsidP="00A3178F">
      <w:pPr>
        <w:pStyle w:val="B10"/>
        <w:rPr>
          <w:rFonts w:cs="v5.0.0"/>
        </w:rPr>
      </w:pPr>
      <w:r w:rsidRPr="0050431F">
        <w:t>-</w:t>
      </w:r>
      <w:r w:rsidRPr="0050431F">
        <w:tab/>
      </w:r>
      <w:r w:rsidRPr="0050431F">
        <w:sym w:font="Symbol" w:char="F044"/>
      </w:r>
      <w:r w:rsidRPr="0050431F">
        <w:t>f</w:t>
      </w:r>
      <w:r w:rsidRPr="0050431F">
        <w:rPr>
          <w:vertAlign w:val="subscript"/>
        </w:rPr>
        <w:t>max</w:t>
      </w:r>
      <w:r w:rsidRPr="0050431F">
        <w:t xml:space="preserve"> is equal to f_offsetmax minus half of the bandwidth of the measuring filter.</w:t>
      </w:r>
    </w:p>
    <w:p w14:paraId="696B82BD" w14:textId="77777777" w:rsidR="005033B6" w:rsidRPr="0050431F" w:rsidRDefault="005033B6" w:rsidP="004379D2">
      <w:pPr>
        <w:rPr>
          <w:lang w:eastAsia="zh-CN"/>
        </w:rPr>
      </w:pPr>
      <w:r w:rsidRPr="0050431F">
        <w:t xml:space="preserve">For a BS capable of multi-band operation where multiple bands are mapped on the same antenna connector and where there is no carrier transmitted in an operating band, </w:t>
      </w:r>
      <w:r w:rsidR="004379D2" w:rsidRPr="0050431F">
        <w:t>the operating band unwanted emission limit, as defined in the tables of the present subclause for the largest frequency offset (</w:t>
      </w:r>
      <w:r w:rsidR="004379D2" w:rsidRPr="0050431F">
        <w:sym w:font="Symbol" w:char="F044"/>
      </w:r>
      <w:r w:rsidR="004379D2" w:rsidRPr="0050431F">
        <w:t>f</w:t>
      </w:r>
      <w:r w:rsidR="004379D2" w:rsidRPr="0050431F">
        <w:rPr>
          <w:vertAlign w:val="subscript"/>
        </w:rPr>
        <w:t>max</w:t>
      </w:r>
      <w:r w:rsidR="004379D2" w:rsidRPr="0050431F">
        <w:t xml:space="preserve">), of a band where there are no carriers transmitted shall apply from 10 MHz below the lowest frequency, up to 10 MHz above the highest frequency of the supported downlink operating band without any carrier transmitted. And </w:t>
      </w:r>
      <w:r w:rsidRPr="0050431F">
        <w:t>no cumulative limits are applied in the inter-band gap between a supported downlink band with carrier(s) transmitted and a supported downlink band without any carrier transmitted</w:t>
      </w:r>
      <w:r w:rsidR="004379D2" w:rsidRPr="0050431F">
        <w:t>.</w:t>
      </w:r>
    </w:p>
    <w:p w14:paraId="5C838C09" w14:textId="77777777" w:rsidR="00BD6B20" w:rsidRPr="0050431F" w:rsidRDefault="00BD6B20" w:rsidP="00BD6B20">
      <w:pPr>
        <w:keepNext/>
        <w:rPr>
          <w:rFonts w:cs="v5.0.0"/>
        </w:rPr>
      </w:pPr>
      <w:r w:rsidRPr="0050431F">
        <w:rPr>
          <w:rFonts w:cs="v5.0.0"/>
        </w:rPr>
        <w:t xml:space="preserve">Inside any sub-block gap for a BS operating in non-contiguous spectrum, emissions shall not exceed the cumulative sum of the </w:t>
      </w:r>
      <w:r w:rsidR="00641F68" w:rsidRPr="0050431F">
        <w:rPr>
          <w:rFonts w:cs="v5.0.0"/>
        </w:rPr>
        <w:t xml:space="preserve">test </w:t>
      </w:r>
      <w:r w:rsidRPr="0050431F">
        <w:rPr>
          <w:rFonts w:cs="v5.0.0"/>
        </w:rPr>
        <w:t xml:space="preserve">requirement specified for the adjacent sub blocks on each side of the sub block gap. The </w:t>
      </w:r>
      <w:r w:rsidR="00641F68" w:rsidRPr="0050431F">
        <w:rPr>
          <w:rFonts w:cs="v5.0.0"/>
        </w:rPr>
        <w:t xml:space="preserve">test </w:t>
      </w:r>
      <w:r w:rsidRPr="0050431F">
        <w:rPr>
          <w:rFonts w:cs="v5.0.0"/>
        </w:rPr>
        <w:t>requirement for each sub block is specified in Table</w:t>
      </w:r>
      <w:r w:rsidR="00C61AC8" w:rsidRPr="0050431F">
        <w:rPr>
          <w:rFonts w:cs="v5.0.0"/>
        </w:rPr>
        <w:t>s</w:t>
      </w:r>
      <w:r w:rsidRPr="0050431F">
        <w:rPr>
          <w:rFonts w:cs="v5.0.0"/>
        </w:rPr>
        <w:t xml:space="preserve"> 6.6.2.5.2-1</w:t>
      </w:r>
      <w:r w:rsidR="00C61AC8" w:rsidRPr="0050431F">
        <w:rPr>
          <w:rFonts w:cs="v5.0.0"/>
        </w:rPr>
        <w:t xml:space="preserve"> to 6.6.2.5.2-8</w:t>
      </w:r>
      <w:r w:rsidRPr="0050431F">
        <w:rPr>
          <w:rFonts w:cs="v5.0.0"/>
        </w:rPr>
        <w:t xml:space="preserve"> below, where in this case:</w:t>
      </w:r>
    </w:p>
    <w:p w14:paraId="3DA02D61" w14:textId="77777777" w:rsidR="00BD6B20" w:rsidRPr="0050431F" w:rsidRDefault="00BD6B20" w:rsidP="00BD6B2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f is the separation between the sub block edge</w:t>
      </w:r>
      <w:r w:rsidRPr="0050431F">
        <w:t xml:space="preserve"> </w:t>
      </w:r>
      <w:r w:rsidRPr="0050431F">
        <w:rPr>
          <w:rFonts w:cs="v5.0.0"/>
        </w:rPr>
        <w:t>frequency and the nominal -3 dB point of the measuring filter closest to the sub block edge.</w:t>
      </w:r>
    </w:p>
    <w:p w14:paraId="44F9C299" w14:textId="77777777" w:rsidR="00BD6B20" w:rsidRPr="0050431F" w:rsidRDefault="00BD6B20" w:rsidP="00BD6B20">
      <w:pPr>
        <w:pStyle w:val="B10"/>
        <w:keepNext/>
        <w:rPr>
          <w:rFonts w:cs="v5.0.0"/>
        </w:rPr>
      </w:pPr>
      <w:r w:rsidRPr="0050431F">
        <w:rPr>
          <w:rFonts w:cs="v5.0.0"/>
        </w:rPr>
        <w:t>-</w:t>
      </w:r>
      <w:r w:rsidRPr="0050431F">
        <w:rPr>
          <w:rFonts w:cs="v5.0.0"/>
        </w:rPr>
        <w:tab/>
        <w:t>f_offset is the separation between the sub block edge</w:t>
      </w:r>
      <w:r w:rsidRPr="0050431F">
        <w:t xml:space="preserve"> </w:t>
      </w:r>
      <w:r w:rsidRPr="0050431F">
        <w:rPr>
          <w:rFonts w:cs="v5.0.0"/>
        </w:rPr>
        <w:t>frequency and the centre of the measuring filter.</w:t>
      </w:r>
    </w:p>
    <w:p w14:paraId="3CAB31B0" w14:textId="77777777" w:rsidR="00BD6B20" w:rsidRPr="0050431F" w:rsidRDefault="00BD6B20" w:rsidP="00BD6B20">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equal to the sub block gap bandwidth </w:t>
      </w:r>
      <w:r w:rsidR="00BB45A9" w:rsidRPr="0050431F">
        <w:t>minus half of the bandwidth of the measuring filter</w:t>
      </w:r>
      <w:r w:rsidR="00353284" w:rsidRPr="0050431F">
        <w:rPr>
          <w:rFonts w:cs="v5.0.0"/>
          <w:lang w:eastAsia="zh-CN"/>
        </w:rPr>
        <w:t>.</w:t>
      </w:r>
    </w:p>
    <w:p w14:paraId="0E9DF911" w14:textId="77777777" w:rsidR="00BD6B20" w:rsidRPr="0050431F" w:rsidRDefault="00BD6B20" w:rsidP="00BD6B20">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5D68C9A1" w14:textId="77777777" w:rsidR="00483387" w:rsidRPr="0050431F" w:rsidRDefault="00483387" w:rsidP="00EB0F3C">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2-1: </w:t>
      </w:r>
      <w:r w:rsidR="00C61AC8" w:rsidRPr="0050431F">
        <w:t>Wide Area BS o</w:t>
      </w:r>
      <w:r w:rsidRPr="0050431F">
        <w:t>perating band unwan</w:t>
      </w:r>
      <w:r w:rsidR="00BB45A9" w:rsidRPr="0050431F">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50431F" w14:paraId="1C51056A" w14:textId="77777777">
        <w:trPr>
          <w:cantSplit/>
          <w:jc w:val="center"/>
        </w:trPr>
        <w:tc>
          <w:tcPr>
            <w:tcW w:w="2127" w:type="dxa"/>
          </w:tcPr>
          <w:p w14:paraId="180C1822" w14:textId="77777777" w:rsidR="00483387" w:rsidRPr="0050431F" w:rsidRDefault="00483387" w:rsidP="009D7BDE">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3068062" w14:textId="77777777" w:rsidR="00483387" w:rsidRPr="0050431F" w:rsidRDefault="00483387" w:rsidP="009D7BDE">
            <w:pPr>
              <w:pStyle w:val="TAH"/>
              <w:rPr>
                <w:rFonts w:cs="Arial"/>
                <w:lang w:eastAsia="en-US"/>
              </w:rPr>
            </w:pPr>
            <w:r w:rsidRPr="0050431F">
              <w:rPr>
                <w:rFonts w:cs="Arial"/>
                <w:lang w:eastAsia="en-US"/>
              </w:rPr>
              <w:t>Frequency offset of measurement filter centre frequency, f_offset</w:t>
            </w:r>
          </w:p>
        </w:tc>
        <w:tc>
          <w:tcPr>
            <w:tcW w:w="3455" w:type="dxa"/>
          </w:tcPr>
          <w:p w14:paraId="4B77F3A3" w14:textId="77777777" w:rsidR="00483387" w:rsidRPr="0050431F" w:rsidRDefault="00641F68" w:rsidP="009D7BDE">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2</w:t>
            </w:r>
            <w:r w:rsidR="00A3178F" w:rsidRPr="0050431F">
              <w:rPr>
                <w:rFonts w:cs="Arial"/>
                <w:lang w:eastAsia="zh-CN"/>
              </w:rPr>
              <w:t>, 3</w:t>
            </w:r>
            <w:r w:rsidR="00BD6B20" w:rsidRPr="0050431F">
              <w:rPr>
                <w:rFonts w:cs="Arial"/>
                <w:lang w:eastAsia="en-US"/>
              </w:rPr>
              <w:t>)</w:t>
            </w:r>
          </w:p>
        </w:tc>
        <w:tc>
          <w:tcPr>
            <w:tcW w:w="1430" w:type="dxa"/>
          </w:tcPr>
          <w:p w14:paraId="53CA8B5B" w14:textId="77777777" w:rsidR="00483387" w:rsidRPr="0050431F" w:rsidRDefault="00483387" w:rsidP="009D7BDE">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A3178F" w:rsidRPr="0050431F">
              <w:rPr>
                <w:rFonts w:cs="Arial"/>
                <w:lang w:eastAsia="zh-CN"/>
              </w:rPr>
              <w:t>9</w:t>
            </w:r>
            <w:r w:rsidR="00BD6B20" w:rsidRPr="0050431F">
              <w:rPr>
                <w:rFonts w:cs="Arial"/>
                <w:lang w:eastAsia="en-US"/>
              </w:rPr>
              <w:t>)</w:t>
            </w:r>
          </w:p>
        </w:tc>
      </w:tr>
      <w:tr w:rsidR="00483387" w:rsidRPr="0050431F" w14:paraId="60763F36" w14:textId="77777777">
        <w:trPr>
          <w:cantSplit/>
          <w:jc w:val="center"/>
        </w:trPr>
        <w:tc>
          <w:tcPr>
            <w:tcW w:w="2127" w:type="dxa"/>
          </w:tcPr>
          <w:p w14:paraId="6B4987CD" w14:textId="77777777" w:rsidR="00483387" w:rsidRPr="0050431F" w:rsidRDefault="00483387" w:rsidP="009D7BDE">
            <w:pPr>
              <w:pStyle w:val="TAC"/>
              <w:rPr>
                <w:rFonts w:cs="v5.0.0"/>
                <w:lang w:eastAsia="en-US"/>
              </w:rPr>
            </w:pPr>
            <w:r w:rsidRPr="0050431F">
              <w:rPr>
                <w:rFonts w:cs="v5.0.0"/>
                <w:lang w:eastAsia="en-US"/>
              </w:rPr>
              <w:t xml:space="preserve">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0.2 MHz</w:t>
            </w:r>
          </w:p>
          <w:p w14:paraId="7EEBAA92" w14:textId="77777777" w:rsidR="00483387" w:rsidRPr="0050431F" w:rsidRDefault="00483387" w:rsidP="009D7BDE">
            <w:pPr>
              <w:pStyle w:val="TAC"/>
              <w:rPr>
                <w:rFonts w:cs="v5.0.0"/>
                <w:lang w:eastAsia="en-US"/>
              </w:rPr>
            </w:pPr>
            <w:r w:rsidRPr="0050431F">
              <w:rPr>
                <w:rFonts w:cs="v5.0.0"/>
                <w:lang w:eastAsia="en-US"/>
              </w:rPr>
              <w:t>(Note 1)</w:t>
            </w:r>
          </w:p>
        </w:tc>
        <w:tc>
          <w:tcPr>
            <w:tcW w:w="2976" w:type="dxa"/>
          </w:tcPr>
          <w:p w14:paraId="31FBA0D8" w14:textId="77777777" w:rsidR="00483387" w:rsidRPr="0050431F" w:rsidRDefault="00483387" w:rsidP="009D7BDE">
            <w:pPr>
              <w:pStyle w:val="TAC"/>
              <w:rPr>
                <w:rFonts w:cs="v5.0.0"/>
                <w:lang w:eastAsia="en-US"/>
              </w:rPr>
            </w:pPr>
            <w:r w:rsidRPr="0050431F">
              <w:rPr>
                <w:rFonts w:cs="v5.0.0"/>
                <w:lang w:eastAsia="en-US"/>
              </w:rPr>
              <w:t xml:space="preserve">0.015 MHz </w:t>
            </w:r>
            <w:r w:rsidRPr="0050431F">
              <w:rPr>
                <w:rFonts w:cs="v5.0.0"/>
                <w:lang w:eastAsia="en-US"/>
              </w:rPr>
              <w:sym w:font="Symbol" w:char="F0A3"/>
            </w:r>
            <w:r w:rsidRPr="0050431F">
              <w:rPr>
                <w:rFonts w:cs="v5.0.0"/>
                <w:lang w:eastAsia="en-US"/>
              </w:rPr>
              <w:t xml:space="preserve"> f_offset &lt; 0.215 MHz </w:t>
            </w:r>
          </w:p>
        </w:tc>
        <w:tc>
          <w:tcPr>
            <w:tcW w:w="3455" w:type="dxa"/>
          </w:tcPr>
          <w:p w14:paraId="1D565769"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2.5</w:t>
            </w:r>
            <w:r w:rsidRPr="0050431F">
              <w:rPr>
                <w:rFonts w:cs="Arial"/>
                <w:lang w:eastAsia="en-US"/>
              </w:rPr>
              <w:t xml:space="preserve"> dBm</w:t>
            </w:r>
          </w:p>
        </w:tc>
        <w:tc>
          <w:tcPr>
            <w:tcW w:w="1430" w:type="dxa"/>
          </w:tcPr>
          <w:p w14:paraId="146421ED"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109B1CF" w14:textId="77777777">
        <w:trPr>
          <w:cantSplit/>
          <w:jc w:val="center"/>
        </w:trPr>
        <w:tc>
          <w:tcPr>
            <w:tcW w:w="2127" w:type="dxa"/>
          </w:tcPr>
          <w:p w14:paraId="3363EAB6" w14:textId="77777777" w:rsidR="00483387" w:rsidRPr="0050431F" w:rsidRDefault="00483387" w:rsidP="009D7BDE">
            <w:pPr>
              <w:pStyle w:val="TAC"/>
              <w:rPr>
                <w:rFonts w:cs="v5.0.0"/>
                <w:lang w:eastAsia="en-US"/>
              </w:rPr>
            </w:pPr>
            <w:r w:rsidRPr="0050431F">
              <w:rPr>
                <w:rFonts w:cs="v5.0.0"/>
                <w:lang w:eastAsia="en-US"/>
              </w:rPr>
              <w:t xml:space="preserve">0.2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1 MHz</w:t>
            </w:r>
          </w:p>
        </w:tc>
        <w:tc>
          <w:tcPr>
            <w:tcW w:w="2976" w:type="dxa"/>
          </w:tcPr>
          <w:p w14:paraId="1B3017C5" w14:textId="77777777" w:rsidR="00483387" w:rsidRPr="0050431F" w:rsidRDefault="00483387" w:rsidP="009D7BDE">
            <w:pPr>
              <w:pStyle w:val="TAC"/>
              <w:rPr>
                <w:rFonts w:cs="v5.0.0"/>
                <w:lang w:eastAsia="en-US"/>
              </w:rPr>
            </w:pPr>
            <w:r w:rsidRPr="0050431F">
              <w:rPr>
                <w:rFonts w:cs="v5.0.0"/>
                <w:lang w:eastAsia="en-US"/>
              </w:rPr>
              <w:t xml:space="preserve">0.215 MHz </w:t>
            </w:r>
            <w:r w:rsidRPr="0050431F">
              <w:rPr>
                <w:rFonts w:cs="v5.0.0"/>
                <w:lang w:eastAsia="en-US"/>
              </w:rPr>
              <w:sym w:font="Symbol" w:char="F0A3"/>
            </w:r>
            <w:r w:rsidRPr="0050431F">
              <w:rPr>
                <w:rFonts w:cs="v5.0.0"/>
                <w:lang w:eastAsia="en-US"/>
              </w:rPr>
              <w:t xml:space="preserve"> f_offset &lt; 1.015 MHz</w:t>
            </w:r>
          </w:p>
        </w:tc>
        <w:tc>
          <w:tcPr>
            <w:tcW w:w="3455" w:type="dxa"/>
          </w:tcPr>
          <w:p w14:paraId="1F0C9744" w14:textId="77777777" w:rsidR="00483387" w:rsidRPr="0050431F" w:rsidRDefault="00483387" w:rsidP="009D7BDE">
            <w:pPr>
              <w:pStyle w:val="EQ"/>
            </w:pPr>
            <w:r w:rsidRPr="0050431F">
              <w:rPr>
                <w:position w:val="-28"/>
              </w:rPr>
              <w:object w:dxaOrig="3820" w:dyaOrig="680" w14:anchorId="5BA3E33E">
                <v:shape id="_x0000_i1048" type="#_x0000_t75" style="width:160.05pt;height:28.25pt" o:ole="" fillcolor="window">
                  <v:imagedata r:id="rId54" o:title=""/>
                </v:shape>
                <o:OLEObject Type="Embed" ProgID="Equation.DSMT4" ShapeID="_x0000_i1048" DrawAspect="Content" ObjectID="_1703173066" r:id="rId55"/>
              </w:object>
            </w:r>
            <w:r w:rsidR="004209A4" w:rsidRPr="0050431F">
              <w:rPr>
                <w:rFonts w:ascii="Arial" w:hAnsi="Arial" w:cs="Arial"/>
                <w:sz w:val="18"/>
              </w:rPr>
              <w:t xml:space="preserve"> (Note 4)</w:t>
            </w:r>
          </w:p>
        </w:tc>
        <w:tc>
          <w:tcPr>
            <w:tcW w:w="1430" w:type="dxa"/>
          </w:tcPr>
          <w:p w14:paraId="4113D61B"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2BC9C301" w14:textId="77777777">
        <w:trPr>
          <w:cantSplit/>
          <w:jc w:val="center"/>
        </w:trPr>
        <w:tc>
          <w:tcPr>
            <w:tcW w:w="2127" w:type="dxa"/>
          </w:tcPr>
          <w:p w14:paraId="5BF73088" w14:textId="77777777" w:rsidR="00483387" w:rsidRPr="0050431F" w:rsidRDefault="00483387" w:rsidP="009D7BDE">
            <w:pPr>
              <w:pStyle w:val="TAC"/>
              <w:rPr>
                <w:rFonts w:cs="v5.0.0"/>
                <w:lang w:eastAsia="en-US"/>
              </w:rPr>
            </w:pPr>
            <w:r w:rsidRPr="0050431F">
              <w:rPr>
                <w:rFonts w:cs="v5.0.0"/>
                <w:lang w:eastAsia="en-US"/>
              </w:rPr>
              <w:t xml:space="preserve">(Note </w:t>
            </w:r>
            <w:r w:rsidR="00A3178F" w:rsidRPr="0050431F">
              <w:rPr>
                <w:rFonts w:cs="v5.0.0"/>
                <w:lang w:eastAsia="zh-CN"/>
              </w:rPr>
              <w:t>8</w:t>
            </w:r>
            <w:r w:rsidRPr="0050431F">
              <w:rPr>
                <w:rFonts w:cs="v5.0.0"/>
                <w:lang w:eastAsia="en-US"/>
              </w:rPr>
              <w:t>)</w:t>
            </w:r>
          </w:p>
        </w:tc>
        <w:tc>
          <w:tcPr>
            <w:tcW w:w="2976" w:type="dxa"/>
          </w:tcPr>
          <w:p w14:paraId="350DC58C" w14:textId="77777777" w:rsidR="00483387" w:rsidRPr="0050431F" w:rsidRDefault="00483387" w:rsidP="009D7BDE">
            <w:pPr>
              <w:pStyle w:val="TAC"/>
              <w:rPr>
                <w:rFonts w:cs="v5.0.0"/>
                <w:lang w:eastAsia="en-US"/>
              </w:rPr>
            </w:pPr>
            <w:r w:rsidRPr="0050431F">
              <w:rPr>
                <w:rFonts w:cs="v5.0.0"/>
                <w:lang w:eastAsia="en-US"/>
              </w:rPr>
              <w:t xml:space="preserve">1.015 MHz </w:t>
            </w:r>
            <w:r w:rsidRPr="0050431F">
              <w:rPr>
                <w:rFonts w:cs="v5.0.0"/>
                <w:lang w:eastAsia="en-US"/>
              </w:rPr>
              <w:sym w:font="Symbol" w:char="F0A3"/>
            </w:r>
            <w:r w:rsidRPr="0050431F">
              <w:rPr>
                <w:rFonts w:cs="v5.0.0"/>
                <w:lang w:eastAsia="en-US"/>
              </w:rPr>
              <w:t xml:space="preserve"> f_offset &lt; 1.5 MHz </w:t>
            </w:r>
          </w:p>
        </w:tc>
        <w:tc>
          <w:tcPr>
            <w:tcW w:w="3455" w:type="dxa"/>
          </w:tcPr>
          <w:p w14:paraId="6C60542A" w14:textId="77777777" w:rsidR="00483387" w:rsidRPr="0050431F" w:rsidRDefault="00483387" w:rsidP="009D7BDE">
            <w:pPr>
              <w:pStyle w:val="TAC"/>
              <w:rPr>
                <w:rFonts w:cs="Arial"/>
                <w:lang w:eastAsia="en-US"/>
              </w:rPr>
            </w:pPr>
            <w:r w:rsidRPr="0050431F">
              <w:rPr>
                <w:rFonts w:cs="Arial"/>
                <w:lang w:eastAsia="en-US"/>
              </w:rPr>
              <w:t>-2</w:t>
            </w:r>
            <w:r w:rsidRPr="0050431F">
              <w:rPr>
                <w:rFonts w:cs="Arial"/>
                <w:lang w:eastAsia="zh-CN"/>
              </w:rPr>
              <w:t>4.5</w:t>
            </w:r>
            <w:r w:rsidRPr="0050431F">
              <w:rPr>
                <w:rFonts w:cs="Arial"/>
                <w:lang w:eastAsia="en-US"/>
              </w:rPr>
              <w:t xml:space="preserve"> dBm</w:t>
            </w:r>
            <w:r w:rsidR="004209A4" w:rsidRPr="0050431F">
              <w:rPr>
                <w:rFonts w:cs="Arial"/>
              </w:rPr>
              <w:t xml:space="preserve"> (Note 4)</w:t>
            </w:r>
          </w:p>
        </w:tc>
        <w:tc>
          <w:tcPr>
            <w:tcW w:w="1430" w:type="dxa"/>
          </w:tcPr>
          <w:p w14:paraId="4689B3F6"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3170583" w14:textId="77777777">
        <w:trPr>
          <w:cantSplit/>
          <w:jc w:val="center"/>
        </w:trPr>
        <w:tc>
          <w:tcPr>
            <w:tcW w:w="2127" w:type="dxa"/>
          </w:tcPr>
          <w:p w14:paraId="764AC0A5" w14:textId="77777777" w:rsidR="00483387" w:rsidRPr="00552333" w:rsidRDefault="00483387" w:rsidP="009D7BDE">
            <w:pPr>
              <w:pStyle w:val="TAC"/>
              <w:rPr>
                <w:rFonts w:cs="Arial"/>
                <w:lang w:val="sv-FI" w:eastAsia="en-US"/>
              </w:rPr>
            </w:pPr>
            <w:r w:rsidRPr="00552333">
              <w:rPr>
                <w:rFonts w:cs="v5.0.0"/>
                <w:lang w:val="sv-FI" w:eastAsia="en-US"/>
              </w:rPr>
              <w:t xml:space="preserve">1 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w:t>
            </w:r>
            <w:r w:rsidRPr="0050431F">
              <w:rPr>
                <w:rFonts w:cs="Arial"/>
                <w:lang w:eastAsia="en-US"/>
              </w:rPr>
              <w:sym w:font="Symbol" w:char="F0A3"/>
            </w:r>
            <w:r w:rsidRPr="00552333">
              <w:rPr>
                <w:rFonts w:cs="Arial"/>
                <w:lang w:val="sv-FI" w:eastAsia="en-US"/>
              </w:rPr>
              <w:t xml:space="preserve"> </w:t>
            </w:r>
          </w:p>
          <w:p w14:paraId="2CCD7E7E" w14:textId="77777777" w:rsidR="00483387" w:rsidRPr="00552333" w:rsidRDefault="00483387" w:rsidP="009D7BDE">
            <w:pPr>
              <w:pStyle w:val="TAC"/>
              <w:rPr>
                <w:rFonts w:cs="v5.0.0"/>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627A67AF" w14:textId="77777777" w:rsidR="00483387" w:rsidRPr="00552333" w:rsidRDefault="00483387" w:rsidP="009D7BDE">
            <w:pPr>
              <w:pStyle w:val="TAC"/>
              <w:rPr>
                <w:rFonts w:cs="v5.0.0"/>
                <w:lang w:val="sv-FI" w:eastAsia="en-US"/>
              </w:rPr>
            </w:pPr>
            <w:r w:rsidRPr="00552333">
              <w:rPr>
                <w:rFonts w:cs="v5.0.0"/>
                <w:lang w:val="sv-FI" w:eastAsia="en-US"/>
              </w:rPr>
              <w:t xml:space="preserve">1.5 MHz </w:t>
            </w:r>
            <w:r w:rsidRPr="0050431F">
              <w:rPr>
                <w:rFonts w:cs="v5.0.0"/>
                <w:lang w:eastAsia="en-US"/>
              </w:rPr>
              <w:sym w:font="Symbol" w:char="F0A3"/>
            </w:r>
            <w:r w:rsidRPr="00552333">
              <w:rPr>
                <w:rFonts w:cs="v5.0.0"/>
                <w:lang w:val="sv-FI" w:eastAsia="en-US"/>
              </w:rPr>
              <w:t xml:space="preserve"> f_offset &lt; min(f_offset</w:t>
            </w:r>
            <w:r w:rsidRPr="00552333">
              <w:rPr>
                <w:rFonts w:cs="v5.0.0"/>
                <w:vertAlign w:val="subscript"/>
                <w:lang w:val="sv-FI" w:eastAsia="en-US"/>
              </w:rPr>
              <w:t>max</w:t>
            </w:r>
            <w:r w:rsidRPr="00552333">
              <w:rPr>
                <w:rFonts w:cs="v5.0.0"/>
                <w:lang w:val="sv-FI" w:eastAsia="en-US"/>
              </w:rPr>
              <w:t>, 10.5 MHz)</w:t>
            </w:r>
          </w:p>
        </w:tc>
        <w:tc>
          <w:tcPr>
            <w:tcW w:w="3455" w:type="dxa"/>
          </w:tcPr>
          <w:p w14:paraId="0CE8A275"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1.5</w:t>
            </w:r>
            <w:r w:rsidRPr="0050431F">
              <w:rPr>
                <w:rFonts w:cs="Arial"/>
                <w:lang w:eastAsia="en-US"/>
              </w:rPr>
              <w:t xml:space="preserve"> dBm</w:t>
            </w:r>
            <w:r w:rsidR="004209A4" w:rsidRPr="0050431F">
              <w:rPr>
                <w:rFonts w:cs="Arial"/>
              </w:rPr>
              <w:t xml:space="preserve"> (Note 4)</w:t>
            </w:r>
          </w:p>
        </w:tc>
        <w:tc>
          <w:tcPr>
            <w:tcW w:w="1430" w:type="dxa"/>
          </w:tcPr>
          <w:p w14:paraId="53AD1BF9"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5F792A43" w14:textId="77777777">
        <w:trPr>
          <w:cantSplit/>
          <w:jc w:val="center"/>
        </w:trPr>
        <w:tc>
          <w:tcPr>
            <w:tcW w:w="2127" w:type="dxa"/>
          </w:tcPr>
          <w:p w14:paraId="153B3534" w14:textId="77777777" w:rsidR="00483387" w:rsidRPr="0050431F" w:rsidRDefault="00483387" w:rsidP="009D7BDE">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B74D1BA" w14:textId="77777777" w:rsidR="00483387" w:rsidRPr="0050431F" w:rsidRDefault="00483387" w:rsidP="009D7BDE">
            <w:pPr>
              <w:pStyle w:val="TAC"/>
              <w:rPr>
                <w:rFonts w:cs="v5.0.0"/>
                <w:lang w:eastAsia="en-US"/>
              </w:rPr>
            </w:pPr>
            <w:r w:rsidRPr="0050431F">
              <w:rPr>
                <w:rFonts w:cs="v5.0.0"/>
                <w:lang w:eastAsia="en-US"/>
              </w:rPr>
              <w:t xml:space="preserve">10.5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6B9E8B22" w14:textId="77777777" w:rsidR="00483387" w:rsidRPr="0050431F" w:rsidRDefault="00483387" w:rsidP="009D7BDE">
            <w:pPr>
              <w:pStyle w:val="TAC"/>
              <w:rPr>
                <w:rFonts w:cs="Arial"/>
                <w:lang w:eastAsia="en-US"/>
              </w:rPr>
            </w:pPr>
            <w:r w:rsidRPr="0050431F">
              <w:rPr>
                <w:rFonts w:cs="Arial"/>
                <w:lang w:eastAsia="en-US"/>
              </w:rPr>
              <w:t xml:space="preserve">-15 dBm (Note </w:t>
            </w:r>
            <w:r w:rsidR="004209A4" w:rsidRPr="0050431F">
              <w:rPr>
                <w:rFonts w:cs="Arial"/>
              </w:rPr>
              <w:t xml:space="preserve">4, </w:t>
            </w:r>
            <w:r w:rsidR="00A3178F" w:rsidRPr="0050431F">
              <w:rPr>
                <w:rFonts w:cs="Arial"/>
                <w:lang w:eastAsia="zh-CN"/>
              </w:rPr>
              <w:t>10</w:t>
            </w:r>
            <w:r w:rsidRPr="0050431F">
              <w:rPr>
                <w:rFonts w:cs="Arial"/>
                <w:lang w:eastAsia="en-US"/>
              </w:rPr>
              <w:t>)</w:t>
            </w:r>
          </w:p>
        </w:tc>
        <w:tc>
          <w:tcPr>
            <w:tcW w:w="1430" w:type="dxa"/>
          </w:tcPr>
          <w:p w14:paraId="3C4C8AE4"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7F50E0D2" w14:textId="77777777">
        <w:trPr>
          <w:cantSplit/>
          <w:jc w:val="center"/>
        </w:trPr>
        <w:tc>
          <w:tcPr>
            <w:tcW w:w="9988" w:type="dxa"/>
            <w:gridSpan w:val="4"/>
          </w:tcPr>
          <w:p w14:paraId="46573996" w14:textId="77777777" w:rsidR="00483387" w:rsidRPr="0050431F" w:rsidRDefault="00483387" w:rsidP="004209A4">
            <w:pPr>
              <w:pStyle w:val="TAN"/>
              <w:rPr>
                <w:lang w:eastAsia="en-US"/>
              </w:rPr>
            </w:pPr>
            <w:r w:rsidRPr="0050431F">
              <w:rPr>
                <w:lang w:eastAsia="en-US"/>
              </w:rPr>
              <w:t>NOTE 1:</w:t>
            </w:r>
            <w:r w:rsidRPr="0050431F">
              <w:rPr>
                <w:lang w:eastAsia="en-US"/>
              </w:rPr>
              <w:tab/>
              <w:t xml:space="preserve">For operation with a GSM/EDGE </w:t>
            </w:r>
            <w:r w:rsidR="002F6EF4" w:rsidRPr="0050431F">
              <w:rPr>
                <w:lang w:eastAsia="en-US"/>
              </w:rPr>
              <w:t xml:space="preserve">or standalone NB-IoT </w:t>
            </w:r>
            <w:r w:rsidRPr="0050431F">
              <w:rPr>
                <w:lang w:eastAsia="en-US"/>
              </w:rPr>
              <w:t xml:space="preserve">or an E-UTRA 1.4 or 3 MHz carrier adjacent to the </w:t>
            </w:r>
            <w:r w:rsidR="00203EFD" w:rsidRPr="0050431F">
              <w:rPr>
                <w:lang w:eastAsia="en-US"/>
              </w:rPr>
              <w:t>Base Station RF Bandwidth</w:t>
            </w:r>
            <w:r w:rsidRPr="0050431F">
              <w:rPr>
                <w:lang w:eastAsia="en-US"/>
              </w:rPr>
              <w:t xml:space="preserve"> edge</w:t>
            </w:r>
            <w:r w:rsidRPr="0050431F">
              <w:rPr>
                <w:kern w:val="2"/>
                <w:lang w:eastAsia="zh-CN"/>
              </w:rPr>
              <w:t>, the</w:t>
            </w:r>
            <w:r w:rsidR="00702C91" w:rsidRPr="0050431F">
              <w:rPr>
                <w:kern w:val="2"/>
                <w:lang w:eastAsia="zh-CN"/>
              </w:rPr>
              <w:t xml:space="preserve"> </w:t>
            </w:r>
            <w:r w:rsidRPr="0050431F">
              <w:rPr>
                <w:kern w:val="2"/>
                <w:lang w:eastAsia="zh-CN"/>
              </w:rPr>
              <w:t>limits in Table 6.6.2.</w:t>
            </w:r>
            <w:r w:rsidR="00910AA2" w:rsidRPr="0050431F">
              <w:rPr>
                <w:kern w:val="2"/>
                <w:lang w:eastAsia="zh-CN"/>
              </w:rPr>
              <w:t>5</w:t>
            </w:r>
            <w:r w:rsidRPr="0050431F">
              <w:rPr>
                <w:kern w:val="2"/>
                <w:lang w:eastAsia="zh-CN"/>
              </w:rPr>
              <w:t xml:space="preserve">-2 apply for </w:t>
            </w:r>
            <w:r w:rsidRPr="0050431F">
              <w:rPr>
                <w:lang w:eastAsia="en-US"/>
              </w:rPr>
              <w:t xml:space="preserve">0 MHz </w:t>
            </w:r>
            <w:r w:rsidRPr="0050431F">
              <w:rPr>
                <w:lang w:eastAsia="en-US"/>
              </w:rPr>
              <w:sym w:font="Symbol" w:char="F0A3"/>
            </w:r>
            <w:r w:rsidRPr="0050431F">
              <w:rPr>
                <w:lang w:eastAsia="en-US"/>
              </w:rPr>
              <w:t xml:space="preserve"> </w:t>
            </w:r>
            <w:r w:rsidRPr="0050431F">
              <w:rPr>
                <w:lang w:eastAsia="en-US"/>
              </w:rPr>
              <w:sym w:font="Symbol" w:char="F044"/>
            </w:r>
            <w:r w:rsidRPr="0050431F">
              <w:rPr>
                <w:lang w:eastAsia="en-US"/>
              </w:rPr>
              <w:t>f &lt; 0.15 MHz.</w:t>
            </w:r>
          </w:p>
          <w:p w14:paraId="1B4902E4" w14:textId="77777777" w:rsidR="00A3178F" w:rsidRPr="0050431F" w:rsidRDefault="00BD6B20" w:rsidP="004209A4">
            <w:pPr>
              <w:pStyle w:val="TAN"/>
              <w:rPr>
                <w:lang w:eastAsia="zh-CN"/>
              </w:rPr>
            </w:pPr>
            <w:r w:rsidRPr="0050431F">
              <w:rPr>
                <w:lang w:eastAsia="en-US"/>
              </w:rPr>
              <w:t>NOTE 2:</w:t>
            </w:r>
            <w:r w:rsidRPr="0050431F">
              <w:rPr>
                <w:lang w:eastAsia="en-US"/>
              </w:rPr>
              <w:tab/>
              <w:t xml:space="preserve">For MSR BS supporting non-contiguous spectrum operation </w:t>
            </w:r>
            <w:r w:rsidR="00A3178F" w:rsidRPr="0050431F">
              <w:rPr>
                <w:lang w:eastAsia="zh-CN"/>
              </w:rPr>
              <w:t>within any operating band</w:t>
            </w:r>
            <w:r w:rsidR="00A3178F" w:rsidRPr="0050431F">
              <w:rPr>
                <w:lang w:eastAsia="en-US"/>
              </w:rPr>
              <w:t xml:space="preserve"> </w:t>
            </w:r>
            <w:r w:rsidRPr="0050431F">
              <w:rPr>
                <w:lang w:eastAsia="en-US"/>
              </w:rPr>
              <w:t xml:space="preserve">the </w:t>
            </w:r>
            <w:r w:rsidR="00641F68" w:rsidRPr="0050431F">
              <w:rPr>
                <w:lang w:eastAsia="zh-CN"/>
              </w:rPr>
              <w:t>t</w:t>
            </w:r>
            <w:r w:rsidR="00641F68" w:rsidRPr="0050431F">
              <w:rPr>
                <w:lang w:eastAsia="en-US"/>
              </w:rPr>
              <w:t xml:space="preserve">est </w:t>
            </w:r>
            <w:r w:rsidRPr="0050431F">
              <w:rPr>
                <w:lang w:eastAsia="en-US"/>
              </w:rPr>
              <w:t xml:space="preserve">requirement within sub-block gaps is calculated as a cumulative sum of </w:t>
            </w:r>
            <w:r w:rsidR="00A3178F" w:rsidRPr="0050431F">
              <w:rPr>
                <w:lang w:eastAsia="zh-CN"/>
              </w:rPr>
              <w:t>contributions from</w:t>
            </w:r>
            <w:r w:rsidR="00A3178F" w:rsidRPr="0050431F">
              <w:rPr>
                <w:lang w:eastAsia="en-US"/>
              </w:rPr>
              <w:t xml:space="preserve"> </w:t>
            </w:r>
            <w:r w:rsidRPr="0050431F">
              <w:rPr>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lang w:eastAsia="en-US"/>
              </w:rPr>
              <w:t>.</w:t>
            </w:r>
            <w:r w:rsidR="005B180D" w:rsidRPr="0050431F">
              <w:rPr>
                <w:lang w:eastAsia="en-US"/>
              </w:rPr>
              <w:t xml:space="preserve"> Exception is </w:t>
            </w:r>
            <w:r w:rsidR="005B180D" w:rsidRPr="0050431F">
              <w:rPr>
                <w:rFonts w:ascii="Symbol" w:hAnsi="Symbol"/>
                <w:lang w:eastAsia="en-US"/>
              </w:rPr>
              <w:t></w:t>
            </w:r>
            <w:r w:rsidR="005B180D" w:rsidRPr="0050431F">
              <w:rPr>
                <w:lang w:eastAsia="en-US"/>
              </w:rPr>
              <w:t xml:space="preserve">f ≥ 10MHz from both adjacent sub blocks on each side of the sub-block gap, where the </w:t>
            </w:r>
            <w:r w:rsidR="00641F68" w:rsidRPr="0050431F">
              <w:rPr>
                <w:lang w:eastAsia="zh-CN"/>
              </w:rPr>
              <w:t>t</w:t>
            </w:r>
            <w:r w:rsidR="00641F68" w:rsidRPr="0050431F">
              <w:rPr>
                <w:lang w:eastAsia="en-US"/>
              </w:rPr>
              <w:t xml:space="preserve">est </w:t>
            </w:r>
            <w:r w:rsidR="005B180D" w:rsidRPr="0050431F">
              <w:rPr>
                <w:lang w:eastAsia="en-US"/>
              </w:rPr>
              <w:t>requirement within sub-block gaps shall be -15dBm/MHz</w:t>
            </w:r>
            <w:r w:rsidR="004209A4" w:rsidRPr="0050431F">
              <w:t xml:space="preserve"> </w:t>
            </w:r>
            <w:r w:rsidR="004209A4" w:rsidRPr="0050431F">
              <w:rPr>
                <w:szCs w:val="18"/>
              </w:rPr>
              <w:t>(f</w:t>
            </w:r>
            <w:r w:rsidR="004209A4" w:rsidRPr="0050431F">
              <w:rPr>
                <w:rFonts w:eastAsia="SimSun"/>
                <w:szCs w:val="18"/>
              </w:rPr>
              <w:t>or</w:t>
            </w:r>
            <w:r w:rsidR="004209A4" w:rsidRPr="0050431F">
              <w:rPr>
                <w:rFonts w:eastAsia="SimSun"/>
              </w:rPr>
              <w:t xml:space="preserve"> MSR BS supporting multi-band operation, either this limit </w:t>
            </w:r>
            <w:r w:rsidR="004209A4" w:rsidRPr="0050431F">
              <w:t xml:space="preserve">or -16dBm/100kHz with correspondingly adjusted f_offset shall apply </w:t>
            </w:r>
            <w:r w:rsidR="004209A4" w:rsidRPr="0050431F">
              <w:rPr>
                <w:rFonts w:eastAsia="SimSun"/>
              </w:rPr>
              <w:t xml:space="preserve">for this frequency offset range </w:t>
            </w:r>
            <w:r w:rsidR="004209A4" w:rsidRPr="0050431F">
              <w:t>for operating bands &lt;1GHz)</w:t>
            </w:r>
            <w:r w:rsidR="005B180D" w:rsidRPr="0050431F">
              <w:rPr>
                <w:lang w:eastAsia="en-US"/>
              </w:rPr>
              <w:t>.</w:t>
            </w:r>
          </w:p>
          <w:p w14:paraId="5B009EAC" w14:textId="77777777" w:rsidR="00BD6B20" w:rsidRPr="0050431F" w:rsidRDefault="00A3178F" w:rsidP="004209A4">
            <w:pPr>
              <w:pStyle w:val="TAN"/>
              <w:rPr>
                <w:lang w:eastAsia="en-US"/>
              </w:rPr>
            </w:pPr>
            <w:r w:rsidRPr="0050431F">
              <w:rPr>
                <w:lang w:eastAsia="zh-CN"/>
              </w:rPr>
              <w:t>NOTE3:</w:t>
            </w:r>
            <w:r w:rsidRPr="0050431F">
              <w:rPr>
                <w:lang w:eastAsia="en-US"/>
              </w:rPr>
              <w:tab/>
            </w:r>
            <w:r w:rsidRPr="0050431F">
              <w:rPr>
                <w:lang w:eastAsia="zh-CN"/>
              </w:rPr>
              <w:t>For MSR B</w:t>
            </w:r>
            <w:r w:rsidRPr="0050431F">
              <w:rPr>
                <w:lang w:eastAsia="en-US"/>
              </w:rPr>
              <w:t>S supporting multi-band operation</w:t>
            </w:r>
            <w:r w:rsidRPr="0050431F">
              <w:rPr>
                <w:lang w:eastAsia="zh-CN"/>
              </w:rPr>
              <w:t xml:space="preserve"> with </w:t>
            </w:r>
            <w:r w:rsidR="00203EFD" w:rsidRPr="0050431F">
              <w:rPr>
                <w:lang w:eastAsia="zh-CN"/>
              </w:rPr>
              <w:t>Inter RF Bandwidth</w:t>
            </w:r>
            <w:r w:rsidRPr="0050431F">
              <w:rPr>
                <w:lang w:eastAsia="zh-CN"/>
              </w:rPr>
              <w:t xml:space="preserve"> gap </w:t>
            </w:r>
            <w:r w:rsidRPr="0050431F">
              <w:rPr>
                <w:lang w:eastAsia="en-US"/>
              </w:rPr>
              <w:t>&lt; 20MHz</w:t>
            </w:r>
            <w:r w:rsidRPr="0050431F">
              <w:rPr>
                <w:lang w:eastAsia="zh-CN"/>
              </w:rPr>
              <w:t xml:space="preserve"> </w:t>
            </w:r>
            <w:r w:rsidRPr="0050431F">
              <w:rPr>
                <w:lang w:eastAsia="en-US"/>
              </w:rPr>
              <w:t xml:space="preserve">operation the </w:t>
            </w:r>
            <w:r w:rsidRPr="0050431F">
              <w:rPr>
                <w:lang w:eastAsia="zh-CN"/>
              </w:rPr>
              <w:t>test</w:t>
            </w:r>
            <w:r w:rsidRPr="0050431F">
              <w:rPr>
                <w:lang w:eastAsia="en-US"/>
              </w:rPr>
              <w:t xml:space="preserve"> requirement within</w:t>
            </w:r>
            <w:r w:rsidRPr="0050431F">
              <w:rPr>
                <w:lang w:eastAsia="zh-CN"/>
              </w:rPr>
              <w:t xml:space="preserve"> the </w:t>
            </w:r>
            <w:r w:rsidR="00203EFD" w:rsidRPr="0050431F">
              <w:rPr>
                <w:lang w:eastAsia="zh-CN"/>
              </w:rPr>
              <w:t>Inter RF Bandwidth</w:t>
            </w:r>
            <w:r w:rsidRPr="0050431F">
              <w:rPr>
                <w:lang w:eastAsia="en-US"/>
              </w:rPr>
              <w:t xml:space="preserve"> gaps is calculated as a cumulative sum </w:t>
            </w:r>
            <w:r w:rsidRPr="0050431F">
              <w:rPr>
                <w:lang w:eastAsia="zh-CN"/>
              </w:rPr>
              <w:t>of contributions from adjacent sub-blocks</w:t>
            </w:r>
            <w:r w:rsidRPr="0050431F">
              <w:rPr>
                <w:rFonts w:cs="v5.0.0"/>
                <w:lang w:eastAsia="zh-CN"/>
              </w:rPr>
              <w:t xml:space="preserve"> </w:t>
            </w:r>
            <w:r w:rsidR="00BB45A9" w:rsidRPr="0050431F">
              <w:rPr>
                <w:lang w:eastAsia="en-US"/>
              </w:rPr>
              <w:t>or RF Bandwidth</w:t>
            </w:r>
            <w:r w:rsidR="00BB45A9" w:rsidRPr="0050431F">
              <w:rPr>
                <w:rFonts w:cs="v5.0.0"/>
                <w:lang w:eastAsia="en-US"/>
              </w:rPr>
              <w:t xml:space="preserve"> </w:t>
            </w:r>
            <w:r w:rsidRPr="0050431F">
              <w:rPr>
                <w:rFonts w:cs="v5.0.0"/>
                <w:lang w:eastAsia="en-US"/>
              </w:rPr>
              <w:t xml:space="preserve">on each side of the </w:t>
            </w:r>
            <w:r w:rsidR="00203EFD" w:rsidRPr="0050431F">
              <w:rPr>
                <w:rFonts w:cs="v5.0.0"/>
                <w:lang w:eastAsia="zh-CN"/>
              </w:rPr>
              <w:t>Inter RF Bandwidth</w:t>
            </w:r>
            <w:r w:rsidRPr="0050431F">
              <w:rPr>
                <w:rFonts w:cs="v5.0.0"/>
                <w:lang w:eastAsia="en-US"/>
              </w:rPr>
              <w:t xml:space="preserve"> gap</w:t>
            </w:r>
            <w:r w:rsidR="00BB45A9" w:rsidRPr="0050431F">
              <w:rPr>
                <w:rFonts w:cs="v5.0.0"/>
                <w:lang w:eastAsia="en-US"/>
              </w:rPr>
              <w:t xml:space="preserve">, where the contribution from the far-end sub-block </w:t>
            </w:r>
            <w:r w:rsidR="00BB45A9" w:rsidRPr="0050431F">
              <w:rPr>
                <w:lang w:eastAsia="en-US"/>
              </w:rPr>
              <w:t>or RF Bandwidth</w:t>
            </w:r>
            <w:r w:rsidR="00BB45A9" w:rsidRPr="0050431F">
              <w:rPr>
                <w:rFonts w:cs="v5.0.0"/>
                <w:lang w:eastAsia="en-US"/>
              </w:rPr>
              <w:t xml:space="preserve"> shall be scaled according to the measurement bandwidth of the near-end sub-block</w:t>
            </w:r>
            <w:r w:rsidR="00BB45A9" w:rsidRPr="0050431F">
              <w:rPr>
                <w:lang w:eastAsia="en-US"/>
              </w:rPr>
              <w:t xml:space="preserve"> or RF Bandwidth</w:t>
            </w:r>
            <w:r w:rsidRPr="0050431F">
              <w:rPr>
                <w:lang w:eastAsia="en-US"/>
              </w:rPr>
              <w:t>.</w:t>
            </w:r>
          </w:p>
          <w:p w14:paraId="41D40F04" w14:textId="77777777" w:rsidR="004209A4" w:rsidRPr="0050431F" w:rsidRDefault="004209A4" w:rsidP="004209A4">
            <w:pPr>
              <w:pStyle w:val="TAN"/>
              <w:rPr>
                <w:lang w:eastAsia="en-US"/>
              </w:rPr>
            </w:pPr>
            <w:r w:rsidRPr="0050431F">
              <w:rPr>
                <w:rFonts w:eastAsia="SimSun"/>
              </w:rPr>
              <w:t>NOTE 4:</w:t>
            </w:r>
            <w:r w:rsidRPr="0050431F">
              <w:rPr>
                <w:rFonts w:eastAsia="SimSun"/>
              </w:rPr>
              <w:tab/>
              <w:t>For MSR BS supporting multi-band operation, either this limit or -16dBm/100kHz with correspondingly adjusted f_offset shall apply for this frequency offset range for operating bands &lt;1GHz.</w:t>
            </w:r>
          </w:p>
        </w:tc>
      </w:tr>
    </w:tbl>
    <w:p w14:paraId="5CCDC65B" w14:textId="77777777" w:rsidR="00483387" w:rsidRPr="0050431F" w:rsidRDefault="00483387" w:rsidP="004C2E88"/>
    <w:p w14:paraId="5D3F8AD1" w14:textId="77777777" w:rsidR="00483387" w:rsidRPr="0050431F" w:rsidRDefault="00483387" w:rsidP="00483387">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2-2: </w:t>
      </w:r>
      <w:r w:rsidR="00C61AC8" w:rsidRPr="0050431F">
        <w:t>Wide Area BS o</w:t>
      </w:r>
      <w:r w:rsidRPr="0050431F">
        <w:t xml:space="preserve">perating band unwanted emission limits for operation in BC2 with GSM/EDGE </w:t>
      </w:r>
      <w:r w:rsidR="002F6EF4" w:rsidRPr="0050431F">
        <w:t xml:space="preserve">or standalone NB-IoT </w:t>
      </w:r>
      <w:r w:rsidRPr="0050431F">
        <w:t xml:space="preserve">or E-UTRA 1.4 or 3 MHz carriers adjacent to the </w:t>
      </w:r>
      <w:r w:rsidR="00203EFD" w:rsidRPr="0050431F">
        <w:t>Base Station RF Bandwidth</w:t>
      </w:r>
      <w:r w:rsidR="00BB45A9" w:rsidRPr="0050431F">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83387" w:rsidRPr="0050431F" w14:paraId="4C122A14" w14:textId="77777777">
        <w:trPr>
          <w:cantSplit/>
          <w:jc w:val="center"/>
        </w:trPr>
        <w:tc>
          <w:tcPr>
            <w:tcW w:w="2301" w:type="dxa"/>
          </w:tcPr>
          <w:p w14:paraId="69BD5422" w14:textId="77777777" w:rsidR="00483387" w:rsidRPr="0050431F" w:rsidRDefault="00483387" w:rsidP="004E68C0">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3118" w:type="dxa"/>
          </w:tcPr>
          <w:p w14:paraId="1F517EE2" w14:textId="77777777" w:rsidR="00483387" w:rsidRPr="0050431F" w:rsidRDefault="00483387" w:rsidP="004E68C0">
            <w:pPr>
              <w:pStyle w:val="TAH"/>
              <w:rPr>
                <w:rFonts w:cs="Arial"/>
                <w:lang w:eastAsia="en-US"/>
              </w:rPr>
            </w:pPr>
            <w:r w:rsidRPr="0050431F">
              <w:rPr>
                <w:rFonts w:cs="Arial"/>
                <w:lang w:eastAsia="en-US"/>
              </w:rPr>
              <w:t>Frequency offset of measurement filter centre frequency, f_offset</w:t>
            </w:r>
          </w:p>
        </w:tc>
        <w:tc>
          <w:tcPr>
            <w:tcW w:w="3402" w:type="dxa"/>
          </w:tcPr>
          <w:p w14:paraId="147D7879" w14:textId="77777777" w:rsidR="00483387" w:rsidRPr="0050431F" w:rsidRDefault="00641F68" w:rsidP="004E68C0">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w:t>
            </w:r>
            <w:r w:rsidR="00A3178F" w:rsidRPr="0050431F">
              <w:rPr>
                <w:rFonts w:cs="Arial"/>
                <w:lang w:eastAsia="zh-CN"/>
              </w:rPr>
              <w:t>5, 6, 7</w:t>
            </w:r>
            <w:r w:rsidR="002F6EF4" w:rsidRPr="0050431F">
              <w:rPr>
                <w:rFonts w:cs="Arial"/>
                <w:lang w:eastAsia="zh-CN"/>
              </w:rPr>
              <w:t>, 8</w:t>
            </w:r>
            <w:r w:rsidR="00BD6B20" w:rsidRPr="0050431F">
              <w:rPr>
                <w:rFonts w:cs="Arial"/>
                <w:lang w:eastAsia="en-US"/>
              </w:rPr>
              <w:t>)</w:t>
            </w:r>
          </w:p>
        </w:tc>
        <w:tc>
          <w:tcPr>
            <w:tcW w:w="1330" w:type="dxa"/>
          </w:tcPr>
          <w:p w14:paraId="2C8381AA" w14:textId="77777777" w:rsidR="00483387" w:rsidRPr="0050431F" w:rsidRDefault="00483387" w:rsidP="004E68C0">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A3178F" w:rsidRPr="0050431F">
              <w:rPr>
                <w:rFonts w:cs="Arial"/>
                <w:lang w:eastAsia="en-US"/>
              </w:rPr>
              <w:t>9</w:t>
            </w:r>
            <w:r w:rsidR="00BD6B20" w:rsidRPr="0050431F">
              <w:rPr>
                <w:rFonts w:cs="Arial"/>
                <w:lang w:eastAsia="en-US"/>
              </w:rPr>
              <w:t>)</w:t>
            </w:r>
          </w:p>
        </w:tc>
      </w:tr>
      <w:tr w:rsidR="00483387" w:rsidRPr="0050431F" w14:paraId="48AD6592" w14:textId="77777777">
        <w:trPr>
          <w:cantSplit/>
          <w:jc w:val="center"/>
        </w:trPr>
        <w:tc>
          <w:tcPr>
            <w:tcW w:w="2301" w:type="dxa"/>
          </w:tcPr>
          <w:p w14:paraId="6FE51A81" w14:textId="77777777" w:rsidR="00483387" w:rsidRPr="0050431F" w:rsidRDefault="00483387" w:rsidP="004E68C0">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0.05 MHz</w:t>
            </w:r>
          </w:p>
        </w:tc>
        <w:tc>
          <w:tcPr>
            <w:tcW w:w="3118" w:type="dxa"/>
          </w:tcPr>
          <w:p w14:paraId="4336AD84" w14:textId="77777777" w:rsidR="00483387" w:rsidRPr="0050431F" w:rsidRDefault="00483387" w:rsidP="004E68C0">
            <w:pPr>
              <w:pStyle w:val="TAC"/>
              <w:rPr>
                <w:rFonts w:cs="Arial"/>
                <w:lang w:eastAsia="en-US"/>
              </w:rPr>
            </w:pPr>
            <w:r w:rsidRPr="0050431F">
              <w:rPr>
                <w:rFonts w:cs="Arial"/>
                <w:lang w:eastAsia="en-US"/>
              </w:rPr>
              <w:t xml:space="preserve">0.015 MHz </w:t>
            </w:r>
            <w:r w:rsidRPr="0050431F">
              <w:rPr>
                <w:rFonts w:cs="Arial"/>
                <w:lang w:eastAsia="en-US"/>
              </w:rPr>
              <w:sym w:font="Symbol" w:char="F0A3"/>
            </w:r>
            <w:r w:rsidRPr="0050431F">
              <w:rPr>
                <w:rFonts w:cs="Arial"/>
                <w:lang w:eastAsia="en-US"/>
              </w:rPr>
              <w:t xml:space="preserve"> f_offset &lt; 0.065 MHz </w:t>
            </w:r>
          </w:p>
        </w:tc>
        <w:tc>
          <w:tcPr>
            <w:tcW w:w="3402" w:type="dxa"/>
          </w:tcPr>
          <w:p w14:paraId="23AB751A" w14:textId="77777777" w:rsidR="00483387" w:rsidRPr="0050431F" w:rsidRDefault="00D34CBD" w:rsidP="004E68C0">
            <w:pPr>
              <w:pStyle w:val="TAC"/>
              <w:rPr>
                <w:rFonts w:cs="Arial"/>
                <w:lang w:eastAsia="en-US"/>
              </w:rPr>
            </w:pPr>
            <w:r w:rsidRPr="0050431F">
              <w:rPr>
                <w:rFonts w:cs="Arial"/>
                <w:position w:val="-46"/>
                <w:lang w:eastAsia="en-US"/>
              </w:rPr>
              <w:object w:dxaOrig="4400" w:dyaOrig="1040" w14:anchorId="3951A94D">
                <v:shape id="_x0000_i1049" type="#_x0000_t75" style="width:184.45pt;height:42.65pt" o:ole="" fillcolor="window">
                  <v:imagedata r:id="rId56" o:title=""/>
                </v:shape>
                <o:OLEObject Type="Embed" ProgID="Equation.3" ShapeID="_x0000_i1049" DrawAspect="Content" ObjectID="_1703173067" r:id="rId57"/>
              </w:object>
            </w:r>
          </w:p>
        </w:tc>
        <w:tc>
          <w:tcPr>
            <w:tcW w:w="1330" w:type="dxa"/>
          </w:tcPr>
          <w:p w14:paraId="03B81940" w14:textId="77777777" w:rsidR="00483387" w:rsidRPr="0050431F" w:rsidRDefault="00483387" w:rsidP="004E68C0">
            <w:pPr>
              <w:pStyle w:val="TAC"/>
              <w:rPr>
                <w:rFonts w:cs="Arial"/>
                <w:lang w:eastAsia="en-US"/>
              </w:rPr>
            </w:pPr>
            <w:r w:rsidRPr="0050431F">
              <w:rPr>
                <w:rFonts w:cs="Arial"/>
                <w:lang w:eastAsia="en-US"/>
              </w:rPr>
              <w:t xml:space="preserve">30 kHz </w:t>
            </w:r>
          </w:p>
        </w:tc>
      </w:tr>
      <w:tr w:rsidR="00483387" w:rsidRPr="0050431F" w14:paraId="51BE8EE7" w14:textId="77777777">
        <w:trPr>
          <w:cantSplit/>
          <w:jc w:val="center"/>
        </w:trPr>
        <w:tc>
          <w:tcPr>
            <w:tcW w:w="2301" w:type="dxa"/>
          </w:tcPr>
          <w:p w14:paraId="3F1E6A28" w14:textId="77777777" w:rsidR="00483387" w:rsidRPr="0050431F" w:rsidRDefault="00483387" w:rsidP="004E68C0">
            <w:pPr>
              <w:pStyle w:val="TAC"/>
              <w:rPr>
                <w:rFonts w:cs="Arial"/>
                <w:lang w:eastAsia="en-US"/>
              </w:rPr>
            </w:pPr>
            <w:r w:rsidRPr="0050431F">
              <w:rPr>
                <w:rFonts w:cs="Arial"/>
                <w:lang w:eastAsia="en-US"/>
              </w:rPr>
              <w:t xml:space="preserve">0.05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0.15 MHz</w:t>
            </w:r>
          </w:p>
        </w:tc>
        <w:tc>
          <w:tcPr>
            <w:tcW w:w="3118" w:type="dxa"/>
          </w:tcPr>
          <w:p w14:paraId="0CDB4B63" w14:textId="77777777" w:rsidR="00483387" w:rsidRPr="0050431F" w:rsidRDefault="00483387" w:rsidP="004E68C0">
            <w:pPr>
              <w:pStyle w:val="TAC"/>
              <w:rPr>
                <w:rFonts w:cs="Arial"/>
                <w:lang w:eastAsia="en-US"/>
              </w:rPr>
            </w:pPr>
            <w:r w:rsidRPr="0050431F">
              <w:rPr>
                <w:rFonts w:cs="Arial"/>
                <w:lang w:eastAsia="en-US"/>
              </w:rPr>
              <w:t xml:space="preserve">0.065 MHz </w:t>
            </w:r>
            <w:r w:rsidRPr="0050431F">
              <w:rPr>
                <w:rFonts w:cs="Arial"/>
                <w:lang w:eastAsia="en-US"/>
              </w:rPr>
              <w:sym w:font="Symbol" w:char="F0A3"/>
            </w:r>
            <w:r w:rsidRPr="0050431F">
              <w:rPr>
                <w:rFonts w:cs="Arial"/>
                <w:lang w:eastAsia="en-US"/>
              </w:rPr>
              <w:t xml:space="preserve"> f_offset &lt; 0.165 MHz </w:t>
            </w:r>
          </w:p>
        </w:tc>
        <w:tc>
          <w:tcPr>
            <w:tcW w:w="3402" w:type="dxa"/>
          </w:tcPr>
          <w:p w14:paraId="53E7DA0C" w14:textId="77777777" w:rsidR="00483387" w:rsidRPr="0050431F" w:rsidRDefault="00D34CBD" w:rsidP="004E68C0">
            <w:pPr>
              <w:pStyle w:val="TAC"/>
              <w:rPr>
                <w:rFonts w:cs="Arial"/>
                <w:lang w:eastAsia="en-US"/>
              </w:rPr>
            </w:pPr>
            <w:r w:rsidRPr="0050431F">
              <w:rPr>
                <w:rFonts w:cs="Arial"/>
                <w:position w:val="-46"/>
                <w:lang w:eastAsia="en-US"/>
              </w:rPr>
              <w:object w:dxaOrig="4480" w:dyaOrig="1040" w14:anchorId="0CD8B868">
                <v:shape id="_x0000_i1050" type="#_x0000_t75" style="width:187.75pt;height:42.65pt" o:ole="" fillcolor="window">
                  <v:imagedata r:id="rId58" o:title=""/>
                </v:shape>
                <o:OLEObject Type="Embed" ProgID="Equation.3" ShapeID="_x0000_i1050" DrawAspect="Content" ObjectID="_1703173068" r:id="rId59"/>
              </w:object>
            </w:r>
          </w:p>
        </w:tc>
        <w:tc>
          <w:tcPr>
            <w:tcW w:w="1330" w:type="dxa"/>
          </w:tcPr>
          <w:p w14:paraId="00A4EA56" w14:textId="77777777" w:rsidR="00483387" w:rsidRPr="0050431F" w:rsidRDefault="00483387" w:rsidP="004E68C0">
            <w:pPr>
              <w:pStyle w:val="TAC"/>
              <w:rPr>
                <w:rFonts w:cs="Arial"/>
                <w:lang w:eastAsia="en-US"/>
              </w:rPr>
            </w:pPr>
            <w:r w:rsidRPr="0050431F">
              <w:rPr>
                <w:rFonts w:cs="Arial"/>
                <w:lang w:eastAsia="en-US"/>
              </w:rPr>
              <w:t xml:space="preserve">30 kHz </w:t>
            </w:r>
          </w:p>
        </w:tc>
      </w:tr>
      <w:tr w:rsidR="00483387" w:rsidRPr="0050431F" w14:paraId="759FD56F" w14:textId="77777777">
        <w:trPr>
          <w:cantSplit/>
          <w:jc w:val="center"/>
        </w:trPr>
        <w:tc>
          <w:tcPr>
            <w:tcW w:w="10151" w:type="dxa"/>
            <w:gridSpan w:val="4"/>
          </w:tcPr>
          <w:p w14:paraId="167D0D76" w14:textId="77777777" w:rsidR="00483387" w:rsidRPr="0050431F" w:rsidRDefault="00483387" w:rsidP="004E68C0">
            <w:pPr>
              <w:pStyle w:val="TAN"/>
              <w:rPr>
                <w:rFonts w:cs="Arial"/>
                <w:lang w:eastAsia="en-US"/>
              </w:rPr>
            </w:pPr>
            <w:r w:rsidRPr="0050431F">
              <w:rPr>
                <w:rFonts w:cs="Arial"/>
                <w:lang w:eastAsia="en-US"/>
              </w:rPr>
              <w:t xml:space="preserve">NOTE </w:t>
            </w:r>
            <w:r w:rsidR="00A3178F" w:rsidRPr="0050431F">
              <w:rPr>
                <w:rFonts w:cs="Arial"/>
                <w:lang w:eastAsia="en-US"/>
              </w:rPr>
              <w:t>4</w:t>
            </w:r>
            <w:r w:rsidRPr="0050431F">
              <w:rPr>
                <w:rFonts w:cs="Arial"/>
                <w:lang w:eastAsia="en-US"/>
              </w:rPr>
              <w:t>:</w:t>
            </w:r>
            <w:r w:rsidR="002B1E27">
              <w:rPr>
                <w:rFonts w:cs="Arial"/>
                <w:lang w:eastAsia="en-US"/>
              </w:rPr>
              <w:tab/>
            </w:r>
            <w:r w:rsidRPr="0050431F">
              <w:rPr>
                <w:rFonts w:cs="Arial"/>
                <w:lang w:eastAsia="en-US"/>
              </w:rPr>
              <w:t>The limits in this table only apply for operation with a GSM/EDGE</w:t>
            </w:r>
            <w:r w:rsidR="002F6EF4" w:rsidRPr="0050431F">
              <w:rPr>
                <w:rFonts w:cs="Arial"/>
                <w:lang w:eastAsia="en-US"/>
              </w:rPr>
              <w:t xml:space="preserve"> or standalone NB-IoT</w:t>
            </w:r>
            <w:r w:rsidRPr="0050431F">
              <w:rPr>
                <w:rFonts w:cs="Arial"/>
                <w:lang w:eastAsia="en-US"/>
              </w:rPr>
              <w:t xml:space="preserv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567A2921" w14:textId="77777777" w:rsidR="00A3178F" w:rsidRPr="0050431F" w:rsidRDefault="00BD6B20" w:rsidP="00A3178F">
            <w:pPr>
              <w:pStyle w:val="TAN"/>
              <w:rPr>
                <w:rFonts w:cs="Arial"/>
                <w:lang w:eastAsia="zh-CN"/>
              </w:rPr>
            </w:pPr>
            <w:r w:rsidRPr="0050431F">
              <w:rPr>
                <w:rFonts w:cs="Arial"/>
                <w:lang w:eastAsia="en-US"/>
              </w:rPr>
              <w:t xml:space="preserve">NOTE </w:t>
            </w:r>
            <w:r w:rsidR="00A3178F" w:rsidRPr="0050431F">
              <w:rPr>
                <w:rFonts w:cs="Arial"/>
                <w:lang w:eastAsia="en-US"/>
              </w:rPr>
              <w:t>5</w:t>
            </w:r>
            <w:r w:rsidRPr="0050431F">
              <w:rPr>
                <w:rFonts w:cs="Arial"/>
                <w:lang w:eastAsia="en-US"/>
              </w:rPr>
              <w:t>:</w:t>
            </w:r>
            <w:r w:rsidRPr="0050431F">
              <w:rPr>
                <w:rFonts w:cs="Arial"/>
                <w:lang w:eastAsia="en-US"/>
              </w:rPr>
              <w:tab/>
              <w:t>For MSR BS supporting non-contiguous spectrum operation</w:t>
            </w:r>
            <w:r w:rsidR="00A3178F" w:rsidRPr="0050431F">
              <w:rPr>
                <w:rFonts w:cs="Arial"/>
                <w:lang w:eastAsia="zh-CN"/>
              </w:rPr>
              <w:t xml:space="preserve"> within any operating band</w:t>
            </w:r>
            <w:r w:rsidRPr="0050431F">
              <w:rPr>
                <w:rFonts w:cs="Arial"/>
                <w:lang w:eastAsia="en-US"/>
              </w:rPr>
              <w:t xml:space="preserve"> the </w:t>
            </w:r>
            <w:r w:rsidR="00641F68" w:rsidRPr="0050431F">
              <w:rPr>
                <w:rFonts w:cs="Arial"/>
                <w:lang w:eastAsia="zh-CN"/>
              </w:rPr>
              <w:t>t</w:t>
            </w:r>
            <w:r w:rsidR="00641F68" w:rsidRPr="0050431F">
              <w:rPr>
                <w:rFonts w:cs="Arial"/>
                <w:lang w:eastAsia="en-US"/>
              </w:rPr>
              <w:t xml:space="preserve">est </w:t>
            </w:r>
            <w:r w:rsidRPr="0050431F">
              <w:rPr>
                <w:rFonts w:cs="Arial"/>
                <w:lang w:eastAsia="en-US"/>
              </w:rPr>
              <w:t xml:space="preserve">requirement within sub-block gaps is calculated as a cumulative sum of </w:t>
            </w:r>
            <w:r w:rsidR="00A3178F" w:rsidRPr="0050431F">
              <w:rPr>
                <w:rFonts w:cs="Arial"/>
                <w:lang w:eastAsia="zh-CN"/>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2788B8D9" w14:textId="77777777" w:rsidR="0050417E" w:rsidRPr="0050431F" w:rsidRDefault="00A3178F" w:rsidP="00A3178F">
            <w:pPr>
              <w:pStyle w:val="TAN"/>
              <w:rPr>
                <w:rFonts w:cs="Arial"/>
                <w:lang w:eastAsia="en-US"/>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432818DA" w14:textId="77777777" w:rsidR="002F6EF4" w:rsidRPr="0050431F" w:rsidRDefault="0050417E" w:rsidP="002F6EF4">
            <w:pPr>
              <w:pStyle w:val="TAN"/>
              <w:rPr>
                <w:rFonts w:cs="Arial"/>
                <w:lang w:eastAsia="en-US"/>
              </w:rPr>
            </w:pPr>
            <w:r w:rsidRPr="0050431F">
              <w:rPr>
                <w:rFonts w:cs="Arial"/>
                <w:lang w:eastAsia="en-US"/>
              </w:rPr>
              <w:t xml:space="preserve">NOTE </w:t>
            </w:r>
            <w:r w:rsidR="00A3178F" w:rsidRPr="0050431F">
              <w:rPr>
                <w:rFonts w:cs="Arial"/>
                <w:lang w:eastAsia="en-US"/>
              </w:rPr>
              <w:t>7</w:t>
            </w:r>
            <w:r w:rsidRPr="0050431F">
              <w:rPr>
                <w:rFonts w:cs="Arial"/>
                <w:lang w:eastAsia="en-US"/>
              </w:rPr>
              <w:t>:</w:t>
            </w:r>
            <w:r w:rsidRPr="0050431F">
              <w:rPr>
                <w:rFonts w:cs="Arial"/>
                <w:lang w:eastAsia="en-US"/>
              </w:rPr>
              <w:tab/>
            </w:r>
            <w:r w:rsidR="00D34CBD" w:rsidRPr="0050431F">
              <w:rPr>
                <w:rFonts w:cs="Arial"/>
                <w:lang w:eastAsia="en-US"/>
              </w:rPr>
              <w:t xml:space="preserve">In case the carrier adjacent to the </w:t>
            </w:r>
            <w:r w:rsidR="00203EFD" w:rsidRPr="0050431F">
              <w:rPr>
                <w:rFonts w:cs="Arial"/>
                <w:lang w:eastAsia="en-US"/>
              </w:rPr>
              <w:t>Base Station RF Bandwidth</w:t>
            </w:r>
            <w:r w:rsidR="00D34CBD" w:rsidRPr="0050431F">
              <w:rPr>
                <w:rFonts w:cs="Arial"/>
                <w:lang w:eastAsia="en-US"/>
              </w:rPr>
              <w:t xml:space="preserve"> edge is a GSM/EDGE carrier, the value of X = P</w:t>
            </w:r>
            <w:r w:rsidR="00D34CBD" w:rsidRPr="0050431F">
              <w:rPr>
                <w:rFonts w:cs="Arial"/>
                <w:vertAlign w:val="subscript"/>
                <w:lang w:eastAsia="en-US"/>
              </w:rPr>
              <w:t>GSMcarrier</w:t>
            </w:r>
            <w:r w:rsidR="00D34CBD" w:rsidRPr="0050431F">
              <w:rPr>
                <w:rFonts w:cs="Arial"/>
                <w:lang w:eastAsia="en-US"/>
              </w:rPr>
              <w:t xml:space="preserve"> – 43, where P</w:t>
            </w:r>
            <w:r w:rsidR="00D34CBD" w:rsidRPr="0050431F">
              <w:rPr>
                <w:rFonts w:cs="Arial"/>
                <w:vertAlign w:val="subscript"/>
                <w:lang w:eastAsia="en-US"/>
              </w:rPr>
              <w:t>GSMcarrier</w:t>
            </w:r>
            <w:r w:rsidR="00D34CBD" w:rsidRPr="0050431F">
              <w:rPr>
                <w:rFonts w:cs="Arial"/>
                <w:lang w:eastAsia="en-US"/>
              </w:rPr>
              <w:t xml:space="preserve"> is the power level of the GSM/EDGE carrier adjacent to the </w:t>
            </w:r>
            <w:r w:rsidR="00203EFD" w:rsidRPr="0050431F">
              <w:rPr>
                <w:rFonts w:cs="Arial"/>
                <w:lang w:eastAsia="en-US"/>
              </w:rPr>
              <w:t>Base Station RF Bandwidth</w:t>
            </w:r>
            <w:r w:rsidR="00D34CBD" w:rsidRPr="0050431F">
              <w:rPr>
                <w:rFonts w:cs="Arial"/>
                <w:lang w:eastAsia="en-US"/>
              </w:rPr>
              <w:t xml:space="preserve"> edge. In other cases, X = 0.</w:t>
            </w:r>
          </w:p>
          <w:p w14:paraId="744E29A0" w14:textId="77777777" w:rsidR="001812AC" w:rsidRPr="0050431F" w:rsidRDefault="002F6EF4" w:rsidP="002F6EF4">
            <w:pPr>
              <w:pStyle w:val="TAN"/>
              <w:rPr>
                <w:rFonts w:cs="Arial"/>
                <w:lang w:eastAsia="en-US"/>
              </w:rPr>
            </w:pPr>
            <w:r w:rsidRPr="0050431F">
              <w:rPr>
                <w:rFonts w:cs="Arial"/>
                <w:lang w:eastAsia="ja-JP"/>
              </w:rPr>
              <w:t>NOTE 8:</w:t>
            </w:r>
            <w:r w:rsidRPr="0050431F">
              <w:rPr>
                <w:rFonts w:cs="Arial"/>
                <w:lang w:eastAsia="ja-JP"/>
              </w:rPr>
              <w:tab/>
              <w:t>In case the carrier adjacent to the RF bandwidth edge is a NB-IoT carrier, the value of X = P</w:t>
            </w:r>
            <w:r w:rsidRPr="0050431F">
              <w:rPr>
                <w:rFonts w:cs="Arial"/>
                <w:vertAlign w:val="subscript"/>
                <w:lang w:eastAsia="ja-JP"/>
              </w:rPr>
              <w:t>NB-IoTcarrier</w:t>
            </w:r>
            <w:r w:rsidRPr="0050431F">
              <w:rPr>
                <w:rFonts w:cs="Arial"/>
                <w:lang w:eastAsia="ja-JP"/>
              </w:rPr>
              <w:t xml:space="preserve"> – 43, where P</w:t>
            </w:r>
            <w:r w:rsidRPr="0050431F">
              <w:rPr>
                <w:rFonts w:cs="Arial"/>
                <w:vertAlign w:val="subscript"/>
                <w:lang w:eastAsia="ja-JP"/>
              </w:rPr>
              <w:t>NB-IoTcarrier</w:t>
            </w:r>
            <w:r w:rsidRPr="0050431F">
              <w:rPr>
                <w:rFonts w:cs="Arial"/>
                <w:lang w:eastAsia="ja-JP"/>
              </w:rPr>
              <w:t xml:space="preserve"> is the power level of the NB-IoT carrier adjacent to the RF bandwidth edge. In other cases, X = 0.</w:t>
            </w:r>
          </w:p>
        </w:tc>
      </w:tr>
    </w:tbl>
    <w:p w14:paraId="0FCBFC56" w14:textId="77777777" w:rsidR="00483387" w:rsidRPr="0050431F" w:rsidRDefault="00483387" w:rsidP="004C2E88"/>
    <w:p w14:paraId="1F9C3035"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3</w:t>
      </w:r>
      <w:r w:rsidRPr="0050431F">
        <w:t xml:space="preserve">: Medium Range BS operating band unwanted emission mask (UEM) for BC2,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50431F" w14:paraId="035E4496" w14:textId="77777777">
        <w:trPr>
          <w:cantSplit/>
          <w:jc w:val="center"/>
        </w:trPr>
        <w:tc>
          <w:tcPr>
            <w:tcW w:w="2127" w:type="dxa"/>
          </w:tcPr>
          <w:p w14:paraId="45F2273D"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75D81BA9"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EAA0DB0"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requirement (Note 2</w:t>
            </w:r>
            <w:r w:rsidR="00A3178F" w:rsidRPr="0050431F">
              <w:rPr>
                <w:rFonts w:cs="Arial"/>
                <w:lang w:eastAsia="zh-CN"/>
              </w:rPr>
              <w:t>, 3</w:t>
            </w:r>
            <w:r w:rsidR="00C61AC8" w:rsidRPr="0050431F">
              <w:rPr>
                <w:rFonts w:cs="Arial"/>
                <w:lang w:eastAsia="en-US"/>
              </w:rPr>
              <w:t>)</w:t>
            </w:r>
          </w:p>
        </w:tc>
        <w:tc>
          <w:tcPr>
            <w:tcW w:w="1430" w:type="dxa"/>
          </w:tcPr>
          <w:p w14:paraId="5CDC1D56"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2042ED36" w14:textId="77777777">
        <w:trPr>
          <w:cantSplit/>
          <w:jc w:val="center"/>
        </w:trPr>
        <w:tc>
          <w:tcPr>
            <w:tcW w:w="2127" w:type="dxa"/>
          </w:tcPr>
          <w:p w14:paraId="5279E7E3" w14:textId="77777777" w:rsidR="00C61AC8" w:rsidRPr="0050431F" w:rsidRDefault="00C61AC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p w14:paraId="29C1CE8D" w14:textId="77777777" w:rsidR="00C61AC8" w:rsidRPr="0050431F" w:rsidRDefault="00C61AC8" w:rsidP="00C61AC8">
            <w:pPr>
              <w:pStyle w:val="TAC"/>
              <w:rPr>
                <w:rFonts w:cs="Arial"/>
                <w:lang w:eastAsia="en-US"/>
              </w:rPr>
            </w:pPr>
            <w:r w:rsidRPr="0050431F">
              <w:rPr>
                <w:rFonts w:cs="Arial"/>
                <w:lang w:eastAsia="en-US"/>
              </w:rPr>
              <w:t>(Note 1)</w:t>
            </w:r>
          </w:p>
        </w:tc>
        <w:tc>
          <w:tcPr>
            <w:tcW w:w="2976" w:type="dxa"/>
          </w:tcPr>
          <w:p w14:paraId="0B1DBDF5" w14:textId="77777777" w:rsidR="00C61AC8" w:rsidRPr="0050431F" w:rsidRDefault="00C61AC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0F0D2577" w14:textId="77777777" w:rsidR="00C61AC8" w:rsidRPr="0050431F" w:rsidRDefault="00AA56B9" w:rsidP="00C61AC8">
            <w:pPr>
              <w:pStyle w:val="TAC"/>
              <w:rPr>
                <w:rFonts w:cs="Arial"/>
                <w:lang w:eastAsia="en-US"/>
              </w:rPr>
            </w:pPr>
            <w:r w:rsidRPr="0050431F">
              <w:rPr>
                <w:rFonts w:cs="v5.0.0"/>
                <w:position w:val="-28"/>
                <w:lang w:eastAsia="ja-JP"/>
              </w:rPr>
              <w:object w:dxaOrig="4360" w:dyaOrig="680" w14:anchorId="7127218E">
                <v:shape id="_x0000_i1051" type="#_x0000_t75" style="width:154.5pt;height:27.7pt" o:ole="">
                  <v:imagedata r:id="rId60" o:title=""/>
                </v:shape>
                <o:OLEObject Type="Embed" ProgID="Equation.3" ShapeID="_x0000_i1051" DrawAspect="Content" ObjectID="_1703173069" r:id="rId61"/>
              </w:object>
            </w:r>
          </w:p>
        </w:tc>
        <w:tc>
          <w:tcPr>
            <w:tcW w:w="1430" w:type="dxa"/>
          </w:tcPr>
          <w:p w14:paraId="06630852"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6E37D90A" w14:textId="77777777">
        <w:trPr>
          <w:cantSplit/>
          <w:jc w:val="center"/>
        </w:trPr>
        <w:tc>
          <w:tcPr>
            <w:tcW w:w="2127" w:type="dxa"/>
          </w:tcPr>
          <w:p w14:paraId="4292E5AB" w14:textId="77777777" w:rsidR="00C61AC8" w:rsidRPr="0050431F" w:rsidRDefault="00C61AC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18819BAD" w14:textId="77777777" w:rsidR="00C61AC8" w:rsidRPr="0050431F" w:rsidRDefault="00C61AC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3F3E0B6C" w14:textId="77777777" w:rsidR="00C61AC8" w:rsidRPr="0050431F" w:rsidRDefault="00AA56B9" w:rsidP="00C61AC8">
            <w:pPr>
              <w:pStyle w:val="TAC"/>
              <w:rPr>
                <w:rFonts w:cs="Arial"/>
                <w:lang w:eastAsia="en-US"/>
              </w:rPr>
            </w:pPr>
            <w:r w:rsidRPr="0050431F">
              <w:rPr>
                <w:rFonts w:cs="v5.0.0"/>
                <w:position w:val="-28"/>
                <w:lang w:eastAsia="ja-JP"/>
              </w:rPr>
              <w:object w:dxaOrig="4400" w:dyaOrig="680" w14:anchorId="053F3223">
                <v:shape id="_x0000_i1052" type="#_x0000_t75" style="width:155.65pt;height:27.7pt" o:ole="">
                  <v:imagedata r:id="rId62" o:title=""/>
                </v:shape>
                <o:OLEObject Type="Embed" ProgID="Equation.3" ShapeID="_x0000_i1052" DrawAspect="Content" ObjectID="_1703173070" r:id="rId63"/>
              </w:object>
            </w:r>
          </w:p>
        </w:tc>
        <w:tc>
          <w:tcPr>
            <w:tcW w:w="1430" w:type="dxa"/>
          </w:tcPr>
          <w:p w14:paraId="4A490454"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00E8747A" w14:textId="77777777">
        <w:trPr>
          <w:cantSplit/>
          <w:jc w:val="center"/>
        </w:trPr>
        <w:tc>
          <w:tcPr>
            <w:tcW w:w="2127" w:type="dxa"/>
          </w:tcPr>
          <w:p w14:paraId="6F8E3C42" w14:textId="77777777" w:rsidR="00C61AC8" w:rsidRPr="0050431F" w:rsidRDefault="00C61AC8" w:rsidP="00C61AC8">
            <w:pPr>
              <w:pStyle w:val="TAC"/>
              <w:rPr>
                <w:rFonts w:cs="Arial"/>
                <w:lang w:eastAsia="en-US"/>
              </w:rPr>
            </w:pPr>
            <w:r w:rsidRPr="0050431F">
              <w:rPr>
                <w:rFonts w:cs="Arial"/>
                <w:lang w:eastAsia="en-US"/>
              </w:rPr>
              <w:t xml:space="preserve">(Note </w:t>
            </w:r>
            <w:r w:rsidR="00A3178F" w:rsidRPr="0050431F">
              <w:rPr>
                <w:rFonts w:cs="Arial"/>
                <w:lang w:eastAsia="zh-CN"/>
              </w:rPr>
              <w:t>8</w:t>
            </w:r>
            <w:r w:rsidRPr="0050431F">
              <w:rPr>
                <w:rFonts w:cs="Arial"/>
                <w:lang w:eastAsia="en-US"/>
              </w:rPr>
              <w:t>)</w:t>
            </w:r>
          </w:p>
        </w:tc>
        <w:tc>
          <w:tcPr>
            <w:tcW w:w="2976" w:type="dxa"/>
          </w:tcPr>
          <w:p w14:paraId="3EAA91E9" w14:textId="77777777" w:rsidR="00C61AC8" w:rsidRPr="0050431F" w:rsidRDefault="00C61AC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0AC5AB5"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6</w:t>
            </w:r>
            <w:r w:rsidR="00C61AC8" w:rsidRPr="0050431F">
              <w:rPr>
                <w:rFonts w:cs="Arial"/>
                <w:lang w:eastAsia="zh-CN"/>
              </w:rPr>
              <w:t>3.5</w:t>
            </w:r>
            <w:r w:rsidR="00C61AC8" w:rsidRPr="0050431F">
              <w:rPr>
                <w:rFonts w:cs="Arial"/>
                <w:lang w:eastAsia="en-US"/>
              </w:rPr>
              <w:t xml:space="preserve"> dB</w:t>
            </w:r>
          </w:p>
        </w:tc>
        <w:tc>
          <w:tcPr>
            <w:tcW w:w="1430" w:type="dxa"/>
          </w:tcPr>
          <w:p w14:paraId="5F209B08"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4B2264E1" w14:textId="77777777">
        <w:trPr>
          <w:cantSplit/>
          <w:jc w:val="center"/>
        </w:trPr>
        <w:tc>
          <w:tcPr>
            <w:tcW w:w="2127" w:type="dxa"/>
          </w:tcPr>
          <w:p w14:paraId="70C91561" w14:textId="77777777" w:rsidR="00C61AC8" w:rsidRPr="0050431F" w:rsidRDefault="00C61AC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2.8 MHz</w:t>
            </w:r>
          </w:p>
        </w:tc>
        <w:tc>
          <w:tcPr>
            <w:tcW w:w="2976" w:type="dxa"/>
          </w:tcPr>
          <w:p w14:paraId="6D4618C2" w14:textId="77777777" w:rsidR="00C61AC8" w:rsidRPr="0050431F" w:rsidRDefault="00C61AC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3.3 MHz</w:t>
            </w:r>
          </w:p>
        </w:tc>
        <w:tc>
          <w:tcPr>
            <w:tcW w:w="3455" w:type="dxa"/>
          </w:tcPr>
          <w:p w14:paraId="3530ACDC"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5</w:t>
            </w:r>
            <w:r w:rsidR="00C61AC8" w:rsidRPr="0050431F">
              <w:rPr>
                <w:rFonts w:cs="Arial"/>
                <w:lang w:eastAsia="zh-CN"/>
              </w:rPr>
              <w:t>0.5</w:t>
            </w:r>
            <w:r w:rsidR="00C61AC8" w:rsidRPr="0050431F">
              <w:rPr>
                <w:rFonts w:cs="Arial"/>
                <w:lang w:eastAsia="en-US"/>
              </w:rPr>
              <w:t xml:space="preserve"> dB</w:t>
            </w:r>
          </w:p>
        </w:tc>
        <w:tc>
          <w:tcPr>
            <w:tcW w:w="1430" w:type="dxa"/>
          </w:tcPr>
          <w:p w14:paraId="27643A6E"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44EA34A7" w14:textId="77777777">
        <w:trPr>
          <w:cantSplit/>
          <w:jc w:val="center"/>
        </w:trPr>
        <w:tc>
          <w:tcPr>
            <w:tcW w:w="2127" w:type="dxa"/>
          </w:tcPr>
          <w:p w14:paraId="0184DA31" w14:textId="77777777" w:rsidR="00C61AC8" w:rsidRPr="0050431F" w:rsidRDefault="00C61AC8" w:rsidP="00C61AC8">
            <w:pPr>
              <w:pStyle w:val="TAC"/>
              <w:rPr>
                <w:rFonts w:cs="Arial"/>
                <w:lang w:eastAsia="en-US"/>
              </w:rPr>
            </w:pPr>
            <w:r w:rsidRPr="0050431F">
              <w:rPr>
                <w:rFonts w:cs="Arial"/>
                <w:lang w:eastAsia="en-US"/>
              </w:rPr>
              <w:t xml:space="preserve">2.8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60B34418" w14:textId="77777777" w:rsidR="00C61AC8" w:rsidRPr="0050431F" w:rsidRDefault="00C61AC8" w:rsidP="00C61AC8">
            <w:pPr>
              <w:pStyle w:val="TAC"/>
              <w:rPr>
                <w:rFonts w:cs="Arial"/>
                <w:lang w:eastAsia="en-US"/>
              </w:rPr>
            </w:pPr>
            <w:r w:rsidRPr="0050431F">
              <w:rPr>
                <w:rFonts w:cs="Arial"/>
                <w:lang w:eastAsia="en-US"/>
              </w:rPr>
              <w:t xml:space="preserve">3.3 MHz </w:t>
            </w:r>
            <w:r w:rsidRPr="0050431F">
              <w:rPr>
                <w:rFonts w:cs="Arial"/>
                <w:lang w:eastAsia="en-US"/>
              </w:rPr>
              <w:sym w:font="Symbol" w:char="F0A3"/>
            </w:r>
            <w:r w:rsidRPr="0050431F">
              <w:rPr>
                <w:rFonts w:cs="Arial"/>
                <w:lang w:eastAsia="en-US"/>
              </w:rPr>
              <w:t xml:space="preserve"> f_offset &lt; 5.5 MHz</w:t>
            </w:r>
          </w:p>
        </w:tc>
        <w:tc>
          <w:tcPr>
            <w:tcW w:w="3455" w:type="dxa"/>
          </w:tcPr>
          <w:p w14:paraId="584832B2" w14:textId="77777777" w:rsidR="00C61AC8" w:rsidRPr="00552333" w:rsidRDefault="00C61AC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0.5</w:t>
            </w:r>
            <w:r w:rsidRPr="00552333">
              <w:rPr>
                <w:rFonts w:cs="Arial"/>
                <w:lang w:val="sv-FI" w:eastAsia="en-US"/>
              </w:rPr>
              <w:t xml:space="preserve"> dB, -1</w:t>
            </w:r>
            <w:r w:rsidRPr="00552333">
              <w:rPr>
                <w:rFonts w:cs="Arial"/>
                <w:lang w:val="sv-FI" w:eastAsia="zh-CN"/>
              </w:rPr>
              <w:t>3.5</w:t>
            </w:r>
            <w:r w:rsidRPr="00552333">
              <w:rPr>
                <w:rFonts w:cs="Arial"/>
                <w:lang w:val="sv-FI" w:eastAsia="en-US"/>
              </w:rPr>
              <w:t>dBm)</w:t>
            </w:r>
          </w:p>
        </w:tc>
        <w:tc>
          <w:tcPr>
            <w:tcW w:w="1430" w:type="dxa"/>
          </w:tcPr>
          <w:p w14:paraId="64CDC422"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1993BD50" w14:textId="77777777">
        <w:trPr>
          <w:cantSplit/>
          <w:jc w:val="center"/>
        </w:trPr>
        <w:tc>
          <w:tcPr>
            <w:tcW w:w="2127" w:type="dxa"/>
          </w:tcPr>
          <w:p w14:paraId="67F2BE83" w14:textId="77777777" w:rsidR="00C61AC8" w:rsidRPr="00552333" w:rsidRDefault="00C61AC8" w:rsidP="00C61AC8">
            <w:pPr>
              <w:pStyle w:val="TAC"/>
              <w:rPr>
                <w:rFonts w:cs="Arial"/>
                <w:lang w:val="sv-FI" w:eastAsia="en-US"/>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10 MHz)</w:t>
            </w:r>
          </w:p>
        </w:tc>
        <w:tc>
          <w:tcPr>
            <w:tcW w:w="2976" w:type="dxa"/>
          </w:tcPr>
          <w:p w14:paraId="66838B3E" w14:textId="77777777" w:rsidR="00C61AC8" w:rsidRPr="00552333" w:rsidRDefault="00C61AC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w:t>
            </w:r>
            <w:r w:rsidRPr="00552333">
              <w:rPr>
                <w:rFonts w:cs="Arial"/>
                <w:lang w:val="sv-FI" w:eastAsia="zh-CN"/>
              </w:rPr>
              <w:t xml:space="preserve"> 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p>
        </w:tc>
        <w:tc>
          <w:tcPr>
            <w:tcW w:w="3455" w:type="dxa"/>
          </w:tcPr>
          <w:p w14:paraId="5F81B9B1"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5</w:t>
            </w:r>
            <w:r w:rsidR="00C61AC8" w:rsidRPr="0050431F">
              <w:rPr>
                <w:rFonts w:cs="Arial"/>
                <w:lang w:eastAsia="zh-CN"/>
              </w:rPr>
              <w:t>4.5</w:t>
            </w:r>
            <w:r w:rsidR="00C61AC8" w:rsidRPr="0050431F">
              <w:rPr>
                <w:rFonts w:cs="Arial"/>
                <w:lang w:eastAsia="en-US"/>
              </w:rPr>
              <w:t xml:space="preserve"> dB</w:t>
            </w:r>
          </w:p>
        </w:tc>
        <w:tc>
          <w:tcPr>
            <w:tcW w:w="1430" w:type="dxa"/>
          </w:tcPr>
          <w:p w14:paraId="0EBD91EC"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24BB921F" w14:textId="77777777">
        <w:trPr>
          <w:cantSplit/>
          <w:jc w:val="center"/>
        </w:trPr>
        <w:tc>
          <w:tcPr>
            <w:tcW w:w="2127" w:type="dxa"/>
          </w:tcPr>
          <w:p w14:paraId="53D270D7" w14:textId="77777777" w:rsidR="00C61AC8" w:rsidRPr="0050431F" w:rsidRDefault="00C61AC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4B3FCC95" w14:textId="77777777" w:rsidR="00C61AC8" w:rsidRPr="0050431F" w:rsidRDefault="00C61AC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69986038"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C61AC8" w:rsidRPr="0050431F">
              <w:rPr>
                <w:rFonts w:cs="Arial"/>
                <w:lang w:eastAsia="zh-CN"/>
              </w:rPr>
              <w:t xml:space="preserve">-56dB </w:t>
            </w:r>
            <w:r w:rsidR="00C61AC8" w:rsidRPr="0050431F">
              <w:rPr>
                <w:rFonts w:cs="Arial"/>
                <w:lang w:eastAsia="en-US"/>
              </w:rPr>
              <w:t xml:space="preserve">(Note </w:t>
            </w:r>
            <w:r w:rsidR="00A3178F" w:rsidRPr="0050431F">
              <w:rPr>
                <w:rFonts w:cs="Arial"/>
                <w:lang w:eastAsia="zh-CN"/>
              </w:rPr>
              <w:t>10</w:t>
            </w:r>
            <w:r w:rsidR="00C61AC8" w:rsidRPr="0050431F">
              <w:rPr>
                <w:rFonts w:cs="Arial"/>
                <w:lang w:eastAsia="en-US"/>
              </w:rPr>
              <w:t>)</w:t>
            </w:r>
          </w:p>
        </w:tc>
        <w:tc>
          <w:tcPr>
            <w:tcW w:w="1430" w:type="dxa"/>
          </w:tcPr>
          <w:p w14:paraId="15B03A5C" w14:textId="77777777" w:rsidR="00C61AC8" w:rsidRPr="0050431F" w:rsidRDefault="00C61AC8" w:rsidP="00C61AC8">
            <w:pPr>
              <w:pStyle w:val="TAC"/>
              <w:rPr>
                <w:rFonts w:cs="Arial"/>
                <w:lang w:eastAsia="en-US"/>
              </w:rPr>
            </w:pPr>
            <w:r w:rsidRPr="0050431F">
              <w:rPr>
                <w:rFonts w:cs="Arial"/>
                <w:lang w:eastAsia="zh-CN"/>
              </w:rPr>
              <w:t>1MHz</w:t>
            </w:r>
          </w:p>
        </w:tc>
      </w:tr>
      <w:tr w:rsidR="00C61AC8" w:rsidRPr="0050431F" w14:paraId="10B6AF57" w14:textId="77777777">
        <w:trPr>
          <w:cantSplit/>
          <w:jc w:val="center"/>
        </w:trPr>
        <w:tc>
          <w:tcPr>
            <w:tcW w:w="9988" w:type="dxa"/>
            <w:gridSpan w:val="4"/>
          </w:tcPr>
          <w:p w14:paraId="4AE179AA" w14:textId="77777777" w:rsidR="00C61AC8" w:rsidRPr="0050431F" w:rsidRDefault="00C61AC8" w:rsidP="00C61AC8">
            <w:pPr>
              <w:pStyle w:val="TAN"/>
              <w:rPr>
                <w:rFonts w:cs="Arial"/>
                <w:lang w:eastAsia="en-US"/>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r w:rsidRPr="0050431F">
              <w:rPr>
                <w:rFonts w:cs="Arial"/>
                <w:kern w:val="2"/>
                <w:lang w:eastAsia="en-US"/>
              </w:rPr>
              <w:t>, the limits in Table 6.6.2.</w:t>
            </w:r>
            <w:r w:rsidRPr="0050431F">
              <w:rPr>
                <w:rFonts w:cs="Arial"/>
                <w:kern w:val="2"/>
                <w:lang w:eastAsia="zh-CN"/>
              </w:rPr>
              <w:t>5.</w:t>
            </w:r>
            <w:r w:rsidRPr="0050431F">
              <w:rPr>
                <w:rFonts w:cs="Arial"/>
                <w:kern w:val="2"/>
                <w:lang w:eastAsia="en-US"/>
              </w:rPr>
              <w:t>2-</w:t>
            </w:r>
            <w:r w:rsidRPr="0050431F">
              <w:rPr>
                <w:rFonts w:cs="Arial"/>
                <w:kern w:val="2"/>
                <w:lang w:eastAsia="zh-CN"/>
              </w:rPr>
              <w:t>5</w:t>
            </w:r>
            <w:r w:rsidRPr="0050431F">
              <w:rPr>
                <w:rFonts w:cs="Arial"/>
                <w:kern w:val="2"/>
                <w:lang w:eastAsia="en-US"/>
              </w:rPr>
              <w:t xml:space="preserve"> apply for </w:t>
            </w: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 xml:space="preserve"> MHz.</w:t>
            </w:r>
          </w:p>
          <w:p w14:paraId="470556C2" w14:textId="77777777" w:rsidR="00A3178F" w:rsidRPr="0050431F" w:rsidRDefault="00C61AC8" w:rsidP="00A3178F">
            <w:pPr>
              <w:pStyle w:val="TAN"/>
              <w:rPr>
                <w:rFonts w:cs="Arial"/>
                <w:lang w:eastAsia="zh-CN"/>
              </w:rPr>
            </w:pPr>
            <w:r w:rsidRPr="0050431F">
              <w:rPr>
                <w:rFonts w:cs="Arial"/>
                <w:lang w:eastAsia="en-US"/>
              </w:rPr>
              <w:t>NOTE 2:</w:t>
            </w:r>
            <w:r w:rsidRPr="0050431F">
              <w:rPr>
                <w:rFonts w:cs="Arial"/>
                <w:lang w:eastAsia="en-US"/>
              </w:rPr>
              <w:tab/>
              <w:t>For MSR BS supporting non-contiguous spectrum operation</w:t>
            </w:r>
            <w:r w:rsidR="00A3178F" w:rsidRPr="0050431F">
              <w:rPr>
                <w:rFonts w:cs="Arial"/>
                <w:lang w:eastAsia="zh-CN"/>
              </w:rPr>
              <w:t xml:space="preserve"> within any operating band</w:t>
            </w:r>
            <w:r w:rsidRPr="0050431F">
              <w:rPr>
                <w:rFonts w:cs="Arial"/>
                <w:lang w:eastAsia="en-US"/>
              </w:rPr>
              <w:t xml:space="preserv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requirement within sub-block gaps shall be</w:t>
            </w:r>
            <w:r w:rsidRPr="0050431F">
              <w:rPr>
                <w:rFonts w:cs="Arial"/>
                <w:lang w:eastAsia="zh-CN"/>
              </w:rPr>
              <w:t xml:space="preserve"> </w:t>
            </w:r>
            <w:r w:rsidR="003E5A0B" w:rsidRPr="0050431F">
              <w:rPr>
                <w:rFonts w:cs="Arial"/>
                <w:lang w:eastAsia="zh-CN"/>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zh-CN"/>
              </w:rPr>
              <w:t xml:space="preserve"> – 56 dB)</w:t>
            </w:r>
            <w:r w:rsidRPr="0050431F">
              <w:rPr>
                <w:rFonts w:cs="Arial"/>
                <w:lang w:eastAsia="zh-CN"/>
              </w:rPr>
              <w:t>/MHz.</w:t>
            </w:r>
          </w:p>
          <w:p w14:paraId="32DE2ED0"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4B7164E9" w14:textId="77777777" w:rsidR="00C61AC8" w:rsidRPr="0050431F" w:rsidRDefault="00C61AC8" w:rsidP="00C61AC8">
      <w:pPr>
        <w:keepNext/>
        <w:rPr>
          <w:rFonts w:cs="v5.0.0"/>
        </w:rPr>
      </w:pPr>
    </w:p>
    <w:p w14:paraId="58392359"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4</w:t>
      </w:r>
      <w:r w:rsidRPr="0050431F">
        <w:t xml:space="preserve">: Medium Range BS operating band unwanted emission mask (UEM) for BC2,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50431F" w14:paraId="1A66953D" w14:textId="77777777">
        <w:trPr>
          <w:cantSplit/>
          <w:jc w:val="center"/>
        </w:trPr>
        <w:tc>
          <w:tcPr>
            <w:tcW w:w="2127" w:type="dxa"/>
          </w:tcPr>
          <w:p w14:paraId="230DEBF8"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68224C61"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06D9036D"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requirement (Note 2</w:t>
            </w:r>
            <w:r w:rsidR="00A3178F" w:rsidRPr="0050431F">
              <w:rPr>
                <w:rFonts w:cs="Arial"/>
                <w:lang w:eastAsia="zh-CN"/>
              </w:rPr>
              <w:t>, 3</w:t>
            </w:r>
            <w:r w:rsidR="00C61AC8" w:rsidRPr="0050431F">
              <w:rPr>
                <w:rFonts w:cs="Arial"/>
                <w:lang w:eastAsia="en-US"/>
              </w:rPr>
              <w:t>)</w:t>
            </w:r>
          </w:p>
        </w:tc>
        <w:tc>
          <w:tcPr>
            <w:tcW w:w="1430" w:type="dxa"/>
          </w:tcPr>
          <w:p w14:paraId="4E652C70"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7608708D" w14:textId="77777777">
        <w:trPr>
          <w:cantSplit/>
          <w:jc w:val="center"/>
        </w:trPr>
        <w:tc>
          <w:tcPr>
            <w:tcW w:w="2127" w:type="dxa"/>
          </w:tcPr>
          <w:p w14:paraId="6C7802C0" w14:textId="77777777" w:rsidR="00C61AC8" w:rsidRPr="0050431F" w:rsidRDefault="00C61AC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p w14:paraId="530E656D" w14:textId="77777777" w:rsidR="00C61AC8" w:rsidRPr="0050431F" w:rsidRDefault="00C61AC8" w:rsidP="00C61AC8">
            <w:pPr>
              <w:pStyle w:val="TAC"/>
              <w:rPr>
                <w:rFonts w:cs="Arial"/>
                <w:lang w:eastAsia="en-US"/>
              </w:rPr>
            </w:pPr>
            <w:r w:rsidRPr="0050431F">
              <w:rPr>
                <w:rFonts w:cs="Arial"/>
                <w:lang w:eastAsia="en-US"/>
              </w:rPr>
              <w:t>(Note 1)</w:t>
            </w:r>
          </w:p>
        </w:tc>
        <w:tc>
          <w:tcPr>
            <w:tcW w:w="2976" w:type="dxa"/>
          </w:tcPr>
          <w:p w14:paraId="6A55F32B" w14:textId="77777777" w:rsidR="00C61AC8" w:rsidRPr="0050431F" w:rsidRDefault="00C61AC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7E5E9A06" w14:textId="77777777" w:rsidR="00C61AC8" w:rsidRPr="0050431F" w:rsidRDefault="00C61AC8" w:rsidP="00C61AC8">
            <w:pPr>
              <w:pStyle w:val="TAC"/>
              <w:rPr>
                <w:rFonts w:cs="Arial"/>
                <w:lang w:eastAsia="en-US"/>
              </w:rPr>
            </w:pPr>
            <w:r w:rsidRPr="0050431F">
              <w:rPr>
                <w:rFonts w:cs="Arial"/>
                <w:position w:val="-28"/>
                <w:lang w:eastAsia="en-US"/>
              </w:rPr>
              <w:object w:dxaOrig="3680" w:dyaOrig="680" w14:anchorId="64730B68">
                <v:shape id="_x0000_i1053" type="#_x0000_t75" style="width:155.65pt;height:28.25pt" o:ole="">
                  <v:imagedata r:id="rId64" o:title=""/>
                </v:shape>
                <o:OLEObject Type="Embed" ProgID="Equation.DSMT4" ShapeID="_x0000_i1053" DrawAspect="Content" ObjectID="_1703173071" r:id="rId65"/>
              </w:object>
            </w:r>
          </w:p>
        </w:tc>
        <w:tc>
          <w:tcPr>
            <w:tcW w:w="1430" w:type="dxa"/>
          </w:tcPr>
          <w:p w14:paraId="0E47DD7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418775F" w14:textId="77777777">
        <w:trPr>
          <w:cantSplit/>
          <w:jc w:val="center"/>
        </w:trPr>
        <w:tc>
          <w:tcPr>
            <w:tcW w:w="2127" w:type="dxa"/>
          </w:tcPr>
          <w:p w14:paraId="3CD2CC41" w14:textId="77777777" w:rsidR="00C61AC8" w:rsidRPr="0050431F" w:rsidRDefault="00C61AC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7DF2BD57" w14:textId="77777777" w:rsidR="00C61AC8" w:rsidRPr="0050431F" w:rsidRDefault="00C61AC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6456A9BD" w14:textId="77777777" w:rsidR="00C61AC8" w:rsidRPr="0050431F" w:rsidRDefault="00C61AC8" w:rsidP="00C61AC8">
            <w:pPr>
              <w:pStyle w:val="TAC"/>
              <w:rPr>
                <w:rFonts w:cs="Arial"/>
                <w:lang w:eastAsia="en-US"/>
              </w:rPr>
            </w:pPr>
            <w:r w:rsidRPr="0050431F">
              <w:rPr>
                <w:rFonts w:cs="Arial"/>
                <w:position w:val="-28"/>
                <w:lang w:eastAsia="en-US"/>
              </w:rPr>
              <w:object w:dxaOrig="3820" w:dyaOrig="680" w14:anchorId="2C897271">
                <v:shape id="_x0000_i1054" type="#_x0000_t75" style="width:156.75pt;height:28.25pt" o:ole="" fillcolor="window">
                  <v:imagedata r:id="rId66" o:title=""/>
                </v:shape>
                <o:OLEObject Type="Embed" ProgID="Equation.DSMT4" ShapeID="_x0000_i1054" DrawAspect="Content" ObjectID="_1703173072" r:id="rId67"/>
              </w:object>
            </w:r>
          </w:p>
        </w:tc>
        <w:tc>
          <w:tcPr>
            <w:tcW w:w="1430" w:type="dxa"/>
          </w:tcPr>
          <w:p w14:paraId="6BBAB0A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10F3CAE" w14:textId="77777777">
        <w:trPr>
          <w:cantSplit/>
          <w:jc w:val="center"/>
        </w:trPr>
        <w:tc>
          <w:tcPr>
            <w:tcW w:w="2127" w:type="dxa"/>
          </w:tcPr>
          <w:p w14:paraId="69A85D0A" w14:textId="77777777" w:rsidR="00C61AC8" w:rsidRPr="0050431F" w:rsidRDefault="00C61AC8" w:rsidP="00C61AC8">
            <w:pPr>
              <w:pStyle w:val="TAC"/>
              <w:rPr>
                <w:rFonts w:cs="Arial"/>
                <w:lang w:eastAsia="en-US"/>
              </w:rPr>
            </w:pPr>
            <w:r w:rsidRPr="0050431F">
              <w:rPr>
                <w:rFonts w:cs="Arial"/>
                <w:lang w:eastAsia="en-US"/>
              </w:rPr>
              <w:t xml:space="preserve">(Note </w:t>
            </w:r>
            <w:r w:rsidR="00A3178F" w:rsidRPr="0050431F">
              <w:rPr>
                <w:rFonts w:cs="Arial"/>
                <w:lang w:eastAsia="zh-CN"/>
              </w:rPr>
              <w:t>8</w:t>
            </w:r>
            <w:r w:rsidRPr="0050431F">
              <w:rPr>
                <w:rFonts w:cs="Arial"/>
                <w:lang w:eastAsia="en-US"/>
              </w:rPr>
              <w:t>)</w:t>
            </w:r>
          </w:p>
        </w:tc>
        <w:tc>
          <w:tcPr>
            <w:tcW w:w="2976" w:type="dxa"/>
          </w:tcPr>
          <w:p w14:paraId="7B062744" w14:textId="77777777" w:rsidR="00C61AC8" w:rsidRPr="0050431F" w:rsidRDefault="00C61AC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61D455A" w14:textId="77777777" w:rsidR="00C61AC8" w:rsidRPr="0050431F" w:rsidRDefault="00C61AC8" w:rsidP="00C61AC8">
            <w:pPr>
              <w:pStyle w:val="TAC"/>
              <w:rPr>
                <w:rFonts w:cs="Arial"/>
                <w:lang w:eastAsia="en-US"/>
              </w:rPr>
            </w:pPr>
            <w:r w:rsidRPr="0050431F">
              <w:rPr>
                <w:rFonts w:cs="Arial"/>
                <w:lang w:eastAsia="en-US"/>
              </w:rPr>
              <w:t>-3</w:t>
            </w:r>
            <w:r w:rsidRPr="0050431F">
              <w:rPr>
                <w:rFonts w:cs="Arial"/>
                <w:lang w:eastAsia="zh-CN"/>
              </w:rPr>
              <w:t>2.5</w:t>
            </w:r>
            <w:r w:rsidRPr="0050431F">
              <w:rPr>
                <w:rFonts w:cs="Arial"/>
                <w:lang w:eastAsia="en-US"/>
              </w:rPr>
              <w:t xml:space="preserve"> dBm</w:t>
            </w:r>
          </w:p>
        </w:tc>
        <w:tc>
          <w:tcPr>
            <w:tcW w:w="1430" w:type="dxa"/>
          </w:tcPr>
          <w:p w14:paraId="1BFA6C08"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1C0337FD" w14:textId="77777777">
        <w:trPr>
          <w:cantSplit/>
          <w:jc w:val="center"/>
        </w:trPr>
        <w:tc>
          <w:tcPr>
            <w:tcW w:w="2127" w:type="dxa"/>
          </w:tcPr>
          <w:p w14:paraId="7097CDE1" w14:textId="77777777" w:rsidR="00C61AC8" w:rsidRPr="0050431F" w:rsidRDefault="00C61AC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0AC21585" w14:textId="77777777" w:rsidR="00C61AC8" w:rsidRPr="0050431F" w:rsidRDefault="00C61AC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52C04EA1" w14:textId="77777777" w:rsidR="00C61AC8" w:rsidRPr="0050431F" w:rsidRDefault="00C61AC8" w:rsidP="00C61AC8">
            <w:pPr>
              <w:pStyle w:val="TAC"/>
              <w:rPr>
                <w:rFonts w:cs="Arial"/>
                <w:lang w:eastAsia="en-US"/>
              </w:rPr>
            </w:pPr>
            <w:r w:rsidRPr="0050431F">
              <w:rPr>
                <w:rFonts w:cs="Arial"/>
                <w:lang w:eastAsia="en-US"/>
              </w:rPr>
              <w:t>-</w:t>
            </w:r>
            <w:r w:rsidRPr="0050431F">
              <w:rPr>
                <w:rFonts w:cs="Arial"/>
                <w:lang w:eastAsia="zh-CN"/>
              </w:rPr>
              <w:t>19.5</w:t>
            </w:r>
            <w:r w:rsidRPr="0050431F">
              <w:rPr>
                <w:rFonts w:cs="Arial"/>
                <w:lang w:eastAsia="en-US"/>
              </w:rPr>
              <w:t xml:space="preserve"> dBm</w:t>
            </w:r>
          </w:p>
        </w:tc>
        <w:tc>
          <w:tcPr>
            <w:tcW w:w="1430" w:type="dxa"/>
          </w:tcPr>
          <w:p w14:paraId="369562FC"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347F06E9" w14:textId="77777777">
        <w:trPr>
          <w:cantSplit/>
          <w:jc w:val="center"/>
        </w:trPr>
        <w:tc>
          <w:tcPr>
            <w:tcW w:w="2127" w:type="dxa"/>
          </w:tcPr>
          <w:p w14:paraId="4287A19A" w14:textId="77777777" w:rsidR="00C61AC8" w:rsidRPr="00552333" w:rsidRDefault="00C61AC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684F6FBA" w14:textId="77777777" w:rsidR="00C61AC8" w:rsidRPr="00552333" w:rsidRDefault="00C61AC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p>
        </w:tc>
        <w:tc>
          <w:tcPr>
            <w:tcW w:w="3455" w:type="dxa"/>
          </w:tcPr>
          <w:p w14:paraId="4A7E2A28" w14:textId="77777777" w:rsidR="00C61AC8" w:rsidRPr="0050431F" w:rsidRDefault="00C61AC8" w:rsidP="00C61AC8">
            <w:pPr>
              <w:pStyle w:val="TAC"/>
              <w:rPr>
                <w:rFonts w:cs="Arial"/>
                <w:lang w:eastAsia="en-US"/>
              </w:rPr>
            </w:pPr>
            <w:r w:rsidRPr="0050431F">
              <w:rPr>
                <w:rFonts w:cs="Arial"/>
                <w:lang w:eastAsia="en-US"/>
              </w:rPr>
              <w:t>-2</w:t>
            </w:r>
            <w:r w:rsidRPr="0050431F">
              <w:rPr>
                <w:rFonts w:cs="Arial"/>
                <w:lang w:eastAsia="zh-CN"/>
              </w:rPr>
              <w:t>3.</w:t>
            </w:r>
            <w:r w:rsidRPr="0050431F">
              <w:rPr>
                <w:rFonts w:cs="Arial"/>
                <w:lang w:eastAsia="en-US"/>
              </w:rPr>
              <w:t>5 dBm</w:t>
            </w:r>
          </w:p>
        </w:tc>
        <w:tc>
          <w:tcPr>
            <w:tcW w:w="1430" w:type="dxa"/>
          </w:tcPr>
          <w:p w14:paraId="65241679"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48EAC37E" w14:textId="77777777">
        <w:trPr>
          <w:cantSplit/>
          <w:jc w:val="center"/>
        </w:trPr>
        <w:tc>
          <w:tcPr>
            <w:tcW w:w="2127" w:type="dxa"/>
          </w:tcPr>
          <w:p w14:paraId="0838E227" w14:textId="77777777" w:rsidR="00C61AC8" w:rsidRPr="0050431F" w:rsidRDefault="00C61AC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0948ACEA" w14:textId="77777777" w:rsidR="00C61AC8" w:rsidRPr="0050431F" w:rsidRDefault="00C61AC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441E5012" w14:textId="77777777" w:rsidR="00C61AC8" w:rsidRPr="0050431F" w:rsidRDefault="00C61AC8" w:rsidP="00C61AC8">
            <w:pPr>
              <w:pStyle w:val="TAC"/>
              <w:rPr>
                <w:rFonts w:cs="Arial"/>
                <w:lang w:eastAsia="en-US"/>
              </w:rPr>
            </w:pPr>
            <w:r w:rsidRPr="0050431F">
              <w:rPr>
                <w:rFonts w:cs="Arial"/>
                <w:lang w:eastAsia="zh-CN"/>
              </w:rPr>
              <w:t xml:space="preserve">-25dBm </w:t>
            </w:r>
            <w:r w:rsidRPr="0050431F">
              <w:rPr>
                <w:rFonts w:cs="Arial"/>
                <w:lang w:eastAsia="en-US"/>
              </w:rPr>
              <w:t xml:space="preserve">(Note </w:t>
            </w:r>
            <w:r w:rsidR="00A3178F" w:rsidRPr="0050431F">
              <w:rPr>
                <w:rFonts w:cs="Arial"/>
                <w:lang w:eastAsia="zh-CN"/>
              </w:rPr>
              <w:t>10</w:t>
            </w:r>
            <w:r w:rsidRPr="0050431F">
              <w:rPr>
                <w:rFonts w:cs="Arial"/>
                <w:lang w:eastAsia="en-US"/>
              </w:rPr>
              <w:t>)</w:t>
            </w:r>
          </w:p>
        </w:tc>
        <w:tc>
          <w:tcPr>
            <w:tcW w:w="1430" w:type="dxa"/>
          </w:tcPr>
          <w:p w14:paraId="59F28BD1" w14:textId="77777777" w:rsidR="00C61AC8" w:rsidRPr="0050431F" w:rsidRDefault="00C61AC8" w:rsidP="00C61AC8">
            <w:pPr>
              <w:pStyle w:val="TAC"/>
              <w:rPr>
                <w:rFonts w:cs="Arial"/>
                <w:lang w:eastAsia="en-US"/>
              </w:rPr>
            </w:pPr>
            <w:r w:rsidRPr="0050431F">
              <w:rPr>
                <w:rFonts w:cs="Arial"/>
                <w:lang w:eastAsia="zh-CN"/>
              </w:rPr>
              <w:t>1MHz</w:t>
            </w:r>
          </w:p>
        </w:tc>
      </w:tr>
      <w:tr w:rsidR="00C61AC8" w:rsidRPr="0050431F" w14:paraId="3877145A" w14:textId="77777777">
        <w:trPr>
          <w:cantSplit/>
          <w:jc w:val="center"/>
        </w:trPr>
        <w:tc>
          <w:tcPr>
            <w:tcW w:w="9988" w:type="dxa"/>
            <w:gridSpan w:val="4"/>
          </w:tcPr>
          <w:p w14:paraId="715A8832" w14:textId="77777777" w:rsidR="00C61AC8" w:rsidRPr="0050431F" w:rsidRDefault="00C61AC8" w:rsidP="00C61AC8">
            <w:pPr>
              <w:pStyle w:val="TAN"/>
              <w:rPr>
                <w:rFonts w:cs="Arial"/>
                <w:lang w:eastAsia="en-US"/>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r w:rsidRPr="0050431F">
              <w:rPr>
                <w:rFonts w:cs="Arial"/>
                <w:kern w:val="2"/>
                <w:lang w:eastAsia="en-US"/>
              </w:rPr>
              <w:t>, the limits in Table 6.6.2.</w:t>
            </w:r>
            <w:r w:rsidRPr="0050431F">
              <w:rPr>
                <w:rFonts w:cs="Arial"/>
                <w:kern w:val="2"/>
                <w:lang w:eastAsia="zh-CN"/>
              </w:rPr>
              <w:t>5.</w:t>
            </w:r>
            <w:r w:rsidRPr="0050431F">
              <w:rPr>
                <w:rFonts w:cs="Arial"/>
                <w:kern w:val="2"/>
                <w:lang w:eastAsia="en-US"/>
              </w:rPr>
              <w:t>2-</w:t>
            </w:r>
            <w:r w:rsidRPr="0050431F">
              <w:rPr>
                <w:rFonts w:cs="Arial"/>
                <w:kern w:val="2"/>
                <w:lang w:eastAsia="zh-CN"/>
              </w:rPr>
              <w:t>6</w:t>
            </w:r>
            <w:r w:rsidRPr="0050431F">
              <w:rPr>
                <w:rFonts w:cs="Arial"/>
                <w:kern w:val="2"/>
                <w:lang w:eastAsia="en-US"/>
              </w:rPr>
              <w:t xml:space="preserve"> apply for </w:t>
            </w: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MHz.</w:t>
            </w:r>
          </w:p>
          <w:p w14:paraId="3927D4AF" w14:textId="77777777" w:rsidR="00A3178F" w:rsidRPr="0050431F" w:rsidRDefault="00C61AC8" w:rsidP="00A3178F">
            <w:pPr>
              <w:pStyle w:val="TAN"/>
              <w:rPr>
                <w:rFonts w:cs="Arial"/>
                <w:lang w:eastAsia="zh-CN"/>
              </w:rPr>
            </w:pPr>
            <w:r w:rsidRPr="0050431F">
              <w:rPr>
                <w:rFonts w:cs="Arial"/>
                <w:lang w:eastAsia="en-US"/>
              </w:rPr>
              <w:t>NOTE 2:</w:t>
            </w:r>
            <w:r w:rsidRPr="0050431F">
              <w:rPr>
                <w:rFonts w:cs="Arial"/>
                <w:lang w:eastAsia="en-US"/>
              </w:rPr>
              <w:tab/>
              <w:t xml:space="preserve">For MSR BS supporting non-contiguous spectrum operation </w:t>
            </w:r>
            <w:r w:rsidR="00A3178F" w:rsidRPr="0050431F">
              <w:rPr>
                <w:rFonts w:cs="Arial"/>
                <w:lang w:eastAsia="zh-CN"/>
              </w:rPr>
              <w:t>within any operating band</w:t>
            </w:r>
            <w:r w:rsidR="00A3178F" w:rsidRPr="0050431F">
              <w:rPr>
                <w:rFonts w:cs="Arial"/>
                <w:lang w:eastAsia="en-US"/>
              </w:rPr>
              <w:t xml:space="preserve"> </w:t>
            </w:r>
            <w:r w:rsidRPr="0050431F">
              <w:rPr>
                <w:rFonts w:cs="Arial"/>
                <w:lang w:eastAsia="en-US"/>
              </w:rPr>
              <w:t xml:space="preserve">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w:t>
            </w:r>
            <w:r w:rsidRPr="0050431F">
              <w:rPr>
                <w:rFonts w:cs="Arial"/>
                <w:lang w:eastAsia="zh-CN"/>
              </w:rPr>
              <w:t xml:space="preserve"> </w:t>
            </w:r>
            <w:r w:rsidRPr="0050431F">
              <w:rPr>
                <w:rFonts w:cs="Arial"/>
                <w:lang w:eastAsia="en-US"/>
              </w:rPr>
              <w:t xml:space="preserve">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requirement within sub-block gaps shall be</w:t>
            </w:r>
            <w:r w:rsidRPr="0050431F">
              <w:rPr>
                <w:rFonts w:cs="Arial"/>
                <w:lang w:eastAsia="zh-CN"/>
              </w:rPr>
              <w:t xml:space="preserve"> -25dBm/MHz.</w:t>
            </w:r>
          </w:p>
          <w:p w14:paraId="4817146A"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4B54A579" w14:textId="77777777" w:rsidR="00C61AC8" w:rsidRPr="0050431F" w:rsidRDefault="00C61AC8" w:rsidP="00C61AC8">
      <w:pPr>
        <w:keepNext/>
        <w:rPr>
          <w:rFonts w:cs="v5.0.0"/>
        </w:rPr>
      </w:pPr>
    </w:p>
    <w:p w14:paraId="095CF890"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5</w:t>
      </w:r>
      <w:r w:rsidRPr="0050431F">
        <w:t xml:space="preserve">: Medium Range operating band unwanted emission limits for operation in BC2 with GSM/EDGE or E-UTRA 1.4 or 3 MHz carriers adjacent to the </w:t>
      </w:r>
      <w:r w:rsidR="00203EFD" w:rsidRPr="0050431F">
        <w:t>Base Station RF Bandwidth</w:t>
      </w:r>
      <w:r w:rsidRPr="0050431F">
        <w:t xml:space="preserve"> edge,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50431F" w14:paraId="6BA8062C" w14:textId="77777777">
        <w:trPr>
          <w:cantSplit/>
          <w:jc w:val="center"/>
        </w:trPr>
        <w:tc>
          <w:tcPr>
            <w:tcW w:w="2442" w:type="dxa"/>
          </w:tcPr>
          <w:p w14:paraId="4EB86B7A" w14:textId="77777777" w:rsidR="00C61AC8" w:rsidRPr="0050431F" w:rsidRDefault="00C61AC8" w:rsidP="001812AC">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7" w:type="dxa"/>
          </w:tcPr>
          <w:p w14:paraId="140005E2" w14:textId="77777777" w:rsidR="00C61AC8" w:rsidRPr="0050431F" w:rsidRDefault="00C61AC8" w:rsidP="001812AC">
            <w:pPr>
              <w:pStyle w:val="TAH"/>
              <w:rPr>
                <w:rFonts w:cs="Arial"/>
                <w:lang w:eastAsia="en-US"/>
              </w:rPr>
            </w:pPr>
            <w:r w:rsidRPr="0050431F">
              <w:rPr>
                <w:rFonts w:cs="Arial"/>
                <w:lang w:eastAsia="en-US"/>
              </w:rPr>
              <w:t>Frequency offset of measurement filter centre frequency, f_offset</w:t>
            </w:r>
          </w:p>
        </w:tc>
        <w:tc>
          <w:tcPr>
            <w:tcW w:w="3139" w:type="dxa"/>
          </w:tcPr>
          <w:p w14:paraId="5FEE6B6B" w14:textId="77777777" w:rsidR="00C61AC8" w:rsidRPr="0050431F" w:rsidRDefault="00FB2C90" w:rsidP="001812AC">
            <w:pPr>
              <w:pStyle w:val="TAH"/>
              <w:rPr>
                <w:rFonts w:cs="Arial"/>
                <w:lang w:eastAsia="en-US"/>
              </w:rPr>
            </w:pPr>
            <w:r w:rsidRPr="0050431F">
              <w:rPr>
                <w:rFonts w:cs="Arial"/>
                <w:lang w:eastAsia="en-US"/>
              </w:rPr>
              <w:t xml:space="preserve">Test </w:t>
            </w:r>
            <w:r w:rsidR="00C61AC8" w:rsidRPr="0050431F">
              <w:rPr>
                <w:rFonts w:cs="Arial"/>
                <w:lang w:eastAsia="en-US"/>
              </w:rPr>
              <w:t xml:space="preserve">requirement (Note </w:t>
            </w:r>
            <w:r w:rsidR="00A3178F" w:rsidRPr="0050431F">
              <w:rPr>
                <w:rFonts w:cs="Arial"/>
                <w:lang w:eastAsia="zh-CN"/>
              </w:rPr>
              <w:t>5, 6</w:t>
            </w:r>
            <w:r w:rsidR="00C61AC8" w:rsidRPr="0050431F">
              <w:rPr>
                <w:rFonts w:cs="Arial"/>
                <w:lang w:eastAsia="en-US"/>
              </w:rPr>
              <w:t>)</w:t>
            </w:r>
          </w:p>
        </w:tc>
        <w:tc>
          <w:tcPr>
            <w:tcW w:w="1430" w:type="dxa"/>
          </w:tcPr>
          <w:p w14:paraId="589BCA2D" w14:textId="77777777" w:rsidR="00C61AC8" w:rsidRPr="0050431F" w:rsidRDefault="00C61AC8" w:rsidP="001812AC">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66BC44E0" w14:textId="77777777">
        <w:trPr>
          <w:cantSplit/>
          <w:jc w:val="center"/>
        </w:trPr>
        <w:tc>
          <w:tcPr>
            <w:tcW w:w="2442" w:type="dxa"/>
          </w:tcPr>
          <w:p w14:paraId="2801C06B" w14:textId="77777777" w:rsidR="00C61AC8" w:rsidRPr="0050431F" w:rsidRDefault="00C61AC8" w:rsidP="001812AC">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0.05 MHz</w:t>
            </w:r>
          </w:p>
        </w:tc>
        <w:tc>
          <w:tcPr>
            <w:tcW w:w="2977" w:type="dxa"/>
          </w:tcPr>
          <w:p w14:paraId="663F9B37" w14:textId="77777777" w:rsidR="00C61AC8" w:rsidRPr="0050431F" w:rsidRDefault="00C61AC8" w:rsidP="001812AC">
            <w:pPr>
              <w:pStyle w:val="TAC"/>
              <w:rPr>
                <w:rFonts w:cs="Arial"/>
                <w:lang w:eastAsia="en-US"/>
              </w:rPr>
            </w:pPr>
            <w:r w:rsidRPr="0050431F">
              <w:rPr>
                <w:rFonts w:cs="Arial"/>
                <w:lang w:eastAsia="en-US"/>
              </w:rPr>
              <w:t xml:space="preserve">0.015 MHz </w:t>
            </w:r>
            <w:r w:rsidRPr="0050431F">
              <w:rPr>
                <w:rFonts w:cs="Arial"/>
                <w:lang w:eastAsia="en-US"/>
              </w:rPr>
              <w:sym w:font="Symbol" w:char="F0A3"/>
            </w:r>
            <w:r w:rsidRPr="0050431F">
              <w:rPr>
                <w:rFonts w:cs="Arial"/>
                <w:lang w:eastAsia="en-US"/>
              </w:rPr>
              <w:t xml:space="preserve"> f_offset &lt; 0.065 MHz </w:t>
            </w:r>
          </w:p>
        </w:tc>
        <w:tc>
          <w:tcPr>
            <w:tcW w:w="3139" w:type="dxa"/>
          </w:tcPr>
          <w:p w14:paraId="31327EB9" w14:textId="77777777" w:rsidR="00C61AC8" w:rsidRPr="0050431F" w:rsidRDefault="00AA56B9" w:rsidP="001812AC">
            <w:pPr>
              <w:pStyle w:val="TAC"/>
              <w:rPr>
                <w:rFonts w:cs="Arial"/>
                <w:lang w:eastAsia="zh-CN"/>
              </w:rPr>
            </w:pPr>
            <w:r w:rsidRPr="0050431F">
              <w:rPr>
                <w:rFonts w:cs="v5.0.0"/>
                <w:position w:val="-28"/>
                <w:lang w:eastAsia="ja-JP"/>
              </w:rPr>
              <w:object w:dxaOrig="4420" w:dyaOrig="680" w14:anchorId="2FF834D7">
                <v:shape id="_x0000_i1055" type="#_x0000_t75" style="width:156.2pt;height:27.7pt" o:ole="">
                  <v:imagedata r:id="rId68" o:title=""/>
                </v:shape>
                <o:OLEObject Type="Embed" ProgID="Equation.3" ShapeID="_x0000_i1055" DrawAspect="Content" ObjectID="_1703173073" r:id="rId69"/>
              </w:object>
            </w:r>
          </w:p>
        </w:tc>
        <w:tc>
          <w:tcPr>
            <w:tcW w:w="1430" w:type="dxa"/>
          </w:tcPr>
          <w:p w14:paraId="79344EB4" w14:textId="77777777" w:rsidR="00C61AC8" w:rsidRPr="0050431F" w:rsidRDefault="00C61AC8" w:rsidP="001812AC">
            <w:pPr>
              <w:pStyle w:val="TAC"/>
              <w:rPr>
                <w:rFonts w:cs="Arial"/>
                <w:lang w:eastAsia="en-US"/>
              </w:rPr>
            </w:pPr>
            <w:r w:rsidRPr="0050431F">
              <w:rPr>
                <w:rFonts w:cs="Arial"/>
                <w:lang w:eastAsia="en-US"/>
              </w:rPr>
              <w:t>30 kHz</w:t>
            </w:r>
          </w:p>
        </w:tc>
      </w:tr>
      <w:tr w:rsidR="00C61AC8" w:rsidRPr="0050431F" w14:paraId="0455E51B" w14:textId="77777777">
        <w:trPr>
          <w:cantSplit/>
          <w:jc w:val="center"/>
        </w:trPr>
        <w:tc>
          <w:tcPr>
            <w:tcW w:w="2442" w:type="dxa"/>
          </w:tcPr>
          <w:p w14:paraId="5FAB3E62" w14:textId="77777777" w:rsidR="00C61AC8" w:rsidRPr="0050431F" w:rsidRDefault="00C61AC8" w:rsidP="001812AC">
            <w:pPr>
              <w:pStyle w:val="TAC"/>
              <w:rPr>
                <w:rFonts w:cs="Arial"/>
                <w:lang w:eastAsia="en-US"/>
              </w:rPr>
            </w:pPr>
            <w:r w:rsidRPr="0050431F">
              <w:rPr>
                <w:rFonts w:cs="Arial"/>
                <w:lang w:eastAsia="en-US"/>
              </w:rPr>
              <w:t xml:space="preserve">0.05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 xml:space="preserve"> MHz</w:t>
            </w:r>
          </w:p>
        </w:tc>
        <w:tc>
          <w:tcPr>
            <w:tcW w:w="2977" w:type="dxa"/>
          </w:tcPr>
          <w:p w14:paraId="47851CDA" w14:textId="77777777" w:rsidR="00C61AC8" w:rsidRPr="0050431F" w:rsidRDefault="00C61AC8" w:rsidP="001812AC">
            <w:pPr>
              <w:pStyle w:val="TAC"/>
              <w:rPr>
                <w:rFonts w:cs="Arial"/>
                <w:lang w:eastAsia="en-US"/>
              </w:rPr>
            </w:pPr>
            <w:r w:rsidRPr="0050431F">
              <w:rPr>
                <w:rFonts w:cs="Arial"/>
                <w:lang w:eastAsia="en-US"/>
              </w:rPr>
              <w:t xml:space="preserve">0.065 MHz </w:t>
            </w:r>
            <w:r w:rsidRPr="0050431F">
              <w:rPr>
                <w:rFonts w:cs="Arial"/>
                <w:lang w:eastAsia="en-US"/>
              </w:rPr>
              <w:sym w:font="Symbol" w:char="F0A3"/>
            </w:r>
            <w:r w:rsidRPr="0050431F">
              <w:rPr>
                <w:rFonts w:cs="Arial"/>
                <w:lang w:eastAsia="en-US"/>
              </w:rPr>
              <w:t xml:space="preserve"> f_offset &lt; 0.1</w:t>
            </w:r>
            <w:r w:rsidRPr="0050431F">
              <w:rPr>
                <w:rFonts w:cs="Arial"/>
                <w:lang w:eastAsia="zh-CN"/>
              </w:rPr>
              <w:t>6</w:t>
            </w:r>
            <w:r w:rsidRPr="0050431F">
              <w:rPr>
                <w:rFonts w:cs="Arial"/>
                <w:lang w:eastAsia="en-US"/>
              </w:rPr>
              <w:t xml:space="preserve">5 MHz </w:t>
            </w:r>
          </w:p>
        </w:tc>
        <w:tc>
          <w:tcPr>
            <w:tcW w:w="3139" w:type="dxa"/>
          </w:tcPr>
          <w:p w14:paraId="58B0BC92" w14:textId="77777777" w:rsidR="00C61AC8" w:rsidRPr="0050431F" w:rsidRDefault="00AA56B9" w:rsidP="001812AC">
            <w:pPr>
              <w:pStyle w:val="TAC"/>
              <w:rPr>
                <w:rFonts w:cs="Arial"/>
                <w:lang w:eastAsia="zh-CN"/>
              </w:rPr>
            </w:pPr>
            <w:r w:rsidRPr="0050431F">
              <w:rPr>
                <w:rFonts w:cs="v5.0.0"/>
                <w:position w:val="-28"/>
                <w:lang w:eastAsia="ja-JP"/>
              </w:rPr>
              <w:object w:dxaOrig="4520" w:dyaOrig="680" w14:anchorId="600FE323">
                <v:shape id="_x0000_i1056" type="#_x0000_t75" style="width:160.05pt;height:27.7pt" o:ole="">
                  <v:imagedata r:id="rId70" o:title=""/>
                </v:shape>
                <o:OLEObject Type="Embed" ProgID="Equation.3" ShapeID="_x0000_i1056" DrawAspect="Content" ObjectID="_1703173074" r:id="rId71"/>
              </w:object>
            </w:r>
          </w:p>
        </w:tc>
        <w:tc>
          <w:tcPr>
            <w:tcW w:w="1430" w:type="dxa"/>
          </w:tcPr>
          <w:p w14:paraId="0F3F2407" w14:textId="77777777" w:rsidR="00C61AC8" w:rsidRPr="0050431F" w:rsidRDefault="00C61AC8" w:rsidP="001812AC">
            <w:pPr>
              <w:pStyle w:val="TAC"/>
              <w:rPr>
                <w:rFonts w:cs="Arial"/>
                <w:lang w:eastAsia="en-US"/>
              </w:rPr>
            </w:pPr>
            <w:r w:rsidRPr="0050431F">
              <w:rPr>
                <w:rFonts w:cs="Arial"/>
                <w:lang w:eastAsia="en-US"/>
              </w:rPr>
              <w:t>30 kHz</w:t>
            </w:r>
          </w:p>
        </w:tc>
      </w:tr>
      <w:tr w:rsidR="00C61AC8" w:rsidRPr="0050431F" w14:paraId="151719C9" w14:textId="77777777">
        <w:trPr>
          <w:cantSplit/>
          <w:jc w:val="center"/>
        </w:trPr>
        <w:tc>
          <w:tcPr>
            <w:tcW w:w="9988" w:type="dxa"/>
            <w:gridSpan w:val="4"/>
          </w:tcPr>
          <w:p w14:paraId="6E42F800" w14:textId="77777777" w:rsidR="00C61AC8" w:rsidRPr="0050431F" w:rsidRDefault="00C61AC8" w:rsidP="001812AC">
            <w:pPr>
              <w:pStyle w:val="TAN"/>
              <w:rPr>
                <w:rFonts w:cs="Arial"/>
                <w:lang w:eastAsia="en-US"/>
              </w:rPr>
            </w:pPr>
            <w:r w:rsidRPr="0050431F">
              <w:rPr>
                <w:rFonts w:cs="Arial"/>
                <w:lang w:eastAsia="en-US"/>
              </w:rPr>
              <w:t xml:space="preserve">NOTE </w:t>
            </w:r>
            <w:r w:rsidR="00A3178F"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1A3104E0" w14:textId="77777777" w:rsidR="00A3178F" w:rsidRPr="0050431F" w:rsidRDefault="00C61AC8" w:rsidP="00A3178F">
            <w:pPr>
              <w:pStyle w:val="TAN"/>
              <w:rPr>
                <w:rFonts w:cs="Arial"/>
                <w:lang w:eastAsia="zh-CN"/>
              </w:rPr>
            </w:pPr>
            <w:r w:rsidRPr="0050431F">
              <w:rPr>
                <w:rFonts w:cs="Arial"/>
                <w:lang w:eastAsia="en-US"/>
              </w:rPr>
              <w:t xml:space="preserve">NOTE </w:t>
            </w:r>
            <w:r w:rsidR="00A3178F" w:rsidRPr="0050431F">
              <w:rPr>
                <w:rFonts w:cs="Arial"/>
                <w:lang w:eastAsia="zh-CN"/>
              </w:rPr>
              <w:t>5</w:t>
            </w:r>
            <w:r w:rsidRPr="0050431F">
              <w:rPr>
                <w:rFonts w:cs="Arial"/>
                <w:lang w:eastAsia="en-US"/>
              </w:rPr>
              <w:t>:</w:t>
            </w:r>
            <w:r w:rsidRPr="0050431F">
              <w:rPr>
                <w:rFonts w:cs="Arial"/>
                <w:lang w:eastAsia="en-US"/>
              </w:rPr>
              <w:tab/>
              <w:t xml:space="preserve">For MSR BS supporting non-contiguous spectrum operation </w:t>
            </w:r>
            <w:r w:rsidR="00A3178F" w:rsidRPr="0050431F">
              <w:rPr>
                <w:rFonts w:cs="Arial"/>
                <w:lang w:eastAsia="zh-CN"/>
              </w:rPr>
              <w:t>within any operating band</w:t>
            </w:r>
            <w:r w:rsidR="00A3178F" w:rsidRPr="0050431F">
              <w:rPr>
                <w:rFonts w:cs="Arial"/>
                <w:lang w:eastAsia="en-US"/>
              </w:rPr>
              <w:t xml:space="preserve"> </w:t>
            </w:r>
            <w:r w:rsidRPr="0050431F">
              <w:rPr>
                <w:rFonts w:cs="Arial"/>
                <w:lang w:eastAsia="en-US"/>
              </w:rPr>
              <w:t xml:space="preserve">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6594B600"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3244EA32" w14:textId="77777777" w:rsidR="00C61AC8" w:rsidRPr="0050431F" w:rsidRDefault="00C61AC8" w:rsidP="001812AC"/>
    <w:p w14:paraId="18D94028"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6</w:t>
      </w:r>
      <w:r w:rsidRPr="0050431F">
        <w:t xml:space="preserve">: Medium Range operating band unwanted emission limits for operation in BC2 with GSM/EDGE or E-UTRA 1.4 or 3 MHz carriers adjacent to the </w:t>
      </w:r>
      <w:r w:rsidR="00203EFD" w:rsidRPr="0050431F">
        <w:t>Base Station RF Bandwidth</w:t>
      </w:r>
      <w:r w:rsidRPr="0050431F">
        <w:t xml:space="preserve"> edge,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50431F" w14:paraId="588AD935" w14:textId="77777777">
        <w:trPr>
          <w:cantSplit/>
          <w:jc w:val="center"/>
        </w:trPr>
        <w:tc>
          <w:tcPr>
            <w:tcW w:w="2442" w:type="dxa"/>
          </w:tcPr>
          <w:p w14:paraId="617EF6A7"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7" w:type="dxa"/>
          </w:tcPr>
          <w:p w14:paraId="5EC94061"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139" w:type="dxa"/>
          </w:tcPr>
          <w:p w14:paraId="69B7AFAA"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 xml:space="preserve">requirement (Note </w:t>
            </w:r>
            <w:r w:rsidR="00A3178F" w:rsidRPr="0050431F">
              <w:rPr>
                <w:rFonts w:cs="Arial"/>
                <w:lang w:eastAsia="zh-CN"/>
              </w:rPr>
              <w:t>5, 6, 7</w:t>
            </w:r>
            <w:r w:rsidR="00C61AC8" w:rsidRPr="0050431F">
              <w:rPr>
                <w:rFonts w:cs="Arial"/>
                <w:lang w:eastAsia="en-US"/>
              </w:rPr>
              <w:t>)</w:t>
            </w:r>
          </w:p>
        </w:tc>
        <w:tc>
          <w:tcPr>
            <w:tcW w:w="1430" w:type="dxa"/>
          </w:tcPr>
          <w:p w14:paraId="46DAF236"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31A2F4DF" w14:textId="77777777">
        <w:trPr>
          <w:cantSplit/>
          <w:jc w:val="center"/>
        </w:trPr>
        <w:tc>
          <w:tcPr>
            <w:tcW w:w="2442" w:type="dxa"/>
          </w:tcPr>
          <w:p w14:paraId="61BBAD0E" w14:textId="77777777" w:rsidR="00C61AC8" w:rsidRPr="0050431F" w:rsidRDefault="00C61AC8" w:rsidP="00C61AC8">
            <w:pPr>
              <w:pStyle w:val="TAC"/>
              <w:rPr>
                <w:rFonts w:cs="v5.0.0"/>
                <w:lang w:eastAsia="en-US"/>
              </w:rPr>
            </w:pPr>
            <w:r w:rsidRPr="0050431F">
              <w:rPr>
                <w:rFonts w:cs="v5.0.0"/>
                <w:lang w:eastAsia="en-US"/>
              </w:rPr>
              <w:t xml:space="preserve">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0.05 MHz</w:t>
            </w:r>
          </w:p>
        </w:tc>
        <w:tc>
          <w:tcPr>
            <w:tcW w:w="2977" w:type="dxa"/>
          </w:tcPr>
          <w:p w14:paraId="77EAD404" w14:textId="77777777" w:rsidR="00C61AC8" w:rsidRPr="0050431F" w:rsidRDefault="00C61AC8" w:rsidP="00C61AC8">
            <w:pPr>
              <w:pStyle w:val="TAC"/>
              <w:ind w:left="3780" w:hanging="3780"/>
              <w:rPr>
                <w:rFonts w:cs="v5.0.0"/>
                <w:lang w:eastAsia="en-US"/>
              </w:rPr>
            </w:pPr>
            <w:r w:rsidRPr="0050431F">
              <w:rPr>
                <w:rFonts w:cs="v5.0.0"/>
                <w:lang w:eastAsia="en-US"/>
              </w:rPr>
              <w:t xml:space="preserve">0.015 MHz </w:t>
            </w:r>
            <w:r w:rsidRPr="0050431F">
              <w:rPr>
                <w:rFonts w:cs="v5.0.0"/>
                <w:lang w:eastAsia="en-US"/>
              </w:rPr>
              <w:sym w:font="Symbol" w:char="F0A3"/>
            </w:r>
            <w:r w:rsidRPr="0050431F">
              <w:rPr>
                <w:rFonts w:cs="v5.0.0"/>
                <w:lang w:eastAsia="en-US"/>
              </w:rPr>
              <w:t xml:space="preserve"> f_offset &lt; 0.065 MHz </w:t>
            </w:r>
          </w:p>
        </w:tc>
        <w:tc>
          <w:tcPr>
            <w:tcW w:w="3139" w:type="dxa"/>
          </w:tcPr>
          <w:p w14:paraId="06D486CE" w14:textId="77777777" w:rsidR="00C61AC8" w:rsidRPr="0050431F" w:rsidRDefault="00E33E3B" w:rsidP="00C61AC8">
            <w:pPr>
              <w:pStyle w:val="EQ"/>
              <w:ind w:left="9072" w:hanging="9072"/>
            </w:pPr>
            <w:r w:rsidRPr="0050431F">
              <w:rPr>
                <w:position w:val="-46"/>
              </w:rPr>
              <w:object w:dxaOrig="4000" w:dyaOrig="1040" w14:anchorId="5C89970C">
                <v:shape id="_x0000_i1057" type="#_x0000_t75" style="width:167.8pt;height:42.65pt" o:ole="" fillcolor="window">
                  <v:imagedata r:id="rId72" o:title=""/>
                </v:shape>
                <o:OLEObject Type="Embed" ProgID="Equation.3" ShapeID="_x0000_i1057" DrawAspect="Content" ObjectID="_1703173075" r:id="rId73"/>
              </w:object>
            </w:r>
          </w:p>
        </w:tc>
        <w:tc>
          <w:tcPr>
            <w:tcW w:w="1430" w:type="dxa"/>
          </w:tcPr>
          <w:p w14:paraId="22444F4D"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4A846F19" w14:textId="77777777">
        <w:trPr>
          <w:cantSplit/>
          <w:jc w:val="center"/>
        </w:trPr>
        <w:tc>
          <w:tcPr>
            <w:tcW w:w="2442" w:type="dxa"/>
          </w:tcPr>
          <w:p w14:paraId="5398D5D1"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0.1</w:t>
            </w:r>
            <w:r w:rsidRPr="0050431F">
              <w:rPr>
                <w:rFonts w:cs="v5.0.0"/>
                <w:lang w:eastAsia="zh-CN"/>
              </w:rPr>
              <w:t>5</w:t>
            </w:r>
            <w:r w:rsidRPr="0050431F">
              <w:rPr>
                <w:rFonts w:cs="v5.0.0"/>
                <w:lang w:eastAsia="en-US"/>
              </w:rPr>
              <w:t xml:space="preserve"> MHz</w:t>
            </w:r>
          </w:p>
        </w:tc>
        <w:tc>
          <w:tcPr>
            <w:tcW w:w="2977" w:type="dxa"/>
          </w:tcPr>
          <w:p w14:paraId="294FA5B8" w14:textId="77777777" w:rsidR="00C61AC8" w:rsidRPr="0050431F" w:rsidRDefault="00C61AC8" w:rsidP="00C61AC8">
            <w:pPr>
              <w:pStyle w:val="TAC"/>
              <w:rPr>
                <w:rFonts w:cs="v5.0.0"/>
                <w:lang w:eastAsia="en-US"/>
              </w:rPr>
            </w:pPr>
            <w:r w:rsidRPr="0050431F">
              <w:rPr>
                <w:rFonts w:cs="v5.0.0"/>
                <w:lang w:eastAsia="en-US"/>
              </w:rPr>
              <w:t xml:space="preserve">0.065 MHz </w:t>
            </w:r>
            <w:r w:rsidRPr="0050431F">
              <w:rPr>
                <w:rFonts w:cs="v5.0.0"/>
                <w:lang w:eastAsia="en-US"/>
              </w:rPr>
              <w:sym w:font="Symbol" w:char="F0A3"/>
            </w:r>
            <w:r w:rsidRPr="0050431F">
              <w:rPr>
                <w:rFonts w:cs="v5.0.0"/>
                <w:lang w:eastAsia="en-US"/>
              </w:rPr>
              <w:t xml:space="preserve"> f_offset &lt; 0.1</w:t>
            </w:r>
            <w:r w:rsidRPr="0050431F">
              <w:rPr>
                <w:rFonts w:cs="v5.0.0"/>
                <w:lang w:eastAsia="zh-CN"/>
              </w:rPr>
              <w:t>6</w:t>
            </w:r>
            <w:r w:rsidRPr="0050431F">
              <w:rPr>
                <w:rFonts w:cs="v5.0.0"/>
                <w:lang w:eastAsia="en-US"/>
              </w:rPr>
              <w:t xml:space="preserve">5 MHz </w:t>
            </w:r>
          </w:p>
        </w:tc>
        <w:tc>
          <w:tcPr>
            <w:tcW w:w="3139" w:type="dxa"/>
          </w:tcPr>
          <w:p w14:paraId="6F9541CF" w14:textId="77777777" w:rsidR="00C61AC8" w:rsidRPr="0050431F" w:rsidRDefault="00E33E3B" w:rsidP="00C61AC8">
            <w:pPr>
              <w:pStyle w:val="EQ"/>
            </w:pPr>
            <w:r w:rsidRPr="0050431F">
              <w:rPr>
                <w:position w:val="-46"/>
              </w:rPr>
              <w:object w:dxaOrig="4099" w:dyaOrig="1040" w14:anchorId="25747F54">
                <v:shape id="_x0000_i1058" type="#_x0000_t75" style="width:171.7pt;height:42.65pt" o:ole="" fillcolor="window">
                  <v:imagedata r:id="rId74" o:title=""/>
                </v:shape>
                <o:OLEObject Type="Embed" ProgID="Equation.3" ShapeID="_x0000_i1058" DrawAspect="Content" ObjectID="_1703173076" r:id="rId75"/>
              </w:object>
            </w:r>
          </w:p>
        </w:tc>
        <w:tc>
          <w:tcPr>
            <w:tcW w:w="1430" w:type="dxa"/>
          </w:tcPr>
          <w:p w14:paraId="4C0A845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59F332E" w14:textId="77777777">
        <w:trPr>
          <w:cantSplit/>
          <w:jc w:val="center"/>
        </w:trPr>
        <w:tc>
          <w:tcPr>
            <w:tcW w:w="9988" w:type="dxa"/>
            <w:gridSpan w:val="4"/>
          </w:tcPr>
          <w:p w14:paraId="55A6FC54" w14:textId="77777777" w:rsidR="00C61AC8" w:rsidRPr="0050431F" w:rsidRDefault="00C61AC8" w:rsidP="00C61AC8">
            <w:pPr>
              <w:pStyle w:val="TAN"/>
              <w:rPr>
                <w:rFonts w:cs="Arial"/>
                <w:lang w:eastAsia="en-US"/>
              </w:rPr>
            </w:pPr>
            <w:r w:rsidRPr="0050431F">
              <w:rPr>
                <w:rFonts w:cs="Arial"/>
                <w:lang w:eastAsia="en-US"/>
              </w:rPr>
              <w:t xml:space="preserve">NOTE </w:t>
            </w:r>
            <w:r w:rsidR="001D18A5"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022B1217" w14:textId="77777777" w:rsidR="001D18A5" w:rsidRPr="0050431F" w:rsidRDefault="00C61AC8" w:rsidP="001D18A5">
            <w:pPr>
              <w:pStyle w:val="TAN"/>
              <w:rPr>
                <w:rFonts w:cs="Arial"/>
                <w:lang w:eastAsia="zh-CN"/>
              </w:rPr>
            </w:pPr>
            <w:r w:rsidRPr="0050431F">
              <w:rPr>
                <w:rFonts w:cs="Arial"/>
                <w:lang w:eastAsia="en-US"/>
              </w:rPr>
              <w:t xml:space="preserve">NOTE </w:t>
            </w:r>
            <w:r w:rsidR="001D18A5" w:rsidRPr="0050431F">
              <w:rPr>
                <w:rFonts w:cs="Arial"/>
                <w:lang w:eastAsia="zh-CN"/>
              </w:rPr>
              <w:t>5</w:t>
            </w:r>
            <w:r w:rsidRPr="0050431F">
              <w:rPr>
                <w:rFonts w:cs="Arial"/>
                <w:lang w:eastAsia="en-US"/>
              </w:rPr>
              <w:t>:</w:t>
            </w:r>
            <w:r w:rsidRPr="0050431F">
              <w:rPr>
                <w:rFonts w:cs="Arial"/>
                <w:lang w:eastAsia="en-US"/>
              </w:rPr>
              <w:tab/>
              <w:t>For MSR BS supporting non-contiguous spectrum operation</w:t>
            </w:r>
            <w:r w:rsidR="001D18A5" w:rsidRPr="0050431F">
              <w:rPr>
                <w:rFonts w:cs="Arial"/>
                <w:lang w:eastAsia="zh-CN"/>
              </w:rPr>
              <w:t xml:space="preserve"> within any operating band</w:t>
            </w:r>
            <w:r w:rsidRPr="0050431F">
              <w:rPr>
                <w:rFonts w:cs="Arial"/>
                <w:lang w:eastAsia="en-US"/>
              </w:rPr>
              <w:t xml:space="preserv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 xml:space="preserve">requirement within sub-block gaps is calculated as a cumulative sum of </w:t>
            </w:r>
            <w:r w:rsidR="001D18A5"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49619B3A"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408CD39E" w14:textId="77777777" w:rsidR="00C61AC8" w:rsidRPr="0050431F" w:rsidRDefault="00C61AC8" w:rsidP="00C61AC8">
            <w:pPr>
              <w:pStyle w:val="TAN"/>
              <w:rPr>
                <w:rFonts w:cs="Arial"/>
                <w:lang w:eastAsia="zh-CN"/>
              </w:rPr>
            </w:pPr>
            <w:r w:rsidRPr="0050431F">
              <w:rPr>
                <w:rFonts w:cs="Arial"/>
                <w:lang w:eastAsia="en-US"/>
              </w:rPr>
              <w:t>N</w:t>
            </w:r>
            <w:r w:rsidRPr="0050431F">
              <w:rPr>
                <w:rFonts w:cs="Arial"/>
                <w:lang w:eastAsia="zh-CN"/>
              </w:rPr>
              <w:t xml:space="preserve">OTE </w:t>
            </w:r>
            <w:r w:rsidR="001D18A5" w:rsidRPr="0050431F">
              <w:rPr>
                <w:rFonts w:cs="Arial"/>
                <w:lang w:eastAsia="zh-CN"/>
              </w:rPr>
              <w:t>7</w:t>
            </w:r>
            <w:r w:rsidRPr="0050431F">
              <w:rPr>
                <w:rFonts w:cs="Arial"/>
                <w:lang w:eastAsia="en-US"/>
              </w:rPr>
              <w:t>:</w:t>
            </w:r>
            <w:r w:rsidRPr="0050431F">
              <w:rPr>
                <w:rFonts w:cs="Arial"/>
                <w:lang w:eastAsia="en-US"/>
              </w:rPr>
              <w:tab/>
            </w:r>
            <w:r w:rsidR="00E33E3B" w:rsidRPr="0050431F">
              <w:rPr>
                <w:rFonts w:cs="Arial"/>
                <w:lang w:eastAsia="en-US"/>
              </w:rPr>
              <w:t xml:space="preserve">In case the carrier adjacent to the </w:t>
            </w:r>
            <w:r w:rsidR="00203EFD" w:rsidRPr="0050431F">
              <w:rPr>
                <w:rFonts w:cs="Arial"/>
                <w:lang w:eastAsia="en-US"/>
              </w:rPr>
              <w:t>Base Station RF Bandwidth</w:t>
            </w:r>
            <w:r w:rsidR="00E33E3B" w:rsidRPr="0050431F">
              <w:rPr>
                <w:rFonts w:cs="Arial"/>
                <w:lang w:eastAsia="en-US"/>
              </w:rPr>
              <w:t xml:space="preserve"> edge is a GSM/EDGE carrier, the value of X = P</w:t>
            </w:r>
            <w:r w:rsidR="00E33E3B" w:rsidRPr="0050431F">
              <w:rPr>
                <w:rFonts w:cs="Arial"/>
                <w:vertAlign w:val="subscript"/>
                <w:lang w:eastAsia="en-US"/>
              </w:rPr>
              <w:t>GSMcarrier</w:t>
            </w:r>
            <w:r w:rsidR="00E33E3B" w:rsidRPr="0050431F">
              <w:rPr>
                <w:rFonts w:cs="Arial"/>
                <w:lang w:eastAsia="en-US"/>
              </w:rPr>
              <w:t xml:space="preserve"> – 31, where P</w:t>
            </w:r>
            <w:r w:rsidR="00E33E3B" w:rsidRPr="0050431F">
              <w:rPr>
                <w:rFonts w:cs="Arial"/>
                <w:vertAlign w:val="subscript"/>
                <w:lang w:eastAsia="en-US"/>
              </w:rPr>
              <w:t>GSMcarrier</w:t>
            </w:r>
            <w:r w:rsidR="00E33E3B" w:rsidRPr="0050431F">
              <w:rPr>
                <w:rFonts w:cs="Arial"/>
                <w:lang w:eastAsia="en-US"/>
              </w:rPr>
              <w:t xml:space="preserve"> is the power level of the GSM/EDGE carrier adjacent to the </w:t>
            </w:r>
            <w:r w:rsidR="00203EFD" w:rsidRPr="0050431F">
              <w:rPr>
                <w:rFonts w:cs="Arial"/>
                <w:lang w:eastAsia="en-US"/>
              </w:rPr>
              <w:t>Base Station RF Bandwidth</w:t>
            </w:r>
            <w:r w:rsidR="00E33E3B" w:rsidRPr="0050431F">
              <w:rPr>
                <w:rFonts w:cs="Arial"/>
                <w:lang w:eastAsia="en-US"/>
              </w:rPr>
              <w:t xml:space="preserve"> edge. In other cases, X = 0.</w:t>
            </w:r>
          </w:p>
        </w:tc>
      </w:tr>
    </w:tbl>
    <w:p w14:paraId="777B634B" w14:textId="77777777" w:rsidR="00C61AC8" w:rsidRPr="0050431F" w:rsidRDefault="00C61AC8" w:rsidP="00C61AC8">
      <w:pPr>
        <w:rPr>
          <w:lang w:eastAsia="zh-CN"/>
        </w:rPr>
      </w:pPr>
    </w:p>
    <w:p w14:paraId="539D308D" w14:textId="77777777" w:rsidR="00C61AC8" w:rsidRPr="0050431F" w:rsidRDefault="00C61AC8" w:rsidP="00EB0F3C">
      <w:pPr>
        <w:pStyle w:val="TH"/>
        <w:rPr>
          <w:lang w:eastAsia="zh-CN"/>
        </w:rPr>
      </w:pPr>
      <w:r w:rsidRPr="0050431F">
        <w:t>Table 6.6.2.</w:t>
      </w:r>
      <w:r w:rsidRPr="0050431F">
        <w:rPr>
          <w:lang w:eastAsia="zh-CN"/>
        </w:rPr>
        <w:t>5.</w:t>
      </w:r>
      <w:r w:rsidRPr="0050431F">
        <w:t>2-</w:t>
      </w:r>
      <w:r w:rsidRPr="0050431F">
        <w:rPr>
          <w:lang w:eastAsia="zh-CN"/>
        </w:rPr>
        <w:t>7</w:t>
      </w:r>
      <w:r w:rsidRPr="0050431F">
        <w:t xml:space="preserve">: </w:t>
      </w:r>
      <w:r w:rsidRPr="0050431F">
        <w:rPr>
          <w:lang w:eastAsia="zh-CN"/>
        </w:rPr>
        <w:t>Local Area o</w:t>
      </w:r>
      <w:r w:rsidRPr="0050431F">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61AC8" w:rsidRPr="0050431F" w14:paraId="636F37B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05C7840"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0044"/>
            </w:r>
            <w:r w:rsidRPr="0050431F">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067DFFBA"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AC83932" w14:textId="77777777" w:rsidR="00C61AC8" w:rsidRPr="0050431F" w:rsidRDefault="00FB2C90" w:rsidP="00C61AC8">
            <w:pPr>
              <w:pStyle w:val="TAH"/>
              <w:rPr>
                <w:rFonts w:cs="Arial"/>
                <w:lang w:eastAsia="zh-CN"/>
              </w:rPr>
            </w:pPr>
            <w:r w:rsidRPr="0050431F">
              <w:rPr>
                <w:rFonts w:cs="Arial"/>
                <w:lang w:eastAsia="en-US"/>
              </w:rPr>
              <w:t xml:space="preserve">Test </w:t>
            </w:r>
            <w:r w:rsidR="00C61AC8" w:rsidRPr="0050431F">
              <w:rPr>
                <w:rFonts w:cs="Arial"/>
                <w:lang w:eastAsia="en-US"/>
              </w:rPr>
              <w:t>requirement</w:t>
            </w:r>
            <w:r w:rsidR="00C61AC8" w:rsidRPr="0050431F">
              <w:rPr>
                <w:rFonts w:cs="Arial"/>
                <w:lang w:eastAsia="zh-CN"/>
              </w:rPr>
              <w:t xml:space="preserve"> (Note 2</w:t>
            </w:r>
            <w:r w:rsidR="001D18A5" w:rsidRPr="0050431F">
              <w:rPr>
                <w:rFonts w:cs="Arial"/>
                <w:lang w:eastAsia="zh-CN"/>
              </w:rPr>
              <w:t>, 3</w:t>
            </w:r>
            <w:r w:rsidR="00C61AC8" w:rsidRPr="0050431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E46F699"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00F8957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CB8D25A" w14:textId="77777777" w:rsidR="00C61AC8" w:rsidRPr="0050431F" w:rsidRDefault="00C61AC8" w:rsidP="00C61AC8">
            <w:pPr>
              <w:pStyle w:val="TAC"/>
              <w:rPr>
                <w:rFonts w:cs="v5.0.0"/>
                <w:lang w:eastAsia="zh-CN"/>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5 MHz</w:t>
            </w:r>
          </w:p>
          <w:p w14:paraId="196A97FF" w14:textId="77777777" w:rsidR="00C61AC8" w:rsidRPr="0050431F" w:rsidRDefault="00C61AC8" w:rsidP="00C61AC8">
            <w:pPr>
              <w:pStyle w:val="TAC"/>
              <w:rPr>
                <w:rFonts w:cs="v5.0.0"/>
                <w:lang w:eastAsia="zh-CN"/>
              </w:rPr>
            </w:pPr>
            <w:r w:rsidRPr="0050431F">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955C830"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00A3"/>
            </w:r>
            <w:r w:rsidRPr="0050431F">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ED95E7" w14:textId="77777777" w:rsidR="00C61AC8" w:rsidRPr="0050431F" w:rsidRDefault="00C61AC8" w:rsidP="00C61AC8">
            <w:pPr>
              <w:pStyle w:val="TAC"/>
              <w:rPr>
                <w:rFonts w:cs="Arial"/>
                <w:lang w:eastAsia="en-US"/>
              </w:rPr>
            </w:pPr>
            <w:r w:rsidRPr="0050431F">
              <w:rPr>
                <w:rFonts w:cs="Arial"/>
                <w:position w:val="-28"/>
                <w:lang w:eastAsia="en-US"/>
              </w:rPr>
              <w:object w:dxaOrig="3600" w:dyaOrig="680" w14:anchorId="01457670">
                <v:shape id="_x0000_i1059" type="#_x0000_t75" style="width:146.2pt;height:27.7pt" o:ole="">
                  <v:imagedata r:id="rId76" o:title=""/>
                </v:shape>
                <o:OLEObject Type="Embed" ProgID="Equation.3" ShapeID="_x0000_i1059" DrawAspect="Content" ObjectID="_1703173077" r:id="rId77"/>
              </w:object>
            </w:r>
          </w:p>
        </w:tc>
        <w:tc>
          <w:tcPr>
            <w:tcW w:w="1592" w:type="dxa"/>
            <w:tcBorders>
              <w:top w:val="single" w:sz="4" w:space="0" w:color="auto"/>
              <w:left w:val="single" w:sz="4" w:space="0" w:color="auto"/>
              <w:bottom w:val="single" w:sz="4" w:space="0" w:color="auto"/>
              <w:right w:val="single" w:sz="4" w:space="0" w:color="auto"/>
            </w:tcBorders>
          </w:tcPr>
          <w:p w14:paraId="679CAF29"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24574AA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B8B6480" w14:textId="77777777" w:rsidR="00C61AC8" w:rsidRPr="00552333" w:rsidRDefault="00C61AC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00A3"/>
            </w:r>
            <w:r w:rsidRPr="00552333">
              <w:rPr>
                <w:rFonts w:cs="v5.0.0"/>
                <w:lang w:val="sv-FI" w:eastAsia="en-US"/>
              </w:rPr>
              <w:t xml:space="preserve"> </w:t>
            </w:r>
            <w:r w:rsidRPr="0050431F">
              <w:rPr>
                <w:rFonts w:cs="v5.0.0"/>
                <w:lang w:eastAsia="en-US"/>
              </w:rPr>
              <w:sym w:font="Symbol" w:char="0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D9B7405" w14:textId="77777777" w:rsidR="00C61AC8" w:rsidRPr="00552333" w:rsidRDefault="00C61AC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0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FBEA9E0" w14:textId="77777777" w:rsidR="00C61AC8" w:rsidRPr="0050431F" w:rsidRDefault="00C61AC8" w:rsidP="00C61AC8">
            <w:pPr>
              <w:pStyle w:val="TAC"/>
              <w:ind w:firstLineChars="450" w:firstLine="810"/>
              <w:jc w:val="left"/>
              <w:rPr>
                <w:rFonts w:cs="Arial"/>
                <w:lang w:eastAsia="en-US"/>
              </w:rPr>
            </w:pPr>
            <w:r w:rsidRPr="0050431F">
              <w:rPr>
                <w:rFonts w:cs="Arial"/>
                <w:lang w:eastAsia="en-US"/>
              </w:rPr>
              <w:t>-3</w:t>
            </w:r>
            <w:r w:rsidRPr="0050431F">
              <w:rPr>
                <w:rFonts w:cs="Arial"/>
                <w:lang w:eastAsia="zh-CN"/>
              </w:rPr>
              <w:t>5.5</w:t>
            </w:r>
            <w:r w:rsidRPr="0050431F">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087C9D8"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2B9317D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3D77A6D" w14:textId="77777777" w:rsidR="00C61AC8" w:rsidRPr="0050431F" w:rsidRDefault="00C61AC8" w:rsidP="00C61AC8">
            <w:pPr>
              <w:pStyle w:val="TAC"/>
              <w:rPr>
                <w:rFonts w:cs="v5.0.0"/>
                <w:lang w:eastAsia="en-US"/>
              </w:rPr>
            </w:pPr>
            <w:r w:rsidRPr="0050431F">
              <w:rPr>
                <w:rFonts w:cs="v5.0.0"/>
                <w:lang w:eastAsia="en-US"/>
              </w:rPr>
              <w:t xml:space="preserve">10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 xml:space="preserve">f </w:t>
            </w:r>
            <w:r w:rsidRPr="0050431F">
              <w:rPr>
                <w:rFonts w:cs="Arial"/>
                <w:lang w:eastAsia="en-US"/>
              </w:rPr>
              <w:sym w:font="Symbol" w:char="00A3"/>
            </w:r>
            <w:r w:rsidRPr="0050431F">
              <w:rPr>
                <w:rFonts w:cs="Arial"/>
                <w:lang w:eastAsia="en-US"/>
              </w:rPr>
              <w:t xml:space="preserve"> </w:t>
            </w:r>
            <w:r w:rsidRPr="0050431F">
              <w:rPr>
                <w:rFonts w:cs="Arial"/>
                <w:lang w:eastAsia="en-US"/>
              </w:rPr>
              <w:sym w:font="Symbol" w:char="0044"/>
            </w:r>
            <w:r w:rsidRPr="0050431F">
              <w:rPr>
                <w:rFonts w:cs="Arial"/>
                <w:lang w:eastAsia="en-US"/>
              </w:rPr>
              <w:t>f</w:t>
            </w:r>
            <w:r w:rsidRPr="0050431F">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3C80834F" w14:textId="77777777" w:rsidR="00C61AC8" w:rsidRPr="0050431F" w:rsidRDefault="00C61AC8" w:rsidP="00C61AC8">
            <w:pPr>
              <w:pStyle w:val="TAC"/>
              <w:rPr>
                <w:rFonts w:cs="v5.0.0"/>
                <w:lang w:eastAsia="en-US"/>
              </w:rPr>
            </w:pPr>
            <w:r w:rsidRPr="0050431F">
              <w:rPr>
                <w:rFonts w:cs="v5.0.0"/>
                <w:lang w:eastAsia="en-US"/>
              </w:rPr>
              <w:t xml:space="preserve">10.05 MHz </w:t>
            </w:r>
            <w:r w:rsidRPr="0050431F">
              <w:rPr>
                <w:rFonts w:cs="v5.0.0"/>
                <w:lang w:eastAsia="en-US"/>
              </w:rPr>
              <w:sym w:font="Symbol" w:char="0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293A5421" w14:textId="77777777" w:rsidR="00C61AC8" w:rsidRPr="0050431F" w:rsidRDefault="00C61AC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1812AC" w:rsidRPr="0050431F">
              <w:rPr>
                <w:rFonts w:cs="Arial"/>
                <w:lang w:eastAsia="zh-CN"/>
              </w:rPr>
              <w:t>7</w:t>
            </w:r>
            <w:r w:rsidRPr="0050431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3DBA3514"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74F43EA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507135C" w14:textId="77777777" w:rsidR="00C61AC8" w:rsidRPr="0050431F" w:rsidRDefault="00C61AC8" w:rsidP="00C61AC8">
            <w:pPr>
              <w:pStyle w:val="TAN"/>
              <w:rPr>
                <w:rFonts w:cs="Arial"/>
                <w:lang w:eastAsia="zh-CN"/>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 the limits in Table 6.6.2.</w:t>
            </w:r>
            <w:r w:rsidRPr="0050431F">
              <w:rPr>
                <w:rFonts w:cs="Arial"/>
                <w:lang w:eastAsia="zh-CN"/>
              </w:rPr>
              <w:t>5.</w:t>
            </w:r>
            <w:r w:rsidRPr="0050431F">
              <w:rPr>
                <w:rFonts w:cs="Arial"/>
                <w:lang w:eastAsia="en-US"/>
              </w:rPr>
              <w:t>2-</w:t>
            </w:r>
            <w:r w:rsidRPr="0050431F">
              <w:rPr>
                <w:rFonts w:cs="Arial"/>
                <w:lang w:eastAsia="zh-CN"/>
              </w:rPr>
              <w:t>8</w:t>
            </w:r>
            <w:r w:rsidRPr="0050431F">
              <w:rPr>
                <w:rFonts w:cs="Arial"/>
                <w:lang w:eastAsia="en-US"/>
              </w:rPr>
              <w:t xml:space="preserve"> apply for 0 MHz </w:t>
            </w:r>
            <w:r w:rsidRPr="0050431F">
              <w:rPr>
                <w:rFonts w:cs="Arial"/>
                <w:lang w:eastAsia="en-US"/>
              </w:rPr>
              <w:sym w:font="Symbol" w:char="00A3"/>
            </w:r>
            <w:r w:rsidRPr="0050431F">
              <w:rPr>
                <w:rFonts w:cs="Arial"/>
                <w:lang w:eastAsia="en-US"/>
              </w:rPr>
              <w:t xml:space="preserve"> </w:t>
            </w:r>
            <w:r w:rsidRPr="0050431F">
              <w:rPr>
                <w:rFonts w:cs="Arial"/>
                <w:lang w:eastAsia="en-US"/>
              </w:rPr>
              <w:sym w:font="Symbol" w:char="0044"/>
            </w:r>
            <w:r w:rsidRPr="0050431F">
              <w:rPr>
                <w:rFonts w:cs="Arial"/>
                <w:lang w:eastAsia="en-US"/>
              </w:rPr>
              <w:t>f &lt; 0.1</w:t>
            </w:r>
            <w:r w:rsidRPr="0050431F">
              <w:rPr>
                <w:rFonts w:cs="Arial"/>
                <w:lang w:eastAsia="zh-CN"/>
              </w:rPr>
              <w:t>6</w:t>
            </w:r>
            <w:r w:rsidRPr="0050431F">
              <w:rPr>
                <w:rFonts w:cs="Arial"/>
                <w:lang w:eastAsia="en-US"/>
              </w:rPr>
              <w:t xml:space="preserve"> MHz.</w:t>
            </w:r>
          </w:p>
          <w:p w14:paraId="3B7E925B" w14:textId="77777777" w:rsidR="001D18A5" w:rsidRPr="0050431F" w:rsidRDefault="00C61AC8" w:rsidP="001D18A5">
            <w:pPr>
              <w:pStyle w:val="TAN"/>
              <w:rPr>
                <w:rFonts w:cs="Arial"/>
                <w:lang w:eastAsia="zh-CN"/>
              </w:rPr>
            </w:pPr>
            <w:r w:rsidRPr="0050431F">
              <w:rPr>
                <w:rFonts w:cs="Arial"/>
                <w:lang w:eastAsia="en-US"/>
              </w:rPr>
              <w:t>NOTE 2:</w:t>
            </w:r>
            <w:r w:rsidRPr="0050431F">
              <w:rPr>
                <w:rFonts w:cs="Arial"/>
                <w:lang w:eastAsia="en-US"/>
              </w:rPr>
              <w:tab/>
              <w:t>For MSR BS supporting non-contiguous spectrum operation</w:t>
            </w:r>
            <w:r w:rsidR="001D18A5" w:rsidRPr="0050431F">
              <w:rPr>
                <w:rFonts w:cs="Arial"/>
                <w:lang w:eastAsia="zh-CN"/>
              </w:rPr>
              <w:t xml:space="preserve"> within any operating band</w:t>
            </w:r>
            <w:r w:rsidRPr="0050431F">
              <w:rPr>
                <w:rFonts w:cs="Arial"/>
                <w:lang w:eastAsia="en-US"/>
              </w:rPr>
              <w:t xml:space="preserv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requirement within sub-block gaps is calculated as a cumulative sum of</w:t>
            </w:r>
            <w:r w:rsidR="001D18A5" w:rsidRPr="0050431F">
              <w:rPr>
                <w:rFonts w:cs="Arial"/>
                <w:lang w:eastAsia="en-US"/>
              </w:rPr>
              <w:t xml:space="preserve"> contributions from</w:t>
            </w:r>
            <w:r w:rsidRPr="0050431F">
              <w:rPr>
                <w:rFonts w:cs="Arial"/>
                <w:lang w:eastAsia="en-US"/>
              </w:rPr>
              <w:t xml:space="preserve"> adjacent </w:t>
            </w:r>
            <w:r w:rsidRPr="0050431F">
              <w:rPr>
                <w:rFonts w:cs="v5.0.0"/>
                <w:lang w:eastAsia="en-US"/>
              </w:rPr>
              <w:t>sub blocks on each side of the sub block gap</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requirement within sub-block gaps shall be -</w:t>
            </w:r>
            <w:r w:rsidRPr="0050431F">
              <w:rPr>
                <w:rFonts w:cs="Arial"/>
                <w:lang w:eastAsia="zh-CN"/>
              </w:rPr>
              <w:t>37</w:t>
            </w:r>
            <w:r w:rsidRPr="0050431F">
              <w:rPr>
                <w:rFonts w:cs="Arial"/>
                <w:lang w:eastAsia="en-US"/>
              </w:rPr>
              <w:t>dBm/</w:t>
            </w:r>
            <w:r w:rsidR="003E5A0B" w:rsidRPr="0050431F">
              <w:rPr>
                <w:rFonts w:cs="Arial"/>
                <w:lang w:eastAsia="en-US"/>
              </w:rPr>
              <w:t>100 kHz</w:t>
            </w:r>
            <w:r w:rsidRPr="0050431F">
              <w:rPr>
                <w:rFonts w:cs="Arial"/>
                <w:lang w:eastAsia="en-US"/>
              </w:rPr>
              <w:t>.</w:t>
            </w:r>
          </w:p>
          <w:p w14:paraId="01C1700C"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59151CCF" w14:textId="77777777" w:rsidR="00C61AC8" w:rsidRPr="0050431F" w:rsidRDefault="00C61AC8" w:rsidP="00C61AC8"/>
    <w:p w14:paraId="19FF1754" w14:textId="77777777" w:rsidR="00C61AC8" w:rsidRPr="0050431F" w:rsidRDefault="00C61AC8" w:rsidP="00C61AC8">
      <w:pPr>
        <w:pStyle w:val="TH"/>
        <w:rPr>
          <w:lang w:eastAsia="zh-CN"/>
        </w:rPr>
      </w:pPr>
      <w:r w:rsidRPr="0050431F">
        <w:t>Table 6.6.2.</w:t>
      </w:r>
      <w:r w:rsidRPr="0050431F">
        <w:rPr>
          <w:lang w:eastAsia="zh-CN"/>
        </w:rPr>
        <w:t>5.</w:t>
      </w:r>
      <w:r w:rsidRPr="0050431F">
        <w:t>2-</w:t>
      </w:r>
      <w:r w:rsidRPr="0050431F">
        <w:rPr>
          <w:lang w:eastAsia="zh-CN"/>
        </w:rPr>
        <w:t>8</w:t>
      </w:r>
      <w:r w:rsidRPr="0050431F">
        <w:t xml:space="preserve">: </w:t>
      </w:r>
      <w:r w:rsidRPr="0050431F">
        <w:rPr>
          <w:lang w:eastAsia="zh-CN"/>
        </w:rPr>
        <w:t>Local Area o</w:t>
      </w:r>
      <w:r w:rsidRPr="0050431F">
        <w:t xml:space="preserve">perating band unwanted emission limits for operation in BC2 with GSM/EDGE or E-UTRA 1.4 or 3 MHz carriers adjacent to the </w:t>
      </w:r>
      <w:r w:rsidR="00203EFD" w:rsidRPr="0050431F">
        <w:t>Base Station RF Bandwidth</w:t>
      </w:r>
      <w:r w:rsidRPr="0050431F">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61AC8" w:rsidRPr="0050431F" w14:paraId="26E361EC"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A2EBB18"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0044"/>
            </w:r>
            <w:r w:rsidRPr="0050431F">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1DCC6FCC"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6E9A40D" w14:textId="77777777" w:rsidR="00C61AC8" w:rsidRPr="0050431F" w:rsidRDefault="00FB2C90" w:rsidP="00C61AC8">
            <w:pPr>
              <w:pStyle w:val="TAH"/>
              <w:rPr>
                <w:rFonts w:cs="Arial"/>
                <w:lang w:eastAsia="zh-CN"/>
              </w:rPr>
            </w:pPr>
            <w:r w:rsidRPr="0050431F">
              <w:rPr>
                <w:rFonts w:cs="Arial"/>
                <w:lang w:eastAsia="en-US"/>
              </w:rPr>
              <w:t xml:space="preserve">Test </w:t>
            </w:r>
            <w:r w:rsidR="00C61AC8" w:rsidRPr="0050431F">
              <w:rPr>
                <w:rFonts w:cs="Arial"/>
                <w:lang w:eastAsia="en-US"/>
              </w:rPr>
              <w:t xml:space="preserve">requirement (Note </w:t>
            </w:r>
            <w:r w:rsidR="001D18A5" w:rsidRPr="0050431F">
              <w:rPr>
                <w:rFonts w:cs="Arial"/>
                <w:lang w:eastAsia="zh-CN"/>
              </w:rPr>
              <w:t>5, 6, 7</w:t>
            </w:r>
            <w:r w:rsidR="00C61AC8" w:rsidRPr="0050431F">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0C475061"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6E8E54F1"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C30558D" w14:textId="77777777" w:rsidR="00C61AC8" w:rsidRPr="0050431F" w:rsidRDefault="00C61AC8" w:rsidP="00C61AC8">
            <w:pPr>
              <w:pStyle w:val="TAC"/>
              <w:rPr>
                <w:rFonts w:cs="v5.0.0"/>
                <w:lang w:eastAsia="en-US"/>
              </w:rPr>
            </w:pPr>
            <w:r w:rsidRPr="0050431F">
              <w:rPr>
                <w:rFonts w:cs="v5.0.0"/>
                <w:lang w:eastAsia="en-US"/>
              </w:rPr>
              <w:t xml:space="preserve">0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654EF29D" w14:textId="77777777" w:rsidR="00C61AC8" w:rsidRPr="0050431F" w:rsidRDefault="00C61AC8" w:rsidP="00C61AC8">
            <w:pPr>
              <w:pStyle w:val="TAC"/>
              <w:rPr>
                <w:rFonts w:cs="v5.0.0"/>
                <w:lang w:eastAsia="en-US"/>
              </w:rPr>
            </w:pPr>
            <w:r w:rsidRPr="0050431F">
              <w:rPr>
                <w:rFonts w:cs="v5.0.0"/>
                <w:lang w:eastAsia="en-US"/>
              </w:rPr>
              <w:t xml:space="preserve">0.015 MHz </w:t>
            </w:r>
            <w:r w:rsidRPr="0050431F">
              <w:rPr>
                <w:rFonts w:cs="v5.0.0"/>
                <w:lang w:eastAsia="en-US"/>
              </w:rPr>
              <w:sym w:font="Symbol" w:char="00A3"/>
            </w:r>
            <w:r w:rsidRPr="0050431F">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0BE5C8F" w14:textId="77777777" w:rsidR="00C61AC8" w:rsidRPr="0050431F" w:rsidRDefault="00E33E3B" w:rsidP="00C61AC8">
            <w:r w:rsidRPr="0050431F">
              <w:rPr>
                <w:position w:val="-46"/>
              </w:rPr>
              <w:object w:dxaOrig="4120" w:dyaOrig="1040" w14:anchorId="60DD4DA6">
                <v:shape id="_x0000_i1060" type="#_x0000_t75" style="width:172.25pt;height:42.65pt" o:ole="" fillcolor="window">
                  <v:imagedata r:id="rId78" o:title=""/>
                </v:shape>
                <o:OLEObject Type="Embed" ProgID="Equation.3" ShapeID="_x0000_i1060" DrawAspect="Content" ObjectID="_1703173078" r:id="rId79"/>
              </w:object>
            </w:r>
          </w:p>
        </w:tc>
        <w:tc>
          <w:tcPr>
            <w:tcW w:w="1592" w:type="dxa"/>
            <w:tcBorders>
              <w:top w:val="single" w:sz="4" w:space="0" w:color="auto"/>
              <w:left w:val="single" w:sz="4" w:space="0" w:color="auto"/>
              <w:bottom w:val="single" w:sz="4" w:space="0" w:color="auto"/>
              <w:right w:val="single" w:sz="4" w:space="0" w:color="auto"/>
            </w:tcBorders>
          </w:tcPr>
          <w:p w14:paraId="41F1A687" w14:textId="77777777" w:rsidR="00C61AC8" w:rsidRPr="0050431F" w:rsidRDefault="00C61AC8" w:rsidP="00C61AC8">
            <w:pPr>
              <w:pStyle w:val="TAC"/>
              <w:rPr>
                <w:rFonts w:cs="Arial"/>
                <w:lang w:eastAsia="en-US"/>
              </w:rPr>
            </w:pPr>
            <w:r w:rsidRPr="0050431F">
              <w:rPr>
                <w:rFonts w:cs="Arial"/>
                <w:lang w:eastAsia="en-US"/>
              </w:rPr>
              <w:t xml:space="preserve">30 kHz </w:t>
            </w:r>
          </w:p>
        </w:tc>
      </w:tr>
      <w:tr w:rsidR="00C61AC8" w:rsidRPr="0050431F" w14:paraId="451ADBB5"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55DA1D3"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0.1</w:t>
            </w:r>
            <w:r w:rsidRPr="0050431F">
              <w:rPr>
                <w:rFonts w:cs="v5.0.0"/>
                <w:lang w:eastAsia="zh-CN"/>
              </w:rPr>
              <w:t>6</w:t>
            </w:r>
            <w:r w:rsidRPr="0050431F">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4161AA8" w14:textId="77777777" w:rsidR="00C61AC8" w:rsidRPr="0050431F" w:rsidRDefault="00C61AC8" w:rsidP="00C61AC8">
            <w:pPr>
              <w:pStyle w:val="TAC"/>
              <w:rPr>
                <w:rFonts w:cs="v5.0.0"/>
                <w:lang w:eastAsia="en-US"/>
              </w:rPr>
            </w:pPr>
            <w:r w:rsidRPr="0050431F">
              <w:rPr>
                <w:rFonts w:cs="v5.0.0"/>
                <w:lang w:eastAsia="en-US"/>
              </w:rPr>
              <w:t xml:space="preserve">0.065 MHz </w:t>
            </w:r>
            <w:r w:rsidRPr="0050431F">
              <w:rPr>
                <w:rFonts w:cs="v5.0.0"/>
                <w:lang w:eastAsia="en-US"/>
              </w:rPr>
              <w:sym w:font="Symbol" w:char="00A3"/>
            </w:r>
            <w:r w:rsidRPr="0050431F">
              <w:rPr>
                <w:rFonts w:cs="v5.0.0"/>
                <w:lang w:eastAsia="en-US"/>
              </w:rPr>
              <w:t xml:space="preserve"> f_offset &lt; 0.1</w:t>
            </w:r>
            <w:r w:rsidRPr="0050431F">
              <w:rPr>
                <w:rFonts w:cs="v5.0.0"/>
                <w:lang w:eastAsia="zh-CN"/>
              </w:rPr>
              <w:t>7</w:t>
            </w:r>
            <w:r w:rsidRPr="0050431F">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F09744C" w14:textId="77777777" w:rsidR="00C61AC8" w:rsidRPr="0050431F" w:rsidRDefault="00E33E3B" w:rsidP="00C61AC8">
            <w:pPr>
              <w:pStyle w:val="TAC"/>
              <w:rPr>
                <w:rFonts w:cs="Arial"/>
                <w:lang w:eastAsia="en-US"/>
              </w:rPr>
            </w:pPr>
            <w:r w:rsidRPr="0050431F">
              <w:rPr>
                <w:rFonts w:cs="Arial"/>
                <w:position w:val="-46"/>
                <w:lang w:eastAsia="en-US"/>
              </w:rPr>
              <w:object w:dxaOrig="4220" w:dyaOrig="1040" w14:anchorId="24F8C488">
                <v:shape id="_x0000_i1061" type="#_x0000_t75" style="width:177.25pt;height:42.65pt" o:ole="" fillcolor="window">
                  <v:imagedata r:id="rId80" o:title=""/>
                </v:shape>
                <o:OLEObject Type="Embed" ProgID="Equation.3" ShapeID="_x0000_i1061" DrawAspect="Content" ObjectID="_1703173079" r:id="rId81"/>
              </w:object>
            </w:r>
          </w:p>
        </w:tc>
        <w:tc>
          <w:tcPr>
            <w:tcW w:w="1592" w:type="dxa"/>
            <w:tcBorders>
              <w:top w:val="single" w:sz="4" w:space="0" w:color="auto"/>
              <w:left w:val="single" w:sz="4" w:space="0" w:color="auto"/>
              <w:bottom w:val="single" w:sz="4" w:space="0" w:color="auto"/>
              <w:right w:val="single" w:sz="4" w:space="0" w:color="auto"/>
            </w:tcBorders>
          </w:tcPr>
          <w:p w14:paraId="58BF7C92" w14:textId="77777777" w:rsidR="00C61AC8" w:rsidRPr="0050431F" w:rsidRDefault="00C61AC8" w:rsidP="00C61AC8">
            <w:pPr>
              <w:pStyle w:val="TAC"/>
              <w:rPr>
                <w:rFonts w:cs="Arial"/>
                <w:lang w:eastAsia="en-US"/>
              </w:rPr>
            </w:pPr>
            <w:r w:rsidRPr="0050431F">
              <w:rPr>
                <w:rFonts w:cs="Arial"/>
                <w:lang w:eastAsia="en-US"/>
              </w:rPr>
              <w:t xml:space="preserve">30 kHz </w:t>
            </w:r>
          </w:p>
        </w:tc>
      </w:tr>
      <w:tr w:rsidR="00C61AC8" w:rsidRPr="0050431F" w14:paraId="6E2DF74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B9375" w14:textId="77777777" w:rsidR="00C61AC8" w:rsidRPr="0050431F" w:rsidRDefault="00C61AC8" w:rsidP="00C61AC8">
            <w:pPr>
              <w:pStyle w:val="TAN"/>
              <w:rPr>
                <w:rFonts w:cs="Arial"/>
                <w:lang w:eastAsia="zh-CN"/>
              </w:rPr>
            </w:pPr>
            <w:r w:rsidRPr="0050431F">
              <w:rPr>
                <w:rFonts w:cs="Arial"/>
                <w:lang w:eastAsia="en-US"/>
              </w:rPr>
              <w:t xml:space="preserve">NOTE </w:t>
            </w:r>
            <w:r w:rsidR="001D18A5"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6404CE23" w14:textId="77777777" w:rsidR="001D18A5" w:rsidRPr="0050431F" w:rsidRDefault="00C61AC8" w:rsidP="001D18A5">
            <w:pPr>
              <w:pStyle w:val="TAN"/>
              <w:rPr>
                <w:rFonts w:cs="Arial"/>
                <w:lang w:eastAsia="zh-CN"/>
              </w:rPr>
            </w:pPr>
            <w:r w:rsidRPr="0050431F">
              <w:rPr>
                <w:rFonts w:cs="Arial"/>
                <w:lang w:eastAsia="en-US"/>
              </w:rPr>
              <w:t xml:space="preserve">NOTE </w:t>
            </w:r>
            <w:r w:rsidR="001D18A5" w:rsidRPr="0050431F">
              <w:rPr>
                <w:rFonts w:cs="Arial"/>
                <w:lang w:eastAsia="zh-CN"/>
              </w:rPr>
              <w:t>5</w:t>
            </w:r>
            <w:r w:rsidRPr="0050431F">
              <w:rPr>
                <w:rFonts w:cs="Arial"/>
                <w:lang w:eastAsia="en-US"/>
              </w:rPr>
              <w:t>:</w:t>
            </w:r>
            <w:r w:rsidRPr="0050431F">
              <w:rPr>
                <w:rFonts w:cs="Arial"/>
                <w:lang w:eastAsia="en-US"/>
              </w:rPr>
              <w:tab/>
              <w:t xml:space="preserve">For MSR BS supporting non-contiguous spectrum operation </w:t>
            </w:r>
            <w:r w:rsidR="001D18A5" w:rsidRPr="0050431F">
              <w:rPr>
                <w:rFonts w:cs="Arial"/>
                <w:lang w:eastAsia="zh-CN"/>
              </w:rPr>
              <w:t>within any operating band</w:t>
            </w:r>
            <w:r w:rsidR="001D18A5" w:rsidRPr="0050431F">
              <w:rPr>
                <w:rFonts w:cs="Arial"/>
                <w:lang w:eastAsia="en-US"/>
              </w:rPr>
              <w:t xml:space="preserve"> </w:t>
            </w:r>
            <w:r w:rsidRPr="0050431F">
              <w:rPr>
                <w:rFonts w:cs="Arial"/>
                <w:lang w:eastAsia="en-US"/>
              </w:rPr>
              <w:t xml:space="preserve">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 xml:space="preserve">requirement within sub-block gaps is calculated as a cumulative sum of </w:t>
            </w:r>
            <w:r w:rsidR="001D18A5"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2764FE5E"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687F13F8" w14:textId="77777777" w:rsidR="00C61AC8" w:rsidRPr="0050431F" w:rsidRDefault="00C61AC8" w:rsidP="00C61AC8">
            <w:pPr>
              <w:pStyle w:val="TAN"/>
              <w:rPr>
                <w:rFonts w:cs="Arial"/>
                <w:lang w:eastAsia="zh-CN"/>
              </w:rPr>
            </w:pPr>
            <w:r w:rsidRPr="0050431F">
              <w:rPr>
                <w:rFonts w:cs="Arial"/>
                <w:lang w:eastAsia="en-US"/>
              </w:rPr>
              <w:t>N</w:t>
            </w:r>
            <w:r w:rsidRPr="0050431F">
              <w:rPr>
                <w:rFonts w:cs="Arial"/>
                <w:lang w:eastAsia="zh-CN"/>
              </w:rPr>
              <w:t xml:space="preserve">OTE </w:t>
            </w:r>
            <w:r w:rsidR="001D18A5" w:rsidRPr="0050431F">
              <w:rPr>
                <w:rFonts w:cs="Arial"/>
                <w:lang w:eastAsia="zh-CN"/>
              </w:rPr>
              <w:t>7</w:t>
            </w:r>
            <w:r w:rsidRPr="0050431F">
              <w:rPr>
                <w:rFonts w:cs="Arial"/>
                <w:lang w:eastAsia="en-US"/>
              </w:rPr>
              <w:t>:</w:t>
            </w:r>
            <w:r w:rsidRPr="0050431F">
              <w:rPr>
                <w:rFonts w:cs="Arial"/>
                <w:lang w:eastAsia="en-US"/>
              </w:rPr>
              <w:tab/>
            </w:r>
            <w:r w:rsidR="00E33E3B" w:rsidRPr="0050431F">
              <w:rPr>
                <w:rFonts w:cs="Arial"/>
                <w:lang w:eastAsia="en-US"/>
              </w:rPr>
              <w:t xml:space="preserve">In case the carrier adjacent to the </w:t>
            </w:r>
            <w:r w:rsidR="00203EFD" w:rsidRPr="0050431F">
              <w:rPr>
                <w:rFonts w:cs="Arial"/>
                <w:lang w:eastAsia="en-US"/>
              </w:rPr>
              <w:t>Base Station RF Bandwidth</w:t>
            </w:r>
            <w:r w:rsidR="00E33E3B" w:rsidRPr="0050431F">
              <w:rPr>
                <w:rFonts w:cs="Arial"/>
                <w:lang w:eastAsia="en-US"/>
              </w:rPr>
              <w:t xml:space="preserve"> edge is a GSM/EDGE carrier, the value of X = P</w:t>
            </w:r>
            <w:r w:rsidR="00E33E3B" w:rsidRPr="0050431F">
              <w:rPr>
                <w:rFonts w:cs="Arial"/>
                <w:vertAlign w:val="subscript"/>
                <w:lang w:eastAsia="en-US"/>
              </w:rPr>
              <w:t>GSMcarrier</w:t>
            </w:r>
            <w:r w:rsidR="00E33E3B" w:rsidRPr="0050431F">
              <w:rPr>
                <w:rFonts w:cs="Arial"/>
                <w:lang w:eastAsia="en-US"/>
              </w:rPr>
              <w:t xml:space="preserve"> – 24, where P</w:t>
            </w:r>
            <w:r w:rsidR="00E33E3B" w:rsidRPr="0050431F">
              <w:rPr>
                <w:rFonts w:cs="Arial"/>
                <w:vertAlign w:val="subscript"/>
                <w:lang w:eastAsia="en-US"/>
              </w:rPr>
              <w:t>GSMcarrier</w:t>
            </w:r>
            <w:r w:rsidR="00E33E3B" w:rsidRPr="0050431F">
              <w:rPr>
                <w:rFonts w:cs="Arial"/>
                <w:lang w:eastAsia="en-US"/>
              </w:rPr>
              <w:t xml:space="preserve"> is the power level of the GSM/EDGE carrier adjacent to the </w:t>
            </w:r>
            <w:r w:rsidR="00203EFD" w:rsidRPr="0050431F">
              <w:rPr>
                <w:rFonts w:cs="Arial"/>
                <w:lang w:eastAsia="en-US"/>
              </w:rPr>
              <w:t>Base Station RF Bandwidth</w:t>
            </w:r>
            <w:r w:rsidR="00E33E3B" w:rsidRPr="0050431F">
              <w:rPr>
                <w:rFonts w:cs="Arial"/>
                <w:lang w:eastAsia="en-US"/>
              </w:rPr>
              <w:t xml:space="preserve"> edge. In other cases, X = 0.</w:t>
            </w:r>
          </w:p>
        </w:tc>
      </w:tr>
    </w:tbl>
    <w:p w14:paraId="7474EF28" w14:textId="77777777" w:rsidR="00C61AC8" w:rsidRPr="0050431F" w:rsidRDefault="00C61AC8" w:rsidP="004C2E88"/>
    <w:p w14:paraId="4507B58F" w14:textId="77777777" w:rsidR="00483387" w:rsidRPr="0050431F" w:rsidRDefault="00483387" w:rsidP="00483387">
      <w:pPr>
        <w:pStyle w:val="NO"/>
      </w:pPr>
      <w:r w:rsidRPr="0050431F">
        <w:t xml:space="preserve">NOTE </w:t>
      </w:r>
      <w:r w:rsidR="001D18A5" w:rsidRPr="0050431F">
        <w:t>8</w:t>
      </w:r>
      <w:r w:rsidRPr="0050431F">
        <w:t>:</w:t>
      </w:r>
      <w:r w:rsidRPr="0050431F">
        <w:tab/>
        <w:t>This frequency range ensures that the range of values of f_offset is continuous.</w:t>
      </w:r>
    </w:p>
    <w:p w14:paraId="53CD1BAB" w14:textId="77777777" w:rsidR="00BD6B20" w:rsidRPr="0050431F" w:rsidRDefault="00BD6B20" w:rsidP="00483387">
      <w:pPr>
        <w:pStyle w:val="NO"/>
      </w:pPr>
      <w:r w:rsidRPr="0050431F">
        <w:t xml:space="preserve">NOTE </w:t>
      </w:r>
      <w:r w:rsidR="001D18A5" w:rsidRPr="0050431F">
        <w:t>9</w:t>
      </w:r>
      <w:r w:rsidRPr="0050431F">
        <w:t>:</w:t>
      </w:r>
      <w:r w:rsidRPr="0050431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AB5E76" w14:textId="77777777" w:rsidR="00483387" w:rsidRPr="0050431F" w:rsidRDefault="00483387" w:rsidP="00483387">
      <w:pPr>
        <w:pStyle w:val="NO"/>
        <w:rPr>
          <w:rFonts w:eastAsia="SimSun"/>
          <w:lang w:eastAsia="zh-CN"/>
        </w:rPr>
      </w:pPr>
      <w:r w:rsidRPr="0050431F">
        <w:t xml:space="preserve">NOTE </w:t>
      </w:r>
      <w:r w:rsidR="001D18A5" w:rsidRPr="0050431F">
        <w:rPr>
          <w:rFonts w:eastAsia="SimSun"/>
          <w:lang w:eastAsia="zh-CN"/>
        </w:rPr>
        <w:t>10</w:t>
      </w:r>
      <w:r w:rsidRPr="0050431F">
        <w:t>:</w:t>
      </w:r>
      <w:r w:rsidRPr="0050431F">
        <w:tab/>
        <w:t xml:space="preserve">The requirement is not applicable when </w:t>
      </w:r>
      <w:r w:rsidRPr="0050431F">
        <w:sym w:font="Symbol" w:char="F044"/>
      </w:r>
      <w:r w:rsidRPr="0050431F">
        <w:t>f</w:t>
      </w:r>
      <w:r w:rsidRPr="0050431F">
        <w:rPr>
          <w:vertAlign w:val="subscript"/>
        </w:rPr>
        <w:t>max</w:t>
      </w:r>
      <w:r w:rsidRPr="0050431F">
        <w:t xml:space="preserve"> &lt; 10 MHz.</w:t>
      </w:r>
    </w:p>
    <w:p w14:paraId="0F53D1ED" w14:textId="77777777" w:rsidR="00702C91" w:rsidRPr="0050431F" w:rsidRDefault="00702C91" w:rsidP="00F311C8">
      <w:pPr>
        <w:pStyle w:val="Heading5"/>
      </w:pPr>
      <w:bookmarkStart w:id="1648" w:name="_Toc13048633"/>
      <w:bookmarkStart w:id="1649" w:name="_Toc29764849"/>
      <w:bookmarkStart w:id="1650" w:name="_Toc29765267"/>
      <w:bookmarkStart w:id="1651" w:name="_Toc52556765"/>
      <w:bookmarkStart w:id="1652" w:name="_Toc67912467"/>
      <w:bookmarkStart w:id="1653" w:name="_Toc89855402"/>
      <w:r w:rsidRPr="0050431F">
        <w:t>6.6.2.5.3</w:t>
      </w:r>
      <w:r w:rsidRPr="0050431F">
        <w:tab/>
        <w:t>Test requirements for GSM/EDGE single-RAT requirements</w:t>
      </w:r>
      <w:bookmarkEnd w:id="1648"/>
      <w:bookmarkEnd w:id="1649"/>
      <w:bookmarkEnd w:id="1650"/>
      <w:bookmarkEnd w:id="1651"/>
      <w:bookmarkEnd w:id="1652"/>
      <w:bookmarkEnd w:id="1653"/>
    </w:p>
    <w:p w14:paraId="1DA92AB8" w14:textId="77777777" w:rsidR="00702C91" w:rsidRPr="0050431F" w:rsidRDefault="00702C91" w:rsidP="00702C91">
      <w:r w:rsidRPr="0050431F">
        <w:t xml:space="preserve">The following test requirements and the corresponding test </w:t>
      </w:r>
      <w:r w:rsidRPr="0050431F">
        <w:rPr>
          <w:rFonts w:eastAsia="SimSun"/>
          <w:lang w:eastAsia="zh-CN"/>
        </w:rPr>
        <w:t xml:space="preserve">method specified </w:t>
      </w:r>
      <w:r w:rsidRPr="0050431F">
        <w:t xml:space="preserve">in TS 51.021 [11] apply to an MSR Base Station for </w:t>
      </w:r>
      <w:r w:rsidR="001D18A5" w:rsidRPr="0050431F">
        <w:t xml:space="preserve">any operating band with </w:t>
      </w:r>
      <w:r w:rsidRPr="0050431F">
        <w:t>GSM/EDGE single RAT operation in Band Category 2:</w:t>
      </w:r>
    </w:p>
    <w:p w14:paraId="7DD8A277" w14:textId="77777777" w:rsidR="00702C91" w:rsidRPr="0050431F" w:rsidRDefault="00702C91" w:rsidP="00702C91">
      <w:pPr>
        <w:pStyle w:val="B10"/>
      </w:pPr>
      <w:r w:rsidRPr="0050431F">
        <w:t>-</w:t>
      </w:r>
      <w:r w:rsidRPr="0050431F">
        <w:tab/>
        <w:t>Spectrum due to the modulation and wide band noise</w:t>
      </w:r>
      <w:r w:rsidRPr="0050431F">
        <w:rPr>
          <w:i/>
        </w:rPr>
        <w:t>,</w:t>
      </w:r>
      <w:r w:rsidRPr="0050431F">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6.5.1</w:t>
        </w:r>
      </w:smartTag>
      <w:r w:rsidRPr="0050431F">
        <w:t>.</w:t>
      </w:r>
    </w:p>
    <w:p w14:paraId="7ADDB653" w14:textId="77777777" w:rsidR="00702C91" w:rsidRPr="0050431F" w:rsidRDefault="00702C91" w:rsidP="00702C91">
      <w:pPr>
        <w:pStyle w:val="B10"/>
      </w:pPr>
      <w:r w:rsidRPr="0050431F">
        <w:t>-</w:t>
      </w:r>
      <w:r w:rsidRPr="0050431F">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6.5.2</w:t>
        </w:r>
      </w:smartTag>
      <w:r w:rsidRPr="0050431F">
        <w:t>.</w:t>
      </w:r>
    </w:p>
    <w:p w14:paraId="26A87B2D" w14:textId="77777777" w:rsidR="00702C91" w:rsidRPr="0050431F" w:rsidRDefault="00702C91" w:rsidP="00702C91">
      <w:pPr>
        <w:pStyle w:val="B10"/>
      </w:pPr>
      <w:r w:rsidRPr="0050431F">
        <w:t>-</w:t>
      </w:r>
      <w:r w:rsidRPr="0050431F">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p>
    <w:p w14:paraId="288A2BEA" w14:textId="77777777" w:rsidR="00702C91" w:rsidRPr="0050431F" w:rsidRDefault="00702C91" w:rsidP="00702C91">
      <w:pPr>
        <w:pStyle w:val="B10"/>
      </w:pPr>
      <w:r w:rsidRPr="0050431F">
        <w:t>-</w:t>
      </w:r>
      <w:r w:rsidRPr="0050431F">
        <w:tab/>
        <w:t>Intra BTS Intermodulation, applicable parts of subclause 6.</w:t>
      </w:r>
      <w:r w:rsidRPr="0050431F">
        <w:rPr>
          <w:rFonts w:eastAsia="SimSun"/>
          <w:lang w:eastAsia="zh-CN"/>
        </w:rPr>
        <w:t>12</w:t>
      </w:r>
      <w:r w:rsidRPr="0050431F">
        <w:t>.</w:t>
      </w:r>
    </w:p>
    <w:p w14:paraId="57C37D2F" w14:textId="77777777" w:rsidR="00483387" w:rsidRPr="0050431F" w:rsidRDefault="00483387" w:rsidP="00F311C8">
      <w:pPr>
        <w:pStyle w:val="Heading5"/>
      </w:pPr>
      <w:bookmarkStart w:id="1654" w:name="_Toc13048634"/>
      <w:bookmarkStart w:id="1655" w:name="_Toc29764850"/>
      <w:bookmarkStart w:id="1656" w:name="_Toc29765268"/>
      <w:bookmarkStart w:id="1657" w:name="_Toc52556766"/>
      <w:bookmarkStart w:id="1658" w:name="_Toc67912468"/>
      <w:bookmarkStart w:id="1659" w:name="_Toc89855403"/>
      <w:r w:rsidRPr="0050431F">
        <w:t>6</w:t>
      </w:r>
      <w:r w:rsidR="0098609E" w:rsidRPr="0050431F">
        <w:t>.6.2.5.4</w:t>
      </w:r>
      <w:r w:rsidR="0098609E" w:rsidRPr="0050431F">
        <w:tab/>
        <w:t>Test requirements for a</w:t>
      </w:r>
      <w:r w:rsidRPr="0050431F">
        <w:t>dditional requirements</w:t>
      </w:r>
      <w:bookmarkEnd w:id="1654"/>
      <w:bookmarkEnd w:id="1655"/>
      <w:bookmarkEnd w:id="1656"/>
      <w:bookmarkEnd w:id="1657"/>
      <w:bookmarkEnd w:id="1658"/>
      <w:bookmarkEnd w:id="1659"/>
    </w:p>
    <w:p w14:paraId="01A6515D" w14:textId="77777777" w:rsidR="00724FF0" w:rsidRPr="0050431F" w:rsidRDefault="00724FF0" w:rsidP="00F311C8">
      <w:pPr>
        <w:pStyle w:val="Heading6"/>
      </w:pPr>
      <w:bookmarkStart w:id="1660" w:name="_Toc13048635"/>
      <w:bookmarkStart w:id="1661" w:name="_Toc29764851"/>
      <w:bookmarkStart w:id="1662" w:name="_Toc29765269"/>
      <w:bookmarkStart w:id="1663" w:name="_Toc52556767"/>
      <w:bookmarkStart w:id="1664" w:name="_Toc67912469"/>
      <w:bookmarkStart w:id="1665" w:name="_Toc89855404"/>
      <w:r w:rsidRPr="0050431F">
        <w:t>6.6.2.5.4.1</w:t>
      </w:r>
      <w:r w:rsidRPr="0050431F">
        <w:tab/>
        <w:t>Limits in FCC Title 47</w:t>
      </w:r>
      <w:bookmarkEnd w:id="1660"/>
      <w:bookmarkEnd w:id="1661"/>
      <w:bookmarkEnd w:id="1662"/>
      <w:bookmarkEnd w:id="1663"/>
      <w:bookmarkEnd w:id="1664"/>
      <w:bookmarkEnd w:id="1665"/>
    </w:p>
    <w:p w14:paraId="648C15BB" w14:textId="77777777" w:rsidR="00483387" w:rsidRPr="0050431F" w:rsidRDefault="00483387" w:rsidP="00483387">
      <w:r w:rsidRPr="0050431F">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rFonts w:eastAsia="SimSun"/>
          <w:lang w:eastAsia="zh-CN"/>
        </w:rPr>
        <w:t>5.</w:t>
      </w:r>
      <w:r w:rsidRPr="0050431F">
        <w:t>1 and 6.6.2.</w:t>
      </w:r>
      <w:r w:rsidRPr="0050431F">
        <w:rPr>
          <w:rFonts w:eastAsia="SimSun"/>
          <w:lang w:eastAsia="zh-CN"/>
        </w:rPr>
        <w:t>5.</w:t>
      </w:r>
      <w:r w:rsidRPr="0050431F">
        <w:t xml:space="preserve">2, the BS may have to comply with the applicable emission limits established by FCC Title 47 [8], when deployed in regions where those limits are applied, and under the conditions declared by the manufacturer. </w:t>
      </w:r>
    </w:p>
    <w:p w14:paraId="6D2A8292" w14:textId="77777777" w:rsidR="00724FF0" w:rsidRPr="0050431F" w:rsidRDefault="00724FF0" w:rsidP="00F311C8">
      <w:pPr>
        <w:pStyle w:val="Heading6"/>
      </w:pPr>
      <w:bookmarkStart w:id="1666" w:name="_Toc13048636"/>
      <w:bookmarkStart w:id="1667" w:name="_Toc29764852"/>
      <w:bookmarkStart w:id="1668" w:name="_Toc29765270"/>
      <w:bookmarkStart w:id="1669" w:name="_Toc52556768"/>
      <w:bookmarkStart w:id="1670" w:name="_Toc67912470"/>
      <w:bookmarkStart w:id="1671" w:name="_Toc89855405"/>
      <w:r w:rsidRPr="0050431F">
        <w:t>6.6.2.5.4.2</w:t>
      </w:r>
      <w:r w:rsidRPr="0050431F">
        <w:tab/>
        <w:t>Unsynchronized operation for BC3</w:t>
      </w:r>
      <w:bookmarkEnd w:id="1666"/>
      <w:bookmarkEnd w:id="1667"/>
      <w:bookmarkEnd w:id="1668"/>
      <w:bookmarkEnd w:id="1669"/>
      <w:bookmarkEnd w:id="1670"/>
      <w:bookmarkEnd w:id="1671"/>
      <w:r w:rsidRPr="0050431F">
        <w:t xml:space="preserve"> </w:t>
      </w:r>
    </w:p>
    <w:p w14:paraId="12E005F7" w14:textId="77777777" w:rsidR="00483387" w:rsidRPr="0050431F" w:rsidRDefault="00483387" w:rsidP="00483387">
      <w:r w:rsidRPr="0050431F">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50431F">
          <w:t>3 in</w:t>
        </w:r>
      </w:smartTag>
      <w:r w:rsidRPr="0050431F">
        <w:t xml:space="preserve"> the same geographic area and in the same operating band as another TDD system without synchronisation. For this case the emissions shall not exceed -52 dBm</w:t>
      </w:r>
      <w:r w:rsidRPr="0050431F">
        <w:rPr>
          <w:lang w:eastAsia="zh-CN"/>
        </w:rPr>
        <w:t>/MHz</w:t>
      </w:r>
      <w:r w:rsidRPr="0050431F">
        <w:t xml:space="preserve"> in </w:t>
      </w:r>
      <w:r w:rsidR="001D18A5" w:rsidRPr="0050431F">
        <w:rPr>
          <w:lang w:eastAsia="zh-CN"/>
        </w:rPr>
        <w:t>each supported</w:t>
      </w:r>
      <w:r w:rsidR="001D18A5" w:rsidRPr="0050431F">
        <w:t xml:space="preserve"> </w:t>
      </w:r>
      <w:r w:rsidRPr="0050431F">
        <w:t>downlink operating band except in:</w:t>
      </w:r>
    </w:p>
    <w:p w14:paraId="37519000" w14:textId="77777777" w:rsidR="00483387" w:rsidRPr="0050431F" w:rsidRDefault="00483387" w:rsidP="00483387">
      <w:pPr>
        <w:pStyle w:val="B10"/>
      </w:pPr>
      <w:r w:rsidRPr="0050431F">
        <w:t>-</w:t>
      </w:r>
      <w:r w:rsidRPr="0050431F">
        <w:tab/>
        <w:t xml:space="preserve">The frequency range from 10 MHz below the lower </w:t>
      </w:r>
      <w:r w:rsidR="00203EFD" w:rsidRPr="0050431F">
        <w:t>Base Station RF Bandwidth</w:t>
      </w:r>
      <w:r w:rsidRPr="0050431F">
        <w:t xml:space="preserve"> edge to the frequency 10 MHz above the upper </w:t>
      </w:r>
      <w:r w:rsidR="00203EFD" w:rsidRPr="0050431F">
        <w:t>Base Station RF Bandwidth</w:t>
      </w:r>
      <w:r w:rsidRPr="0050431F">
        <w:t xml:space="preserve"> edge</w:t>
      </w:r>
      <w:r w:rsidR="001D18A5" w:rsidRPr="0050431F">
        <w:rPr>
          <w:lang w:eastAsia="zh-CN"/>
        </w:rPr>
        <w:t xml:space="preserve"> of each supported band</w:t>
      </w:r>
      <w:r w:rsidRPr="0050431F">
        <w:t>.</w:t>
      </w:r>
    </w:p>
    <w:p w14:paraId="4F0E1D7A" w14:textId="77777777" w:rsidR="00483387" w:rsidRPr="0050431F" w:rsidRDefault="00483387" w:rsidP="00483387">
      <w:pPr>
        <w:pStyle w:val="NO"/>
      </w:pPr>
      <w:r w:rsidRPr="0050431F">
        <w:t>NOTE 1:</w:t>
      </w:r>
      <w:r w:rsidR="002B1E27">
        <w:tab/>
      </w:r>
      <w:r w:rsidRPr="0050431F">
        <w:t>Local or regional regulations may specify another excluded frequency range, which may include frequencies where synchronised TDD systems operate.</w:t>
      </w:r>
    </w:p>
    <w:p w14:paraId="6B8DA41D" w14:textId="77777777" w:rsidR="00483387" w:rsidRPr="0050431F" w:rsidRDefault="00483387" w:rsidP="00483387">
      <w:pPr>
        <w:pStyle w:val="NO"/>
      </w:pPr>
      <w:r w:rsidRPr="0050431F">
        <w:t>NOTE 2:</w:t>
      </w:r>
      <w:r w:rsidRPr="0050431F">
        <w:tab/>
        <w:t xml:space="preserve">TDD </w:t>
      </w:r>
      <w:r w:rsidR="00A63983" w:rsidRPr="0050431F">
        <w:t>Base Station</w:t>
      </w:r>
      <w:r w:rsidRPr="0050431F">
        <w:t xml:space="preserve">s that are synchronized and operating in BC3 can transmit without </w:t>
      </w:r>
      <w:r w:rsidRPr="0050431F">
        <w:rPr>
          <w:lang w:eastAsia="zh-CN"/>
        </w:rPr>
        <w:t xml:space="preserve">these </w:t>
      </w:r>
      <w:r w:rsidRPr="0050431F">
        <w:t>additional co-existence requirements.</w:t>
      </w:r>
    </w:p>
    <w:p w14:paraId="33DDE1B9" w14:textId="77777777" w:rsidR="00724FF0" w:rsidRPr="0050431F" w:rsidRDefault="00724FF0" w:rsidP="00F311C8">
      <w:pPr>
        <w:pStyle w:val="Heading6"/>
      </w:pPr>
      <w:bookmarkStart w:id="1672" w:name="_Toc13048637"/>
      <w:bookmarkStart w:id="1673" w:name="_Toc29764853"/>
      <w:bookmarkStart w:id="1674" w:name="_Toc29765271"/>
      <w:bookmarkStart w:id="1675" w:name="_Toc52556769"/>
      <w:bookmarkStart w:id="1676" w:name="_Toc67912471"/>
      <w:bookmarkStart w:id="1677" w:name="_Toc89855406"/>
      <w:r w:rsidRPr="0050431F">
        <w:t>6.6.2.5.4.3</w:t>
      </w:r>
      <w:r w:rsidRPr="0050431F">
        <w:tab/>
        <w:t>Protection of DTT</w:t>
      </w:r>
      <w:bookmarkEnd w:id="1672"/>
      <w:bookmarkEnd w:id="1673"/>
      <w:bookmarkEnd w:id="1674"/>
      <w:bookmarkEnd w:id="1675"/>
      <w:bookmarkEnd w:id="1676"/>
      <w:bookmarkEnd w:id="1677"/>
      <w:r w:rsidRPr="0050431F">
        <w:t xml:space="preserve"> </w:t>
      </w:r>
    </w:p>
    <w:p w14:paraId="62295357" w14:textId="77777777" w:rsidR="00483387" w:rsidRPr="0050431F" w:rsidRDefault="00483387" w:rsidP="00483387">
      <w:r w:rsidRPr="0050431F">
        <w:rPr>
          <w:rFonts w:cs="v5.0.0"/>
        </w:rPr>
        <w:t xml:space="preserve">In certain regions the following requirement may apply for protection of DTT. For a BS operating in Band 20, the </w:t>
      </w:r>
      <w:r w:rsidRPr="0050431F">
        <w:t>level of emissions in the band 470-790 MHz, measured in an 8 MHz filter bandwidth on centre frequencies F</w:t>
      </w:r>
      <w:r w:rsidRPr="0050431F">
        <w:rPr>
          <w:vertAlign w:val="subscript"/>
        </w:rPr>
        <w:t>filter</w:t>
      </w:r>
      <w:r w:rsidRPr="0050431F">
        <w:t xml:space="preserve"> according to Table 6.6.2.</w:t>
      </w:r>
      <w:r w:rsidRPr="0050431F">
        <w:rPr>
          <w:rFonts w:eastAsia="SimSun"/>
          <w:lang w:eastAsia="zh-CN"/>
        </w:rPr>
        <w:t>5.</w:t>
      </w:r>
      <w:r w:rsidRPr="0050431F">
        <w:t>4</w:t>
      </w:r>
      <w:r w:rsidR="00F2551A" w:rsidRPr="0050431F">
        <w:t>.3</w:t>
      </w:r>
      <w:r w:rsidRPr="0050431F">
        <w:t>-</w:t>
      </w:r>
      <w:r w:rsidRPr="0050431F">
        <w:rPr>
          <w:rFonts w:eastAsia="SimSun"/>
          <w:lang w:eastAsia="zh-CN"/>
        </w:rPr>
        <w:t>1</w:t>
      </w:r>
      <w:r w:rsidRPr="0050431F">
        <w:t>, shall not exceed the maximum emission level P</w:t>
      </w:r>
      <w:r w:rsidRPr="0050431F">
        <w:rPr>
          <w:vertAlign w:val="subscript"/>
        </w:rPr>
        <w:t>EM,N</w:t>
      </w:r>
      <w:r w:rsidRPr="0050431F">
        <w:t xml:space="preserve"> declared by the manufacturer. This requirement applies in the frequency range 470-790 MHz even though part of the range falls in the spurious domain. </w:t>
      </w:r>
    </w:p>
    <w:p w14:paraId="666F2857" w14:textId="77777777" w:rsidR="00483387" w:rsidRPr="0050431F" w:rsidRDefault="00483387" w:rsidP="00EB0F3C">
      <w:pPr>
        <w:pStyle w:val="TH"/>
      </w:pPr>
      <w:r w:rsidRPr="0050431F">
        <w:t>Table 6.6.2.</w:t>
      </w:r>
      <w:r w:rsidRPr="0050431F">
        <w:rPr>
          <w:rFonts w:eastAsia="SimSun"/>
          <w:lang w:eastAsia="zh-CN"/>
        </w:rPr>
        <w:t>5.</w:t>
      </w:r>
      <w:r w:rsidRPr="0050431F">
        <w:t>4</w:t>
      </w:r>
      <w:r w:rsidR="00F2551A" w:rsidRPr="0050431F">
        <w:t>.3</w:t>
      </w:r>
      <w:r w:rsidRPr="0050431F">
        <w:t>-</w:t>
      </w:r>
      <w:r w:rsidRPr="0050431F">
        <w:rPr>
          <w:rFonts w:eastAsia="SimSun"/>
          <w:lang w:eastAsia="zh-CN"/>
        </w:rPr>
        <w:t>1</w:t>
      </w:r>
      <w:r w:rsidRPr="0050431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83387" w:rsidRPr="0050431F" w14:paraId="7A1F5FFF" w14:textId="77777777">
        <w:trPr>
          <w:jc w:val="center"/>
        </w:trPr>
        <w:tc>
          <w:tcPr>
            <w:tcW w:w="2410" w:type="dxa"/>
          </w:tcPr>
          <w:p w14:paraId="516B757C" w14:textId="77777777" w:rsidR="00483387" w:rsidRPr="0050431F" w:rsidRDefault="00483387" w:rsidP="009D7BDE">
            <w:pPr>
              <w:pStyle w:val="TAH"/>
              <w:rPr>
                <w:rFonts w:cs="Arial"/>
                <w:lang w:eastAsia="en-US"/>
              </w:rPr>
            </w:pPr>
            <w:r w:rsidRPr="0050431F">
              <w:rPr>
                <w:rFonts w:cs="Arial"/>
                <w:lang w:eastAsia="en-US"/>
              </w:rPr>
              <w:t>Filter centre frequency, F</w:t>
            </w:r>
            <w:r w:rsidRPr="0050431F">
              <w:rPr>
                <w:rFonts w:cs="Arial"/>
                <w:vertAlign w:val="subscript"/>
                <w:lang w:eastAsia="en-US"/>
              </w:rPr>
              <w:t>filter</w:t>
            </w:r>
          </w:p>
        </w:tc>
        <w:tc>
          <w:tcPr>
            <w:tcW w:w="2268" w:type="dxa"/>
          </w:tcPr>
          <w:p w14:paraId="2286F4C2" w14:textId="77777777" w:rsidR="00483387" w:rsidRPr="0050431F" w:rsidRDefault="00483387" w:rsidP="009D7BDE">
            <w:pPr>
              <w:pStyle w:val="TAH"/>
              <w:rPr>
                <w:rFonts w:cs="Arial"/>
                <w:lang w:eastAsia="en-US"/>
              </w:rPr>
            </w:pPr>
            <w:r w:rsidRPr="0050431F">
              <w:rPr>
                <w:rFonts w:cs="Arial"/>
                <w:lang w:eastAsia="en-US"/>
              </w:rPr>
              <w:t>Measurement bandwidth</w:t>
            </w:r>
          </w:p>
        </w:tc>
        <w:tc>
          <w:tcPr>
            <w:tcW w:w="2268" w:type="dxa"/>
          </w:tcPr>
          <w:p w14:paraId="2E6880BB" w14:textId="77777777" w:rsidR="00483387" w:rsidRPr="0050431F" w:rsidRDefault="00483387" w:rsidP="009D7BDE">
            <w:pPr>
              <w:pStyle w:val="TAH"/>
              <w:rPr>
                <w:rFonts w:cs="Arial"/>
                <w:lang w:eastAsia="en-US"/>
              </w:rPr>
            </w:pPr>
            <w:r w:rsidRPr="0050431F">
              <w:rPr>
                <w:rFonts w:cs="Arial"/>
                <w:lang w:eastAsia="en-US"/>
              </w:rPr>
              <w:t>Declared emission level [dBm]</w:t>
            </w:r>
          </w:p>
        </w:tc>
      </w:tr>
      <w:tr w:rsidR="00483387" w:rsidRPr="0050431F" w14:paraId="61631958" w14:textId="77777777">
        <w:trPr>
          <w:jc w:val="center"/>
        </w:trPr>
        <w:tc>
          <w:tcPr>
            <w:tcW w:w="2410" w:type="dxa"/>
          </w:tcPr>
          <w:p w14:paraId="20B2A037" w14:textId="77777777" w:rsidR="00483387" w:rsidRPr="0050431F" w:rsidRDefault="00483387" w:rsidP="009D7BDE">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8*N + 306 (MHz); </w:t>
            </w:r>
            <w:r w:rsidRPr="0050431F">
              <w:rPr>
                <w:rFonts w:cs="Arial"/>
                <w:lang w:eastAsia="en-US"/>
              </w:rPr>
              <w:br/>
              <w:t>21 ≤ N ≤ 60</w:t>
            </w:r>
          </w:p>
        </w:tc>
        <w:tc>
          <w:tcPr>
            <w:tcW w:w="2268" w:type="dxa"/>
          </w:tcPr>
          <w:p w14:paraId="7FB92B14" w14:textId="77777777" w:rsidR="00483387" w:rsidRPr="0050431F" w:rsidRDefault="00483387" w:rsidP="009D7BDE">
            <w:pPr>
              <w:pStyle w:val="TAC"/>
              <w:rPr>
                <w:rFonts w:cs="Arial"/>
                <w:lang w:eastAsia="en-US"/>
              </w:rPr>
            </w:pPr>
            <w:r w:rsidRPr="0050431F">
              <w:rPr>
                <w:rFonts w:cs="Arial"/>
                <w:lang w:eastAsia="en-US"/>
              </w:rPr>
              <w:t>8 MHz</w:t>
            </w:r>
          </w:p>
        </w:tc>
        <w:tc>
          <w:tcPr>
            <w:tcW w:w="2268" w:type="dxa"/>
          </w:tcPr>
          <w:p w14:paraId="7DB69AF1" w14:textId="77777777" w:rsidR="00483387" w:rsidRPr="0050431F" w:rsidRDefault="00483387" w:rsidP="009D7BDE">
            <w:pPr>
              <w:pStyle w:val="TAC"/>
              <w:rPr>
                <w:rFonts w:cs="Arial"/>
                <w:lang w:eastAsia="en-US"/>
              </w:rPr>
            </w:pPr>
            <w:r w:rsidRPr="0050431F">
              <w:rPr>
                <w:rFonts w:cs="Arial"/>
                <w:lang w:eastAsia="en-US"/>
              </w:rPr>
              <w:t>P</w:t>
            </w:r>
            <w:r w:rsidRPr="0050431F">
              <w:rPr>
                <w:rFonts w:cs="Arial"/>
                <w:vertAlign w:val="subscript"/>
                <w:lang w:eastAsia="en-US"/>
              </w:rPr>
              <w:t>EM,N</w:t>
            </w:r>
          </w:p>
        </w:tc>
      </w:tr>
    </w:tbl>
    <w:p w14:paraId="31D0204F" w14:textId="77777777" w:rsidR="00483387" w:rsidRPr="0050431F" w:rsidRDefault="00483387" w:rsidP="00483387"/>
    <w:p w14:paraId="18743A4A" w14:textId="77777777" w:rsidR="00483387" w:rsidRPr="0050431F" w:rsidRDefault="00483387" w:rsidP="00483387">
      <w:pPr>
        <w:pStyle w:val="NO"/>
      </w:pPr>
      <w:r w:rsidRPr="0050431F">
        <w:t>N</w:t>
      </w:r>
      <w:r w:rsidRPr="0050431F">
        <w:rPr>
          <w:rFonts w:eastAsia="SimSun"/>
          <w:lang w:eastAsia="zh-CN"/>
        </w:rPr>
        <w:t>OTE</w:t>
      </w:r>
      <w:r w:rsidRPr="0050431F">
        <w:t>:</w:t>
      </w:r>
      <w:r w:rsidR="002B1E27">
        <w:tab/>
      </w:r>
      <w:r w:rsidRPr="0050431F">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50431F">
        <w:t>Base Station</w:t>
      </w:r>
      <w:r w:rsidRPr="0050431F">
        <w:t xml:space="preserve"> needed to verify compliance with the regional requirement. Compliance with the regional requirement can be determined using the method outlined in Annex G of TS 36.104 [</w:t>
      </w:r>
      <w:r w:rsidRPr="0050431F">
        <w:rPr>
          <w:rFonts w:eastAsia="SimSun"/>
          <w:lang w:eastAsia="zh-CN"/>
        </w:rPr>
        <w:t>5</w:t>
      </w:r>
      <w:r w:rsidRPr="0050431F">
        <w:t>].</w:t>
      </w:r>
    </w:p>
    <w:p w14:paraId="3DECD637" w14:textId="77777777" w:rsidR="00724FF0" w:rsidRPr="0050431F" w:rsidRDefault="00724FF0" w:rsidP="00F311C8">
      <w:pPr>
        <w:pStyle w:val="Heading6"/>
      </w:pPr>
      <w:bookmarkStart w:id="1678" w:name="_Toc13048638"/>
      <w:bookmarkStart w:id="1679" w:name="_Toc29764854"/>
      <w:bookmarkStart w:id="1680" w:name="_Toc29765272"/>
      <w:bookmarkStart w:id="1681" w:name="_Toc52556770"/>
      <w:bookmarkStart w:id="1682" w:name="_Toc67912472"/>
      <w:bookmarkStart w:id="1683" w:name="_Toc89855407"/>
      <w:r w:rsidRPr="0050431F">
        <w:t>6.6.2.5.4.4</w:t>
      </w:r>
      <w:r w:rsidRPr="0050431F">
        <w:tab/>
        <w:t>Co-existence with services in adjacent frequency bands</w:t>
      </w:r>
      <w:bookmarkEnd w:id="1678"/>
      <w:bookmarkEnd w:id="1679"/>
      <w:bookmarkEnd w:id="1680"/>
      <w:bookmarkEnd w:id="1681"/>
      <w:bookmarkEnd w:id="1682"/>
      <w:bookmarkEnd w:id="1683"/>
    </w:p>
    <w:p w14:paraId="41E2D1B3" w14:textId="77777777" w:rsidR="00724FF0" w:rsidRPr="0050431F" w:rsidRDefault="00724FF0" w:rsidP="00724FF0">
      <w:pPr>
        <w:rPr>
          <w:rFonts w:cs="v5.0.0"/>
        </w:rPr>
      </w:pPr>
      <w:r w:rsidRPr="0050431F">
        <w:rPr>
          <w:rFonts w:cs="v5.0.0"/>
        </w:rPr>
        <w:t xml:space="preserve">This requirement may be applied for the protection of systems operating in frequency bands adjacent to Band 1 as defined in </w:t>
      </w:r>
      <w:r w:rsidR="00FE5B18" w:rsidRPr="0050431F">
        <w:rPr>
          <w:rFonts w:cs="v5.0.0"/>
        </w:rPr>
        <w:t>sub</w:t>
      </w:r>
      <w:r w:rsidRPr="0050431F">
        <w:rPr>
          <w:rFonts w:cs="v5.0.0"/>
        </w:rPr>
        <w:t>clause 4.5, in geographic areas in which both an adjacent band service and UTRA and/or E-UTRA are deployed.</w:t>
      </w:r>
    </w:p>
    <w:p w14:paraId="35939213" w14:textId="77777777" w:rsidR="00724FF0" w:rsidRPr="0050431F" w:rsidRDefault="00724FF0" w:rsidP="00724FF0">
      <w:pPr>
        <w:keepNext/>
        <w:rPr>
          <w:rFonts w:cs="v5.0.0"/>
        </w:rPr>
      </w:pPr>
      <w:r w:rsidRPr="0050431F">
        <w:rPr>
          <w:rFonts w:cs="v5.0.0"/>
        </w:rPr>
        <w:t>The power of any spurious emission shall not exceed:</w:t>
      </w:r>
    </w:p>
    <w:p w14:paraId="7957B8C4" w14:textId="77777777" w:rsidR="00724FF0" w:rsidRPr="0050431F" w:rsidRDefault="00724FF0" w:rsidP="00EB0F3C">
      <w:pPr>
        <w:pStyle w:val="TH"/>
      </w:pPr>
      <w:r w:rsidRPr="0050431F">
        <w:t>Table 6.6.2.</w:t>
      </w:r>
      <w:r w:rsidR="00F2551A" w:rsidRPr="0050431F">
        <w:t>5.</w:t>
      </w:r>
      <w:r w:rsidRPr="0050431F">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24FF0" w:rsidRPr="0050431F" w14:paraId="2F75AF11" w14:textId="77777777">
        <w:trPr>
          <w:cantSplit/>
          <w:jc w:val="center"/>
        </w:trPr>
        <w:tc>
          <w:tcPr>
            <w:tcW w:w="1247" w:type="dxa"/>
          </w:tcPr>
          <w:p w14:paraId="35583D8D" w14:textId="77777777" w:rsidR="00724FF0" w:rsidRPr="0050431F" w:rsidRDefault="00724FF0" w:rsidP="00D5192A">
            <w:pPr>
              <w:pStyle w:val="TAH"/>
              <w:rPr>
                <w:rFonts w:cs="Arial"/>
                <w:lang w:eastAsia="en-US"/>
              </w:rPr>
            </w:pPr>
            <w:r w:rsidRPr="0050431F">
              <w:rPr>
                <w:rFonts w:cs="Arial"/>
                <w:lang w:eastAsia="en-US"/>
              </w:rPr>
              <w:t>Operating Band</w:t>
            </w:r>
          </w:p>
        </w:tc>
        <w:tc>
          <w:tcPr>
            <w:tcW w:w="1984" w:type="dxa"/>
          </w:tcPr>
          <w:p w14:paraId="153E17ED" w14:textId="77777777" w:rsidR="00724FF0" w:rsidRPr="0050431F" w:rsidRDefault="00724FF0" w:rsidP="00D5192A">
            <w:pPr>
              <w:pStyle w:val="TAH"/>
              <w:rPr>
                <w:rFonts w:cs="Arial"/>
                <w:lang w:eastAsia="en-US"/>
              </w:rPr>
            </w:pPr>
            <w:r w:rsidRPr="0050431F">
              <w:rPr>
                <w:rFonts w:cs="Arial"/>
                <w:lang w:eastAsia="en-US"/>
              </w:rPr>
              <w:t>Frequency range</w:t>
            </w:r>
          </w:p>
        </w:tc>
        <w:tc>
          <w:tcPr>
            <w:tcW w:w="3137" w:type="dxa"/>
          </w:tcPr>
          <w:p w14:paraId="0A28A070" w14:textId="77777777" w:rsidR="00724FF0" w:rsidRPr="0050431F" w:rsidRDefault="00724FF0" w:rsidP="00D5192A">
            <w:pPr>
              <w:pStyle w:val="TAH"/>
              <w:rPr>
                <w:rFonts w:cs="Arial"/>
                <w:lang w:eastAsia="en-US"/>
              </w:rPr>
            </w:pPr>
            <w:r w:rsidRPr="0050431F">
              <w:rPr>
                <w:rFonts w:cs="Arial"/>
                <w:lang w:eastAsia="en-US"/>
              </w:rPr>
              <w:t>Maximum Level</w:t>
            </w:r>
          </w:p>
        </w:tc>
        <w:tc>
          <w:tcPr>
            <w:tcW w:w="1642" w:type="dxa"/>
          </w:tcPr>
          <w:p w14:paraId="539FAB26" w14:textId="77777777" w:rsidR="00724FF0" w:rsidRPr="0050431F" w:rsidRDefault="00724FF0" w:rsidP="00D5192A">
            <w:pPr>
              <w:pStyle w:val="TAH"/>
              <w:rPr>
                <w:rFonts w:cs="Arial"/>
                <w:lang w:eastAsia="en-US"/>
              </w:rPr>
            </w:pPr>
            <w:r w:rsidRPr="0050431F">
              <w:rPr>
                <w:rFonts w:cs="Arial"/>
                <w:lang w:eastAsia="en-US"/>
              </w:rPr>
              <w:t>Measurement Bandwidth</w:t>
            </w:r>
          </w:p>
        </w:tc>
      </w:tr>
      <w:tr w:rsidR="00724FF0" w:rsidRPr="0050431F" w14:paraId="4756671C" w14:textId="77777777">
        <w:trPr>
          <w:cantSplit/>
          <w:jc w:val="center"/>
        </w:trPr>
        <w:tc>
          <w:tcPr>
            <w:tcW w:w="1247" w:type="dxa"/>
            <w:vMerge w:val="restart"/>
          </w:tcPr>
          <w:p w14:paraId="50C9E5FB" w14:textId="77777777" w:rsidR="00724FF0" w:rsidRPr="0050431F" w:rsidRDefault="00724FF0" w:rsidP="00D5192A">
            <w:pPr>
              <w:pStyle w:val="TAC"/>
              <w:rPr>
                <w:rFonts w:cs="Arial"/>
                <w:lang w:eastAsia="en-US"/>
              </w:rPr>
            </w:pPr>
            <w:r w:rsidRPr="0050431F">
              <w:rPr>
                <w:rFonts w:cs="Arial"/>
                <w:lang w:eastAsia="en-US"/>
              </w:rPr>
              <w:t>1</w:t>
            </w:r>
          </w:p>
        </w:tc>
        <w:tc>
          <w:tcPr>
            <w:tcW w:w="1984" w:type="dxa"/>
          </w:tcPr>
          <w:p w14:paraId="6C88C0F9" w14:textId="77777777" w:rsidR="00724FF0" w:rsidRPr="0050431F" w:rsidRDefault="00724FF0" w:rsidP="00D5192A">
            <w:pPr>
              <w:pStyle w:val="TAC"/>
              <w:rPr>
                <w:rFonts w:cs="Arial"/>
                <w:lang w:eastAsia="en-US"/>
              </w:rPr>
            </w:pPr>
            <w:r w:rsidRPr="0050431F">
              <w:rPr>
                <w:rFonts w:cs="Arial"/>
                <w:lang w:eastAsia="en-US"/>
              </w:rPr>
              <w:t>2100-2105 MHz</w:t>
            </w:r>
          </w:p>
        </w:tc>
        <w:tc>
          <w:tcPr>
            <w:tcW w:w="3137" w:type="dxa"/>
          </w:tcPr>
          <w:p w14:paraId="555FF4C9" w14:textId="77777777" w:rsidR="00724FF0" w:rsidRPr="0050431F" w:rsidRDefault="00724FF0" w:rsidP="00D5192A">
            <w:pPr>
              <w:pStyle w:val="TAC"/>
              <w:rPr>
                <w:rFonts w:cs="Arial"/>
                <w:lang w:eastAsia="en-US"/>
              </w:rPr>
            </w:pPr>
            <w:r w:rsidRPr="0050431F">
              <w:rPr>
                <w:rFonts w:cs="Arial"/>
                <w:lang w:eastAsia="en-US"/>
              </w:rPr>
              <w:t xml:space="preserve">-30 + 3.4 </w:t>
            </w:r>
            <w:r w:rsidRPr="0050431F">
              <w:rPr>
                <w:rFonts w:cs="Arial"/>
                <w:lang w:eastAsia="en-US"/>
              </w:rPr>
              <w:sym w:font="Symbol" w:char="F0D7"/>
            </w:r>
            <w:r w:rsidRPr="0050431F">
              <w:rPr>
                <w:rFonts w:cs="Arial"/>
                <w:lang w:eastAsia="en-US"/>
              </w:rPr>
              <w:t xml:space="preserve"> (f - 2100 MHz) dBm</w:t>
            </w:r>
          </w:p>
        </w:tc>
        <w:tc>
          <w:tcPr>
            <w:tcW w:w="1642" w:type="dxa"/>
          </w:tcPr>
          <w:p w14:paraId="5D3EA540" w14:textId="77777777" w:rsidR="00724FF0" w:rsidRPr="0050431F" w:rsidRDefault="00724FF0" w:rsidP="00D5192A">
            <w:pPr>
              <w:pStyle w:val="TAC"/>
              <w:rPr>
                <w:rFonts w:cs="Arial"/>
                <w:lang w:eastAsia="en-US"/>
              </w:rPr>
            </w:pPr>
            <w:r w:rsidRPr="0050431F">
              <w:rPr>
                <w:rFonts w:cs="Arial"/>
                <w:lang w:eastAsia="en-US"/>
              </w:rPr>
              <w:t xml:space="preserve">1 MHz </w:t>
            </w:r>
          </w:p>
        </w:tc>
      </w:tr>
      <w:tr w:rsidR="00724FF0" w:rsidRPr="0050431F" w14:paraId="4DC32B08" w14:textId="77777777">
        <w:trPr>
          <w:cantSplit/>
          <w:jc w:val="center"/>
        </w:trPr>
        <w:tc>
          <w:tcPr>
            <w:tcW w:w="1247" w:type="dxa"/>
            <w:vMerge/>
          </w:tcPr>
          <w:p w14:paraId="58BE755C" w14:textId="77777777" w:rsidR="00724FF0" w:rsidRPr="0050431F" w:rsidRDefault="00724FF0" w:rsidP="00D5192A">
            <w:pPr>
              <w:pStyle w:val="TAC"/>
              <w:rPr>
                <w:rFonts w:cs="Arial"/>
                <w:lang w:eastAsia="en-US"/>
              </w:rPr>
            </w:pPr>
          </w:p>
        </w:tc>
        <w:tc>
          <w:tcPr>
            <w:tcW w:w="1984" w:type="dxa"/>
          </w:tcPr>
          <w:p w14:paraId="1DA9429C" w14:textId="77777777" w:rsidR="00724FF0" w:rsidRPr="0050431F" w:rsidRDefault="00724FF0" w:rsidP="00D5192A">
            <w:pPr>
              <w:pStyle w:val="TAC"/>
              <w:rPr>
                <w:rFonts w:cs="Arial"/>
                <w:lang w:eastAsia="en-US"/>
              </w:rPr>
            </w:pPr>
            <w:r w:rsidRPr="0050431F">
              <w:rPr>
                <w:rFonts w:cs="Arial"/>
                <w:lang w:eastAsia="en-US"/>
              </w:rPr>
              <w:t>2175-2180 MHz</w:t>
            </w:r>
          </w:p>
        </w:tc>
        <w:tc>
          <w:tcPr>
            <w:tcW w:w="3137" w:type="dxa"/>
          </w:tcPr>
          <w:p w14:paraId="016D1BA4" w14:textId="77777777" w:rsidR="00724FF0" w:rsidRPr="0050431F" w:rsidRDefault="00724FF0" w:rsidP="00D5192A">
            <w:pPr>
              <w:pStyle w:val="TAC"/>
              <w:rPr>
                <w:rFonts w:cs="Arial"/>
                <w:lang w:eastAsia="en-US"/>
              </w:rPr>
            </w:pPr>
            <w:r w:rsidRPr="0050431F">
              <w:rPr>
                <w:rFonts w:cs="Arial"/>
                <w:lang w:eastAsia="en-US"/>
              </w:rPr>
              <w:t xml:space="preserve">-30 + 3.4 </w:t>
            </w:r>
            <w:r w:rsidRPr="0050431F">
              <w:rPr>
                <w:rFonts w:cs="Arial"/>
                <w:lang w:eastAsia="en-US"/>
              </w:rPr>
              <w:sym w:font="Symbol" w:char="F0D7"/>
            </w:r>
            <w:r w:rsidRPr="0050431F">
              <w:rPr>
                <w:rFonts w:cs="Arial"/>
                <w:lang w:eastAsia="en-US"/>
              </w:rPr>
              <w:t xml:space="preserve"> (2180 MHz - f) dBm</w:t>
            </w:r>
          </w:p>
        </w:tc>
        <w:tc>
          <w:tcPr>
            <w:tcW w:w="1642" w:type="dxa"/>
          </w:tcPr>
          <w:p w14:paraId="51CA0232" w14:textId="77777777" w:rsidR="00724FF0" w:rsidRPr="0050431F" w:rsidRDefault="00724FF0" w:rsidP="00D5192A">
            <w:pPr>
              <w:pStyle w:val="TAC"/>
              <w:rPr>
                <w:rFonts w:cs="Arial"/>
                <w:lang w:eastAsia="en-US"/>
              </w:rPr>
            </w:pPr>
            <w:r w:rsidRPr="0050431F">
              <w:rPr>
                <w:rFonts w:cs="Arial"/>
                <w:lang w:eastAsia="en-US"/>
              </w:rPr>
              <w:t>1 MHz</w:t>
            </w:r>
          </w:p>
        </w:tc>
      </w:tr>
    </w:tbl>
    <w:p w14:paraId="5356A24E" w14:textId="77777777" w:rsidR="00B95D90" w:rsidRPr="0050431F" w:rsidRDefault="00B95D90" w:rsidP="00B95D90"/>
    <w:p w14:paraId="3D9D605B" w14:textId="77777777" w:rsidR="00B95D90" w:rsidRPr="0050431F" w:rsidRDefault="00B95D90" w:rsidP="00EB0F3C">
      <w:pPr>
        <w:pStyle w:val="H6"/>
      </w:pP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.5.4.5</w:t>
      </w:r>
      <w:r w:rsidRPr="0050431F">
        <w:tab/>
        <w:t>Additional requirements for band 41</w:t>
      </w:r>
    </w:p>
    <w:p w14:paraId="59864A9D" w14:textId="77777777" w:rsidR="00B95D90" w:rsidRPr="0050431F" w:rsidRDefault="00B95D90" w:rsidP="00B95D90">
      <w:pPr>
        <w:keepNext/>
        <w:rPr>
          <w:rFonts w:cs="v5.0.0"/>
        </w:rPr>
      </w:pPr>
      <w:r w:rsidRPr="0050431F">
        <w:t>The following requirement may apply</w:t>
      </w:r>
      <w:r w:rsidRPr="0050431F">
        <w:rPr>
          <w:lang w:eastAsia="zh-CN"/>
        </w:rPr>
        <w:t xml:space="preserve"> to </w:t>
      </w:r>
      <w:r w:rsidR="00C65D36" w:rsidRPr="0050431F">
        <w:rPr>
          <w:lang w:eastAsia="zh-CN"/>
        </w:rPr>
        <w:t xml:space="preserve">BS operating in </w:t>
      </w:r>
      <w:r w:rsidRPr="0050431F">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0431F">
          <w:t>6.6</w:t>
        </w:r>
        <w:r w:rsidRPr="0050431F">
          <w:rPr>
            <w:lang w:eastAsia="zh-CN"/>
          </w:rPr>
          <w:t>.2</w:t>
        </w:r>
      </w:smartTag>
      <w:r w:rsidRPr="0050431F">
        <w:rPr>
          <w:lang w:eastAsia="zh-CN"/>
        </w:rPr>
        <w:t>.5.4.5</w:t>
      </w:r>
      <w:r w:rsidRPr="0050431F">
        <w:t>-</w:t>
      </w:r>
      <w:r w:rsidRPr="0050431F">
        <w:rPr>
          <w:lang w:eastAsia="zh-CN"/>
        </w:rPr>
        <w:t>1</w:t>
      </w:r>
      <w:r w:rsidRPr="0050431F">
        <w:rPr>
          <w:rFonts w:cs="v5.0.0"/>
        </w:rPr>
        <w:t xml:space="preserve"> below, where:</w:t>
      </w:r>
    </w:p>
    <w:p w14:paraId="0FE954C9" w14:textId="77777777" w:rsidR="00B95D90" w:rsidRPr="0050431F" w:rsidRDefault="00B95D90" w:rsidP="00B95D9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-3dB point of the measuring filter closest to the carrier frequency.</w:t>
      </w:r>
    </w:p>
    <w:p w14:paraId="05665E24" w14:textId="77777777" w:rsidR="00B95D90" w:rsidRPr="0050431F" w:rsidRDefault="00B95D90" w:rsidP="00B95D90">
      <w:pPr>
        <w:pStyle w:val="B10"/>
        <w:keepNext/>
        <w:rPr>
          <w:rFonts w:cs="v5.0.0"/>
          <w:lang w:eastAsia="zh-CN"/>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43364A9E" w14:textId="77777777" w:rsidR="00B95D90" w:rsidRPr="0050431F" w:rsidRDefault="00B95D90" w:rsidP="00EB0F3C">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w:t>
        </w:r>
        <w:r w:rsidRPr="0050431F">
          <w:rPr>
            <w:lang w:eastAsia="zh-CN"/>
          </w:rPr>
          <w:t>2</w:t>
        </w:r>
      </w:smartTag>
      <w:r w:rsidRPr="0050431F">
        <w:rPr>
          <w:lang w:eastAsia="zh-CN"/>
        </w:rPr>
        <w:t>.5.4.5</w:t>
      </w:r>
      <w:r w:rsidRPr="0050431F">
        <w:t>-</w:t>
      </w:r>
      <w:r w:rsidRPr="0050431F">
        <w:rPr>
          <w:lang w:eastAsia="zh-CN"/>
        </w:rPr>
        <w:t>1</w:t>
      </w:r>
      <w:r w:rsidRPr="0050431F">
        <w:t xml:space="preserve">: Additional operating band unwanted emission limits Band </w:t>
      </w:r>
      <w:r w:rsidRPr="0050431F">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5D90" w:rsidRPr="0050431F" w14:paraId="4D0BC6DF" w14:textId="77777777">
        <w:trPr>
          <w:jc w:val="center"/>
        </w:trPr>
        <w:tc>
          <w:tcPr>
            <w:tcW w:w="1191" w:type="dxa"/>
          </w:tcPr>
          <w:p w14:paraId="14D96A70" w14:textId="77777777" w:rsidR="00B95D90" w:rsidRPr="0050431F" w:rsidRDefault="00B95D90" w:rsidP="00C737DC">
            <w:pPr>
              <w:pStyle w:val="TAH"/>
              <w:rPr>
                <w:rFonts w:cs="Arial"/>
                <w:lang w:eastAsia="en-US"/>
              </w:rPr>
            </w:pPr>
            <w:r w:rsidRPr="0050431F">
              <w:rPr>
                <w:rFonts w:cs="Arial"/>
                <w:lang w:eastAsia="en-US"/>
              </w:rPr>
              <w:t>Channel bandwidth</w:t>
            </w:r>
          </w:p>
        </w:tc>
        <w:tc>
          <w:tcPr>
            <w:tcW w:w="2126" w:type="dxa"/>
          </w:tcPr>
          <w:p w14:paraId="73D518C3" w14:textId="77777777" w:rsidR="00B95D90" w:rsidRPr="0050431F" w:rsidRDefault="00B95D90" w:rsidP="00C737DC">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7" w:type="dxa"/>
          </w:tcPr>
          <w:p w14:paraId="5123D505" w14:textId="77777777" w:rsidR="00B95D90" w:rsidRPr="0050431F" w:rsidRDefault="00B95D90" w:rsidP="00C737DC">
            <w:pPr>
              <w:pStyle w:val="TAH"/>
              <w:rPr>
                <w:rFonts w:cs="v5.0.0"/>
                <w:lang w:eastAsia="en-US"/>
              </w:rPr>
            </w:pPr>
            <w:r w:rsidRPr="0050431F">
              <w:rPr>
                <w:rFonts w:cs="v5.0.0"/>
                <w:lang w:eastAsia="en-US"/>
              </w:rPr>
              <w:t>Frequency offset of measurement filter centre frequency, f_offset</w:t>
            </w:r>
          </w:p>
        </w:tc>
        <w:tc>
          <w:tcPr>
            <w:tcW w:w="1285" w:type="dxa"/>
          </w:tcPr>
          <w:p w14:paraId="66AFF51C" w14:textId="77777777" w:rsidR="00B95D90" w:rsidRPr="0050431F" w:rsidRDefault="00641F68" w:rsidP="00C737DC">
            <w:pPr>
              <w:pStyle w:val="TAH"/>
              <w:rPr>
                <w:rFonts w:cs="v5.0.0"/>
                <w:lang w:eastAsia="en-US"/>
              </w:rPr>
            </w:pPr>
            <w:r w:rsidRPr="0050431F">
              <w:rPr>
                <w:rFonts w:cs="v5.0.0"/>
                <w:lang w:eastAsia="en-US"/>
              </w:rPr>
              <w:t xml:space="preserve">Test </w:t>
            </w:r>
            <w:r w:rsidR="00B95D90" w:rsidRPr="0050431F">
              <w:rPr>
                <w:rFonts w:cs="v5.0.0"/>
                <w:lang w:eastAsia="en-US"/>
              </w:rPr>
              <w:t>requirement</w:t>
            </w:r>
          </w:p>
        </w:tc>
        <w:tc>
          <w:tcPr>
            <w:tcW w:w="1418" w:type="dxa"/>
          </w:tcPr>
          <w:p w14:paraId="075B1A47" w14:textId="77777777" w:rsidR="00B95D90" w:rsidRPr="0050431F" w:rsidRDefault="00B95D90" w:rsidP="00C737DC">
            <w:pPr>
              <w:pStyle w:val="TAH"/>
              <w:rPr>
                <w:rFonts w:cs="v5.0.0"/>
                <w:lang w:eastAsia="zh-CN"/>
              </w:rPr>
            </w:pPr>
            <w:r w:rsidRPr="0050431F">
              <w:rPr>
                <w:rFonts w:cs="v5.0.0"/>
                <w:lang w:eastAsia="en-US"/>
              </w:rPr>
              <w:t>Measurement bandwidth</w:t>
            </w:r>
          </w:p>
        </w:tc>
      </w:tr>
      <w:tr w:rsidR="00B95D90" w:rsidRPr="0050431F" w14:paraId="6FC2BB0A" w14:textId="77777777">
        <w:trPr>
          <w:jc w:val="center"/>
        </w:trPr>
        <w:tc>
          <w:tcPr>
            <w:tcW w:w="1191" w:type="dxa"/>
            <w:shd w:val="clear" w:color="auto" w:fill="auto"/>
            <w:vAlign w:val="center"/>
          </w:tcPr>
          <w:p w14:paraId="57D931E0" w14:textId="77777777" w:rsidR="00B95D90" w:rsidRPr="0050431F" w:rsidRDefault="00B95D90" w:rsidP="00C737DC">
            <w:pPr>
              <w:pStyle w:val="TAC"/>
              <w:rPr>
                <w:rFonts w:cs="Arial"/>
                <w:lang w:eastAsia="en-US"/>
              </w:rPr>
            </w:pPr>
            <w:r w:rsidRPr="0050431F">
              <w:rPr>
                <w:rFonts w:cs="Arial"/>
                <w:lang w:eastAsia="en-US"/>
              </w:rPr>
              <w:t>10 MHz</w:t>
            </w:r>
          </w:p>
        </w:tc>
        <w:tc>
          <w:tcPr>
            <w:tcW w:w="2126" w:type="dxa"/>
            <w:vAlign w:val="center"/>
          </w:tcPr>
          <w:p w14:paraId="425B488C" w14:textId="77777777" w:rsidR="00B95D90" w:rsidRPr="0050431F" w:rsidRDefault="00B95D90" w:rsidP="00C737DC">
            <w:pPr>
              <w:pStyle w:val="TAC"/>
              <w:rPr>
                <w:rFonts w:cs="v5.0.0"/>
                <w:lang w:eastAsia="en-US"/>
              </w:rPr>
            </w:pPr>
            <w:r w:rsidRPr="0050431F">
              <w:rPr>
                <w:rFonts w:cs="v5.0.0"/>
                <w:lang w:eastAsia="zh-CN"/>
              </w:rPr>
              <w:t>1</w:t>
            </w: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&lt; </w:t>
            </w:r>
            <w:r w:rsidR="00C65D36" w:rsidRPr="0050431F">
              <w:rPr>
                <w:rFonts w:cs="v5.0.0"/>
                <w:lang w:eastAsia="en-US"/>
              </w:rPr>
              <w:t>20</w:t>
            </w:r>
            <w:r w:rsidRPr="0050431F">
              <w:rPr>
                <w:rFonts w:cs="v5.0.0"/>
                <w:lang w:eastAsia="en-US"/>
              </w:rPr>
              <w:t xml:space="preserve"> MHz</w:t>
            </w:r>
          </w:p>
        </w:tc>
        <w:tc>
          <w:tcPr>
            <w:tcW w:w="2977" w:type="dxa"/>
            <w:vAlign w:val="center"/>
          </w:tcPr>
          <w:p w14:paraId="42FB0B76" w14:textId="77777777" w:rsidR="00B95D90" w:rsidRPr="0050431F" w:rsidRDefault="00B95D90" w:rsidP="00C737DC">
            <w:pPr>
              <w:pStyle w:val="TAC"/>
              <w:rPr>
                <w:rFonts w:cs="v5.0.0"/>
                <w:lang w:eastAsia="en-US"/>
              </w:rPr>
            </w:pPr>
            <w:r w:rsidRPr="0050431F">
              <w:rPr>
                <w:rFonts w:cs="v5.0.0"/>
                <w:lang w:eastAsia="zh-CN"/>
              </w:rPr>
              <w:t>1</w:t>
            </w:r>
            <w:r w:rsidRPr="0050431F">
              <w:rPr>
                <w:rFonts w:cs="v5.0.0"/>
                <w:lang w:eastAsia="en-US"/>
              </w:rPr>
              <w:t xml:space="preserve">0.5 MHz </w:t>
            </w:r>
            <w:r w:rsidRPr="0050431F">
              <w:rPr>
                <w:rFonts w:cs="v5.0.0"/>
                <w:lang w:eastAsia="en-US"/>
              </w:rPr>
              <w:sym w:font="Symbol" w:char="F0A3"/>
            </w:r>
            <w:r w:rsidRPr="0050431F">
              <w:rPr>
                <w:rFonts w:cs="v5.0.0"/>
                <w:lang w:eastAsia="en-US"/>
              </w:rPr>
              <w:t xml:space="preserve"> f_offset &lt; </w:t>
            </w:r>
            <w:r w:rsidR="00C65D36" w:rsidRPr="0050431F">
              <w:rPr>
                <w:rFonts w:cs="v5.0.0"/>
                <w:lang w:eastAsia="en-US"/>
              </w:rPr>
              <w:t>19</w:t>
            </w:r>
            <w:r w:rsidRPr="0050431F">
              <w:rPr>
                <w:rFonts w:cs="v5.0.0"/>
                <w:lang w:eastAsia="en-US"/>
              </w:rPr>
              <w:t>.5 MHz</w:t>
            </w:r>
          </w:p>
        </w:tc>
        <w:tc>
          <w:tcPr>
            <w:tcW w:w="1285" w:type="dxa"/>
            <w:vAlign w:val="center"/>
          </w:tcPr>
          <w:p w14:paraId="33F37739" w14:textId="77777777" w:rsidR="00B95D90" w:rsidRPr="0050431F" w:rsidRDefault="00B95D90" w:rsidP="00C737DC">
            <w:pPr>
              <w:pStyle w:val="TAC"/>
              <w:rPr>
                <w:rFonts w:cs="Arial"/>
                <w:lang w:eastAsia="en-US"/>
              </w:rPr>
            </w:pPr>
            <w:r w:rsidRPr="0050431F">
              <w:rPr>
                <w:rFonts w:cs="Arial"/>
                <w:lang w:eastAsia="en-US"/>
              </w:rPr>
              <w:t>-</w:t>
            </w:r>
            <w:r w:rsidRPr="0050431F">
              <w:rPr>
                <w:rFonts w:cs="Arial"/>
                <w:lang w:eastAsia="zh-CN"/>
              </w:rPr>
              <w:t>22</w:t>
            </w:r>
            <w:r w:rsidRPr="0050431F">
              <w:rPr>
                <w:rFonts w:cs="Arial"/>
                <w:lang w:eastAsia="en-US"/>
              </w:rPr>
              <w:t xml:space="preserve"> dBm</w:t>
            </w:r>
          </w:p>
        </w:tc>
        <w:tc>
          <w:tcPr>
            <w:tcW w:w="1418" w:type="dxa"/>
            <w:vAlign w:val="center"/>
          </w:tcPr>
          <w:p w14:paraId="1E3198E1" w14:textId="77777777" w:rsidR="00B95D90" w:rsidRPr="0050431F" w:rsidRDefault="00B95D90" w:rsidP="00C737DC">
            <w:pPr>
              <w:pStyle w:val="TAC"/>
              <w:rPr>
                <w:rFonts w:cs="Arial"/>
                <w:lang w:eastAsia="en-US"/>
              </w:rPr>
            </w:pPr>
            <w:r w:rsidRPr="0050431F">
              <w:rPr>
                <w:rFonts w:cs="Arial"/>
                <w:lang w:eastAsia="en-US"/>
              </w:rPr>
              <w:t>1</w:t>
            </w:r>
            <w:r w:rsidRPr="0050431F">
              <w:rPr>
                <w:rFonts w:cs="Arial"/>
                <w:lang w:eastAsia="zh-CN"/>
              </w:rPr>
              <w:t xml:space="preserve"> M</w:t>
            </w:r>
            <w:r w:rsidRPr="0050431F">
              <w:rPr>
                <w:rFonts w:cs="Arial"/>
                <w:lang w:eastAsia="en-US"/>
              </w:rPr>
              <w:t xml:space="preserve">Hz </w:t>
            </w:r>
          </w:p>
        </w:tc>
      </w:tr>
      <w:tr w:rsidR="00B95D90" w:rsidRPr="0050431F" w14:paraId="3DCB59BC" w14:textId="77777777">
        <w:trPr>
          <w:jc w:val="center"/>
        </w:trPr>
        <w:tc>
          <w:tcPr>
            <w:tcW w:w="1191" w:type="dxa"/>
            <w:shd w:val="clear" w:color="auto" w:fill="auto"/>
            <w:vAlign w:val="center"/>
          </w:tcPr>
          <w:p w14:paraId="1C8E5D87" w14:textId="77777777" w:rsidR="00B95D90" w:rsidRPr="0050431F" w:rsidRDefault="00B95D90" w:rsidP="00C737DC">
            <w:pPr>
              <w:pStyle w:val="TAC"/>
              <w:rPr>
                <w:rFonts w:cs="Arial"/>
                <w:lang w:eastAsia="en-US"/>
              </w:rPr>
            </w:pPr>
            <w:r w:rsidRPr="0050431F">
              <w:rPr>
                <w:rFonts w:cs="Arial"/>
                <w:lang w:eastAsia="en-US"/>
              </w:rPr>
              <w:t>20 MHz</w:t>
            </w:r>
          </w:p>
        </w:tc>
        <w:tc>
          <w:tcPr>
            <w:tcW w:w="2126" w:type="dxa"/>
            <w:vAlign w:val="center"/>
          </w:tcPr>
          <w:p w14:paraId="1CA6D74A" w14:textId="77777777" w:rsidR="00B95D90" w:rsidRPr="0050431F" w:rsidRDefault="00B95D90" w:rsidP="00C737DC">
            <w:pPr>
              <w:pStyle w:val="TAC"/>
              <w:rPr>
                <w:rFonts w:cs="v5.0.0"/>
                <w:lang w:eastAsia="en-US"/>
              </w:rPr>
            </w:pPr>
            <w:r w:rsidRPr="0050431F">
              <w:rPr>
                <w:rFonts w:cs="v5.0.0"/>
                <w:lang w:eastAsia="zh-CN"/>
              </w:rPr>
              <w:t>20</w:t>
            </w:r>
            <w:r w:rsidRPr="0050431F">
              <w:rPr>
                <w:rFonts w:cs="v5.0.0"/>
                <w:lang w:eastAsia="en-US"/>
              </w:rPr>
              <w:t xml:space="preserve">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&lt; </w:t>
            </w:r>
            <w:r w:rsidRPr="0050431F">
              <w:rPr>
                <w:rFonts w:cs="v5.0.0"/>
                <w:lang w:eastAsia="zh-CN"/>
              </w:rPr>
              <w:t>40</w:t>
            </w:r>
            <w:r w:rsidRPr="0050431F">
              <w:rPr>
                <w:rFonts w:cs="v5.0.0"/>
                <w:lang w:eastAsia="en-US"/>
              </w:rPr>
              <w:t xml:space="preserve"> MHz</w:t>
            </w:r>
          </w:p>
        </w:tc>
        <w:tc>
          <w:tcPr>
            <w:tcW w:w="2977" w:type="dxa"/>
            <w:vAlign w:val="center"/>
          </w:tcPr>
          <w:p w14:paraId="479E0427" w14:textId="77777777" w:rsidR="00B95D90" w:rsidRPr="0050431F" w:rsidRDefault="00B95D90" w:rsidP="00C737DC">
            <w:pPr>
              <w:pStyle w:val="TAC"/>
              <w:rPr>
                <w:rFonts w:cs="v5.0.0"/>
                <w:lang w:eastAsia="en-US"/>
              </w:rPr>
            </w:pPr>
            <w:r w:rsidRPr="0050431F">
              <w:rPr>
                <w:rFonts w:cs="v5.0.0"/>
                <w:lang w:eastAsia="zh-CN"/>
              </w:rPr>
              <w:t>20</w:t>
            </w:r>
            <w:r w:rsidRPr="0050431F">
              <w:rPr>
                <w:rFonts w:cs="v5.0.0"/>
                <w:lang w:eastAsia="en-US"/>
              </w:rPr>
              <w:t xml:space="preserve">.5 MHz </w:t>
            </w:r>
            <w:r w:rsidRPr="0050431F">
              <w:rPr>
                <w:rFonts w:cs="v5.0.0"/>
                <w:lang w:eastAsia="en-US"/>
              </w:rPr>
              <w:sym w:font="Symbol" w:char="F0A3"/>
            </w:r>
            <w:r w:rsidRPr="0050431F">
              <w:rPr>
                <w:rFonts w:cs="v5.0.0"/>
                <w:lang w:eastAsia="en-US"/>
              </w:rPr>
              <w:t xml:space="preserve"> f_offset &lt; </w:t>
            </w:r>
            <w:r w:rsidRPr="0050431F">
              <w:rPr>
                <w:rFonts w:cs="v5.0.0"/>
                <w:lang w:eastAsia="zh-CN"/>
              </w:rPr>
              <w:t>39</w:t>
            </w:r>
            <w:r w:rsidRPr="0050431F">
              <w:rPr>
                <w:rFonts w:cs="v5.0.0"/>
                <w:lang w:eastAsia="en-US"/>
              </w:rPr>
              <w:t>.5 MHz</w:t>
            </w:r>
          </w:p>
        </w:tc>
        <w:tc>
          <w:tcPr>
            <w:tcW w:w="1285" w:type="dxa"/>
            <w:vAlign w:val="center"/>
          </w:tcPr>
          <w:p w14:paraId="141236F2" w14:textId="77777777" w:rsidR="00B95D90" w:rsidRPr="0050431F" w:rsidRDefault="00B95D90" w:rsidP="00C737DC">
            <w:pPr>
              <w:pStyle w:val="TAC"/>
              <w:rPr>
                <w:rFonts w:cs="Arial"/>
                <w:lang w:eastAsia="en-US"/>
              </w:rPr>
            </w:pPr>
            <w:r w:rsidRPr="0050431F">
              <w:rPr>
                <w:rFonts w:cs="Arial"/>
                <w:lang w:eastAsia="en-US"/>
              </w:rPr>
              <w:t>-</w:t>
            </w:r>
            <w:r w:rsidRPr="0050431F">
              <w:rPr>
                <w:rFonts w:cs="Arial"/>
                <w:lang w:eastAsia="zh-CN"/>
              </w:rPr>
              <w:t>22</w:t>
            </w:r>
            <w:r w:rsidRPr="0050431F">
              <w:rPr>
                <w:rFonts w:cs="Arial"/>
                <w:lang w:eastAsia="en-US"/>
              </w:rPr>
              <w:t xml:space="preserve"> dBm</w:t>
            </w:r>
          </w:p>
        </w:tc>
        <w:tc>
          <w:tcPr>
            <w:tcW w:w="1418" w:type="dxa"/>
            <w:vAlign w:val="center"/>
          </w:tcPr>
          <w:p w14:paraId="19D28F2C" w14:textId="77777777" w:rsidR="00B95D90" w:rsidRPr="0050431F" w:rsidRDefault="00B95D90" w:rsidP="00C737DC">
            <w:pPr>
              <w:pStyle w:val="TAC"/>
              <w:rPr>
                <w:rFonts w:cs="Arial"/>
                <w:lang w:eastAsia="en-US"/>
              </w:rPr>
            </w:pPr>
            <w:r w:rsidRPr="0050431F">
              <w:rPr>
                <w:rFonts w:cs="Arial"/>
                <w:lang w:eastAsia="en-US"/>
              </w:rPr>
              <w:t>1</w:t>
            </w:r>
            <w:r w:rsidRPr="0050431F">
              <w:rPr>
                <w:rFonts w:cs="Arial"/>
                <w:lang w:eastAsia="zh-CN"/>
              </w:rPr>
              <w:t xml:space="preserve"> M</w:t>
            </w:r>
            <w:r w:rsidRPr="0050431F">
              <w:rPr>
                <w:rFonts w:cs="Arial"/>
                <w:lang w:eastAsia="en-US"/>
              </w:rPr>
              <w:t xml:space="preserve">Hz </w:t>
            </w:r>
          </w:p>
        </w:tc>
      </w:tr>
      <w:tr w:rsidR="00C65D36" w:rsidRPr="0050431F" w14:paraId="1BAE45BA" w14:textId="77777777">
        <w:trPr>
          <w:jc w:val="center"/>
        </w:trPr>
        <w:tc>
          <w:tcPr>
            <w:tcW w:w="8997" w:type="dxa"/>
            <w:gridSpan w:val="5"/>
            <w:shd w:val="clear" w:color="auto" w:fill="auto"/>
            <w:vAlign w:val="center"/>
          </w:tcPr>
          <w:p w14:paraId="3D3E5777" w14:textId="77777777" w:rsidR="00C65D36" w:rsidRPr="0050431F" w:rsidRDefault="00C65D36" w:rsidP="00C65D36">
            <w:pPr>
              <w:pStyle w:val="TAN"/>
              <w:rPr>
                <w:rFonts w:cs="Arial"/>
                <w:lang w:eastAsia="en-US"/>
              </w:rPr>
            </w:pPr>
            <w:r w:rsidRPr="0050431F">
              <w:rPr>
                <w:rFonts w:cs="Arial"/>
                <w:lang w:eastAsia="en-US"/>
              </w:rPr>
              <w:t>NOTE:</w:t>
            </w:r>
            <w:r w:rsidRPr="0050431F">
              <w:rPr>
                <w:rFonts w:cs="Arial"/>
                <w:lang w:eastAsia="en-US"/>
              </w:rPr>
              <w:tab/>
              <w:t>This requirement applies for E-UTRA carriers allocated within 2545-2575MHz</w:t>
            </w:r>
            <w:r w:rsidR="008C1206" w:rsidRPr="0050431F">
              <w:rPr>
                <w:rFonts w:cs="Arial"/>
                <w:lang w:eastAsia="en-US"/>
              </w:rPr>
              <w:t xml:space="preserve"> or 2595-2645MHz</w:t>
            </w:r>
            <w:r w:rsidRPr="0050431F">
              <w:rPr>
                <w:rFonts w:cs="Arial"/>
                <w:lang w:eastAsia="en-US"/>
              </w:rPr>
              <w:t>.</w:t>
            </w:r>
          </w:p>
        </w:tc>
      </w:tr>
    </w:tbl>
    <w:p w14:paraId="07B5ADB7" w14:textId="77777777" w:rsidR="00B95D90" w:rsidRPr="0050431F" w:rsidRDefault="00B95D90" w:rsidP="00483387"/>
    <w:p w14:paraId="5FD60159" w14:textId="77777777" w:rsidR="00256351" w:rsidRPr="0050431F" w:rsidRDefault="00256351" w:rsidP="00EB0F3C">
      <w:pPr>
        <w:pStyle w:val="H6"/>
      </w:pPr>
      <w:r w:rsidRPr="0050431F">
        <w:t>6.6.2.5.4.6</w:t>
      </w:r>
      <w:r w:rsidRPr="0050431F">
        <w:tab/>
        <w:t>Additional band 32 unwanted emissions</w:t>
      </w:r>
    </w:p>
    <w:p w14:paraId="2FFE9231" w14:textId="77777777" w:rsidR="00256351" w:rsidRPr="0050431F" w:rsidRDefault="00256351" w:rsidP="00256351">
      <w:r w:rsidRPr="0050431F">
        <w:t xml:space="preserve">In certain regions, the following requirements may apply to BS operating in Band 32 within 1452-1492 MHz. </w:t>
      </w:r>
      <w:r w:rsidRPr="0050431F">
        <w:rPr>
          <w:rFonts w:cs="v5.0.0"/>
        </w:rPr>
        <w:t xml:space="preserve">The </w:t>
      </w:r>
      <w:r w:rsidRPr="0050431F">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.5.4.6-1, shall neither exceed the maximum emission level P</w:t>
      </w:r>
      <w:r w:rsidRPr="0050431F">
        <w:rPr>
          <w:vertAlign w:val="subscript"/>
        </w:rPr>
        <w:t xml:space="preserve">EM,B32,a ,  </w:t>
      </w:r>
      <w:r w:rsidRPr="0050431F">
        <w:t>P</w:t>
      </w:r>
      <w:r w:rsidRPr="0050431F">
        <w:rPr>
          <w:vertAlign w:val="subscript"/>
        </w:rPr>
        <w:t xml:space="preserve">EM,B32,b </w:t>
      </w:r>
      <w:r w:rsidRPr="0050431F">
        <w:t>nor P</w:t>
      </w:r>
      <w:r w:rsidRPr="0050431F">
        <w:rPr>
          <w:vertAlign w:val="subscript"/>
        </w:rPr>
        <w:t>EM,B32,c</w:t>
      </w:r>
      <w:r w:rsidRPr="0050431F">
        <w:t xml:space="preserve"> declared by the manufacturer. </w:t>
      </w:r>
    </w:p>
    <w:p w14:paraId="543B39FE" w14:textId="77777777" w:rsidR="00256351" w:rsidRPr="0050431F" w:rsidRDefault="00256351" w:rsidP="00EB0F3C">
      <w:pPr>
        <w:pStyle w:val="TH"/>
        <w:rPr>
          <w:rFonts w:cs="v5.0.0"/>
        </w:rPr>
      </w:pPr>
      <w:r w:rsidRPr="0050431F">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w:t>
      </w:r>
      <w:r w:rsidRPr="0050431F">
        <w:rPr>
          <w:lang w:eastAsia="zh-CN"/>
        </w:rPr>
        <w:t>1</w:t>
      </w:r>
      <w:r w:rsidRPr="0050431F">
        <w:t>: Declared operating band 32 unwanted emission within 1452-1492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56351" w:rsidRPr="0050431F" w14:paraId="4E5F596A" w14:textId="77777777" w:rsidTr="00BC26EF">
        <w:tc>
          <w:tcPr>
            <w:tcW w:w="3402" w:type="dxa"/>
          </w:tcPr>
          <w:p w14:paraId="7F2C9717" w14:textId="77777777" w:rsidR="00256351" w:rsidRPr="0050431F" w:rsidRDefault="00256351" w:rsidP="00BC26EF">
            <w:pPr>
              <w:pStyle w:val="TAH"/>
              <w:rPr>
                <w:rFonts w:cs="v5.0.0"/>
                <w:lang w:eastAsia="en-US"/>
              </w:rPr>
            </w:pPr>
            <w:r w:rsidRPr="0050431F">
              <w:rPr>
                <w:rFonts w:cs="v5.0.0"/>
                <w:lang w:eastAsia="en-US"/>
              </w:rPr>
              <w:t>Frequency offset of measurement filter centre frequency, f_offset</w:t>
            </w:r>
          </w:p>
        </w:tc>
        <w:tc>
          <w:tcPr>
            <w:tcW w:w="1843" w:type="dxa"/>
          </w:tcPr>
          <w:p w14:paraId="6CAD5B0B" w14:textId="77777777" w:rsidR="00256351" w:rsidRPr="0050431F" w:rsidRDefault="00256351" w:rsidP="00BC26EF">
            <w:pPr>
              <w:pStyle w:val="TAH"/>
              <w:rPr>
                <w:rFonts w:cs="v5.0.0"/>
                <w:lang w:eastAsia="en-US"/>
              </w:rPr>
            </w:pPr>
            <w:r w:rsidRPr="0050431F">
              <w:rPr>
                <w:rFonts w:cs="Arial"/>
                <w:lang w:eastAsia="en-US"/>
              </w:rPr>
              <w:t>Declared emission level [dBm]</w:t>
            </w:r>
          </w:p>
        </w:tc>
        <w:tc>
          <w:tcPr>
            <w:tcW w:w="1758" w:type="dxa"/>
          </w:tcPr>
          <w:p w14:paraId="518AA16B" w14:textId="77777777" w:rsidR="00256351" w:rsidRPr="0050431F" w:rsidRDefault="00256351" w:rsidP="00BC26EF">
            <w:pPr>
              <w:pStyle w:val="TAH"/>
              <w:rPr>
                <w:rFonts w:cs="v5.0.0"/>
                <w:lang w:eastAsia="en-US"/>
              </w:rPr>
            </w:pPr>
            <w:r w:rsidRPr="0050431F">
              <w:rPr>
                <w:rFonts w:cs="v5.0.0"/>
                <w:lang w:eastAsia="en-US"/>
              </w:rPr>
              <w:t xml:space="preserve">Measurement bandwidth </w:t>
            </w:r>
          </w:p>
        </w:tc>
      </w:tr>
      <w:tr w:rsidR="00256351" w:rsidRPr="0050431F" w14:paraId="30AD014A" w14:textId="77777777" w:rsidTr="00BC26EF">
        <w:tc>
          <w:tcPr>
            <w:tcW w:w="3402" w:type="dxa"/>
            <w:vAlign w:val="center"/>
          </w:tcPr>
          <w:p w14:paraId="3AF625A7" w14:textId="77777777" w:rsidR="00256351" w:rsidRPr="0050431F" w:rsidRDefault="00256351" w:rsidP="00BC26EF">
            <w:pPr>
              <w:pStyle w:val="TAC"/>
              <w:rPr>
                <w:rFonts w:cs="v5.0.0"/>
                <w:lang w:eastAsia="en-US"/>
              </w:rPr>
            </w:pPr>
            <w:r w:rsidRPr="0050431F">
              <w:rPr>
                <w:rFonts w:cs="v5.0.0"/>
                <w:lang w:eastAsia="zh-CN"/>
              </w:rPr>
              <w:t>2.5</w:t>
            </w:r>
            <w:r w:rsidRPr="0050431F">
              <w:rPr>
                <w:rFonts w:cs="v5.0.0"/>
                <w:lang w:eastAsia="en-US"/>
              </w:rPr>
              <w:t xml:space="preserve"> MHz</w:t>
            </w:r>
          </w:p>
        </w:tc>
        <w:tc>
          <w:tcPr>
            <w:tcW w:w="1843" w:type="dxa"/>
            <w:vAlign w:val="center"/>
          </w:tcPr>
          <w:p w14:paraId="100F51F6"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B32,a</w:t>
            </w:r>
          </w:p>
        </w:tc>
        <w:tc>
          <w:tcPr>
            <w:tcW w:w="1758" w:type="dxa"/>
            <w:vAlign w:val="center"/>
          </w:tcPr>
          <w:p w14:paraId="36C7F920" w14:textId="77777777" w:rsidR="00256351" w:rsidRPr="0050431F" w:rsidRDefault="00256351" w:rsidP="00BC26EF">
            <w:pPr>
              <w:pStyle w:val="TAC"/>
              <w:rPr>
                <w:rFonts w:cs="Arial"/>
                <w:lang w:eastAsia="en-US"/>
              </w:rPr>
            </w:pPr>
            <w:r w:rsidRPr="0050431F">
              <w:rPr>
                <w:rFonts w:cs="Arial"/>
                <w:lang w:eastAsia="en-US"/>
              </w:rPr>
              <w:t>5</w:t>
            </w:r>
            <w:r w:rsidRPr="0050431F">
              <w:rPr>
                <w:rFonts w:cs="Arial"/>
                <w:lang w:eastAsia="zh-CN"/>
              </w:rPr>
              <w:t xml:space="preserve"> M</w:t>
            </w:r>
            <w:r w:rsidRPr="0050431F">
              <w:rPr>
                <w:rFonts w:cs="Arial"/>
                <w:lang w:eastAsia="en-US"/>
              </w:rPr>
              <w:t xml:space="preserve">Hz </w:t>
            </w:r>
          </w:p>
        </w:tc>
      </w:tr>
      <w:tr w:rsidR="00256351" w:rsidRPr="0050431F" w14:paraId="0294FEBE" w14:textId="77777777" w:rsidTr="00BC26EF">
        <w:tc>
          <w:tcPr>
            <w:tcW w:w="3402" w:type="dxa"/>
            <w:vAlign w:val="center"/>
          </w:tcPr>
          <w:p w14:paraId="7817445A" w14:textId="77777777" w:rsidR="00256351" w:rsidRPr="0050431F" w:rsidRDefault="00256351" w:rsidP="00BC26EF">
            <w:pPr>
              <w:pStyle w:val="TAC"/>
              <w:rPr>
                <w:rFonts w:cs="v5.0.0"/>
                <w:lang w:eastAsia="en-US"/>
              </w:rPr>
            </w:pPr>
            <w:r w:rsidRPr="0050431F">
              <w:rPr>
                <w:rFonts w:cs="v5.0.0"/>
                <w:lang w:eastAsia="zh-CN"/>
              </w:rPr>
              <w:t>7.5</w:t>
            </w:r>
            <w:r w:rsidRPr="0050431F">
              <w:rPr>
                <w:rFonts w:cs="v5.0.0"/>
                <w:lang w:eastAsia="en-US"/>
              </w:rPr>
              <w:t xml:space="preserve"> MHz</w:t>
            </w:r>
          </w:p>
        </w:tc>
        <w:tc>
          <w:tcPr>
            <w:tcW w:w="1843" w:type="dxa"/>
            <w:vAlign w:val="center"/>
          </w:tcPr>
          <w:p w14:paraId="2FA6340C"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b</w:t>
            </w:r>
          </w:p>
        </w:tc>
        <w:tc>
          <w:tcPr>
            <w:tcW w:w="1758" w:type="dxa"/>
            <w:vAlign w:val="center"/>
          </w:tcPr>
          <w:p w14:paraId="162773DF" w14:textId="77777777" w:rsidR="00256351" w:rsidRPr="0050431F" w:rsidRDefault="00256351" w:rsidP="00BC26EF">
            <w:pPr>
              <w:pStyle w:val="TAC"/>
              <w:rPr>
                <w:rFonts w:cs="Arial"/>
                <w:lang w:eastAsia="en-US"/>
              </w:rPr>
            </w:pPr>
            <w:r w:rsidRPr="0050431F">
              <w:rPr>
                <w:rFonts w:cs="Arial"/>
                <w:lang w:eastAsia="en-US"/>
              </w:rPr>
              <w:t>5</w:t>
            </w:r>
            <w:r w:rsidRPr="0050431F">
              <w:rPr>
                <w:rFonts w:cs="Arial"/>
                <w:lang w:eastAsia="zh-CN"/>
              </w:rPr>
              <w:t xml:space="preserve"> M</w:t>
            </w:r>
            <w:r w:rsidRPr="0050431F">
              <w:rPr>
                <w:rFonts w:cs="Arial"/>
                <w:lang w:eastAsia="en-US"/>
              </w:rPr>
              <w:t xml:space="preserve">Hz </w:t>
            </w:r>
          </w:p>
        </w:tc>
      </w:tr>
      <w:tr w:rsidR="00256351" w:rsidRPr="0050431F" w14:paraId="0786F067" w14:textId="77777777" w:rsidTr="00BC26EF">
        <w:tc>
          <w:tcPr>
            <w:tcW w:w="3402" w:type="dxa"/>
            <w:vAlign w:val="center"/>
          </w:tcPr>
          <w:p w14:paraId="28FD7280" w14:textId="77777777" w:rsidR="00256351" w:rsidRPr="0050431F" w:rsidRDefault="00256351" w:rsidP="00BC26EF">
            <w:pPr>
              <w:pStyle w:val="TAC"/>
              <w:rPr>
                <w:rFonts w:cs="v5.0.0"/>
                <w:lang w:eastAsia="zh-CN"/>
              </w:rPr>
            </w:pPr>
            <w:r w:rsidRPr="0050431F">
              <w:rPr>
                <w:rFonts w:cs="v5.0.0"/>
                <w:lang w:eastAsia="zh-CN"/>
              </w:rPr>
              <w:t>12.5</w:t>
            </w:r>
            <w:r w:rsidRPr="0050431F">
              <w:rPr>
                <w:rFonts w:cs="v5.0.0"/>
                <w:lang w:eastAsia="en-US"/>
              </w:rPr>
              <w:t xml:space="preserve"> </w:t>
            </w:r>
            <w:r w:rsidRPr="0050431F">
              <w:rPr>
                <w:rFonts w:cs="Arial"/>
                <w:lang w:eastAsia="en-US"/>
              </w:rPr>
              <w:t>MHz ≤</w:t>
            </w:r>
            <w:r w:rsidRPr="0050431F">
              <w:rPr>
                <w:rFonts w:cs="v5.0.0"/>
                <w:lang w:eastAsia="en-US"/>
              </w:rPr>
              <w:t xml:space="preserve"> </w:t>
            </w:r>
            <w:r w:rsidRPr="0050431F">
              <w:rPr>
                <w:rFonts w:cs="v5.0.0"/>
                <w:lang w:eastAsia="zh-CN"/>
              </w:rPr>
              <w:t>f_offset</w:t>
            </w:r>
            <w:r w:rsidRPr="0050431F">
              <w:rPr>
                <w:rFonts w:cs="v5.0.0"/>
                <w:lang w:eastAsia="en-US"/>
              </w:rPr>
              <w:t xml:space="preserve"> </w:t>
            </w:r>
            <w:r w:rsidRPr="0050431F">
              <w:rPr>
                <w:rFonts w:cs="Arial"/>
                <w:lang w:eastAsia="en-US"/>
              </w:rPr>
              <w:t>≤</w:t>
            </w:r>
            <w:r w:rsidRPr="0050431F">
              <w:rPr>
                <w:rFonts w:cs="v5.0.0"/>
                <w:lang w:eastAsia="en-US"/>
              </w:rPr>
              <w:t xml:space="preserve"> f_offset</w:t>
            </w:r>
            <w:r w:rsidRPr="0050431F">
              <w:rPr>
                <w:rFonts w:cs="v5.0.0"/>
                <w:vertAlign w:val="subscript"/>
                <w:lang w:eastAsia="en-US"/>
              </w:rPr>
              <w:t>max, B32</w:t>
            </w:r>
            <w:r w:rsidRPr="0050431F">
              <w:rPr>
                <w:rFonts w:cs="v5.0.0"/>
                <w:lang w:eastAsia="en-US"/>
              </w:rPr>
              <w:t xml:space="preserve">   </w:t>
            </w:r>
          </w:p>
        </w:tc>
        <w:tc>
          <w:tcPr>
            <w:tcW w:w="1843" w:type="dxa"/>
            <w:vAlign w:val="center"/>
          </w:tcPr>
          <w:p w14:paraId="1E1E6A2D"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B32,c</w:t>
            </w:r>
          </w:p>
        </w:tc>
        <w:tc>
          <w:tcPr>
            <w:tcW w:w="1758" w:type="dxa"/>
            <w:vAlign w:val="center"/>
          </w:tcPr>
          <w:p w14:paraId="0FDC0A61" w14:textId="77777777" w:rsidR="00256351" w:rsidRPr="0050431F" w:rsidRDefault="00256351" w:rsidP="00BC26EF">
            <w:pPr>
              <w:pStyle w:val="TAC"/>
              <w:rPr>
                <w:rFonts w:cs="Arial"/>
                <w:lang w:eastAsia="en-US"/>
              </w:rPr>
            </w:pPr>
            <w:r w:rsidRPr="0050431F">
              <w:rPr>
                <w:rFonts w:cs="Arial"/>
                <w:lang w:eastAsia="en-US"/>
              </w:rPr>
              <w:t>5 MHz</w:t>
            </w:r>
          </w:p>
        </w:tc>
      </w:tr>
      <w:tr w:rsidR="00256351" w:rsidRPr="0050431F" w14:paraId="379923C1" w14:textId="77777777" w:rsidTr="00BC26EF">
        <w:tc>
          <w:tcPr>
            <w:tcW w:w="7003" w:type="dxa"/>
            <w:gridSpan w:val="3"/>
            <w:vAlign w:val="center"/>
          </w:tcPr>
          <w:p w14:paraId="5EC145A1" w14:textId="77777777" w:rsidR="00256351" w:rsidRPr="0050431F" w:rsidRDefault="00256351" w:rsidP="00BC26EF">
            <w:pPr>
              <w:pStyle w:val="TAN"/>
              <w:ind w:left="567" w:hanging="567"/>
              <w:rPr>
                <w:rFonts w:cs="Arial"/>
                <w:lang w:eastAsia="en-US"/>
              </w:rPr>
            </w:pPr>
            <w:r w:rsidRPr="0050431F">
              <w:rPr>
                <w:rFonts w:cs="Arial"/>
                <w:lang w:eastAsia="en-US"/>
              </w:rPr>
              <w:t>NOTE: f_offset</w:t>
            </w:r>
            <w:r w:rsidRPr="0050431F">
              <w:rPr>
                <w:rFonts w:cs="Arial"/>
                <w:vertAlign w:val="subscript"/>
                <w:lang w:eastAsia="en-US"/>
              </w:rPr>
              <w:t>max, B32</w:t>
            </w:r>
            <w:r w:rsidRPr="0050431F">
              <w:rPr>
                <w:rFonts w:cs="Arial"/>
                <w:lang w:eastAsia="en-US"/>
              </w:rPr>
              <w:t xml:space="preserve">  denotes the frequency difference between the lower </w:t>
            </w:r>
            <w:r w:rsidR="00203EFD" w:rsidRPr="0050431F">
              <w:rPr>
                <w:rFonts w:cs="Arial"/>
                <w:lang w:eastAsia="en-US"/>
              </w:rPr>
              <w:t>Base Station RF Bandwidth</w:t>
            </w:r>
            <w:r w:rsidRPr="0050431F">
              <w:rPr>
                <w:rFonts w:cs="Arial"/>
                <w:lang w:eastAsia="en-US"/>
              </w:rPr>
              <w:t xml:space="preserve"> edge and 1454.5 MHz, and the frequency difference between the upper </w:t>
            </w:r>
            <w:r w:rsidR="00203EFD" w:rsidRPr="0050431F">
              <w:rPr>
                <w:rFonts w:cs="Arial"/>
                <w:lang w:eastAsia="en-US"/>
              </w:rPr>
              <w:t>Base Station RF Bandwidth</w:t>
            </w:r>
            <w:r w:rsidRPr="0050431F">
              <w:rPr>
                <w:rFonts w:cs="Arial"/>
                <w:lang w:eastAsia="en-US"/>
              </w:rPr>
              <w:t xml:space="preserve"> edge and 1489.5 MHz for the set channel position.</w:t>
            </w:r>
          </w:p>
        </w:tc>
      </w:tr>
    </w:tbl>
    <w:p w14:paraId="08FD7D08" w14:textId="77777777" w:rsidR="00256351" w:rsidRPr="0050431F" w:rsidRDefault="00256351" w:rsidP="00256351"/>
    <w:p w14:paraId="7FB24E2E" w14:textId="77777777" w:rsidR="00256351" w:rsidRPr="0050431F" w:rsidRDefault="00256351" w:rsidP="00256351">
      <w:pPr>
        <w:pStyle w:val="NO"/>
      </w:pPr>
      <w:r w:rsidRPr="0050431F">
        <w:t>NOTE:</w:t>
      </w:r>
      <w:r w:rsidRPr="0050431F">
        <w:tab/>
        <w:t>The regional requirement, included in [24],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766E3657" w14:textId="77777777" w:rsidR="00256351" w:rsidRPr="0050431F" w:rsidRDefault="00256351" w:rsidP="00256351">
      <w:r w:rsidRPr="0050431F">
        <w:rPr>
          <w:rFonts w:cs="v5.0.0"/>
        </w:rPr>
        <w:t xml:space="preserve">In certain regions, the following requirement may apply to BS operating in Band 32 within 1452-1492MHz for the protection of services in spectrum adjacent to the frequency range 1452-1492 MHz. The </w:t>
      </w:r>
      <w:r w:rsidRPr="0050431F">
        <w:t>level of emissions, measured on centre frequencies F</w:t>
      </w:r>
      <w:r w:rsidRPr="0050431F">
        <w:rPr>
          <w:vertAlign w:val="subscript"/>
        </w:rPr>
        <w:t>filter</w:t>
      </w:r>
      <w:r w:rsidRPr="0050431F">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.5.4.6-2, shall neither exceed the maximum emission level P</w:t>
      </w:r>
      <w:r w:rsidRPr="0050431F">
        <w:rPr>
          <w:vertAlign w:val="subscript"/>
        </w:rPr>
        <w:t xml:space="preserve">EM,B32,d </w:t>
      </w:r>
      <w:r w:rsidRPr="0050431F">
        <w:t>nor P</w:t>
      </w:r>
      <w:r w:rsidRPr="0050431F">
        <w:rPr>
          <w:vertAlign w:val="subscript"/>
        </w:rPr>
        <w:t>EM,B32,e</w:t>
      </w:r>
      <w:r w:rsidRPr="0050431F">
        <w:t xml:space="preserve"> declared by the manufacturer. This requirement applies in the frequency range 1429-1518MHz even though part of the range falls in the spurious domain.</w:t>
      </w:r>
    </w:p>
    <w:p w14:paraId="7D279CB7" w14:textId="77777777" w:rsidR="00256351" w:rsidRPr="0050431F" w:rsidRDefault="00256351" w:rsidP="00EB0F3C">
      <w:pPr>
        <w:pStyle w:val="TH"/>
      </w:pPr>
      <w:r w:rsidRPr="0050431F">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56351" w:rsidRPr="0050431F" w14:paraId="2831AF0C" w14:textId="77777777" w:rsidTr="00BC26EF">
        <w:trPr>
          <w:jc w:val="center"/>
        </w:trPr>
        <w:tc>
          <w:tcPr>
            <w:tcW w:w="3023" w:type="dxa"/>
          </w:tcPr>
          <w:p w14:paraId="73B41515" w14:textId="77777777" w:rsidR="00256351" w:rsidRPr="0050431F" w:rsidRDefault="00256351" w:rsidP="00BC26EF">
            <w:pPr>
              <w:pStyle w:val="TAH"/>
              <w:rPr>
                <w:rFonts w:cs="Arial"/>
                <w:lang w:eastAsia="en-US"/>
              </w:rPr>
            </w:pPr>
            <w:r w:rsidRPr="0050431F">
              <w:rPr>
                <w:rFonts w:cs="Arial"/>
                <w:lang w:eastAsia="en-US"/>
              </w:rPr>
              <w:t xml:space="preserve">Filter </w:t>
            </w:r>
            <w:r w:rsidRPr="0050431F">
              <w:rPr>
                <w:rFonts w:cs="v5.0.0"/>
                <w:lang w:eastAsia="en-US"/>
              </w:rPr>
              <w:t xml:space="preserve">centre frequency, </w:t>
            </w:r>
            <w:r w:rsidRPr="0050431F">
              <w:rPr>
                <w:rFonts w:cs="Arial"/>
                <w:lang w:eastAsia="en-US"/>
              </w:rPr>
              <w:t>F</w:t>
            </w:r>
            <w:r w:rsidRPr="0050431F">
              <w:rPr>
                <w:rFonts w:cs="Arial"/>
                <w:vertAlign w:val="subscript"/>
                <w:lang w:eastAsia="en-US"/>
              </w:rPr>
              <w:t>filter</w:t>
            </w:r>
          </w:p>
        </w:tc>
        <w:tc>
          <w:tcPr>
            <w:tcW w:w="1939" w:type="dxa"/>
          </w:tcPr>
          <w:p w14:paraId="5E99C987" w14:textId="77777777" w:rsidR="00256351" w:rsidRPr="0050431F" w:rsidRDefault="00256351" w:rsidP="00BC26EF">
            <w:pPr>
              <w:pStyle w:val="TAH"/>
              <w:rPr>
                <w:rFonts w:cs="Arial"/>
                <w:lang w:eastAsia="en-US"/>
              </w:rPr>
            </w:pPr>
            <w:r w:rsidRPr="0050431F">
              <w:rPr>
                <w:rFonts w:cs="Arial"/>
                <w:lang w:eastAsia="en-US"/>
              </w:rPr>
              <w:t>Declared emission level [dBm]</w:t>
            </w:r>
          </w:p>
        </w:tc>
        <w:tc>
          <w:tcPr>
            <w:tcW w:w="1939" w:type="dxa"/>
          </w:tcPr>
          <w:p w14:paraId="4CD52678" w14:textId="77777777" w:rsidR="00256351" w:rsidRPr="0050431F" w:rsidRDefault="00256351" w:rsidP="00BC26EF">
            <w:pPr>
              <w:pStyle w:val="TAH"/>
              <w:rPr>
                <w:rFonts w:cs="Arial"/>
                <w:lang w:eastAsia="en-US"/>
              </w:rPr>
            </w:pPr>
            <w:r w:rsidRPr="0050431F">
              <w:rPr>
                <w:rFonts w:cs="Arial"/>
                <w:lang w:eastAsia="en-US"/>
              </w:rPr>
              <w:t>Measurement bandwidth</w:t>
            </w:r>
          </w:p>
        </w:tc>
      </w:tr>
      <w:tr w:rsidR="00256351" w:rsidRPr="0050431F" w14:paraId="7A5ECB83" w14:textId="77777777" w:rsidTr="00BC26EF">
        <w:trPr>
          <w:jc w:val="center"/>
        </w:trPr>
        <w:tc>
          <w:tcPr>
            <w:tcW w:w="3023" w:type="dxa"/>
          </w:tcPr>
          <w:p w14:paraId="151536F4" w14:textId="77777777" w:rsidR="00256351" w:rsidRPr="0050431F" w:rsidRDefault="00256351" w:rsidP="00BC26EF">
            <w:pPr>
              <w:pStyle w:val="TAC"/>
              <w:rPr>
                <w:rFonts w:cs="Arial"/>
                <w:lang w:eastAsia="en-US"/>
              </w:rPr>
            </w:pPr>
            <w:r w:rsidRPr="0050431F">
              <w:rPr>
                <w:rFonts w:cs="Arial"/>
                <w:lang w:eastAsia="en-US"/>
              </w:rPr>
              <w:t>1429.5 MHz ≤ F</w:t>
            </w:r>
            <w:r w:rsidRPr="0050431F">
              <w:rPr>
                <w:rFonts w:cs="Arial"/>
                <w:vertAlign w:val="subscript"/>
                <w:lang w:eastAsia="en-US"/>
              </w:rPr>
              <w:t>filter</w:t>
            </w:r>
            <w:r w:rsidRPr="0050431F">
              <w:rPr>
                <w:rFonts w:cs="Arial"/>
                <w:lang w:eastAsia="en-US"/>
              </w:rPr>
              <w:t xml:space="preserve"> ≤ 1448.5 MHz</w:t>
            </w:r>
          </w:p>
        </w:tc>
        <w:tc>
          <w:tcPr>
            <w:tcW w:w="1939" w:type="dxa"/>
          </w:tcPr>
          <w:p w14:paraId="69E9EF14"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,d</w:t>
            </w:r>
          </w:p>
        </w:tc>
        <w:tc>
          <w:tcPr>
            <w:tcW w:w="1939" w:type="dxa"/>
          </w:tcPr>
          <w:p w14:paraId="4E85B432" w14:textId="77777777" w:rsidR="00256351" w:rsidRPr="0050431F" w:rsidRDefault="00256351" w:rsidP="00BC26EF">
            <w:pPr>
              <w:pStyle w:val="TAC"/>
              <w:rPr>
                <w:rFonts w:cs="Arial"/>
                <w:lang w:eastAsia="en-US"/>
              </w:rPr>
            </w:pPr>
            <w:r w:rsidRPr="0050431F">
              <w:rPr>
                <w:rFonts w:cs="Arial"/>
                <w:lang w:eastAsia="en-US"/>
              </w:rPr>
              <w:t>1 MHz</w:t>
            </w:r>
          </w:p>
        </w:tc>
      </w:tr>
      <w:tr w:rsidR="00256351" w:rsidRPr="0050431F" w14:paraId="0844C1CA" w14:textId="77777777" w:rsidTr="00BC26EF">
        <w:trPr>
          <w:jc w:val="center"/>
        </w:trPr>
        <w:tc>
          <w:tcPr>
            <w:tcW w:w="3023" w:type="dxa"/>
          </w:tcPr>
          <w:p w14:paraId="21B24944" w14:textId="77777777" w:rsidR="00256351" w:rsidRPr="0050431F" w:rsidRDefault="00256351" w:rsidP="00BC26EF">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1450.5 MHz</w:t>
            </w:r>
          </w:p>
        </w:tc>
        <w:tc>
          <w:tcPr>
            <w:tcW w:w="1939" w:type="dxa"/>
          </w:tcPr>
          <w:p w14:paraId="4FB1861A"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,e</w:t>
            </w:r>
          </w:p>
        </w:tc>
        <w:tc>
          <w:tcPr>
            <w:tcW w:w="1939" w:type="dxa"/>
          </w:tcPr>
          <w:p w14:paraId="68726976" w14:textId="77777777" w:rsidR="00256351" w:rsidRPr="0050431F" w:rsidRDefault="00256351" w:rsidP="00BC26EF">
            <w:pPr>
              <w:pStyle w:val="TAC"/>
              <w:rPr>
                <w:rFonts w:cs="Arial"/>
                <w:lang w:eastAsia="en-US"/>
              </w:rPr>
            </w:pPr>
            <w:r w:rsidRPr="0050431F">
              <w:rPr>
                <w:rFonts w:cs="Arial"/>
                <w:lang w:eastAsia="en-US"/>
              </w:rPr>
              <w:t>3 MHz</w:t>
            </w:r>
          </w:p>
        </w:tc>
      </w:tr>
      <w:tr w:rsidR="00256351" w:rsidRPr="0050431F" w14:paraId="7BCB695B" w14:textId="77777777" w:rsidTr="00BC26EF">
        <w:trPr>
          <w:jc w:val="center"/>
        </w:trPr>
        <w:tc>
          <w:tcPr>
            <w:tcW w:w="3023" w:type="dxa"/>
          </w:tcPr>
          <w:p w14:paraId="50CB27C4" w14:textId="77777777" w:rsidR="00256351" w:rsidRPr="0050431F" w:rsidRDefault="00256351" w:rsidP="00BC26EF">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1493.5 MHz</w:t>
            </w:r>
          </w:p>
        </w:tc>
        <w:tc>
          <w:tcPr>
            <w:tcW w:w="1939" w:type="dxa"/>
          </w:tcPr>
          <w:p w14:paraId="1CC16BB0"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,e</w:t>
            </w:r>
          </w:p>
        </w:tc>
        <w:tc>
          <w:tcPr>
            <w:tcW w:w="1939" w:type="dxa"/>
          </w:tcPr>
          <w:p w14:paraId="434CFE7A" w14:textId="77777777" w:rsidR="00256351" w:rsidRPr="0050431F" w:rsidRDefault="00256351" w:rsidP="00BC26EF">
            <w:pPr>
              <w:pStyle w:val="TAC"/>
              <w:rPr>
                <w:rFonts w:cs="Arial"/>
                <w:lang w:eastAsia="en-US"/>
              </w:rPr>
            </w:pPr>
            <w:r w:rsidRPr="0050431F">
              <w:rPr>
                <w:rFonts w:cs="Arial"/>
                <w:lang w:eastAsia="en-US"/>
              </w:rPr>
              <w:t>3 MHz</w:t>
            </w:r>
          </w:p>
        </w:tc>
      </w:tr>
      <w:tr w:rsidR="00256351" w:rsidRPr="0050431F" w14:paraId="408720DB" w14:textId="77777777" w:rsidTr="00BC26EF">
        <w:trPr>
          <w:jc w:val="center"/>
        </w:trPr>
        <w:tc>
          <w:tcPr>
            <w:tcW w:w="3023" w:type="dxa"/>
          </w:tcPr>
          <w:p w14:paraId="4595BC7F" w14:textId="77777777" w:rsidR="00256351" w:rsidRPr="0050431F" w:rsidRDefault="00256351" w:rsidP="00BC26EF">
            <w:pPr>
              <w:pStyle w:val="TAC"/>
              <w:rPr>
                <w:rFonts w:cs="Arial"/>
                <w:lang w:eastAsia="en-US"/>
              </w:rPr>
            </w:pPr>
            <w:r w:rsidRPr="0050431F">
              <w:rPr>
                <w:rFonts w:cs="Arial"/>
                <w:lang w:eastAsia="en-US"/>
              </w:rPr>
              <w:t>1495.5 MHz ≤  F</w:t>
            </w:r>
            <w:r w:rsidRPr="0050431F">
              <w:rPr>
                <w:rFonts w:cs="Arial"/>
                <w:vertAlign w:val="subscript"/>
                <w:lang w:eastAsia="en-US"/>
              </w:rPr>
              <w:t>filter</w:t>
            </w:r>
            <w:r w:rsidRPr="0050431F">
              <w:rPr>
                <w:rFonts w:cs="Arial"/>
                <w:lang w:eastAsia="en-US"/>
              </w:rPr>
              <w:t xml:space="preserve">  ≤ 1517.5 MHz  </w:t>
            </w:r>
          </w:p>
        </w:tc>
        <w:tc>
          <w:tcPr>
            <w:tcW w:w="1939" w:type="dxa"/>
          </w:tcPr>
          <w:p w14:paraId="1C6D3878"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,d</w:t>
            </w:r>
          </w:p>
        </w:tc>
        <w:tc>
          <w:tcPr>
            <w:tcW w:w="1939" w:type="dxa"/>
          </w:tcPr>
          <w:p w14:paraId="251C0F63" w14:textId="77777777" w:rsidR="00256351" w:rsidRPr="0050431F" w:rsidRDefault="00256351" w:rsidP="00BC26EF">
            <w:pPr>
              <w:pStyle w:val="TAC"/>
              <w:rPr>
                <w:rFonts w:cs="Arial"/>
                <w:lang w:eastAsia="en-US"/>
              </w:rPr>
            </w:pPr>
            <w:r w:rsidRPr="0050431F">
              <w:rPr>
                <w:rFonts w:cs="Arial"/>
                <w:lang w:eastAsia="en-US"/>
              </w:rPr>
              <w:t>1 MHz</w:t>
            </w:r>
          </w:p>
        </w:tc>
      </w:tr>
    </w:tbl>
    <w:p w14:paraId="1B044DDF" w14:textId="77777777" w:rsidR="00256351" w:rsidRPr="0050431F" w:rsidRDefault="00256351" w:rsidP="00256351"/>
    <w:p w14:paraId="0F2C3576" w14:textId="77777777" w:rsidR="003C3529" w:rsidRPr="0050431F" w:rsidRDefault="00256351" w:rsidP="003C3529">
      <w:pPr>
        <w:pStyle w:val="NO"/>
      </w:pPr>
      <w:r w:rsidRPr="0050431F">
        <w:t>NOTE:</w:t>
      </w:r>
      <w:r w:rsidRPr="0050431F">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2E0BB45A" w14:textId="77777777" w:rsidR="003C3529" w:rsidRPr="0050431F" w:rsidRDefault="003C3529" w:rsidP="00F311C8">
      <w:pPr>
        <w:pStyle w:val="Heading6"/>
      </w:pPr>
      <w:bookmarkStart w:id="1684" w:name="_Toc13048639"/>
      <w:bookmarkStart w:id="1685" w:name="_Toc29764855"/>
      <w:bookmarkStart w:id="1686" w:name="_Toc29765273"/>
      <w:bookmarkStart w:id="1687" w:name="_Toc52556771"/>
      <w:bookmarkStart w:id="1688" w:name="_Toc67912473"/>
      <w:bookmarkStart w:id="1689" w:name="_Toc89855408"/>
      <w:r w:rsidRPr="0050431F">
        <w:t>6.6.2.5.4.7</w:t>
      </w:r>
      <w:r w:rsidRPr="0050431F">
        <w:tab/>
        <w:t>Additional requirements for band 48</w:t>
      </w:r>
      <w:bookmarkEnd w:id="1684"/>
      <w:bookmarkEnd w:id="1685"/>
      <w:bookmarkEnd w:id="1686"/>
      <w:bookmarkEnd w:id="1687"/>
      <w:bookmarkEnd w:id="1688"/>
      <w:bookmarkEnd w:id="1689"/>
    </w:p>
    <w:p w14:paraId="1212BB49" w14:textId="77777777" w:rsidR="003C3529" w:rsidRPr="0050431F" w:rsidRDefault="003C3529" w:rsidP="003C3529">
      <w:r w:rsidRPr="0050431F">
        <w:t>The following requirement may apply to BS operating in Band 48 in certain regions. Emissions shall not exceed the maximum levels specified in Table 6.6.2.4.9-</w:t>
      </w:r>
      <w:r w:rsidRPr="0050431F">
        <w:rPr>
          <w:lang w:eastAsia="zh-CN"/>
        </w:rPr>
        <w:t>1</w:t>
      </w:r>
      <w:r w:rsidRPr="0050431F">
        <w:t>.</w:t>
      </w:r>
    </w:p>
    <w:p w14:paraId="73A7AA25" w14:textId="77777777" w:rsidR="003C3529" w:rsidRPr="0050431F" w:rsidRDefault="003C3529" w:rsidP="00EB0F3C">
      <w:pPr>
        <w:pStyle w:val="TH"/>
        <w:rPr>
          <w:rFonts w:cs="v5.0.0"/>
        </w:rPr>
      </w:pPr>
      <w:r w:rsidRPr="0050431F">
        <w:t>Table 6.6.2.5.4.7-1: Additional operating band unwanted emission limits for Band 4</w:t>
      </w:r>
      <w:r w:rsidRPr="0050431F">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3529" w:rsidRPr="0050431F" w14:paraId="063856AE"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02374A5A" w14:textId="77777777" w:rsidR="003C3529" w:rsidRPr="0050431F" w:rsidRDefault="003C3529" w:rsidP="00E819CF">
            <w:pPr>
              <w:pStyle w:val="TAH"/>
              <w:rPr>
                <w:rFonts w:cs="Calibri"/>
                <w:lang w:eastAsia="ja-JP"/>
              </w:rPr>
            </w:pPr>
            <w:r w:rsidRPr="0050431F">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2C0A62" w14:textId="77777777" w:rsidR="003C3529" w:rsidRPr="0050431F" w:rsidRDefault="003C3529" w:rsidP="00E819CF">
            <w:pPr>
              <w:pStyle w:val="TAH"/>
              <w:rPr>
                <w:rFonts w:cs="v5.0.0"/>
                <w:lang w:eastAsia="ja-JP"/>
              </w:rPr>
            </w:pPr>
            <w:r w:rsidRPr="0050431F">
              <w:rPr>
                <w:rFonts w:cs="v5.0.0"/>
                <w:lang w:eastAsia="ja-JP"/>
              </w:rPr>
              <w:t xml:space="preserve">Frequency offset of measurement filter </w:t>
            </w:r>
            <w:r w:rsidRPr="0050431F">
              <w:rPr>
                <w:rFonts w:cs="v5.0.0"/>
                <w:lang w:eastAsia="ja-JP"/>
              </w:rPr>
              <w:noBreakHyphen/>
              <w:t xml:space="preserve">3dB point, </w:t>
            </w:r>
            <w:r w:rsidRPr="0050431F">
              <w:rPr>
                <w:rFonts w:cs="v5.0.0"/>
                <w:lang w:eastAsia="ja-JP"/>
              </w:rPr>
              <w:sym w:font="Symbol" w:char="F044"/>
            </w:r>
            <w:r w:rsidRPr="0050431F">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A97011C" w14:textId="77777777" w:rsidR="003C3529" w:rsidRPr="0050431F" w:rsidRDefault="003C3529" w:rsidP="00E819CF">
            <w:pPr>
              <w:pStyle w:val="TAH"/>
              <w:rPr>
                <w:rFonts w:cs="v5.0.0"/>
                <w:lang w:eastAsia="ja-JP"/>
              </w:rPr>
            </w:pPr>
            <w:r w:rsidRPr="0050431F">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E125FCC" w14:textId="77777777" w:rsidR="003C3529" w:rsidRPr="0050431F" w:rsidRDefault="003C3529" w:rsidP="00E819CF">
            <w:pPr>
              <w:pStyle w:val="TAH"/>
              <w:rPr>
                <w:rFonts w:cs="v5.0.0"/>
                <w:lang w:eastAsia="ja-JP"/>
              </w:rPr>
            </w:pPr>
            <w:r w:rsidRPr="0050431F">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1F1D9AC" w14:textId="77777777" w:rsidR="003C3529" w:rsidRPr="0050431F" w:rsidRDefault="003C3529" w:rsidP="00E819CF">
            <w:pPr>
              <w:pStyle w:val="TAH"/>
              <w:rPr>
                <w:rFonts w:cs="v5.0.0"/>
                <w:lang w:eastAsia="ja-JP"/>
              </w:rPr>
            </w:pPr>
            <w:r w:rsidRPr="0050431F">
              <w:rPr>
                <w:rFonts w:cs="v5.0.0"/>
                <w:lang w:eastAsia="ja-JP"/>
              </w:rPr>
              <w:t>Measurement bandwidth</w:t>
            </w:r>
          </w:p>
        </w:tc>
      </w:tr>
      <w:tr w:rsidR="003C3529" w:rsidRPr="0050431F" w14:paraId="1AA1EE41"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3A6217B8" w14:textId="77777777" w:rsidR="003C3529" w:rsidRPr="0050431F" w:rsidRDefault="003C3529" w:rsidP="00E819CF">
            <w:pPr>
              <w:pStyle w:val="TAH"/>
              <w:rPr>
                <w:rFonts w:cs="Calibri"/>
                <w:b w:val="0"/>
                <w:lang w:eastAsia="ja-JP"/>
              </w:rPr>
            </w:pPr>
            <w:r w:rsidRPr="0050431F">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34C4C2" w14:textId="77777777" w:rsidR="003C3529" w:rsidRPr="0050431F" w:rsidRDefault="003C3529" w:rsidP="00E819CF">
            <w:pPr>
              <w:pStyle w:val="TAC"/>
              <w:rPr>
                <w:lang w:eastAsia="ja-JP"/>
              </w:rPr>
            </w:pPr>
            <w:r w:rsidRPr="0050431F">
              <w:rPr>
                <w:lang w:eastAsia="ja-JP"/>
              </w:rPr>
              <w:t xml:space="preserve">0 MHz </w:t>
            </w:r>
            <w:r w:rsidRPr="0050431F">
              <w:rPr>
                <w:lang w:eastAsia="ja-JP"/>
              </w:rPr>
              <w:sym w:font="Symbol" w:char="F0A3"/>
            </w:r>
            <w:r w:rsidRPr="0050431F">
              <w:rPr>
                <w:lang w:eastAsia="ja-JP"/>
              </w:rPr>
              <w:t xml:space="preserve"> </w:t>
            </w:r>
            <w:r w:rsidRPr="0050431F">
              <w:rPr>
                <w:lang w:eastAsia="ja-JP"/>
              </w:rPr>
              <w:sym w:font="Symbol" w:char="F044"/>
            </w:r>
            <w:r w:rsidRPr="0050431F">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36D3B4A" w14:textId="77777777" w:rsidR="003C3529" w:rsidRPr="0050431F" w:rsidRDefault="003C3529" w:rsidP="00E819CF">
            <w:pPr>
              <w:pStyle w:val="TAC"/>
              <w:rPr>
                <w:rFonts w:cs="v5.0.0"/>
                <w:lang w:eastAsia="ja-JP"/>
              </w:rPr>
            </w:pPr>
            <w:r w:rsidRPr="0050431F">
              <w:rPr>
                <w:rFonts w:cs="v5.0.0"/>
                <w:lang w:eastAsia="ja-JP"/>
              </w:rPr>
              <w:t xml:space="preserve">0.5 MHz </w:t>
            </w:r>
            <w:r w:rsidRPr="0050431F">
              <w:rPr>
                <w:rFonts w:cs="v5.0.0"/>
                <w:lang w:eastAsia="ja-JP"/>
              </w:rPr>
              <w:sym w:font="Symbol" w:char="F0A3"/>
            </w:r>
            <w:r w:rsidRPr="0050431F">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088668A" w14:textId="77777777" w:rsidR="003C3529" w:rsidRPr="0050431F" w:rsidRDefault="003C3529" w:rsidP="00E819CF">
            <w:pPr>
              <w:pStyle w:val="TAH"/>
              <w:rPr>
                <w:rFonts w:cs="v5.0.0"/>
                <w:lang w:eastAsia="ja-JP"/>
              </w:rPr>
            </w:pPr>
            <w:r w:rsidRPr="0050431F">
              <w:rPr>
                <w:rFonts w:cs="v5.0.0"/>
                <w:lang w:eastAsia="ja-JP"/>
              </w:rPr>
              <w:t>-</w:t>
            </w:r>
            <w:r w:rsidRPr="0050431F">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BD2A21C" w14:textId="77777777" w:rsidR="003C3529" w:rsidRPr="0050431F" w:rsidRDefault="003C3529" w:rsidP="00E819CF">
            <w:pPr>
              <w:pStyle w:val="TAC"/>
              <w:rPr>
                <w:rFonts w:cs="Calibri"/>
                <w:lang w:eastAsia="zh-CN"/>
              </w:rPr>
            </w:pPr>
            <w:r w:rsidRPr="0050431F">
              <w:rPr>
                <w:lang w:eastAsia="zh-CN"/>
              </w:rPr>
              <w:t>1 MHz</w:t>
            </w:r>
          </w:p>
        </w:tc>
      </w:tr>
    </w:tbl>
    <w:p w14:paraId="513E0489" w14:textId="77777777" w:rsidR="00256351" w:rsidRPr="0050431F" w:rsidRDefault="00256351" w:rsidP="003C3529"/>
    <w:p w14:paraId="5340DC34" w14:textId="77777777" w:rsidR="00A26C61" w:rsidRPr="0050431F" w:rsidRDefault="00A26C61" w:rsidP="00F311C8">
      <w:pPr>
        <w:pStyle w:val="Heading3"/>
      </w:pPr>
      <w:bookmarkStart w:id="1690" w:name="_Toc13048640"/>
      <w:bookmarkStart w:id="1691" w:name="_Toc29764856"/>
      <w:bookmarkStart w:id="1692" w:name="_Toc29765274"/>
      <w:bookmarkStart w:id="1693" w:name="_Toc52556772"/>
      <w:bookmarkStart w:id="1694" w:name="_Toc67912474"/>
      <w:bookmarkStart w:id="1695" w:name="_Toc89855409"/>
      <w:r w:rsidRPr="0050431F">
        <w:t>6.6.3</w:t>
      </w:r>
      <w:r w:rsidRPr="0050431F">
        <w:tab/>
        <w:t>Occupied bandwidth</w:t>
      </w:r>
      <w:bookmarkEnd w:id="1690"/>
      <w:bookmarkEnd w:id="1691"/>
      <w:bookmarkEnd w:id="1692"/>
      <w:bookmarkEnd w:id="1693"/>
      <w:bookmarkEnd w:id="1694"/>
      <w:bookmarkEnd w:id="1695"/>
    </w:p>
    <w:p w14:paraId="7A4C87F6" w14:textId="77777777" w:rsidR="00D32BB7" w:rsidRPr="0050431F" w:rsidRDefault="00D32BB7" w:rsidP="00F311C8">
      <w:pPr>
        <w:pStyle w:val="Heading4"/>
      </w:pPr>
      <w:bookmarkStart w:id="1696" w:name="_Toc13048641"/>
      <w:bookmarkStart w:id="1697" w:name="_Toc29764857"/>
      <w:bookmarkStart w:id="1698" w:name="_Toc29765275"/>
      <w:bookmarkStart w:id="1699" w:name="_Toc52556773"/>
      <w:bookmarkStart w:id="1700" w:name="_Toc67912475"/>
      <w:bookmarkStart w:id="1701" w:name="_Toc89855410"/>
      <w:r w:rsidRPr="0050431F">
        <w:t>6.6.3.1</w:t>
      </w:r>
      <w:r w:rsidRPr="0050431F">
        <w:tab/>
        <w:t>Definition and applicability</w:t>
      </w:r>
      <w:bookmarkEnd w:id="1696"/>
      <w:bookmarkEnd w:id="1697"/>
      <w:bookmarkEnd w:id="1698"/>
      <w:bookmarkEnd w:id="1699"/>
      <w:bookmarkEnd w:id="1700"/>
      <w:bookmarkEnd w:id="1701"/>
    </w:p>
    <w:p w14:paraId="6508D6BC" w14:textId="77777777" w:rsidR="00D32BB7" w:rsidRPr="0050431F" w:rsidRDefault="00D32BB7" w:rsidP="00D32BB7">
      <w:pPr>
        <w:rPr>
          <w:rFonts w:cs="v4.2.0"/>
        </w:rPr>
      </w:pPr>
      <w:r w:rsidRPr="0050431F">
        <w:rPr>
          <w:rFonts w:cs="v4.2.0"/>
        </w:rPr>
        <w:t xml:space="preserve">The occupied bandwidth is the width of a frequency band such that, below the lower and above the upper frequency limits, the mean powers emitted are each equal to a specified percentage </w:t>
      </w:r>
      <w:r w:rsidRPr="0050431F">
        <w:rPr>
          <w:rFonts w:ascii="Symbol" w:hAnsi="Symbol" w:cs="v4.2.0"/>
        </w:rPr>
        <w:t></w:t>
      </w:r>
      <w:r w:rsidRPr="0050431F">
        <w:rPr>
          <w:rFonts w:cs="v4.2.0"/>
        </w:rPr>
        <w:t>/2 of the total mean transmitted power. See also ITU-R Recommendation SM.328 [</w:t>
      </w:r>
      <w:r w:rsidRPr="0050431F">
        <w:rPr>
          <w:rFonts w:eastAsia="SimSun" w:cs="v4.2.0"/>
          <w:lang w:eastAsia="zh-CN"/>
        </w:rPr>
        <w:t>15</w:t>
      </w:r>
      <w:r w:rsidRPr="0050431F">
        <w:rPr>
          <w:rFonts w:cs="v4.2.0"/>
        </w:rPr>
        <w:t>].</w:t>
      </w:r>
    </w:p>
    <w:p w14:paraId="1F22D991" w14:textId="77777777" w:rsidR="00D32BB7" w:rsidRPr="0050431F" w:rsidRDefault="00D32BB7" w:rsidP="00D32BB7">
      <w:pPr>
        <w:rPr>
          <w:rFonts w:cs="v4.2.0"/>
        </w:rPr>
      </w:pPr>
      <w:r w:rsidRPr="0050431F">
        <w:rPr>
          <w:rFonts w:cs="v4.2.0"/>
        </w:rPr>
        <w:t xml:space="preserve">The value of </w:t>
      </w:r>
      <w:r w:rsidRPr="0050431F">
        <w:rPr>
          <w:rFonts w:ascii="Symbol" w:hAnsi="Symbol" w:cs="v4.2.0"/>
        </w:rPr>
        <w:t></w:t>
      </w:r>
      <w:r w:rsidRPr="0050431F">
        <w:rPr>
          <w:rFonts w:cs="v4.2.0"/>
        </w:rPr>
        <w:t>/2 shall be taken as 0.5%.</w:t>
      </w:r>
    </w:p>
    <w:p w14:paraId="17015F67" w14:textId="77777777" w:rsidR="00D32BB7" w:rsidRPr="0050431F" w:rsidRDefault="00D32BB7" w:rsidP="00F311C8">
      <w:pPr>
        <w:pStyle w:val="Heading4"/>
      </w:pPr>
      <w:bookmarkStart w:id="1702" w:name="_Toc13048642"/>
      <w:bookmarkStart w:id="1703" w:name="_Toc29764858"/>
      <w:bookmarkStart w:id="1704" w:name="_Toc29765276"/>
      <w:bookmarkStart w:id="1705" w:name="_Toc52556774"/>
      <w:bookmarkStart w:id="1706" w:name="_Toc67912476"/>
      <w:bookmarkStart w:id="1707" w:name="_Toc89855411"/>
      <w:r w:rsidRPr="0050431F">
        <w:t>6.6.3.2</w:t>
      </w:r>
      <w:r w:rsidRPr="0050431F">
        <w:tab/>
      </w:r>
      <w:r w:rsidR="00DB7FF2" w:rsidRPr="0050431F">
        <w:t>Minimum requirement</w:t>
      </w:r>
      <w:r w:rsidRPr="0050431F">
        <w:t>s</w:t>
      </w:r>
      <w:bookmarkEnd w:id="1702"/>
      <w:bookmarkEnd w:id="1703"/>
      <w:bookmarkEnd w:id="1704"/>
      <w:bookmarkEnd w:id="1705"/>
      <w:bookmarkEnd w:id="1706"/>
      <w:bookmarkEnd w:id="1707"/>
    </w:p>
    <w:p w14:paraId="2AB5B016" w14:textId="77777777" w:rsidR="00D32BB7" w:rsidRPr="0050431F" w:rsidRDefault="00D32BB7" w:rsidP="00D32BB7">
      <w:r w:rsidRPr="0050431F">
        <w:t>The minimum requirement is in TS 37.104 [2] subclause 6.6.3.</w:t>
      </w:r>
    </w:p>
    <w:p w14:paraId="17310247" w14:textId="77777777" w:rsidR="00D32BB7" w:rsidRPr="0050431F" w:rsidRDefault="00D32BB7" w:rsidP="00F311C8">
      <w:pPr>
        <w:pStyle w:val="Heading4"/>
      </w:pPr>
      <w:bookmarkStart w:id="1708" w:name="_Toc13048643"/>
      <w:bookmarkStart w:id="1709" w:name="_Toc29764859"/>
      <w:bookmarkStart w:id="1710" w:name="_Toc29765277"/>
      <w:bookmarkStart w:id="1711" w:name="_Toc52556775"/>
      <w:bookmarkStart w:id="1712" w:name="_Toc67912477"/>
      <w:bookmarkStart w:id="1713" w:name="_Toc89855412"/>
      <w:r w:rsidRPr="0050431F">
        <w:t>6.6.3.3</w:t>
      </w:r>
      <w:r w:rsidRPr="0050431F">
        <w:tab/>
        <w:t>Test purpose</w:t>
      </w:r>
      <w:bookmarkEnd w:id="1708"/>
      <w:bookmarkEnd w:id="1709"/>
      <w:bookmarkEnd w:id="1710"/>
      <w:bookmarkEnd w:id="1711"/>
      <w:bookmarkEnd w:id="1712"/>
      <w:bookmarkEnd w:id="1713"/>
    </w:p>
    <w:p w14:paraId="4E311FCE" w14:textId="77777777" w:rsidR="00D32BB7" w:rsidRPr="0050431F" w:rsidRDefault="00D32BB7" w:rsidP="00D32BB7">
      <w:pPr>
        <w:rPr>
          <w:rFonts w:cs="v4.2.0"/>
        </w:rPr>
      </w:pPr>
      <w:r w:rsidRPr="0050431F">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50431F">
        <w:rPr>
          <w:rFonts w:eastAsia="SimSun" w:cs="v4.2.0"/>
          <w:lang w:eastAsia="zh-CN"/>
        </w:rPr>
        <w:t>15</w:t>
      </w:r>
      <w:r w:rsidRPr="0050431F">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4D9DFCA6" w14:textId="77777777" w:rsidR="00D32BB7" w:rsidRPr="0050431F" w:rsidRDefault="00D32BB7" w:rsidP="00F311C8">
      <w:pPr>
        <w:pStyle w:val="Heading4"/>
      </w:pPr>
      <w:bookmarkStart w:id="1714" w:name="_Toc13048644"/>
      <w:bookmarkStart w:id="1715" w:name="_Toc29764860"/>
      <w:bookmarkStart w:id="1716" w:name="_Toc29765278"/>
      <w:bookmarkStart w:id="1717" w:name="_Toc52556776"/>
      <w:bookmarkStart w:id="1718" w:name="_Toc67912478"/>
      <w:bookmarkStart w:id="1719" w:name="_Toc89855413"/>
      <w:r w:rsidRPr="0050431F">
        <w:t>6.6.3.4</w:t>
      </w:r>
      <w:r w:rsidRPr="0050431F">
        <w:tab/>
        <w:t>Method of test</w:t>
      </w:r>
      <w:bookmarkEnd w:id="1714"/>
      <w:bookmarkEnd w:id="1715"/>
      <w:bookmarkEnd w:id="1716"/>
      <w:bookmarkEnd w:id="1717"/>
      <w:bookmarkEnd w:id="1718"/>
      <w:bookmarkEnd w:id="1719"/>
    </w:p>
    <w:p w14:paraId="40F24BD7" w14:textId="77777777" w:rsidR="006A68D0" w:rsidRPr="0050431F" w:rsidRDefault="006A68D0" w:rsidP="006A68D0">
      <w:pPr>
        <w:keepNext/>
        <w:rPr>
          <w:rFonts w:cs="v5.0.0"/>
          <w:snapToGrid w:val="0"/>
        </w:rPr>
      </w:pPr>
      <w:r w:rsidRPr="0050431F">
        <w:t xml:space="preserve">For this requirement Tables 5.1-1 and </w:t>
      </w:r>
      <w:r w:rsidR="001575EF" w:rsidRPr="0050431F">
        <w:rPr>
          <w:lang w:eastAsia="zh-CN"/>
        </w:rPr>
        <w:t>5.2-1</w:t>
      </w:r>
      <w:r w:rsidR="001575EF" w:rsidRPr="0050431F">
        <w:rPr>
          <w:rFonts w:cs="v5.0.0"/>
          <w:snapToGrid w:val="0"/>
        </w:rPr>
        <w:t xml:space="preserve"> </w:t>
      </w:r>
      <w:r w:rsidRPr="0050431F">
        <w:rPr>
          <w:rFonts w:cs="v5.0.0"/>
          <w:snapToGrid w:val="0"/>
        </w:rPr>
        <w:t>refer to single-RAT specifications; see clause 5. The following shall apply:</w:t>
      </w:r>
    </w:p>
    <w:p w14:paraId="2A544149" w14:textId="77777777" w:rsidR="006A68D0" w:rsidRPr="0050431F" w:rsidRDefault="006A68D0" w:rsidP="006A68D0">
      <w:pPr>
        <w:pStyle w:val="B10"/>
      </w:pPr>
      <w:r w:rsidRPr="0050431F">
        <w:t>-</w:t>
      </w:r>
      <w:r w:rsidRPr="0050431F">
        <w:tab/>
        <w:t>For references to TS 25.141</w:t>
      </w:r>
      <w:r w:rsidR="00AB74E3" w:rsidRPr="0050431F">
        <w:t xml:space="preserve"> [10]</w:t>
      </w:r>
      <w:r w:rsidRPr="0050431F">
        <w:t>, the method of test is specified in TS 25.141 [10], subclause 6.5.1.4.</w:t>
      </w:r>
    </w:p>
    <w:p w14:paraId="7D59609D" w14:textId="77777777" w:rsidR="006A68D0" w:rsidRPr="0050431F" w:rsidRDefault="006A68D0" w:rsidP="006A68D0">
      <w:pPr>
        <w:pStyle w:val="B10"/>
      </w:pPr>
      <w:r w:rsidRPr="0050431F">
        <w:t>-</w:t>
      </w:r>
      <w:r w:rsidRPr="0050431F">
        <w:tab/>
        <w:t>For references to TS 25.142</w:t>
      </w:r>
      <w:r w:rsidR="00AB74E3" w:rsidRPr="0050431F">
        <w:t xml:space="preserve"> [12]</w:t>
      </w:r>
      <w:r w:rsidRPr="0050431F">
        <w:t>, the method of test is specified in TS 25.142 [12], subclause 6.6.1.4.</w:t>
      </w:r>
    </w:p>
    <w:p w14:paraId="68DC51BB" w14:textId="77777777" w:rsidR="006A68D0" w:rsidRPr="0050431F" w:rsidRDefault="006A68D0" w:rsidP="006A68D0">
      <w:pPr>
        <w:pStyle w:val="B10"/>
      </w:pPr>
      <w:r w:rsidRPr="0050431F">
        <w:t>-</w:t>
      </w:r>
      <w:r w:rsidRPr="0050431F">
        <w:tab/>
        <w:t>For references to TS 36.141</w:t>
      </w:r>
      <w:r w:rsidR="00AB74E3" w:rsidRPr="0050431F">
        <w:t xml:space="preserve"> [9]</w:t>
      </w:r>
      <w:r w:rsidRPr="0050431F">
        <w:t>, the method of test is specified in TS 36.141 [9], subclause 6.6.1.4.</w:t>
      </w:r>
    </w:p>
    <w:p w14:paraId="673865F2" w14:textId="77777777" w:rsidR="00BB4A32" w:rsidRPr="0050431F" w:rsidRDefault="00BB4A32" w:rsidP="00BB4A32">
      <w:r w:rsidRPr="0050431F">
        <w:t>In addition, for a multi-band capable BS, the following steps hall apply:</w:t>
      </w:r>
    </w:p>
    <w:p w14:paraId="79ABEE25" w14:textId="77777777" w:rsidR="00BB4A32" w:rsidRPr="0050431F" w:rsidRDefault="00BB4A32" w:rsidP="00BB4A32">
      <w:pPr>
        <w:pStyle w:val="B10"/>
      </w:pPr>
      <w:r w:rsidRPr="0050431F">
        <w:t>-</w:t>
      </w:r>
      <w:r w:rsidRPr="0050431F">
        <w:tab/>
        <w:t xml:space="preserve">For multi-band capable BS and single band tests, repeat the tests per involved band where single </w:t>
      </w:r>
      <w:r w:rsidR="009014E5" w:rsidRPr="0050431F">
        <w:t xml:space="preserve">carrier test models shall apply, with no carrier activated in the other band. In addition, when contiguous CA is supported, single </w:t>
      </w:r>
      <w:r w:rsidRPr="0050431F">
        <w:t>band test configurations and test models shall apply with no carrier activated in the other band.</w:t>
      </w:r>
    </w:p>
    <w:p w14:paraId="53DBFD99" w14:textId="77777777" w:rsidR="00BB4A32" w:rsidRPr="0050431F" w:rsidRDefault="00FF1E5F" w:rsidP="00BB4A32">
      <w:pPr>
        <w:pStyle w:val="B10"/>
      </w:pPr>
      <w:r w:rsidRPr="0050431F">
        <w:t xml:space="preserve"> </w:t>
      </w:r>
      <w:r w:rsidR="00BB4A32" w:rsidRPr="0050431F">
        <w:t>For multi-band capable BS with separate antenna connector, the antenna connector not being under test shall be terminated.</w:t>
      </w:r>
    </w:p>
    <w:p w14:paraId="399CAFAC" w14:textId="77777777" w:rsidR="00D32BB7" w:rsidRPr="0050431F" w:rsidRDefault="00D32BB7" w:rsidP="00F311C8">
      <w:pPr>
        <w:pStyle w:val="Heading4"/>
      </w:pPr>
      <w:bookmarkStart w:id="1720" w:name="_Toc13048645"/>
      <w:bookmarkStart w:id="1721" w:name="_Toc29764861"/>
      <w:bookmarkStart w:id="1722" w:name="_Toc29765279"/>
      <w:bookmarkStart w:id="1723" w:name="_Toc52556777"/>
      <w:bookmarkStart w:id="1724" w:name="_Toc67912479"/>
      <w:bookmarkStart w:id="1725" w:name="_Toc89855414"/>
      <w:r w:rsidRPr="0050431F">
        <w:t>6.6.3.5</w:t>
      </w:r>
      <w:r w:rsidRPr="0050431F">
        <w:tab/>
      </w:r>
      <w:r w:rsidR="00DB7FF2" w:rsidRPr="0050431F">
        <w:t>Test requirement</w:t>
      </w:r>
      <w:bookmarkEnd w:id="1720"/>
      <w:bookmarkEnd w:id="1721"/>
      <w:bookmarkEnd w:id="1722"/>
      <w:bookmarkEnd w:id="1723"/>
      <w:bookmarkEnd w:id="1724"/>
      <w:bookmarkEnd w:id="1725"/>
    </w:p>
    <w:p w14:paraId="4B0C3233" w14:textId="77777777" w:rsidR="00D32BB7" w:rsidRPr="0050431F" w:rsidRDefault="00D32BB7" w:rsidP="00D32BB7">
      <w:pPr>
        <w:rPr>
          <w:rFonts w:cs="v5.0.0"/>
          <w:snapToGrid w:val="0"/>
        </w:rPr>
      </w:pPr>
      <w:r w:rsidRPr="0050431F">
        <w:rPr>
          <w:rFonts w:cs="v5.0.0"/>
          <w:snapToGrid w:val="0"/>
        </w:rPr>
        <w:t xml:space="preserve">The occupied bandwidth </w:t>
      </w:r>
      <w:r w:rsidR="007474FF" w:rsidRPr="0050431F">
        <w:rPr>
          <w:rFonts w:cs="v5.0.0"/>
          <w:snapToGrid w:val="0"/>
        </w:rPr>
        <w:t xml:space="preserve">of a single carrier </w:t>
      </w:r>
      <w:r w:rsidRPr="0050431F">
        <w:rPr>
          <w:rFonts w:cs="v5.0.0"/>
          <w:snapToGrid w:val="0"/>
        </w:rPr>
        <w:t>shall be less than the values listed in Table 6.6.3.5-1.</w:t>
      </w:r>
      <w:r w:rsidR="00CF6B59" w:rsidRPr="0050431F">
        <w:rPr>
          <w:snapToGrid w:val="0"/>
        </w:rPr>
        <w:t xml:space="preserve"> </w:t>
      </w:r>
      <w:r w:rsidR="007474FF" w:rsidRPr="0050431F">
        <w:rPr>
          <w:snapToGrid w:val="0"/>
        </w:rPr>
        <w:t xml:space="preserve">In addition, for E-UTRA intra-band </w:t>
      </w:r>
      <w:r w:rsidR="00CF6B59" w:rsidRPr="0050431F">
        <w:rPr>
          <w:snapToGrid w:val="0"/>
        </w:rPr>
        <w:t xml:space="preserve">contiguous </w:t>
      </w:r>
      <w:r w:rsidR="007474FF" w:rsidRPr="0050431F">
        <w:rPr>
          <w:snapToGrid w:val="0"/>
        </w:rPr>
        <w:t>carrier aggregation</w:t>
      </w:r>
      <w:r w:rsidR="00CF6B59" w:rsidRPr="0050431F">
        <w:rPr>
          <w:snapToGrid w:val="0"/>
        </w:rPr>
        <w:t xml:space="preserve">, </w:t>
      </w:r>
      <w:r w:rsidR="007474FF" w:rsidRPr="0050431F">
        <w:t>test requirement in clause 6.6.1.5 of TS 36.141 [9] applies for the E-UTRA component carriers that are aggregated</w:t>
      </w:r>
      <w:r w:rsidR="00CF6B59" w:rsidRPr="0050431F">
        <w:rPr>
          <w:rFonts w:cs="v5.0.0"/>
          <w:snapToGrid w:val="0"/>
        </w:rPr>
        <w:t>.</w:t>
      </w:r>
    </w:p>
    <w:p w14:paraId="2DEEAAC4" w14:textId="77777777" w:rsidR="00D32BB7" w:rsidRPr="0050431F" w:rsidRDefault="00D32BB7" w:rsidP="00EB0F3C">
      <w:pPr>
        <w:pStyle w:val="TH"/>
      </w:pPr>
      <w:r w:rsidRPr="0050431F">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32BB7" w:rsidRPr="0050431F" w14:paraId="4663FBED" w14:textId="77777777">
        <w:trPr>
          <w:jc w:val="center"/>
        </w:trPr>
        <w:tc>
          <w:tcPr>
            <w:tcW w:w="2118" w:type="dxa"/>
          </w:tcPr>
          <w:p w14:paraId="3819EBAF" w14:textId="77777777" w:rsidR="00D32BB7" w:rsidRPr="0050431F" w:rsidRDefault="00D32BB7" w:rsidP="00DF4388">
            <w:pPr>
              <w:pStyle w:val="TAH"/>
              <w:rPr>
                <w:rFonts w:cs="Arial"/>
                <w:snapToGrid w:val="0"/>
                <w:lang w:eastAsia="en-US"/>
              </w:rPr>
            </w:pPr>
            <w:r w:rsidRPr="0050431F">
              <w:rPr>
                <w:rFonts w:cs="Arial"/>
                <w:snapToGrid w:val="0"/>
                <w:lang w:eastAsia="en-US"/>
              </w:rPr>
              <w:t>RAT</w:t>
            </w:r>
          </w:p>
        </w:tc>
        <w:tc>
          <w:tcPr>
            <w:tcW w:w="3119" w:type="dxa"/>
          </w:tcPr>
          <w:p w14:paraId="5573612E" w14:textId="77777777" w:rsidR="00D32BB7" w:rsidRPr="0050431F" w:rsidRDefault="00D32BB7" w:rsidP="00DF4388">
            <w:pPr>
              <w:pStyle w:val="TAH"/>
              <w:rPr>
                <w:rFonts w:cs="Arial"/>
                <w:snapToGrid w:val="0"/>
                <w:lang w:eastAsia="en-US"/>
              </w:rPr>
            </w:pPr>
            <w:r w:rsidRPr="0050431F">
              <w:rPr>
                <w:rFonts w:cs="Arial"/>
                <w:snapToGrid w:val="0"/>
                <w:lang w:eastAsia="en-US"/>
              </w:rPr>
              <w:t>Occupied bandwidth limit</w:t>
            </w:r>
          </w:p>
        </w:tc>
      </w:tr>
      <w:tr w:rsidR="00D32BB7" w:rsidRPr="0050431F" w14:paraId="545BDE5E" w14:textId="77777777">
        <w:trPr>
          <w:jc w:val="center"/>
        </w:trPr>
        <w:tc>
          <w:tcPr>
            <w:tcW w:w="2118" w:type="dxa"/>
          </w:tcPr>
          <w:p w14:paraId="04C48140" w14:textId="77777777" w:rsidR="00D32BB7" w:rsidRPr="0050431F" w:rsidRDefault="00D32BB7" w:rsidP="00DF4388">
            <w:pPr>
              <w:pStyle w:val="TAL"/>
              <w:rPr>
                <w:rFonts w:cs="Arial"/>
                <w:snapToGrid w:val="0"/>
                <w:lang w:eastAsia="en-US"/>
              </w:rPr>
            </w:pPr>
            <w:r w:rsidRPr="0050431F">
              <w:rPr>
                <w:rFonts w:cs="Arial"/>
                <w:snapToGrid w:val="0"/>
                <w:lang w:eastAsia="en-US"/>
              </w:rPr>
              <w:t>E-UTRA</w:t>
            </w:r>
          </w:p>
        </w:tc>
        <w:tc>
          <w:tcPr>
            <w:tcW w:w="3119" w:type="dxa"/>
          </w:tcPr>
          <w:p w14:paraId="019F390A" w14:textId="77777777" w:rsidR="00D32BB7" w:rsidRPr="0050431F" w:rsidRDefault="00D32BB7" w:rsidP="00DF4388">
            <w:pPr>
              <w:pStyle w:val="TAC"/>
              <w:rPr>
                <w:rFonts w:cs="Arial"/>
                <w:snapToGrid w:val="0"/>
                <w:lang w:eastAsia="en-US"/>
              </w:rPr>
            </w:pPr>
            <w:r w:rsidRPr="0050431F">
              <w:rPr>
                <w:rFonts w:cs="Arial"/>
                <w:lang w:eastAsia="en-US"/>
              </w:rPr>
              <w:t>BW</w:t>
            </w:r>
            <w:r w:rsidRPr="0050431F">
              <w:rPr>
                <w:rFonts w:cs="Arial"/>
                <w:vertAlign w:val="subscript"/>
                <w:lang w:eastAsia="en-US"/>
              </w:rPr>
              <w:t>Channel</w:t>
            </w:r>
          </w:p>
        </w:tc>
      </w:tr>
      <w:tr w:rsidR="00D32BB7" w:rsidRPr="0050431F" w14:paraId="3D59B600" w14:textId="77777777">
        <w:trPr>
          <w:jc w:val="center"/>
        </w:trPr>
        <w:tc>
          <w:tcPr>
            <w:tcW w:w="2118" w:type="dxa"/>
          </w:tcPr>
          <w:p w14:paraId="636E9CA8" w14:textId="77777777" w:rsidR="00D32BB7" w:rsidRPr="0050431F" w:rsidRDefault="00D32BB7" w:rsidP="00DF4388">
            <w:pPr>
              <w:pStyle w:val="TAL"/>
              <w:rPr>
                <w:rFonts w:cs="Arial"/>
                <w:snapToGrid w:val="0"/>
                <w:lang w:eastAsia="en-US"/>
              </w:rPr>
            </w:pPr>
            <w:r w:rsidRPr="0050431F">
              <w:rPr>
                <w:rFonts w:cs="Arial"/>
                <w:snapToGrid w:val="0"/>
                <w:lang w:eastAsia="en-US"/>
              </w:rPr>
              <w:t>UTRA FDD</w:t>
            </w:r>
          </w:p>
        </w:tc>
        <w:tc>
          <w:tcPr>
            <w:tcW w:w="3119" w:type="dxa"/>
          </w:tcPr>
          <w:p w14:paraId="257CBC8A" w14:textId="77777777" w:rsidR="00D32BB7" w:rsidRPr="0050431F" w:rsidRDefault="00D32BB7" w:rsidP="00DF4388">
            <w:pPr>
              <w:pStyle w:val="TAC"/>
              <w:rPr>
                <w:rFonts w:cs="Arial"/>
                <w:snapToGrid w:val="0"/>
                <w:lang w:eastAsia="en-US"/>
              </w:rPr>
            </w:pPr>
            <w:r w:rsidRPr="0050431F">
              <w:rPr>
                <w:rFonts w:cs="Arial"/>
                <w:snapToGrid w:val="0"/>
                <w:lang w:eastAsia="en-US"/>
              </w:rPr>
              <w:t>5 MHz</w:t>
            </w:r>
          </w:p>
        </w:tc>
      </w:tr>
      <w:tr w:rsidR="00D32BB7" w:rsidRPr="0050431F" w14:paraId="7186965B" w14:textId="77777777">
        <w:trPr>
          <w:jc w:val="center"/>
        </w:trPr>
        <w:tc>
          <w:tcPr>
            <w:tcW w:w="2118" w:type="dxa"/>
          </w:tcPr>
          <w:p w14:paraId="35A7FCDC" w14:textId="77777777" w:rsidR="00D32BB7" w:rsidRPr="0050431F" w:rsidRDefault="00D32BB7" w:rsidP="00DF4388">
            <w:pPr>
              <w:pStyle w:val="TAL"/>
              <w:rPr>
                <w:rFonts w:cs="Arial"/>
                <w:snapToGrid w:val="0"/>
                <w:lang w:eastAsia="en-US"/>
              </w:rPr>
            </w:pPr>
            <w:r w:rsidRPr="0050431F">
              <w:rPr>
                <w:rFonts w:cs="Arial"/>
                <w:snapToGrid w:val="0"/>
                <w:lang w:eastAsia="en-US"/>
              </w:rPr>
              <w:t>1.28 Mcps UTRA TDD</w:t>
            </w:r>
          </w:p>
        </w:tc>
        <w:tc>
          <w:tcPr>
            <w:tcW w:w="3119" w:type="dxa"/>
          </w:tcPr>
          <w:p w14:paraId="089C5C1E" w14:textId="77777777" w:rsidR="00D32BB7" w:rsidRPr="0050431F" w:rsidRDefault="00D32BB7" w:rsidP="00DF4388">
            <w:pPr>
              <w:pStyle w:val="TAC"/>
              <w:rPr>
                <w:rFonts w:cs="Arial"/>
                <w:snapToGrid w:val="0"/>
                <w:lang w:eastAsia="en-US"/>
              </w:rPr>
            </w:pPr>
            <w:r w:rsidRPr="0050431F">
              <w:rPr>
                <w:rFonts w:cs="Arial"/>
                <w:snapToGrid w:val="0"/>
                <w:lang w:eastAsia="en-US"/>
              </w:rPr>
              <w:t>1.6 MHz</w:t>
            </w:r>
          </w:p>
        </w:tc>
      </w:tr>
      <w:tr w:rsidR="002F6EF4" w:rsidRPr="0050431F" w14:paraId="61C6ADA6" w14:textId="77777777">
        <w:trPr>
          <w:jc w:val="center"/>
        </w:trPr>
        <w:tc>
          <w:tcPr>
            <w:tcW w:w="2118" w:type="dxa"/>
          </w:tcPr>
          <w:p w14:paraId="53430862" w14:textId="77777777" w:rsidR="002F6EF4" w:rsidRPr="0050431F" w:rsidRDefault="002F6EF4" w:rsidP="00DF4388">
            <w:pPr>
              <w:pStyle w:val="TAL"/>
              <w:rPr>
                <w:rFonts w:cs="Arial"/>
                <w:snapToGrid w:val="0"/>
                <w:lang w:eastAsia="en-US"/>
              </w:rPr>
            </w:pPr>
            <w:r w:rsidRPr="0050431F">
              <w:rPr>
                <w:rFonts w:cs="Arial"/>
                <w:snapToGrid w:val="0"/>
                <w:lang w:eastAsia="en-US"/>
              </w:rPr>
              <w:t>NB-IoT</w:t>
            </w:r>
          </w:p>
        </w:tc>
        <w:tc>
          <w:tcPr>
            <w:tcW w:w="3119" w:type="dxa"/>
          </w:tcPr>
          <w:p w14:paraId="4DA58406" w14:textId="77777777" w:rsidR="002F6EF4" w:rsidRPr="0050431F" w:rsidRDefault="002F6EF4" w:rsidP="00DF4388">
            <w:pPr>
              <w:pStyle w:val="TAC"/>
              <w:rPr>
                <w:rFonts w:cs="Arial"/>
                <w:snapToGrid w:val="0"/>
                <w:lang w:eastAsia="en-US"/>
              </w:rPr>
            </w:pPr>
            <w:r w:rsidRPr="0050431F">
              <w:rPr>
                <w:rFonts w:cs="Arial"/>
                <w:snapToGrid w:val="0"/>
                <w:lang w:eastAsia="en-US"/>
              </w:rPr>
              <w:t>200 kHz</w:t>
            </w:r>
          </w:p>
        </w:tc>
      </w:tr>
    </w:tbl>
    <w:p w14:paraId="1E00A07C" w14:textId="77777777" w:rsidR="00E208B3" w:rsidRPr="0050431F" w:rsidRDefault="00E208B3" w:rsidP="002F6EF4"/>
    <w:p w14:paraId="19196D19" w14:textId="77777777" w:rsidR="00A26C61" w:rsidRPr="0050431F" w:rsidRDefault="00A26C61" w:rsidP="00F311C8">
      <w:pPr>
        <w:pStyle w:val="Heading3"/>
      </w:pPr>
      <w:bookmarkStart w:id="1726" w:name="_Toc13048646"/>
      <w:bookmarkStart w:id="1727" w:name="_Toc29764862"/>
      <w:bookmarkStart w:id="1728" w:name="_Toc29765280"/>
      <w:bookmarkStart w:id="1729" w:name="_Toc52556778"/>
      <w:bookmarkStart w:id="1730" w:name="_Toc67912480"/>
      <w:bookmarkStart w:id="1731" w:name="_Toc89855415"/>
      <w:r w:rsidRPr="0050431F">
        <w:t>6.6.4</w:t>
      </w:r>
      <w:r w:rsidRPr="0050431F">
        <w:tab/>
        <w:t>Adjacent Channel Leakage power Ratio (ACLR)</w:t>
      </w:r>
      <w:bookmarkEnd w:id="1726"/>
      <w:bookmarkEnd w:id="1727"/>
      <w:bookmarkEnd w:id="1728"/>
      <w:bookmarkEnd w:id="1729"/>
      <w:bookmarkEnd w:id="1730"/>
      <w:bookmarkEnd w:id="1731"/>
    </w:p>
    <w:p w14:paraId="7F7B0676" w14:textId="77777777" w:rsidR="00596CE9" w:rsidRPr="0050431F" w:rsidRDefault="00596CE9" w:rsidP="00F311C8">
      <w:pPr>
        <w:pStyle w:val="Heading4"/>
      </w:pPr>
      <w:bookmarkStart w:id="1732" w:name="_Toc13048647"/>
      <w:bookmarkStart w:id="1733" w:name="_Toc29764863"/>
      <w:bookmarkStart w:id="1734" w:name="_Toc29765281"/>
      <w:bookmarkStart w:id="1735" w:name="_Toc52556779"/>
      <w:bookmarkStart w:id="1736" w:name="_Toc67912481"/>
      <w:bookmarkStart w:id="1737" w:name="_Toc89855416"/>
      <w:r w:rsidRPr="0050431F">
        <w:t>6.6.4.1</w:t>
      </w:r>
      <w:r w:rsidRPr="0050431F">
        <w:tab/>
        <w:t>Definition and applicability</w:t>
      </w:r>
      <w:bookmarkEnd w:id="1732"/>
      <w:bookmarkEnd w:id="1733"/>
      <w:bookmarkEnd w:id="1734"/>
      <w:bookmarkEnd w:id="1735"/>
      <w:bookmarkEnd w:id="1736"/>
      <w:bookmarkEnd w:id="1737"/>
    </w:p>
    <w:p w14:paraId="2DB3C76B" w14:textId="77777777" w:rsidR="00596CE9" w:rsidRPr="0050431F" w:rsidRDefault="00596CE9" w:rsidP="00596CE9">
      <w:r w:rsidRPr="0050431F">
        <w:t>Adjacent Channel Leakage power Ratio (ACLR) is the ratio of the filtered mean power centred on the assigned channel frequency to the filtered mean power centred on an adjacent channel frequency.</w:t>
      </w:r>
    </w:p>
    <w:p w14:paraId="64F612BC" w14:textId="77777777" w:rsidR="00596CE9" w:rsidRPr="0050431F" w:rsidRDefault="00596CE9" w:rsidP="00F311C8">
      <w:pPr>
        <w:pStyle w:val="Heading4"/>
      </w:pPr>
      <w:bookmarkStart w:id="1738" w:name="_Toc13048648"/>
      <w:bookmarkStart w:id="1739" w:name="_Toc29764864"/>
      <w:bookmarkStart w:id="1740" w:name="_Toc29765282"/>
      <w:bookmarkStart w:id="1741" w:name="_Toc52556780"/>
      <w:bookmarkStart w:id="1742" w:name="_Toc67912482"/>
      <w:bookmarkStart w:id="1743" w:name="_Toc89855417"/>
      <w:r w:rsidRPr="0050431F">
        <w:t>6.6.4.2</w:t>
      </w:r>
      <w:r w:rsidRPr="0050431F">
        <w:tab/>
      </w:r>
      <w:r w:rsidR="00DB7FF2" w:rsidRPr="0050431F">
        <w:t>Minimum requirement</w:t>
      </w:r>
      <w:bookmarkEnd w:id="1738"/>
      <w:bookmarkEnd w:id="1739"/>
      <w:bookmarkEnd w:id="1740"/>
      <w:bookmarkEnd w:id="1741"/>
      <w:bookmarkEnd w:id="1742"/>
      <w:bookmarkEnd w:id="1743"/>
    </w:p>
    <w:p w14:paraId="4F399F59" w14:textId="77777777" w:rsidR="00596CE9" w:rsidRPr="0050431F" w:rsidRDefault="00596CE9" w:rsidP="00596CE9">
      <w:r w:rsidRPr="0050431F">
        <w:t>The minimum requirement is in TS 37.104 [2] subclause 6.6.4.</w:t>
      </w:r>
    </w:p>
    <w:p w14:paraId="70A2E622" w14:textId="77777777" w:rsidR="00596CE9" w:rsidRPr="0050431F" w:rsidRDefault="00596CE9" w:rsidP="00F311C8">
      <w:pPr>
        <w:pStyle w:val="Heading4"/>
      </w:pPr>
      <w:bookmarkStart w:id="1744" w:name="_Toc13048649"/>
      <w:bookmarkStart w:id="1745" w:name="_Toc29764865"/>
      <w:bookmarkStart w:id="1746" w:name="_Toc29765283"/>
      <w:bookmarkStart w:id="1747" w:name="_Toc52556781"/>
      <w:bookmarkStart w:id="1748" w:name="_Toc67912483"/>
      <w:bookmarkStart w:id="1749" w:name="_Toc89855418"/>
      <w:r w:rsidRPr="0050431F">
        <w:t>6.6.4.3</w:t>
      </w:r>
      <w:r w:rsidRPr="0050431F">
        <w:tab/>
        <w:t>Test purpose</w:t>
      </w:r>
      <w:bookmarkEnd w:id="1744"/>
      <w:bookmarkEnd w:id="1745"/>
      <w:bookmarkEnd w:id="1746"/>
      <w:bookmarkEnd w:id="1747"/>
      <w:bookmarkEnd w:id="1748"/>
      <w:bookmarkEnd w:id="1749"/>
    </w:p>
    <w:p w14:paraId="34638729" w14:textId="77777777" w:rsidR="00596CE9" w:rsidRPr="0050431F" w:rsidRDefault="00596CE9" w:rsidP="00596CE9">
      <w:r w:rsidRPr="0050431F">
        <w:t>To verify that the adjacent channel leakage power ratio requirement shall be met as specified by the minimum requirement.</w:t>
      </w:r>
    </w:p>
    <w:p w14:paraId="6944FD71" w14:textId="77777777" w:rsidR="00596CE9" w:rsidRPr="0050431F" w:rsidRDefault="00596CE9" w:rsidP="00F311C8">
      <w:pPr>
        <w:pStyle w:val="Heading4"/>
      </w:pPr>
      <w:bookmarkStart w:id="1750" w:name="_Toc13048650"/>
      <w:bookmarkStart w:id="1751" w:name="_Toc29764866"/>
      <w:bookmarkStart w:id="1752" w:name="_Toc29765284"/>
      <w:bookmarkStart w:id="1753" w:name="_Toc52556782"/>
      <w:bookmarkStart w:id="1754" w:name="_Toc67912484"/>
      <w:bookmarkStart w:id="1755" w:name="_Toc89855419"/>
      <w:r w:rsidRPr="0050431F">
        <w:t>6.6.4.4</w:t>
      </w:r>
      <w:r w:rsidRPr="0050431F">
        <w:tab/>
        <w:t>Method of test</w:t>
      </w:r>
      <w:bookmarkEnd w:id="1750"/>
      <w:bookmarkEnd w:id="1751"/>
      <w:bookmarkEnd w:id="1752"/>
      <w:bookmarkEnd w:id="1753"/>
      <w:bookmarkEnd w:id="1754"/>
      <w:bookmarkEnd w:id="1755"/>
    </w:p>
    <w:p w14:paraId="16BBD82E" w14:textId="77777777" w:rsidR="005E3162" w:rsidRPr="0050431F" w:rsidRDefault="005E3162" w:rsidP="005E3162">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w:t>
      </w:r>
      <w:r w:rsidR="00BD6B20" w:rsidRPr="0050431F">
        <w:rPr>
          <w:rFonts w:cs="v5.0.0"/>
          <w:snapToGrid w:val="0"/>
        </w:rPr>
        <w:t xml:space="preserve">also </w:t>
      </w:r>
      <w:r w:rsidRPr="0050431F">
        <w:rPr>
          <w:rFonts w:cs="v5.0.0"/>
          <w:snapToGrid w:val="0"/>
        </w:rPr>
        <w:t>refer to single-RAT specifications</w:t>
      </w:r>
      <w:r w:rsidR="0086398E" w:rsidRPr="0050431F">
        <w:rPr>
          <w:rFonts w:cs="v5.0.0"/>
          <w:snapToGrid w:val="0"/>
        </w:rPr>
        <w:t xml:space="preserve"> for UTRA</w:t>
      </w:r>
      <w:r w:rsidRPr="0050431F">
        <w:rPr>
          <w:rFonts w:cs="v5.0.0"/>
          <w:snapToGrid w:val="0"/>
        </w:rPr>
        <w:t>; see clause 5. The following shall apply</w:t>
      </w:r>
      <w:r w:rsidR="00BD6B20" w:rsidRPr="0050431F">
        <w:rPr>
          <w:rFonts w:cs="v5.0.0"/>
          <w:snapToGrid w:val="0"/>
        </w:rPr>
        <w:t xml:space="preserve"> for references to </w:t>
      </w:r>
      <w:r w:rsidR="0086398E" w:rsidRPr="0050431F">
        <w:rPr>
          <w:rFonts w:cs="v5.0.0"/>
          <w:snapToGrid w:val="0"/>
        </w:rPr>
        <w:t xml:space="preserve">UTRA </w:t>
      </w:r>
      <w:r w:rsidR="00BD6B20" w:rsidRPr="0050431F">
        <w:rPr>
          <w:rFonts w:cs="v5.0.0"/>
          <w:snapToGrid w:val="0"/>
        </w:rPr>
        <w:t>single-RAT specifications</w:t>
      </w:r>
      <w:r w:rsidRPr="0050431F">
        <w:rPr>
          <w:rFonts w:cs="v5.0.0"/>
          <w:snapToGrid w:val="0"/>
        </w:rPr>
        <w:t>:</w:t>
      </w:r>
    </w:p>
    <w:p w14:paraId="3F61276A" w14:textId="77777777" w:rsidR="005E3162" w:rsidRPr="0050431F" w:rsidRDefault="005E3162" w:rsidP="005E3162">
      <w:pPr>
        <w:pStyle w:val="B10"/>
      </w:pPr>
      <w:r w:rsidRPr="0050431F">
        <w:t>-</w:t>
      </w:r>
      <w:r w:rsidRPr="0050431F">
        <w:tab/>
        <w:t>For references to TS 25.141</w:t>
      </w:r>
      <w:r w:rsidR="00AB74E3" w:rsidRPr="0050431F">
        <w:t xml:space="preserve"> [10]</w:t>
      </w:r>
      <w:r w:rsidRPr="0050431F">
        <w:t>, the method of test is specified in TS 25.141 [10], subclause 6.5.2.2.4.</w:t>
      </w:r>
    </w:p>
    <w:p w14:paraId="0D31EB06" w14:textId="77777777" w:rsidR="005E3162" w:rsidRPr="0050431F" w:rsidRDefault="005E3162" w:rsidP="005E3162">
      <w:pPr>
        <w:pStyle w:val="B10"/>
      </w:pPr>
      <w:r w:rsidRPr="0050431F">
        <w:t>-</w:t>
      </w:r>
      <w:r w:rsidRPr="0050431F">
        <w:tab/>
        <w:t>For references to TS 25.142</w:t>
      </w:r>
      <w:r w:rsidR="00AB74E3" w:rsidRPr="0050431F">
        <w:t xml:space="preserve"> [12]</w:t>
      </w:r>
      <w:r w:rsidRPr="0050431F">
        <w:t>, the method of test is specified in TS 25.142 [12], subclause 6.6.2.2.4.</w:t>
      </w:r>
    </w:p>
    <w:p w14:paraId="4F11ECAB" w14:textId="77777777" w:rsidR="00BD6B20" w:rsidRPr="0050431F" w:rsidRDefault="00BD6B20" w:rsidP="00BD6B20">
      <w:pPr>
        <w:rPr>
          <w:lang w:eastAsia="zh-CN"/>
        </w:rPr>
      </w:pPr>
      <w:r w:rsidRPr="0050431F">
        <w:rPr>
          <w:lang w:eastAsia="zh-CN"/>
        </w:rPr>
        <w:t>For</w:t>
      </w:r>
      <w:r w:rsidR="0086398E" w:rsidRPr="0050431F">
        <w:rPr>
          <w:lang w:eastAsia="zh-CN"/>
        </w:rPr>
        <w:t xml:space="preserve"> E-UTRA ACLR requirement outside the </w:t>
      </w:r>
      <w:r w:rsidR="00FF1E5F" w:rsidRPr="0050431F">
        <w:rPr>
          <w:lang w:eastAsia="zh-CN"/>
        </w:rPr>
        <w:t>Base Station RF Bandwidth</w:t>
      </w:r>
      <w:r w:rsidR="0086398E" w:rsidRPr="0050431F">
        <w:rPr>
          <w:lang w:eastAsia="zh-CN"/>
        </w:rPr>
        <w:t xml:space="preserve"> edges and</w:t>
      </w:r>
      <w:r w:rsidRPr="0050431F">
        <w:rPr>
          <w:lang w:eastAsia="zh-CN"/>
        </w:rPr>
        <w:t xml:space="preserve"> the </w:t>
      </w:r>
      <w:r w:rsidRPr="0050431F">
        <w:t xml:space="preserve">ACLR requirement </w:t>
      </w:r>
      <w:r w:rsidRPr="0050431F">
        <w:rPr>
          <w:lang w:eastAsia="zh-CN"/>
        </w:rPr>
        <w:t>applied inside sub-block gap</w:t>
      </w:r>
      <w:r w:rsidR="0086398E" w:rsidRPr="0050431F">
        <w:rPr>
          <w:lang w:eastAsia="zh-CN"/>
        </w:rPr>
        <w:t>, in addition,</w:t>
      </w:r>
      <w:r w:rsidRPr="0050431F">
        <w:rPr>
          <w:lang w:eastAsia="zh-CN"/>
        </w:rPr>
        <w:t xml:space="preserve"> for </w:t>
      </w:r>
      <w:r w:rsidRPr="0050431F">
        <w:t xml:space="preserve">non-contiguous spectrum </w:t>
      </w:r>
      <w:r w:rsidRPr="0050431F">
        <w:rPr>
          <w:lang w:eastAsia="zh-CN"/>
        </w:rPr>
        <w:t xml:space="preserve">operation </w:t>
      </w:r>
      <w:r w:rsidR="00EE615F" w:rsidRPr="0050431F">
        <w:rPr>
          <w:lang w:eastAsia="zh-CN"/>
        </w:rPr>
        <w:t xml:space="preserve">or </w:t>
      </w:r>
      <w:r w:rsidR="00FF1E5F" w:rsidRPr="0050431F">
        <w:rPr>
          <w:lang w:eastAsia="zh-CN"/>
        </w:rPr>
        <w:t>Inter RF Bandwidth</w:t>
      </w:r>
      <w:r w:rsidR="00EE615F" w:rsidRPr="0050431F">
        <w:rPr>
          <w:lang w:eastAsia="zh-CN"/>
        </w:rPr>
        <w:t xml:space="preserve"> gap for multi-band operation </w:t>
      </w:r>
      <w:r w:rsidRPr="0050431F">
        <w:t>using</w:t>
      </w:r>
      <w:r w:rsidR="00F31415" w:rsidRPr="0050431F">
        <w:t>,</w:t>
      </w:r>
      <w:r w:rsidRPr="0050431F">
        <w:t xml:space="preserve"> the test configurations defined in subclause 4.8, the</w:t>
      </w:r>
      <w:r w:rsidRPr="0050431F">
        <w:rPr>
          <w:lang w:eastAsia="zh-CN"/>
        </w:rPr>
        <w:t xml:space="preserve"> method of test described in subclauses 6.6.4.4.1 and 6.6.4.4.2 applies.</w:t>
      </w:r>
    </w:p>
    <w:p w14:paraId="7DB12B64" w14:textId="77777777" w:rsidR="00BD6B20" w:rsidRPr="0050431F" w:rsidRDefault="00BD6B20" w:rsidP="00F311C8">
      <w:pPr>
        <w:pStyle w:val="Heading5"/>
        <w:rPr>
          <w:rFonts w:eastAsia="MS Mincho"/>
        </w:rPr>
      </w:pPr>
      <w:bookmarkStart w:id="1756" w:name="_Toc13048651"/>
      <w:bookmarkStart w:id="1757" w:name="_Toc29764867"/>
      <w:bookmarkStart w:id="1758" w:name="_Toc29765285"/>
      <w:bookmarkStart w:id="1759" w:name="_Toc52556783"/>
      <w:bookmarkStart w:id="1760" w:name="_Toc67912485"/>
      <w:bookmarkStart w:id="1761" w:name="_Toc89855420"/>
      <w:r w:rsidRPr="0050431F">
        <w:rPr>
          <w:rFonts w:eastAsia="MS Mincho"/>
        </w:rPr>
        <w:t>6.6.</w:t>
      </w:r>
      <w:r w:rsidRPr="0050431F">
        <w:rPr>
          <w:lang w:eastAsia="zh-CN"/>
        </w:rPr>
        <w:t>4</w:t>
      </w:r>
      <w:r w:rsidRPr="0050431F">
        <w:rPr>
          <w:rFonts w:eastAsia="MS Mincho"/>
        </w:rPr>
        <w:t>.4.1</w:t>
      </w:r>
      <w:r w:rsidRPr="0050431F">
        <w:rPr>
          <w:rFonts w:eastAsia="MS Mincho"/>
        </w:rPr>
        <w:tab/>
        <w:t>Initial conditions</w:t>
      </w:r>
      <w:bookmarkEnd w:id="1756"/>
      <w:bookmarkEnd w:id="1757"/>
      <w:bookmarkEnd w:id="1758"/>
      <w:bookmarkEnd w:id="1759"/>
      <w:bookmarkEnd w:id="1760"/>
      <w:bookmarkEnd w:id="1761"/>
    </w:p>
    <w:p w14:paraId="10DAA247" w14:textId="77777777" w:rsidR="00BD6B20" w:rsidRPr="0050431F" w:rsidRDefault="00BD6B20" w:rsidP="00BD6B20">
      <w:r w:rsidRPr="0050431F">
        <w:t>Test environment:</w:t>
      </w:r>
      <w:r w:rsidR="002B1E27">
        <w:tab/>
      </w:r>
      <w:r w:rsidRPr="0050431F">
        <w:tab/>
      </w:r>
      <w:r w:rsidRPr="0050431F">
        <w:tab/>
        <w:t xml:space="preserve">normal; see Annex </w:t>
      </w:r>
      <w:r w:rsidRPr="0050431F">
        <w:rPr>
          <w:lang w:eastAsia="zh-CN"/>
        </w:rPr>
        <w:t>B</w:t>
      </w:r>
      <w:r w:rsidRPr="0050431F">
        <w:t>.2.</w:t>
      </w:r>
    </w:p>
    <w:p w14:paraId="2E903684" w14:textId="77777777" w:rsidR="00BD6B20" w:rsidRPr="0050431F" w:rsidRDefault="00FF1E5F" w:rsidP="00BD6B20">
      <w:r w:rsidRPr="0050431F">
        <w:t>Base Station RF Bandwidth</w:t>
      </w:r>
      <w:r w:rsidR="00BD6B20" w:rsidRPr="0050431F">
        <w:t xml:space="preserve"> position</w:t>
      </w:r>
      <w:r w:rsidR="001D18A5" w:rsidRPr="0050431F">
        <w:t>s</w:t>
      </w:r>
      <w:r w:rsidR="00BD6B20" w:rsidRPr="0050431F">
        <w:t xml:space="preserve"> to be tested</w:t>
      </w:r>
      <w:r w:rsidR="00BD6B20" w:rsidRPr="0050431F">
        <w:rPr>
          <w:rFonts w:cs="v4.2.0"/>
        </w:rPr>
        <w:t>:</w:t>
      </w:r>
      <w:r w:rsidR="002B1E27">
        <w:rPr>
          <w:rFonts w:cs="v4.2.0"/>
        </w:rPr>
        <w:tab/>
      </w:r>
      <w:r w:rsidR="00BD6B20" w:rsidRPr="0050431F">
        <w:t>B</w:t>
      </w:r>
      <w:r w:rsidR="00BD6B20" w:rsidRPr="0050431F">
        <w:rPr>
          <w:rFonts w:cs="v4.2.0"/>
          <w:vertAlign w:val="subscript"/>
        </w:rPr>
        <w:t>RF</w:t>
      </w:r>
      <w:r w:rsidR="00BD6B20" w:rsidRPr="0050431F">
        <w:rPr>
          <w:rFonts w:cs="v4.2.0"/>
          <w:vertAlign w:val="subscript"/>
          <w:lang w:eastAsia="zh-CN"/>
        </w:rPr>
        <w:t>BW</w:t>
      </w:r>
      <w:r w:rsidR="00BD6B20" w:rsidRPr="0050431F">
        <w:t>, M</w:t>
      </w:r>
      <w:r w:rsidR="00BD6B20" w:rsidRPr="0050431F">
        <w:rPr>
          <w:rFonts w:cs="v4.2.0"/>
          <w:vertAlign w:val="subscript"/>
        </w:rPr>
        <w:t>RF</w:t>
      </w:r>
      <w:r w:rsidR="00BD6B20" w:rsidRPr="0050431F">
        <w:rPr>
          <w:rFonts w:cs="v4.2.0"/>
          <w:vertAlign w:val="subscript"/>
          <w:lang w:eastAsia="zh-CN"/>
        </w:rPr>
        <w:t>BW</w:t>
      </w:r>
      <w:r w:rsidR="00BD6B20" w:rsidRPr="0050431F">
        <w:t xml:space="preserve"> and T</w:t>
      </w:r>
      <w:r w:rsidR="00BD6B20" w:rsidRPr="0050431F">
        <w:rPr>
          <w:rFonts w:cs="v4.2.0"/>
          <w:vertAlign w:val="subscript"/>
        </w:rPr>
        <w:t>RF</w:t>
      </w:r>
      <w:r w:rsidR="00BD6B20" w:rsidRPr="0050431F">
        <w:rPr>
          <w:rFonts w:cs="v4.2.0"/>
          <w:vertAlign w:val="subscript"/>
          <w:lang w:eastAsia="zh-CN"/>
        </w:rPr>
        <w:t>BW</w:t>
      </w:r>
      <w:r w:rsidR="001D18A5" w:rsidRPr="0050431F">
        <w:rPr>
          <w:lang w:eastAsia="zh-CN"/>
        </w:rPr>
        <w:t xml:space="preserve"> in single-band operation</w:t>
      </w:r>
      <w:r w:rsidR="00BD6B20" w:rsidRPr="0050431F">
        <w:rPr>
          <w:rFonts w:cs="v4.2.0"/>
          <w:lang w:eastAsia="zh-CN"/>
        </w:rPr>
        <w:t>;</w:t>
      </w:r>
      <w:r w:rsidR="00BD6B20" w:rsidRPr="0050431F">
        <w:rPr>
          <w:rFonts w:cs="v4.2.0"/>
        </w:rPr>
        <w:t xml:space="preserve"> see subclause </w:t>
      </w:r>
      <w:r w:rsidR="00BD6B20" w:rsidRPr="0050431F">
        <w:rPr>
          <w:rFonts w:cs="v4.2.0"/>
          <w:lang w:eastAsia="zh-CN"/>
        </w:rPr>
        <w:t>4.9.1</w:t>
      </w:r>
      <w:r w:rsidR="001D18A5" w:rsidRPr="0050431F">
        <w:rPr>
          <w:rFonts w:cs="v4.2.0"/>
        </w:rPr>
        <w:t>;</w:t>
      </w:r>
      <w:r w:rsidR="001D18A5" w:rsidRPr="0050431F">
        <w:rPr>
          <w:rFonts w:cs="v4.2.0"/>
          <w:lang w:eastAsia="zh-CN"/>
        </w:rPr>
        <w:t xml:space="preserve"> </w:t>
      </w:r>
      <w:r w:rsidR="001D18A5" w:rsidRPr="0050431F">
        <w:t>B</w:t>
      </w:r>
      <w:r w:rsidR="001D18A5" w:rsidRPr="0050431F">
        <w:rPr>
          <w:vertAlign w:val="subscript"/>
        </w:rPr>
        <w:t>RFBW</w:t>
      </w:r>
      <w:r w:rsidR="001D18A5" w:rsidRPr="0050431F">
        <w:t>_T</w:t>
      </w:r>
      <w:r w:rsidR="001D18A5" w:rsidRPr="0050431F">
        <w:rPr>
          <w:lang w:eastAsia="zh-CN"/>
        </w:rPr>
        <w:t>’</w:t>
      </w:r>
      <w:r w:rsidR="001D18A5" w:rsidRPr="0050431F">
        <w:rPr>
          <w:vertAlign w:val="subscript"/>
        </w:rPr>
        <w:t>RFBW</w:t>
      </w:r>
      <w:r w:rsidR="001D18A5" w:rsidRPr="0050431F">
        <w:t xml:space="preserve"> </w:t>
      </w:r>
      <w:r w:rsidR="001D18A5" w:rsidRPr="0050431F">
        <w:rPr>
          <w:lang w:eastAsia="zh-CN"/>
        </w:rPr>
        <w:t xml:space="preserve">and </w:t>
      </w:r>
      <w:r w:rsidR="001D18A5" w:rsidRPr="0050431F">
        <w:t>B</w:t>
      </w:r>
      <w:r w:rsidR="001D18A5" w:rsidRPr="0050431F">
        <w:rPr>
          <w:lang w:eastAsia="zh-CN"/>
        </w:rPr>
        <w:t>’</w:t>
      </w:r>
      <w:r w:rsidR="001D18A5" w:rsidRPr="0050431F">
        <w:rPr>
          <w:vertAlign w:val="subscript"/>
        </w:rPr>
        <w:t>RFBW</w:t>
      </w:r>
      <w:r w:rsidR="001D18A5" w:rsidRPr="0050431F">
        <w:t>_T</w:t>
      </w:r>
      <w:r w:rsidR="001D18A5" w:rsidRPr="0050431F">
        <w:rPr>
          <w:vertAlign w:val="subscript"/>
        </w:rPr>
        <w:t>RFBW</w:t>
      </w:r>
      <w:r w:rsidR="001D18A5" w:rsidRPr="0050431F">
        <w:rPr>
          <w:vertAlign w:val="subscript"/>
          <w:lang w:eastAsia="zh-CN"/>
        </w:rPr>
        <w:t xml:space="preserve"> </w:t>
      </w:r>
      <w:r w:rsidR="001D18A5" w:rsidRPr="0050431F">
        <w:rPr>
          <w:lang w:eastAsia="zh-CN"/>
        </w:rPr>
        <w:t>in multi-band operation,</w:t>
      </w:r>
      <w:r w:rsidR="001D18A5" w:rsidRPr="0050431F">
        <w:t xml:space="preserve"> see subclause 4.9.</w:t>
      </w:r>
      <w:r w:rsidR="001D18A5" w:rsidRPr="0050431F">
        <w:rPr>
          <w:lang w:eastAsia="zh-CN"/>
        </w:rPr>
        <w:t>1</w:t>
      </w:r>
      <w:r w:rsidR="001D18A5" w:rsidRPr="0050431F">
        <w:t>.</w:t>
      </w:r>
    </w:p>
    <w:p w14:paraId="6D882CAF" w14:textId="77777777" w:rsidR="00972FDF" w:rsidRPr="0050431F" w:rsidRDefault="00972FDF" w:rsidP="00972FDF">
      <w:pPr>
        <w:pStyle w:val="B10"/>
        <w:rPr>
          <w:lang w:eastAsia="zh-CN"/>
        </w:rPr>
      </w:pPr>
      <w:r w:rsidRPr="0050431F">
        <w:rPr>
          <w:lang w:eastAsia="zh-CN"/>
        </w:rPr>
        <w:t>1)</w:t>
      </w:r>
      <w:r w:rsidRPr="0050431F">
        <w:rPr>
          <w:lang w:eastAsia="zh-CN"/>
        </w:rPr>
        <w:tab/>
      </w:r>
      <w:r w:rsidRPr="0050431F">
        <w:rPr>
          <w:snapToGrid w:val="0"/>
        </w:rPr>
        <w:t xml:space="preserve">Connect the signal analyzer to the Base Station </w:t>
      </w:r>
      <w:r w:rsidRPr="0050431F">
        <w:t>antenna connector</w:t>
      </w:r>
      <w:r w:rsidRPr="0050431F">
        <w:rPr>
          <w:rFonts w:cs="v4.2.0"/>
          <w:snapToGrid w:val="0"/>
        </w:rPr>
        <w:t xml:space="preserve"> as shown in Annex </w:t>
      </w:r>
      <w:r w:rsidRPr="0050431F">
        <w:rPr>
          <w:rFonts w:cs="v4.2.0"/>
          <w:snapToGrid w:val="0"/>
          <w:lang w:eastAsia="zh-CN"/>
        </w:rPr>
        <w:t>D</w:t>
      </w:r>
      <w:r w:rsidRPr="0050431F">
        <w:rPr>
          <w:rFonts w:cs="v4.2.0"/>
          <w:snapToGrid w:val="0"/>
        </w:rPr>
        <w:t>.1.</w:t>
      </w:r>
      <w:r w:rsidRPr="0050431F">
        <w:rPr>
          <w:rFonts w:cs="v4.2.0"/>
          <w:snapToGrid w:val="0"/>
          <w:lang w:eastAsia="zh-CN"/>
        </w:rPr>
        <w:t>1.</w:t>
      </w:r>
    </w:p>
    <w:p w14:paraId="1C272166" w14:textId="77777777" w:rsidR="00BD6B20" w:rsidRPr="0050431F" w:rsidRDefault="00972FDF" w:rsidP="00972FDF">
      <w:pPr>
        <w:pStyle w:val="B10"/>
        <w:rPr>
          <w:lang w:eastAsia="zh-CN"/>
        </w:rPr>
      </w:pPr>
      <w:r w:rsidRPr="0050431F">
        <w:rPr>
          <w:lang w:eastAsia="zh-CN"/>
        </w:rPr>
        <w:t>2)</w:t>
      </w:r>
      <w:r w:rsidRPr="0050431F">
        <w:rPr>
          <w:lang w:eastAsia="zh-CN"/>
        </w:rPr>
        <w:tab/>
      </w:r>
      <w:r w:rsidRPr="0050431F">
        <w:rPr>
          <w:rFonts w:cs="v4.2.0"/>
        </w:rPr>
        <w:t>The measurement device characteristics shall be:</w:t>
      </w:r>
    </w:p>
    <w:p w14:paraId="24390838" w14:textId="77777777" w:rsidR="00BD6B20" w:rsidRPr="0050431F" w:rsidRDefault="00BD6B20" w:rsidP="00BD6B20">
      <w:pPr>
        <w:pStyle w:val="B20"/>
      </w:pPr>
      <w:r w:rsidRPr="0050431F">
        <w:t>-</w:t>
      </w:r>
      <w:r w:rsidRPr="0050431F">
        <w:tab/>
        <w:t>measurement filter bandwidth: defined in subclause 6.6.</w:t>
      </w:r>
      <w:r w:rsidRPr="0050431F">
        <w:rPr>
          <w:lang w:eastAsia="zh-CN"/>
        </w:rPr>
        <w:t>4</w:t>
      </w:r>
      <w:r w:rsidRPr="0050431F">
        <w:t>.5;</w:t>
      </w:r>
    </w:p>
    <w:p w14:paraId="3AFD0EBB" w14:textId="77777777" w:rsidR="00BD6B20" w:rsidRPr="0050431F" w:rsidRDefault="00BD6B20" w:rsidP="00BD6B20">
      <w:pPr>
        <w:pStyle w:val="B20"/>
        <w:rPr>
          <w:lang w:eastAsia="zh-CN"/>
        </w:rPr>
      </w:pPr>
      <w:r w:rsidRPr="0050431F">
        <w:t>-</w:t>
      </w:r>
      <w:r w:rsidRPr="0050431F">
        <w:tab/>
        <w:t>detection mode: true RMS voltage or true average power.</w:t>
      </w:r>
    </w:p>
    <w:p w14:paraId="192AF33A" w14:textId="77777777" w:rsidR="00BD6B20" w:rsidRPr="0050431F" w:rsidRDefault="00BD6B20" w:rsidP="00F311C8">
      <w:pPr>
        <w:pStyle w:val="Heading5"/>
        <w:rPr>
          <w:rFonts w:eastAsia="MS Mincho"/>
        </w:rPr>
      </w:pPr>
      <w:bookmarkStart w:id="1762" w:name="_Toc13048652"/>
      <w:bookmarkStart w:id="1763" w:name="_Toc29764868"/>
      <w:bookmarkStart w:id="1764" w:name="_Toc29765286"/>
      <w:bookmarkStart w:id="1765" w:name="_Toc52556784"/>
      <w:bookmarkStart w:id="1766" w:name="_Toc67912486"/>
      <w:bookmarkStart w:id="1767" w:name="_Toc89855421"/>
      <w:r w:rsidRPr="0050431F">
        <w:rPr>
          <w:rFonts w:eastAsia="MS Mincho"/>
        </w:rPr>
        <w:t>6.6.</w:t>
      </w:r>
      <w:r w:rsidRPr="0050431F">
        <w:rPr>
          <w:lang w:eastAsia="zh-CN"/>
        </w:rPr>
        <w:t>4</w:t>
      </w:r>
      <w:r w:rsidRPr="0050431F">
        <w:rPr>
          <w:rFonts w:eastAsia="MS Mincho"/>
        </w:rPr>
        <w:t>.4.2</w:t>
      </w:r>
      <w:r w:rsidRPr="0050431F">
        <w:rPr>
          <w:rFonts w:eastAsia="MS Mincho"/>
        </w:rPr>
        <w:tab/>
        <w:t>Procedure</w:t>
      </w:r>
      <w:bookmarkEnd w:id="1762"/>
      <w:bookmarkEnd w:id="1763"/>
      <w:bookmarkEnd w:id="1764"/>
      <w:bookmarkEnd w:id="1765"/>
      <w:bookmarkEnd w:id="1766"/>
      <w:bookmarkEnd w:id="1767"/>
    </w:p>
    <w:p w14:paraId="1FC1C300" w14:textId="77777777" w:rsidR="00BD6B20" w:rsidRPr="0050431F" w:rsidRDefault="00BD6B20" w:rsidP="00BD6B20">
      <w:pPr>
        <w:pStyle w:val="B10"/>
        <w:rPr>
          <w:lang w:eastAsia="zh-CN"/>
        </w:rPr>
      </w:pPr>
      <w:r w:rsidRPr="0050431F">
        <w:rPr>
          <w:snapToGrid w:val="0"/>
        </w:rPr>
        <w:t>1)</w:t>
      </w:r>
      <w:r w:rsidRPr="0050431F">
        <w:rPr>
          <w:snapToGrid w:val="0"/>
        </w:rPr>
        <w:tab/>
      </w:r>
      <w:r w:rsidRPr="0050431F">
        <w:t xml:space="preserve">Set the Base Station to transmit </w:t>
      </w:r>
      <w:r w:rsidRPr="0050431F">
        <w:rPr>
          <w:rFonts w:cs="v4.2.0"/>
          <w:snapToGrid w:val="0"/>
        </w:rPr>
        <w:t>at maximum power according to the applicable test configuration in clause 5</w:t>
      </w:r>
      <w:r w:rsidRPr="0050431F">
        <w:t xml:space="preserve"> using the corresponding test models or set of physical channels in subclause 4.9.2.</w:t>
      </w:r>
    </w:p>
    <w:p w14:paraId="6762A30D" w14:textId="77777777" w:rsidR="00BD6B20" w:rsidRPr="0050431F" w:rsidRDefault="00BD6B20" w:rsidP="00BD6B20">
      <w:pPr>
        <w:pStyle w:val="B10"/>
        <w:rPr>
          <w:snapToGrid w:val="0"/>
          <w:lang w:eastAsia="zh-CN"/>
        </w:rPr>
      </w:pPr>
      <w:r w:rsidRPr="0050431F">
        <w:rPr>
          <w:snapToGrid w:val="0"/>
        </w:rPr>
        <w:t>2)</w:t>
      </w:r>
      <w:r w:rsidR="00EE615F" w:rsidRPr="0050431F">
        <w:rPr>
          <w:snapToGrid w:val="0"/>
          <w:lang w:eastAsia="zh-CN"/>
        </w:rPr>
        <w:tab/>
      </w:r>
      <w:r w:rsidRPr="0050431F">
        <w:rPr>
          <w:snapToGrid w:val="0"/>
          <w:lang w:eastAsia="zh-CN"/>
        </w:rPr>
        <w:t>For E-UTRA</w:t>
      </w:r>
      <w:r w:rsidR="002F6EF4" w:rsidRPr="0050431F">
        <w:rPr>
          <w:snapToGrid w:val="0"/>
          <w:lang w:eastAsia="zh-CN"/>
        </w:rPr>
        <w:t xml:space="preserve"> </w:t>
      </w:r>
      <w:r w:rsidR="00FA5C5A" w:rsidRPr="00044772">
        <w:rPr>
          <w:rFonts w:cs="v5.0.0"/>
        </w:rPr>
        <w:t>with</w:t>
      </w:r>
      <w:r w:rsidR="002F6EF4" w:rsidRPr="0050431F">
        <w:rPr>
          <w:snapToGrid w:val="0"/>
          <w:lang w:eastAsia="zh-CN"/>
        </w:rPr>
        <w:t xml:space="preserve"> NB-IoT</w:t>
      </w:r>
      <w:r w:rsidR="00FA5C5A">
        <w:rPr>
          <w:snapToGrid w:val="0"/>
          <w:lang w:eastAsia="zh-CN"/>
        </w:rPr>
        <w:t xml:space="preserve"> </w:t>
      </w:r>
      <w:r w:rsidR="00FA5C5A" w:rsidRPr="00044772">
        <w:rPr>
          <w:rFonts w:cs="v5.0.0"/>
        </w:rPr>
        <w:t>(in</w:t>
      </w:r>
      <w:r w:rsidR="00FA5C5A">
        <w:rPr>
          <w:rFonts w:cs="v5.0.0"/>
        </w:rPr>
        <w:t>-</w:t>
      </w:r>
      <w:r w:rsidR="00FA5C5A" w:rsidRPr="00044772">
        <w:rPr>
          <w:rFonts w:cs="v5.0.0"/>
        </w:rPr>
        <w:t>band and/or guard band</w:t>
      </w:r>
      <w:r w:rsidR="00FA5C5A">
        <w:rPr>
          <w:rFonts w:cs="v5.0.0"/>
        </w:rPr>
        <w:t xml:space="preserve"> operation</w:t>
      </w:r>
      <w:r w:rsidR="00FA5C5A" w:rsidRPr="00044772">
        <w:rPr>
          <w:rFonts w:cs="v5.0.0"/>
        </w:rPr>
        <w:t>)</w:t>
      </w:r>
      <w:r w:rsidRPr="0050431F">
        <w:rPr>
          <w:snapToGrid w:val="0"/>
          <w:lang w:eastAsia="zh-CN"/>
        </w:rPr>
        <w:t xml:space="preserve">, measure </w:t>
      </w:r>
      <w:r w:rsidR="00F31415" w:rsidRPr="0050431F">
        <w:rPr>
          <w:snapToGrid w:val="0"/>
          <w:lang w:eastAsia="zh-CN"/>
        </w:rPr>
        <w:t xml:space="preserve">ACLR </w:t>
      </w:r>
      <w:r w:rsidR="00F31415" w:rsidRPr="0050431F">
        <w:rPr>
          <w:lang w:eastAsia="zh-CN"/>
        </w:rPr>
        <w:t xml:space="preserve">outside the </w:t>
      </w:r>
      <w:r w:rsidR="00FF1E5F" w:rsidRPr="0050431F">
        <w:rPr>
          <w:lang w:eastAsia="zh-CN"/>
        </w:rPr>
        <w:t>Base Station RF Bandwidth</w:t>
      </w:r>
      <w:r w:rsidR="00F31415" w:rsidRPr="0050431F">
        <w:rPr>
          <w:lang w:eastAsia="zh-CN"/>
        </w:rPr>
        <w:t xml:space="preserve"> edges </w:t>
      </w:r>
      <w:r w:rsidR="00F31415" w:rsidRPr="0050431F">
        <w:rPr>
          <w:snapToGrid w:val="0"/>
          <w:lang w:eastAsia="zh-CN"/>
        </w:rPr>
        <w:t xml:space="preserve">and </w:t>
      </w:r>
      <w:r w:rsidRPr="0050431F">
        <w:rPr>
          <w:snapToGrid w:val="0"/>
          <w:lang w:eastAsia="zh-CN"/>
        </w:rPr>
        <w:t>ACLR inside sub-block gap</w:t>
      </w:r>
      <w:r w:rsidR="00EE615F" w:rsidRPr="0050431F">
        <w:rPr>
          <w:snapToGrid w:val="0"/>
          <w:lang w:eastAsia="zh-CN"/>
        </w:rPr>
        <w:t xml:space="preserve"> or </w:t>
      </w:r>
      <w:r w:rsidR="00FF1E5F" w:rsidRPr="0050431F">
        <w:rPr>
          <w:snapToGrid w:val="0"/>
          <w:lang w:eastAsia="zh-CN"/>
        </w:rPr>
        <w:t>Inter RF Bandwidth</w:t>
      </w:r>
      <w:r w:rsidR="00EE615F" w:rsidRPr="0050431F">
        <w:rPr>
          <w:snapToGrid w:val="0"/>
          <w:lang w:eastAsia="zh-CN"/>
        </w:rPr>
        <w:t xml:space="preserve"> gap </w:t>
      </w:r>
      <w:r w:rsidR="00F31415" w:rsidRPr="0050431F">
        <w:rPr>
          <w:snapToGrid w:val="0"/>
          <w:lang w:eastAsia="zh-CN"/>
        </w:rPr>
        <w:t>, in addition, for non-contiguous spectrum operation</w:t>
      </w:r>
      <w:r w:rsidRPr="0050431F">
        <w:rPr>
          <w:snapToGrid w:val="0"/>
          <w:lang w:eastAsia="zh-CN"/>
        </w:rPr>
        <w:t xml:space="preserve"> as </w:t>
      </w:r>
      <w:r w:rsidRPr="0050431F">
        <w:rPr>
          <w:rFonts w:cs="v4.2.0"/>
        </w:rPr>
        <w:t>specified</w:t>
      </w:r>
      <w:r w:rsidRPr="0050431F">
        <w:rPr>
          <w:snapToGrid w:val="0"/>
          <w:lang w:eastAsia="zh-CN"/>
        </w:rPr>
        <w:t xml:space="preserve"> in subclause 6.6.4.5.1.</w:t>
      </w:r>
      <w:r w:rsidR="00FA5C5A" w:rsidRPr="009827ED">
        <w:rPr>
          <w:snapToGrid w:val="0"/>
          <w:lang w:eastAsia="zh-CN"/>
        </w:rPr>
        <w:t xml:space="preserve"> </w:t>
      </w:r>
      <w:r w:rsidR="00FA5C5A" w:rsidRPr="002A59B1">
        <w:rPr>
          <w:snapToGrid w:val="0"/>
          <w:lang w:eastAsia="zh-CN"/>
        </w:rPr>
        <w:t>For NB-IoT</w:t>
      </w:r>
      <w:r w:rsidR="00FA5C5A">
        <w:rPr>
          <w:snapToGrid w:val="0"/>
          <w:lang w:eastAsia="zh-CN"/>
        </w:rPr>
        <w:t xml:space="preserve"> </w:t>
      </w:r>
      <w:r w:rsidR="00FA5C5A">
        <w:rPr>
          <w:rFonts w:cs="v5.0.0"/>
        </w:rPr>
        <w:t>stand-alone operation</w:t>
      </w:r>
      <w:r w:rsidR="00FA5C5A" w:rsidRPr="002A59B1">
        <w:rPr>
          <w:snapToGrid w:val="0"/>
          <w:lang w:eastAsia="zh-CN"/>
        </w:rPr>
        <w:t xml:space="preserve">, measure ACLR as </w:t>
      </w:r>
      <w:r w:rsidR="00FA5C5A" w:rsidRPr="002A59B1">
        <w:rPr>
          <w:rFonts w:cs="v4.2.0"/>
        </w:rPr>
        <w:t>specified</w:t>
      </w:r>
      <w:r w:rsidR="00FA5C5A" w:rsidRPr="002A59B1">
        <w:rPr>
          <w:snapToGrid w:val="0"/>
          <w:lang w:eastAsia="zh-CN"/>
        </w:rPr>
        <w:t xml:space="preserve"> in subclause 6.6.4.5.</w:t>
      </w:r>
      <w:r w:rsidR="00FA5C5A">
        <w:rPr>
          <w:snapToGrid w:val="0"/>
          <w:lang w:eastAsia="zh-CN"/>
        </w:rPr>
        <w:t>5</w:t>
      </w:r>
      <w:r w:rsidR="00FA5C5A" w:rsidRPr="002A59B1">
        <w:rPr>
          <w:snapToGrid w:val="0"/>
          <w:lang w:eastAsia="zh-CN"/>
        </w:rPr>
        <w:t>.</w:t>
      </w:r>
    </w:p>
    <w:p w14:paraId="4E161193" w14:textId="77777777" w:rsidR="00BD6B20" w:rsidRPr="0050431F" w:rsidRDefault="00BD6B20" w:rsidP="00BD6B20">
      <w:pPr>
        <w:pStyle w:val="B10"/>
        <w:rPr>
          <w:snapToGrid w:val="0"/>
          <w:lang w:eastAsia="zh-CN"/>
        </w:rPr>
      </w:pPr>
      <w:r w:rsidRPr="0050431F">
        <w:rPr>
          <w:snapToGrid w:val="0"/>
          <w:lang w:eastAsia="zh-CN"/>
        </w:rPr>
        <w:t>3)</w:t>
      </w:r>
      <w:r w:rsidR="00EE615F" w:rsidRPr="0050431F">
        <w:rPr>
          <w:snapToGrid w:val="0"/>
          <w:lang w:eastAsia="zh-CN"/>
        </w:rPr>
        <w:tab/>
      </w:r>
      <w:r w:rsidRPr="0050431F">
        <w:rPr>
          <w:snapToGrid w:val="0"/>
          <w:lang w:eastAsia="zh-CN"/>
        </w:rPr>
        <w:t xml:space="preserve">For UTRA FDD, measure ACLR inside sub-block gap </w:t>
      </w:r>
      <w:r w:rsidR="00EE615F" w:rsidRPr="0050431F">
        <w:rPr>
          <w:snapToGrid w:val="0"/>
          <w:lang w:eastAsia="zh-CN"/>
        </w:rPr>
        <w:t xml:space="preserve">or </w:t>
      </w:r>
      <w:r w:rsidR="00FF1E5F" w:rsidRPr="0050431F">
        <w:rPr>
          <w:snapToGrid w:val="0"/>
          <w:lang w:eastAsia="zh-CN"/>
        </w:rPr>
        <w:t>Inter RF Bandwidth</w:t>
      </w:r>
      <w:r w:rsidR="00EE615F" w:rsidRPr="0050431F">
        <w:rPr>
          <w:snapToGrid w:val="0"/>
          <w:lang w:eastAsia="zh-CN"/>
        </w:rPr>
        <w:t xml:space="preserve"> gap </w:t>
      </w:r>
      <w:r w:rsidRPr="0050431F">
        <w:rPr>
          <w:snapToGrid w:val="0"/>
          <w:lang w:eastAsia="zh-CN"/>
        </w:rPr>
        <w:t>as specified in subclause 6.6.4.5.2.</w:t>
      </w:r>
    </w:p>
    <w:p w14:paraId="3FAD04CD" w14:textId="77777777" w:rsidR="00BD6B20" w:rsidRPr="0050431F" w:rsidRDefault="00BD6B20" w:rsidP="00BD6B20">
      <w:pPr>
        <w:pStyle w:val="B10"/>
        <w:rPr>
          <w:rFonts w:cs="v4.2.0"/>
          <w:lang w:eastAsia="zh-CN"/>
        </w:rPr>
      </w:pPr>
      <w:r w:rsidRPr="0050431F">
        <w:rPr>
          <w:snapToGrid w:val="0"/>
          <w:lang w:eastAsia="zh-CN"/>
        </w:rPr>
        <w:t>4</w:t>
      </w:r>
      <w:r w:rsidRPr="0050431F">
        <w:rPr>
          <w:snapToGrid w:val="0"/>
        </w:rPr>
        <w:t>)</w:t>
      </w:r>
      <w:r w:rsidRPr="0050431F">
        <w:rPr>
          <w:snapToGrid w:val="0"/>
        </w:rPr>
        <w:tab/>
      </w:r>
      <w:r w:rsidRPr="0050431F">
        <w:rPr>
          <w:rFonts w:cs="v4.2.0"/>
        </w:rPr>
        <w:t xml:space="preserve">Measure </w:t>
      </w:r>
      <w:r w:rsidRPr="0050431F">
        <w:t>Cumulative Adjacent Channel Leakage power Ratio</w:t>
      </w:r>
      <w:r w:rsidRPr="0050431F">
        <w:rPr>
          <w:rFonts w:cs="v4.2.0"/>
        </w:rPr>
        <w:t xml:space="preserve"> </w:t>
      </w:r>
      <w:r w:rsidRPr="0050431F">
        <w:t xml:space="preserve">(CACLR) </w:t>
      </w:r>
      <w:r w:rsidRPr="0050431F">
        <w:rPr>
          <w:rFonts w:cs="v4.2.0"/>
          <w:lang w:eastAsia="zh-CN"/>
        </w:rPr>
        <w:t xml:space="preserve">inside sub-block gap </w:t>
      </w:r>
      <w:r w:rsidR="001D18A5" w:rsidRPr="0050431F">
        <w:rPr>
          <w:lang w:eastAsia="zh-CN"/>
        </w:rPr>
        <w:t xml:space="preserve">or the </w:t>
      </w:r>
      <w:r w:rsidR="00FF1E5F" w:rsidRPr="0050431F">
        <w:rPr>
          <w:lang w:eastAsia="zh-CN"/>
        </w:rPr>
        <w:t>Inter RF Bandwidth</w:t>
      </w:r>
      <w:r w:rsidR="001D18A5" w:rsidRPr="0050431F">
        <w:rPr>
          <w:lang w:eastAsia="zh-CN"/>
        </w:rPr>
        <w:t xml:space="preserve"> gap</w:t>
      </w:r>
      <w:r w:rsidR="001D18A5" w:rsidRPr="0050431F">
        <w:rPr>
          <w:rFonts w:cs="v4.2.0"/>
        </w:rPr>
        <w:t xml:space="preserve"> </w:t>
      </w:r>
      <w:r w:rsidRPr="0050431F">
        <w:rPr>
          <w:rFonts w:cs="v4.2.0"/>
        </w:rPr>
        <w:t xml:space="preserve">as specified in </w:t>
      </w:r>
      <w:r w:rsidRPr="0050431F">
        <w:rPr>
          <w:snapToGrid w:val="0"/>
          <w:lang w:eastAsia="zh-CN"/>
        </w:rPr>
        <w:t xml:space="preserve">subclause </w:t>
      </w:r>
      <w:r w:rsidRPr="0050431F">
        <w:rPr>
          <w:rFonts w:cs="v4.2.0"/>
        </w:rPr>
        <w:t>6.6.</w:t>
      </w:r>
      <w:r w:rsidRPr="0050431F">
        <w:rPr>
          <w:rFonts w:cs="v4.2.0"/>
          <w:lang w:eastAsia="zh-CN"/>
        </w:rPr>
        <w:t>4.5.4.</w:t>
      </w:r>
    </w:p>
    <w:p w14:paraId="6B9E027D" w14:textId="77777777" w:rsidR="00BB4A32" w:rsidRPr="0050431F" w:rsidRDefault="00BB4A32" w:rsidP="00BB4A32">
      <w:r w:rsidRPr="0050431F">
        <w:t>In addition, for a multi-band capable BS, the following step shall apply:</w:t>
      </w:r>
    </w:p>
    <w:p w14:paraId="27D26355" w14:textId="77777777" w:rsidR="00BB4A32" w:rsidRPr="0050431F" w:rsidRDefault="00BB4A32" w:rsidP="00BB4A32">
      <w:pPr>
        <w:pStyle w:val="B10"/>
      </w:pPr>
      <w:r w:rsidRPr="0050431F">
        <w:t>5)</w:t>
      </w:r>
      <w:r w:rsidRPr="0050431F">
        <w:tab/>
        <w:t>For multi-band capable BS and single band tests, repeat the steps above per involved band where single band test configurations and test models shall apply with no carrier activated in the other band.</w:t>
      </w:r>
      <w:r w:rsidR="00FF1E5F" w:rsidRPr="0050431F">
        <w:t xml:space="preserve"> </w:t>
      </w:r>
      <w:r w:rsidRPr="0050431F">
        <w:t>For multi-band capable BS with separate antenna connector, the antenna connector not being under test in case of SBT or MBT shall be terminated.</w:t>
      </w:r>
    </w:p>
    <w:p w14:paraId="4D397956" w14:textId="77777777" w:rsidR="00596CE9" w:rsidRPr="0050431F" w:rsidRDefault="00596CE9" w:rsidP="00F311C8">
      <w:pPr>
        <w:pStyle w:val="Heading4"/>
      </w:pPr>
      <w:bookmarkStart w:id="1768" w:name="_Toc13048653"/>
      <w:bookmarkStart w:id="1769" w:name="_Toc29764869"/>
      <w:bookmarkStart w:id="1770" w:name="_Toc29765287"/>
      <w:bookmarkStart w:id="1771" w:name="_Toc52556785"/>
      <w:bookmarkStart w:id="1772" w:name="_Toc67912487"/>
      <w:bookmarkStart w:id="1773" w:name="_Toc89855422"/>
      <w:r w:rsidRPr="0050431F">
        <w:t>6.6.4.5</w:t>
      </w:r>
      <w:r w:rsidRPr="0050431F">
        <w:tab/>
      </w:r>
      <w:r w:rsidR="00DB7FF2" w:rsidRPr="0050431F">
        <w:t>Test requirement</w:t>
      </w:r>
      <w:r w:rsidRPr="0050431F">
        <w:t>s</w:t>
      </w:r>
      <w:bookmarkEnd w:id="1768"/>
      <w:bookmarkEnd w:id="1769"/>
      <w:bookmarkEnd w:id="1770"/>
      <w:bookmarkEnd w:id="1771"/>
      <w:bookmarkEnd w:id="1772"/>
      <w:bookmarkEnd w:id="1773"/>
    </w:p>
    <w:p w14:paraId="30F0C0B2" w14:textId="77777777" w:rsidR="00596CE9" w:rsidRPr="0050431F" w:rsidRDefault="00596CE9" w:rsidP="00F311C8">
      <w:pPr>
        <w:pStyle w:val="Heading5"/>
      </w:pPr>
      <w:bookmarkStart w:id="1774" w:name="_Toc13048654"/>
      <w:bookmarkStart w:id="1775" w:name="_Toc29764870"/>
      <w:bookmarkStart w:id="1776" w:name="_Toc29765288"/>
      <w:bookmarkStart w:id="1777" w:name="_Toc52556786"/>
      <w:bookmarkStart w:id="1778" w:name="_Toc67912488"/>
      <w:bookmarkStart w:id="1779" w:name="_Toc89855423"/>
      <w:r w:rsidRPr="0050431F">
        <w:t>6.6.4.5.1</w:t>
      </w:r>
      <w:r w:rsidRPr="0050431F">
        <w:tab/>
        <w:t>E-UTRA test requirement</w:t>
      </w:r>
      <w:bookmarkEnd w:id="1774"/>
      <w:bookmarkEnd w:id="1775"/>
      <w:bookmarkEnd w:id="1776"/>
      <w:bookmarkEnd w:id="1777"/>
      <w:bookmarkEnd w:id="1778"/>
      <w:bookmarkEnd w:id="1779"/>
    </w:p>
    <w:p w14:paraId="1F1D2816" w14:textId="77777777" w:rsidR="00BD6B20" w:rsidRPr="0050431F" w:rsidRDefault="00596CE9" w:rsidP="00BD6B20">
      <w:r w:rsidRPr="0050431F">
        <w:t xml:space="preserve">For E-UTRA, the test requirement is specified in </w:t>
      </w:r>
      <w:r w:rsidR="00F31415" w:rsidRPr="0050431F">
        <w:t>Tables 6.6.4.5.1-1 and 6.6.4.5.1-2</w:t>
      </w:r>
      <w:r w:rsidR="00BD6B20" w:rsidRPr="0050431F">
        <w:t xml:space="preserve">, and applies </w:t>
      </w:r>
      <w:r w:rsidR="00BD6B20" w:rsidRPr="0050431F">
        <w:rPr>
          <w:rFonts w:cs="v5.0.0"/>
        </w:rPr>
        <w:t xml:space="preserve">outside the </w:t>
      </w:r>
      <w:r w:rsidR="00FF1E5F" w:rsidRPr="0050431F">
        <w:rPr>
          <w:rFonts w:cs="v5.0.0"/>
        </w:rPr>
        <w:t>Base Station RF Bandwidth</w:t>
      </w:r>
      <w:r w:rsidR="00BD6B20" w:rsidRPr="0050431F">
        <w:rPr>
          <w:rFonts w:cs="v5.0.0"/>
        </w:rPr>
        <w:t xml:space="preserve"> </w:t>
      </w:r>
      <w:r w:rsidR="00EE615F" w:rsidRPr="0050431F">
        <w:rPr>
          <w:rFonts w:cs="v5.0.0"/>
        </w:rPr>
        <w:t xml:space="preserve">or </w:t>
      </w:r>
      <w:r w:rsidR="00FF1E5F" w:rsidRPr="0050431F">
        <w:rPr>
          <w:rFonts w:cs="v5.0.0"/>
        </w:rPr>
        <w:t>Maximum Radio Bandwidth</w:t>
      </w:r>
      <w:r w:rsidR="00BD6B20" w:rsidRPr="0050431F">
        <w:t>.</w:t>
      </w:r>
    </w:p>
    <w:p w14:paraId="3C97890B" w14:textId="77777777" w:rsidR="00EE615F" w:rsidRPr="0050431F" w:rsidRDefault="00EE615F" w:rsidP="00EE615F">
      <w:r w:rsidRPr="0050431F">
        <w:t>For a BS operating in non-contiguous spectrum, the ACLR also applies for the first adjacent channel</w:t>
      </w:r>
      <w:r w:rsidRPr="0050431F" w:rsidDel="009070F8">
        <w:t xml:space="preserve"> </w:t>
      </w:r>
      <w:r w:rsidRPr="0050431F">
        <w:t xml:space="preserve">inside any </w:t>
      </w:r>
      <w:r w:rsidRPr="0050431F">
        <w:rPr>
          <w:lang w:eastAsia="zh-CN"/>
        </w:rPr>
        <w:t>sub-block</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15MHz</w:t>
      </w:r>
      <w:r w:rsidRPr="0050431F">
        <w:t xml:space="preserve">. The ACLR requirement for the second adjacent channel applies inside any </w:t>
      </w:r>
      <w:r w:rsidRPr="0050431F">
        <w:rPr>
          <w:lang w:eastAsia="zh-CN"/>
        </w:rPr>
        <w:t>sub-block</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test requirement in subclause 6.6.4</w:t>
      </w:r>
      <w:r w:rsidRPr="0050431F">
        <w:rPr>
          <w:lang w:eastAsia="zh-CN"/>
        </w:rPr>
        <w:t>.5</w:t>
      </w:r>
      <w:r w:rsidRPr="0050431F">
        <w:t>.4 applies in sub block gaps for the frequency ranges defined in Table 6.6.4.</w:t>
      </w:r>
      <w:r w:rsidRPr="0050431F">
        <w:rPr>
          <w:lang w:eastAsia="zh-CN"/>
        </w:rPr>
        <w:t>5.</w:t>
      </w:r>
      <w:r w:rsidRPr="0050431F">
        <w:t>4-1.</w:t>
      </w:r>
    </w:p>
    <w:p w14:paraId="1C71358D" w14:textId="77777777" w:rsidR="00EE615F" w:rsidRPr="0050431F" w:rsidRDefault="00EE615F" w:rsidP="00EE615F">
      <w:r w:rsidRPr="0050431F">
        <w:t xml:space="preserve">For a BS </w:t>
      </w:r>
      <w:r w:rsidRPr="0050431F">
        <w:rPr>
          <w:lang w:eastAsia="zh-CN"/>
        </w:rPr>
        <w:t>operating in multiple bands</w:t>
      </w:r>
      <w:r w:rsidRPr="0050431F">
        <w:t>, where multiple bands are mapped onto the same antenna connector, the ACLR also applies for the first adjacent channel</w:t>
      </w:r>
      <w:r w:rsidRPr="0050431F" w:rsidDel="009070F8">
        <w:t xml:space="preserve"> </w:t>
      </w:r>
      <w:r w:rsidRPr="0050431F">
        <w:t xml:space="preserve">inside any </w:t>
      </w:r>
      <w:r w:rsidR="00FF1E5F"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15MHz</w:t>
      </w:r>
      <w:r w:rsidRPr="0050431F">
        <w:t xml:space="preserve">. The ACLR requirement for the second adjacent channel applies inside any </w:t>
      </w:r>
      <w:r w:rsidR="00FF1E5F"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requirement in subclause 6.6.4.</w:t>
      </w:r>
      <w:r w:rsidRPr="0050431F">
        <w:rPr>
          <w:lang w:eastAsia="zh-CN"/>
        </w:rPr>
        <w:t>5.</w:t>
      </w:r>
      <w:r w:rsidRPr="0050431F">
        <w:t xml:space="preserve">4 applies in </w:t>
      </w:r>
      <w:r w:rsidR="00FF1E5F" w:rsidRPr="0050431F">
        <w:t>Inter RF Bandwidth</w:t>
      </w:r>
      <w:r w:rsidRPr="0050431F">
        <w:t xml:space="preserve"> gaps for the frequency ranges defined in Table 6.6.4</w:t>
      </w:r>
      <w:r w:rsidRPr="0050431F">
        <w:rPr>
          <w:lang w:eastAsia="zh-CN"/>
        </w:rPr>
        <w:t>.5</w:t>
      </w:r>
      <w:r w:rsidRPr="0050431F">
        <w:t>.4-1.</w:t>
      </w:r>
    </w:p>
    <w:p w14:paraId="3E2031CC" w14:textId="77777777" w:rsidR="00F31415" w:rsidRPr="0050431F" w:rsidRDefault="00F31415" w:rsidP="00F31415">
      <w:r w:rsidRPr="0050431F">
        <w:t>The requirement applies during the transmitter on period.</w:t>
      </w:r>
    </w:p>
    <w:p w14:paraId="74233533" w14:textId="77777777" w:rsidR="00F31415" w:rsidRPr="0050431F" w:rsidRDefault="00F31415" w:rsidP="00F31415">
      <w:pPr>
        <w:rPr>
          <w:rFonts w:cs="v5.0.0"/>
        </w:rPr>
      </w:pPr>
      <w:r w:rsidRPr="0050431F">
        <w:t>The ACLR is defined with a square filter of bandwidth equal to the transmission bandwidth configuration of the transmitted signal (BW</w:t>
      </w:r>
      <w:r w:rsidRPr="0050431F">
        <w:rPr>
          <w:vertAlign w:val="subscript"/>
        </w:rPr>
        <w:t>Config</w:t>
      </w:r>
      <w:r w:rsidRPr="0050431F">
        <w:rPr>
          <w:rFonts w:cs="v5.0.0"/>
        </w:rPr>
        <w:t>) centred on the assigned channel frequency and a filter centered on the adjacent channel frequency according to the tables below.</w:t>
      </w:r>
    </w:p>
    <w:p w14:paraId="05BCDA6B" w14:textId="77777777" w:rsidR="00F31415" w:rsidRPr="0050431F" w:rsidRDefault="00F31415" w:rsidP="00F31415">
      <w:pPr>
        <w:rPr>
          <w:rFonts w:cs="v5.0.0"/>
        </w:rPr>
      </w:pPr>
      <w:r w:rsidRPr="0050431F">
        <w:rPr>
          <w:rFonts w:cs="v5.0.0"/>
        </w:rPr>
        <w:t>For Category A</w:t>
      </w:r>
      <w:r w:rsidRPr="0050431F">
        <w:rPr>
          <w:rFonts w:cs="v5.0.0"/>
          <w:lang w:eastAsia="zh-CN"/>
        </w:rPr>
        <w:t xml:space="preserve"> Wide Area BS</w:t>
      </w:r>
      <w:r w:rsidRPr="0050431F">
        <w:rPr>
          <w:rFonts w:cs="v5.0.0"/>
        </w:rPr>
        <w:t xml:space="preserve">, either the ACLR limits in the tables below or the absolute limit of -13dBm/MHz </w:t>
      </w:r>
      <w:r w:rsidR="00FF1E5F" w:rsidRPr="0050431F">
        <w:rPr>
          <w:rFonts w:cs="v5.0.0"/>
        </w:rPr>
        <w:t xml:space="preserve">shall </w:t>
      </w:r>
      <w:r w:rsidRPr="0050431F">
        <w:rPr>
          <w:rFonts w:cs="v5.0.0"/>
        </w:rPr>
        <w:t>apply, whichever is less stringent.</w:t>
      </w:r>
    </w:p>
    <w:p w14:paraId="3913FC22" w14:textId="77777777" w:rsidR="00F31415" w:rsidRPr="0050431F" w:rsidRDefault="00F31415" w:rsidP="00F31415">
      <w:pPr>
        <w:rPr>
          <w:rFonts w:cs="v5.0.0"/>
          <w:lang w:eastAsia="zh-CN"/>
        </w:rPr>
      </w:pPr>
      <w:r w:rsidRPr="0050431F">
        <w:rPr>
          <w:rFonts w:cs="v5.0.0"/>
        </w:rPr>
        <w:t xml:space="preserve">For Category B </w:t>
      </w:r>
      <w:r w:rsidRPr="0050431F">
        <w:rPr>
          <w:rFonts w:cs="v5.0.0"/>
          <w:lang w:eastAsia="zh-CN"/>
        </w:rPr>
        <w:t>Wide Area BS</w:t>
      </w:r>
      <w:r w:rsidRPr="0050431F">
        <w:rPr>
          <w:rFonts w:cs="v5.0.0"/>
        </w:rPr>
        <w:t xml:space="preserve">, either the ACLR limits in the tables below or the absolute limit of -15 dBm/MHz </w:t>
      </w:r>
      <w:r w:rsidR="00FF1E5F" w:rsidRPr="0050431F">
        <w:rPr>
          <w:rFonts w:cs="v5.0.0"/>
        </w:rPr>
        <w:t xml:space="preserve">shall </w:t>
      </w:r>
      <w:r w:rsidRPr="0050431F">
        <w:rPr>
          <w:rFonts w:cs="v5.0.0"/>
        </w:rPr>
        <w:t>apply, whichever is less stringent.</w:t>
      </w:r>
    </w:p>
    <w:p w14:paraId="4EBC8635" w14:textId="77777777" w:rsidR="00F31415" w:rsidRPr="0050431F" w:rsidRDefault="00F31415" w:rsidP="00F31415">
      <w:pPr>
        <w:rPr>
          <w:rFonts w:cs="v5.0.0"/>
          <w:lang w:eastAsia="zh-CN"/>
        </w:rPr>
      </w:pPr>
      <w:r w:rsidRPr="0050431F">
        <w:rPr>
          <w:rFonts w:cs="v5.0.0"/>
          <w:lang w:eastAsia="zh-CN"/>
        </w:rPr>
        <w:t>For Medium Range BS, either the ACLR limits in the tables below or the absolute limit of -25 dBm/MHz shall apply, whichever is less stringent.</w:t>
      </w:r>
    </w:p>
    <w:p w14:paraId="317581A3" w14:textId="77777777" w:rsidR="00F31415" w:rsidRPr="0050431F" w:rsidRDefault="00F31415" w:rsidP="00F31415">
      <w:pPr>
        <w:rPr>
          <w:rFonts w:cs="v5.0.0"/>
          <w:lang w:eastAsia="zh-CN"/>
        </w:rPr>
      </w:pPr>
      <w:r w:rsidRPr="0050431F">
        <w:rPr>
          <w:rFonts w:cs="v5.0.0"/>
          <w:lang w:eastAsia="zh-CN"/>
        </w:rPr>
        <w:t xml:space="preserve">For Local Area BS, </w:t>
      </w:r>
      <w:r w:rsidRPr="0050431F">
        <w:rPr>
          <w:rFonts w:cs="v5.0.0"/>
        </w:rPr>
        <w:t>either the ACLR limits in the table</w:t>
      </w:r>
      <w:r w:rsidRPr="0050431F">
        <w:rPr>
          <w:rFonts w:cs="v5.0.0"/>
          <w:lang w:eastAsia="zh-CN"/>
        </w:rPr>
        <w:t>s below</w:t>
      </w:r>
      <w:r w:rsidRPr="0050431F">
        <w:rPr>
          <w:rFonts w:cs="v5.0.0"/>
        </w:rPr>
        <w:t xml:space="preserve"> or the absolute limit of -</w:t>
      </w:r>
      <w:r w:rsidRPr="0050431F">
        <w:rPr>
          <w:rFonts w:cs="v5.0.0"/>
          <w:lang w:eastAsia="zh-CN"/>
        </w:rPr>
        <w:t>32</w:t>
      </w:r>
      <w:r w:rsidRPr="0050431F">
        <w:rPr>
          <w:rFonts w:cs="v5.0.0"/>
        </w:rPr>
        <w:t>dBm/MHz shall apply, whichever is less stringent</w:t>
      </w:r>
      <w:r w:rsidRPr="0050431F">
        <w:rPr>
          <w:rFonts w:cs="v5.0.0"/>
          <w:lang w:eastAsia="zh-CN"/>
        </w:rPr>
        <w:t>.</w:t>
      </w:r>
    </w:p>
    <w:p w14:paraId="03FB10A7" w14:textId="77777777" w:rsidR="00F31415" w:rsidRPr="0050431F" w:rsidRDefault="00F31415" w:rsidP="00F31415">
      <w:pPr>
        <w:rPr>
          <w:rFonts w:eastAsia="MS Mincho" w:cs="v5.0.0"/>
        </w:rPr>
      </w:pPr>
      <w:r w:rsidRPr="0050431F">
        <w:rPr>
          <w:rFonts w:eastAsia="MS Mincho" w:cs="v5.0.0"/>
        </w:rPr>
        <w:t>For operation in paired spectrum, the ACLR shall be higher than the value specified in Table </w:t>
      </w:r>
      <w:r w:rsidRPr="0050431F">
        <w:t>6.6.4.5.1-1</w:t>
      </w:r>
      <w:r w:rsidRPr="0050431F">
        <w:rPr>
          <w:rFonts w:eastAsia="MS Mincho" w:cs="v5.0.0"/>
        </w:rPr>
        <w:t>.</w:t>
      </w:r>
    </w:p>
    <w:p w14:paraId="51BA8041" w14:textId="77777777" w:rsidR="00F31415" w:rsidRPr="0050431F" w:rsidRDefault="00F31415" w:rsidP="00EB0F3C">
      <w:pPr>
        <w:pStyle w:val="TH"/>
      </w:pPr>
      <w:r w:rsidRPr="0050431F">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50431F" w14:paraId="051AD1AD" w14:textId="77777777" w:rsidTr="00F31415">
        <w:trPr>
          <w:cantSplit/>
          <w:jc w:val="center"/>
        </w:trPr>
        <w:tc>
          <w:tcPr>
            <w:tcW w:w="2202" w:type="dxa"/>
          </w:tcPr>
          <w:p w14:paraId="7AD7102E" w14:textId="77777777" w:rsidR="00F31415" w:rsidRPr="0050431F" w:rsidRDefault="00F31415" w:rsidP="00B27437">
            <w:pPr>
              <w:pStyle w:val="TAH"/>
              <w:rPr>
                <w:rFonts w:cs="Arial"/>
                <w:lang w:eastAsia="en-US"/>
              </w:rPr>
            </w:pPr>
            <w:r w:rsidRPr="0050431F">
              <w:rPr>
                <w:rFonts w:eastAsia="SimSun" w:cs="Arial"/>
                <w:lang w:eastAsia="en-US"/>
              </w:rPr>
              <w:t>C</w:t>
            </w:r>
            <w:r w:rsidRPr="0050431F">
              <w:rPr>
                <w:rFonts w:cs="Arial"/>
                <w:lang w:eastAsia="en-US"/>
              </w:rPr>
              <w:t xml:space="preserve">hannel bandwidth </w:t>
            </w:r>
            <w:r w:rsidRPr="0050431F">
              <w:rPr>
                <w:rFonts w:eastAsia="SimSun" w:cs="Arial"/>
                <w:lang w:eastAsia="en-US"/>
              </w:rPr>
              <w:t xml:space="preserve">of </w:t>
            </w:r>
            <w:r w:rsidRPr="0050431F">
              <w:rPr>
                <w:rFonts w:cs="Arial"/>
                <w:lang w:eastAsia="en-US"/>
              </w:rPr>
              <w:t xml:space="preserve">E-UTRA </w:t>
            </w:r>
            <w:r w:rsidR="00B27437" w:rsidRPr="0050431F">
              <w:rPr>
                <w:rFonts w:eastAsia="SimSun" w:cs="Arial"/>
                <w:lang w:eastAsia="en-US"/>
              </w:rPr>
              <w:t>L</w:t>
            </w:r>
            <w:r w:rsidRPr="0050431F">
              <w:rPr>
                <w:rFonts w:eastAsia="SimSun" w:cs="Arial"/>
                <w:lang w:eastAsia="en-US"/>
              </w:rPr>
              <w:t>owes</w:t>
            </w:r>
            <w:r w:rsidR="00B27437" w:rsidRPr="0050431F">
              <w:rPr>
                <w:rFonts w:eastAsia="SimSun" w:cs="Arial"/>
                <w:lang w:eastAsia="en-US"/>
              </w:rPr>
              <w:t>t/</w:t>
            </w:r>
            <w:r w:rsidRPr="0050431F">
              <w:rPr>
                <w:rFonts w:eastAsia="SimSun" w:cs="Arial"/>
                <w:lang w:eastAsia="en-US"/>
              </w:rPr>
              <w:t xml:space="preserve"> </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BW</w:t>
            </w:r>
            <w:r w:rsidRPr="0050431F">
              <w:rPr>
                <w:rFonts w:cs="Arial"/>
                <w:vertAlign w:val="subscript"/>
                <w:lang w:eastAsia="en-US"/>
              </w:rPr>
              <w:t>Channel</w:t>
            </w:r>
            <w:r w:rsidRPr="0050431F">
              <w:rPr>
                <w:rFonts w:cs="Arial"/>
                <w:lang w:eastAsia="en-US"/>
              </w:rPr>
              <w:t xml:space="preserve"> [MHz] </w:t>
            </w:r>
          </w:p>
        </w:tc>
        <w:tc>
          <w:tcPr>
            <w:tcW w:w="2191" w:type="dxa"/>
          </w:tcPr>
          <w:p w14:paraId="2794BB5C" w14:textId="77777777" w:rsidR="00F31415" w:rsidRPr="0050431F" w:rsidRDefault="00F31415" w:rsidP="00B27437">
            <w:pPr>
              <w:pStyle w:val="TAH"/>
              <w:rPr>
                <w:rFonts w:cs="Arial"/>
                <w:lang w:eastAsia="en-US"/>
              </w:rPr>
            </w:pPr>
            <w:r w:rsidRPr="0050431F">
              <w:rPr>
                <w:rFonts w:cs="Arial"/>
                <w:lang w:eastAsia="en-US"/>
              </w:rPr>
              <w:t xml:space="preserve">BS adjacent channel centre frequency offset below the </w:t>
            </w:r>
            <w:r w:rsidRPr="0050431F">
              <w:rPr>
                <w:rFonts w:eastAsia="SimSun" w:cs="Arial"/>
                <w:lang w:eastAsia="en-US"/>
              </w:rPr>
              <w:t>lowe</w:t>
            </w:r>
            <w:r w:rsidR="00B27437" w:rsidRPr="0050431F">
              <w:rPr>
                <w:rFonts w:eastAsia="SimSun" w:cs="Arial"/>
                <w:lang w:eastAsia="en-US"/>
              </w:rPr>
              <w:t xml:space="preserve">r </w:t>
            </w:r>
            <w:r w:rsidRPr="0050431F">
              <w:rPr>
                <w:rFonts w:cs="Arial"/>
                <w:lang w:eastAsia="en-US"/>
              </w:rPr>
              <w:t xml:space="preserve">or above the </w:t>
            </w:r>
            <w:r w:rsidR="00B27437" w:rsidRPr="0050431F">
              <w:rPr>
                <w:rFonts w:eastAsia="SimSun" w:cs="Arial"/>
                <w:lang w:eastAsia="en-US"/>
              </w:rPr>
              <w:t>upper Base Station</w:t>
            </w:r>
            <w:r w:rsidRPr="0050431F">
              <w:rPr>
                <w:rFonts w:cs="Arial"/>
                <w:lang w:eastAsia="en-US"/>
              </w:rPr>
              <w:t xml:space="preserve"> </w:t>
            </w:r>
            <w:r w:rsidRPr="0050431F">
              <w:rPr>
                <w:rFonts w:eastAsia="SimSun" w:cs="Arial"/>
                <w:lang w:eastAsia="zh-CN"/>
              </w:rPr>
              <w:t xml:space="preserve">RF </w:t>
            </w:r>
            <w:r w:rsidR="00B27437" w:rsidRPr="0050431F">
              <w:rPr>
                <w:rFonts w:eastAsia="SimSun" w:cs="Arial"/>
                <w:lang w:eastAsia="zh-CN"/>
              </w:rPr>
              <w:t>B</w:t>
            </w:r>
            <w:r w:rsidRPr="0050431F">
              <w:rPr>
                <w:rFonts w:eastAsia="SimSun" w:cs="Arial"/>
                <w:lang w:eastAsia="zh-CN"/>
              </w:rPr>
              <w:t xml:space="preserve">andwidth </w:t>
            </w:r>
            <w:r w:rsidRPr="0050431F">
              <w:rPr>
                <w:rFonts w:cs="Arial"/>
                <w:lang w:eastAsia="en-US"/>
              </w:rPr>
              <w:t>edge</w:t>
            </w:r>
          </w:p>
        </w:tc>
        <w:tc>
          <w:tcPr>
            <w:tcW w:w="1949" w:type="dxa"/>
          </w:tcPr>
          <w:p w14:paraId="0FE47BA3" w14:textId="77777777" w:rsidR="00F31415" w:rsidRPr="0050431F" w:rsidRDefault="00F31415" w:rsidP="00F31415">
            <w:pPr>
              <w:pStyle w:val="TAH"/>
              <w:rPr>
                <w:rFonts w:cs="Arial"/>
                <w:lang w:eastAsia="en-US"/>
              </w:rPr>
            </w:pPr>
            <w:r w:rsidRPr="0050431F">
              <w:rPr>
                <w:rFonts w:cs="Arial"/>
                <w:lang w:eastAsia="en-US"/>
              </w:rPr>
              <w:t xml:space="preserve">Assumed adjacent channel carrier </w:t>
            </w:r>
          </w:p>
        </w:tc>
        <w:tc>
          <w:tcPr>
            <w:tcW w:w="2179" w:type="dxa"/>
          </w:tcPr>
          <w:p w14:paraId="4B67CD11" w14:textId="77777777" w:rsidR="00F31415" w:rsidRPr="0050431F" w:rsidRDefault="00F31415" w:rsidP="00F31415">
            <w:pPr>
              <w:pStyle w:val="TAH"/>
              <w:rPr>
                <w:rFonts w:cs="Arial"/>
                <w:lang w:eastAsia="en-US"/>
              </w:rPr>
            </w:pPr>
            <w:r w:rsidRPr="0050431F">
              <w:rPr>
                <w:rFonts w:cs="Arial"/>
                <w:lang w:eastAsia="en-US"/>
              </w:rPr>
              <w:t>Filter on the adjacent channel frequency and corresponding filter bandwidth</w:t>
            </w:r>
          </w:p>
        </w:tc>
        <w:tc>
          <w:tcPr>
            <w:tcW w:w="912" w:type="dxa"/>
          </w:tcPr>
          <w:p w14:paraId="6832EF7F" w14:textId="77777777" w:rsidR="00F31415" w:rsidRPr="0050431F" w:rsidRDefault="00F31415" w:rsidP="00F31415">
            <w:pPr>
              <w:pStyle w:val="TAH"/>
              <w:rPr>
                <w:rFonts w:cs="Arial"/>
                <w:lang w:eastAsia="en-US"/>
              </w:rPr>
            </w:pPr>
            <w:r w:rsidRPr="0050431F">
              <w:rPr>
                <w:rFonts w:cs="Arial"/>
                <w:lang w:eastAsia="en-US"/>
              </w:rPr>
              <w:t>ACLR limit</w:t>
            </w:r>
          </w:p>
        </w:tc>
      </w:tr>
      <w:tr w:rsidR="00F31415" w:rsidRPr="0050431F" w14:paraId="2EADB9B6" w14:textId="77777777" w:rsidTr="00F31415">
        <w:trPr>
          <w:cantSplit/>
          <w:jc w:val="center"/>
        </w:trPr>
        <w:tc>
          <w:tcPr>
            <w:tcW w:w="2202" w:type="dxa"/>
            <w:vMerge w:val="restart"/>
          </w:tcPr>
          <w:p w14:paraId="70EA9AF5" w14:textId="77777777" w:rsidR="00F31415" w:rsidRPr="0050431F" w:rsidRDefault="00F31415" w:rsidP="00F31415">
            <w:pPr>
              <w:pStyle w:val="TAC"/>
              <w:rPr>
                <w:rFonts w:cs="Arial"/>
                <w:lang w:eastAsia="en-US"/>
              </w:rPr>
            </w:pPr>
            <w:r w:rsidRPr="0050431F">
              <w:rPr>
                <w:rFonts w:cs="Arial"/>
                <w:lang w:eastAsia="en-US"/>
              </w:rPr>
              <w:t>1.4, 3.0, 5, 10, 15, 20</w:t>
            </w:r>
          </w:p>
        </w:tc>
        <w:tc>
          <w:tcPr>
            <w:tcW w:w="2191" w:type="dxa"/>
          </w:tcPr>
          <w:p w14:paraId="7347A349" w14:textId="77777777" w:rsidR="00F31415" w:rsidRPr="0050431F" w:rsidRDefault="00F31415" w:rsidP="00F31415">
            <w:pPr>
              <w:pStyle w:val="TAC"/>
              <w:rPr>
                <w:rFonts w:eastAsia="SimSun" w:cs="Arial"/>
                <w:lang w:eastAsia="zh-CN"/>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1E501225"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00D4DB34"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0EA117E"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396A1EA5" w14:textId="77777777" w:rsidTr="00F31415">
        <w:trPr>
          <w:cantSplit/>
          <w:jc w:val="center"/>
        </w:trPr>
        <w:tc>
          <w:tcPr>
            <w:tcW w:w="2202" w:type="dxa"/>
            <w:vMerge/>
          </w:tcPr>
          <w:p w14:paraId="59BA3D2A" w14:textId="77777777" w:rsidR="00F31415" w:rsidRPr="0050431F" w:rsidRDefault="00F31415" w:rsidP="00F31415">
            <w:pPr>
              <w:pStyle w:val="TAC"/>
              <w:rPr>
                <w:rFonts w:cs="Arial"/>
                <w:lang w:eastAsia="en-US"/>
              </w:rPr>
            </w:pPr>
          </w:p>
        </w:tc>
        <w:tc>
          <w:tcPr>
            <w:tcW w:w="2191" w:type="dxa"/>
          </w:tcPr>
          <w:p w14:paraId="58C94EBC"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3DDE559E"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158767A4"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69FBED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15749C68" w14:textId="77777777" w:rsidTr="00F31415">
        <w:trPr>
          <w:cantSplit/>
          <w:jc w:val="center"/>
        </w:trPr>
        <w:tc>
          <w:tcPr>
            <w:tcW w:w="2202" w:type="dxa"/>
            <w:vMerge/>
          </w:tcPr>
          <w:p w14:paraId="37266B2C" w14:textId="77777777" w:rsidR="00F31415" w:rsidRPr="0050431F" w:rsidRDefault="00F31415" w:rsidP="00F31415">
            <w:pPr>
              <w:pStyle w:val="TAC"/>
              <w:rPr>
                <w:rFonts w:cs="Arial"/>
                <w:lang w:eastAsia="en-US"/>
              </w:rPr>
            </w:pPr>
          </w:p>
        </w:tc>
        <w:tc>
          <w:tcPr>
            <w:tcW w:w="2191" w:type="dxa"/>
          </w:tcPr>
          <w:p w14:paraId="57EA388C" w14:textId="77777777" w:rsidR="00F31415" w:rsidRPr="0050431F" w:rsidRDefault="00F31415" w:rsidP="00F31415">
            <w:pPr>
              <w:pStyle w:val="TAC"/>
              <w:rPr>
                <w:rFonts w:cs="Arial"/>
                <w:lang w:eastAsia="en-US"/>
              </w:rPr>
            </w:pPr>
            <w:r w:rsidRPr="0050431F">
              <w:rPr>
                <w:rFonts w:cs="Arial"/>
                <w:lang w:eastAsia="en-US"/>
              </w:rPr>
              <w:t>2.5 MHz</w:t>
            </w:r>
          </w:p>
        </w:tc>
        <w:tc>
          <w:tcPr>
            <w:tcW w:w="1949" w:type="dxa"/>
          </w:tcPr>
          <w:p w14:paraId="4F882A3A"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35C8C4F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2392606"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26ED831" w14:textId="77777777" w:rsidTr="00F31415">
        <w:trPr>
          <w:cantSplit/>
          <w:jc w:val="center"/>
        </w:trPr>
        <w:tc>
          <w:tcPr>
            <w:tcW w:w="2202" w:type="dxa"/>
            <w:vMerge/>
          </w:tcPr>
          <w:p w14:paraId="35A10EBC" w14:textId="77777777" w:rsidR="00F31415" w:rsidRPr="0050431F" w:rsidRDefault="00F31415" w:rsidP="00F31415">
            <w:pPr>
              <w:pStyle w:val="TAC"/>
              <w:rPr>
                <w:rFonts w:cs="Arial"/>
                <w:lang w:eastAsia="en-US"/>
              </w:rPr>
            </w:pPr>
          </w:p>
        </w:tc>
        <w:tc>
          <w:tcPr>
            <w:tcW w:w="2191" w:type="dxa"/>
          </w:tcPr>
          <w:p w14:paraId="7EBF0AAD" w14:textId="77777777" w:rsidR="00F31415" w:rsidRPr="0050431F" w:rsidRDefault="00F31415" w:rsidP="00F31415">
            <w:pPr>
              <w:pStyle w:val="TAC"/>
              <w:rPr>
                <w:rFonts w:cs="Arial"/>
                <w:lang w:eastAsia="en-US"/>
              </w:rPr>
            </w:pPr>
            <w:r w:rsidRPr="0050431F">
              <w:rPr>
                <w:rFonts w:cs="Arial"/>
                <w:lang w:eastAsia="en-US"/>
              </w:rPr>
              <w:t>7.5 MHz</w:t>
            </w:r>
          </w:p>
        </w:tc>
        <w:tc>
          <w:tcPr>
            <w:tcW w:w="1949" w:type="dxa"/>
          </w:tcPr>
          <w:p w14:paraId="02097A86"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40AE1AE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24B00E9"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DFF2B22" w14:textId="77777777" w:rsidTr="00F31415">
        <w:trPr>
          <w:cantSplit/>
          <w:jc w:val="center"/>
        </w:trPr>
        <w:tc>
          <w:tcPr>
            <w:tcW w:w="9433" w:type="dxa"/>
            <w:gridSpan w:val="5"/>
          </w:tcPr>
          <w:p w14:paraId="316898DB" w14:textId="77777777" w:rsidR="00F31415" w:rsidRPr="0050431F" w:rsidRDefault="00F31415" w:rsidP="00F31415">
            <w:pPr>
              <w:pStyle w:val="TAN"/>
              <w:rPr>
                <w:rFonts w:cs="Arial"/>
                <w:lang w:eastAsia="en-US"/>
              </w:rPr>
            </w:pPr>
            <w:r w:rsidRPr="0050431F">
              <w:rPr>
                <w:rFonts w:cs="Arial"/>
                <w:lang w:eastAsia="en-US"/>
              </w:rPr>
              <w:t>NOTE 1:</w:t>
            </w:r>
            <w:r w:rsidRPr="0050431F">
              <w:rPr>
                <w:rFonts w:cs="Arial"/>
                <w:lang w:eastAsia="en-US"/>
              </w:rPr>
              <w:tab/>
              <w:t>BW</w:t>
            </w:r>
            <w:r w:rsidRPr="0050431F">
              <w:rPr>
                <w:rFonts w:cs="Arial"/>
                <w:vertAlign w:val="subscript"/>
                <w:lang w:eastAsia="en-US"/>
              </w:rPr>
              <w:t>Channel</w:t>
            </w:r>
            <w:r w:rsidRPr="0050431F">
              <w:rPr>
                <w:rFonts w:cs="Arial"/>
                <w:lang w:eastAsia="en-US"/>
              </w:rPr>
              <w:t xml:space="preserve"> and BW</w:t>
            </w:r>
            <w:r w:rsidRPr="0050431F">
              <w:rPr>
                <w:rFonts w:cs="Arial"/>
                <w:vertAlign w:val="subscript"/>
                <w:lang w:eastAsia="en-US"/>
              </w:rPr>
              <w:t>Config</w:t>
            </w:r>
            <w:r w:rsidRPr="0050431F">
              <w:rPr>
                <w:rFonts w:cs="Arial"/>
                <w:lang w:eastAsia="en-US"/>
              </w:rPr>
              <w:t xml:space="preserve"> are the channel bandwidth and transmission bandwidth configuration of the 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on the assigned channel frequency.</w:t>
            </w:r>
          </w:p>
          <w:p w14:paraId="14BCE739" w14:textId="77777777" w:rsidR="00F31415" w:rsidRPr="0050431F" w:rsidRDefault="00F31415" w:rsidP="00F31415">
            <w:pPr>
              <w:pStyle w:val="TAN"/>
              <w:rPr>
                <w:rFonts w:cs="v5.0.0"/>
                <w:lang w:eastAsia="en-US"/>
              </w:rPr>
            </w:pPr>
            <w:r w:rsidRPr="0050431F">
              <w:rPr>
                <w:rFonts w:cs="Arial"/>
                <w:lang w:eastAsia="en-US"/>
              </w:rPr>
              <w:t>NOTE 2:</w:t>
            </w:r>
            <w:r w:rsidRPr="0050431F">
              <w:rPr>
                <w:rFonts w:cs="Arial"/>
                <w:lang w:eastAsia="en-US"/>
              </w:rPr>
              <w:tab/>
              <w:t>The RRC filter shall be equivalent to the transmit pulse shape filter defined in TS 25.104 [3], with a chip rate as defined in this table.</w:t>
            </w:r>
          </w:p>
        </w:tc>
      </w:tr>
    </w:tbl>
    <w:p w14:paraId="31267E63" w14:textId="77777777" w:rsidR="00F31415" w:rsidRPr="0050431F" w:rsidRDefault="00F31415" w:rsidP="00F31415">
      <w:pPr>
        <w:keepNext/>
        <w:rPr>
          <w:rFonts w:eastAsia="SimSun" w:cs="v5.0.0"/>
          <w:lang w:eastAsia="zh-CN"/>
        </w:rPr>
      </w:pPr>
    </w:p>
    <w:p w14:paraId="2CCB56EF" w14:textId="77777777" w:rsidR="00F31415" w:rsidRPr="0050431F" w:rsidRDefault="00F31415" w:rsidP="00F31415">
      <w:pPr>
        <w:keepNext/>
        <w:rPr>
          <w:rFonts w:cs="v5.0.0"/>
        </w:rPr>
      </w:pPr>
      <w:r w:rsidRPr="0050431F">
        <w:rPr>
          <w:rFonts w:cs="v5.0.0"/>
        </w:rPr>
        <w:t>For operation in unpaired spectrum, the ACLR shall be higher than the value specified in Table 6.6.4.5.1</w:t>
      </w:r>
      <w:r w:rsidRPr="0050431F">
        <w:rPr>
          <w:rFonts w:cs="v5.0.0"/>
        </w:rPr>
        <w:noBreakHyphen/>
        <w:t>2.</w:t>
      </w:r>
    </w:p>
    <w:p w14:paraId="0FD2E6CB" w14:textId="77777777" w:rsidR="00F31415" w:rsidRPr="0050431F" w:rsidRDefault="00F31415" w:rsidP="00EB0F3C">
      <w:pPr>
        <w:pStyle w:val="TH"/>
      </w:pPr>
      <w:r w:rsidRPr="0050431F">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50431F" w14:paraId="67C11CFC" w14:textId="77777777" w:rsidTr="00F31415">
        <w:trPr>
          <w:cantSplit/>
          <w:jc w:val="center"/>
        </w:trPr>
        <w:tc>
          <w:tcPr>
            <w:tcW w:w="2202" w:type="dxa"/>
          </w:tcPr>
          <w:p w14:paraId="28ECB6AA" w14:textId="77777777" w:rsidR="00F31415" w:rsidRPr="0050431F" w:rsidRDefault="00F31415" w:rsidP="00F31415">
            <w:pPr>
              <w:pStyle w:val="TAH"/>
              <w:rPr>
                <w:rFonts w:cs="Arial"/>
                <w:lang w:eastAsia="en-US"/>
              </w:rPr>
            </w:pPr>
            <w:r w:rsidRPr="0050431F">
              <w:rPr>
                <w:rFonts w:eastAsia="SimSun" w:cs="Arial"/>
                <w:lang w:eastAsia="en-US"/>
              </w:rPr>
              <w:t>C</w:t>
            </w:r>
            <w:r w:rsidRPr="0050431F">
              <w:rPr>
                <w:rFonts w:cs="Arial"/>
                <w:lang w:eastAsia="en-US"/>
              </w:rPr>
              <w:t xml:space="preserve">hannel bandwidth </w:t>
            </w:r>
            <w:r w:rsidRPr="0050431F">
              <w:rPr>
                <w:rFonts w:eastAsia="SimSun" w:cs="Arial"/>
                <w:lang w:eastAsia="en-US"/>
              </w:rPr>
              <w:t xml:space="preserve">of </w:t>
            </w:r>
            <w:r w:rsidRPr="0050431F">
              <w:rPr>
                <w:rFonts w:cs="Arial"/>
                <w:lang w:eastAsia="en-US"/>
              </w:rPr>
              <w:t xml:space="preserve">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w:t>
            </w:r>
            <w:r w:rsidRPr="0050431F">
              <w:rPr>
                <w:rFonts w:eastAsia="SimSun" w:cs="Arial"/>
                <w:lang w:eastAsia="en-US"/>
              </w:rPr>
              <w:t xml:space="preserve"> </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BW</w:t>
            </w:r>
            <w:r w:rsidRPr="0050431F">
              <w:rPr>
                <w:rFonts w:cs="Arial"/>
                <w:vertAlign w:val="subscript"/>
                <w:lang w:eastAsia="en-US"/>
              </w:rPr>
              <w:t>Channel</w:t>
            </w:r>
            <w:r w:rsidRPr="0050431F">
              <w:rPr>
                <w:rFonts w:cs="Arial"/>
                <w:lang w:eastAsia="en-US"/>
              </w:rPr>
              <w:t xml:space="preserve"> [MHz] </w:t>
            </w:r>
          </w:p>
        </w:tc>
        <w:tc>
          <w:tcPr>
            <w:tcW w:w="2191" w:type="dxa"/>
          </w:tcPr>
          <w:p w14:paraId="1C286516" w14:textId="77777777" w:rsidR="00F31415" w:rsidRPr="0050431F" w:rsidRDefault="00F31415" w:rsidP="00B27437">
            <w:pPr>
              <w:pStyle w:val="TAH"/>
              <w:rPr>
                <w:rFonts w:eastAsia="SimSun" w:cs="Arial"/>
                <w:lang w:eastAsia="zh-CN"/>
              </w:rPr>
            </w:pPr>
            <w:r w:rsidRPr="0050431F">
              <w:rPr>
                <w:rFonts w:cs="Arial"/>
                <w:lang w:eastAsia="en-US"/>
              </w:rPr>
              <w:t xml:space="preserve">BS adjacent channel centre frequency offset below the </w:t>
            </w:r>
            <w:r w:rsidRPr="0050431F">
              <w:rPr>
                <w:rFonts w:eastAsia="SimSun" w:cs="Arial"/>
                <w:lang w:eastAsia="en-US"/>
              </w:rPr>
              <w:t>lowe</w:t>
            </w:r>
            <w:r w:rsidR="00B27437" w:rsidRPr="0050431F">
              <w:rPr>
                <w:rFonts w:eastAsia="SimSun" w:cs="Arial"/>
                <w:lang w:eastAsia="en-US"/>
              </w:rPr>
              <w:t>r</w:t>
            </w:r>
            <w:r w:rsidRPr="0050431F">
              <w:rPr>
                <w:rFonts w:cs="Arial"/>
                <w:lang w:eastAsia="en-US"/>
              </w:rPr>
              <w:t xml:space="preserve"> or above the </w:t>
            </w:r>
            <w:r w:rsidR="00B27437" w:rsidRPr="0050431F">
              <w:rPr>
                <w:rFonts w:cs="Arial"/>
                <w:lang w:eastAsia="en-US"/>
              </w:rPr>
              <w:t>upper</w:t>
            </w:r>
            <w:r w:rsidRPr="0050431F">
              <w:rPr>
                <w:rFonts w:cs="Arial"/>
                <w:lang w:eastAsia="en-US"/>
              </w:rPr>
              <w:t xml:space="preserve"> </w:t>
            </w:r>
            <w:r w:rsidR="00B27437" w:rsidRPr="0050431F">
              <w:rPr>
                <w:rFonts w:cs="Arial"/>
                <w:lang w:eastAsia="en-US"/>
              </w:rPr>
              <w:t>Base Station</w:t>
            </w:r>
            <w:r w:rsidRPr="0050431F">
              <w:rPr>
                <w:rFonts w:eastAsia="SimSun" w:cs="Arial"/>
                <w:lang w:eastAsia="zh-CN"/>
              </w:rPr>
              <w:t xml:space="preserve">RF </w:t>
            </w:r>
            <w:r w:rsidR="00B27437" w:rsidRPr="0050431F">
              <w:rPr>
                <w:rFonts w:eastAsia="SimSun" w:cs="Arial"/>
                <w:lang w:eastAsia="zh-CN"/>
              </w:rPr>
              <w:t>B</w:t>
            </w:r>
            <w:r w:rsidRPr="0050431F">
              <w:rPr>
                <w:rFonts w:eastAsia="SimSun" w:cs="Arial"/>
                <w:lang w:eastAsia="zh-CN"/>
              </w:rPr>
              <w:t>andwidth edge</w:t>
            </w:r>
          </w:p>
        </w:tc>
        <w:tc>
          <w:tcPr>
            <w:tcW w:w="1949" w:type="dxa"/>
          </w:tcPr>
          <w:p w14:paraId="54BAC1DA" w14:textId="77777777" w:rsidR="00F31415" w:rsidRPr="0050431F" w:rsidRDefault="00F31415" w:rsidP="00F31415">
            <w:pPr>
              <w:pStyle w:val="TAH"/>
              <w:rPr>
                <w:rFonts w:cs="Arial"/>
                <w:lang w:eastAsia="en-US"/>
              </w:rPr>
            </w:pPr>
            <w:r w:rsidRPr="0050431F">
              <w:rPr>
                <w:rFonts w:cs="Arial"/>
                <w:lang w:eastAsia="en-US"/>
              </w:rPr>
              <w:t xml:space="preserve">Assumed adjacent channel carrier </w:t>
            </w:r>
          </w:p>
        </w:tc>
        <w:tc>
          <w:tcPr>
            <w:tcW w:w="2179" w:type="dxa"/>
          </w:tcPr>
          <w:p w14:paraId="1BAB9F44" w14:textId="77777777" w:rsidR="00F31415" w:rsidRPr="0050431F" w:rsidRDefault="00F31415" w:rsidP="00F31415">
            <w:pPr>
              <w:pStyle w:val="TAH"/>
              <w:rPr>
                <w:rFonts w:cs="Arial"/>
                <w:lang w:eastAsia="en-US"/>
              </w:rPr>
            </w:pPr>
            <w:r w:rsidRPr="0050431F">
              <w:rPr>
                <w:rFonts w:cs="Arial"/>
                <w:lang w:eastAsia="en-US"/>
              </w:rPr>
              <w:t>Filter on the adjacent channel frequency and corresponding filter bandwidth</w:t>
            </w:r>
          </w:p>
        </w:tc>
        <w:tc>
          <w:tcPr>
            <w:tcW w:w="912" w:type="dxa"/>
          </w:tcPr>
          <w:p w14:paraId="2209A9BB" w14:textId="77777777" w:rsidR="00F31415" w:rsidRPr="0050431F" w:rsidRDefault="00F31415" w:rsidP="00F31415">
            <w:pPr>
              <w:pStyle w:val="TAH"/>
              <w:rPr>
                <w:rFonts w:cs="Arial"/>
                <w:lang w:eastAsia="en-US"/>
              </w:rPr>
            </w:pPr>
            <w:r w:rsidRPr="0050431F">
              <w:rPr>
                <w:rFonts w:cs="Arial"/>
                <w:lang w:eastAsia="en-US"/>
              </w:rPr>
              <w:t>ACLR limit</w:t>
            </w:r>
          </w:p>
        </w:tc>
      </w:tr>
      <w:tr w:rsidR="00F31415" w:rsidRPr="0050431F" w14:paraId="0148F7BC" w14:textId="77777777" w:rsidTr="00F31415">
        <w:trPr>
          <w:cantSplit/>
          <w:jc w:val="center"/>
        </w:trPr>
        <w:tc>
          <w:tcPr>
            <w:tcW w:w="2202" w:type="dxa"/>
            <w:vMerge w:val="restart"/>
          </w:tcPr>
          <w:p w14:paraId="7681D645" w14:textId="77777777" w:rsidR="00F31415" w:rsidRPr="0050431F" w:rsidRDefault="00F31415" w:rsidP="00F31415">
            <w:pPr>
              <w:pStyle w:val="TAC"/>
              <w:rPr>
                <w:rFonts w:cs="Arial"/>
                <w:lang w:eastAsia="en-US"/>
              </w:rPr>
            </w:pPr>
            <w:r w:rsidRPr="0050431F">
              <w:rPr>
                <w:rFonts w:cs="Arial"/>
                <w:lang w:eastAsia="en-US"/>
              </w:rPr>
              <w:t>1.4, 3</w:t>
            </w:r>
          </w:p>
        </w:tc>
        <w:tc>
          <w:tcPr>
            <w:tcW w:w="2191" w:type="dxa"/>
          </w:tcPr>
          <w:p w14:paraId="6E061664" w14:textId="77777777" w:rsidR="00F31415" w:rsidRPr="0050431F" w:rsidRDefault="00F31415" w:rsidP="00F31415">
            <w:pPr>
              <w:pStyle w:val="TAC"/>
              <w:rPr>
                <w:rFonts w:cs="Arial"/>
                <w:lang w:eastAsia="en-US"/>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7A95E7F2"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63F02539"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ED0F4B8"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70CD4ED" w14:textId="77777777" w:rsidTr="00F31415">
        <w:trPr>
          <w:cantSplit/>
          <w:jc w:val="center"/>
        </w:trPr>
        <w:tc>
          <w:tcPr>
            <w:tcW w:w="2202" w:type="dxa"/>
            <w:vMerge/>
          </w:tcPr>
          <w:p w14:paraId="6754A64F" w14:textId="77777777" w:rsidR="00F31415" w:rsidRPr="0050431F" w:rsidRDefault="00F31415" w:rsidP="00F31415">
            <w:pPr>
              <w:pStyle w:val="TAC"/>
              <w:rPr>
                <w:rFonts w:cs="Arial"/>
                <w:lang w:eastAsia="en-US"/>
              </w:rPr>
            </w:pPr>
          </w:p>
        </w:tc>
        <w:tc>
          <w:tcPr>
            <w:tcW w:w="2191" w:type="dxa"/>
          </w:tcPr>
          <w:p w14:paraId="357D1BB0"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1B9BFEF7"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4A90FCE8"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37432C72"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1664F759" w14:textId="77777777" w:rsidTr="00F31415">
        <w:trPr>
          <w:cantSplit/>
          <w:jc w:val="center"/>
        </w:trPr>
        <w:tc>
          <w:tcPr>
            <w:tcW w:w="2202" w:type="dxa"/>
            <w:vMerge/>
          </w:tcPr>
          <w:p w14:paraId="325154D3" w14:textId="77777777" w:rsidR="00F31415" w:rsidRPr="0050431F" w:rsidRDefault="00F31415" w:rsidP="00F31415">
            <w:pPr>
              <w:pStyle w:val="TAC"/>
              <w:rPr>
                <w:rFonts w:cs="Arial"/>
                <w:lang w:eastAsia="en-US"/>
              </w:rPr>
            </w:pPr>
          </w:p>
        </w:tc>
        <w:tc>
          <w:tcPr>
            <w:tcW w:w="2191" w:type="dxa"/>
          </w:tcPr>
          <w:p w14:paraId="752FFC7D" w14:textId="77777777" w:rsidR="00F31415" w:rsidRPr="0050431F" w:rsidRDefault="00F31415" w:rsidP="00F31415">
            <w:pPr>
              <w:pStyle w:val="TAC"/>
              <w:rPr>
                <w:rFonts w:cs="Arial"/>
                <w:lang w:eastAsia="en-US"/>
              </w:rPr>
            </w:pPr>
            <w:r w:rsidRPr="0050431F">
              <w:rPr>
                <w:rFonts w:cs="Arial"/>
                <w:lang w:eastAsia="en-US"/>
              </w:rPr>
              <w:t>0.8 MHz</w:t>
            </w:r>
          </w:p>
        </w:tc>
        <w:tc>
          <w:tcPr>
            <w:tcW w:w="1949" w:type="dxa"/>
          </w:tcPr>
          <w:p w14:paraId="4CF63F7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1DECD1F5"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213F59CE"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787401D" w14:textId="77777777" w:rsidTr="00F31415">
        <w:trPr>
          <w:cantSplit/>
          <w:jc w:val="center"/>
        </w:trPr>
        <w:tc>
          <w:tcPr>
            <w:tcW w:w="2202" w:type="dxa"/>
            <w:vMerge/>
          </w:tcPr>
          <w:p w14:paraId="3A71DE0F" w14:textId="77777777" w:rsidR="00F31415" w:rsidRPr="0050431F" w:rsidRDefault="00F31415" w:rsidP="00F31415">
            <w:pPr>
              <w:pStyle w:val="TAC"/>
              <w:rPr>
                <w:rFonts w:cs="Arial"/>
                <w:lang w:eastAsia="en-US"/>
              </w:rPr>
            </w:pPr>
          </w:p>
        </w:tc>
        <w:tc>
          <w:tcPr>
            <w:tcW w:w="2191" w:type="dxa"/>
          </w:tcPr>
          <w:p w14:paraId="3D60BF4A" w14:textId="77777777" w:rsidR="00F31415" w:rsidRPr="0050431F" w:rsidRDefault="00F31415" w:rsidP="00F31415">
            <w:pPr>
              <w:pStyle w:val="TAC"/>
              <w:rPr>
                <w:rFonts w:cs="Arial"/>
                <w:lang w:eastAsia="en-US"/>
              </w:rPr>
            </w:pPr>
            <w:r w:rsidRPr="0050431F">
              <w:rPr>
                <w:rFonts w:cs="Arial"/>
                <w:lang w:eastAsia="en-US"/>
              </w:rPr>
              <w:t>2.4 MHz</w:t>
            </w:r>
          </w:p>
        </w:tc>
        <w:tc>
          <w:tcPr>
            <w:tcW w:w="1949" w:type="dxa"/>
          </w:tcPr>
          <w:p w14:paraId="43974B8E"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1E3A5FFA"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4080C80C"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58D4FE30" w14:textId="77777777" w:rsidTr="00F31415">
        <w:trPr>
          <w:cantSplit/>
          <w:jc w:val="center"/>
        </w:trPr>
        <w:tc>
          <w:tcPr>
            <w:tcW w:w="2202" w:type="dxa"/>
            <w:vMerge w:val="restart"/>
          </w:tcPr>
          <w:p w14:paraId="0AB36484" w14:textId="77777777" w:rsidR="00F31415" w:rsidRPr="0050431F" w:rsidRDefault="00F31415" w:rsidP="00F31415">
            <w:pPr>
              <w:pStyle w:val="TAC"/>
              <w:rPr>
                <w:rFonts w:cs="Arial"/>
                <w:lang w:eastAsia="en-US"/>
              </w:rPr>
            </w:pPr>
            <w:r w:rsidRPr="0050431F">
              <w:rPr>
                <w:rFonts w:cs="Arial"/>
                <w:lang w:eastAsia="en-US"/>
              </w:rPr>
              <w:t>5, 10, 15, 20</w:t>
            </w:r>
          </w:p>
        </w:tc>
        <w:tc>
          <w:tcPr>
            <w:tcW w:w="2191" w:type="dxa"/>
          </w:tcPr>
          <w:p w14:paraId="1F23D679" w14:textId="77777777" w:rsidR="00F31415" w:rsidRPr="0050431F" w:rsidRDefault="00F31415" w:rsidP="00F31415">
            <w:pPr>
              <w:pStyle w:val="TAC"/>
              <w:rPr>
                <w:rFonts w:cs="Arial"/>
                <w:lang w:eastAsia="en-US"/>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3CE7B47A"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200381F7"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419DABC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1F631A0" w14:textId="77777777" w:rsidTr="00F31415">
        <w:trPr>
          <w:cantSplit/>
          <w:jc w:val="center"/>
        </w:trPr>
        <w:tc>
          <w:tcPr>
            <w:tcW w:w="2202" w:type="dxa"/>
            <w:vMerge/>
          </w:tcPr>
          <w:p w14:paraId="7E28570B" w14:textId="77777777" w:rsidR="00F31415" w:rsidRPr="0050431F" w:rsidRDefault="00F31415" w:rsidP="00F31415">
            <w:pPr>
              <w:pStyle w:val="TAC"/>
              <w:rPr>
                <w:rFonts w:cs="Arial"/>
                <w:lang w:eastAsia="en-US"/>
              </w:rPr>
            </w:pPr>
          </w:p>
        </w:tc>
        <w:tc>
          <w:tcPr>
            <w:tcW w:w="2191" w:type="dxa"/>
          </w:tcPr>
          <w:p w14:paraId="6CA03881"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59A4A246"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1BF2498C"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38FC4BD6"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C7DCF51" w14:textId="77777777" w:rsidTr="00F31415">
        <w:trPr>
          <w:cantSplit/>
          <w:jc w:val="center"/>
        </w:trPr>
        <w:tc>
          <w:tcPr>
            <w:tcW w:w="2202" w:type="dxa"/>
            <w:vMerge/>
          </w:tcPr>
          <w:p w14:paraId="1CDA9BA6" w14:textId="77777777" w:rsidR="00F31415" w:rsidRPr="0050431F" w:rsidRDefault="00F31415" w:rsidP="00F31415">
            <w:pPr>
              <w:pStyle w:val="TAC"/>
              <w:rPr>
                <w:rFonts w:cs="Arial"/>
                <w:lang w:eastAsia="en-US"/>
              </w:rPr>
            </w:pPr>
          </w:p>
        </w:tc>
        <w:tc>
          <w:tcPr>
            <w:tcW w:w="2191" w:type="dxa"/>
          </w:tcPr>
          <w:p w14:paraId="0991DE97" w14:textId="77777777" w:rsidR="00F31415" w:rsidRPr="0050431F" w:rsidRDefault="00F31415" w:rsidP="00F31415">
            <w:pPr>
              <w:pStyle w:val="TAC"/>
              <w:rPr>
                <w:rFonts w:cs="Arial"/>
                <w:lang w:eastAsia="en-US"/>
              </w:rPr>
            </w:pPr>
            <w:r w:rsidRPr="0050431F">
              <w:rPr>
                <w:rFonts w:cs="Arial"/>
                <w:lang w:eastAsia="en-US"/>
              </w:rPr>
              <w:t>0.8 MHz</w:t>
            </w:r>
          </w:p>
        </w:tc>
        <w:tc>
          <w:tcPr>
            <w:tcW w:w="1949" w:type="dxa"/>
          </w:tcPr>
          <w:p w14:paraId="3C14EB9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099E1A08"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11595E28"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528DFEBA" w14:textId="77777777" w:rsidTr="00F31415">
        <w:trPr>
          <w:cantSplit/>
          <w:jc w:val="center"/>
        </w:trPr>
        <w:tc>
          <w:tcPr>
            <w:tcW w:w="2202" w:type="dxa"/>
            <w:vMerge/>
          </w:tcPr>
          <w:p w14:paraId="71872566" w14:textId="77777777" w:rsidR="00F31415" w:rsidRPr="0050431F" w:rsidRDefault="00F31415" w:rsidP="00F31415">
            <w:pPr>
              <w:pStyle w:val="TAC"/>
              <w:rPr>
                <w:rFonts w:cs="Arial"/>
                <w:lang w:eastAsia="en-US"/>
              </w:rPr>
            </w:pPr>
          </w:p>
        </w:tc>
        <w:tc>
          <w:tcPr>
            <w:tcW w:w="2191" w:type="dxa"/>
          </w:tcPr>
          <w:p w14:paraId="68B2A520" w14:textId="77777777" w:rsidR="00F31415" w:rsidRPr="0050431F" w:rsidRDefault="00F31415" w:rsidP="00F31415">
            <w:pPr>
              <w:pStyle w:val="TAC"/>
              <w:rPr>
                <w:rFonts w:cs="Arial"/>
                <w:lang w:eastAsia="en-US"/>
              </w:rPr>
            </w:pPr>
            <w:r w:rsidRPr="0050431F">
              <w:rPr>
                <w:rFonts w:cs="Arial"/>
                <w:lang w:eastAsia="en-US"/>
              </w:rPr>
              <w:t>2.4 MHz</w:t>
            </w:r>
          </w:p>
        </w:tc>
        <w:tc>
          <w:tcPr>
            <w:tcW w:w="1949" w:type="dxa"/>
          </w:tcPr>
          <w:p w14:paraId="2875AC3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455BBF66"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6BCA7F99"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0069C77" w14:textId="77777777" w:rsidTr="00F31415">
        <w:trPr>
          <w:cantSplit/>
          <w:jc w:val="center"/>
        </w:trPr>
        <w:tc>
          <w:tcPr>
            <w:tcW w:w="2202" w:type="dxa"/>
            <w:vMerge/>
          </w:tcPr>
          <w:p w14:paraId="2C720003" w14:textId="77777777" w:rsidR="00F31415" w:rsidRPr="0050431F" w:rsidRDefault="00F31415" w:rsidP="00F31415">
            <w:pPr>
              <w:pStyle w:val="TAC"/>
              <w:rPr>
                <w:rFonts w:cs="Arial"/>
                <w:lang w:eastAsia="en-US"/>
              </w:rPr>
            </w:pPr>
          </w:p>
        </w:tc>
        <w:tc>
          <w:tcPr>
            <w:tcW w:w="2191" w:type="dxa"/>
          </w:tcPr>
          <w:p w14:paraId="2C772FC9" w14:textId="77777777" w:rsidR="00F31415" w:rsidRPr="0050431F" w:rsidRDefault="00F31415" w:rsidP="00F31415">
            <w:pPr>
              <w:pStyle w:val="TAC"/>
              <w:rPr>
                <w:rFonts w:cs="Arial"/>
                <w:lang w:eastAsia="en-US"/>
              </w:rPr>
            </w:pPr>
            <w:r w:rsidRPr="0050431F">
              <w:rPr>
                <w:rFonts w:cs="Arial"/>
                <w:lang w:eastAsia="en-US"/>
              </w:rPr>
              <w:t>2.5 MHz</w:t>
            </w:r>
          </w:p>
        </w:tc>
        <w:tc>
          <w:tcPr>
            <w:tcW w:w="1949" w:type="dxa"/>
          </w:tcPr>
          <w:p w14:paraId="7370EA70"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4DDEC246"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5CFCD5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6AE08E1" w14:textId="77777777" w:rsidTr="00F31415">
        <w:trPr>
          <w:cantSplit/>
          <w:jc w:val="center"/>
        </w:trPr>
        <w:tc>
          <w:tcPr>
            <w:tcW w:w="2202" w:type="dxa"/>
            <w:vMerge/>
          </w:tcPr>
          <w:p w14:paraId="58AD4AE2" w14:textId="77777777" w:rsidR="00F31415" w:rsidRPr="0050431F" w:rsidRDefault="00F31415" w:rsidP="00F31415">
            <w:pPr>
              <w:pStyle w:val="TAC"/>
              <w:rPr>
                <w:rFonts w:cs="Arial"/>
                <w:lang w:eastAsia="en-US"/>
              </w:rPr>
            </w:pPr>
          </w:p>
        </w:tc>
        <w:tc>
          <w:tcPr>
            <w:tcW w:w="2191" w:type="dxa"/>
          </w:tcPr>
          <w:p w14:paraId="0B1EAF26" w14:textId="77777777" w:rsidR="00F31415" w:rsidRPr="0050431F" w:rsidRDefault="00F31415" w:rsidP="00F31415">
            <w:pPr>
              <w:pStyle w:val="TAC"/>
              <w:rPr>
                <w:rFonts w:cs="Arial"/>
                <w:lang w:eastAsia="en-US"/>
              </w:rPr>
            </w:pPr>
            <w:r w:rsidRPr="0050431F">
              <w:rPr>
                <w:rFonts w:cs="Arial"/>
                <w:lang w:eastAsia="en-US"/>
              </w:rPr>
              <w:t>7.5 MHz</w:t>
            </w:r>
          </w:p>
        </w:tc>
        <w:tc>
          <w:tcPr>
            <w:tcW w:w="1949" w:type="dxa"/>
          </w:tcPr>
          <w:p w14:paraId="3331FFA0"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2028672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490A2EB1"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7C2B966B" w14:textId="77777777" w:rsidTr="00F31415">
        <w:trPr>
          <w:cantSplit/>
          <w:jc w:val="center"/>
        </w:trPr>
        <w:tc>
          <w:tcPr>
            <w:tcW w:w="2202" w:type="dxa"/>
            <w:vMerge/>
          </w:tcPr>
          <w:p w14:paraId="7D976BA3" w14:textId="77777777" w:rsidR="00F31415" w:rsidRPr="0050431F" w:rsidRDefault="00F31415" w:rsidP="00F31415">
            <w:pPr>
              <w:pStyle w:val="TAC"/>
              <w:rPr>
                <w:rFonts w:cs="Arial"/>
                <w:lang w:eastAsia="en-US"/>
              </w:rPr>
            </w:pPr>
          </w:p>
        </w:tc>
        <w:tc>
          <w:tcPr>
            <w:tcW w:w="2191" w:type="dxa"/>
          </w:tcPr>
          <w:p w14:paraId="35094C7E" w14:textId="77777777" w:rsidR="00F31415" w:rsidRPr="0050431F" w:rsidRDefault="00F31415" w:rsidP="00F31415">
            <w:pPr>
              <w:pStyle w:val="TAC"/>
              <w:rPr>
                <w:rFonts w:cs="Arial"/>
                <w:lang w:eastAsia="en-US"/>
              </w:rPr>
            </w:pPr>
            <w:r w:rsidRPr="0050431F">
              <w:rPr>
                <w:rFonts w:cs="Arial"/>
                <w:lang w:eastAsia="en-US"/>
              </w:rPr>
              <w:t>5 MHz</w:t>
            </w:r>
          </w:p>
        </w:tc>
        <w:tc>
          <w:tcPr>
            <w:tcW w:w="1949" w:type="dxa"/>
          </w:tcPr>
          <w:p w14:paraId="40C8566A" w14:textId="77777777" w:rsidR="00F31415" w:rsidRPr="0050431F" w:rsidRDefault="00F31415" w:rsidP="00F31415">
            <w:pPr>
              <w:pStyle w:val="TAC"/>
              <w:rPr>
                <w:rFonts w:cs="Arial"/>
                <w:lang w:eastAsia="en-US"/>
              </w:rPr>
            </w:pPr>
            <w:r w:rsidRPr="0050431F">
              <w:rPr>
                <w:rFonts w:cs="Arial"/>
                <w:lang w:eastAsia="en-US"/>
              </w:rPr>
              <w:t>7.68 Mcps UTRA</w:t>
            </w:r>
          </w:p>
        </w:tc>
        <w:tc>
          <w:tcPr>
            <w:tcW w:w="2179" w:type="dxa"/>
          </w:tcPr>
          <w:p w14:paraId="60A7F5C6" w14:textId="77777777" w:rsidR="00F31415" w:rsidRPr="0050431F" w:rsidRDefault="00F31415" w:rsidP="00F31415">
            <w:pPr>
              <w:pStyle w:val="TAC"/>
              <w:rPr>
                <w:rFonts w:cs="Arial"/>
                <w:lang w:eastAsia="en-US"/>
              </w:rPr>
            </w:pPr>
            <w:r w:rsidRPr="0050431F">
              <w:rPr>
                <w:rFonts w:cs="Arial"/>
                <w:lang w:eastAsia="en-US"/>
              </w:rPr>
              <w:t>RRC (7.68 Mcps)</w:t>
            </w:r>
          </w:p>
        </w:tc>
        <w:tc>
          <w:tcPr>
            <w:tcW w:w="912" w:type="dxa"/>
          </w:tcPr>
          <w:p w14:paraId="268CA1E5"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7B596418" w14:textId="77777777" w:rsidTr="00F31415">
        <w:trPr>
          <w:cantSplit/>
          <w:jc w:val="center"/>
        </w:trPr>
        <w:tc>
          <w:tcPr>
            <w:tcW w:w="2202" w:type="dxa"/>
            <w:vMerge/>
          </w:tcPr>
          <w:p w14:paraId="2F368AF9" w14:textId="77777777" w:rsidR="00F31415" w:rsidRPr="0050431F" w:rsidRDefault="00F31415" w:rsidP="00F31415">
            <w:pPr>
              <w:pStyle w:val="TAC"/>
              <w:rPr>
                <w:rFonts w:cs="Arial"/>
                <w:lang w:eastAsia="en-US"/>
              </w:rPr>
            </w:pPr>
          </w:p>
        </w:tc>
        <w:tc>
          <w:tcPr>
            <w:tcW w:w="2191" w:type="dxa"/>
          </w:tcPr>
          <w:p w14:paraId="5A7E2EEC" w14:textId="77777777" w:rsidR="00F31415" w:rsidRPr="0050431F" w:rsidRDefault="00F31415" w:rsidP="00F31415">
            <w:pPr>
              <w:pStyle w:val="TAC"/>
              <w:rPr>
                <w:rFonts w:cs="Arial"/>
                <w:lang w:eastAsia="en-US"/>
              </w:rPr>
            </w:pPr>
            <w:r w:rsidRPr="0050431F">
              <w:rPr>
                <w:rFonts w:cs="Arial"/>
                <w:lang w:eastAsia="en-US"/>
              </w:rPr>
              <w:t>15 MHz</w:t>
            </w:r>
          </w:p>
        </w:tc>
        <w:tc>
          <w:tcPr>
            <w:tcW w:w="1949" w:type="dxa"/>
          </w:tcPr>
          <w:p w14:paraId="35DB03FA" w14:textId="77777777" w:rsidR="00F31415" w:rsidRPr="0050431F" w:rsidRDefault="00F31415" w:rsidP="00F31415">
            <w:pPr>
              <w:pStyle w:val="TAC"/>
              <w:rPr>
                <w:rFonts w:cs="Arial"/>
                <w:lang w:eastAsia="en-US"/>
              </w:rPr>
            </w:pPr>
            <w:r w:rsidRPr="0050431F">
              <w:rPr>
                <w:rFonts w:cs="Arial"/>
                <w:lang w:eastAsia="en-US"/>
              </w:rPr>
              <w:t>7.68 Mcps UTRA</w:t>
            </w:r>
          </w:p>
        </w:tc>
        <w:tc>
          <w:tcPr>
            <w:tcW w:w="2179" w:type="dxa"/>
          </w:tcPr>
          <w:p w14:paraId="2E346B68" w14:textId="77777777" w:rsidR="00F31415" w:rsidRPr="0050431F" w:rsidRDefault="00F31415" w:rsidP="00F31415">
            <w:pPr>
              <w:pStyle w:val="TAC"/>
              <w:rPr>
                <w:rFonts w:cs="Arial"/>
                <w:lang w:eastAsia="en-US"/>
              </w:rPr>
            </w:pPr>
            <w:r w:rsidRPr="0050431F">
              <w:rPr>
                <w:rFonts w:cs="Arial"/>
                <w:lang w:eastAsia="en-US"/>
              </w:rPr>
              <w:t>RRC (7.68 Mcps)</w:t>
            </w:r>
          </w:p>
        </w:tc>
        <w:tc>
          <w:tcPr>
            <w:tcW w:w="912" w:type="dxa"/>
          </w:tcPr>
          <w:p w14:paraId="2C09499A"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1DCD987" w14:textId="77777777" w:rsidTr="00F31415">
        <w:trPr>
          <w:cantSplit/>
          <w:jc w:val="center"/>
        </w:trPr>
        <w:tc>
          <w:tcPr>
            <w:tcW w:w="9433" w:type="dxa"/>
            <w:gridSpan w:val="5"/>
          </w:tcPr>
          <w:p w14:paraId="2F61F40A" w14:textId="77777777" w:rsidR="00F31415" w:rsidRPr="0050431F" w:rsidRDefault="00F31415" w:rsidP="00F31415">
            <w:pPr>
              <w:pStyle w:val="TAN"/>
              <w:rPr>
                <w:rFonts w:cs="Arial"/>
                <w:lang w:eastAsia="en-US"/>
              </w:rPr>
            </w:pPr>
            <w:r w:rsidRPr="0050431F">
              <w:rPr>
                <w:rFonts w:cs="Arial"/>
                <w:lang w:eastAsia="en-US"/>
              </w:rPr>
              <w:t>NOTE 1:</w:t>
            </w:r>
            <w:r w:rsidRPr="0050431F">
              <w:rPr>
                <w:rFonts w:cs="Arial"/>
                <w:lang w:eastAsia="en-US"/>
              </w:rPr>
              <w:tab/>
              <w:t>BW</w:t>
            </w:r>
            <w:r w:rsidRPr="0050431F">
              <w:rPr>
                <w:rFonts w:cs="Arial"/>
                <w:vertAlign w:val="subscript"/>
                <w:lang w:eastAsia="en-US"/>
              </w:rPr>
              <w:t>Channel</w:t>
            </w:r>
            <w:r w:rsidRPr="0050431F">
              <w:rPr>
                <w:rFonts w:cs="Arial"/>
                <w:lang w:eastAsia="en-US"/>
              </w:rPr>
              <w:t xml:space="preserve"> and BW</w:t>
            </w:r>
            <w:r w:rsidRPr="0050431F">
              <w:rPr>
                <w:rFonts w:cs="Arial"/>
                <w:vertAlign w:val="subscript"/>
                <w:lang w:eastAsia="en-US"/>
              </w:rPr>
              <w:t>Config</w:t>
            </w:r>
            <w:r w:rsidRPr="0050431F">
              <w:rPr>
                <w:rFonts w:cs="Arial"/>
                <w:lang w:eastAsia="en-US"/>
              </w:rPr>
              <w:t xml:space="preserve"> are the channel bandwidth and transmission bandwidth configuration of the 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on the assigned channel frequency.</w:t>
            </w:r>
          </w:p>
          <w:p w14:paraId="5BDBFF45" w14:textId="77777777" w:rsidR="00F31415" w:rsidRPr="0050431F" w:rsidRDefault="00F31415" w:rsidP="00F31415">
            <w:pPr>
              <w:pStyle w:val="TAN"/>
              <w:rPr>
                <w:rFonts w:cs="v5.0.0"/>
                <w:lang w:eastAsia="en-US"/>
              </w:rPr>
            </w:pPr>
            <w:r w:rsidRPr="0050431F">
              <w:rPr>
                <w:rFonts w:cs="Arial"/>
                <w:lang w:eastAsia="en-US"/>
              </w:rPr>
              <w:t>NOTE 2:</w:t>
            </w:r>
            <w:r w:rsidRPr="0050431F">
              <w:rPr>
                <w:rFonts w:cs="Arial"/>
                <w:lang w:eastAsia="en-US"/>
              </w:rPr>
              <w:tab/>
              <w:t>The RRC filter shall be equivalent to the transmit pulse shape filter defined in TS 25.105 [4], with a chip rate as defined in this table.</w:t>
            </w:r>
          </w:p>
        </w:tc>
      </w:tr>
    </w:tbl>
    <w:p w14:paraId="3091D341" w14:textId="77777777" w:rsidR="00F31415" w:rsidRPr="0050431F" w:rsidRDefault="00F31415" w:rsidP="00F31415"/>
    <w:p w14:paraId="65623BD4" w14:textId="77777777" w:rsidR="00F31415" w:rsidRPr="0050431F" w:rsidRDefault="00F31415" w:rsidP="00F31415">
      <w:pPr>
        <w:rPr>
          <w:rFonts w:cs="v5.0.0"/>
        </w:rPr>
      </w:pPr>
      <w:r w:rsidRPr="0050431F">
        <w:rPr>
          <w:rFonts w:cs="v5.0.0"/>
        </w:rPr>
        <w:t>For operation in non-contiguous paired spectrum, the ACLR shall be higher than the value specified in Table 6.6.4.5.1</w:t>
      </w:r>
      <w:r w:rsidRPr="0050431F">
        <w:rPr>
          <w:rFonts w:cs="v5.0.0"/>
        </w:rPr>
        <w:noBreakHyphen/>
        <w:t>3.</w:t>
      </w:r>
    </w:p>
    <w:p w14:paraId="049E1E58" w14:textId="77777777" w:rsidR="00F31415" w:rsidRPr="0050431F" w:rsidRDefault="00F31415" w:rsidP="00EB0F3C">
      <w:pPr>
        <w:pStyle w:val="TH"/>
        <w:rPr>
          <w:lang w:eastAsia="zh-CN"/>
        </w:rPr>
      </w:pPr>
      <w:r w:rsidRPr="0050431F">
        <w:t>Table 6.6.4.5.1-3: Base Station ACLR in non-contiguous</w:t>
      </w:r>
      <w:r w:rsidRPr="0050431F">
        <w:rPr>
          <w:lang w:eastAsia="zh-CN"/>
        </w:rPr>
        <w:t xml:space="preserve"> paired</w:t>
      </w:r>
      <w:r w:rsidRPr="0050431F">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50431F" w14:paraId="0723547D"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0FEBFC7" w14:textId="77777777" w:rsidR="00F31415" w:rsidRPr="0050431F" w:rsidRDefault="00F31415" w:rsidP="00F31415">
            <w:pPr>
              <w:pStyle w:val="TAH"/>
              <w:rPr>
                <w:rFonts w:cs="v5.0.0"/>
                <w:lang w:eastAsia="en-US"/>
              </w:rPr>
            </w:pPr>
            <w:r w:rsidRPr="0050431F">
              <w:rPr>
                <w:rFonts w:cs="v5.0.0"/>
                <w:lang w:eastAsia="en-US"/>
              </w:rPr>
              <w:t>Sub-block gap size (W</w:t>
            </w:r>
            <w:r w:rsidRPr="0050431F">
              <w:rPr>
                <w:rFonts w:cs="v5.0.0"/>
                <w:vertAlign w:val="subscript"/>
                <w:lang w:eastAsia="en-US"/>
              </w:rPr>
              <w:t>gap</w:t>
            </w:r>
            <w:r w:rsidRPr="0050431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8101CC6" w14:textId="77777777" w:rsidR="00F31415" w:rsidRPr="0050431F" w:rsidRDefault="00F31415" w:rsidP="00F31415">
            <w:pPr>
              <w:pStyle w:val="TAH"/>
              <w:rPr>
                <w:rFonts w:cs="v5.0.0"/>
                <w:lang w:eastAsia="en-US"/>
              </w:rPr>
            </w:pPr>
            <w:r w:rsidRPr="0050431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D2C857C" w14:textId="77777777" w:rsidR="00F31415" w:rsidRPr="0050431F" w:rsidRDefault="00F31415" w:rsidP="00F31415">
            <w:pPr>
              <w:pStyle w:val="TAH"/>
              <w:rPr>
                <w:rFonts w:cs="v5.0.0"/>
                <w:lang w:eastAsia="en-US"/>
              </w:rPr>
            </w:pPr>
            <w:r w:rsidRPr="0050431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D0AB" w14:textId="77777777" w:rsidR="00F31415" w:rsidRPr="0050431F" w:rsidRDefault="00F31415" w:rsidP="00F31415">
            <w:pPr>
              <w:pStyle w:val="TAH"/>
              <w:rPr>
                <w:rFonts w:cs="v5.0.0"/>
                <w:lang w:eastAsia="en-US"/>
              </w:rPr>
            </w:pPr>
            <w:r w:rsidRPr="0050431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3971C3D" w14:textId="77777777" w:rsidR="00F31415" w:rsidRPr="0050431F" w:rsidRDefault="00F31415" w:rsidP="00F31415">
            <w:pPr>
              <w:pStyle w:val="TAH"/>
              <w:rPr>
                <w:rFonts w:cs="v5.0.0"/>
                <w:lang w:eastAsia="en-US"/>
              </w:rPr>
            </w:pPr>
            <w:r w:rsidRPr="0050431F">
              <w:rPr>
                <w:rFonts w:cs="v5.0.0"/>
                <w:lang w:eastAsia="en-US"/>
              </w:rPr>
              <w:t>ACLR limit</w:t>
            </w:r>
          </w:p>
        </w:tc>
      </w:tr>
      <w:tr w:rsidR="00F31415" w:rsidRPr="0050431F" w14:paraId="630349EE"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16CEA7E"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A6CCE9E" w14:textId="77777777" w:rsidR="00F31415" w:rsidRPr="0050431F" w:rsidRDefault="00F31415" w:rsidP="00F31415">
            <w:pPr>
              <w:pStyle w:val="TAC"/>
              <w:rPr>
                <w:rFonts w:cs="Arial"/>
                <w:lang w:eastAsia="en-US"/>
              </w:rPr>
            </w:pPr>
            <w:r w:rsidRPr="0050431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B3F8480" w14:textId="77777777" w:rsidR="00F31415" w:rsidRPr="0050431F" w:rsidRDefault="00F31415" w:rsidP="00F31415">
            <w:pPr>
              <w:pStyle w:val="TAC"/>
              <w:rPr>
                <w:rFonts w:cs="v5.0.0"/>
                <w:lang w:eastAsia="en-US"/>
              </w:rPr>
            </w:pPr>
            <w:r w:rsidRPr="0050431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0ECAFB25" w14:textId="77777777" w:rsidR="00F31415" w:rsidRPr="0050431F" w:rsidRDefault="00F31415" w:rsidP="00F31415">
            <w:pPr>
              <w:pStyle w:val="TAC"/>
              <w:rPr>
                <w:rFonts w:cs="v5.0.0"/>
                <w:lang w:eastAsia="en-US"/>
              </w:rPr>
            </w:pPr>
            <w:r w:rsidRPr="0050431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1C116959"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3E0D8260"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0381E0F"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3E5DCD2" w14:textId="77777777" w:rsidR="00F31415" w:rsidRPr="0050431F" w:rsidRDefault="00F31415" w:rsidP="00F31415">
            <w:pPr>
              <w:pStyle w:val="TAC"/>
              <w:rPr>
                <w:rFonts w:cs="Arial"/>
                <w:lang w:eastAsia="en-US"/>
              </w:rPr>
            </w:pPr>
            <w:r w:rsidRPr="0050431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3455470C" w14:textId="77777777" w:rsidR="00F31415" w:rsidRPr="0050431F" w:rsidRDefault="00F31415" w:rsidP="00F31415">
            <w:pPr>
              <w:pStyle w:val="TAC"/>
              <w:rPr>
                <w:rFonts w:cs="v5.0.0"/>
                <w:lang w:eastAsia="en-US"/>
              </w:rPr>
            </w:pPr>
            <w:r w:rsidRPr="0050431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46935A45" w14:textId="77777777" w:rsidR="00F31415" w:rsidRPr="0050431F" w:rsidRDefault="00F31415" w:rsidP="00F31415">
            <w:pPr>
              <w:pStyle w:val="TAC"/>
              <w:rPr>
                <w:rFonts w:cs="v5.0.0"/>
                <w:lang w:eastAsia="en-US"/>
              </w:rPr>
            </w:pPr>
            <w:r w:rsidRPr="0050431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1DFAEAC6"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2CDDCF6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274F6B8D" w14:textId="77777777" w:rsidR="00F31415" w:rsidRPr="0050431F" w:rsidRDefault="00F31415" w:rsidP="00F31415">
            <w:pPr>
              <w:pStyle w:val="TAN"/>
              <w:rPr>
                <w:rFonts w:cs="v5.0.0"/>
                <w:lang w:eastAsia="en-US"/>
              </w:rPr>
            </w:pPr>
            <w:r w:rsidRPr="0050431F">
              <w:rPr>
                <w:rFonts w:cs="Arial"/>
                <w:lang w:eastAsia="en-US"/>
              </w:rPr>
              <w:t>NOTE:</w:t>
            </w:r>
            <w:r w:rsidRPr="0050431F">
              <w:rPr>
                <w:rFonts w:cs="Arial"/>
                <w:lang w:eastAsia="en-US"/>
              </w:rPr>
              <w:tab/>
            </w:r>
            <w:r w:rsidRPr="0050431F">
              <w:rPr>
                <w:rFonts w:cs="Arial"/>
                <w:lang w:eastAsia="zh-CN"/>
              </w:rPr>
              <w:t>T</w:t>
            </w:r>
            <w:r w:rsidRPr="0050431F">
              <w:rPr>
                <w:rFonts w:cs="Arial"/>
                <w:lang w:eastAsia="en-US"/>
              </w:rPr>
              <w:t>he RRC filter shall be equivalent to the transmit pulse shape filter defined in TS 25.104 [3], with a chip rate as defined in this table.</w:t>
            </w:r>
          </w:p>
        </w:tc>
      </w:tr>
    </w:tbl>
    <w:p w14:paraId="546B3BD9" w14:textId="77777777" w:rsidR="00F31415" w:rsidRPr="0050431F" w:rsidRDefault="00F31415" w:rsidP="00F31415">
      <w:pPr>
        <w:rPr>
          <w:lang w:eastAsia="zh-CN"/>
        </w:rPr>
      </w:pPr>
    </w:p>
    <w:p w14:paraId="30E3D6F7" w14:textId="77777777" w:rsidR="00F31415" w:rsidRPr="0050431F" w:rsidDel="00EC4208" w:rsidRDefault="00F31415" w:rsidP="00F31415">
      <w:pPr>
        <w:rPr>
          <w:rFonts w:cs="v5.0.0"/>
        </w:rPr>
      </w:pPr>
      <w:r w:rsidRPr="0050431F">
        <w:t>For operation in non-contiguous unpaired spectrum, the ACLR shall be higher than the value specified in Table 6.6.4.5.1</w:t>
      </w:r>
      <w:r w:rsidRPr="0050431F">
        <w:noBreakHyphen/>
        <w:t>4.</w:t>
      </w:r>
    </w:p>
    <w:p w14:paraId="2FBA811F" w14:textId="77777777" w:rsidR="00F31415" w:rsidRPr="0050431F" w:rsidRDefault="00F31415" w:rsidP="00EB0F3C">
      <w:pPr>
        <w:pStyle w:val="TH"/>
        <w:rPr>
          <w:lang w:eastAsia="zh-CN"/>
        </w:rPr>
      </w:pPr>
      <w:r w:rsidRPr="0050431F">
        <w:t>Table 6.6.4.5.1-4: Base Station ACLR in non-contiguous</w:t>
      </w:r>
      <w:r w:rsidRPr="0050431F">
        <w:rPr>
          <w:lang w:eastAsia="zh-CN"/>
        </w:rPr>
        <w:t xml:space="preserve"> unpaired</w:t>
      </w:r>
      <w:r w:rsidRPr="0050431F">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50431F" w14:paraId="54F64D0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20F84F5D" w14:textId="77777777" w:rsidR="00F31415" w:rsidRPr="0050431F" w:rsidRDefault="00F31415" w:rsidP="00F31415">
            <w:pPr>
              <w:pStyle w:val="TAH"/>
              <w:rPr>
                <w:rFonts w:cs="v5.0.0"/>
                <w:lang w:eastAsia="en-US"/>
              </w:rPr>
            </w:pPr>
            <w:r w:rsidRPr="0050431F">
              <w:rPr>
                <w:rFonts w:cs="v5.0.0"/>
                <w:lang w:eastAsia="en-US"/>
              </w:rPr>
              <w:t>Sub-block gap size (W</w:t>
            </w:r>
            <w:r w:rsidRPr="0050431F">
              <w:rPr>
                <w:rFonts w:cs="v5.0.0"/>
                <w:vertAlign w:val="subscript"/>
                <w:lang w:eastAsia="en-US"/>
              </w:rPr>
              <w:t>gap</w:t>
            </w:r>
            <w:r w:rsidRPr="0050431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109791A" w14:textId="77777777" w:rsidR="00F31415" w:rsidRPr="0050431F" w:rsidRDefault="00F31415" w:rsidP="00F31415">
            <w:pPr>
              <w:pStyle w:val="TAH"/>
              <w:rPr>
                <w:rFonts w:cs="v5.0.0"/>
                <w:lang w:eastAsia="en-US"/>
              </w:rPr>
            </w:pPr>
            <w:r w:rsidRPr="0050431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1377BDE1" w14:textId="77777777" w:rsidR="00F31415" w:rsidRPr="0050431F" w:rsidRDefault="00F31415" w:rsidP="00F31415">
            <w:pPr>
              <w:pStyle w:val="TAH"/>
              <w:rPr>
                <w:rFonts w:cs="v5.0.0"/>
                <w:lang w:eastAsia="en-US"/>
              </w:rPr>
            </w:pPr>
            <w:r w:rsidRPr="0050431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3BC15B6" w14:textId="77777777" w:rsidR="00F31415" w:rsidRPr="0050431F" w:rsidRDefault="00F31415" w:rsidP="00F31415">
            <w:pPr>
              <w:pStyle w:val="TAH"/>
              <w:rPr>
                <w:rFonts w:cs="v5.0.0"/>
                <w:lang w:eastAsia="en-US"/>
              </w:rPr>
            </w:pPr>
            <w:r w:rsidRPr="0050431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1199D112" w14:textId="77777777" w:rsidR="00F31415" w:rsidRPr="0050431F" w:rsidRDefault="00F31415" w:rsidP="00F31415">
            <w:pPr>
              <w:pStyle w:val="TAH"/>
              <w:rPr>
                <w:rFonts w:cs="v5.0.0"/>
                <w:lang w:eastAsia="en-US"/>
              </w:rPr>
            </w:pPr>
            <w:r w:rsidRPr="0050431F">
              <w:rPr>
                <w:rFonts w:cs="v5.0.0"/>
                <w:lang w:eastAsia="en-US"/>
              </w:rPr>
              <w:t>ACLR limit</w:t>
            </w:r>
          </w:p>
        </w:tc>
      </w:tr>
      <w:tr w:rsidR="00F31415" w:rsidRPr="0050431F" w14:paraId="75EC5747"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07F59C7A"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48097C2" w14:textId="77777777" w:rsidR="00F31415" w:rsidRPr="0050431F" w:rsidRDefault="00F31415" w:rsidP="00F31415">
            <w:pPr>
              <w:pStyle w:val="TAC"/>
              <w:rPr>
                <w:rFonts w:cs="Arial"/>
                <w:lang w:eastAsia="en-US"/>
              </w:rPr>
            </w:pPr>
            <w:r w:rsidRPr="0050431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044AEA76" w14:textId="77777777" w:rsidR="00F31415" w:rsidRPr="0050431F" w:rsidRDefault="00F31415" w:rsidP="00F31415">
            <w:pPr>
              <w:pStyle w:val="TAC"/>
              <w:rPr>
                <w:rFonts w:cs="v5.0.0"/>
                <w:lang w:eastAsia="en-US"/>
              </w:rPr>
            </w:pPr>
            <w:r w:rsidRPr="0050431F">
              <w:rPr>
                <w:rFonts w:cs="v5.0.0"/>
                <w:lang w:eastAsia="zh-CN"/>
              </w:rPr>
              <w:t>5MHz E-</w:t>
            </w:r>
            <w:r w:rsidRPr="0050431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49116372" w14:textId="77777777" w:rsidR="00F31415" w:rsidRPr="0050431F" w:rsidRDefault="00F31415" w:rsidP="00F31415">
            <w:pPr>
              <w:pStyle w:val="TAC"/>
              <w:rPr>
                <w:rFonts w:cs="v5.0.0"/>
                <w:lang w:eastAsia="en-US"/>
              </w:rPr>
            </w:pPr>
            <w:r w:rsidRPr="0050431F">
              <w:rPr>
                <w:rFonts w:cs="v5.0.0"/>
                <w:lang w:eastAsia="en-US"/>
              </w:rPr>
              <w:t>Square (</w:t>
            </w:r>
            <w:r w:rsidRPr="0050431F">
              <w:rPr>
                <w:rFonts w:cs="Arial"/>
                <w:lang w:eastAsia="en-US"/>
              </w:rPr>
              <w:t>BW</w:t>
            </w:r>
            <w:r w:rsidRPr="0050431F">
              <w:rPr>
                <w:rFonts w:cs="Arial"/>
                <w:vertAlign w:val="subscript"/>
                <w:lang w:eastAsia="en-US"/>
              </w:rPr>
              <w:t>Config</w:t>
            </w:r>
            <w:r w:rsidRPr="0050431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3B20D731"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51720DE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06DD2EE4"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E5C8A1C" w14:textId="77777777" w:rsidR="00F31415" w:rsidRPr="0050431F" w:rsidRDefault="00F31415" w:rsidP="00F31415">
            <w:pPr>
              <w:pStyle w:val="TAC"/>
              <w:rPr>
                <w:rFonts w:cs="Arial"/>
                <w:lang w:eastAsia="en-US"/>
              </w:rPr>
            </w:pPr>
            <w:r w:rsidRPr="0050431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F2B5798" w14:textId="77777777" w:rsidR="00F31415" w:rsidRPr="0050431F" w:rsidRDefault="00F31415" w:rsidP="00F31415">
            <w:pPr>
              <w:pStyle w:val="TAC"/>
              <w:rPr>
                <w:rFonts w:cs="v5.0.0"/>
                <w:lang w:eastAsia="en-US"/>
              </w:rPr>
            </w:pPr>
            <w:r w:rsidRPr="0050431F">
              <w:rPr>
                <w:rFonts w:cs="v5.0.0"/>
                <w:lang w:eastAsia="zh-CN"/>
              </w:rPr>
              <w:t>5MHz E-</w:t>
            </w:r>
            <w:r w:rsidRPr="0050431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6CCC5322" w14:textId="77777777" w:rsidR="00F31415" w:rsidRPr="0050431F" w:rsidRDefault="00F31415" w:rsidP="00F31415">
            <w:pPr>
              <w:pStyle w:val="TAC"/>
              <w:rPr>
                <w:rFonts w:cs="v5.0.0"/>
                <w:lang w:eastAsia="en-US"/>
              </w:rPr>
            </w:pPr>
            <w:r w:rsidRPr="0050431F">
              <w:rPr>
                <w:rFonts w:cs="v5.0.0"/>
                <w:lang w:eastAsia="en-US"/>
              </w:rPr>
              <w:t>Square (</w:t>
            </w:r>
            <w:r w:rsidRPr="0050431F">
              <w:rPr>
                <w:rFonts w:cs="Arial"/>
                <w:lang w:eastAsia="en-US"/>
              </w:rPr>
              <w:t>BW</w:t>
            </w:r>
            <w:r w:rsidRPr="0050431F">
              <w:rPr>
                <w:rFonts w:cs="Arial"/>
                <w:vertAlign w:val="subscript"/>
                <w:lang w:eastAsia="en-US"/>
              </w:rPr>
              <w:t>Config</w:t>
            </w:r>
            <w:r w:rsidRPr="0050431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759E355C"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bl>
    <w:p w14:paraId="1F8CE82F" w14:textId="77777777" w:rsidR="00F31415" w:rsidRPr="0050431F" w:rsidRDefault="00F31415" w:rsidP="006E157C"/>
    <w:p w14:paraId="7BB4178E" w14:textId="77777777" w:rsidR="00596CE9" w:rsidRPr="0050431F" w:rsidRDefault="00596CE9" w:rsidP="00F311C8">
      <w:pPr>
        <w:pStyle w:val="Heading5"/>
      </w:pPr>
      <w:bookmarkStart w:id="1780" w:name="_Toc13048655"/>
      <w:bookmarkStart w:id="1781" w:name="_Toc29764871"/>
      <w:bookmarkStart w:id="1782" w:name="_Toc29765289"/>
      <w:bookmarkStart w:id="1783" w:name="_Toc52556787"/>
      <w:bookmarkStart w:id="1784" w:name="_Toc67912489"/>
      <w:bookmarkStart w:id="1785" w:name="_Toc89855424"/>
      <w:r w:rsidRPr="0050431F">
        <w:t>6.6.4.5.2</w:t>
      </w:r>
      <w:r w:rsidRPr="0050431F">
        <w:tab/>
        <w:t>UTRA FDD test requirement</w:t>
      </w:r>
      <w:bookmarkEnd w:id="1780"/>
      <w:bookmarkEnd w:id="1781"/>
      <w:bookmarkEnd w:id="1782"/>
      <w:bookmarkEnd w:id="1783"/>
      <w:bookmarkEnd w:id="1784"/>
      <w:bookmarkEnd w:id="1785"/>
    </w:p>
    <w:p w14:paraId="46F8A38A" w14:textId="77777777" w:rsidR="00BD6B20" w:rsidRPr="0050431F" w:rsidRDefault="00596CE9" w:rsidP="00BD6B20">
      <w:r w:rsidRPr="0050431F">
        <w:t>For UTRA FDD, the test requirement is specified in TS 25.141 [10] subclause 6.5.2.2.5</w:t>
      </w:r>
      <w:r w:rsidR="00BD6B20" w:rsidRPr="0050431F">
        <w:t xml:space="preserve">, and applies </w:t>
      </w:r>
      <w:r w:rsidR="00BD6B20" w:rsidRPr="0050431F">
        <w:rPr>
          <w:rFonts w:cs="v5.0.0"/>
        </w:rPr>
        <w:t xml:space="preserve">outside the </w:t>
      </w:r>
      <w:r w:rsidR="00B27437" w:rsidRPr="0050431F">
        <w:rPr>
          <w:rFonts w:cs="v5.0.0"/>
        </w:rPr>
        <w:t>Base Station RF Bandwidth</w:t>
      </w:r>
      <w:r w:rsidR="00BD6B20" w:rsidRPr="0050431F">
        <w:rPr>
          <w:rFonts w:cs="v5.0.0"/>
        </w:rPr>
        <w:t xml:space="preserve"> </w:t>
      </w:r>
      <w:r w:rsidR="00EE615F" w:rsidRPr="0050431F">
        <w:rPr>
          <w:rFonts w:cs="v5.0.0"/>
          <w:lang w:eastAsia="zh-CN"/>
        </w:rPr>
        <w:t xml:space="preserve">or </w:t>
      </w:r>
      <w:r w:rsidR="00B27437" w:rsidRPr="0050431F">
        <w:t>Maximum Radio Bandwidth</w:t>
      </w:r>
      <w:r w:rsidR="00BD6B20" w:rsidRPr="0050431F">
        <w:t>.</w:t>
      </w:r>
    </w:p>
    <w:p w14:paraId="4BA6AFD6" w14:textId="77777777" w:rsidR="00EE615F" w:rsidRPr="0050431F" w:rsidRDefault="00EE615F" w:rsidP="00EE615F">
      <w:r w:rsidRPr="0050431F">
        <w:t xml:space="preserve">For a BS operating in non-contiguous spectrum, ACLR requirement also applies for the first adjacent channel, inside any </w:t>
      </w:r>
      <w:r w:rsidRPr="0050431F">
        <w:rPr>
          <w:lang w:eastAsia="zh-CN"/>
        </w:rPr>
        <w:t xml:space="preserve">sub-block </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 MHz</w:t>
      </w:r>
      <w:r w:rsidRPr="0050431F">
        <w:t xml:space="preserve">. The ACLR requirement for the second adjacent channel applies inside any </w:t>
      </w:r>
      <w:r w:rsidRPr="0050431F">
        <w:rPr>
          <w:lang w:eastAsia="zh-CN"/>
        </w:rPr>
        <w:t>sub-block</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test requirement in subclause 6.6.4.</w:t>
      </w:r>
      <w:r w:rsidRPr="0050431F">
        <w:rPr>
          <w:lang w:eastAsia="zh-CN"/>
        </w:rPr>
        <w:t>5.</w:t>
      </w:r>
      <w:r w:rsidRPr="0050431F">
        <w:t>4 applies in sub block gaps for the frequency ranges defined in Table 6.6.4.</w:t>
      </w:r>
      <w:r w:rsidRPr="0050431F">
        <w:rPr>
          <w:lang w:eastAsia="zh-CN"/>
        </w:rPr>
        <w:t>5.</w:t>
      </w:r>
      <w:r w:rsidRPr="0050431F">
        <w:t>4-1.</w:t>
      </w:r>
    </w:p>
    <w:p w14:paraId="54B48240" w14:textId="77777777" w:rsidR="00EE615F" w:rsidRPr="0050431F" w:rsidRDefault="00EE615F" w:rsidP="00EE615F">
      <w:pPr>
        <w:rPr>
          <w:lang w:eastAsia="zh-CN"/>
        </w:rPr>
      </w:pPr>
      <w:r w:rsidRPr="0050431F">
        <w:t xml:space="preserve">For a BS operating in </w:t>
      </w:r>
      <w:r w:rsidRPr="0050431F">
        <w:rPr>
          <w:lang w:eastAsia="zh-CN"/>
        </w:rPr>
        <w:t>multiple bands</w:t>
      </w:r>
      <w:r w:rsidRPr="0050431F">
        <w:t xml:space="preserve">, where multiple bands are mapped onto the same antenna connector, ACLR requirement also applies for the first adjacent channel, inside any </w:t>
      </w:r>
      <w:r w:rsidR="00B27437" w:rsidRPr="0050431F">
        <w:rPr>
          <w:lang w:eastAsia="zh-CN"/>
        </w:rPr>
        <w:t>Inter RF Bandwidth</w:t>
      </w:r>
      <w:r w:rsidRPr="0050431F">
        <w:rPr>
          <w:lang w:eastAsia="zh-CN"/>
        </w:rPr>
        <w:t xml:space="preserve"> </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 MHz</w:t>
      </w:r>
      <w:r w:rsidRPr="0050431F">
        <w:t xml:space="preserve">. The ACLR requirement for the second adjacent channel applies inside any </w:t>
      </w:r>
      <w:r w:rsidR="00B27437"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requirement in subclause 6.6.4.</w:t>
      </w:r>
      <w:r w:rsidRPr="0050431F">
        <w:rPr>
          <w:lang w:eastAsia="zh-CN"/>
        </w:rPr>
        <w:t>5.</w:t>
      </w:r>
      <w:r w:rsidRPr="0050431F">
        <w:t xml:space="preserve">4 applies in </w:t>
      </w:r>
      <w:r w:rsidR="00B27437" w:rsidRPr="0050431F">
        <w:t>Inter RF Bandwidth</w:t>
      </w:r>
      <w:r w:rsidRPr="0050431F">
        <w:t xml:space="preserve"> gaps for the frequency ranges defined in Table 6.6.4.</w:t>
      </w:r>
      <w:r w:rsidRPr="0050431F">
        <w:rPr>
          <w:lang w:eastAsia="zh-CN"/>
        </w:rPr>
        <w:t>5.</w:t>
      </w:r>
      <w:r w:rsidRPr="0050431F">
        <w:t>4-1.</w:t>
      </w:r>
    </w:p>
    <w:p w14:paraId="2BF5C577" w14:textId="77777777" w:rsidR="00596CE9" w:rsidRPr="0050431F" w:rsidRDefault="00596CE9" w:rsidP="00F311C8">
      <w:pPr>
        <w:pStyle w:val="Heading5"/>
      </w:pPr>
      <w:bookmarkStart w:id="1786" w:name="_Toc13048656"/>
      <w:bookmarkStart w:id="1787" w:name="_Toc29764872"/>
      <w:bookmarkStart w:id="1788" w:name="_Toc29765290"/>
      <w:bookmarkStart w:id="1789" w:name="_Toc52556788"/>
      <w:bookmarkStart w:id="1790" w:name="_Toc67912490"/>
      <w:bookmarkStart w:id="1791" w:name="_Toc89855425"/>
      <w:r w:rsidRPr="0050431F">
        <w:t>6.6.4.5.3</w:t>
      </w:r>
      <w:r w:rsidRPr="0050431F">
        <w:tab/>
        <w:t>UTRA TDD test requirement</w:t>
      </w:r>
      <w:bookmarkEnd w:id="1786"/>
      <w:bookmarkEnd w:id="1787"/>
      <w:bookmarkEnd w:id="1788"/>
      <w:bookmarkEnd w:id="1789"/>
      <w:bookmarkEnd w:id="1790"/>
      <w:bookmarkEnd w:id="1791"/>
    </w:p>
    <w:p w14:paraId="0EA53582" w14:textId="77777777" w:rsidR="00BD6B20" w:rsidRPr="0050431F" w:rsidRDefault="00596CE9" w:rsidP="00596CE9">
      <w:r w:rsidRPr="0050431F">
        <w:t>For UTRA TDD, the test requirement is specified in TS 25.142 [12] subclause 6.6.2.2.5</w:t>
      </w:r>
      <w:r w:rsidR="00BD6B20" w:rsidRPr="0050431F">
        <w:t xml:space="preserve">, and applies </w:t>
      </w:r>
      <w:r w:rsidR="00BD6B20" w:rsidRPr="0050431F">
        <w:rPr>
          <w:rFonts w:cs="v5.0.0"/>
        </w:rPr>
        <w:t>outside the</w:t>
      </w:r>
      <w:r w:rsidR="00A7747C" w:rsidRPr="0050431F">
        <w:t xml:space="preserve"> </w:t>
      </w:r>
      <w:r w:rsidR="00B27437" w:rsidRPr="0050431F">
        <w:rPr>
          <w:rFonts w:cs="v5.0.0"/>
        </w:rPr>
        <w:t>Base Station RF Bandwidth</w:t>
      </w:r>
      <w:r w:rsidR="00A7747C" w:rsidRPr="0050431F">
        <w:rPr>
          <w:rFonts w:cs="v5.0.0"/>
        </w:rPr>
        <w:t xml:space="preserve"> or </w:t>
      </w:r>
      <w:r w:rsidR="00B27437" w:rsidRPr="0050431F">
        <w:rPr>
          <w:rFonts w:cs="v5.0.0"/>
        </w:rPr>
        <w:t>Maximum Radio Bandwidth</w:t>
      </w:r>
      <w:r w:rsidRPr="0050431F">
        <w:t>.</w:t>
      </w:r>
    </w:p>
    <w:p w14:paraId="73027671" w14:textId="77777777" w:rsidR="00BD6B20" w:rsidRPr="0050431F" w:rsidRDefault="00BD6B20" w:rsidP="00F311C8">
      <w:pPr>
        <w:pStyle w:val="Heading5"/>
      </w:pPr>
      <w:bookmarkStart w:id="1792" w:name="_Toc13048657"/>
      <w:bookmarkStart w:id="1793" w:name="_Toc29764873"/>
      <w:bookmarkStart w:id="1794" w:name="_Toc29765291"/>
      <w:bookmarkStart w:id="1795" w:name="_Toc52556789"/>
      <w:bookmarkStart w:id="1796" w:name="_Toc67912491"/>
      <w:bookmarkStart w:id="1797" w:name="_Toc89855426"/>
      <w:r w:rsidRPr="0050431F">
        <w:t>6.6.4.5.4</w:t>
      </w:r>
      <w:r w:rsidRPr="0050431F">
        <w:tab/>
        <w:t>Cumulative ACLR requirement in non-contiguous spectrum</w:t>
      </w:r>
      <w:bookmarkEnd w:id="1792"/>
      <w:bookmarkEnd w:id="1793"/>
      <w:bookmarkEnd w:id="1794"/>
      <w:bookmarkEnd w:id="1795"/>
      <w:bookmarkEnd w:id="1796"/>
      <w:bookmarkEnd w:id="1797"/>
    </w:p>
    <w:p w14:paraId="4086D26C" w14:textId="77777777" w:rsidR="00EE615F" w:rsidRPr="0050431F" w:rsidRDefault="00EE615F" w:rsidP="00EE615F">
      <w:pPr>
        <w:rPr>
          <w:rFonts w:eastAsia="MS Mincho"/>
        </w:rPr>
      </w:pPr>
      <w:r w:rsidRPr="0050431F">
        <w:rPr>
          <w:rFonts w:eastAsia="MS Mincho"/>
        </w:rPr>
        <w:t xml:space="preserve">The following test requirement applies for sub-block or </w:t>
      </w:r>
      <w:r w:rsidR="00B27437" w:rsidRPr="0050431F">
        <w:rPr>
          <w:rFonts w:eastAsia="MS Mincho"/>
        </w:rPr>
        <w:t>Inter RF Bandwidth</w:t>
      </w:r>
      <w:r w:rsidRPr="0050431F">
        <w:rPr>
          <w:rFonts w:eastAsia="MS Mincho"/>
        </w:rPr>
        <w:t xml:space="preserve"> gap sizes listed in Table 6.6.</w:t>
      </w:r>
      <w:r w:rsidRPr="0050431F">
        <w:rPr>
          <w:lang w:eastAsia="zh-CN"/>
        </w:rPr>
        <w:t>4.5.4</w:t>
      </w:r>
      <w:r w:rsidRPr="0050431F">
        <w:rPr>
          <w:rFonts w:eastAsia="MS Mincho"/>
        </w:rPr>
        <w:t>-</w:t>
      </w:r>
      <w:r w:rsidRPr="0050431F">
        <w:rPr>
          <w:lang w:eastAsia="zh-CN"/>
        </w:rPr>
        <w:t>1</w:t>
      </w:r>
      <w:r w:rsidRPr="0050431F">
        <w:rPr>
          <w:rFonts w:eastAsia="MS Mincho"/>
        </w:rPr>
        <w:t>,</w:t>
      </w:r>
    </w:p>
    <w:p w14:paraId="0F435F5D" w14:textId="77777777" w:rsidR="00EE615F" w:rsidRPr="0050431F" w:rsidRDefault="00EE615F" w:rsidP="00EE615F">
      <w:pPr>
        <w:pStyle w:val="B10"/>
        <w:rPr>
          <w:lang w:eastAsia="zh-CN"/>
        </w:rPr>
      </w:pPr>
      <w:r w:rsidRPr="0050431F">
        <w:rPr>
          <w:lang w:eastAsia="zh-CN"/>
        </w:rPr>
        <w:t>-</w:t>
      </w:r>
      <w:r w:rsidRPr="0050431F">
        <w:rPr>
          <w:lang w:eastAsia="zh-CN"/>
        </w:rPr>
        <w:tab/>
        <w:t>Inside</w:t>
      </w:r>
      <w:r w:rsidRPr="0050431F">
        <w:t xml:space="preserve"> a sub-block gap </w:t>
      </w:r>
      <w:r w:rsidRPr="0050431F">
        <w:rPr>
          <w:lang w:eastAsia="zh-CN"/>
        </w:rPr>
        <w:t>within an operating band</w:t>
      </w:r>
      <w:r w:rsidRPr="0050431F">
        <w:t xml:space="preserve"> for a BS operating in non-contiguous spectrum.</w:t>
      </w:r>
    </w:p>
    <w:p w14:paraId="26AE3C5E" w14:textId="77777777" w:rsidR="00EE615F" w:rsidRPr="0050431F" w:rsidRDefault="00EE615F" w:rsidP="00EE615F">
      <w:pPr>
        <w:pStyle w:val="B10"/>
        <w:rPr>
          <w:lang w:eastAsia="zh-CN"/>
        </w:rPr>
      </w:pPr>
      <w:r w:rsidRPr="0050431F">
        <w:rPr>
          <w:lang w:eastAsia="zh-CN"/>
        </w:rPr>
        <w:t>-</w:t>
      </w:r>
      <w:r w:rsidRPr="0050431F">
        <w:rPr>
          <w:lang w:eastAsia="zh-CN"/>
        </w:rPr>
        <w:tab/>
        <w:t xml:space="preserve">Inside an </w:t>
      </w:r>
      <w:r w:rsidR="00B27437" w:rsidRPr="0050431F">
        <w:rPr>
          <w:lang w:eastAsia="zh-CN"/>
        </w:rPr>
        <w:t>Inter RF Bandwidth</w:t>
      </w:r>
      <w:r w:rsidRPr="0050431F">
        <w:rPr>
          <w:lang w:eastAsia="zh-CN"/>
        </w:rPr>
        <w:t xml:space="preserve"> gap for a </w:t>
      </w:r>
      <w:r w:rsidRPr="0050431F">
        <w:t>BS operating in multiple bands, where multiple bands are mapped on the same antenna connector.</w:t>
      </w:r>
    </w:p>
    <w:p w14:paraId="054EA3DD" w14:textId="77777777" w:rsidR="00BD6B20" w:rsidRPr="0050431F" w:rsidRDefault="00BD6B20" w:rsidP="00BD6B20">
      <w:r w:rsidRPr="0050431F">
        <w:t>The Cumulative Adjacent Channel Leakage power Ratio (CACLR) in a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xml:space="preserve"> is the ratio of </w:t>
      </w:r>
    </w:p>
    <w:p w14:paraId="34F1143A" w14:textId="77777777" w:rsidR="00BD6B20" w:rsidRPr="0050431F" w:rsidRDefault="00BD6B20" w:rsidP="00BD6B20">
      <w:pPr>
        <w:pStyle w:val="B10"/>
      </w:pPr>
      <w:r w:rsidRPr="0050431F">
        <w:t>a)</w:t>
      </w:r>
      <w:r w:rsidRPr="0050431F">
        <w:tab/>
        <w:t>the sum of the filtered mean power centred on the assigned channel frequencies for the two carriers adjacent to each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and</w:t>
      </w:r>
    </w:p>
    <w:p w14:paraId="1FA1BEBA" w14:textId="77777777" w:rsidR="00BD6B20" w:rsidRPr="0050431F" w:rsidRDefault="00BD6B20" w:rsidP="00BD6B20">
      <w:pPr>
        <w:pStyle w:val="B10"/>
      </w:pPr>
      <w:r w:rsidRPr="0050431F">
        <w:t>b)</w:t>
      </w:r>
      <w:r w:rsidRPr="0050431F">
        <w:tab/>
        <w:t>the filtered mean power centred on a frequency channel adjacent to one of the respective sub-block edges</w:t>
      </w:r>
      <w:r w:rsidR="006E157C" w:rsidRPr="0050431F">
        <w:rPr>
          <w:lang w:eastAsia="zh-CN"/>
        </w:rPr>
        <w:t xml:space="preserve"> or </w:t>
      </w:r>
      <w:r w:rsidR="00B27437" w:rsidRPr="0050431F">
        <w:rPr>
          <w:lang w:eastAsia="zh-CN"/>
        </w:rPr>
        <w:t>Base Station RF Bandwidth</w:t>
      </w:r>
      <w:r w:rsidR="006E157C" w:rsidRPr="0050431F">
        <w:rPr>
          <w:lang w:eastAsia="zh-CN"/>
        </w:rPr>
        <w:t xml:space="preserve"> edges</w:t>
      </w:r>
      <w:r w:rsidRPr="0050431F">
        <w:t xml:space="preserve">. </w:t>
      </w:r>
    </w:p>
    <w:p w14:paraId="1B1EAE41" w14:textId="77777777" w:rsidR="00BD6B20" w:rsidRPr="0050431F" w:rsidRDefault="00BD6B20" w:rsidP="00BD6B20">
      <w:r w:rsidRPr="0050431F">
        <w:t xml:space="preserve">The requirement applies </w:t>
      </w:r>
      <w:r w:rsidR="005B180D" w:rsidRPr="0050431F">
        <w:t>to adjacent channels of E-UTRA or UTRA carriers allocated adjacent to each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The assumed filter for the adjacent channel frequency is defined in Table 6.6.4.</w:t>
      </w:r>
      <w:r w:rsidRPr="0050431F">
        <w:rPr>
          <w:lang w:eastAsia="zh-CN"/>
        </w:rPr>
        <w:t>5.</w:t>
      </w:r>
      <w:r w:rsidRPr="0050431F">
        <w:t>4-1 and the filters on the assigned channels are defined in Table 6.6.4.</w:t>
      </w:r>
      <w:r w:rsidRPr="0050431F">
        <w:rPr>
          <w:lang w:eastAsia="zh-CN"/>
        </w:rPr>
        <w:t>5.</w:t>
      </w:r>
      <w:r w:rsidRPr="0050431F">
        <w:t>4-2.</w:t>
      </w:r>
    </w:p>
    <w:p w14:paraId="030FAE70" w14:textId="77777777" w:rsidR="00BD6B20" w:rsidRPr="0050431F" w:rsidRDefault="00BD6B20" w:rsidP="00BD6B20">
      <w:pPr>
        <w:pStyle w:val="NO"/>
      </w:pPr>
      <w:r w:rsidRPr="0050431F">
        <w:t>NOTE:</w:t>
      </w:r>
      <w:r w:rsidRPr="0050431F">
        <w:tab/>
        <w:t xml:space="preserve">If the RAT on the assigned channel frequencies </w:t>
      </w:r>
      <w:r w:rsidR="009014E5" w:rsidRPr="0050431F">
        <w:t>is</w:t>
      </w:r>
      <w:r w:rsidRPr="0050431F">
        <w:t xml:space="preserve"> different, the filters used are also different.</w:t>
      </w:r>
    </w:p>
    <w:p w14:paraId="0BA3A25B" w14:textId="77777777" w:rsidR="00BD6B20" w:rsidRPr="0050431F" w:rsidRDefault="00BD6B20" w:rsidP="00BD6B20">
      <w:pPr>
        <w:rPr>
          <w:rFonts w:cs="v5.0.0"/>
        </w:rPr>
      </w:pPr>
      <w:r w:rsidRPr="0050431F">
        <w:rPr>
          <w:rFonts w:cs="v5.0.0"/>
        </w:rPr>
        <w:t xml:space="preserve">For </w:t>
      </w:r>
      <w:r w:rsidR="00C61AC8" w:rsidRPr="0050431F">
        <w:rPr>
          <w:rFonts w:cs="v5.0.0"/>
        </w:rPr>
        <w:t xml:space="preserve">Wide Area </w:t>
      </w:r>
      <w:r w:rsidRPr="0050431F">
        <w:rPr>
          <w:rFonts w:cs="v5.0.0"/>
        </w:rPr>
        <w:t>Category A</w:t>
      </w:r>
      <w:r w:rsidRPr="0050431F">
        <w:rPr>
          <w:rFonts w:cs="v5.0.0"/>
          <w:lang w:eastAsia="zh-CN"/>
        </w:rPr>
        <w:t xml:space="preserve"> BS</w:t>
      </w:r>
      <w:r w:rsidRPr="0050431F">
        <w:rPr>
          <w:rFonts w:cs="v5.0.0"/>
        </w:rPr>
        <w:t>, either the CACLR limits in Table 6.6.4.</w:t>
      </w:r>
      <w:r w:rsidRPr="0050431F">
        <w:rPr>
          <w:rFonts w:cs="v5.0.0"/>
          <w:lang w:eastAsia="zh-CN"/>
        </w:rPr>
        <w:t>5.</w:t>
      </w:r>
      <w:r w:rsidRPr="0050431F">
        <w:rPr>
          <w:rFonts w:cs="v5.0.0"/>
        </w:rPr>
        <w:t xml:space="preserve">4-1 or the absolute limit of -13dBm/MHz </w:t>
      </w:r>
      <w:r w:rsidR="00B27437" w:rsidRPr="0050431F">
        <w:rPr>
          <w:rFonts w:cs="v5.0.0"/>
        </w:rPr>
        <w:t xml:space="preserve">shall </w:t>
      </w:r>
      <w:r w:rsidRPr="0050431F">
        <w:rPr>
          <w:rFonts w:cs="v5.0.0"/>
        </w:rPr>
        <w:t>apply, whichever is less stringent.</w:t>
      </w:r>
    </w:p>
    <w:p w14:paraId="1F984239" w14:textId="77777777" w:rsidR="00BD6B20" w:rsidRPr="0050431F" w:rsidRDefault="00BD6B20" w:rsidP="00BD6B20">
      <w:pPr>
        <w:rPr>
          <w:rFonts w:cs="v5.0.0"/>
          <w:lang w:eastAsia="zh-CN"/>
        </w:rPr>
      </w:pPr>
      <w:r w:rsidRPr="0050431F">
        <w:rPr>
          <w:rFonts w:cs="v5.0.0"/>
        </w:rPr>
        <w:t xml:space="preserve">For </w:t>
      </w:r>
      <w:r w:rsidR="00C61AC8" w:rsidRPr="0050431F">
        <w:rPr>
          <w:rFonts w:cs="v5.0.0"/>
        </w:rPr>
        <w:t xml:space="preserve">Wide Area </w:t>
      </w:r>
      <w:r w:rsidRPr="0050431F">
        <w:rPr>
          <w:rFonts w:cs="v5.0.0"/>
        </w:rPr>
        <w:t>Category B</w:t>
      </w:r>
      <w:r w:rsidRPr="0050431F">
        <w:rPr>
          <w:rFonts w:cs="v5.0.0"/>
          <w:lang w:eastAsia="zh-CN"/>
        </w:rPr>
        <w:t xml:space="preserve"> BS</w:t>
      </w:r>
      <w:r w:rsidRPr="0050431F">
        <w:rPr>
          <w:rFonts w:cs="v5.0.0"/>
        </w:rPr>
        <w:t>, either the CACLR limits in Table 6.6.4.</w:t>
      </w:r>
      <w:r w:rsidRPr="0050431F">
        <w:rPr>
          <w:rFonts w:cs="v5.0.0"/>
          <w:lang w:eastAsia="zh-CN"/>
        </w:rPr>
        <w:t>5.</w:t>
      </w:r>
      <w:r w:rsidRPr="0050431F">
        <w:rPr>
          <w:rFonts w:cs="v5.0.0"/>
        </w:rPr>
        <w:t xml:space="preserve">4-1 or the absolute limit of -15dBm/MHz </w:t>
      </w:r>
      <w:r w:rsidR="00B27437" w:rsidRPr="0050431F">
        <w:rPr>
          <w:rFonts w:cs="v5.0.0"/>
        </w:rPr>
        <w:t xml:space="preserve">shall </w:t>
      </w:r>
      <w:r w:rsidRPr="0050431F">
        <w:rPr>
          <w:rFonts w:cs="v5.0.0"/>
        </w:rPr>
        <w:t>apply, whichever is less stringent.</w:t>
      </w:r>
    </w:p>
    <w:p w14:paraId="2F3141EA" w14:textId="77777777" w:rsidR="00C61AC8" w:rsidRPr="0050431F" w:rsidRDefault="00C61AC8" w:rsidP="00C61AC8">
      <w:pPr>
        <w:rPr>
          <w:rFonts w:cs="v5.0.0"/>
          <w:lang w:eastAsia="zh-CN"/>
        </w:rPr>
      </w:pPr>
      <w:r w:rsidRPr="0050431F">
        <w:rPr>
          <w:rFonts w:cs="v5.0.0"/>
          <w:lang w:eastAsia="zh-CN"/>
        </w:rPr>
        <w:t>For Medium Range BS, either the CACLR limits in Table 6.6.4.4-1 or the absolute limit of -25 dBm/MHz shall apply, whichever is less stringent.</w:t>
      </w:r>
    </w:p>
    <w:p w14:paraId="0FBA87F6" w14:textId="77777777" w:rsidR="00C61AC8" w:rsidRPr="0050431F" w:rsidRDefault="00C61AC8" w:rsidP="00C61AC8">
      <w:pPr>
        <w:rPr>
          <w:rFonts w:cs="v5.0.0"/>
          <w:lang w:eastAsia="zh-CN"/>
        </w:rPr>
      </w:pPr>
      <w:r w:rsidRPr="0050431F">
        <w:rPr>
          <w:rFonts w:cs="v5.0.0"/>
          <w:lang w:eastAsia="zh-CN"/>
        </w:rPr>
        <w:t>For Local Area BS, either the CACLR limits in Table 6.6.4.4-1 or the absolute limit of -32 dBm/MHz shall apply, whichever is less stringent.</w:t>
      </w:r>
    </w:p>
    <w:p w14:paraId="01FEB150" w14:textId="77777777" w:rsidR="00BD6B20" w:rsidRPr="0050431F" w:rsidRDefault="00BD6B20" w:rsidP="00BD6B20">
      <w:pPr>
        <w:rPr>
          <w:rFonts w:cs="v5.0.0"/>
        </w:rPr>
      </w:pPr>
      <w:r w:rsidRPr="0050431F">
        <w:rPr>
          <w:rFonts w:cs="v5.0.0"/>
        </w:rPr>
        <w:t>The CACLR for E-UTRA and UTRA carriers located on either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rPr>
          <w:rFonts w:cs="v5.0.0"/>
        </w:rPr>
        <w:t xml:space="preserve"> shall be higher than the value specified in Table 6.6.4.</w:t>
      </w:r>
      <w:r w:rsidRPr="0050431F">
        <w:rPr>
          <w:rFonts w:cs="v5.0.0"/>
          <w:lang w:eastAsia="zh-CN"/>
        </w:rPr>
        <w:t>5.</w:t>
      </w:r>
      <w:r w:rsidRPr="0050431F">
        <w:rPr>
          <w:rFonts w:cs="v5.0.0"/>
        </w:rPr>
        <w:t>4-1.</w:t>
      </w:r>
    </w:p>
    <w:p w14:paraId="22E50A17" w14:textId="77777777" w:rsidR="00BD6B20" w:rsidRPr="0050431F" w:rsidRDefault="00BD6B20" w:rsidP="00EB0F3C">
      <w:pPr>
        <w:pStyle w:val="TH"/>
      </w:pPr>
      <w:r w:rsidRPr="0050431F">
        <w:t>Table 6.6.4.5.4-1: Base Station CACLR in non-contiguous spectrum</w:t>
      </w:r>
      <w:r w:rsidR="00E05F70" w:rsidRPr="0050431F">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5B180D" w:rsidRPr="0050431F" w14:paraId="6C0A04F0" w14:textId="77777777">
        <w:trPr>
          <w:cantSplit/>
          <w:jc w:val="center"/>
        </w:trPr>
        <w:tc>
          <w:tcPr>
            <w:tcW w:w="1174" w:type="dxa"/>
          </w:tcPr>
          <w:p w14:paraId="47C0E325" w14:textId="77777777" w:rsidR="005B180D" w:rsidRPr="0050431F" w:rsidRDefault="005B180D" w:rsidP="00BD6B20">
            <w:pPr>
              <w:pStyle w:val="TAH"/>
              <w:rPr>
                <w:rFonts w:cs="v5.0.0"/>
                <w:lang w:eastAsia="en-US"/>
              </w:rPr>
            </w:pPr>
            <w:r w:rsidRPr="0050431F">
              <w:rPr>
                <w:rFonts w:cs="v5.0.0"/>
                <w:lang w:eastAsia="en-US"/>
              </w:rPr>
              <w:t>Band Category</w:t>
            </w:r>
          </w:p>
        </w:tc>
        <w:tc>
          <w:tcPr>
            <w:tcW w:w="1533" w:type="dxa"/>
          </w:tcPr>
          <w:p w14:paraId="4DD6DFEA" w14:textId="77777777" w:rsidR="005B180D" w:rsidRPr="0050431F" w:rsidRDefault="00E05F70" w:rsidP="00E05F70">
            <w:pPr>
              <w:pStyle w:val="TAH"/>
              <w:rPr>
                <w:rFonts w:cs="v5.0.0"/>
                <w:lang w:eastAsia="en-US"/>
              </w:rPr>
            </w:pPr>
            <w:r w:rsidRPr="0050431F">
              <w:rPr>
                <w:rFonts w:cs="v5.0.0"/>
                <w:lang w:eastAsia="en-US"/>
              </w:rPr>
              <w:t xml:space="preserve">Sub-block or </w:t>
            </w:r>
            <w:r w:rsidR="00B27437" w:rsidRPr="0050431F">
              <w:rPr>
                <w:rFonts w:cs="v5.0.0"/>
                <w:lang w:eastAsia="en-US"/>
              </w:rPr>
              <w:t>Inter RF Bandwidth</w:t>
            </w:r>
            <w:r w:rsidRPr="0050431F">
              <w:rPr>
                <w:rFonts w:cs="v5.0.0"/>
                <w:lang w:eastAsia="en-US"/>
              </w:rPr>
              <w:t xml:space="preserve"> g</w:t>
            </w:r>
            <w:r w:rsidR="005B180D" w:rsidRPr="0050431F">
              <w:rPr>
                <w:rFonts w:cs="v5.0.0"/>
                <w:lang w:eastAsia="en-US"/>
              </w:rPr>
              <w:t>ap size (W</w:t>
            </w:r>
            <w:r w:rsidR="005B180D" w:rsidRPr="0050431F">
              <w:rPr>
                <w:rFonts w:cs="v5.0.0"/>
                <w:vertAlign w:val="subscript"/>
                <w:lang w:eastAsia="en-US"/>
              </w:rPr>
              <w:t>gap</w:t>
            </w:r>
            <w:r w:rsidR="005B180D" w:rsidRPr="0050431F">
              <w:rPr>
                <w:rFonts w:cs="v5.0.0"/>
                <w:lang w:eastAsia="en-US"/>
              </w:rPr>
              <w:t>) where the limit applies</w:t>
            </w:r>
          </w:p>
        </w:tc>
        <w:tc>
          <w:tcPr>
            <w:tcW w:w="2058" w:type="dxa"/>
          </w:tcPr>
          <w:p w14:paraId="4758F185" w14:textId="77777777" w:rsidR="005B180D" w:rsidRPr="0050431F" w:rsidRDefault="005B180D" w:rsidP="00B27437">
            <w:pPr>
              <w:pStyle w:val="TAH"/>
              <w:rPr>
                <w:rFonts w:cs="v5.0.0"/>
                <w:lang w:eastAsia="en-US"/>
              </w:rPr>
            </w:pPr>
            <w:r w:rsidRPr="0050431F">
              <w:rPr>
                <w:rFonts w:cs="v5.0.0"/>
                <w:lang w:eastAsia="en-US"/>
              </w:rPr>
              <w:t xml:space="preserve">BS adjacent channel centre frequency offset below or above the sub-block edge </w:t>
            </w:r>
            <w:r w:rsidR="006E157C" w:rsidRPr="0050431F">
              <w:rPr>
                <w:rFonts w:cs="Arial"/>
                <w:lang w:eastAsia="zh-CN"/>
              </w:rPr>
              <w:t xml:space="preserve">or the </w:t>
            </w:r>
            <w:r w:rsidR="00B27437" w:rsidRPr="0050431F">
              <w:rPr>
                <w:rFonts w:cs="Arial"/>
                <w:lang w:eastAsia="zh-CN"/>
              </w:rPr>
              <w:t xml:space="preserve">Base Station </w:t>
            </w:r>
            <w:r w:rsidR="006E157C" w:rsidRPr="0050431F">
              <w:rPr>
                <w:rFonts w:cs="Arial"/>
                <w:lang w:eastAsia="zh-CN"/>
              </w:rPr>
              <w:t xml:space="preserve">RF </w:t>
            </w:r>
            <w:r w:rsidR="00B27437" w:rsidRPr="0050431F">
              <w:rPr>
                <w:rFonts w:cs="Arial"/>
                <w:lang w:eastAsia="zh-CN"/>
              </w:rPr>
              <w:t>B</w:t>
            </w:r>
            <w:r w:rsidR="006E157C" w:rsidRPr="0050431F">
              <w:rPr>
                <w:rFonts w:cs="Arial"/>
                <w:lang w:eastAsia="zh-CN"/>
              </w:rPr>
              <w:t>andwidth edge</w:t>
            </w:r>
            <w:r w:rsidR="006E157C" w:rsidRPr="0050431F">
              <w:rPr>
                <w:rFonts w:cs="v5.0.0"/>
                <w:lang w:eastAsia="en-US"/>
              </w:rPr>
              <w:t xml:space="preserve"> </w:t>
            </w:r>
            <w:r w:rsidRPr="0050431F">
              <w:rPr>
                <w:rFonts w:cs="v5.0.0"/>
                <w:lang w:eastAsia="en-US"/>
              </w:rPr>
              <w:t>(inside the gap)</w:t>
            </w:r>
          </w:p>
        </w:tc>
        <w:tc>
          <w:tcPr>
            <w:tcW w:w="1830" w:type="dxa"/>
          </w:tcPr>
          <w:p w14:paraId="3A36492B" w14:textId="77777777" w:rsidR="005B180D" w:rsidRPr="0050431F" w:rsidRDefault="005B180D" w:rsidP="00BD6B20">
            <w:pPr>
              <w:pStyle w:val="TAH"/>
              <w:rPr>
                <w:rFonts w:cs="v5.0.0"/>
                <w:lang w:eastAsia="en-US"/>
              </w:rPr>
            </w:pPr>
            <w:r w:rsidRPr="0050431F">
              <w:rPr>
                <w:rFonts w:cs="v5.0.0"/>
                <w:lang w:eastAsia="en-US"/>
              </w:rPr>
              <w:t>Assumed adjacent channel carrier (informative)</w:t>
            </w:r>
          </w:p>
        </w:tc>
        <w:tc>
          <w:tcPr>
            <w:tcW w:w="2023" w:type="dxa"/>
          </w:tcPr>
          <w:p w14:paraId="4FA1C5E5" w14:textId="77777777" w:rsidR="005B180D" w:rsidRPr="0050431F" w:rsidRDefault="005B180D" w:rsidP="00BD6B20">
            <w:pPr>
              <w:pStyle w:val="TAH"/>
              <w:rPr>
                <w:rFonts w:cs="v5.0.0"/>
                <w:lang w:eastAsia="en-US"/>
              </w:rPr>
            </w:pPr>
            <w:r w:rsidRPr="0050431F">
              <w:rPr>
                <w:rFonts w:cs="v5.0.0"/>
                <w:lang w:eastAsia="en-US"/>
              </w:rPr>
              <w:t>Filter on the adjacent channel frequency and corresponding filter bandwidth</w:t>
            </w:r>
          </w:p>
        </w:tc>
        <w:tc>
          <w:tcPr>
            <w:tcW w:w="912" w:type="dxa"/>
          </w:tcPr>
          <w:p w14:paraId="0C31C2C7" w14:textId="77777777" w:rsidR="005B180D" w:rsidRPr="0050431F" w:rsidRDefault="005B180D" w:rsidP="00BD6B20">
            <w:pPr>
              <w:pStyle w:val="TAH"/>
              <w:rPr>
                <w:rFonts w:cs="v5.0.0"/>
                <w:lang w:eastAsia="en-US"/>
              </w:rPr>
            </w:pPr>
            <w:r w:rsidRPr="0050431F">
              <w:rPr>
                <w:rFonts w:cs="v5.0.0"/>
                <w:lang w:eastAsia="en-US"/>
              </w:rPr>
              <w:t>CACLR limit</w:t>
            </w:r>
          </w:p>
        </w:tc>
      </w:tr>
      <w:tr w:rsidR="005B180D" w:rsidRPr="0050431F" w14:paraId="46687292" w14:textId="77777777">
        <w:trPr>
          <w:cantSplit/>
          <w:jc w:val="center"/>
        </w:trPr>
        <w:tc>
          <w:tcPr>
            <w:tcW w:w="1174" w:type="dxa"/>
          </w:tcPr>
          <w:p w14:paraId="576C5150" w14:textId="77777777" w:rsidR="005B180D" w:rsidRPr="0050431F" w:rsidRDefault="005B180D" w:rsidP="00BD6B20">
            <w:pPr>
              <w:pStyle w:val="TAC"/>
              <w:rPr>
                <w:rFonts w:cs="Arial"/>
                <w:lang w:eastAsia="en-US"/>
              </w:rPr>
            </w:pPr>
            <w:r w:rsidRPr="0050431F">
              <w:rPr>
                <w:rFonts w:cs="Arial"/>
                <w:lang w:eastAsia="en-US"/>
              </w:rPr>
              <w:t>BC1, BC2</w:t>
            </w:r>
          </w:p>
        </w:tc>
        <w:tc>
          <w:tcPr>
            <w:tcW w:w="1533" w:type="dxa"/>
          </w:tcPr>
          <w:p w14:paraId="71785A14" w14:textId="77777777" w:rsidR="005B180D" w:rsidRPr="0050431F" w:rsidRDefault="005B180D" w:rsidP="00BD6B20">
            <w:pPr>
              <w:pStyle w:val="TAC"/>
              <w:rPr>
                <w:rFonts w:cs="Arial"/>
                <w:lang w:eastAsia="en-US"/>
              </w:rPr>
            </w:pPr>
            <w:r w:rsidRPr="0050431F">
              <w:rPr>
                <w:rFonts w:cs="Arial"/>
                <w:lang w:eastAsia="en-US"/>
              </w:rPr>
              <w:t xml:space="preserve">5 MHz ≤ </w:t>
            </w:r>
            <w:r w:rsidRPr="0050431F">
              <w:rPr>
                <w:rFonts w:cs="v5.0.0"/>
                <w:lang w:eastAsia="en-US"/>
              </w:rPr>
              <w:t>W</w:t>
            </w:r>
            <w:r w:rsidRPr="0050431F">
              <w:rPr>
                <w:rFonts w:cs="v5.0.0"/>
                <w:vertAlign w:val="subscript"/>
                <w:lang w:eastAsia="en-US"/>
              </w:rPr>
              <w:t>gap</w:t>
            </w:r>
            <w:r w:rsidRPr="0050431F">
              <w:rPr>
                <w:rFonts w:cs="Arial"/>
                <w:lang w:eastAsia="en-US"/>
              </w:rPr>
              <w:t xml:space="preserve"> &lt; 15 MHz</w:t>
            </w:r>
          </w:p>
        </w:tc>
        <w:tc>
          <w:tcPr>
            <w:tcW w:w="2058" w:type="dxa"/>
          </w:tcPr>
          <w:p w14:paraId="3124A050" w14:textId="77777777" w:rsidR="005B180D" w:rsidRPr="0050431F" w:rsidRDefault="005B180D" w:rsidP="00BD6B20">
            <w:pPr>
              <w:pStyle w:val="TAC"/>
              <w:rPr>
                <w:rFonts w:cs="Arial"/>
                <w:lang w:eastAsia="en-US"/>
              </w:rPr>
            </w:pPr>
            <w:r w:rsidRPr="0050431F">
              <w:rPr>
                <w:rFonts w:cs="Arial"/>
                <w:lang w:eastAsia="en-US"/>
              </w:rPr>
              <w:t>2.5 MHz</w:t>
            </w:r>
          </w:p>
        </w:tc>
        <w:tc>
          <w:tcPr>
            <w:tcW w:w="1830" w:type="dxa"/>
          </w:tcPr>
          <w:p w14:paraId="6526D807" w14:textId="77777777" w:rsidR="005B180D" w:rsidRPr="0050431F" w:rsidRDefault="005B180D" w:rsidP="00BD6B20">
            <w:pPr>
              <w:pStyle w:val="TAC"/>
              <w:rPr>
                <w:rFonts w:cs="v5.0.0"/>
                <w:lang w:eastAsia="en-US"/>
              </w:rPr>
            </w:pPr>
            <w:r w:rsidRPr="0050431F">
              <w:rPr>
                <w:rFonts w:cs="v5.0.0"/>
                <w:lang w:eastAsia="en-US"/>
              </w:rPr>
              <w:t>3.84 Mcps UTRA</w:t>
            </w:r>
          </w:p>
        </w:tc>
        <w:tc>
          <w:tcPr>
            <w:tcW w:w="2023" w:type="dxa"/>
          </w:tcPr>
          <w:p w14:paraId="1E3A82E0" w14:textId="77777777" w:rsidR="005B180D" w:rsidRPr="0050431F" w:rsidRDefault="005B180D" w:rsidP="00BD6B20">
            <w:pPr>
              <w:pStyle w:val="TAC"/>
              <w:rPr>
                <w:rFonts w:cs="v5.0.0"/>
                <w:lang w:eastAsia="en-US"/>
              </w:rPr>
            </w:pPr>
            <w:r w:rsidRPr="0050431F">
              <w:rPr>
                <w:rFonts w:cs="v5.0.0"/>
                <w:lang w:eastAsia="en-US"/>
              </w:rPr>
              <w:t>RRC (3.84 Mcps)</w:t>
            </w:r>
          </w:p>
        </w:tc>
        <w:tc>
          <w:tcPr>
            <w:tcW w:w="912" w:type="dxa"/>
          </w:tcPr>
          <w:p w14:paraId="45BB884B"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7980960D" w14:textId="77777777">
        <w:trPr>
          <w:cantSplit/>
          <w:jc w:val="center"/>
        </w:trPr>
        <w:tc>
          <w:tcPr>
            <w:tcW w:w="1174" w:type="dxa"/>
          </w:tcPr>
          <w:p w14:paraId="30003643" w14:textId="77777777" w:rsidR="005B180D" w:rsidRPr="0050431F" w:rsidRDefault="005B180D" w:rsidP="00BD6B20">
            <w:pPr>
              <w:pStyle w:val="TAC"/>
              <w:rPr>
                <w:rFonts w:cs="Arial"/>
                <w:lang w:eastAsia="en-US"/>
              </w:rPr>
            </w:pPr>
            <w:r w:rsidRPr="0050431F">
              <w:rPr>
                <w:rFonts w:cs="Arial"/>
                <w:lang w:eastAsia="en-US"/>
              </w:rPr>
              <w:t>BC1, BC2</w:t>
            </w:r>
          </w:p>
        </w:tc>
        <w:tc>
          <w:tcPr>
            <w:tcW w:w="1533" w:type="dxa"/>
          </w:tcPr>
          <w:p w14:paraId="132E7F69" w14:textId="77777777" w:rsidR="005B180D" w:rsidRPr="0050431F" w:rsidRDefault="005B180D" w:rsidP="00BD6B20">
            <w:pPr>
              <w:pStyle w:val="TAC"/>
              <w:rPr>
                <w:rFonts w:cs="Arial"/>
                <w:lang w:eastAsia="en-US"/>
              </w:rPr>
            </w:pPr>
            <w:r w:rsidRPr="0050431F">
              <w:rPr>
                <w:rFonts w:cs="Arial"/>
                <w:lang w:eastAsia="en-US"/>
              </w:rPr>
              <w:t xml:space="preserve">10 MHz ≤ </w:t>
            </w:r>
            <w:r w:rsidRPr="0050431F">
              <w:rPr>
                <w:rFonts w:cs="v5.0.0"/>
                <w:lang w:eastAsia="en-US"/>
              </w:rPr>
              <w:t>W</w:t>
            </w:r>
            <w:r w:rsidRPr="0050431F">
              <w:rPr>
                <w:rFonts w:cs="v5.0.0"/>
                <w:vertAlign w:val="subscript"/>
                <w:lang w:eastAsia="en-US"/>
              </w:rPr>
              <w:t>gap</w:t>
            </w:r>
            <w:r w:rsidRPr="0050431F">
              <w:rPr>
                <w:rFonts w:cs="Arial"/>
                <w:lang w:eastAsia="en-US"/>
              </w:rPr>
              <w:t xml:space="preserve"> &lt; 20 MHz</w:t>
            </w:r>
          </w:p>
        </w:tc>
        <w:tc>
          <w:tcPr>
            <w:tcW w:w="2058" w:type="dxa"/>
          </w:tcPr>
          <w:p w14:paraId="79DA952A" w14:textId="77777777" w:rsidR="005B180D" w:rsidRPr="0050431F" w:rsidRDefault="005B180D" w:rsidP="00BD6B20">
            <w:pPr>
              <w:pStyle w:val="TAC"/>
              <w:rPr>
                <w:rFonts w:cs="Arial"/>
                <w:lang w:eastAsia="en-US"/>
              </w:rPr>
            </w:pPr>
            <w:r w:rsidRPr="0050431F">
              <w:rPr>
                <w:rFonts w:cs="Arial"/>
                <w:lang w:eastAsia="en-US"/>
              </w:rPr>
              <w:t>7.5 MHz</w:t>
            </w:r>
          </w:p>
        </w:tc>
        <w:tc>
          <w:tcPr>
            <w:tcW w:w="1830" w:type="dxa"/>
          </w:tcPr>
          <w:p w14:paraId="51996B09" w14:textId="77777777" w:rsidR="005B180D" w:rsidRPr="0050431F" w:rsidRDefault="005B180D" w:rsidP="00BD6B20">
            <w:pPr>
              <w:pStyle w:val="TAC"/>
              <w:rPr>
                <w:rFonts w:cs="v5.0.0"/>
                <w:lang w:eastAsia="en-US"/>
              </w:rPr>
            </w:pPr>
            <w:r w:rsidRPr="0050431F">
              <w:rPr>
                <w:rFonts w:cs="v5.0.0"/>
                <w:lang w:eastAsia="en-US"/>
              </w:rPr>
              <w:t>3.84 Mcps UTRA</w:t>
            </w:r>
          </w:p>
        </w:tc>
        <w:tc>
          <w:tcPr>
            <w:tcW w:w="2023" w:type="dxa"/>
          </w:tcPr>
          <w:p w14:paraId="05AC1F00" w14:textId="77777777" w:rsidR="005B180D" w:rsidRPr="0050431F" w:rsidRDefault="005B180D" w:rsidP="00BD6B20">
            <w:pPr>
              <w:pStyle w:val="TAC"/>
              <w:rPr>
                <w:rFonts w:cs="v5.0.0"/>
                <w:lang w:eastAsia="en-US"/>
              </w:rPr>
            </w:pPr>
            <w:r w:rsidRPr="0050431F">
              <w:rPr>
                <w:rFonts w:cs="v5.0.0"/>
                <w:lang w:eastAsia="en-US"/>
              </w:rPr>
              <w:t>RRC (3.84 Mcps)</w:t>
            </w:r>
          </w:p>
        </w:tc>
        <w:tc>
          <w:tcPr>
            <w:tcW w:w="912" w:type="dxa"/>
          </w:tcPr>
          <w:p w14:paraId="372DF79A"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4DC52E1E" w14:textId="77777777">
        <w:trPr>
          <w:cantSplit/>
          <w:jc w:val="center"/>
        </w:trPr>
        <w:tc>
          <w:tcPr>
            <w:tcW w:w="1174" w:type="dxa"/>
          </w:tcPr>
          <w:p w14:paraId="55095906" w14:textId="77777777" w:rsidR="005B180D" w:rsidRPr="0050431F" w:rsidRDefault="005B180D" w:rsidP="00BD6B20">
            <w:pPr>
              <w:pStyle w:val="TAC"/>
              <w:rPr>
                <w:rFonts w:cs="Arial"/>
                <w:lang w:eastAsia="en-US"/>
              </w:rPr>
            </w:pPr>
            <w:r w:rsidRPr="0050431F">
              <w:rPr>
                <w:rFonts w:cs="Arial"/>
                <w:lang w:eastAsia="en-US"/>
              </w:rPr>
              <w:t>BC3</w:t>
            </w:r>
          </w:p>
        </w:tc>
        <w:tc>
          <w:tcPr>
            <w:tcW w:w="1533" w:type="dxa"/>
          </w:tcPr>
          <w:p w14:paraId="62A90F06" w14:textId="77777777" w:rsidR="005B180D" w:rsidRPr="0050431F" w:rsidRDefault="005B180D" w:rsidP="00BD6B20">
            <w:pPr>
              <w:pStyle w:val="TAC"/>
              <w:rPr>
                <w:rFonts w:cs="Arial"/>
                <w:lang w:eastAsia="en-US"/>
              </w:rPr>
            </w:pPr>
            <w:r w:rsidRPr="0050431F">
              <w:rPr>
                <w:rFonts w:cs="Arial"/>
                <w:lang w:eastAsia="en-US"/>
              </w:rPr>
              <w:t xml:space="preserve">5 MHz ≤ </w:t>
            </w:r>
            <w:r w:rsidRPr="0050431F">
              <w:rPr>
                <w:rFonts w:cs="v5.0.0"/>
                <w:lang w:eastAsia="en-US"/>
              </w:rPr>
              <w:t>W</w:t>
            </w:r>
            <w:r w:rsidRPr="0050431F">
              <w:rPr>
                <w:rFonts w:cs="v5.0.0"/>
                <w:vertAlign w:val="subscript"/>
                <w:lang w:eastAsia="en-US"/>
              </w:rPr>
              <w:t>gap</w:t>
            </w:r>
            <w:r w:rsidRPr="0050431F">
              <w:rPr>
                <w:rFonts w:cs="Arial"/>
                <w:lang w:eastAsia="en-US"/>
              </w:rPr>
              <w:t xml:space="preserve"> &lt; 15 MHz</w:t>
            </w:r>
          </w:p>
        </w:tc>
        <w:tc>
          <w:tcPr>
            <w:tcW w:w="2058" w:type="dxa"/>
          </w:tcPr>
          <w:p w14:paraId="0AB23CD7" w14:textId="77777777" w:rsidR="005B180D" w:rsidRPr="0050431F" w:rsidRDefault="005B180D" w:rsidP="00BD6B20">
            <w:pPr>
              <w:pStyle w:val="TAC"/>
              <w:rPr>
                <w:rFonts w:cs="Arial"/>
                <w:lang w:eastAsia="en-US"/>
              </w:rPr>
            </w:pPr>
            <w:r w:rsidRPr="0050431F">
              <w:rPr>
                <w:rFonts w:cs="Arial"/>
                <w:lang w:eastAsia="en-US"/>
              </w:rPr>
              <w:t>2.5 MHz</w:t>
            </w:r>
          </w:p>
        </w:tc>
        <w:tc>
          <w:tcPr>
            <w:tcW w:w="1830" w:type="dxa"/>
          </w:tcPr>
          <w:p w14:paraId="72D4A78B" w14:textId="77777777" w:rsidR="005B180D" w:rsidRPr="0050431F" w:rsidRDefault="005B180D" w:rsidP="00BD6B20">
            <w:pPr>
              <w:pStyle w:val="TAC"/>
              <w:rPr>
                <w:rFonts w:cs="v5.0.0"/>
                <w:lang w:eastAsia="en-US"/>
              </w:rPr>
            </w:pPr>
            <w:r w:rsidRPr="0050431F">
              <w:rPr>
                <w:rFonts w:cs="v5.0.0"/>
                <w:lang w:eastAsia="en-US"/>
              </w:rPr>
              <w:t>5MHz E-UTRA</w:t>
            </w:r>
          </w:p>
        </w:tc>
        <w:tc>
          <w:tcPr>
            <w:tcW w:w="2023" w:type="dxa"/>
          </w:tcPr>
          <w:p w14:paraId="632C7C7A" w14:textId="77777777" w:rsidR="005B180D" w:rsidRPr="0050431F" w:rsidRDefault="005B180D" w:rsidP="00BD6B20">
            <w:pPr>
              <w:pStyle w:val="TAC"/>
              <w:rPr>
                <w:rFonts w:cs="v5.0.0"/>
                <w:lang w:eastAsia="en-US"/>
              </w:rPr>
            </w:pPr>
            <w:r w:rsidRPr="0050431F">
              <w:rPr>
                <w:rFonts w:cs="v5.0.0"/>
                <w:lang w:eastAsia="en-US"/>
              </w:rPr>
              <w:t>Square (BW</w:t>
            </w:r>
            <w:r w:rsidRPr="0050431F">
              <w:rPr>
                <w:rFonts w:cs="v5.0.0"/>
                <w:vertAlign w:val="subscript"/>
                <w:lang w:eastAsia="en-US"/>
              </w:rPr>
              <w:t>Config</w:t>
            </w:r>
            <w:r w:rsidRPr="0050431F">
              <w:rPr>
                <w:rFonts w:cs="v5.0.0"/>
                <w:lang w:eastAsia="en-US"/>
              </w:rPr>
              <w:t>)</w:t>
            </w:r>
          </w:p>
        </w:tc>
        <w:tc>
          <w:tcPr>
            <w:tcW w:w="912" w:type="dxa"/>
          </w:tcPr>
          <w:p w14:paraId="3CB02D43"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104358BB" w14:textId="77777777">
        <w:trPr>
          <w:cantSplit/>
          <w:jc w:val="center"/>
        </w:trPr>
        <w:tc>
          <w:tcPr>
            <w:tcW w:w="1174" w:type="dxa"/>
          </w:tcPr>
          <w:p w14:paraId="20871961" w14:textId="77777777" w:rsidR="005B180D" w:rsidRPr="0050431F" w:rsidRDefault="005B180D" w:rsidP="00BD6B20">
            <w:pPr>
              <w:pStyle w:val="TAC"/>
              <w:rPr>
                <w:rFonts w:cs="Arial"/>
                <w:lang w:eastAsia="en-US"/>
              </w:rPr>
            </w:pPr>
            <w:r w:rsidRPr="0050431F">
              <w:rPr>
                <w:rFonts w:cs="Arial"/>
                <w:lang w:eastAsia="en-US"/>
              </w:rPr>
              <w:t>BC3</w:t>
            </w:r>
          </w:p>
        </w:tc>
        <w:tc>
          <w:tcPr>
            <w:tcW w:w="1533" w:type="dxa"/>
          </w:tcPr>
          <w:p w14:paraId="79E567F7" w14:textId="77777777" w:rsidR="005B180D" w:rsidRPr="0050431F" w:rsidRDefault="005B180D" w:rsidP="00BD6B20">
            <w:pPr>
              <w:pStyle w:val="TAC"/>
              <w:rPr>
                <w:rFonts w:cs="Arial"/>
                <w:lang w:eastAsia="en-US"/>
              </w:rPr>
            </w:pPr>
            <w:r w:rsidRPr="0050431F">
              <w:rPr>
                <w:rFonts w:cs="Arial"/>
                <w:lang w:eastAsia="en-US"/>
              </w:rPr>
              <w:t xml:space="preserve">10 MHz &lt; </w:t>
            </w:r>
            <w:r w:rsidRPr="0050431F">
              <w:rPr>
                <w:rFonts w:cs="v5.0.0"/>
                <w:lang w:eastAsia="en-US"/>
              </w:rPr>
              <w:t>W</w:t>
            </w:r>
            <w:r w:rsidRPr="0050431F">
              <w:rPr>
                <w:rFonts w:cs="v5.0.0"/>
                <w:vertAlign w:val="subscript"/>
                <w:lang w:eastAsia="en-US"/>
              </w:rPr>
              <w:t>gap</w:t>
            </w:r>
            <w:r w:rsidRPr="0050431F">
              <w:rPr>
                <w:rFonts w:cs="Arial"/>
                <w:lang w:eastAsia="en-US"/>
              </w:rPr>
              <w:t xml:space="preserve"> &lt; 20 MHz</w:t>
            </w:r>
          </w:p>
        </w:tc>
        <w:tc>
          <w:tcPr>
            <w:tcW w:w="2058" w:type="dxa"/>
          </w:tcPr>
          <w:p w14:paraId="70D264BD" w14:textId="77777777" w:rsidR="005B180D" w:rsidRPr="0050431F" w:rsidRDefault="005B180D" w:rsidP="00BD6B20">
            <w:pPr>
              <w:pStyle w:val="TAC"/>
              <w:rPr>
                <w:rFonts w:cs="Arial"/>
                <w:lang w:eastAsia="en-US"/>
              </w:rPr>
            </w:pPr>
            <w:r w:rsidRPr="0050431F">
              <w:rPr>
                <w:rFonts w:cs="Arial"/>
                <w:lang w:eastAsia="en-US"/>
              </w:rPr>
              <w:t>7.5 MHz</w:t>
            </w:r>
          </w:p>
        </w:tc>
        <w:tc>
          <w:tcPr>
            <w:tcW w:w="1830" w:type="dxa"/>
          </w:tcPr>
          <w:p w14:paraId="526FAA29" w14:textId="77777777" w:rsidR="005B180D" w:rsidRPr="0050431F" w:rsidRDefault="005B180D" w:rsidP="00BD6B20">
            <w:pPr>
              <w:pStyle w:val="TAC"/>
              <w:rPr>
                <w:rFonts w:cs="v5.0.0"/>
                <w:lang w:eastAsia="en-US"/>
              </w:rPr>
            </w:pPr>
            <w:r w:rsidRPr="0050431F">
              <w:rPr>
                <w:rFonts w:cs="v5.0.0"/>
                <w:lang w:eastAsia="en-US"/>
              </w:rPr>
              <w:t>5MHz E-UTRA</w:t>
            </w:r>
          </w:p>
        </w:tc>
        <w:tc>
          <w:tcPr>
            <w:tcW w:w="2023" w:type="dxa"/>
          </w:tcPr>
          <w:p w14:paraId="20DFB858" w14:textId="77777777" w:rsidR="005B180D" w:rsidRPr="0050431F" w:rsidRDefault="005B180D" w:rsidP="00BD6B20">
            <w:pPr>
              <w:pStyle w:val="TAC"/>
              <w:rPr>
                <w:rFonts w:cs="v5.0.0"/>
                <w:lang w:eastAsia="en-US"/>
              </w:rPr>
            </w:pPr>
            <w:r w:rsidRPr="0050431F">
              <w:rPr>
                <w:rFonts w:cs="v5.0.0"/>
                <w:lang w:eastAsia="en-US"/>
              </w:rPr>
              <w:t>Square (BW</w:t>
            </w:r>
            <w:r w:rsidRPr="0050431F">
              <w:rPr>
                <w:rFonts w:cs="v5.0.0"/>
                <w:vertAlign w:val="subscript"/>
                <w:lang w:eastAsia="en-US"/>
              </w:rPr>
              <w:t>Config</w:t>
            </w:r>
            <w:r w:rsidRPr="0050431F">
              <w:rPr>
                <w:rFonts w:cs="v5.0.0"/>
                <w:lang w:eastAsia="en-US"/>
              </w:rPr>
              <w:t>)</w:t>
            </w:r>
          </w:p>
        </w:tc>
        <w:tc>
          <w:tcPr>
            <w:tcW w:w="912" w:type="dxa"/>
          </w:tcPr>
          <w:p w14:paraId="41AFCC74" w14:textId="77777777" w:rsidR="005B180D" w:rsidRPr="0050431F" w:rsidRDefault="005B180D" w:rsidP="00BD6B20">
            <w:pPr>
              <w:pStyle w:val="TAC"/>
              <w:rPr>
                <w:rFonts w:cs="v5.0.0"/>
                <w:lang w:eastAsia="en-US"/>
              </w:rPr>
            </w:pPr>
            <w:r w:rsidRPr="0050431F">
              <w:rPr>
                <w:rFonts w:cs="v5.0.0"/>
                <w:lang w:eastAsia="en-US"/>
              </w:rPr>
              <w:t>44.2 dB</w:t>
            </w:r>
          </w:p>
        </w:tc>
      </w:tr>
      <w:tr w:rsidR="00BD6B20" w:rsidRPr="0050431F" w14:paraId="2CAE12DB" w14:textId="77777777">
        <w:trPr>
          <w:cantSplit/>
          <w:jc w:val="center"/>
        </w:trPr>
        <w:tc>
          <w:tcPr>
            <w:tcW w:w="9530" w:type="dxa"/>
            <w:gridSpan w:val="6"/>
          </w:tcPr>
          <w:p w14:paraId="02AFC891" w14:textId="77777777" w:rsidR="00BD6B20" w:rsidRPr="0050431F" w:rsidDel="00625E45" w:rsidRDefault="00BD6B20" w:rsidP="00BD6B20">
            <w:pPr>
              <w:pStyle w:val="TAN"/>
              <w:rPr>
                <w:rFonts w:cs="v5.0.0"/>
                <w:lang w:eastAsia="en-US"/>
              </w:rPr>
            </w:pPr>
            <w:r w:rsidRPr="0050431F">
              <w:rPr>
                <w:rFonts w:cs="Arial"/>
                <w:lang w:eastAsia="en-US"/>
              </w:rPr>
              <w:t>NOTE:</w:t>
            </w:r>
            <w:r w:rsidRPr="0050431F">
              <w:rPr>
                <w:rFonts w:cs="Arial"/>
                <w:lang w:eastAsia="en-US"/>
              </w:rPr>
              <w:tab/>
            </w:r>
            <w:r w:rsidR="005B180D" w:rsidRPr="0050431F">
              <w:rPr>
                <w:rFonts w:cs="Arial"/>
                <w:lang w:eastAsia="en-US"/>
              </w:rPr>
              <w:t xml:space="preserve">For BC1 and BC2 the </w:t>
            </w:r>
            <w:r w:rsidRPr="0050431F">
              <w:rPr>
                <w:rFonts w:cs="Arial"/>
                <w:lang w:eastAsia="en-US"/>
              </w:rPr>
              <w:t>RRC filter shall be equivalent to the transmit pulse shape filter defined in TS 25.104 [</w:t>
            </w:r>
            <w:r w:rsidRPr="0050431F">
              <w:rPr>
                <w:rFonts w:cs="Arial"/>
                <w:lang w:eastAsia="zh-CN"/>
              </w:rPr>
              <w:t>3</w:t>
            </w:r>
            <w:r w:rsidRPr="0050431F">
              <w:rPr>
                <w:rFonts w:cs="Arial"/>
                <w:lang w:eastAsia="en-US"/>
              </w:rPr>
              <w:t>], with a chip rate as defined in this table.</w:t>
            </w:r>
          </w:p>
        </w:tc>
      </w:tr>
    </w:tbl>
    <w:p w14:paraId="2D162D89" w14:textId="77777777" w:rsidR="00BD6B20" w:rsidRPr="0050431F" w:rsidRDefault="00BD6B20" w:rsidP="00BD6B20"/>
    <w:p w14:paraId="46DDA04F" w14:textId="77777777" w:rsidR="00BD6B20" w:rsidRPr="0050431F" w:rsidRDefault="00BD6B20" w:rsidP="00EB0F3C">
      <w:pPr>
        <w:pStyle w:val="TH"/>
      </w:pPr>
      <w:r w:rsidRPr="0050431F">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D6B20" w:rsidRPr="0050431F" w14:paraId="0B3DC97B" w14:textId="77777777">
        <w:trPr>
          <w:cantSplit/>
          <w:jc w:val="center"/>
        </w:trPr>
        <w:tc>
          <w:tcPr>
            <w:tcW w:w="2597" w:type="dxa"/>
          </w:tcPr>
          <w:p w14:paraId="3F5BD1BD" w14:textId="77777777" w:rsidR="00BD6B20" w:rsidRPr="0050431F" w:rsidRDefault="00BD6B20" w:rsidP="00B27437">
            <w:pPr>
              <w:pStyle w:val="TAH"/>
              <w:rPr>
                <w:rFonts w:cs="v5.0.0"/>
                <w:lang w:eastAsia="en-US"/>
              </w:rPr>
            </w:pPr>
            <w:r w:rsidRPr="0050431F">
              <w:rPr>
                <w:rFonts w:cs="v5.0.0"/>
                <w:lang w:eastAsia="en-US"/>
              </w:rPr>
              <w:t xml:space="preserve">RAT of the carrier adjacent to the sub-block </w:t>
            </w:r>
            <w:r w:rsidR="00E05F70" w:rsidRPr="0050431F">
              <w:rPr>
                <w:rFonts w:cs="v5.0.0"/>
                <w:lang w:eastAsia="en-US"/>
              </w:rPr>
              <w:t xml:space="preserve">or </w:t>
            </w:r>
            <w:r w:rsidR="00B27437" w:rsidRPr="0050431F">
              <w:rPr>
                <w:rFonts w:cs="v5.0.0"/>
                <w:lang w:eastAsia="en-US"/>
              </w:rPr>
              <w:t>Inter RF Bandwidth</w:t>
            </w:r>
            <w:r w:rsidR="00E05F70" w:rsidRPr="0050431F">
              <w:rPr>
                <w:rFonts w:cs="v5.0.0"/>
                <w:lang w:eastAsia="en-US"/>
              </w:rPr>
              <w:t xml:space="preserve"> </w:t>
            </w:r>
            <w:r w:rsidRPr="0050431F">
              <w:rPr>
                <w:rFonts w:cs="v5.0.0"/>
                <w:lang w:eastAsia="en-US"/>
              </w:rPr>
              <w:t xml:space="preserve">gap </w:t>
            </w:r>
          </w:p>
        </w:tc>
        <w:tc>
          <w:tcPr>
            <w:tcW w:w="3825" w:type="dxa"/>
          </w:tcPr>
          <w:p w14:paraId="408A0DBC" w14:textId="77777777" w:rsidR="00BD6B20" w:rsidRPr="0050431F" w:rsidRDefault="00BD6B20" w:rsidP="00BD6B20">
            <w:pPr>
              <w:pStyle w:val="TAH"/>
              <w:rPr>
                <w:rFonts w:cs="v5.0.0"/>
                <w:lang w:eastAsia="en-US"/>
              </w:rPr>
            </w:pPr>
            <w:r w:rsidRPr="0050431F">
              <w:rPr>
                <w:rFonts w:cs="v5.0.0"/>
                <w:lang w:eastAsia="en-US"/>
              </w:rPr>
              <w:t>Filter on the assigned channel frequency and corresponding filter bandwidth</w:t>
            </w:r>
          </w:p>
        </w:tc>
      </w:tr>
      <w:tr w:rsidR="00BD6B20" w:rsidRPr="0050431F" w14:paraId="40B18B44" w14:textId="77777777">
        <w:trPr>
          <w:cantSplit/>
          <w:jc w:val="center"/>
        </w:trPr>
        <w:tc>
          <w:tcPr>
            <w:tcW w:w="2597" w:type="dxa"/>
            <w:shd w:val="clear" w:color="auto" w:fill="auto"/>
          </w:tcPr>
          <w:p w14:paraId="5C67218A" w14:textId="77777777" w:rsidR="00BD6B20" w:rsidRPr="0050431F" w:rsidRDefault="00BD6B20" w:rsidP="00BD6B20">
            <w:pPr>
              <w:pStyle w:val="TAC"/>
              <w:rPr>
                <w:rFonts w:cs="v5.0.0"/>
                <w:lang w:eastAsia="en-US"/>
              </w:rPr>
            </w:pPr>
            <w:r w:rsidRPr="0050431F">
              <w:rPr>
                <w:rFonts w:cs="v5.0.0"/>
                <w:lang w:eastAsia="en-US"/>
              </w:rPr>
              <w:t>E-UTRA</w:t>
            </w:r>
          </w:p>
        </w:tc>
        <w:tc>
          <w:tcPr>
            <w:tcW w:w="3825" w:type="dxa"/>
          </w:tcPr>
          <w:p w14:paraId="7B7E8B43" w14:textId="77777777" w:rsidR="00BD6B20" w:rsidRPr="0050431F" w:rsidRDefault="00BD6B20" w:rsidP="00BD6B20">
            <w:pPr>
              <w:pStyle w:val="TAC"/>
              <w:rPr>
                <w:rFonts w:cs="Arial"/>
                <w:lang w:eastAsia="en-US"/>
              </w:rPr>
            </w:pPr>
            <w:r w:rsidRPr="0050431F">
              <w:rPr>
                <w:rFonts w:cs="Arial"/>
                <w:lang w:eastAsia="en-US"/>
              </w:rPr>
              <w:t>E-UTRA of same BW</w:t>
            </w:r>
          </w:p>
        </w:tc>
      </w:tr>
      <w:tr w:rsidR="00BD6B20" w:rsidRPr="0050431F" w14:paraId="57128BE9" w14:textId="77777777">
        <w:trPr>
          <w:cantSplit/>
          <w:jc w:val="center"/>
        </w:trPr>
        <w:tc>
          <w:tcPr>
            <w:tcW w:w="2597" w:type="dxa"/>
            <w:shd w:val="clear" w:color="auto" w:fill="auto"/>
          </w:tcPr>
          <w:p w14:paraId="76388857" w14:textId="77777777" w:rsidR="00BD6B20" w:rsidRPr="0050431F" w:rsidRDefault="00BD6B20" w:rsidP="00BD6B20">
            <w:pPr>
              <w:pStyle w:val="TAC"/>
              <w:rPr>
                <w:rFonts w:cs="v5.0.0"/>
                <w:lang w:eastAsia="en-US"/>
              </w:rPr>
            </w:pPr>
            <w:r w:rsidRPr="0050431F">
              <w:rPr>
                <w:rFonts w:cs="v5.0.0"/>
                <w:lang w:eastAsia="en-US"/>
              </w:rPr>
              <w:t>UTRA FDD</w:t>
            </w:r>
          </w:p>
        </w:tc>
        <w:tc>
          <w:tcPr>
            <w:tcW w:w="3825" w:type="dxa"/>
          </w:tcPr>
          <w:p w14:paraId="71D36D3C" w14:textId="77777777" w:rsidR="00BD6B20" w:rsidRPr="0050431F" w:rsidRDefault="00BD6B20" w:rsidP="00BD6B20">
            <w:pPr>
              <w:pStyle w:val="TAC"/>
              <w:rPr>
                <w:rFonts w:cs="v5.0.0"/>
                <w:lang w:eastAsia="en-US"/>
              </w:rPr>
            </w:pPr>
            <w:r w:rsidRPr="0050431F">
              <w:rPr>
                <w:rFonts w:cs="v5.0.0"/>
                <w:lang w:eastAsia="en-US"/>
              </w:rPr>
              <w:t>RRC (3.84 Mcps)</w:t>
            </w:r>
          </w:p>
        </w:tc>
      </w:tr>
      <w:tr w:rsidR="00BD6B20" w:rsidRPr="0050431F" w14:paraId="5535C3ED" w14:textId="77777777">
        <w:trPr>
          <w:cantSplit/>
          <w:jc w:val="center"/>
        </w:trPr>
        <w:tc>
          <w:tcPr>
            <w:tcW w:w="6422" w:type="dxa"/>
            <w:gridSpan w:val="2"/>
            <w:shd w:val="clear" w:color="auto" w:fill="auto"/>
          </w:tcPr>
          <w:p w14:paraId="7D8E3FE2" w14:textId="77777777" w:rsidR="00BD6B20" w:rsidRPr="0050431F" w:rsidRDefault="00BD6B20" w:rsidP="00BD6B20">
            <w:pPr>
              <w:pStyle w:val="TAN"/>
              <w:rPr>
                <w:rFonts w:cs="v5.0.0"/>
                <w:lang w:eastAsia="en-US"/>
              </w:rPr>
            </w:pPr>
            <w:r w:rsidRPr="0050431F">
              <w:rPr>
                <w:rFonts w:cs="Arial"/>
                <w:lang w:eastAsia="en-US"/>
              </w:rPr>
              <w:t>NOTE:</w:t>
            </w:r>
            <w:r w:rsidRPr="0050431F">
              <w:rPr>
                <w:rFonts w:cs="Arial"/>
                <w:lang w:eastAsia="en-US"/>
              </w:rPr>
              <w:tab/>
              <w:t>The RRC filter shall be equivalent to the transmit pulse shape filter defined in TS 25.104 [</w:t>
            </w:r>
            <w:r w:rsidRPr="0050431F">
              <w:rPr>
                <w:rFonts w:cs="Arial"/>
                <w:lang w:eastAsia="zh-CN"/>
              </w:rPr>
              <w:t>3</w:t>
            </w:r>
            <w:r w:rsidRPr="0050431F">
              <w:rPr>
                <w:rFonts w:cs="Arial"/>
                <w:lang w:eastAsia="en-US"/>
              </w:rPr>
              <w:t>], with a chip rate as defined in this table.</w:t>
            </w:r>
          </w:p>
        </w:tc>
      </w:tr>
    </w:tbl>
    <w:p w14:paraId="0AAA3AA3" w14:textId="77777777" w:rsidR="002F6EF4" w:rsidRPr="0050431F" w:rsidRDefault="002F6EF4" w:rsidP="002F6EF4"/>
    <w:p w14:paraId="3F982308" w14:textId="77777777" w:rsidR="002F6EF4" w:rsidRPr="0050431F" w:rsidRDefault="002F6EF4" w:rsidP="00F311C8">
      <w:pPr>
        <w:pStyle w:val="Heading5"/>
      </w:pPr>
      <w:bookmarkStart w:id="1798" w:name="_Toc13048658"/>
      <w:bookmarkStart w:id="1799" w:name="_Toc29764874"/>
      <w:bookmarkStart w:id="1800" w:name="_Toc29765292"/>
      <w:bookmarkStart w:id="1801" w:name="_Toc52556790"/>
      <w:bookmarkStart w:id="1802" w:name="_Toc67912492"/>
      <w:bookmarkStart w:id="1803" w:name="_Toc89855427"/>
      <w:r w:rsidRPr="0050431F">
        <w:t>6.6.4.</w:t>
      </w:r>
      <w:r w:rsidRPr="0050431F">
        <w:rPr>
          <w:lang w:eastAsia="zh-CN"/>
        </w:rPr>
        <w:t>5.5</w:t>
      </w:r>
      <w:r w:rsidRPr="0050431F">
        <w:tab/>
      </w:r>
      <w:r w:rsidRPr="0050431F">
        <w:rPr>
          <w:lang w:eastAsia="zh-CN"/>
        </w:rPr>
        <w:t>NB-IoT</w:t>
      </w:r>
      <w:r w:rsidRPr="0050431F">
        <w:t xml:space="preserve"> test requirement</w:t>
      </w:r>
      <w:bookmarkEnd w:id="1798"/>
      <w:bookmarkEnd w:id="1799"/>
      <w:bookmarkEnd w:id="1800"/>
      <w:bookmarkEnd w:id="1801"/>
      <w:bookmarkEnd w:id="1802"/>
      <w:bookmarkEnd w:id="1803"/>
    </w:p>
    <w:p w14:paraId="4A84BD00" w14:textId="77777777" w:rsidR="002F6EF4" w:rsidRPr="0050431F" w:rsidRDefault="002F6EF4" w:rsidP="002F6EF4">
      <w:pPr>
        <w:rPr>
          <w:lang w:eastAsia="zh-CN"/>
        </w:rPr>
      </w:pPr>
      <w:r w:rsidRPr="0050431F">
        <w:rPr>
          <w:lang w:eastAsia="zh-CN"/>
        </w:rPr>
        <w:t xml:space="preserve">For NB-IoT in-band and guard band operation, the E-UTRA minimum requirement specified in </w:t>
      </w:r>
      <w:r w:rsidR="00552333">
        <w:rPr>
          <w:lang w:eastAsia="zh-CN"/>
        </w:rPr>
        <w:t>clause</w:t>
      </w:r>
      <w:r w:rsidRPr="0050431F">
        <w:rPr>
          <w:lang w:eastAsia="zh-CN"/>
        </w:rPr>
        <w:t xml:space="preserve"> 6.6.4.5.1 shall apply.</w:t>
      </w:r>
    </w:p>
    <w:p w14:paraId="615393B2" w14:textId="77777777" w:rsidR="002F6EF4" w:rsidRPr="0050431F" w:rsidRDefault="002F6EF4" w:rsidP="002F6EF4">
      <w:pPr>
        <w:rPr>
          <w:lang w:eastAsia="zh-CN"/>
        </w:rPr>
      </w:pPr>
      <w:r w:rsidRPr="0050431F">
        <w:rPr>
          <w:lang w:eastAsia="zh-CN"/>
        </w:rPr>
        <w:t xml:space="preserve">For NB-IoT standalone operation, </w:t>
      </w:r>
      <w:r w:rsidRPr="0050431F">
        <w:rPr>
          <w:rFonts w:cs="v5.0.0"/>
        </w:rPr>
        <w:t>the ACLR shall be higher than the value specified in</w:t>
      </w:r>
      <w:r w:rsidRPr="0050431F">
        <w:t xml:space="preserve"> Table 6.6.4.</w:t>
      </w:r>
      <w:r w:rsidRPr="0050431F">
        <w:rPr>
          <w:lang w:eastAsia="zh-CN"/>
        </w:rPr>
        <w:t>5.5</w:t>
      </w:r>
      <w:r w:rsidRPr="0050431F">
        <w:t>-1.</w:t>
      </w:r>
    </w:p>
    <w:p w14:paraId="5E5606AD" w14:textId="77777777" w:rsidR="002F6EF4" w:rsidRPr="0050431F" w:rsidRDefault="002F6EF4" w:rsidP="00EB0F3C">
      <w:pPr>
        <w:pStyle w:val="TH"/>
        <w:rPr>
          <w:lang w:eastAsia="zh-CN"/>
        </w:rPr>
      </w:pPr>
      <w:r w:rsidRPr="0050431F">
        <w:t>Table 6.6.4.</w:t>
      </w:r>
      <w:r w:rsidRPr="0050431F">
        <w:rPr>
          <w:lang w:eastAsia="zh-CN"/>
        </w:rPr>
        <w:t>5.5</w:t>
      </w:r>
      <w:r w:rsidRPr="0050431F">
        <w:t xml:space="preserve">-1: Base Station ACLR </w:t>
      </w:r>
      <w:r w:rsidRPr="0050431F">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F6EF4" w:rsidRPr="0050431F" w14:paraId="6E741DAF" w14:textId="77777777" w:rsidTr="00E819CF">
        <w:trPr>
          <w:cantSplit/>
          <w:jc w:val="center"/>
        </w:trPr>
        <w:tc>
          <w:tcPr>
            <w:tcW w:w="2202" w:type="dxa"/>
          </w:tcPr>
          <w:p w14:paraId="254B1415" w14:textId="77777777" w:rsidR="002F6EF4" w:rsidRPr="0050431F" w:rsidRDefault="002F6EF4" w:rsidP="00E819CF">
            <w:pPr>
              <w:pStyle w:val="TAH"/>
              <w:rPr>
                <w:rFonts w:cs="Arial"/>
                <w:lang w:eastAsia="zh-CN"/>
              </w:rPr>
            </w:pPr>
            <w:r w:rsidRPr="0050431F">
              <w:rPr>
                <w:rFonts w:cs="v5.0.0"/>
                <w:lang w:eastAsia="ja-JP"/>
              </w:rPr>
              <w:t xml:space="preserve">Channel bandwidth of </w:t>
            </w:r>
            <w:r w:rsidRPr="0050431F">
              <w:rPr>
                <w:rFonts w:cs="v5.0.0"/>
                <w:lang w:eastAsia="zh-CN"/>
              </w:rPr>
              <w:t xml:space="preserve">standalone </w:t>
            </w:r>
            <w:r w:rsidRPr="0050431F">
              <w:rPr>
                <w:rFonts w:cs="Arial"/>
                <w:lang w:eastAsia="zh-CN"/>
              </w:rPr>
              <w:t xml:space="preserve">NB-IoT </w:t>
            </w:r>
            <w:r w:rsidRPr="0050431F">
              <w:rPr>
                <w:rFonts w:cs="v5.0.0"/>
                <w:lang w:eastAsia="ja-JP"/>
              </w:rPr>
              <w:t>l</w:t>
            </w:r>
            <w:r w:rsidRPr="0050431F">
              <w:rPr>
                <w:rFonts w:cs="Arial"/>
                <w:lang w:eastAsia="ja-JP"/>
              </w:rPr>
              <w:t>owest/highest carrier</w:t>
            </w:r>
            <w:r w:rsidRPr="0050431F">
              <w:rPr>
                <w:rFonts w:cs="v5.0.0"/>
                <w:lang w:eastAsia="ja-JP"/>
              </w:rPr>
              <w:t xml:space="preserve"> transmitted </w:t>
            </w:r>
            <w:r w:rsidRPr="0050431F">
              <w:rPr>
                <w:rFonts w:cs="Arial"/>
                <w:lang w:eastAsia="ja-JP"/>
              </w:rPr>
              <w:t>BW</w:t>
            </w:r>
            <w:r w:rsidRPr="0050431F">
              <w:rPr>
                <w:rFonts w:cs="Arial"/>
                <w:vertAlign w:val="subscript"/>
                <w:lang w:eastAsia="ja-JP"/>
              </w:rPr>
              <w:t>Channel</w:t>
            </w:r>
          </w:p>
        </w:tc>
        <w:tc>
          <w:tcPr>
            <w:tcW w:w="2191" w:type="dxa"/>
          </w:tcPr>
          <w:p w14:paraId="4C4E3F6C" w14:textId="77777777" w:rsidR="002F6EF4" w:rsidRPr="0050431F" w:rsidRDefault="002F6EF4" w:rsidP="00E819CF">
            <w:pPr>
              <w:pStyle w:val="TAH"/>
              <w:rPr>
                <w:rFonts w:cs="Arial"/>
                <w:lang w:eastAsia="zh-CN"/>
              </w:rPr>
            </w:pPr>
            <w:r w:rsidRPr="0050431F">
              <w:rPr>
                <w:rFonts w:cs="v5.0.0"/>
                <w:lang w:eastAsia="ja-JP"/>
              </w:rPr>
              <w:t>BS adjacent channel centre frequency offset below the lowest or above the highest carrier centre frequency transmitted</w:t>
            </w:r>
            <w:r w:rsidRPr="0050431F">
              <w:rPr>
                <w:rFonts w:cs="v5.0.0"/>
                <w:lang w:eastAsia="zh-CN"/>
              </w:rPr>
              <w:t xml:space="preserve"> </w:t>
            </w:r>
          </w:p>
        </w:tc>
        <w:tc>
          <w:tcPr>
            <w:tcW w:w="1949" w:type="dxa"/>
          </w:tcPr>
          <w:p w14:paraId="70E3EB3F" w14:textId="77777777" w:rsidR="002F6EF4" w:rsidRPr="0050431F" w:rsidRDefault="002F6EF4" w:rsidP="00E819CF">
            <w:pPr>
              <w:pStyle w:val="TAH"/>
              <w:rPr>
                <w:rFonts w:cs="Arial"/>
                <w:lang w:eastAsia="ja-JP"/>
              </w:rPr>
            </w:pPr>
            <w:r w:rsidRPr="0050431F">
              <w:rPr>
                <w:rFonts w:cs="v5.0.0"/>
                <w:lang w:eastAsia="ja-JP"/>
              </w:rPr>
              <w:t>Assumed adjacent channel carrier (informative)</w:t>
            </w:r>
          </w:p>
        </w:tc>
        <w:tc>
          <w:tcPr>
            <w:tcW w:w="2179" w:type="dxa"/>
          </w:tcPr>
          <w:p w14:paraId="72C4C7FE" w14:textId="77777777" w:rsidR="002F6EF4" w:rsidRPr="0050431F" w:rsidRDefault="002F6EF4" w:rsidP="00E819CF">
            <w:pPr>
              <w:pStyle w:val="TAH"/>
              <w:rPr>
                <w:rFonts w:cs="Arial"/>
                <w:lang w:eastAsia="ja-JP"/>
              </w:rPr>
            </w:pPr>
            <w:r w:rsidRPr="0050431F">
              <w:rPr>
                <w:rFonts w:cs="v5.0.0"/>
                <w:lang w:eastAsia="ja-JP"/>
              </w:rPr>
              <w:t>Filter on the adjacent channel frequency and corresponding filter bandwidth</w:t>
            </w:r>
          </w:p>
        </w:tc>
        <w:tc>
          <w:tcPr>
            <w:tcW w:w="912" w:type="dxa"/>
          </w:tcPr>
          <w:p w14:paraId="02396213" w14:textId="77777777" w:rsidR="002F6EF4" w:rsidRPr="0050431F" w:rsidRDefault="002F6EF4" w:rsidP="00E819CF">
            <w:pPr>
              <w:pStyle w:val="TAH"/>
              <w:rPr>
                <w:rFonts w:cs="Arial"/>
                <w:lang w:eastAsia="ja-JP"/>
              </w:rPr>
            </w:pPr>
            <w:r w:rsidRPr="0050431F">
              <w:rPr>
                <w:rFonts w:cs="v5.0.0"/>
                <w:lang w:eastAsia="ja-JP"/>
              </w:rPr>
              <w:t>ACLR limit</w:t>
            </w:r>
          </w:p>
        </w:tc>
      </w:tr>
      <w:tr w:rsidR="002F6EF4" w:rsidRPr="0050431F" w14:paraId="4826F3A8" w14:textId="77777777" w:rsidTr="00E819CF">
        <w:trPr>
          <w:cantSplit/>
          <w:jc w:val="center"/>
        </w:trPr>
        <w:tc>
          <w:tcPr>
            <w:tcW w:w="2202" w:type="dxa"/>
            <w:vMerge w:val="restart"/>
          </w:tcPr>
          <w:p w14:paraId="77A3B7E9" w14:textId="77777777" w:rsidR="002F6EF4" w:rsidRPr="0050431F" w:rsidRDefault="002F6EF4" w:rsidP="00E819CF">
            <w:pPr>
              <w:pStyle w:val="TAC"/>
              <w:rPr>
                <w:rFonts w:cs="Arial"/>
                <w:lang w:eastAsia="zh-CN"/>
              </w:rPr>
            </w:pPr>
            <w:r w:rsidRPr="0050431F">
              <w:rPr>
                <w:rFonts w:cs="Arial"/>
                <w:lang w:eastAsia="zh-CN"/>
              </w:rPr>
              <w:t>200 kHz</w:t>
            </w:r>
          </w:p>
        </w:tc>
        <w:tc>
          <w:tcPr>
            <w:tcW w:w="2191" w:type="dxa"/>
          </w:tcPr>
          <w:p w14:paraId="5ED367CB" w14:textId="77777777" w:rsidR="002F6EF4" w:rsidRPr="0050431F" w:rsidRDefault="002F6EF4" w:rsidP="00E819CF">
            <w:pPr>
              <w:pStyle w:val="TAC"/>
              <w:rPr>
                <w:rFonts w:cs="Arial"/>
                <w:lang w:eastAsia="zh-CN"/>
              </w:rPr>
            </w:pPr>
            <w:r w:rsidRPr="0050431F">
              <w:rPr>
                <w:rFonts w:cs="Arial"/>
                <w:lang w:eastAsia="zh-CN"/>
              </w:rPr>
              <w:t>300 kHz</w:t>
            </w:r>
          </w:p>
        </w:tc>
        <w:tc>
          <w:tcPr>
            <w:tcW w:w="1949" w:type="dxa"/>
          </w:tcPr>
          <w:p w14:paraId="6F41C437" w14:textId="77777777" w:rsidR="002F6EF4" w:rsidRPr="0050431F" w:rsidRDefault="002F6EF4" w:rsidP="00E819CF">
            <w:pPr>
              <w:pStyle w:val="TAC"/>
              <w:rPr>
                <w:rFonts w:cs="Arial"/>
                <w:lang w:eastAsia="zh-CN"/>
              </w:rPr>
            </w:pPr>
            <w:r w:rsidRPr="0050431F">
              <w:rPr>
                <w:rFonts w:cs="Arial"/>
                <w:lang w:eastAsia="zh-CN"/>
              </w:rPr>
              <w:t>Standalone NB-IoT</w:t>
            </w:r>
          </w:p>
        </w:tc>
        <w:tc>
          <w:tcPr>
            <w:tcW w:w="2179" w:type="dxa"/>
          </w:tcPr>
          <w:p w14:paraId="49115A48" w14:textId="77777777" w:rsidR="002F6EF4" w:rsidRPr="0050431F" w:rsidRDefault="002F6EF4" w:rsidP="00E819CF">
            <w:pPr>
              <w:pStyle w:val="TAC"/>
              <w:rPr>
                <w:rFonts w:cs="Arial"/>
                <w:lang w:eastAsia="ja-JP"/>
              </w:rPr>
            </w:pPr>
            <w:r w:rsidRPr="0050431F">
              <w:rPr>
                <w:rFonts w:cs="Arial"/>
                <w:lang w:eastAsia="ja-JP"/>
              </w:rPr>
              <w:t>Square (BW</w:t>
            </w:r>
            <w:r w:rsidRPr="0050431F">
              <w:rPr>
                <w:rFonts w:cs="Arial"/>
                <w:vertAlign w:val="subscript"/>
                <w:lang w:eastAsia="ja-JP"/>
              </w:rPr>
              <w:t>C</w:t>
            </w:r>
            <w:r w:rsidRPr="0050431F">
              <w:rPr>
                <w:rFonts w:cs="Arial"/>
                <w:vertAlign w:val="subscript"/>
                <w:lang w:eastAsia="zh-CN"/>
              </w:rPr>
              <w:t>onfigl</w:t>
            </w:r>
            <w:r w:rsidRPr="0050431F">
              <w:rPr>
                <w:rFonts w:cs="Arial"/>
                <w:lang w:eastAsia="ja-JP"/>
              </w:rPr>
              <w:t>)</w:t>
            </w:r>
          </w:p>
        </w:tc>
        <w:tc>
          <w:tcPr>
            <w:tcW w:w="912" w:type="dxa"/>
          </w:tcPr>
          <w:p w14:paraId="39C15000" w14:textId="77777777" w:rsidR="002F6EF4" w:rsidRPr="0050431F" w:rsidRDefault="002F6EF4" w:rsidP="00E819CF">
            <w:pPr>
              <w:pStyle w:val="TAC"/>
              <w:rPr>
                <w:rFonts w:cs="Arial"/>
                <w:lang w:eastAsia="ja-JP"/>
              </w:rPr>
            </w:pPr>
            <w:r w:rsidRPr="0050431F">
              <w:rPr>
                <w:rFonts w:cs="Arial"/>
                <w:lang w:eastAsia="ja-JP"/>
              </w:rPr>
              <w:t>39.2 dB</w:t>
            </w:r>
          </w:p>
        </w:tc>
      </w:tr>
      <w:tr w:rsidR="002F6EF4" w:rsidRPr="0050431F" w14:paraId="21EFE27A" w14:textId="77777777" w:rsidTr="00E819CF">
        <w:trPr>
          <w:cantSplit/>
          <w:jc w:val="center"/>
        </w:trPr>
        <w:tc>
          <w:tcPr>
            <w:tcW w:w="2202" w:type="dxa"/>
            <w:vMerge/>
          </w:tcPr>
          <w:p w14:paraId="195E3DD7" w14:textId="77777777" w:rsidR="002F6EF4" w:rsidRPr="0050431F" w:rsidRDefault="002F6EF4" w:rsidP="00E819CF">
            <w:pPr>
              <w:pStyle w:val="TAC"/>
              <w:rPr>
                <w:rFonts w:cs="Arial"/>
                <w:lang w:eastAsia="ja-JP"/>
              </w:rPr>
            </w:pPr>
          </w:p>
        </w:tc>
        <w:tc>
          <w:tcPr>
            <w:tcW w:w="2191" w:type="dxa"/>
          </w:tcPr>
          <w:p w14:paraId="4F77115C" w14:textId="77777777" w:rsidR="002F6EF4" w:rsidRPr="0050431F" w:rsidRDefault="002F6EF4" w:rsidP="00E819CF">
            <w:pPr>
              <w:pStyle w:val="TAC"/>
              <w:rPr>
                <w:rFonts w:cs="Arial"/>
                <w:lang w:eastAsia="ja-JP"/>
              </w:rPr>
            </w:pPr>
            <w:r w:rsidRPr="0050431F">
              <w:rPr>
                <w:rFonts w:cs="Arial"/>
                <w:lang w:eastAsia="zh-CN"/>
              </w:rPr>
              <w:t>500 kHz</w:t>
            </w:r>
          </w:p>
        </w:tc>
        <w:tc>
          <w:tcPr>
            <w:tcW w:w="1949" w:type="dxa"/>
          </w:tcPr>
          <w:p w14:paraId="25E1CF5D" w14:textId="77777777" w:rsidR="002F6EF4" w:rsidRPr="0050431F" w:rsidRDefault="002F6EF4" w:rsidP="00E819CF">
            <w:pPr>
              <w:pStyle w:val="TAC"/>
              <w:rPr>
                <w:rFonts w:cs="Arial"/>
                <w:lang w:eastAsia="ja-JP"/>
              </w:rPr>
            </w:pPr>
            <w:r w:rsidRPr="0050431F">
              <w:rPr>
                <w:rFonts w:cs="Arial"/>
                <w:lang w:eastAsia="zh-CN"/>
              </w:rPr>
              <w:t>Standalone NB-IoT</w:t>
            </w:r>
          </w:p>
        </w:tc>
        <w:tc>
          <w:tcPr>
            <w:tcW w:w="2179" w:type="dxa"/>
          </w:tcPr>
          <w:p w14:paraId="62DCED90" w14:textId="77777777" w:rsidR="002F6EF4" w:rsidRPr="0050431F" w:rsidRDefault="002F6EF4" w:rsidP="00E819CF">
            <w:pPr>
              <w:pStyle w:val="TAC"/>
              <w:rPr>
                <w:rFonts w:cs="Arial"/>
                <w:lang w:eastAsia="ja-JP"/>
              </w:rPr>
            </w:pPr>
            <w:r w:rsidRPr="0050431F">
              <w:rPr>
                <w:rFonts w:cs="Arial"/>
                <w:lang w:eastAsia="ja-JP"/>
              </w:rPr>
              <w:t>Square (BW</w:t>
            </w:r>
            <w:r w:rsidRPr="0050431F">
              <w:rPr>
                <w:rFonts w:cs="Arial"/>
                <w:vertAlign w:val="subscript"/>
                <w:lang w:eastAsia="ja-JP"/>
              </w:rPr>
              <w:t>C</w:t>
            </w:r>
            <w:r w:rsidRPr="0050431F">
              <w:rPr>
                <w:rFonts w:cs="Arial"/>
                <w:vertAlign w:val="subscript"/>
                <w:lang w:eastAsia="zh-CN"/>
              </w:rPr>
              <w:t>onfig</w:t>
            </w:r>
            <w:r w:rsidRPr="0050431F">
              <w:rPr>
                <w:rFonts w:cs="Arial"/>
                <w:lang w:eastAsia="ja-JP"/>
              </w:rPr>
              <w:t>)</w:t>
            </w:r>
          </w:p>
        </w:tc>
        <w:tc>
          <w:tcPr>
            <w:tcW w:w="912" w:type="dxa"/>
          </w:tcPr>
          <w:p w14:paraId="509291CA" w14:textId="77777777" w:rsidR="002F6EF4" w:rsidRPr="0050431F" w:rsidRDefault="002F6EF4" w:rsidP="00E819CF">
            <w:pPr>
              <w:pStyle w:val="TAC"/>
              <w:rPr>
                <w:rFonts w:cs="Arial"/>
                <w:lang w:eastAsia="ja-JP"/>
              </w:rPr>
            </w:pPr>
            <w:r w:rsidRPr="0050431F">
              <w:rPr>
                <w:rFonts w:cs="Arial"/>
                <w:lang w:eastAsia="zh-CN"/>
              </w:rPr>
              <w:t>49.2</w:t>
            </w:r>
            <w:r w:rsidRPr="0050431F">
              <w:rPr>
                <w:rFonts w:cs="Arial"/>
                <w:lang w:eastAsia="ja-JP"/>
              </w:rPr>
              <w:t xml:space="preserve"> dB</w:t>
            </w:r>
          </w:p>
        </w:tc>
      </w:tr>
      <w:tr w:rsidR="002F6EF4" w:rsidRPr="0050431F" w14:paraId="7019D427" w14:textId="77777777" w:rsidTr="00E819CF">
        <w:trPr>
          <w:cantSplit/>
          <w:jc w:val="center"/>
        </w:trPr>
        <w:tc>
          <w:tcPr>
            <w:tcW w:w="9433" w:type="dxa"/>
            <w:gridSpan w:val="5"/>
          </w:tcPr>
          <w:p w14:paraId="0AD031F9" w14:textId="77777777" w:rsidR="002F6EF4" w:rsidRPr="0050431F" w:rsidRDefault="002F6EF4" w:rsidP="00E819CF">
            <w:pPr>
              <w:pStyle w:val="TAN"/>
              <w:tabs>
                <w:tab w:val="left" w:pos="0"/>
              </w:tabs>
              <w:rPr>
                <w:rFonts w:cs="Arial"/>
                <w:lang w:eastAsia="zh-CN"/>
              </w:rPr>
            </w:pPr>
            <w:r w:rsidRPr="0050431F">
              <w:rPr>
                <w:rFonts w:cs="Arial"/>
                <w:lang w:eastAsia="ja-JP"/>
              </w:rPr>
              <w:t>NOTE 1:</w:t>
            </w:r>
            <w:r w:rsidRPr="0050431F">
              <w:rPr>
                <w:rFonts w:cs="Arial"/>
                <w:lang w:eastAsia="ja-JP"/>
              </w:rPr>
              <w:tab/>
              <w:t>BW</w:t>
            </w:r>
            <w:r w:rsidRPr="0050431F">
              <w:rPr>
                <w:rFonts w:cs="Arial"/>
                <w:vertAlign w:val="subscript"/>
                <w:lang w:eastAsia="ja-JP"/>
              </w:rPr>
              <w:t>Config</w:t>
            </w:r>
            <w:r w:rsidRPr="0050431F">
              <w:rPr>
                <w:rFonts w:cs="Arial"/>
                <w:lang w:eastAsia="ja-JP"/>
              </w:rPr>
              <w:t xml:space="preserve"> </w:t>
            </w:r>
            <w:r w:rsidRPr="0050431F">
              <w:rPr>
                <w:rFonts w:cs="Arial"/>
                <w:lang w:eastAsia="zh-CN"/>
              </w:rPr>
              <w:t>is</w:t>
            </w:r>
            <w:r w:rsidRPr="0050431F">
              <w:rPr>
                <w:rFonts w:cs="Arial"/>
                <w:lang w:eastAsia="ja-JP"/>
              </w:rPr>
              <w:t xml:space="preserve"> the transmission bandwidth configuration of the E-UTRA Lowest/Highest Carrier transmitted on the assigned channel frequency.</w:t>
            </w:r>
          </w:p>
        </w:tc>
      </w:tr>
    </w:tbl>
    <w:p w14:paraId="29ECCCF0" w14:textId="77777777" w:rsidR="00596CE9" w:rsidRPr="0050431F" w:rsidRDefault="00596CE9" w:rsidP="00596CE9"/>
    <w:p w14:paraId="7C7ED4E5" w14:textId="77777777" w:rsidR="00A26C61" w:rsidRPr="0050431F" w:rsidRDefault="00A26C61" w:rsidP="00F311C8">
      <w:pPr>
        <w:pStyle w:val="Heading2"/>
      </w:pPr>
      <w:bookmarkStart w:id="1804" w:name="_Toc13048659"/>
      <w:bookmarkStart w:id="1805" w:name="_Toc29764875"/>
      <w:bookmarkStart w:id="1806" w:name="_Toc29765293"/>
      <w:bookmarkStart w:id="1807" w:name="_Toc52556791"/>
      <w:bookmarkStart w:id="1808" w:name="_Toc67912493"/>
      <w:bookmarkStart w:id="1809" w:name="_Toc89855428"/>
      <w:r w:rsidRPr="0050431F">
        <w:t>6.7</w:t>
      </w:r>
      <w:r w:rsidRPr="0050431F">
        <w:tab/>
        <w:t>Transmitter intermodulation</w:t>
      </w:r>
      <w:bookmarkEnd w:id="1804"/>
      <w:bookmarkEnd w:id="1805"/>
      <w:bookmarkEnd w:id="1806"/>
      <w:bookmarkEnd w:id="1807"/>
      <w:bookmarkEnd w:id="1808"/>
      <w:bookmarkEnd w:id="1809"/>
    </w:p>
    <w:p w14:paraId="28BA60DC" w14:textId="77777777" w:rsidR="00AB57F0" w:rsidRPr="0050431F" w:rsidRDefault="00AB57F0" w:rsidP="00F311C8">
      <w:pPr>
        <w:pStyle w:val="Heading3"/>
      </w:pPr>
      <w:bookmarkStart w:id="1810" w:name="_Toc13048660"/>
      <w:bookmarkStart w:id="1811" w:name="_Toc29764876"/>
      <w:bookmarkStart w:id="1812" w:name="_Toc29765294"/>
      <w:bookmarkStart w:id="1813" w:name="_Toc52556792"/>
      <w:bookmarkStart w:id="1814" w:name="_Toc67912494"/>
      <w:bookmarkStart w:id="1815" w:name="_Toc89855429"/>
      <w:r w:rsidRPr="0050431F">
        <w:t>6.7.1</w:t>
      </w:r>
      <w:r w:rsidRPr="0050431F">
        <w:tab/>
        <w:t>Definition and applicability</w:t>
      </w:r>
      <w:bookmarkEnd w:id="1810"/>
      <w:bookmarkEnd w:id="1811"/>
      <w:bookmarkEnd w:id="1812"/>
      <w:bookmarkEnd w:id="1813"/>
      <w:bookmarkEnd w:id="1814"/>
      <w:bookmarkEnd w:id="1815"/>
    </w:p>
    <w:p w14:paraId="1122A194" w14:textId="77777777" w:rsidR="006E157C" w:rsidRPr="0050431F" w:rsidRDefault="00AB57F0" w:rsidP="006E157C">
      <w:pPr>
        <w:rPr>
          <w:lang w:eastAsia="zh-CN"/>
        </w:rPr>
      </w:pPr>
      <w:r w:rsidRPr="0050431F">
        <w:t>The transmit</w:t>
      </w:r>
      <w:r w:rsidR="009014E5" w:rsidRPr="0050431F">
        <w:t>ter</w:t>
      </w:r>
      <w:r w:rsidRPr="0050431F">
        <w:t xml:space="preserve"> intermodulation requirement is a measure of the capability of the transmitter to inhibit the generation of signals in its nonlinear elements caused by presence of the </w:t>
      </w:r>
      <w:r w:rsidR="00F8421C" w:rsidRPr="0050431F">
        <w:t>wanted</w:t>
      </w:r>
      <w:r w:rsidRPr="0050431F">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789D7371" w14:textId="77777777" w:rsidR="001575EF" w:rsidRPr="0050431F" w:rsidRDefault="006E157C" w:rsidP="001575EF">
      <w:r w:rsidRPr="0050431F">
        <w:rPr>
          <w:rFonts w:cs="v3.8.0"/>
        </w:rPr>
        <w:t>For BS capable of multi-band operation</w:t>
      </w:r>
      <w:r w:rsidRPr="0050431F">
        <w:t xml:space="preserve"> where multiple bands are mapped on separate antenna connectors, the single-band requirements apply regardless of the interfering signals position relative to the </w:t>
      </w:r>
      <w:r w:rsidR="00D33DDC" w:rsidRPr="0050431F">
        <w:t>Inter RF Bandwidth</w:t>
      </w:r>
      <w:r w:rsidRPr="0050431F">
        <w:t xml:space="preserve"> gap.</w:t>
      </w:r>
    </w:p>
    <w:p w14:paraId="4B62BD98" w14:textId="77777777" w:rsidR="00AB57F0" w:rsidRPr="0050431F" w:rsidRDefault="001575EF" w:rsidP="001575EF">
      <w:r w:rsidRPr="0050431F">
        <w:t xml:space="preserve">In case the test signal in clause 5 refer to single-RAT specifications </w:t>
      </w:r>
      <w:r w:rsidR="000B4117" w:rsidRPr="0050431F">
        <w:t>following shall apply:</w:t>
      </w:r>
    </w:p>
    <w:p w14:paraId="261060B0" w14:textId="77777777" w:rsidR="000B4117" w:rsidRPr="0050431F" w:rsidRDefault="000B4117" w:rsidP="000B4117">
      <w:pPr>
        <w:pStyle w:val="B10"/>
      </w:pPr>
      <w:r w:rsidRPr="0050431F">
        <w:t>-</w:t>
      </w:r>
      <w:r w:rsidRPr="0050431F">
        <w:tab/>
        <w:t>For references to TS 25.141 [10], the method of test is specified in TS 25.141 [10], subclause 6.6.4.</w:t>
      </w:r>
    </w:p>
    <w:p w14:paraId="5D5A0C10" w14:textId="77777777" w:rsidR="000B4117" w:rsidRPr="0050431F" w:rsidRDefault="000B4117" w:rsidP="000B4117">
      <w:pPr>
        <w:pStyle w:val="B10"/>
      </w:pPr>
      <w:r w:rsidRPr="0050431F">
        <w:t>-</w:t>
      </w:r>
      <w:r w:rsidRPr="0050431F">
        <w:tab/>
        <w:t>For references to TS 25.142 [12], the method of test is specified in TS 25.142 [12], subclause 6.7.4.</w:t>
      </w:r>
    </w:p>
    <w:p w14:paraId="628DB0A1" w14:textId="77777777" w:rsidR="000B4117" w:rsidRPr="0050431F" w:rsidRDefault="000B4117" w:rsidP="000B4117">
      <w:pPr>
        <w:pStyle w:val="B10"/>
      </w:pPr>
      <w:r w:rsidRPr="0050431F">
        <w:t>-</w:t>
      </w:r>
      <w:r w:rsidRPr="0050431F">
        <w:tab/>
        <w:t>For references to TS 36.141 [9], the method of test is specified in TS 36.141 [9], subclause 6.7.4.</w:t>
      </w:r>
    </w:p>
    <w:p w14:paraId="70BE0320" w14:textId="77777777" w:rsidR="000B4117" w:rsidRPr="0050431F" w:rsidRDefault="000B4117" w:rsidP="000B4117">
      <w:pPr>
        <w:pStyle w:val="NO"/>
      </w:pPr>
      <w:r w:rsidRPr="0050431F">
        <w:t>NOTE:</w:t>
      </w:r>
      <w:r w:rsidRPr="0050431F">
        <w:tab/>
        <w:t>In this case the test requirements of the present document defined in subclauses 6.6.2.5 and 6.6.4.5 apply.</w:t>
      </w:r>
    </w:p>
    <w:p w14:paraId="448ADF61" w14:textId="77777777" w:rsidR="000B4117" w:rsidRPr="0050431F" w:rsidRDefault="000B4117" w:rsidP="000B4117">
      <w:pPr>
        <w:pStyle w:val="B10"/>
      </w:pPr>
      <w:r w:rsidRPr="0050431F">
        <w:t>-</w:t>
      </w:r>
      <w:r w:rsidRPr="0050431F">
        <w:tab/>
        <w:t>For GSM/EDGE single-RAT requirements, the method of test is specified in TS 51.021 [11], applicable parts of subclauses 6.7 and 6.11.</w:t>
      </w:r>
    </w:p>
    <w:p w14:paraId="1EA876B7" w14:textId="77777777" w:rsidR="000B4117" w:rsidRPr="0050431F" w:rsidRDefault="000B4117" w:rsidP="000B4117">
      <w:pPr>
        <w:pStyle w:val="NO"/>
      </w:pPr>
      <w:r w:rsidRPr="0050431F">
        <w:t>NOTE:</w:t>
      </w:r>
      <w:r w:rsidRPr="0050431F">
        <w:tab/>
        <w:t>In this case the test requirements of 51.021 [11] defined in the applicable subclauses 6.7.3, 6.7.4, 6.11.3 and 6.11.4 apply.</w:t>
      </w:r>
    </w:p>
    <w:p w14:paraId="3FDF023A" w14:textId="77777777" w:rsidR="00AB57F0" w:rsidRPr="0050431F" w:rsidRDefault="00AB57F0" w:rsidP="00F311C8">
      <w:pPr>
        <w:pStyle w:val="Heading3"/>
      </w:pPr>
      <w:bookmarkStart w:id="1816" w:name="_Toc13048661"/>
      <w:bookmarkStart w:id="1817" w:name="_Toc29764877"/>
      <w:bookmarkStart w:id="1818" w:name="_Toc29765295"/>
      <w:bookmarkStart w:id="1819" w:name="_Toc52556793"/>
      <w:bookmarkStart w:id="1820" w:name="_Toc67912495"/>
      <w:bookmarkStart w:id="1821" w:name="_Toc89855430"/>
      <w:r w:rsidRPr="0050431F">
        <w:t>6.7.2</w:t>
      </w:r>
      <w:r w:rsidRPr="0050431F">
        <w:tab/>
      </w:r>
      <w:r w:rsidR="00DB7FF2" w:rsidRPr="0050431F">
        <w:t>Minimum requirement</w:t>
      </w:r>
      <w:bookmarkEnd w:id="1816"/>
      <w:bookmarkEnd w:id="1817"/>
      <w:bookmarkEnd w:id="1818"/>
      <w:bookmarkEnd w:id="1819"/>
      <w:bookmarkEnd w:id="1820"/>
      <w:bookmarkEnd w:id="1821"/>
    </w:p>
    <w:p w14:paraId="69654A4D" w14:textId="77777777" w:rsidR="00AB57F0" w:rsidRPr="0050431F" w:rsidRDefault="00AB57F0" w:rsidP="00AB57F0">
      <w:r w:rsidRPr="0050431F">
        <w:t>The minimum requirement is in TS 37.104 [2] subclause 6.7.1, 6.7.2 and 6.7.3.</w:t>
      </w:r>
    </w:p>
    <w:p w14:paraId="6DE06701" w14:textId="77777777" w:rsidR="00C65D36" w:rsidRPr="0050431F" w:rsidRDefault="00C65D36" w:rsidP="00C65D36">
      <w:pPr>
        <w:pStyle w:val="Heading3"/>
      </w:pPr>
      <w:bookmarkStart w:id="1822" w:name="_Toc13048662"/>
      <w:bookmarkStart w:id="1823" w:name="_Toc29764878"/>
      <w:bookmarkStart w:id="1824" w:name="_Toc29765296"/>
      <w:bookmarkStart w:id="1825" w:name="_Toc52556794"/>
      <w:bookmarkStart w:id="1826" w:name="_Toc67912496"/>
      <w:bookmarkStart w:id="1827" w:name="_Toc89855431"/>
      <w:r w:rsidRPr="0050431F">
        <w:t>6.7.2A</w:t>
      </w:r>
      <w:r w:rsidRPr="0050431F">
        <w:tab/>
        <w:t>Additional requirement for Band 41</w:t>
      </w:r>
      <w:bookmarkEnd w:id="1822"/>
      <w:bookmarkEnd w:id="1823"/>
      <w:bookmarkEnd w:id="1824"/>
      <w:bookmarkEnd w:id="1825"/>
      <w:bookmarkEnd w:id="1826"/>
      <w:bookmarkEnd w:id="1827"/>
    </w:p>
    <w:p w14:paraId="54DC74F1" w14:textId="77777777" w:rsidR="00C65D36" w:rsidRPr="0050431F" w:rsidRDefault="00C65D36" w:rsidP="00C65D36">
      <w:r w:rsidRPr="0050431F">
        <w:t>The additional requirement for Band 41 in certain regions is in TS 37.104 [2] subclause 6.7.4.</w:t>
      </w:r>
    </w:p>
    <w:p w14:paraId="287F2AD4" w14:textId="77777777" w:rsidR="00AB57F0" w:rsidRPr="0050431F" w:rsidRDefault="00AB57F0" w:rsidP="00F311C8">
      <w:pPr>
        <w:pStyle w:val="Heading3"/>
      </w:pPr>
      <w:bookmarkStart w:id="1828" w:name="_Toc13048663"/>
      <w:bookmarkStart w:id="1829" w:name="_Toc29764879"/>
      <w:bookmarkStart w:id="1830" w:name="_Toc29765297"/>
      <w:bookmarkStart w:id="1831" w:name="_Toc52556795"/>
      <w:bookmarkStart w:id="1832" w:name="_Toc67912497"/>
      <w:bookmarkStart w:id="1833" w:name="_Toc89855432"/>
      <w:r w:rsidRPr="0050431F">
        <w:t>6.7.3</w:t>
      </w:r>
      <w:r w:rsidRPr="0050431F">
        <w:tab/>
        <w:t>Test purpose</w:t>
      </w:r>
      <w:bookmarkEnd w:id="1828"/>
      <w:bookmarkEnd w:id="1829"/>
      <w:bookmarkEnd w:id="1830"/>
      <w:bookmarkEnd w:id="1831"/>
      <w:bookmarkEnd w:id="1832"/>
      <w:bookmarkEnd w:id="1833"/>
    </w:p>
    <w:p w14:paraId="319AC25C" w14:textId="77777777" w:rsidR="00AB57F0" w:rsidRPr="0050431F" w:rsidRDefault="00AB57F0" w:rsidP="00AB57F0">
      <w:pPr>
        <w:rPr>
          <w:rFonts w:cs="v4.2.0"/>
          <w:snapToGrid w:val="0"/>
        </w:rPr>
      </w:pPr>
      <w:r w:rsidRPr="0050431F">
        <w:rPr>
          <w:rFonts w:eastAsia="MS P??" w:cs="v4.2.0"/>
        </w:rPr>
        <w:t xml:space="preserve">The test purpose is to verify the ability of the MSR BS transmitter </w:t>
      </w:r>
      <w:r w:rsidRPr="0050431F">
        <w:rPr>
          <w:rFonts w:cs="v4.2.0"/>
        </w:rPr>
        <w:t>to restrict the generation of intermodulation products in its nonlinear elements caused by presence of the wanted signal and an interfering signal reaching the transmitter via the antenna to below specified levels.</w:t>
      </w:r>
    </w:p>
    <w:p w14:paraId="191F17DE" w14:textId="77777777" w:rsidR="00AB57F0" w:rsidRPr="0050431F" w:rsidRDefault="00AB57F0" w:rsidP="00F311C8">
      <w:pPr>
        <w:pStyle w:val="Heading3"/>
      </w:pPr>
      <w:bookmarkStart w:id="1834" w:name="_Toc13048664"/>
      <w:bookmarkStart w:id="1835" w:name="_Toc29764880"/>
      <w:bookmarkStart w:id="1836" w:name="_Toc29765298"/>
      <w:bookmarkStart w:id="1837" w:name="_Toc52556796"/>
      <w:bookmarkStart w:id="1838" w:name="_Toc67912498"/>
      <w:bookmarkStart w:id="1839" w:name="_Toc89855433"/>
      <w:r w:rsidRPr="0050431F">
        <w:t>6.7.4</w:t>
      </w:r>
      <w:r w:rsidRPr="0050431F">
        <w:tab/>
        <w:t>Method of test</w:t>
      </w:r>
      <w:bookmarkEnd w:id="1834"/>
      <w:bookmarkEnd w:id="1835"/>
      <w:bookmarkEnd w:id="1836"/>
      <w:bookmarkEnd w:id="1837"/>
      <w:bookmarkEnd w:id="1838"/>
      <w:bookmarkEnd w:id="1839"/>
    </w:p>
    <w:p w14:paraId="58E36E52" w14:textId="77777777" w:rsidR="00AB57F0" w:rsidRPr="0050431F" w:rsidRDefault="00AB57F0" w:rsidP="00F311C8">
      <w:pPr>
        <w:pStyle w:val="Heading4"/>
      </w:pPr>
      <w:bookmarkStart w:id="1840" w:name="_Toc13048665"/>
      <w:bookmarkStart w:id="1841" w:name="_Toc29764881"/>
      <w:bookmarkStart w:id="1842" w:name="_Toc29765299"/>
      <w:bookmarkStart w:id="1843" w:name="_Toc52556797"/>
      <w:bookmarkStart w:id="1844" w:name="_Toc67912499"/>
      <w:bookmarkStart w:id="1845" w:name="_Toc89855434"/>
      <w:r w:rsidRPr="0050431F">
        <w:t>6.7.4.1</w:t>
      </w:r>
      <w:r w:rsidRPr="0050431F">
        <w:tab/>
        <w:t>Initial conditions</w:t>
      </w:r>
      <w:bookmarkEnd w:id="1840"/>
      <w:bookmarkEnd w:id="1841"/>
      <w:bookmarkEnd w:id="1842"/>
      <w:bookmarkEnd w:id="1843"/>
      <w:bookmarkEnd w:id="1844"/>
      <w:bookmarkEnd w:id="1845"/>
    </w:p>
    <w:p w14:paraId="280C355A" w14:textId="77777777" w:rsidR="00AB57F0" w:rsidRPr="0050431F" w:rsidRDefault="00AB57F0" w:rsidP="00AB57F0">
      <w:r w:rsidRPr="0050431F">
        <w:t>Test environment:</w:t>
      </w:r>
      <w:r w:rsidR="002B1E27">
        <w:tab/>
      </w:r>
      <w:r w:rsidRPr="0050431F">
        <w:t>normal; see Annex B.2.</w:t>
      </w:r>
    </w:p>
    <w:p w14:paraId="7767974E" w14:textId="77777777" w:rsidR="00AB57F0" w:rsidRPr="0050431F" w:rsidRDefault="00D33DDC" w:rsidP="00AB57F0">
      <w:r w:rsidRPr="0050431F">
        <w:t>Base Station RF Bandwidth</w:t>
      </w:r>
      <w:r w:rsidR="00E90E01" w:rsidRPr="0050431F">
        <w:t xml:space="preserve"> position </w:t>
      </w:r>
      <w:r w:rsidR="00AB57F0" w:rsidRPr="0050431F">
        <w:t>to be tested:</w:t>
      </w:r>
      <w:r w:rsidR="002B1E27">
        <w:tab/>
      </w:r>
      <w:r w:rsidR="00E90E01" w:rsidRPr="0050431F">
        <w:t>according to the initial conditions specified in subclauses 6.6.1, 6.6.2 and 6.6.4.</w:t>
      </w:r>
    </w:p>
    <w:p w14:paraId="5C2494D4" w14:textId="77777777" w:rsidR="00AB57F0" w:rsidRPr="0050431F" w:rsidRDefault="00AB57F0" w:rsidP="00AB57F0">
      <w:r w:rsidRPr="0050431F">
        <w:t xml:space="preserve">Connect the signal analyzer to the </w:t>
      </w:r>
      <w:r w:rsidR="00A63983" w:rsidRPr="0050431F">
        <w:t>Base Station</w:t>
      </w:r>
      <w:r w:rsidRPr="0050431F">
        <w:t xml:space="preserve"> </w:t>
      </w:r>
      <w:r w:rsidRPr="0050431F">
        <w:rPr>
          <w:snapToGrid w:val="0"/>
        </w:rPr>
        <w:t xml:space="preserve">antenna connector </w:t>
      </w:r>
      <w:r w:rsidRPr="0050431F">
        <w:t>as shown in Annex D.1.2.</w:t>
      </w:r>
    </w:p>
    <w:p w14:paraId="026E6ED9" w14:textId="77777777" w:rsidR="00AB57F0" w:rsidRPr="0050431F" w:rsidRDefault="00AB57F0" w:rsidP="00F311C8">
      <w:pPr>
        <w:pStyle w:val="Heading4"/>
      </w:pPr>
      <w:bookmarkStart w:id="1846" w:name="_Toc13048666"/>
      <w:bookmarkStart w:id="1847" w:name="_Toc29764882"/>
      <w:bookmarkStart w:id="1848" w:name="_Toc29765300"/>
      <w:bookmarkStart w:id="1849" w:name="_Toc52556798"/>
      <w:bookmarkStart w:id="1850" w:name="_Toc67912500"/>
      <w:bookmarkStart w:id="1851" w:name="_Toc89855435"/>
      <w:r w:rsidRPr="0050431F">
        <w:t>6.7.4.2</w:t>
      </w:r>
      <w:r w:rsidRPr="0050431F">
        <w:tab/>
        <w:t>Procedure</w:t>
      </w:r>
      <w:bookmarkEnd w:id="1846"/>
      <w:bookmarkEnd w:id="1847"/>
      <w:bookmarkEnd w:id="1848"/>
      <w:bookmarkEnd w:id="1849"/>
      <w:bookmarkEnd w:id="1850"/>
      <w:bookmarkEnd w:id="1851"/>
    </w:p>
    <w:p w14:paraId="619F2889" w14:textId="77777777" w:rsidR="00AB57F0" w:rsidRPr="0050431F" w:rsidRDefault="00AB57F0" w:rsidP="00F311C8">
      <w:pPr>
        <w:pStyle w:val="Heading5"/>
      </w:pPr>
      <w:bookmarkStart w:id="1852" w:name="_Toc13048667"/>
      <w:bookmarkStart w:id="1853" w:name="_Toc29764883"/>
      <w:bookmarkStart w:id="1854" w:name="_Toc29765301"/>
      <w:bookmarkStart w:id="1855" w:name="_Toc52556799"/>
      <w:bookmarkStart w:id="1856" w:name="_Toc67912501"/>
      <w:bookmarkStart w:id="1857" w:name="_Toc89855436"/>
      <w:r w:rsidRPr="0050431F">
        <w:t>6.7.4.2.1</w:t>
      </w:r>
      <w:r w:rsidRPr="0050431F">
        <w:tab/>
        <w:t>General minimum requirement test procedure</w:t>
      </w:r>
      <w:bookmarkEnd w:id="1852"/>
      <w:bookmarkEnd w:id="1853"/>
      <w:bookmarkEnd w:id="1854"/>
      <w:bookmarkEnd w:id="1855"/>
      <w:bookmarkEnd w:id="1856"/>
      <w:bookmarkEnd w:id="1857"/>
    </w:p>
    <w:p w14:paraId="31E30855" w14:textId="77777777" w:rsidR="00AB57F0" w:rsidRPr="0050431F" w:rsidRDefault="00AB57F0" w:rsidP="00AB57F0">
      <w:pPr>
        <w:pStyle w:val="B10"/>
      </w:pPr>
      <w:r w:rsidRPr="0050431F">
        <w:t>1)</w:t>
      </w:r>
      <w:r w:rsidRPr="0050431F">
        <w:tab/>
        <w:t xml:space="preserve">Set the BS to transmit the </w:t>
      </w:r>
      <w:r w:rsidR="00E90E01" w:rsidRPr="0050431F">
        <w:t xml:space="preserve">test </w:t>
      </w:r>
      <w:r w:rsidRPr="0050431F">
        <w:t xml:space="preserve">signal according to </w:t>
      </w:r>
      <w:r w:rsidR="00E90E01" w:rsidRPr="0050431F">
        <w:t xml:space="preserve">clause 5 </w:t>
      </w:r>
      <w:r w:rsidRPr="0050431F">
        <w:t>at maximum output power</w:t>
      </w:r>
      <w:r w:rsidR="00E90E01" w:rsidRPr="0050431F">
        <w:t xml:space="preserve"> according to the applicable test configuration</w:t>
      </w:r>
      <w:r w:rsidRPr="0050431F">
        <w:t>.</w:t>
      </w:r>
    </w:p>
    <w:p w14:paraId="6DC37952" w14:textId="77777777" w:rsidR="00AB57F0" w:rsidRPr="0050431F" w:rsidRDefault="00AB57F0" w:rsidP="00AB57F0">
      <w:pPr>
        <w:pStyle w:val="B10"/>
      </w:pPr>
      <w:r w:rsidRPr="0050431F">
        <w:t>2)</w:t>
      </w:r>
      <w:r w:rsidR="002B1E27">
        <w:tab/>
      </w:r>
      <w:r w:rsidRPr="0050431F">
        <w:rPr>
          <w:rFonts w:cs="v4.2.0"/>
          <w:snapToGrid w:val="0"/>
        </w:rPr>
        <w:t>Generate the interfering signal using E-TM1.1</w:t>
      </w:r>
      <w:r w:rsidR="00683446" w:rsidRPr="0050431F">
        <w:rPr>
          <w:rFonts w:cs="v4.2.0"/>
          <w:snapToGrid w:val="0"/>
        </w:rPr>
        <w:t xml:space="preserve"> as defined in TS 36.141 [9] subclause 6.1.1.1</w:t>
      </w:r>
      <w:r w:rsidRPr="0050431F">
        <w:rPr>
          <w:rFonts w:cs="v4.2.0"/>
          <w:snapToGrid w:val="0"/>
        </w:rPr>
        <w:t xml:space="preserve">, with 5 MHz channel bandwidth, at a centre frequency offset according to the conditions </w:t>
      </w:r>
      <w:r w:rsidRPr="0050431F">
        <w:t>in Table 6.7.1-1 in TS 37.104 [2], but exclude interfer</w:t>
      </w:r>
      <w:r w:rsidR="00F8421C" w:rsidRPr="0050431F">
        <w:t>ing</w:t>
      </w:r>
      <w:r w:rsidRPr="0050431F">
        <w:t xml:space="preserve"> frequencies that are outside of the allocated downlink operating band</w:t>
      </w:r>
      <w:r w:rsidR="00BD6B20" w:rsidRPr="0050431F">
        <w:t xml:space="preserve"> or interfering frequencies that are not completely within the sub-block gap</w:t>
      </w:r>
      <w:r w:rsidR="00F8421C" w:rsidRPr="0050431F">
        <w:t xml:space="preserve"> or within the </w:t>
      </w:r>
      <w:r w:rsidR="00D33DDC" w:rsidRPr="0050431F">
        <w:t>Inter RF Bandwidth</w:t>
      </w:r>
      <w:r w:rsidR="00F8421C" w:rsidRPr="0050431F">
        <w:t xml:space="preserve"> gap</w:t>
      </w:r>
      <w:r w:rsidRPr="0050431F">
        <w:t>.</w:t>
      </w:r>
    </w:p>
    <w:p w14:paraId="7F1233D3" w14:textId="77777777" w:rsidR="00AB57F0" w:rsidRPr="0050431F" w:rsidRDefault="00AB57F0" w:rsidP="00AB57F0">
      <w:pPr>
        <w:pStyle w:val="B10"/>
      </w:pPr>
      <w:r w:rsidRPr="0050431F">
        <w:rPr>
          <w:rFonts w:cs="v4.2.0"/>
          <w:snapToGrid w:val="0"/>
        </w:rPr>
        <w:t>3)</w:t>
      </w:r>
      <w:r w:rsidRPr="0050431F">
        <w:rPr>
          <w:rFonts w:cs="v4.2.0"/>
          <w:snapToGrid w:val="0"/>
        </w:rPr>
        <w:tab/>
        <w:t xml:space="preserve">Adjust ATT1 so that level of the E-UTRA interfering signal is as defined </w:t>
      </w:r>
      <w:r w:rsidRPr="0050431F">
        <w:t>in Table 6.7.1-1 in TS 37.104 [2]</w:t>
      </w:r>
      <w:r w:rsidRPr="0050431F">
        <w:rPr>
          <w:rFonts w:cs="v4.2.0"/>
          <w:snapToGrid w:val="0"/>
        </w:rPr>
        <w:t>.</w:t>
      </w:r>
    </w:p>
    <w:p w14:paraId="785B1B5D" w14:textId="77777777" w:rsidR="00AB57F0" w:rsidRPr="0050431F" w:rsidRDefault="00AB57F0" w:rsidP="00AB57F0">
      <w:pPr>
        <w:pStyle w:val="B10"/>
        <w:rPr>
          <w:rFonts w:cs="v4.2.0"/>
          <w:snapToGrid w:val="0"/>
        </w:rPr>
      </w:pPr>
      <w:r w:rsidRPr="0050431F">
        <w:rPr>
          <w:rFonts w:cs="v4.2.0"/>
          <w:snapToGrid w:val="0"/>
        </w:rPr>
        <w:t>4)</w:t>
      </w:r>
      <w:r w:rsidRPr="0050431F">
        <w:rPr>
          <w:rFonts w:cs="v4.2.0"/>
          <w:snapToGrid w:val="0"/>
        </w:rPr>
        <w:tab/>
      </w:r>
      <w:r w:rsidR="00E90E01" w:rsidRPr="0050431F">
        <w:rPr>
          <w:rFonts w:cs="v4.2.0"/>
          <w:snapToGrid w:val="0"/>
        </w:rPr>
        <w:t>If the test signal is applicable according to clause 5, 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all third and fifth order intermodulation products which appear in the frequency ranges defined in subclauses 6.6.2 and 6.6.4. The width of the intermodulation products shall be taken into account</w:t>
      </w:r>
      <w:r w:rsidRPr="0050431F">
        <w:rPr>
          <w:rFonts w:cs="v4.2.0"/>
          <w:snapToGrid w:val="0"/>
        </w:rPr>
        <w:t>.</w:t>
      </w:r>
    </w:p>
    <w:p w14:paraId="5A35A669" w14:textId="77777777" w:rsidR="00AB57F0" w:rsidRPr="0050431F" w:rsidRDefault="00AB57F0" w:rsidP="00AB57F0">
      <w:pPr>
        <w:pStyle w:val="B10"/>
        <w:rPr>
          <w:rFonts w:cs="v4.2.0"/>
          <w:snapToGrid w:val="0"/>
        </w:rPr>
      </w:pPr>
      <w:r w:rsidRPr="0050431F">
        <w:rPr>
          <w:rFonts w:cs="v4.2.0"/>
          <w:snapToGrid w:val="0"/>
        </w:rPr>
        <w:t>5)</w:t>
      </w:r>
      <w:r w:rsidRPr="0050431F">
        <w:rPr>
          <w:rFonts w:cs="v4.2.0"/>
          <w:snapToGrid w:val="0"/>
        </w:rPr>
        <w:tab/>
      </w:r>
      <w:r w:rsidR="00E90E01" w:rsidRPr="0050431F">
        <w:rPr>
          <w:rFonts w:cs="v4.2.0"/>
          <w:snapToGrid w:val="0"/>
        </w:rPr>
        <w:t>If the test signal is applicable according to clause 5, 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all third and fifth order intermodulation products which appear in the frequency ranges defined in subclause 6.6.1. The width of the intermodulation products shall be taken into account</w:t>
      </w:r>
      <w:r w:rsidRPr="0050431F">
        <w:rPr>
          <w:rFonts w:cs="v4.2.0"/>
          <w:snapToGrid w:val="0"/>
        </w:rPr>
        <w:t>.</w:t>
      </w:r>
    </w:p>
    <w:p w14:paraId="573DEC13"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7D967E40" w14:textId="77777777" w:rsidR="00AB57F0" w:rsidRPr="0050431F" w:rsidRDefault="00AB57F0" w:rsidP="00AB57F0">
      <w:pPr>
        <w:pStyle w:val="B10"/>
        <w:rPr>
          <w:rFonts w:cs="v4.2.0"/>
          <w:snapToGrid w:val="0"/>
        </w:rPr>
      </w:pPr>
      <w:r w:rsidRPr="0050431F">
        <w:rPr>
          <w:rFonts w:cs="v4.2.0"/>
          <w:snapToGrid w:val="0"/>
        </w:rPr>
        <w:t>7)</w:t>
      </w:r>
      <w:r w:rsidRPr="0050431F">
        <w:rPr>
          <w:rFonts w:cs="v4.2.0"/>
          <w:snapToGrid w:val="0"/>
        </w:rPr>
        <w:tab/>
        <w:t xml:space="preserve">Repeat the test for the remaining interfering signal centre frequency offsets according to the conditions </w:t>
      </w:r>
      <w:r w:rsidRPr="0050431F">
        <w:t>of Table 6.7.1-1 in TS 37.104 [2]</w:t>
      </w:r>
      <w:r w:rsidRPr="0050431F">
        <w:rPr>
          <w:rFonts w:cs="v4.2.0"/>
          <w:snapToGrid w:val="0"/>
        </w:rPr>
        <w:t>.</w:t>
      </w:r>
    </w:p>
    <w:p w14:paraId="117645EE"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E90E01" w:rsidRPr="0050431F">
        <w:rPr>
          <w:rFonts w:cs="v4.2.0"/>
          <w:snapToGrid w:val="0"/>
        </w:rPr>
        <w:t>signals defined in clause 5 for requirements 6.6.1, 6.6.2 and 6.6.4</w:t>
      </w:r>
      <w:r w:rsidRPr="0050431F">
        <w:rPr>
          <w:rFonts w:cs="v4.2.0"/>
          <w:snapToGrid w:val="0"/>
        </w:rPr>
        <w:t>.</w:t>
      </w:r>
    </w:p>
    <w:p w14:paraId="01656580" w14:textId="77777777" w:rsidR="00BB4A32" w:rsidRPr="0050431F" w:rsidRDefault="00BB4A32" w:rsidP="00BB4A32">
      <w:pPr>
        <w:rPr>
          <w:snapToGrid w:val="0"/>
        </w:rPr>
      </w:pPr>
      <w:r w:rsidRPr="0050431F">
        <w:rPr>
          <w:snapToGrid w:val="0"/>
        </w:rPr>
        <w:t>In addition, for a multi-band capable BS, the following step shall apply:</w:t>
      </w:r>
    </w:p>
    <w:p w14:paraId="29F38F28" w14:textId="77777777" w:rsidR="00BB4A32" w:rsidRPr="0050431F" w:rsidRDefault="00BB4A32" w:rsidP="00BB4A32">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7FC7B916"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E90E01" w:rsidRPr="0050431F">
        <w:rPr>
          <w:snapToGrid w:val="0"/>
        </w:rPr>
        <w:t xml:space="preserve">test </w:t>
      </w:r>
      <w:r w:rsidRPr="0050431F">
        <w:rPr>
          <w:snapToGrid w:val="0"/>
        </w:rPr>
        <w:t xml:space="preserve">signal centre frequency </w:t>
      </w:r>
      <w:r w:rsidR="00BD6B20" w:rsidRPr="0050431F">
        <w:rPr>
          <w:snapToGrid w:val="0"/>
          <w:lang w:eastAsia="zh-CN"/>
        </w:rPr>
        <w:t xml:space="preserve">or centre frequency of each sub-block </w:t>
      </w:r>
      <w:r w:rsidRPr="0050431F">
        <w:rPr>
          <w:snapToGrid w:val="0"/>
        </w:rPr>
        <w:t xml:space="preserve">and F2 represents the interfering signal centre frequency. The widths of intermodulation products are </w:t>
      </w:r>
    </w:p>
    <w:p w14:paraId="2C14783E"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00AB57F0" w:rsidRPr="0050431F">
        <w:rPr>
          <w:snapToGrid w:val="0"/>
        </w:rPr>
        <w:t>(n*</w:t>
      </w:r>
      <w:r w:rsidR="00AB57F0" w:rsidRPr="0050431F">
        <w:t>BW</w:t>
      </w:r>
      <w:r w:rsidR="00AB57F0" w:rsidRPr="0050431F">
        <w:rPr>
          <w:vertAlign w:val="subscript"/>
        </w:rPr>
        <w:t xml:space="preserve">F1 </w:t>
      </w:r>
      <w:r w:rsidR="00AB57F0" w:rsidRPr="0050431F">
        <w:t>+ m*5MHz) for the nF1</w:t>
      </w:r>
      <w:r w:rsidR="00AB57F0" w:rsidRPr="0050431F">
        <w:rPr>
          <w:snapToGrid w:val="0"/>
        </w:rPr>
        <w:sym w:font="Symbol" w:char="F0B1"/>
      </w:r>
      <w:r w:rsidR="00AB57F0" w:rsidRPr="0050431F">
        <w:rPr>
          <w:snapToGrid w:val="0"/>
        </w:rPr>
        <w:t>mF2 products</w:t>
      </w:r>
    </w:p>
    <w:p w14:paraId="2855AC54"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00AB57F0" w:rsidRPr="0050431F">
        <w:t>(n*5MHz + 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79C0E921" w14:textId="77777777" w:rsidR="00AB57F0" w:rsidRPr="0050431F" w:rsidRDefault="00AB57F0" w:rsidP="00AB57F0">
      <w:pPr>
        <w:pStyle w:val="NO"/>
        <w:ind w:firstLine="0"/>
        <w:rPr>
          <w:snapToGrid w:val="0"/>
        </w:rPr>
      </w:pPr>
      <w:r w:rsidRPr="0050431F">
        <w:rPr>
          <w:snapToGrid w:val="0"/>
        </w:rPr>
        <w:t xml:space="preserve">where </w:t>
      </w:r>
      <w:r w:rsidRPr="0050431F">
        <w:t>BW</w:t>
      </w:r>
      <w:r w:rsidRPr="0050431F">
        <w:rPr>
          <w:vertAlign w:val="subscript"/>
        </w:rPr>
        <w:t xml:space="preserve">F1 </w:t>
      </w:r>
      <w:r w:rsidRPr="0050431F">
        <w:rPr>
          <w:snapToGrid w:val="0"/>
        </w:rPr>
        <w:t xml:space="preserve">represents the </w:t>
      </w:r>
      <w:r w:rsidR="00E90E01" w:rsidRPr="0050431F">
        <w:rPr>
          <w:snapToGrid w:val="0"/>
        </w:rPr>
        <w:t xml:space="preserve">test </w:t>
      </w:r>
      <w:r w:rsidRPr="0050431F">
        <w:rPr>
          <w:snapToGrid w:val="0"/>
        </w:rPr>
        <w:t xml:space="preserve">signal </w:t>
      </w:r>
      <w:r w:rsidR="00E90E01" w:rsidRPr="0050431F">
        <w:rPr>
          <w:snapToGrid w:val="0"/>
        </w:rPr>
        <w:t xml:space="preserve">RF bandwidth, or </w:t>
      </w:r>
      <w:r w:rsidRPr="0050431F">
        <w:rPr>
          <w:snapToGrid w:val="0"/>
        </w:rPr>
        <w:t>channel bandwidth</w:t>
      </w:r>
      <w:r w:rsidR="00E90E01" w:rsidRPr="0050431F">
        <w:rPr>
          <w:snapToGrid w:val="0"/>
        </w:rPr>
        <w:t xml:space="preserve"> in case of single</w:t>
      </w:r>
      <w:r w:rsidR="00200D14" w:rsidRPr="0050431F">
        <w:rPr>
          <w:snapToGrid w:val="0"/>
        </w:rPr>
        <w:t xml:space="preserve"> carrier</w:t>
      </w:r>
      <w:r w:rsidR="00BD6B20" w:rsidRPr="0050431F">
        <w:rPr>
          <w:snapToGrid w:val="0"/>
          <w:lang w:eastAsia="zh-CN"/>
        </w:rPr>
        <w:t>, or sub-block bandwidth</w:t>
      </w:r>
      <w:r w:rsidRPr="0050431F">
        <w:rPr>
          <w:snapToGrid w:val="0"/>
        </w:rPr>
        <w:t>.</w:t>
      </w:r>
    </w:p>
    <w:p w14:paraId="78BC964A" w14:textId="77777777" w:rsidR="00AB57F0" w:rsidRPr="0050431F" w:rsidRDefault="00AB57F0" w:rsidP="00F311C8">
      <w:pPr>
        <w:pStyle w:val="Heading5"/>
      </w:pPr>
      <w:bookmarkStart w:id="1858" w:name="_Toc13048668"/>
      <w:bookmarkStart w:id="1859" w:name="_Toc29764884"/>
      <w:bookmarkStart w:id="1860" w:name="_Toc29765302"/>
      <w:bookmarkStart w:id="1861" w:name="_Toc52556800"/>
      <w:bookmarkStart w:id="1862" w:name="_Toc67912502"/>
      <w:bookmarkStart w:id="1863" w:name="_Toc89855437"/>
      <w:r w:rsidRPr="0050431F">
        <w:t>6.7.4.2.2</w:t>
      </w:r>
      <w:r w:rsidRPr="0050431F">
        <w:tab/>
        <w:t>Additional minimum requirement (</w:t>
      </w:r>
      <w:r w:rsidR="00BD6B20" w:rsidRPr="0050431F">
        <w:t xml:space="preserve">BC1 and </w:t>
      </w:r>
      <w:r w:rsidRPr="0050431F">
        <w:t>BC2) test procedure</w:t>
      </w:r>
      <w:bookmarkEnd w:id="1858"/>
      <w:bookmarkEnd w:id="1859"/>
      <w:bookmarkEnd w:id="1860"/>
      <w:bookmarkEnd w:id="1861"/>
      <w:bookmarkEnd w:id="1862"/>
      <w:bookmarkEnd w:id="1863"/>
    </w:p>
    <w:p w14:paraId="75DE8619" w14:textId="77777777" w:rsidR="00AB57F0" w:rsidRPr="0050431F" w:rsidRDefault="00AB57F0" w:rsidP="00AB57F0">
      <w:pPr>
        <w:pStyle w:val="B10"/>
      </w:pPr>
      <w:r w:rsidRPr="0050431F">
        <w:t>1)</w:t>
      </w:r>
      <w:r w:rsidRPr="0050431F">
        <w:tab/>
        <w:t xml:space="preserve">Set the BS to transmit the </w:t>
      </w:r>
      <w:r w:rsidR="00047182" w:rsidRPr="0050431F">
        <w:t xml:space="preserve">test </w:t>
      </w:r>
      <w:r w:rsidRPr="0050431F">
        <w:t xml:space="preserve">signal according to </w:t>
      </w:r>
      <w:r w:rsidR="00047182" w:rsidRPr="0050431F">
        <w:t xml:space="preserve">clause 5 at </w:t>
      </w:r>
      <w:r w:rsidRPr="0050431F">
        <w:t>maximum output power</w:t>
      </w:r>
      <w:r w:rsidR="00047182" w:rsidRPr="0050431F">
        <w:t xml:space="preserve"> according to the applicable test configuration</w:t>
      </w:r>
      <w:r w:rsidRPr="0050431F">
        <w:t>.</w:t>
      </w:r>
    </w:p>
    <w:p w14:paraId="74CB589A" w14:textId="77777777" w:rsidR="00AB57F0" w:rsidRPr="0050431F" w:rsidRDefault="00AB57F0" w:rsidP="00AB57F0">
      <w:pPr>
        <w:pStyle w:val="B10"/>
      </w:pPr>
      <w:r w:rsidRPr="0050431F">
        <w:t>2)</w:t>
      </w:r>
      <w:r w:rsidR="002B1E27">
        <w:tab/>
      </w:r>
      <w:r w:rsidRPr="0050431F">
        <w:rPr>
          <w:rFonts w:cs="v4.2.0"/>
          <w:snapToGrid w:val="0"/>
        </w:rPr>
        <w:t>Generate a CW signal as the interfering signal with a centre frequency offset of 0.8 MHz</w:t>
      </w:r>
      <w:r w:rsidRPr="0050431F">
        <w:t>, but exclude interfer</w:t>
      </w:r>
      <w:r w:rsidR="00F8421C" w:rsidRPr="0050431F">
        <w:t>ing</w:t>
      </w:r>
      <w:r w:rsidRPr="0050431F">
        <w:t xml:space="preserve"> frequencies that are outside of the allocated downlink operating band</w:t>
      </w:r>
      <w:r w:rsidR="00BD6B20" w:rsidRPr="0050431F">
        <w:t xml:space="preserve"> or interfering frequencies </w:t>
      </w:r>
      <w:r w:rsidR="00F04604" w:rsidRPr="0050431F">
        <w:t>in a</w:t>
      </w:r>
      <w:r w:rsidR="00BD6B20" w:rsidRPr="0050431F">
        <w:t xml:space="preserve"> sub-block gap</w:t>
      </w:r>
      <w:r w:rsidR="00F8421C" w:rsidRPr="0050431F">
        <w:t xml:space="preserve"> or in the </w:t>
      </w:r>
      <w:r w:rsidR="00D33DDC" w:rsidRPr="0050431F">
        <w:t>Inter RF Bandwidth</w:t>
      </w:r>
      <w:r w:rsidR="00F8421C" w:rsidRPr="0050431F">
        <w:t xml:space="preserve"> gap</w:t>
      </w:r>
      <w:r w:rsidR="00F04604" w:rsidRPr="0050431F">
        <w:t xml:space="preserve">, in case the gap is smaller than </w:t>
      </w:r>
      <w:r w:rsidR="0019601C" w:rsidRPr="0050431F">
        <w:t>two times the interfering signal centre frequency offset</w:t>
      </w:r>
      <w:r w:rsidRPr="0050431F">
        <w:t>.</w:t>
      </w:r>
    </w:p>
    <w:p w14:paraId="3812FEF6" w14:textId="77777777" w:rsidR="00AB57F0" w:rsidRPr="0050431F" w:rsidRDefault="00AB57F0" w:rsidP="00AB57F0">
      <w:pPr>
        <w:pStyle w:val="B10"/>
      </w:pPr>
      <w:r w:rsidRPr="0050431F">
        <w:rPr>
          <w:rFonts w:cs="v4.2.0"/>
          <w:snapToGrid w:val="0"/>
        </w:rPr>
        <w:t>3)</w:t>
      </w:r>
      <w:r w:rsidRPr="0050431F">
        <w:rPr>
          <w:rFonts w:cs="v4.2.0"/>
          <w:snapToGrid w:val="0"/>
        </w:rPr>
        <w:tab/>
        <w:t xml:space="preserve">Adjust ATT1 so that level of the interfering signal is as defined in </w:t>
      </w:r>
      <w:r w:rsidRPr="0050431F">
        <w:t>Table 6.7.2-1 in TS 37.104 [2]</w:t>
      </w:r>
      <w:r w:rsidRPr="0050431F">
        <w:rPr>
          <w:rFonts w:cs="v4.2.0"/>
          <w:snapToGrid w:val="0"/>
        </w:rPr>
        <w:t>.</w:t>
      </w:r>
    </w:p>
    <w:p w14:paraId="4BCBF650" w14:textId="77777777" w:rsidR="00AB57F0" w:rsidRPr="0050431F" w:rsidRDefault="00AB57F0" w:rsidP="00AB57F0">
      <w:pPr>
        <w:pStyle w:val="B10"/>
        <w:rPr>
          <w:rFonts w:cs="v4.2.0"/>
          <w:strike/>
          <w:snapToGrid w:val="0"/>
        </w:rPr>
      </w:pPr>
      <w:r w:rsidRPr="0050431F">
        <w:rPr>
          <w:rFonts w:cs="v4.2.0"/>
          <w:snapToGrid w:val="0"/>
        </w:rPr>
        <w:t>4)</w:t>
      </w:r>
      <w:r w:rsidRPr="0050431F">
        <w:rPr>
          <w:rFonts w:cs="v4.2.0"/>
          <w:snapToGrid w:val="0"/>
        </w:rPr>
        <w:tab/>
      </w:r>
      <w:r w:rsidR="00047182" w:rsidRPr="0050431F">
        <w:rPr>
          <w:rFonts w:cs="v4.2.0"/>
          <w:snapToGrid w:val="0"/>
        </w:rPr>
        <w:t>If the test signal is applicable according to clause 5, 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 xml:space="preserve">all third and fifth order intermodulation products which appear in the frequency ranges defined in subclauses 6.6.2 and 6.6.4. </w:t>
      </w:r>
    </w:p>
    <w:p w14:paraId="6AB537D2" w14:textId="77777777" w:rsidR="00AB57F0" w:rsidRPr="0050431F" w:rsidRDefault="00AB57F0" w:rsidP="00AB57F0">
      <w:pPr>
        <w:pStyle w:val="B10"/>
      </w:pPr>
      <w:r w:rsidRPr="0050431F">
        <w:rPr>
          <w:rFonts w:cs="v4.2.0"/>
          <w:snapToGrid w:val="0"/>
        </w:rPr>
        <w:t>5)</w:t>
      </w:r>
      <w:r w:rsidRPr="0050431F">
        <w:rPr>
          <w:rFonts w:cs="v4.2.0"/>
          <w:snapToGrid w:val="0"/>
        </w:rPr>
        <w:tab/>
      </w:r>
      <w:r w:rsidR="00047182" w:rsidRPr="0050431F">
        <w:rPr>
          <w:rFonts w:cs="v4.2.0"/>
          <w:snapToGrid w:val="0"/>
        </w:rPr>
        <w:t>If the test signal is applicable according to clause 5, 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 xml:space="preserve">all third and fifth order intermodulation products which appear in the frequency ranges defined in subclause 6.6.1. </w:t>
      </w:r>
    </w:p>
    <w:p w14:paraId="452B6E8C"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2E3CC2FB" w14:textId="77777777" w:rsidR="00AB57F0" w:rsidRPr="0050431F" w:rsidRDefault="00AB57F0" w:rsidP="00AB57F0">
      <w:pPr>
        <w:pStyle w:val="B10"/>
        <w:rPr>
          <w:rFonts w:cs="v4.2.0"/>
          <w:snapToGrid w:val="0"/>
        </w:rPr>
      </w:pPr>
      <w:r w:rsidRPr="0050431F">
        <w:rPr>
          <w:rFonts w:cs="v4.2.0"/>
          <w:snapToGrid w:val="0"/>
        </w:rPr>
        <w:t>7)</w:t>
      </w:r>
      <w:r w:rsidRPr="0050431F">
        <w:rPr>
          <w:rFonts w:cs="v4.2.0"/>
          <w:snapToGrid w:val="0"/>
        </w:rPr>
        <w:tab/>
        <w:t>Repeat the test for interfering signal centre frequency offsets of 2.0MHz, 3.2MHz and 6.2MHz.</w:t>
      </w:r>
      <w:r w:rsidR="00C462C9" w:rsidRPr="0050431F">
        <w:rPr>
          <w:rFonts w:cs="v4.2.0"/>
          <w:snapToGrid w:val="0"/>
        </w:rPr>
        <w:t xml:space="preserve"> </w:t>
      </w:r>
    </w:p>
    <w:p w14:paraId="6C10F404"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047182" w:rsidRPr="0050431F">
        <w:rPr>
          <w:rFonts w:cs="v4.2.0"/>
          <w:snapToGrid w:val="0"/>
        </w:rPr>
        <w:t>signals defined in clause 5 for requirements 6.6.1, 6.6.2 and 6.6.4</w:t>
      </w:r>
      <w:r w:rsidRPr="0050431F">
        <w:rPr>
          <w:rFonts w:cs="v4.2.0"/>
          <w:snapToGrid w:val="0"/>
        </w:rPr>
        <w:t>.</w:t>
      </w:r>
    </w:p>
    <w:p w14:paraId="616E3FAD" w14:textId="77777777" w:rsidR="009978FA" w:rsidRPr="0050431F" w:rsidRDefault="009978FA" w:rsidP="009978FA">
      <w:pPr>
        <w:rPr>
          <w:snapToGrid w:val="0"/>
        </w:rPr>
      </w:pPr>
      <w:r w:rsidRPr="0050431F">
        <w:rPr>
          <w:snapToGrid w:val="0"/>
        </w:rPr>
        <w:t>In addition, for a multi-band capable BS, the following step shall apply:</w:t>
      </w:r>
    </w:p>
    <w:p w14:paraId="5D8DC45C" w14:textId="77777777" w:rsidR="009978FA" w:rsidRPr="0050431F" w:rsidRDefault="009978FA" w:rsidP="009978FA">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22B2E892"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047182" w:rsidRPr="0050431F">
        <w:rPr>
          <w:snapToGrid w:val="0"/>
        </w:rPr>
        <w:t xml:space="preserve">test </w:t>
      </w:r>
      <w:r w:rsidRPr="0050431F">
        <w:rPr>
          <w:snapToGrid w:val="0"/>
        </w:rPr>
        <w:t xml:space="preserve">signal centre frequency </w:t>
      </w:r>
      <w:r w:rsidR="00BD6B20" w:rsidRPr="0050431F">
        <w:rPr>
          <w:snapToGrid w:val="0"/>
          <w:lang w:eastAsia="zh-CN"/>
        </w:rPr>
        <w:t xml:space="preserve">or centre frequency of each sub-block </w:t>
      </w:r>
      <w:r w:rsidRPr="0050431F">
        <w:rPr>
          <w:snapToGrid w:val="0"/>
        </w:rPr>
        <w:t xml:space="preserve">and F2 represents the interfering signal centre frequency. The widths of intermodulation products are </w:t>
      </w:r>
    </w:p>
    <w:p w14:paraId="4490F923"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Pr="0050431F">
        <w:rPr>
          <w:snapToGrid w:val="0"/>
        </w:rPr>
        <w:t xml:space="preserve"> </w:t>
      </w:r>
      <w:r w:rsidR="00AB57F0" w:rsidRPr="0050431F">
        <w:rPr>
          <w:snapToGrid w:val="0"/>
        </w:rPr>
        <w:t>(n*</w:t>
      </w:r>
      <w:r w:rsidR="00AB57F0" w:rsidRPr="0050431F">
        <w:t>BW</w:t>
      </w:r>
      <w:r w:rsidR="00AB57F0" w:rsidRPr="0050431F">
        <w:rPr>
          <w:vertAlign w:val="subscript"/>
        </w:rPr>
        <w:t>F1</w:t>
      </w:r>
      <w:r w:rsidR="00AB57F0" w:rsidRPr="0050431F">
        <w:t>) for the nF1</w:t>
      </w:r>
      <w:r w:rsidR="00AB57F0" w:rsidRPr="0050431F">
        <w:rPr>
          <w:snapToGrid w:val="0"/>
        </w:rPr>
        <w:sym w:font="Symbol" w:char="F0B1"/>
      </w:r>
      <w:r w:rsidR="00AB57F0" w:rsidRPr="0050431F">
        <w:rPr>
          <w:snapToGrid w:val="0"/>
        </w:rPr>
        <w:t>mF2 products</w:t>
      </w:r>
    </w:p>
    <w:p w14:paraId="08B2943A"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t xml:space="preserve"> </w:t>
      </w:r>
      <w:r w:rsidR="00AB57F0" w:rsidRPr="0050431F">
        <w:t>(m*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45ED26BF" w14:textId="77777777" w:rsidR="00AB57F0" w:rsidRPr="0050431F" w:rsidRDefault="00AB57F0" w:rsidP="00AB57F0">
      <w:pPr>
        <w:pStyle w:val="NO"/>
        <w:ind w:firstLine="0"/>
      </w:pPr>
      <w:r w:rsidRPr="0050431F">
        <w:rPr>
          <w:snapToGrid w:val="0"/>
        </w:rPr>
        <w:t xml:space="preserve">where </w:t>
      </w:r>
      <w:r w:rsidRPr="0050431F">
        <w:t>BW</w:t>
      </w:r>
      <w:r w:rsidRPr="0050431F">
        <w:rPr>
          <w:vertAlign w:val="subscript"/>
        </w:rPr>
        <w:t xml:space="preserve">F1 </w:t>
      </w:r>
      <w:r w:rsidRPr="0050431F">
        <w:rPr>
          <w:snapToGrid w:val="0"/>
        </w:rPr>
        <w:t xml:space="preserve">represents the </w:t>
      </w:r>
      <w:r w:rsidR="00047182" w:rsidRPr="0050431F">
        <w:rPr>
          <w:snapToGrid w:val="0"/>
        </w:rPr>
        <w:t xml:space="preserve">test </w:t>
      </w:r>
      <w:r w:rsidRPr="0050431F">
        <w:rPr>
          <w:snapToGrid w:val="0"/>
        </w:rPr>
        <w:t xml:space="preserve">signal </w:t>
      </w:r>
      <w:r w:rsidR="00047182" w:rsidRPr="0050431F">
        <w:rPr>
          <w:snapToGrid w:val="0"/>
        </w:rPr>
        <w:t>RF bandwidth</w:t>
      </w:r>
      <w:r w:rsidR="001A1CBA" w:rsidRPr="0050431F">
        <w:rPr>
          <w:snapToGrid w:val="0"/>
        </w:rPr>
        <w:t>,</w:t>
      </w:r>
      <w:r w:rsidR="00047182" w:rsidRPr="0050431F">
        <w:rPr>
          <w:snapToGrid w:val="0"/>
        </w:rPr>
        <w:t xml:space="preserve"> or </w:t>
      </w:r>
      <w:r w:rsidRPr="0050431F">
        <w:rPr>
          <w:snapToGrid w:val="0"/>
        </w:rPr>
        <w:t>channel bandwidth</w:t>
      </w:r>
      <w:r w:rsidR="00047182" w:rsidRPr="0050431F">
        <w:rPr>
          <w:snapToGrid w:val="0"/>
        </w:rPr>
        <w:t xml:space="preserve"> in case of single</w:t>
      </w:r>
      <w:r w:rsidR="00200D14" w:rsidRPr="0050431F">
        <w:rPr>
          <w:snapToGrid w:val="0"/>
        </w:rPr>
        <w:t xml:space="preserve"> carrier</w:t>
      </w:r>
      <w:r w:rsidR="00BD6B20" w:rsidRPr="0050431F">
        <w:rPr>
          <w:snapToGrid w:val="0"/>
          <w:lang w:eastAsia="zh-CN"/>
        </w:rPr>
        <w:t>, or sub-block bandwidth</w:t>
      </w:r>
      <w:r w:rsidRPr="0050431F">
        <w:rPr>
          <w:snapToGrid w:val="0"/>
        </w:rPr>
        <w:t>.</w:t>
      </w:r>
    </w:p>
    <w:p w14:paraId="35F457A3" w14:textId="77777777" w:rsidR="00AB57F0" w:rsidRPr="0050431F" w:rsidRDefault="00AB57F0" w:rsidP="00F311C8">
      <w:pPr>
        <w:pStyle w:val="Heading5"/>
      </w:pPr>
      <w:bookmarkStart w:id="1864" w:name="_Toc13048669"/>
      <w:bookmarkStart w:id="1865" w:name="_Toc29764885"/>
      <w:bookmarkStart w:id="1866" w:name="_Toc29765303"/>
      <w:bookmarkStart w:id="1867" w:name="_Toc52556801"/>
      <w:bookmarkStart w:id="1868" w:name="_Toc67912503"/>
      <w:bookmarkStart w:id="1869" w:name="_Toc89855438"/>
      <w:r w:rsidRPr="0050431F">
        <w:t>6.7.4.2.3</w:t>
      </w:r>
      <w:r w:rsidRPr="0050431F">
        <w:tab/>
        <w:t>Additional minimum requirement (BC3) test procedure</w:t>
      </w:r>
      <w:bookmarkEnd w:id="1864"/>
      <w:bookmarkEnd w:id="1865"/>
      <w:bookmarkEnd w:id="1866"/>
      <w:bookmarkEnd w:id="1867"/>
      <w:bookmarkEnd w:id="1868"/>
      <w:bookmarkEnd w:id="1869"/>
    </w:p>
    <w:p w14:paraId="79D2D16B" w14:textId="77777777" w:rsidR="00AB57F0" w:rsidRPr="0050431F" w:rsidRDefault="00AB57F0" w:rsidP="00AB57F0">
      <w:pPr>
        <w:pStyle w:val="B10"/>
      </w:pPr>
      <w:r w:rsidRPr="0050431F">
        <w:t>1)</w:t>
      </w:r>
      <w:r w:rsidRPr="0050431F">
        <w:tab/>
        <w:t xml:space="preserve">Set the BS to transmit the </w:t>
      </w:r>
      <w:r w:rsidR="00047182" w:rsidRPr="0050431F">
        <w:t xml:space="preserve">test </w:t>
      </w:r>
      <w:r w:rsidRPr="0050431F">
        <w:t xml:space="preserve">signal according to </w:t>
      </w:r>
      <w:r w:rsidR="00047182" w:rsidRPr="0050431F">
        <w:t xml:space="preserve">clause 5 </w:t>
      </w:r>
      <w:r w:rsidRPr="0050431F">
        <w:t>at maximum output power</w:t>
      </w:r>
      <w:r w:rsidR="00047182" w:rsidRPr="0050431F">
        <w:t xml:space="preserve"> according to the applicable test configuration</w:t>
      </w:r>
      <w:r w:rsidRPr="0050431F">
        <w:t>.</w:t>
      </w:r>
    </w:p>
    <w:p w14:paraId="27B8E178" w14:textId="77777777" w:rsidR="00AB57F0" w:rsidRPr="0050431F" w:rsidRDefault="00AB57F0" w:rsidP="00AB57F0">
      <w:pPr>
        <w:pStyle w:val="B10"/>
      </w:pPr>
      <w:r w:rsidRPr="0050431F">
        <w:t>2)</w:t>
      </w:r>
      <w:r w:rsidR="002B1E27">
        <w:tab/>
      </w:r>
      <w:r w:rsidRPr="0050431F">
        <w:rPr>
          <w:rFonts w:cs="v4.2.0"/>
          <w:snapToGrid w:val="0"/>
        </w:rPr>
        <w:t xml:space="preserve">Generate the interfering signal according to Table 6.38A in </w:t>
      </w:r>
      <w:r w:rsidRPr="0050431F">
        <w:t xml:space="preserve">TS 25.142 [12] </w:t>
      </w:r>
      <w:r w:rsidRPr="0050431F">
        <w:rPr>
          <w:rFonts w:cs="v4.2.0"/>
          <w:snapToGrid w:val="0"/>
        </w:rPr>
        <w:t xml:space="preserve">at a centre frequency offset according to the conditions </w:t>
      </w:r>
      <w:r w:rsidRPr="0050431F">
        <w:t>in Table 6.7.3-1 in TS 37.104 [2], but exclude interfer</w:t>
      </w:r>
      <w:r w:rsidR="00F8421C" w:rsidRPr="0050431F">
        <w:t>ing</w:t>
      </w:r>
      <w:r w:rsidRPr="0050431F">
        <w:t xml:space="preserve"> frequencies that are outside of the allocated downlink operating band. </w:t>
      </w:r>
    </w:p>
    <w:p w14:paraId="7AAE8C23" w14:textId="77777777" w:rsidR="00AB57F0" w:rsidRPr="0050431F" w:rsidRDefault="00AB57F0" w:rsidP="00AB57F0">
      <w:pPr>
        <w:pStyle w:val="B10"/>
        <w:rPr>
          <w:rFonts w:cs="v4.2.0"/>
          <w:snapToGrid w:val="0"/>
        </w:rPr>
      </w:pPr>
      <w:r w:rsidRPr="0050431F">
        <w:rPr>
          <w:rFonts w:cs="v4.2.0"/>
          <w:snapToGrid w:val="0"/>
        </w:rPr>
        <w:t>3)</w:t>
      </w:r>
      <w:r w:rsidRPr="0050431F">
        <w:rPr>
          <w:rFonts w:cs="v4.2.0"/>
          <w:snapToGrid w:val="0"/>
        </w:rPr>
        <w:tab/>
        <w:t xml:space="preserve">Adjust ATT1 so that level of the interfering signal is as defined in </w:t>
      </w:r>
      <w:r w:rsidRPr="0050431F">
        <w:t>Table 6.7.3-1 in TS 37.104 [2]</w:t>
      </w:r>
      <w:r w:rsidRPr="0050431F">
        <w:rPr>
          <w:rFonts w:cs="v4.2.0"/>
          <w:snapToGrid w:val="0"/>
        </w:rPr>
        <w:t>.</w:t>
      </w:r>
    </w:p>
    <w:p w14:paraId="154308DD" w14:textId="77777777" w:rsidR="00AB57F0" w:rsidRPr="0050431F" w:rsidRDefault="00AB57F0" w:rsidP="00AB57F0">
      <w:pPr>
        <w:pStyle w:val="B10"/>
        <w:rPr>
          <w:rFonts w:cs="v4.2.0"/>
          <w:snapToGrid w:val="0"/>
        </w:rPr>
      </w:pPr>
      <w:r w:rsidRPr="0050431F">
        <w:rPr>
          <w:rFonts w:cs="v4.2.0"/>
          <w:snapToGrid w:val="0"/>
        </w:rPr>
        <w:t>4)</w:t>
      </w:r>
      <w:r w:rsidRPr="0050431F">
        <w:rPr>
          <w:rFonts w:cs="v4.2.0"/>
          <w:snapToGrid w:val="0"/>
        </w:rPr>
        <w:tab/>
      </w:r>
      <w:r w:rsidR="00047182" w:rsidRPr="0050431F">
        <w:rPr>
          <w:rFonts w:cs="v4.2.0"/>
          <w:snapToGrid w:val="0"/>
        </w:rPr>
        <w:t xml:space="preserve">If the test signal is applicable according to </w:t>
      </w:r>
      <w:r w:rsidR="00047182" w:rsidRPr="0050431F">
        <w:t xml:space="preserve">clause 5, </w:t>
      </w:r>
      <w:r w:rsidR="00047182" w:rsidRPr="0050431F">
        <w:rPr>
          <w:rFonts w:cs="v4.2.0"/>
          <w:snapToGrid w:val="0"/>
        </w:rPr>
        <w:t>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all third and fifth order intermodulation products which appear in the frequency ranges defined in subclauses 6.6.2 and 6.6.4. The width of the intermodulation products shall be taken into account</w:t>
      </w:r>
      <w:r w:rsidRPr="0050431F">
        <w:rPr>
          <w:rFonts w:cs="v4.2.0"/>
          <w:snapToGrid w:val="0"/>
        </w:rPr>
        <w:t>.</w:t>
      </w:r>
    </w:p>
    <w:p w14:paraId="47B7BA5C" w14:textId="77777777" w:rsidR="00AB57F0" w:rsidRPr="0050431F" w:rsidRDefault="00AB57F0" w:rsidP="00AB57F0">
      <w:pPr>
        <w:pStyle w:val="B10"/>
        <w:rPr>
          <w:rFonts w:cs="v4.2.0"/>
          <w:snapToGrid w:val="0"/>
        </w:rPr>
      </w:pPr>
      <w:r w:rsidRPr="0050431F">
        <w:rPr>
          <w:rFonts w:cs="v4.2.0"/>
          <w:snapToGrid w:val="0"/>
        </w:rPr>
        <w:t>5)</w:t>
      </w:r>
      <w:r w:rsidRPr="0050431F">
        <w:rPr>
          <w:rFonts w:cs="v4.2.0"/>
          <w:snapToGrid w:val="0"/>
        </w:rPr>
        <w:tab/>
      </w:r>
      <w:r w:rsidR="00047182" w:rsidRPr="0050431F">
        <w:rPr>
          <w:rFonts w:cs="v4.2.0"/>
          <w:snapToGrid w:val="0"/>
        </w:rPr>
        <w:t xml:space="preserve">If the test signal is applicable according to </w:t>
      </w:r>
      <w:r w:rsidR="00047182" w:rsidRPr="0050431F">
        <w:t xml:space="preserve">clause 5, </w:t>
      </w:r>
      <w:r w:rsidR="00047182" w:rsidRPr="0050431F">
        <w:rPr>
          <w:rFonts w:cs="v4.2.0"/>
          <w:snapToGrid w:val="0"/>
        </w:rPr>
        <w:t>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all third and fifth order intermodulation products which appear in the frequency ranges defined in subclause 6.6.1. The width of the intermodulation products shall be taken into account</w:t>
      </w:r>
      <w:r w:rsidRPr="0050431F">
        <w:rPr>
          <w:rFonts w:cs="v4.2.0"/>
          <w:snapToGrid w:val="0"/>
        </w:rPr>
        <w:t>.</w:t>
      </w:r>
    </w:p>
    <w:p w14:paraId="6E753E79"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22EAAD1B" w14:textId="77777777" w:rsidR="00AB57F0" w:rsidRPr="0050431F" w:rsidRDefault="00AB57F0" w:rsidP="00AB57F0">
      <w:pPr>
        <w:pStyle w:val="B10"/>
        <w:rPr>
          <w:rFonts w:cs="v4.2.0"/>
          <w:snapToGrid w:val="0"/>
        </w:rPr>
      </w:pPr>
      <w:r w:rsidRPr="0050431F">
        <w:rPr>
          <w:rFonts w:cs="v4.2.0"/>
          <w:snapToGrid w:val="0"/>
        </w:rPr>
        <w:t>7)</w:t>
      </w:r>
      <w:r w:rsidRPr="0050431F">
        <w:rPr>
          <w:rFonts w:cs="v4.2.0"/>
          <w:snapToGrid w:val="0"/>
        </w:rPr>
        <w:tab/>
        <w:t xml:space="preserve">Repeat the test for the remaining interfering signal centre frequency offsets according to the conditions </w:t>
      </w:r>
      <w:r w:rsidRPr="0050431F">
        <w:t>of Table 6.7.3-1 in TS 37.104 [2]</w:t>
      </w:r>
      <w:r w:rsidRPr="0050431F">
        <w:rPr>
          <w:rFonts w:cs="v4.2.0"/>
          <w:snapToGrid w:val="0"/>
        </w:rPr>
        <w:t xml:space="preserve">. </w:t>
      </w:r>
    </w:p>
    <w:p w14:paraId="1FFFB61C"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9002E0" w:rsidRPr="0050431F">
        <w:rPr>
          <w:rFonts w:cs="v4.2.0"/>
          <w:snapToGrid w:val="0"/>
        </w:rPr>
        <w:t>signal</w:t>
      </w:r>
      <w:r w:rsidRPr="0050431F">
        <w:rPr>
          <w:rFonts w:cs="v4.2.0"/>
          <w:snapToGrid w:val="0"/>
        </w:rPr>
        <w:t>s and physical channels in Table 4.9.2-1.</w:t>
      </w:r>
    </w:p>
    <w:p w14:paraId="2FFA06B9" w14:textId="77777777" w:rsidR="009978FA" w:rsidRPr="0050431F" w:rsidRDefault="009978FA" w:rsidP="009978FA">
      <w:pPr>
        <w:rPr>
          <w:snapToGrid w:val="0"/>
        </w:rPr>
      </w:pPr>
      <w:r w:rsidRPr="0050431F">
        <w:rPr>
          <w:snapToGrid w:val="0"/>
        </w:rPr>
        <w:t>In addition, for a multi-band capable BS, the following step shall apply:</w:t>
      </w:r>
    </w:p>
    <w:p w14:paraId="25E0A3AD" w14:textId="77777777" w:rsidR="009978FA" w:rsidRPr="0050431F" w:rsidRDefault="009978FA" w:rsidP="009978FA">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35F3EDBA"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047182" w:rsidRPr="0050431F">
        <w:rPr>
          <w:snapToGrid w:val="0"/>
        </w:rPr>
        <w:t xml:space="preserve">test </w:t>
      </w:r>
      <w:r w:rsidRPr="0050431F">
        <w:rPr>
          <w:snapToGrid w:val="0"/>
        </w:rPr>
        <w:t xml:space="preserve">signal centre frequency </w:t>
      </w:r>
      <w:r w:rsidR="001A1CBA" w:rsidRPr="0050431F">
        <w:rPr>
          <w:snapToGrid w:val="0"/>
          <w:lang w:eastAsia="zh-CN"/>
        </w:rPr>
        <w:t>or centre frequency of each sub-block</w:t>
      </w:r>
      <w:r w:rsidR="001A1CBA" w:rsidRPr="0050431F">
        <w:rPr>
          <w:snapToGrid w:val="0"/>
        </w:rPr>
        <w:t xml:space="preserve"> </w:t>
      </w:r>
      <w:r w:rsidRPr="0050431F">
        <w:rPr>
          <w:snapToGrid w:val="0"/>
        </w:rPr>
        <w:t xml:space="preserve">and F2 represents the interfering signal centre frequency. The widths of intermodulation products are </w:t>
      </w:r>
    </w:p>
    <w:p w14:paraId="69F3D627"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Pr="0050431F">
        <w:rPr>
          <w:snapToGrid w:val="0"/>
        </w:rPr>
        <w:t xml:space="preserve"> </w:t>
      </w:r>
      <w:r w:rsidR="00AB57F0" w:rsidRPr="0050431F">
        <w:rPr>
          <w:snapToGrid w:val="0"/>
        </w:rPr>
        <w:t>(n*</w:t>
      </w:r>
      <w:r w:rsidR="00AB57F0" w:rsidRPr="0050431F">
        <w:t>BW</w:t>
      </w:r>
      <w:r w:rsidR="00AB57F0" w:rsidRPr="0050431F">
        <w:rPr>
          <w:vertAlign w:val="subscript"/>
        </w:rPr>
        <w:t xml:space="preserve">F1 </w:t>
      </w:r>
      <w:r w:rsidR="00AB57F0" w:rsidRPr="0050431F">
        <w:t>+ m*1.6MHz) for the nF1</w:t>
      </w:r>
      <w:r w:rsidR="00AB57F0" w:rsidRPr="0050431F">
        <w:rPr>
          <w:snapToGrid w:val="0"/>
        </w:rPr>
        <w:sym w:font="Symbol" w:char="F0B1"/>
      </w:r>
      <w:r w:rsidR="00AB57F0" w:rsidRPr="0050431F">
        <w:rPr>
          <w:snapToGrid w:val="0"/>
        </w:rPr>
        <w:t>mF2 products</w:t>
      </w:r>
    </w:p>
    <w:p w14:paraId="4A6B915A"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t xml:space="preserve"> </w:t>
      </w:r>
      <w:r w:rsidR="00AB57F0" w:rsidRPr="0050431F">
        <w:t>(n*1.6MHz + 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1BB3F4DA" w14:textId="77777777" w:rsidR="00AB57F0" w:rsidRPr="0050431F" w:rsidRDefault="00AB57F0" w:rsidP="00AB57F0">
      <w:pPr>
        <w:pStyle w:val="NO"/>
        <w:ind w:firstLine="0"/>
        <w:rPr>
          <w:snapToGrid w:val="0"/>
        </w:rPr>
      </w:pPr>
      <w:r w:rsidRPr="0050431F">
        <w:rPr>
          <w:snapToGrid w:val="0"/>
        </w:rPr>
        <w:t xml:space="preserve">where </w:t>
      </w:r>
      <w:r w:rsidRPr="0050431F">
        <w:t>BW</w:t>
      </w:r>
      <w:r w:rsidRPr="0050431F">
        <w:rPr>
          <w:vertAlign w:val="subscript"/>
        </w:rPr>
        <w:t xml:space="preserve">F1 </w:t>
      </w:r>
      <w:r w:rsidRPr="0050431F">
        <w:rPr>
          <w:snapToGrid w:val="0"/>
        </w:rPr>
        <w:t xml:space="preserve">represents the </w:t>
      </w:r>
      <w:r w:rsidR="00047182" w:rsidRPr="0050431F">
        <w:rPr>
          <w:snapToGrid w:val="0"/>
        </w:rPr>
        <w:t xml:space="preserve">test </w:t>
      </w:r>
      <w:r w:rsidRPr="0050431F">
        <w:rPr>
          <w:snapToGrid w:val="0"/>
        </w:rPr>
        <w:t xml:space="preserve">signal </w:t>
      </w:r>
      <w:r w:rsidR="00047182" w:rsidRPr="0050431F">
        <w:rPr>
          <w:snapToGrid w:val="0"/>
        </w:rPr>
        <w:t xml:space="preserve">RF </w:t>
      </w:r>
      <w:r w:rsidRPr="0050431F">
        <w:rPr>
          <w:snapToGrid w:val="0"/>
        </w:rPr>
        <w:t>bandwidth</w:t>
      </w:r>
      <w:r w:rsidR="00047182" w:rsidRPr="0050431F">
        <w:rPr>
          <w:snapToGrid w:val="0"/>
        </w:rPr>
        <w:t xml:space="preserve"> or channel bandwidth</w:t>
      </w:r>
      <w:r w:rsidR="00047182" w:rsidRPr="0050431F">
        <w:t xml:space="preserve"> </w:t>
      </w:r>
      <w:r w:rsidR="00047182" w:rsidRPr="0050431F">
        <w:rPr>
          <w:snapToGrid w:val="0"/>
        </w:rPr>
        <w:t>in case of single</w:t>
      </w:r>
      <w:r w:rsidR="00200D14" w:rsidRPr="0050431F">
        <w:rPr>
          <w:snapToGrid w:val="0"/>
        </w:rPr>
        <w:t xml:space="preserve"> carrier</w:t>
      </w:r>
      <w:r w:rsidR="001A1CBA" w:rsidRPr="0050431F">
        <w:rPr>
          <w:snapToGrid w:val="0"/>
          <w:lang w:eastAsia="zh-CN"/>
        </w:rPr>
        <w:t>, or sub-block bandwidth</w:t>
      </w:r>
      <w:r w:rsidRPr="0050431F">
        <w:rPr>
          <w:snapToGrid w:val="0"/>
        </w:rPr>
        <w:t>.</w:t>
      </w:r>
    </w:p>
    <w:p w14:paraId="61C509CA" w14:textId="77777777" w:rsidR="00AB57F0" w:rsidRPr="0050431F" w:rsidRDefault="00AB57F0" w:rsidP="00F311C8">
      <w:pPr>
        <w:pStyle w:val="Heading3"/>
      </w:pPr>
      <w:bookmarkStart w:id="1870" w:name="_Toc13048670"/>
      <w:bookmarkStart w:id="1871" w:name="_Toc29764886"/>
      <w:bookmarkStart w:id="1872" w:name="_Toc29765304"/>
      <w:bookmarkStart w:id="1873" w:name="_Toc52556802"/>
      <w:bookmarkStart w:id="1874" w:name="_Toc67912504"/>
      <w:bookmarkStart w:id="1875" w:name="_Toc89855439"/>
      <w:r w:rsidRPr="0050431F">
        <w:t>6.7.5</w:t>
      </w:r>
      <w:r w:rsidRPr="0050431F">
        <w:tab/>
      </w:r>
      <w:r w:rsidR="00DB7FF2" w:rsidRPr="0050431F">
        <w:t>Test requirement</w:t>
      </w:r>
      <w:r w:rsidRPr="0050431F">
        <w:t>s</w:t>
      </w:r>
      <w:bookmarkEnd w:id="1870"/>
      <w:bookmarkEnd w:id="1871"/>
      <w:bookmarkEnd w:id="1872"/>
      <w:bookmarkEnd w:id="1873"/>
      <w:bookmarkEnd w:id="1874"/>
      <w:bookmarkEnd w:id="1875"/>
    </w:p>
    <w:p w14:paraId="5F1565DE" w14:textId="77777777" w:rsidR="00AB57F0" w:rsidRPr="0050431F" w:rsidRDefault="00AB57F0" w:rsidP="00F311C8">
      <w:pPr>
        <w:pStyle w:val="Heading4"/>
      </w:pPr>
      <w:bookmarkStart w:id="1876" w:name="_Toc13048671"/>
      <w:bookmarkStart w:id="1877" w:name="_Toc29764887"/>
      <w:bookmarkStart w:id="1878" w:name="_Toc29765305"/>
      <w:bookmarkStart w:id="1879" w:name="_Toc52556803"/>
      <w:bookmarkStart w:id="1880" w:name="_Toc67912505"/>
      <w:bookmarkStart w:id="1881" w:name="_Toc89855440"/>
      <w:r w:rsidRPr="0050431F">
        <w:t>6.7.5.1</w:t>
      </w:r>
      <w:r w:rsidRPr="0050431F">
        <w:tab/>
        <w:t>General test requirement</w:t>
      </w:r>
      <w:bookmarkEnd w:id="1876"/>
      <w:bookmarkEnd w:id="1877"/>
      <w:bookmarkEnd w:id="1878"/>
      <w:bookmarkEnd w:id="1879"/>
      <w:bookmarkEnd w:id="1880"/>
      <w:bookmarkEnd w:id="1881"/>
    </w:p>
    <w:p w14:paraId="52F1ED88" w14:textId="77777777" w:rsidR="00AB57F0" w:rsidRPr="0050431F" w:rsidRDefault="00AB57F0" w:rsidP="00AB57F0">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6.7.1</w:t>
      </w:r>
      <w:r w:rsidRPr="0050431F">
        <w:noBreakHyphen/>
        <w:t>1 in TS 37.104 [2] for BS operation in BC1, BC2 and BC3. The measurement may be limited to frequencies on which third and fifth order intermodulation products appear, considering the width of these products</w:t>
      </w:r>
      <w:r w:rsidR="00F8421C" w:rsidRPr="0050431F">
        <w:t xml:space="preserve"> and excluding the bandwidths of the wanted and interfering signals</w:t>
      </w:r>
      <w:r w:rsidRPr="0050431F">
        <w:t>.</w:t>
      </w:r>
    </w:p>
    <w:p w14:paraId="26326C39" w14:textId="77777777" w:rsidR="00BD6B20" w:rsidRPr="0050431F" w:rsidRDefault="00BD6B20" w:rsidP="00BD6B20">
      <w:r w:rsidRPr="0050431F">
        <w:t xml:space="preserve">The requirement is applicable outside the </w:t>
      </w:r>
      <w:r w:rsidR="00D33DDC" w:rsidRPr="0050431F">
        <w:t>Base Station RF Bandwidth</w:t>
      </w:r>
      <w:r w:rsidR="00A7747C"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Pr="0050431F">
        <w:t xml:space="preserve"> edges</w:t>
      </w:r>
      <w:r w:rsidR="00A7747C" w:rsidRPr="0050431F">
        <w:t xml:space="preserve"> or </w:t>
      </w:r>
      <w:r w:rsidR="00D33DDC" w:rsidRPr="0050431F">
        <w:t>Maximum Radio Bandwidth</w:t>
      </w:r>
      <w:r w:rsidR="00A7747C" w:rsidRPr="0050431F">
        <w:t xml:space="preserve"> edges</w:t>
      </w:r>
      <w:r w:rsidRPr="0050431F">
        <w:t>.</w:t>
      </w:r>
    </w:p>
    <w:p w14:paraId="776E9D2C" w14:textId="77777777" w:rsidR="006E157C" w:rsidRPr="0050431F" w:rsidRDefault="00BD6B20" w:rsidP="006E157C">
      <w:pPr>
        <w:rPr>
          <w:lang w:eastAsia="zh-CN"/>
        </w:rPr>
      </w:pPr>
      <w:r w:rsidRPr="0050431F">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9909259" w14:textId="77777777" w:rsidR="00BD6B20" w:rsidRPr="0050431F" w:rsidRDefault="006E157C" w:rsidP="006E157C">
      <w:r w:rsidRPr="0050431F">
        <w:t>For BS capable of multi</w:t>
      </w:r>
      <w:r w:rsidRPr="0050431F">
        <w:rPr>
          <w:lang w:eastAsia="zh-CN"/>
        </w:rPr>
        <w:t>-</w:t>
      </w:r>
      <w:r w:rsidRPr="0050431F">
        <w:t xml:space="preserve">band operation, the requirement applies relative to the </w:t>
      </w:r>
      <w:r w:rsidR="00D33DDC" w:rsidRPr="0050431F">
        <w:t>Base Station RF Bandwidth</w:t>
      </w:r>
      <w:r w:rsidRPr="0050431F">
        <w:t xml:space="preserve"> edges of each operating band. In case the </w:t>
      </w:r>
      <w:r w:rsidR="00D33DDC" w:rsidRPr="0050431F">
        <w:t>Inter RF Bandwidth</w:t>
      </w:r>
      <w:r w:rsidRPr="0050431F">
        <w:t xml:space="preserve"> gap is less than 15 MHz, the requirement in the gap applies only for interfering signal offsets where the interfering signal falls completely within the </w:t>
      </w:r>
      <w:r w:rsidR="00D33DDC" w:rsidRPr="0050431F">
        <w:t>Inter RF Bandwidth</w:t>
      </w:r>
      <w:r w:rsidRPr="0050431F">
        <w:t xml:space="preserve"> gap.</w:t>
      </w:r>
    </w:p>
    <w:p w14:paraId="6A4B59CA" w14:textId="77777777" w:rsidR="00AB57F0" w:rsidRPr="0050431F" w:rsidRDefault="00AB57F0" w:rsidP="00F311C8">
      <w:pPr>
        <w:pStyle w:val="Heading4"/>
      </w:pPr>
      <w:bookmarkStart w:id="1882" w:name="_Toc13048672"/>
      <w:bookmarkStart w:id="1883" w:name="_Toc29764888"/>
      <w:bookmarkStart w:id="1884" w:name="_Toc29765306"/>
      <w:bookmarkStart w:id="1885" w:name="_Toc52556804"/>
      <w:bookmarkStart w:id="1886" w:name="_Toc67912506"/>
      <w:bookmarkStart w:id="1887" w:name="_Toc89855441"/>
      <w:r w:rsidRPr="0050431F">
        <w:t>6.7.5.2</w:t>
      </w:r>
      <w:r w:rsidRPr="0050431F">
        <w:tab/>
        <w:t>Additional test requirement (</w:t>
      </w:r>
      <w:r w:rsidR="00BD6B20" w:rsidRPr="0050431F">
        <w:t xml:space="preserve">BC1 and </w:t>
      </w:r>
      <w:r w:rsidRPr="0050431F">
        <w:t>BC2)</w:t>
      </w:r>
      <w:bookmarkEnd w:id="1882"/>
      <w:bookmarkEnd w:id="1883"/>
      <w:bookmarkEnd w:id="1884"/>
      <w:bookmarkEnd w:id="1885"/>
      <w:bookmarkEnd w:id="1886"/>
      <w:bookmarkEnd w:id="1887"/>
    </w:p>
    <w:p w14:paraId="67C08514" w14:textId="77777777" w:rsidR="00AB57F0" w:rsidRPr="0050431F" w:rsidRDefault="00AB57F0" w:rsidP="00AB57F0">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6.7.2-1 in TS 37.104 [2] for BS operation in BC2. </w:t>
      </w:r>
      <w:r w:rsidR="00910AA2" w:rsidRPr="0050431F">
        <w:t>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00910AA2" w:rsidRPr="0050431F">
        <w:t>.</w:t>
      </w:r>
    </w:p>
    <w:p w14:paraId="5FBE4347" w14:textId="77777777" w:rsidR="00BD6B20" w:rsidRPr="0050431F" w:rsidRDefault="00BD6B20" w:rsidP="00BD6B20">
      <w:r w:rsidRPr="0050431F">
        <w:t xml:space="preserve">The requirement is applicable outside the </w:t>
      </w:r>
      <w:r w:rsidR="00D33DDC" w:rsidRPr="0050431F">
        <w:t>Base Station RF Bandwidth</w:t>
      </w:r>
      <w:r w:rsidRPr="0050431F">
        <w:t xml:space="preserve"> </w:t>
      </w:r>
      <w:r w:rsidR="00A7747C" w:rsidRPr="0050431F">
        <w:t xml:space="preserve">or </w:t>
      </w:r>
      <w:r w:rsidR="00D33DDC" w:rsidRPr="0050431F">
        <w:t>Maximum Radio Bandwidth</w:t>
      </w:r>
      <w:r w:rsidR="00A7747C" w:rsidRPr="0050431F">
        <w:t xml:space="preserve"> </w:t>
      </w:r>
      <w:r w:rsidRPr="0050431F">
        <w:t xml:space="preserve">for BC2. The interfering signal offset is defined relative to the </w:t>
      </w:r>
      <w:r w:rsidR="00D33DDC" w:rsidRPr="0050431F">
        <w:t>Base Station RF Bandwidth</w:t>
      </w:r>
      <w:r w:rsidRPr="0050431F">
        <w:t xml:space="preserve"> edges</w:t>
      </w:r>
      <w:r w:rsidR="00A7747C" w:rsidRPr="0050431F">
        <w:t xml:space="preserve"> or </w:t>
      </w:r>
      <w:r w:rsidR="00D33DDC" w:rsidRPr="0050431F">
        <w:t>Maximum Radio Bandwidth</w:t>
      </w:r>
      <w:r w:rsidR="00A7747C" w:rsidRPr="0050431F">
        <w:t xml:space="preserve"> edges</w:t>
      </w:r>
      <w:r w:rsidRPr="0050431F">
        <w:t>.</w:t>
      </w:r>
    </w:p>
    <w:p w14:paraId="2127F407" w14:textId="77777777" w:rsidR="006E157C" w:rsidRPr="0050431F" w:rsidRDefault="00BD6B20" w:rsidP="006E157C">
      <w:pPr>
        <w:rPr>
          <w:lang w:eastAsia="zh-CN"/>
        </w:rPr>
      </w:pPr>
      <w:r w:rsidRPr="0050431F">
        <w:t xml:space="preserve">For BS operating in non-contiguous spectrum in BC1 or BC2, the requirement is also applicable inside a sub-block gap </w:t>
      </w:r>
      <w:r w:rsidR="00F04604" w:rsidRPr="0050431F">
        <w:t xml:space="preserve">larger than or equal to </w:t>
      </w:r>
      <w:r w:rsidR="00240D17" w:rsidRPr="0050431F">
        <w:t>two times the interfering signal centre frequency offset. For BS operating in non-contiguous spectrum in BC1, the requirement is not applicable inside a sub-block gap with a gap size equal or larger than 5MHz</w:t>
      </w:r>
      <w:r w:rsidRPr="0050431F">
        <w:t>. The interfering signal offset is defined relative to the sub-block edges.</w:t>
      </w:r>
    </w:p>
    <w:p w14:paraId="14C98657" w14:textId="77777777" w:rsidR="00BD6B20" w:rsidRPr="0050431F" w:rsidRDefault="006E157C" w:rsidP="006E157C">
      <w:r w:rsidRPr="0050431F">
        <w:t xml:space="preserve">For BS capable of multi-band operation, the requirement applies relative to the </w:t>
      </w:r>
      <w:r w:rsidR="00D33DDC" w:rsidRPr="0050431F">
        <w:t>Base Station RF Bandwidth</w:t>
      </w:r>
      <w:r w:rsidRPr="0050431F">
        <w:t xml:space="preserve"> edges of a BC2 operating band. The requirement is also applicable for BC1 and BC2 inside an </w:t>
      </w:r>
      <w:r w:rsidR="00D33DDC" w:rsidRPr="0050431F">
        <w:t>Inter RF Bandwidth</w:t>
      </w:r>
      <w:r w:rsidRPr="0050431F">
        <w:t xml:space="preserve"> gap equal to or larger than two times the interfering signal centre frequency offset. For BS capable of multi-band operation, the requirement is not applicable for BC1 band inside an </w:t>
      </w:r>
      <w:r w:rsidR="00D33DDC" w:rsidRPr="0050431F">
        <w:t>Inter RF Bandwidth</w:t>
      </w:r>
      <w:r w:rsidRPr="0050431F">
        <w:t xml:space="preserve"> gap with a gap size equal to or larger than 5MHz.</w:t>
      </w:r>
    </w:p>
    <w:p w14:paraId="12336A43" w14:textId="77777777" w:rsidR="00AB57F0" w:rsidRPr="0050431F" w:rsidRDefault="00AB57F0" w:rsidP="00F311C8">
      <w:pPr>
        <w:pStyle w:val="Heading4"/>
      </w:pPr>
      <w:bookmarkStart w:id="1888" w:name="_Toc13048673"/>
      <w:bookmarkStart w:id="1889" w:name="_Toc29764889"/>
      <w:bookmarkStart w:id="1890" w:name="_Toc29765307"/>
      <w:bookmarkStart w:id="1891" w:name="_Toc52556805"/>
      <w:bookmarkStart w:id="1892" w:name="_Toc67912507"/>
      <w:bookmarkStart w:id="1893" w:name="_Toc89855442"/>
      <w:r w:rsidRPr="0050431F">
        <w:t>6.7.5.3</w:t>
      </w:r>
      <w:r w:rsidRPr="0050431F">
        <w:tab/>
        <w:t>Additional test requirement (BC3)</w:t>
      </w:r>
      <w:bookmarkEnd w:id="1888"/>
      <w:bookmarkEnd w:id="1889"/>
      <w:bookmarkEnd w:id="1890"/>
      <w:bookmarkEnd w:id="1891"/>
      <w:bookmarkEnd w:id="1892"/>
      <w:bookmarkEnd w:id="1893"/>
    </w:p>
    <w:p w14:paraId="598037B9" w14:textId="77777777" w:rsidR="006E157C" w:rsidRPr="0050431F" w:rsidRDefault="00AB57F0" w:rsidP="006E157C">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6.7.3-1 in TS 37.104 [2] for BS operation in BC3.</w:t>
      </w:r>
      <w:r w:rsidR="00910AA2" w:rsidRPr="0050431F">
        <w:t xml:space="preserve"> 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00910AA2" w:rsidRPr="0050431F">
        <w:t>.</w:t>
      </w:r>
    </w:p>
    <w:p w14:paraId="26E69491" w14:textId="77777777" w:rsidR="00C65D36" w:rsidRPr="0050431F" w:rsidRDefault="006E157C" w:rsidP="005B180D">
      <w:pPr>
        <w:rPr>
          <w:lang w:eastAsia="zh-CN"/>
        </w:rPr>
      </w:pPr>
      <w:r w:rsidRPr="0050431F">
        <w:t>For BS capable of multi</w:t>
      </w:r>
      <w:r w:rsidRPr="0050431F">
        <w:rPr>
          <w:lang w:eastAsia="zh-CN"/>
        </w:rPr>
        <w:t>-</w:t>
      </w:r>
      <w:r w:rsidRPr="0050431F">
        <w:t xml:space="preserve">band operation, the requirement applies relative to the </w:t>
      </w:r>
      <w:r w:rsidR="00D33DDC" w:rsidRPr="0050431F">
        <w:t>Base Station RF Bandwidth</w:t>
      </w:r>
      <w:r w:rsidRPr="0050431F">
        <w:t xml:space="preserve"> edges of each operating band. In case the </w:t>
      </w:r>
      <w:r w:rsidR="00D33DDC" w:rsidRPr="0050431F">
        <w:t>Inter RF Bandwidth</w:t>
      </w:r>
      <w:r w:rsidRPr="0050431F">
        <w:t xml:space="preserve"> gap is less than </w:t>
      </w:r>
      <w:r w:rsidRPr="0050431F">
        <w:rPr>
          <w:lang w:eastAsia="zh-CN"/>
        </w:rPr>
        <w:t>3.2</w:t>
      </w:r>
      <w:r w:rsidRPr="0050431F">
        <w:t xml:space="preserve"> MHz, the requirement in the gap applies only for interfering signal offsets where the interfering signal falls completely within the </w:t>
      </w:r>
      <w:r w:rsidR="00D33DDC" w:rsidRPr="0050431F">
        <w:t>Inter RF Bandwidth</w:t>
      </w:r>
      <w:r w:rsidRPr="0050431F">
        <w:t xml:space="preserve"> gap.</w:t>
      </w:r>
    </w:p>
    <w:p w14:paraId="76DE48C7" w14:textId="77777777" w:rsidR="00C65D36" w:rsidRPr="0050431F" w:rsidRDefault="00C65D36" w:rsidP="00F311C8">
      <w:pPr>
        <w:pStyle w:val="Heading4"/>
      </w:pPr>
      <w:bookmarkStart w:id="1894" w:name="_Toc13048674"/>
      <w:bookmarkStart w:id="1895" w:name="_Toc29764890"/>
      <w:bookmarkStart w:id="1896" w:name="_Toc29765308"/>
      <w:bookmarkStart w:id="1897" w:name="_Toc52556806"/>
      <w:bookmarkStart w:id="1898" w:name="_Toc67912508"/>
      <w:bookmarkStart w:id="1899" w:name="_Toc89855443"/>
      <w:r w:rsidRPr="0050431F">
        <w:t>6.7.5.4</w:t>
      </w:r>
      <w:r w:rsidRPr="0050431F">
        <w:tab/>
        <w:t>Additional test requirement for Band 41</w:t>
      </w:r>
      <w:bookmarkEnd w:id="1894"/>
      <w:bookmarkEnd w:id="1895"/>
      <w:bookmarkEnd w:id="1896"/>
      <w:bookmarkEnd w:id="1897"/>
      <w:bookmarkEnd w:id="1898"/>
      <w:bookmarkEnd w:id="1899"/>
    </w:p>
    <w:p w14:paraId="489AECC8" w14:textId="77777777" w:rsidR="005B180D" w:rsidRPr="0050431F" w:rsidRDefault="00C65D36" w:rsidP="00C65D36">
      <w:r w:rsidRPr="0050431F">
        <w:t>In the frequency range relevant for this test, the transmitter intermodulation level shall not exceed</w:t>
      </w:r>
      <w:r w:rsidRPr="0050431F" w:rsidDel="00196071">
        <w:t xml:space="preserve"> the</w:t>
      </w:r>
      <w:r w:rsidRPr="0050431F">
        <w:t xml:space="preserve"> maximum levels according to </w:t>
      </w:r>
      <w:r w:rsidR="008C1206" w:rsidRPr="0050431F">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50431F">
          <w:rPr>
            <w:rFonts w:cs="v5.0.0"/>
          </w:rPr>
          <w:t>6.6.</w:t>
        </w:r>
        <w:r w:rsidR="008C1206" w:rsidRPr="0050431F">
          <w:rPr>
            <w:rFonts w:cs="v5.0.0"/>
            <w:lang w:eastAsia="zh-CN"/>
          </w:rPr>
          <w:t>1</w:t>
        </w:r>
      </w:smartTag>
      <w:r w:rsidR="008C1206" w:rsidRPr="0050431F">
        <w:rPr>
          <w:rFonts w:cs="v5.0.0"/>
        </w:rPr>
        <w:t>.</w:t>
      </w:r>
      <w:r w:rsidR="008C1206" w:rsidRPr="0050431F">
        <w:rPr>
          <w:rFonts w:cs="v5.0.0"/>
          <w:lang w:eastAsia="zh-CN"/>
        </w:rPr>
        <w:t>5</w:t>
      </w:r>
      <w:r w:rsidR="008C1206" w:rsidRPr="0050431F">
        <w:rPr>
          <w:rFonts w:cs="v5.0.0"/>
        </w:rPr>
        <w:t>.</w:t>
      </w:r>
      <w:r w:rsidR="008C1206" w:rsidRPr="0050431F">
        <w:rPr>
          <w:rFonts w:cs="v5.0.0"/>
          <w:lang w:eastAsia="zh-CN"/>
        </w:rPr>
        <w:t>5</w:t>
      </w:r>
      <w:r w:rsidR="008C1206" w:rsidRPr="0050431F">
        <w:rPr>
          <w:rFonts w:cs="v5.0.0"/>
        </w:rPr>
        <w:t>-</w:t>
      </w:r>
      <w:r w:rsidR="008C1206" w:rsidRPr="0050431F">
        <w:rPr>
          <w:rFonts w:cs="v5.0.0"/>
          <w:lang w:eastAsia="zh-CN"/>
        </w:rPr>
        <w:t xml:space="preserve">3, </w:t>
      </w:r>
      <w:r w:rsidRPr="0050431F">
        <w:t>Table 6.6.</w:t>
      </w:r>
      <w:r w:rsidRPr="0050431F">
        <w:rPr>
          <w:lang w:eastAsia="zh-CN"/>
        </w:rPr>
        <w:t>2.5.4.5</w:t>
      </w:r>
      <w:r w:rsidRPr="0050431F">
        <w:t>-</w:t>
      </w:r>
      <w:r w:rsidRPr="0050431F">
        <w:rPr>
          <w:lang w:eastAsia="zh-CN"/>
        </w:rPr>
        <w:t>1</w:t>
      </w:r>
      <w:r w:rsidR="008C1206" w:rsidRPr="0050431F">
        <w:rPr>
          <w:lang w:eastAsia="zh-CN"/>
        </w:rPr>
        <w:t xml:space="preserve"> and </w:t>
      </w:r>
      <w:r w:rsidR="008C1206" w:rsidRPr="0050431F">
        <w:t>Table 6.6.4.5.1-2 with</w:t>
      </w:r>
      <w:r w:rsidR="008C1206" w:rsidRPr="0050431F">
        <w:rPr>
          <w:rFonts w:cs="v5.0.0"/>
        </w:rPr>
        <w:t xml:space="preserve"> a square filter in the first adjacent channel,</w:t>
      </w:r>
      <w:r w:rsidRPr="0050431F">
        <w:rPr>
          <w:lang w:eastAsia="zh-CN"/>
        </w:rPr>
        <w:t xml:space="preserve"> </w:t>
      </w:r>
      <w:r w:rsidRPr="0050431F">
        <w:t>in the presence of a wanted signal and an interfering signal according to Table 6.7.4</w:t>
      </w:r>
      <w:r w:rsidRPr="0050431F">
        <w:noBreakHyphen/>
        <w:t>1 in TS 37.104 [2] for a BS operating in Band 41. 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Pr="0050431F">
        <w:t>.</w:t>
      </w:r>
    </w:p>
    <w:p w14:paraId="7A7AA379" w14:textId="77777777" w:rsidR="005F0157" w:rsidRPr="0050431F" w:rsidRDefault="005F0157" w:rsidP="00F311C8">
      <w:pPr>
        <w:pStyle w:val="Heading1"/>
      </w:pPr>
      <w:bookmarkStart w:id="1900" w:name="_Toc13048675"/>
      <w:bookmarkStart w:id="1901" w:name="_Toc29764891"/>
      <w:bookmarkStart w:id="1902" w:name="_Toc29765309"/>
      <w:bookmarkStart w:id="1903" w:name="_Toc52556807"/>
      <w:bookmarkStart w:id="1904" w:name="_Toc67912509"/>
      <w:bookmarkStart w:id="1905" w:name="_Toc89855444"/>
      <w:r w:rsidRPr="0050431F">
        <w:t>7</w:t>
      </w:r>
      <w:r w:rsidRPr="0050431F">
        <w:tab/>
        <w:t>Receiver characteristics</w:t>
      </w:r>
      <w:bookmarkEnd w:id="1900"/>
      <w:bookmarkEnd w:id="1901"/>
      <w:bookmarkEnd w:id="1902"/>
      <w:bookmarkEnd w:id="1903"/>
      <w:bookmarkEnd w:id="1904"/>
      <w:bookmarkEnd w:id="1905"/>
    </w:p>
    <w:p w14:paraId="4DDE4B99" w14:textId="77777777" w:rsidR="00922DAC" w:rsidRPr="0050431F" w:rsidRDefault="005F0157" w:rsidP="00F311C8">
      <w:pPr>
        <w:pStyle w:val="Heading2"/>
      </w:pPr>
      <w:bookmarkStart w:id="1906" w:name="_Toc13048676"/>
      <w:bookmarkStart w:id="1907" w:name="_Toc29764892"/>
      <w:bookmarkStart w:id="1908" w:name="_Toc29765310"/>
      <w:bookmarkStart w:id="1909" w:name="_Toc52556808"/>
      <w:bookmarkStart w:id="1910" w:name="_Toc67912510"/>
      <w:bookmarkStart w:id="1911" w:name="_Toc89855445"/>
      <w:r w:rsidRPr="0050431F">
        <w:t>7.1</w:t>
      </w:r>
      <w:r w:rsidRPr="0050431F">
        <w:tab/>
        <w:t>General</w:t>
      </w:r>
      <w:bookmarkEnd w:id="1906"/>
      <w:bookmarkEnd w:id="1907"/>
      <w:bookmarkEnd w:id="1908"/>
      <w:bookmarkEnd w:id="1909"/>
      <w:bookmarkEnd w:id="1910"/>
      <w:bookmarkEnd w:id="1911"/>
    </w:p>
    <w:p w14:paraId="6407031F" w14:textId="77777777" w:rsidR="0041685F" w:rsidRPr="0050431F" w:rsidRDefault="0041685F" w:rsidP="0041685F">
      <w:r w:rsidRPr="0050431F">
        <w:t xml:space="preserve">General test conditions for receiver tests are given in </w:t>
      </w:r>
      <w:r w:rsidR="0094346B" w:rsidRPr="0050431F">
        <w:t>clause</w:t>
      </w:r>
      <w:r w:rsidRPr="0050431F">
        <w:t xml:space="preserve"> 4, including interpretation of measurement results and configurations for testing. BS configurations for the tests are defined in </w:t>
      </w:r>
      <w:r w:rsidR="00FE5B18" w:rsidRPr="0050431F">
        <w:t>sub</w:t>
      </w:r>
      <w:r w:rsidR="0094346B" w:rsidRPr="0050431F">
        <w:t>clause</w:t>
      </w:r>
      <w:r w:rsidRPr="0050431F">
        <w:t xml:space="preserve"> 4.10.</w:t>
      </w:r>
    </w:p>
    <w:p w14:paraId="7C0FB498" w14:textId="77777777" w:rsidR="002F6EF4" w:rsidRPr="0050431F" w:rsidRDefault="0041685F" w:rsidP="002F6EF4">
      <w:r w:rsidRPr="0050431F">
        <w:t xml:space="preserve">Unless otherwise stated the requirements in clause 7 apply during the </w:t>
      </w:r>
      <w:r w:rsidR="00A63983" w:rsidRPr="0050431F">
        <w:t>Base Station</w:t>
      </w:r>
      <w:r w:rsidRPr="0050431F">
        <w:t xml:space="preserve"> receive period.</w:t>
      </w:r>
    </w:p>
    <w:p w14:paraId="0190207C" w14:textId="77777777" w:rsidR="0041685F" w:rsidRPr="0050431F" w:rsidRDefault="002F6EF4" w:rsidP="002F6EF4">
      <w:r w:rsidRPr="0050431F">
        <w:t>Unless otherwise stated, a BS declared to be capable of E-UTRA with NB-IoT in-band or guard band operations</w:t>
      </w:r>
      <w:r w:rsidR="00DA23B4" w:rsidRPr="0050431F">
        <w:rPr>
          <w:rFonts w:eastAsia="MS P??" w:cs="v4.2.0"/>
        </w:rPr>
        <w:t xml:space="preserve"> </w:t>
      </w:r>
      <w:r w:rsidR="00DA23B4" w:rsidRPr="0050431F">
        <w:t>(or any combination with GSM and/or UTRA)</w:t>
      </w:r>
      <w:r w:rsidRPr="0050431F">
        <w:t xml:space="preserve"> is only required to pass the receiver tests for E-UTRA with NB-IoT in-band or guard band</w:t>
      </w:r>
      <w:r w:rsidR="00DA23B4" w:rsidRPr="0050431F">
        <w:rPr>
          <w:rFonts w:eastAsia="MS P??" w:cs="v4.2.0"/>
        </w:rPr>
        <w:t xml:space="preserve"> </w:t>
      </w:r>
      <w:r w:rsidR="00DA23B4" w:rsidRPr="0050431F">
        <w:t>(or any combination with GSM and/or UTRA)</w:t>
      </w:r>
      <w:r w:rsidRPr="0050431F">
        <w:t>; it is not required to perform the receiver tests again for E-UTRA only</w:t>
      </w:r>
      <w:r w:rsidR="00DA23B4" w:rsidRPr="0050431F">
        <w:rPr>
          <w:rFonts w:eastAsia="MS P??" w:cs="v4.2.0"/>
        </w:rPr>
        <w:t xml:space="preserve"> </w:t>
      </w:r>
      <w:r w:rsidR="00DA23B4" w:rsidRPr="0050431F">
        <w:t>(or any combination with GSM and/or UTRA)</w:t>
      </w:r>
      <w:r w:rsidRPr="0050431F">
        <w:t>.</w:t>
      </w:r>
    </w:p>
    <w:p w14:paraId="113AF2DE" w14:textId="77777777" w:rsidR="005F0157" w:rsidRPr="0050431F" w:rsidRDefault="005F0157" w:rsidP="00F311C8">
      <w:pPr>
        <w:pStyle w:val="Heading2"/>
      </w:pPr>
      <w:bookmarkStart w:id="1912" w:name="_Toc13048677"/>
      <w:bookmarkStart w:id="1913" w:name="_Toc29764893"/>
      <w:bookmarkStart w:id="1914" w:name="_Toc29765311"/>
      <w:bookmarkStart w:id="1915" w:name="_Toc52556809"/>
      <w:bookmarkStart w:id="1916" w:name="_Toc67912511"/>
      <w:bookmarkStart w:id="1917" w:name="_Toc89855446"/>
      <w:r w:rsidRPr="0050431F">
        <w:t>7.2</w:t>
      </w:r>
      <w:r w:rsidRPr="0050431F">
        <w:tab/>
        <w:t>Reference sensitivity level</w:t>
      </w:r>
      <w:bookmarkEnd w:id="1912"/>
      <w:bookmarkEnd w:id="1913"/>
      <w:bookmarkEnd w:id="1914"/>
      <w:bookmarkEnd w:id="1915"/>
      <w:bookmarkEnd w:id="1916"/>
      <w:bookmarkEnd w:id="1917"/>
    </w:p>
    <w:p w14:paraId="1D83DC82" w14:textId="77777777" w:rsidR="00BB104D" w:rsidRPr="0050431F" w:rsidRDefault="00BB104D" w:rsidP="00F311C8">
      <w:pPr>
        <w:pStyle w:val="Heading3"/>
      </w:pPr>
      <w:bookmarkStart w:id="1918" w:name="_Toc13048678"/>
      <w:bookmarkStart w:id="1919" w:name="_Toc29764894"/>
      <w:bookmarkStart w:id="1920" w:name="_Toc29765312"/>
      <w:bookmarkStart w:id="1921" w:name="_Toc52556810"/>
      <w:bookmarkStart w:id="1922" w:name="_Toc67912512"/>
      <w:bookmarkStart w:id="1923" w:name="_Toc89855447"/>
      <w:r w:rsidRPr="0050431F">
        <w:t>7.2.1</w:t>
      </w:r>
      <w:r w:rsidRPr="0050431F">
        <w:tab/>
        <w:t>Definition and applicability</w:t>
      </w:r>
      <w:bookmarkEnd w:id="1918"/>
      <w:bookmarkEnd w:id="1919"/>
      <w:bookmarkEnd w:id="1920"/>
      <w:bookmarkEnd w:id="1921"/>
      <w:bookmarkEnd w:id="1922"/>
      <w:bookmarkEnd w:id="1923"/>
    </w:p>
    <w:p w14:paraId="66AF2C7F" w14:textId="77777777" w:rsidR="00BB104D" w:rsidRPr="0050431F" w:rsidRDefault="00BB104D" w:rsidP="00BB104D">
      <w:r w:rsidRPr="0050431F">
        <w:t xml:space="preserve">The reference sensitivity power level PREFSENS is the minimum mean power received at the antenna connector at which a reference performance requirement shall be met for a specified reference measurement channel. </w:t>
      </w:r>
    </w:p>
    <w:p w14:paraId="694AEE58" w14:textId="77777777" w:rsidR="00BB104D" w:rsidRPr="0050431F" w:rsidRDefault="00BB104D" w:rsidP="00BB104D">
      <w:r w:rsidRPr="0050431F">
        <w:t xml:space="preserve">Additional details are in TS 36.141 </w:t>
      </w:r>
      <w:r w:rsidR="00AB74E3" w:rsidRPr="0050431F">
        <w:t xml:space="preserve">[9] </w:t>
      </w:r>
      <w:r w:rsidRPr="0050431F">
        <w:t xml:space="preserve">subclause 7.2, TS 25.141 </w:t>
      </w:r>
      <w:r w:rsidR="00AB74E3" w:rsidRPr="0050431F">
        <w:t xml:space="preserve">[10] </w:t>
      </w:r>
      <w:r w:rsidRPr="0050431F">
        <w:t xml:space="preserve">subclause 7.2, TS 25.142 </w:t>
      </w:r>
      <w:r w:rsidR="00AB74E3" w:rsidRPr="0050431F">
        <w:t xml:space="preserve">[12] </w:t>
      </w:r>
      <w:r w:rsidRPr="0050431F">
        <w:t xml:space="preserve">subclause 7.2, and TS 51.021 </w:t>
      </w:r>
      <w:r w:rsidR="00AB74E3" w:rsidRPr="0050431F">
        <w:t xml:space="preserve">[11] </w:t>
      </w:r>
      <w:r w:rsidRPr="0050431F">
        <w:t xml:space="preserve">subclauses 7.3 and 7.4. </w:t>
      </w:r>
    </w:p>
    <w:p w14:paraId="7AA6A532" w14:textId="77777777" w:rsidR="00BB104D" w:rsidRPr="0050431F" w:rsidRDefault="00BB104D" w:rsidP="00F311C8">
      <w:pPr>
        <w:pStyle w:val="Heading3"/>
      </w:pPr>
      <w:bookmarkStart w:id="1924" w:name="_Toc13048679"/>
      <w:bookmarkStart w:id="1925" w:name="_Toc29764895"/>
      <w:bookmarkStart w:id="1926" w:name="_Toc29765313"/>
      <w:bookmarkStart w:id="1927" w:name="_Toc52556811"/>
      <w:bookmarkStart w:id="1928" w:name="_Toc67912513"/>
      <w:bookmarkStart w:id="1929" w:name="_Toc89855448"/>
      <w:r w:rsidRPr="0050431F">
        <w:t>7.2.2</w:t>
      </w:r>
      <w:r w:rsidRPr="0050431F">
        <w:tab/>
      </w:r>
      <w:r w:rsidR="00DB7FF2" w:rsidRPr="0050431F">
        <w:t>Minimum requirement</w:t>
      </w:r>
      <w:bookmarkEnd w:id="1924"/>
      <w:bookmarkEnd w:id="1925"/>
      <w:bookmarkEnd w:id="1926"/>
      <w:bookmarkEnd w:id="1927"/>
      <w:bookmarkEnd w:id="1928"/>
      <w:bookmarkEnd w:id="1929"/>
    </w:p>
    <w:p w14:paraId="661C5956" w14:textId="77777777" w:rsidR="00BB104D" w:rsidRPr="0050431F" w:rsidRDefault="00BB104D" w:rsidP="00BB104D">
      <w:r w:rsidRPr="0050431F">
        <w:t>The minimum requirement is in TS 37.104 [2] subclauses 7.2.1, 7.2.2, 7.2.3, 7.2.4</w:t>
      </w:r>
      <w:r w:rsidR="002F6EF4" w:rsidRPr="0050431F">
        <w:t xml:space="preserve"> and 7.2.5</w:t>
      </w:r>
      <w:r w:rsidRPr="0050431F">
        <w:t>.</w:t>
      </w:r>
    </w:p>
    <w:p w14:paraId="689C20EA" w14:textId="77777777" w:rsidR="00BB104D" w:rsidRPr="0050431F" w:rsidRDefault="00BB104D" w:rsidP="00F311C8">
      <w:pPr>
        <w:pStyle w:val="Heading3"/>
      </w:pPr>
      <w:bookmarkStart w:id="1930" w:name="_Toc13048680"/>
      <w:bookmarkStart w:id="1931" w:name="_Toc29764896"/>
      <w:bookmarkStart w:id="1932" w:name="_Toc29765314"/>
      <w:bookmarkStart w:id="1933" w:name="_Toc52556812"/>
      <w:bookmarkStart w:id="1934" w:name="_Toc67912514"/>
      <w:bookmarkStart w:id="1935" w:name="_Toc89855449"/>
      <w:r w:rsidRPr="0050431F">
        <w:t>7.2.3</w:t>
      </w:r>
      <w:r w:rsidRPr="0050431F">
        <w:tab/>
        <w:t>Test purpose</w:t>
      </w:r>
      <w:bookmarkEnd w:id="1930"/>
      <w:bookmarkEnd w:id="1931"/>
      <w:bookmarkEnd w:id="1932"/>
      <w:bookmarkEnd w:id="1933"/>
      <w:bookmarkEnd w:id="1934"/>
      <w:bookmarkEnd w:id="1935"/>
    </w:p>
    <w:p w14:paraId="48A7A7B2" w14:textId="77777777" w:rsidR="00BB104D" w:rsidRPr="0050431F" w:rsidRDefault="00BB104D" w:rsidP="00BB104D">
      <w:r w:rsidRPr="0050431F">
        <w:t>To verify that at the BS Reference sensitivity level the performance requirements shall be met for a specified reference measurement channel.</w:t>
      </w:r>
      <w:r w:rsidR="00C462C9" w:rsidRPr="0050431F">
        <w:t xml:space="preserve"> </w:t>
      </w:r>
    </w:p>
    <w:p w14:paraId="62D926B6" w14:textId="77777777" w:rsidR="00BB104D" w:rsidRPr="0050431F" w:rsidRDefault="00BB104D" w:rsidP="00F311C8">
      <w:pPr>
        <w:pStyle w:val="Heading3"/>
      </w:pPr>
      <w:bookmarkStart w:id="1936" w:name="_Toc13048681"/>
      <w:bookmarkStart w:id="1937" w:name="_Toc29764897"/>
      <w:bookmarkStart w:id="1938" w:name="_Toc29765315"/>
      <w:bookmarkStart w:id="1939" w:name="_Toc52556813"/>
      <w:bookmarkStart w:id="1940" w:name="_Toc67912515"/>
      <w:bookmarkStart w:id="1941" w:name="_Toc89855450"/>
      <w:r w:rsidRPr="0050431F">
        <w:t>7.2.4</w:t>
      </w:r>
      <w:r w:rsidRPr="0050431F">
        <w:tab/>
        <w:t>Method of test</w:t>
      </w:r>
      <w:bookmarkEnd w:id="1936"/>
      <w:bookmarkEnd w:id="1937"/>
      <w:bookmarkEnd w:id="1938"/>
      <w:bookmarkEnd w:id="1939"/>
      <w:bookmarkEnd w:id="1940"/>
      <w:bookmarkEnd w:id="1941"/>
    </w:p>
    <w:p w14:paraId="3FAF0629" w14:textId="77777777" w:rsidR="004F12B9" w:rsidRPr="0050431F" w:rsidRDefault="004F12B9" w:rsidP="004F12B9">
      <w:pPr>
        <w:keepNext/>
        <w:rPr>
          <w:rFonts w:cs="v5.0.0"/>
          <w:snapToGrid w:val="0"/>
        </w:rPr>
      </w:pPr>
      <w:r w:rsidRPr="0050431F">
        <w:t>For this requirement Tables 5.1-1</w:t>
      </w:r>
      <w:r w:rsidR="002F6EF4" w:rsidRPr="0050431F">
        <w:t>, 5.1-1a, 5.1-1b</w:t>
      </w:r>
      <w:r w:rsidRPr="0050431F">
        <w:t xml:space="preserve"> and </w:t>
      </w:r>
      <w:r w:rsidR="001575EF" w:rsidRPr="0050431F">
        <w:rPr>
          <w:lang w:eastAsia="zh-CN"/>
        </w:rPr>
        <w:t>5.2-1</w:t>
      </w:r>
      <w:r w:rsidRPr="0050431F">
        <w:rPr>
          <w:rFonts w:cs="v5.0.0"/>
          <w:snapToGrid w:val="0"/>
        </w:rPr>
        <w:t xml:space="preserve"> refer to single-RAT specifications; see clause 5</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 The following shall apply</w:t>
      </w:r>
      <w:r w:rsidR="00246470" w:rsidRPr="0050431F">
        <w:rPr>
          <w:rFonts w:cs="v5.0.0"/>
          <w:snapToGrid w:val="0"/>
        </w:rPr>
        <w:t>, for a BS declared to support CS1 to CS6</w:t>
      </w:r>
      <w:r w:rsidRPr="0050431F">
        <w:rPr>
          <w:rFonts w:cs="v5.0.0"/>
          <w:snapToGrid w:val="0"/>
        </w:rPr>
        <w:t>:</w:t>
      </w:r>
    </w:p>
    <w:p w14:paraId="388C17E7" w14:textId="77777777" w:rsidR="004F12B9" w:rsidRPr="0050431F" w:rsidRDefault="00F2551A" w:rsidP="00F2551A">
      <w:pPr>
        <w:pStyle w:val="B10"/>
      </w:pPr>
      <w:r w:rsidRPr="0050431F">
        <w:t>-</w:t>
      </w:r>
      <w:r w:rsidRPr="0050431F">
        <w:tab/>
      </w:r>
      <w:r w:rsidR="004F12B9" w:rsidRPr="0050431F">
        <w:t>For references to TS 51.021</w:t>
      </w:r>
      <w:r w:rsidR="00AB74E3" w:rsidRPr="0050431F">
        <w:t xml:space="preserve"> [11]</w:t>
      </w:r>
      <w:r w:rsidR="004F12B9" w:rsidRPr="0050431F">
        <w:t>, the method of test is specified in TS 51.021 [11], subclauses 7.3 and 7.4.</w:t>
      </w:r>
    </w:p>
    <w:p w14:paraId="717DDDEB" w14:textId="77777777" w:rsidR="004F12B9" w:rsidRPr="0050431F" w:rsidRDefault="00F2551A" w:rsidP="00F2551A">
      <w:pPr>
        <w:pStyle w:val="B10"/>
      </w:pPr>
      <w:r w:rsidRPr="0050431F">
        <w:t>-</w:t>
      </w:r>
      <w:r w:rsidRPr="0050431F">
        <w:tab/>
      </w:r>
      <w:r w:rsidR="004F12B9" w:rsidRPr="0050431F">
        <w:t>For references to TS 25.141</w:t>
      </w:r>
      <w:r w:rsidR="00AB74E3" w:rsidRPr="0050431F">
        <w:t xml:space="preserve"> [10]</w:t>
      </w:r>
      <w:r w:rsidR="004F12B9" w:rsidRPr="0050431F">
        <w:t>, the method of test is specified in TS 25.141 [10], subclause 7.2.4.</w:t>
      </w:r>
    </w:p>
    <w:p w14:paraId="04B77AE2" w14:textId="77777777" w:rsidR="004F12B9" w:rsidRPr="0050431F" w:rsidRDefault="00F2551A" w:rsidP="00F2551A">
      <w:pPr>
        <w:pStyle w:val="B10"/>
      </w:pPr>
      <w:r w:rsidRPr="0050431F">
        <w:t>-</w:t>
      </w:r>
      <w:r w:rsidRPr="0050431F">
        <w:tab/>
      </w:r>
      <w:r w:rsidR="004F12B9" w:rsidRPr="0050431F">
        <w:t>For references to TS 25.142</w:t>
      </w:r>
      <w:r w:rsidR="00AB74E3" w:rsidRPr="0050431F">
        <w:t xml:space="preserve"> [12]</w:t>
      </w:r>
      <w:r w:rsidR="004F12B9" w:rsidRPr="0050431F">
        <w:t>, the method of test is specified in TS 25.142 [12], subclause 7.2.4.</w:t>
      </w:r>
    </w:p>
    <w:p w14:paraId="0DF1E2FB" w14:textId="77777777" w:rsidR="00BB104D" w:rsidRPr="0050431F" w:rsidRDefault="00F2551A" w:rsidP="00F84544">
      <w:pPr>
        <w:pStyle w:val="B10"/>
      </w:pPr>
      <w:r w:rsidRPr="0050431F">
        <w:t>-</w:t>
      </w:r>
      <w:r w:rsidRPr="0050431F">
        <w:tab/>
      </w:r>
      <w:r w:rsidR="004F12B9" w:rsidRPr="0050431F">
        <w:t>For references to TS 36.141</w:t>
      </w:r>
      <w:r w:rsidR="00AB74E3" w:rsidRPr="0050431F">
        <w:t xml:space="preserve"> [9]</w:t>
      </w:r>
      <w:r w:rsidR="004F12B9" w:rsidRPr="0050431F">
        <w:t>, the method of test is specified in TS 36.141 [9], subclause 7.2.4.</w:t>
      </w:r>
    </w:p>
    <w:p w14:paraId="139D777A" w14:textId="77777777" w:rsidR="00246470" w:rsidRPr="0050431F" w:rsidRDefault="00246470" w:rsidP="00246470">
      <w:r w:rsidRPr="0050431F">
        <w:t>If a BS is declared to support CS7</w:t>
      </w:r>
      <w:r w:rsidR="002F6EF4" w:rsidRPr="0050431F">
        <w:t xml:space="preserve"> or CS15</w:t>
      </w:r>
      <w:r w:rsidRPr="0050431F">
        <w:t>, the following shall apply:</w:t>
      </w:r>
    </w:p>
    <w:p w14:paraId="1AFD30F4" w14:textId="77777777" w:rsidR="00246470" w:rsidRPr="0050431F" w:rsidRDefault="00246470" w:rsidP="00246470">
      <w:pPr>
        <w:pStyle w:val="B10"/>
      </w:pPr>
      <w:r w:rsidRPr="0050431F">
        <w:t>-</w:t>
      </w:r>
      <w:r w:rsidRPr="0050431F">
        <w:tab/>
        <w:t>For references to TS 25.141 [10], the method of test is specified in TS 25.141 [10], subclause 7.2.4.</w:t>
      </w:r>
    </w:p>
    <w:p w14:paraId="7E4BCBDD" w14:textId="77777777" w:rsidR="00246470" w:rsidRPr="0050431F" w:rsidRDefault="00246470" w:rsidP="00246470">
      <w:pPr>
        <w:pStyle w:val="B10"/>
      </w:pPr>
      <w:r w:rsidRPr="0050431F">
        <w:t>-</w:t>
      </w:r>
      <w:r w:rsidRPr="0050431F">
        <w:tab/>
        <w:t>For references to TS 36.141 [9], the method of test is specified in TS 36.141 [9], subclause 7.2.4.</w:t>
      </w:r>
    </w:p>
    <w:p w14:paraId="3CD8EB93" w14:textId="77777777" w:rsidR="00246470" w:rsidRPr="0050431F" w:rsidRDefault="00246470" w:rsidP="00246470">
      <w:pPr>
        <w:pStyle w:val="B10"/>
      </w:pPr>
      <w:r w:rsidRPr="0050431F">
        <w:t>-</w:t>
      </w:r>
      <w:r w:rsidRPr="0050431F">
        <w:tab/>
        <w:t>For testing GSM/EDGE reference sensitivity, steps in subclause 7.2.4.1 and 7.2.4.2 shall apply.</w:t>
      </w:r>
    </w:p>
    <w:p w14:paraId="68D23DD7" w14:textId="77777777" w:rsidR="00246470" w:rsidRPr="0050431F" w:rsidRDefault="00246470" w:rsidP="00F311C8">
      <w:pPr>
        <w:pStyle w:val="Heading4"/>
      </w:pPr>
      <w:bookmarkStart w:id="1942" w:name="_Toc13048682"/>
      <w:bookmarkStart w:id="1943" w:name="_Toc29764898"/>
      <w:bookmarkStart w:id="1944" w:name="_Toc29765316"/>
      <w:bookmarkStart w:id="1945" w:name="_Toc52556814"/>
      <w:bookmarkStart w:id="1946" w:name="_Toc67912516"/>
      <w:bookmarkStart w:id="1947" w:name="_Toc89855451"/>
      <w:r w:rsidRPr="0050431F">
        <w:t>7.2.4.1</w:t>
      </w:r>
      <w:r w:rsidRPr="0050431F">
        <w:tab/>
        <w:t>Initial conditions for GSM/EDGE reference sensitivity level for CS7</w:t>
      </w:r>
      <w:r w:rsidR="002F6EF4" w:rsidRPr="0050431F">
        <w:t xml:space="preserve"> and CS15</w:t>
      </w:r>
      <w:bookmarkEnd w:id="1942"/>
      <w:bookmarkEnd w:id="1943"/>
      <w:bookmarkEnd w:id="1944"/>
      <w:bookmarkEnd w:id="1945"/>
      <w:bookmarkEnd w:id="1946"/>
      <w:bookmarkEnd w:id="1947"/>
    </w:p>
    <w:p w14:paraId="649B6055" w14:textId="77777777" w:rsidR="00246470" w:rsidRPr="0050431F" w:rsidRDefault="00246470" w:rsidP="00246470">
      <w:r w:rsidRPr="0050431F">
        <w:t>Test environment:</w:t>
      </w:r>
      <w:r w:rsidRPr="0050431F">
        <w:tab/>
        <w:t>Normal; see Annex B.2.</w:t>
      </w:r>
    </w:p>
    <w:p w14:paraId="37CB870E"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1608E653" w14:textId="77777777" w:rsidR="00246470" w:rsidRPr="0050431F" w:rsidRDefault="00246470" w:rsidP="00246470">
      <w:pPr>
        <w:pStyle w:val="B10"/>
      </w:pPr>
      <w:r w:rsidRPr="0050431F">
        <w:t>1)</w:t>
      </w:r>
      <w:r w:rsidRPr="0050431F">
        <w:tab/>
        <w:t>Set up the equipment as shown in Annex I.2.1 TS 36.141[9].</w:t>
      </w:r>
    </w:p>
    <w:p w14:paraId="6E78C781"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2A8A9966" w14:textId="77777777" w:rsidR="00246470" w:rsidRPr="0050431F" w:rsidRDefault="00246470" w:rsidP="00246470">
      <w:pPr>
        <w:pStyle w:val="B20"/>
      </w:pPr>
      <w:r w:rsidRPr="0050431F">
        <w:t>-</w:t>
      </w:r>
      <w:r w:rsidRPr="0050431F">
        <w:tab/>
        <w:t>For GSM see subclauses 7.3 and 7.4 in TS 51.021 [11] and Annex P in TS 45.005 [6] for reference channels to test.</w:t>
      </w:r>
    </w:p>
    <w:p w14:paraId="222BA982" w14:textId="77777777" w:rsidR="00246470" w:rsidRPr="0050431F" w:rsidRDefault="00246470" w:rsidP="00F311C8">
      <w:pPr>
        <w:pStyle w:val="Heading4"/>
      </w:pPr>
      <w:bookmarkStart w:id="1948" w:name="_Toc13048683"/>
      <w:bookmarkStart w:id="1949" w:name="_Toc29764899"/>
      <w:bookmarkStart w:id="1950" w:name="_Toc29765317"/>
      <w:bookmarkStart w:id="1951" w:name="_Toc52556815"/>
      <w:bookmarkStart w:id="1952" w:name="_Toc67912517"/>
      <w:bookmarkStart w:id="1953" w:name="_Toc89855452"/>
      <w:r w:rsidRPr="0050431F">
        <w:t>7.2.4.2</w:t>
      </w:r>
      <w:r w:rsidRPr="0050431F">
        <w:tab/>
        <w:t>Procedure for GSM/EDGE reference sensitivity level for CS7</w:t>
      </w:r>
      <w:r w:rsidR="002F6EF4" w:rsidRPr="0050431F">
        <w:t xml:space="preserve"> and CS15</w:t>
      </w:r>
      <w:bookmarkEnd w:id="1948"/>
      <w:bookmarkEnd w:id="1949"/>
      <w:bookmarkEnd w:id="1950"/>
      <w:bookmarkEnd w:id="1951"/>
      <w:bookmarkEnd w:id="1952"/>
      <w:bookmarkEnd w:id="1953"/>
    </w:p>
    <w:p w14:paraId="0012B6B3" w14:textId="77777777" w:rsidR="00246470" w:rsidRPr="0050431F" w:rsidRDefault="00246470" w:rsidP="00246470">
      <w:pPr>
        <w:pStyle w:val="B10"/>
      </w:pPr>
      <w:r w:rsidRPr="0050431F">
        <w:t>1)</w:t>
      </w:r>
      <w:r w:rsidRPr="0050431F">
        <w:tab/>
        <w:t>Set the BS according to the applicable test configuration(s) (see clause 5).</w:t>
      </w:r>
    </w:p>
    <w:p w14:paraId="68F795AA"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7.3 and 7.4.</w:t>
      </w:r>
    </w:p>
    <w:p w14:paraId="7D359424" w14:textId="77777777" w:rsidR="00246470" w:rsidRPr="0050431F" w:rsidRDefault="00246470" w:rsidP="00246470">
      <w:pPr>
        <w:pStyle w:val="B10"/>
      </w:pPr>
      <w:r w:rsidRPr="0050431F">
        <w:t>3)</w:t>
      </w:r>
      <w:r w:rsidRPr="0050431F">
        <w:tab/>
        <w:t>Measure the performance of the GSM/EDGE wanted signal at the BS receiver, as defined in TS 51.021, applicable parts of subclauses 7.3 and 7.4.</w:t>
      </w:r>
    </w:p>
    <w:p w14:paraId="0B811A73" w14:textId="77777777" w:rsidR="00F445B8" w:rsidRPr="0050431F" w:rsidRDefault="00F445B8" w:rsidP="00F445B8">
      <w:r w:rsidRPr="0050431F">
        <w:t>In addition, for a multi-band capable BS, the following step shall apply:</w:t>
      </w:r>
    </w:p>
    <w:p w14:paraId="72E05A82" w14:textId="77777777" w:rsidR="00F445B8" w:rsidRPr="0050431F" w:rsidRDefault="00F445B8" w:rsidP="00F445B8">
      <w:pPr>
        <w:pStyle w:val="B10"/>
      </w:pPr>
      <w:r w:rsidRPr="0050431F">
        <w:t>-</w:t>
      </w:r>
      <w:r w:rsidRPr="0050431F">
        <w:tab/>
        <w:t xml:space="preserve">For multi-band capable BS and single band tests, repeat the tests per involved band where single </w:t>
      </w:r>
      <w:r w:rsidR="00BE2D7D" w:rsidRPr="0050431F">
        <w:t>carrier</w:t>
      </w:r>
      <w:r w:rsidRPr="0050431F">
        <w:t xml:space="preserve"> test models shall apply with no carrier activated in the other band.</w:t>
      </w:r>
      <w:r w:rsidR="00D33DDC" w:rsidRPr="0050431F">
        <w:t xml:space="preserve"> </w:t>
      </w:r>
      <w:r w:rsidRPr="0050431F">
        <w:t>For multi-band capable BS with separate antenna connector, the antenna connector not being under test shall be terminated.</w:t>
      </w:r>
    </w:p>
    <w:p w14:paraId="23FD17ED" w14:textId="77777777" w:rsidR="00BB104D" w:rsidRPr="0050431F" w:rsidRDefault="00BB104D" w:rsidP="00F311C8">
      <w:pPr>
        <w:pStyle w:val="Heading3"/>
      </w:pPr>
      <w:bookmarkStart w:id="1954" w:name="_Toc13048684"/>
      <w:bookmarkStart w:id="1955" w:name="_Toc29764900"/>
      <w:bookmarkStart w:id="1956" w:name="_Toc29765318"/>
      <w:bookmarkStart w:id="1957" w:name="_Toc52556816"/>
      <w:bookmarkStart w:id="1958" w:name="_Toc67912518"/>
      <w:bookmarkStart w:id="1959" w:name="_Toc89855453"/>
      <w:r w:rsidRPr="0050431F">
        <w:t>7.2.5</w:t>
      </w:r>
      <w:r w:rsidRPr="0050431F">
        <w:tab/>
        <w:t>Test requirements</w:t>
      </w:r>
      <w:bookmarkEnd w:id="1954"/>
      <w:bookmarkEnd w:id="1955"/>
      <w:bookmarkEnd w:id="1956"/>
      <w:bookmarkEnd w:id="1957"/>
      <w:bookmarkEnd w:id="1958"/>
      <w:bookmarkEnd w:id="1959"/>
    </w:p>
    <w:p w14:paraId="3F8BABC0" w14:textId="77777777" w:rsidR="00BB104D" w:rsidRPr="0050431F" w:rsidRDefault="00BB104D" w:rsidP="00BB104D">
      <w:r w:rsidRPr="0050431F">
        <w:t>For E-UTRA the test requirement is in TS 36.141 [9] subclause 7.2.5.</w:t>
      </w:r>
    </w:p>
    <w:p w14:paraId="6C48B79E" w14:textId="77777777" w:rsidR="00BB104D" w:rsidRPr="0050431F" w:rsidRDefault="00BB104D" w:rsidP="00BB104D">
      <w:r w:rsidRPr="0050431F">
        <w:t>For UTRA-FDD the test requirement is in TS 25.141 [10] subclause 7.2.5.</w:t>
      </w:r>
    </w:p>
    <w:p w14:paraId="3CB9248E" w14:textId="77777777" w:rsidR="00BB104D" w:rsidRPr="0050431F" w:rsidRDefault="00BB104D" w:rsidP="00BB104D">
      <w:r w:rsidRPr="0050431F">
        <w:t>For UTRA-TDD the test requirement is in TS 25.142 [12] subclause 7.2.5.</w:t>
      </w:r>
    </w:p>
    <w:p w14:paraId="25BC34AD" w14:textId="77777777" w:rsidR="002F6EF4" w:rsidRPr="0050431F" w:rsidRDefault="00BB104D" w:rsidP="002F6EF4">
      <w:r w:rsidRPr="0050431F">
        <w:t>For GSM-EDGE the test requirement is in TS 51.021 [11] subclauses 7.3 and 7.4.</w:t>
      </w:r>
    </w:p>
    <w:p w14:paraId="403DA990" w14:textId="77777777" w:rsidR="00BB104D" w:rsidRPr="0050431F" w:rsidRDefault="002F6EF4" w:rsidP="00BB104D">
      <w:r w:rsidRPr="0050431F">
        <w:t>For NB-IoT the test requirement is in TS 36.141 [9] subclause 7.2.5.</w:t>
      </w:r>
    </w:p>
    <w:p w14:paraId="189ED58D" w14:textId="77777777" w:rsidR="00A26C61" w:rsidRPr="0050431F" w:rsidRDefault="00A26C61" w:rsidP="00F311C8">
      <w:pPr>
        <w:pStyle w:val="Heading2"/>
      </w:pPr>
      <w:bookmarkStart w:id="1960" w:name="_Toc13048685"/>
      <w:bookmarkStart w:id="1961" w:name="_Toc29764901"/>
      <w:bookmarkStart w:id="1962" w:name="_Toc29765319"/>
      <w:bookmarkStart w:id="1963" w:name="_Toc52556817"/>
      <w:bookmarkStart w:id="1964" w:name="_Toc67912519"/>
      <w:bookmarkStart w:id="1965" w:name="_Toc89855454"/>
      <w:r w:rsidRPr="0050431F">
        <w:t>7.3</w:t>
      </w:r>
      <w:r w:rsidRPr="0050431F">
        <w:tab/>
        <w:t>Dynamic range</w:t>
      </w:r>
      <w:bookmarkEnd w:id="1960"/>
      <w:bookmarkEnd w:id="1961"/>
      <w:bookmarkEnd w:id="1962"/>
      <w:bookmarkEnd w:id="1963"/>
      <w:bookmarkEnd w:id="1964"/>
      <w:bookmarkEnd w:id="1965"/>
    </w:p>
    <w:p w14:paraId="20734CB4" w14:textId="77777777" w:rsidR="005620F2" w:rsidRPr="0050431F" w:rsidRDefault="005620F2" w:rsidP="00F311C8">
      <w:pPr>
        <w:pStyle w:val="Heading3"/>
      </w:pPr>
      <w:bookmarkStart w:id="1966" w:name="_Toc13048686"/>
      <w:bookmarkStart w:id="1967" w:name="_Toc29764902"/>
      <w:bookmarkStart w:id="1968" w:name="_Toc29765320"/>
      <w:bookmarkStart w:id="1969" w:name="_Toc52556818"/>
      <w:bookmarkStart w:id="1970" w:name="_Toc67912520"/>
      <w:bookmarkStart w:id="1971" w:name="_Toc89855455"/>
      <w:r w:rsidRPr="0050431F">
        <w:t>7.3.1</w:t>
      </w:r>
      <w:r w:rsidRPr="0050431F">
        <w:tab/>
        <w:t>Definition and applicability</w:t>
      </w:r>
      <w:bookmarkEnd w:id="1966"/>
      <w:bookmarkEnd w:id="1967"/>
      <w:bookmarkEnd w:id="1968"/>
      <w:bookmarkEnd w:id="1969"/>
      <w:bookmarkEnd w:id="1970"/>
      <w:bookmarkEnd w:id="1971"/>
    </w:p>
    <w:p w14:paraId="02525E00" w14:textId="77777777" w:rsidR="005620F2" w:rsidRPr="0050431F" w:rsidRDefault="005620F2" w:rsidP="005620F2">
      <w:r w:rsidRPr="0050431F">
        <w:t xml:space="preserve">The dynamic range is a measure of the capability of the receiver to receive a wanted signal in the presence of an interfering signal inside the received channel bandwidth or the capability of receiving high level of </w:t>
      </w:r>
      <w:r w:rsidR="004F12B9" w:rsidRPr="0050431F">
        <w:t xml:space="preserve">the </w:t>
      </w:r>
      <w:r w:rsidRPr="0050431F">
        <w:t xml:space="preserve">wanted signal. </w:t>
      </w:r>
    </w:p>
    <w:p w14:paraId="2CECD9DA" w14:textId="77777777" w:rsidR="005620F2" w:rsidRPr="0050431F" w:rsidRDefault="005620F2" w:rsidP="00F311C8">
      <w:pPr>
        <w:pStyle w:val="Heading3"/>
      </w:pPr>
      <w:bookmarkStart w:id="1972" w:name="_Toc13048687"/>
      <w:bookmarkStart w:id="1973" w:name="_Toc29764903"/>
      <w:bookmarkStart w:id="1974" w:name="_Toc29765321"/>
      <w:bookmarkStart w:id="1975" w:name="_Toc52556819"/>
      <w:bookmarkStart w:id="1976" w:name="_Toc67912521"/>
      <w:bookmarkStart w:id="1977" w:name="_Toc89855456"/>
      <w:r w:rsidRPr="0050431F">
        <w:t>7.3.2</w:t>
      </w:r>
      <w:r w:rsidRPr="0050431F">
        <w:tab/>
      </w:r>
      <w:r w:rsidR="00DB7FF2" w:rsidRPr="0050431F">
        <w:t>Minimum requirement</w:t>
      </w:r>
      <w:bookmarkEnd w:id="1972"/>
      <w:bookmarkEnd w:id="1973"/>
      <w:bookmarkEnd w:id="1974"/>
      <w:bookmarkEnd w:id="1975"/>
      <w:bookmarkEnd w:id="1976"/>
      <w:bookmarkEnd w:id="1977"/>
    </w:p>
    <w:p w14:paraId="156E4E5A" w14:textId="77777777" w:rsidR="005620F2" w:rsidRPr="0050431F" w:rsidRDefault="005620F2" w:rsidP="005620F2">
      <w:r w:rsidRPr="0050431F">
        <w:t>The minimum requirement is in TS 37.104 [2] subclauses 7.3.1, 7.3.2, 7.3.3, 7.3.4</w:t>
      </w:r>
      <w:r w:rsidR="002F6EF4" w:rsidRPr="0050431F">
        <w:t xml:space="preserve"> and 7.3.5</w:t>
      </w:r>
      <w:r w:rsidRPr="0050431F">
        <w:t>.</w:t>
      </w:r>
    </w:p>
    <w:p w14:paraId="43C0881F" w14:textId="77777777" w:rsidR="005620F2" w:rsidRPr="0050431F" w:rsidRDefault="005620F2" w:rsidP="00F311C8">
      <w:pPr>
        <w:pStyle w:val="Heading3"/>
      </w:pPr>
      <w:bookmarkStart w:id="1978" w:name="_Toc13048688"/>
      <w:bookmarkStart w:id="1979" w:name="_Toc29764904"/>
      <w:bookmarkStart w:id="1980" w:name="_Toc29765322"/>
      <w:bookmarkStart w:id="1981" w:name="_Toc52556820"/>
      <w:bookmarkStart w:id="1982" w:name="_Toc67912522"/>
      <w:bookmarkStart w:id="1983" w:name="_Toc89855457"/>
      <w:r w:rsidRPr="0050431F">
        <w:t>7.3.3</w:t>
      </w:r>
      <w:r w:rsidRPr="0050431F">
        <w:tab/>
        <w:t>Test purpose</w:t>
      </w:r>
      <w:bookmarkEnd w:id="1978"/>
      <w:bookmarkEnd w:id="1979"/>
      <w:bookmarkEnd w:id="1980"/>
      <w:bookmarkEnd w:id="1981"/>
      <w:bookmarkEnd w:id="1982"/>
      <w:bookmarkEnd w:id="1983"/>
    </w:p>
    <w:p w14:paraId="4C32D44B" w14:textId="77777777" w:rsidR="005620F2" w:rsidRPr="0050431F" w:rsidRDefault="005620F2" w:rsidP="005620F2">
      <w:r w:rsidRPr="0050431F">
        <w:t xml:space="preserve">To verify that at the BS receiver dynamic range, the receiver performance shall fulfil the specified limit. </w:t>
      </w:r>
    </w:p>
    <w:p w14:paraId="55072294" w14:textId="77777777" w:rsidR="005620F2" w:rsidRPr="0050431F" w:rsidRDefault="005620F2" w:rsidP="00F311C8">
      <w:pPr>
        <w:pStyle w:val="Heading3"/>
      </w:pPr>
      <w:bookmarkStart w:id="1984" w:name="_Toc13048689"/>
      <w:bookmarkStart w:id="1985" w:name="_Toc29764905"/>
      <w:bookmarkStart w:id="1986" w:name="_Toc29765323"/>
      <w:bookmarkStart w:id="1987" w:name="_Toc52556821"/>
      <w:bookmarkStart w:id="1988" w:name="_Toc67912523"/>
      <w:bookmarkStart w:id="1989" w:name="_Toc89855458"/>
      <w:r w:rsidRPr="0050431F">
        <w:t>7.3.4</w:t>
      </w:r>
      <w:r w:rsidRPr="0050431F">
        <w:tab/>
        <w:t>Method of test</w:t>
      </w:r>
      <w:bookmarkEnd w:id="1984"/>
      <w:bookmarkEnd w:id="1985"/>
      <w:bookmarkEnd w:id="1986"/>
      <w:bookmarkEnd w:id="1987"/>
      <w:bookmarkEnd w:id="1988"/>
      <w:bookmarkEnd w:id="1989"/>
    </w:p>
    <w:p w14:paraId="0DC65FBC" w14:textId="77777777" w:rsidR="004F12B9" w:rsidRPr="0050431F" w:rsidRDefault="004F12B9" w:rsidP="004F12B9">
      <w:pPr>
        <w:keepNext/>
        <w:rPr>
          <w:rFonts w:cs="v5.0.0"/>
          <w:snapToGrid w:val="0"/>
        </w:rPr>
      </w:pPr>
      <w:r w:rsidRPr="0050431F">
        <w:t>For this requirement Tables 5.1-1</w:t>
      </w:r>
      <w:r w:rsidR="002F6EF4" w:rsidRPr="0050431F">
        <w:t>, 5.1-1a, 5.1-1b</w:t>
      </w:r>
      <w:r w:rsidRPr="0050431F">
        <w:t xml:space="preserve"> and </w:t>
      </w:r>
      <w:r w:rsidR="001575EF" w:rsidRPr="0050431F">
        <w:rPr>
          <w:lang w:eastAsia="zh-CN"/>
        </w:rPr>
        <w:t>5.2-1</w:t>
      </w:r>
      <w:r w:rsidRPr="0050431F">
        <w:rPr>
          <w:rFonts w:cs="v5.0.0"/>
          <w:snapToGrid w:val="0"/>
        </w:rPr>
        <w:t xml:space="preserve"> refer to single-RAT specifications; see clause 5</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 The following shall apply</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w:t>
      </w:r>
    </w:p>
    <w:p w14:paraId="0E536C38" w14:textId="77777777" w:rsidR="004F12B9" w:rsidRPr="0050431F" w:rsidRDefault="00F2551A" w:rsidP="00F2551A">
      <w:pPr>
        <w:pStyle w:val="B10"/>
      </w:pPr>
      <w:r w:rsidRPr="0050431F">
        <w:t>-</w:t>
      </w:r>
      <w:r w:rsidRPr="0050431F">
        <w:tab/>
      </w:r>
      <w:r w:rsidR="004F12B9" w:rsidRPr="0050431F">
        <w:t>For references to TS 51.021</w:t>
      </w:r>
      <w:r w:rsidR="00AB74E3" w:rsidRPr="0050431F">
        <w:t xml:space="preserve"> [11]</w:t>
      </w:r>
      <w:r w:rsidR="004F12B9" w:rsidRPr="0050431F">
        <w:t>, the method of test is specified in TS 51.021 [11], subclause 7.1.</w:t>
      </w:r>
    </w:p>
    <w:p w14:paraId="316B474F" w14:textId="77777777" w:rsidR="004F12B9" w:rsidRPr="0050431F" w:rsidRDefault="00F2551A" w:rsidP="00F2551A">
      <w:pPr>
        <w:pStyle w:val="B10"/>
      </w:pPr>
      <w:r w:rsidRPr="0050431F">
        <w:t>-</w:t>
      </w:r>
      <w:r w:rsidR="00E46B59" w:rsidRPr="0050431F">
        <w:tab/>
      </w:r>
      <w:r w:rsidR="004F12B9" w:rsidRPr="0050431F">
        <w:t>For references to TS 25.141</w:t>
      </w:r>
      <w:r w:rsidR="00AB74E3" w:rsidRPr="0050431F">
        <w:t xml:space="preserve"> [10]</w:t>
      </w:r>
      <w:r w:rsidR="004F12B9" w:rsidRPr="0050431F">
        <w:t>, the method of test is specified in TS 25.141 [10], subclause 7.3.4.</w:t>
      </w:r>
    </w:p>
    <w:p w14:paraId="7B9B668E" w14:textId="77777777" w:rsidR="004F12B9" w:rsidRPr="0050431F" w:rsidRDefault="00F2551A" w:rsidP="00F2551A">
      <w:pPr>
        <w:pStyle w:val="B10"/>
      </w:pPr>
      <w:r w:rsidRPr="0050431F">
        <w:t>-</w:t>
      </w:r>
      <w:r w:rsidR="00E46B59" w:rsidRPr="0050431F">
        <w:tab/>
      </w:r>
      <w:r w:rsidR="004F12B9" w:rsidRPr="0050431F">
        <w:t>For references to TS 25.142</w:t>
      </w:r>
      <w:r w:rsidR="00AB74E3" w:rsidRPr="0050431F">
        <w:t xml:space="preserve"> [12]</w:t>
      </w:r>
      <w:r w:rsidR="004F12B9" w:rsidRPr="0050431F">
        <w:t>, the method of test is specified in TS 25.142 [12], subclause 7.3.4.</w:t>
      </w:r>
    </w:p>
    <w:p w14:paraId="13BA5305" w14:textId="77777777" w:rsidR="004F12B9" w:rsidRPr="0050431F" w:rsidRDefault="00F2551A" w:rsidP="00F2551A">
      <w:pPr>
        <w:pStyle w:val="B10"/>
      </w:pPr>
      <w:r w:rsidRPr="0050431F">
        <w:t>-</w:t>
      </w:r>
      <w:r w:rsidR="00E46B59" w:rsidRPr="0050431F">
        <w:tab/>
      </w:r>
      <w:r w:rsidR="004F12B9" w:rsidRPr="0050431F">
        <w:t>For references to TS 36.141</w:t>
      </w:r>
      <w:r w:rsidR="00AB74E3" w:rsidRPr="0050431F">
        <w:t xml:space="preserve"> [9]</w:t>
      </w:r>
      <w:r w:rsidR="004F12B9" w:rsidRPr="0050431F">
        <w:t>, the method of test is specified in TS 36.141 [9], subclause 7.3.4.</w:t>
      </w:r>
    </w:p>
    <w:p w14:paraId="6E0F9CFD" w14:textId="77777777" w:rsidR="00246470" w:rsidRPr="0050431F" w:rsidRDefault="00246470" w:rsidP="00246470">
      <w:r w:rsidRPr="0050431F">
        <w:t>If a BS is declared to support CS7</w:t>
      </w:r>
      <w:r w:rsidR="002F6EF4" w:rsidRPr="0050431F">
        <w:t xml:space="preserve"> and CS15</w:t>
      </w:r>
      <w:r w:rsidRPr="0050431F">
        <w:t>, the following shall apply:</w:t>
      </w:r>
    </w:p>
    <w:p w14:paraId="68067C43" w14:textId="77777777" w:rsidR="00246470" w:rsidRPr="0050431F" w:rsidRDefault="00246470" w:rsidP="00246470">
      <w:pPr>
        <w:pStyle w:val="B10"/>
      </w:pPr>
      <w:r w:rsidRPr="0050431F">
        <w:t>-</w:t>
      </w:r>
      <w:r w:rsidRPr="0050431F">
        <w:tab/>
        <w:t>For references to TS 25.141 [10], the method of test is specified in TS 25.141 [10], subclause 7.3.4.</w:t>
      </w:r>
    </w:p>
    <w:p w14:paraId="5BD9F4F9" w14:textId="77777777" w:rsidR="00246470" w:rsidRPr="0050431F" w:rsidRDefault="00246470" w:rsidP="00246470">
      <w:pPr>
        <w:pStyle w:val="B10"/>
      </w:pPr>
      <w:r w:rsidRPr="0050431F">
        <w:t>-</w:t>
      </w:r>
      <w:r w:rsidRPr="0050431F">
        <w:tab/>
        <w:t>For references to TS 36.141 [9], the method of test is specified in TS 36.141 [9], subclause 7.3.4.</w:t>
      </w:r>
    </w:p>
    <w:p w14:paraId="5397DE1B" w14:textId="77777777" w:rsidR="00246470" w:rsidRPr="0050431F" w:rsidRDefault="00246470" w:rsidP="00246470">
      <w:pPr>
        <w:pStyle w:val="B10"/>
      </w:pPr>
      <w:r w:rsidRPr="0050431F">
        <w:t>-</w:t>
      </w:r>
      <w:r w:rsidRPr="0050431F">
        <w:tab/>
        <w:t>For testing GSM/EDGE dynamic range, steps in subclause 7.3.4.1 and 7.3.4.2 shall apply.</w:t>
      </w:r>
    </w:p>
    <w:p w14:paraId="04308FFF" w14:textId="77777777" w:rsidR="00246470" w:rsidRPr="0050431F" w:rsidRDefault="00246470" w:rsidP="00F311C8">
      <w:pPr>
        <w:pStyle w:val="Heading4"/>
      </w:pPr>
      <w:bookmarkStart w:id="1990" w:name="_Toc13048690"/>
      <w:bookmarkStart w:id="1991" w:name="_Toc29764906"/>
      <w:bookmarkStart w:id="1992" w:name="_Toc29765324"/>
      <w:bookmarkStart w:id="1993" w:name="_Toc52556822"/>
      <w:bookmarkStart w:id="1994" w:name="_Toc67912524"/>
      <w:bookmarkStart w:id="1995" w:name="_Toc89855459"/>
      <w:r w:rsidRPr="0050431F">
        <w:t>7.3.4.1</w:t>
      </w:r>
      <w:r w:rsidRPr="0050431F">
        <w:tab/>
        <w:t>Initial conditions for GSM/EDGE dynamic range for CS7</w:t>
      </w:r>
      <w:r w:rsidR="002F6EF4" w:rsidRPr="0050431F">
        <w:t xml:space="preserve"> and CS15</w:t>
      </w:r>
      <w:bookmarkEnd w:id="1990"/>
      <w:bookmarkEnd w:id="1991"/>
      <w:bookmarkEnd w:id="1992"/>
      <w:bookmarkEnd w:id="1993"/>
      <w:bookmarkEnd w:id="1994"/>
      <w:bookmarkEnd w:id="1995"/>
    </w:p>
    <w:p w14:paraId="5610E979" w14:textId="77777777" w:rsidR="00246470" w:rsidRPr="0050431F" w:rsidRDefault="00246470" w:rsidP="00246470">
      <w:r w:rsidRPr="0050431F">
        <w:t>Test environment:</w:t>
      </w:r>
      <w:r w:rsidRPr="0050431F">
        <w:tab/>
        <w:t>Normal; see Annex B.2.</w:t>
      </w:r>
    </w:p>
    <w:p w14:paraId="61D9BDDE"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7955D199" w14:textId="77777777" w:rsidR="00246470" w:rsidRPr="0050431F" w:rsidRDefault="00246470" w:rsidP="00246470">
      <w:pPr>
        <w:pStyle w:val="B10"/>
      </w:pPr>
      <w:r w:rsidRPr="0050431F">
        <w:t>1)</w:t>
      </w:r>
      <w:r w:rsidRPr="0050431F">
        <w:tab/>
        <w:t>Set up the equipment as shown in Annex I.2.1 TS 36.141[9].</w:t>
      </w:r>
    </w:p>
    <w:p w14:paraId="6C56E69F"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5CDA4E55" w14:textId="77777777" w:rsidR="00246470" w:rsidRPr="0050431F" w:rsidRDefault="00246470" w:rsidP="00246470">
      <w:pPr>
        <w:pStyle w:val="B20"/>
      </w:pPr>
      <w:r w:rsidRPr="0050431F">
        <w:t>-</w:t>
      </w:r>
      <w:r w:rsidRPr="0050431F">
        <w:tab/>
        <w:t>For GSM see subclause 7.1 in TS 51.021 [11] for reference channels to test.</w:t>
      </w:r>
    </w:p>
    <w:p w14:paraId="3DFBF45C" w14:textId="77777777" w:rsidR="00246470" w:rsidRPr="0050431F" w:rsidRDefault="00246470" w:rsidP="00F311C8">
      <w:pPr>
        <w:pStyle w:val="Heading4"/>
      </w:pPr>
      <w:bookmarkStart w:id="1996" w:name="_Toc13048691"/>
      <w:bookmarkStart w:id="1997" w:name="_Toc29764907"/>
      <w:bookmarkStart w:id="1998" w:name="_Toc29765325"/>
      <w:bookmarkStart w:id="1999" w:name="_Toc52556823"/>
      <w:bookmarkStart w:id="2000" w:name="_Toc67912525"/>
      <w:bookmarkStart w:id="2001" w:name="_Toc89855460"/>
      <w:r w:rsidRPr="0050431F">
        <w:t>7.3.4.2</w:t>
      </w:r>
      <w:r w:rsidRPr="0050431F">
        <w:tab/>
        <w:t>Procedure for GSM/EDGE dynamic range for CS7</w:t>
      </w:r>
      <w:r w:rsidR="002F6EF4" w:rsidRPr="0050431F">
        <w:t xml:space="preserve"> and CS15</w:t>
      </w:r>
      <w:bookmarkEnd w:id="1996"/>
      <w:bookmarkEnd w:id="1997"/>
      <w:bookmarkEnd w:id="1998"/>
      <w:bookmarkEnd w:id="1999"/>
      <w:bookmarkEnd w:id="2000"/>
      <w:bookmarkEnd w:id="2001"/>
    </w:p>
    <w:p w14:paraId="05DA5354" w14:textId="77777777" w:rsidR="00246470" w:rsidRPr="0050431F" w:rsidRDefault="00246470" w:rsidP="00246470">
      <w:pPr>
        <w:pStyle w:val="B10"/>
      </w:pPr>
      <w:r w:rsidRPr="0050431F">
        <w:t>1)</w:t>
      </w:r>
      <w:r w:rsidRPr="0050431F">
        <w:tab/>
        <w:t>Set the BS according to the applicable test configuration(s) (see clause 5).</w:t>
      </w:r>
    </w:p>
    <w:p w14:paraId="23BB7231"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7.1</w:t>
      </w:r>
    </w:p>
    <w:p w14:paraId="69188FE0" w14:textId="77777777" w:rsidR="00246470" w:rsidRPr="0050431F" w:rsidRDefault="00246470" w:rsidP="00246470">
      <w:pPr>
        <w:pStyle w:val="B10"/>
      </w:pPr>
      <w:r w:rsidRPr="0050431F">
        <w:t>3)</w:t>
      </w:r>
      <w:r w:rsidRPr="0050431F">
        <w:tab/>
        <w:t>Measure the performance of the GSM/EDGE wanted signal at the BS receiver, as defined in TS 51.021, applicable parts of subclause 7.1.</w:t>
      </w:r>
    </w:p>
    <w:p w14:paraId="6E54688D" w14:textId="77777777" w:rsidR="008672B0" w:rsidRPr="0050431F" w:rsidRDefault="008672B0" w:rsidP="008672B0">
      <w:r w:rsidRPr="0050431F">
        <w:t>In addition, for a multi-band capable BS, the following step shall apply:</w:t>
      </w:r>
    </w:p>
    <w:p w14:paraId="373BE3CE" w14:textId="77777777" w:rsidR="008672B0" w:rsidRPr="0050431F" w:rsidRDefault="008672B0" w:rsidP="008672B0">
      <w:pPr>
        <w:pStyle w:val="B10"/>
      </w:pPr>
      <w:r w:rsidRPr="0050431F">
        <w:t>-</w:t>
      </w:r>
      <w:r w:rsidRPr="0050431F">
        <w:tab/>
        <w:t>For multi-band capable BS and single band tests, repeat the tests per involved band with no carrier activated in the other band.</w:t>
      </w:r>
      <w:r w:rsidR="00D33DDC" w:rsidRPr="0050431F">
        <w:t xml:space="preserve"> </w:t>
      </w:r>
      <w:r w:rsidRPr="0050431F">
        <w:t>For multi-band capable BS with separate antenna connector, the antenna connector not being under test shall be terminated.</w:t>
      </w:r>
    </w:p>
    <w:p w14:paraId="0F9F35F9" w14:textId="77777777" w:rsidR="005620F2" w:rsidRPr="0050431F" w:rsidRDefault="005620F2" w:rsidP="00F311C8">
      <w:pPr>
        <w:pStyle w:val="Heading3"/>
      </w:pPr>
      <w:bookmarkStart w:id="2002" w:name="_Toc13048692"/>
      <w:bookmarkStart w:id="2003" w:name="_Toc29764908"/>
      <w:bookmarkStart w:id="2004" w:name="_Toc29765326"/>
      <w:bookmarkStart w:id="2005" w:name="_Toc52556824"/>
      <w:bookmarkStart w:id="2006" w:name="_Toc67912526"/>
      <w:bookmarkStart w:id="2007" w:name="_Toc89855461"/>
      <w:r w:rsidRPr="0050431F">
        <w:t>7.3.5</w:t>
      </w:r>
      <w:r w:rsidRPr="0050431F">
        <w:tab/>
        <w:t>Test requirements</w:t>
      </w:r>
      <w:bookmarkEnd w:id="2002"/>
      <w:bookmarkEnd w:id="2003"/>
      <w:bookmarkEnd w:id="2004"/>
      <w:bookmarkEnd w:id="2005"/>
      <w:bookmarkEnd w:id="2006"/>
      <w:bookmarkEnd w:id="2007"/>
    </w:p>
    <w:p w14:paraId="69E646A7" w14:textId="77777777" w:rsidR="005620F2" w:rsidRPr="0050431F" w:rsidRDefault="005620F2" w:rsidP="005620F2">
      <w:r w:rsidRPr="0050431F">
        <w:t>For E-UTRA the test requirement is in TS 36.141 [9] subclause 7.3.5.</w:t>
      </w:r>
    </w:p>
    <w:p w14:paraId="42317386" w14:textId="77777777" w:rsidR="005620F2" w:rsidRPr="0050431F" w:rsidRDefault="005620F2" w:rsidP="005620F2">
      <w:r w:rsidRPr="0050431F">
        <w:t>For UTRA-FDD the test requirement is in TS 25.141 [10] subclause 7.3.5.</w:t>
      </w:r>
    </w:p>
    <w:p w14:paraId="7E29A302" w14:textId="77777777" w:rsidR="005620F2" w:rsidRPr="0050431F" w:rsidRDefault="005620F2" w:rsidP="005620F2">
      <w:r w:rsidRPr="0050431F">
        <w:t>For UTRA-TDD the test requirement is in TS 25.142 [12] subclause 7.3.5.</w:t>
      </w:r>
    </w:p>
    <w:p w14:paraId="1E5F80EF" w14:textId="77777777" w:rsidR="002F6EF4" w:rsidRPr="0050431F" w:rsidRDefault="005620F2" w:rsidP="002F6EF4">
      <w:r w:rsidRPr="0050431F">
        <w:t>For GSM-EDGE the test requirement is in TS 51.021 [11] subclause 7.1.</w:t>
      </w:r>
    </w:p>
    <w:p w14:paraId="50E21861" w14:textId="77777777" w:rsidR="005620F2" w:rsidRPr="0050431F" w:rsidRDefault="002F6EF4" w:rsidP="005620F2">
      <w:r w:rsidRPr="0050431F">
        <w:t>For NB-IoT the test requirement is in TS 36.141 [9] subclause 7.3.5.</w:t>
      </w:r>
    </w:p>
    <w:p w14:paraId="0CCE2CFD" w14:textId="77777777" w:rsidR="00A26C61" w:rsidRPr="0050431F" w:rsidRDefault="00A26C61" w:rsidP="00F311C8">
      <w:pPr>
        <w:pStyle w:val="Heading2"/>
      </w:pPr>
      <w:bookmarkStart w:id="2008" w:name="_Toc13048693"/>
      <w:bookmarkStart w:id="2009" w:name="_Toc29764909"/>
      <w:bookmarkStart w:id="2010" w:name="_Toc29765327"/>
      <w:bookmarkStart w:id="2011" w:name="_Toc52556825"/>
      <w:bookmarkStart w:id="2012" w:name="_Toc67912527"/>
      <w:bookmarkStart w:id="2013" w:name="_Toc89855462"/>
      <w:r w:rsidRPr="0050431F">
        <w:t>7.4</w:t>
      </w:r>
      <w:r w:rsidRPr="0050431F">
        <w:tab/>
        <w:t>In-band selectivity and blocking</w:t>
      </w:r>
      <w:bookmarkEnd w:id="2008"/>
      <w:bookmarkEnd w:id="2009"/>
      <w:bookmarkEnd w:id="2010"/>
      <w:bookmarkEnd w:id="2011"/>
      <w:bookmarkEnd w:id="2012"/>
      <w:bookmarkEnd w:id="2013"/>
    </w:p>
    <w:p w14:paraId="5CA0A107" w14:textId="77777777" w:rsidR="008631CF" w:rsidRPr="0050431F" w:rsidRDefault="008631CF" w:rsidP="00F311C8">
      <w:pPr>
        <w:pStyle w:val="Heading3"/>
      </w:pPr>
      <w:bookmarkStart w:id="2014" w:name="_Toc13048694"/>
      <w:bookmarkStart w:id="2015" w:name="_Toc29764910"/>
      <w:bookmarkStart w:id="2016" w:name="_Toc29765328"/>
      <w:bookmarkStart w:id="2017" w:name="_Toc52556826"/>
      <w:bookmarkStart w:id="2018" w:name="_Toc67912528"/>
      <w:bookmarkStart w:id="2019" w:name="_Toc89855463"/>
      <w:r w:rsidRPr="0050431F">
        <w:t>7.4.1</w:t>
      </w:r>
      <w:r w:rsidRPr="0050431F">
        <w:tab/>
        <w:t>Definition and applicability</w:t>
      </w:r>
      <w:bookmarkEnd w:id="2014"/>
      <w:bookmarkEnd w:id="2015"/>
      <w:bookmarkEnd w:id="2016"/>
      <w:bookmarkEnd w:id="2017"/>
      <w:bookmarkEnd w:id="2018"/>
      <w:bookmarkEnd w:id="2019"/>
    </w:p>
    <w:p w14:paraId="194E6F73" w14:textId="77777777" w:rsidR="002F6EF4" w:rsidRPr="0050431F" w:rsidRDefault="008631CF" w:rsidP="002F6EF4">
      <w:r w:rsidRPr="0050431F">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1164373" w14:textId="77777777" w:rsidR="008631CF" w:rsidRPr="0050431F" w:rsidRDefault="002F6EF4" w:rsidP="008631CF">
      <w:pPr>
        <w:rPr>
          <w:rFonts w:eastAsia="MS P??" w:cs="v4.2.0"/>
        </w:rPr>
      </w:pPr>
      <w:r w:rsidRPr="0050431F">
        <w:rPr>
          <w:lang w:eastAsia="zh-CN"/>
        </w:rPr>
        <w:t xml:space="preserve">Unless otherwise stated, a BS declared to be capable of E-UTRA with </w:t>
      </w:r>
      <w:r w:rsidRPr="0050431F">
        <w:rPr>
          <w:rFonts w:eastAsia="MS P??" w:cs="v4.2.0"/>
        </w:rPr>
        <w:t xml:space="preserve">NB-IoT in-band and guard band operations </w:t>
      </w:r>
      <w:r w:rsidR="00DA23B4" w:rsidRPr="0050431F">
        <w:t xml:space="preserve">(or any combination with GSM and/or UTRA) </w:t>
      </w:r>
      <w:r w:rsidRPr="0050431F">
        <w:rPr>
          <w:rFonts w:eastAsia="MS P??" w:cs="v4.2.0"/>
        </w:rPr>
        <w:t>is only required to pass the in-band selectivity and blocking receiver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in-band selectivity and blocking receiver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7E268736" w14:textId="77777777" w:rsidR="008631CF" w:rsidRPr="0050431F" w:rsidRDefault="008631CF" w:rsidP="00F311C8">
      <w:pPr>
        <w:pStyle w:val="Heading3"/>
      </w:pPr>
      <w:bookmarkStart w:id="2020" w:name="_Toc13048695"/>
      <w:bookmarkStart w:id="2021" w:name="_Toc29764911"/>
      <w:bookmarkStart w:id="2022" w:name="_Toc29765329"/>
      <w:bookmarkStart w:id="2023" w:name="_Toc52556827"/>
      <w:bookmarkStart w:id="2024" w:name="_Toc67912529"/>
      <w:bookmarkStart w:id="2025" w:name="_Toc89855464"/>
      <w:r w:rsidRPr="0050431F">
        <w:t>7.4.2</w:t>
      </w:r>
      <w:r w:rsidRPr="0050431F">
        <w:tab/>
      </w:r>
      <w:r w:rsidR="00DB7FF2" w:rsidRPr="0050431F">
        <w:t>Minimum requirement</w:t>
      </w:r>
      <w:bookmarkEnd w:id="2020"/>
      <w:bookmarkEnd w:id="2021"/>
      <w:bookmarkEnd w:id="2022"/>
      <w:bookmarkEnd w:id="2023"/>
      <w:bookmarkEnd w:id="2024"/>
      <w:bookmarkEnd w:id="2025"/>
    </w:p>
    <w:p w14:paraId="271E2D50" w14:textId="77777777" w:rsidR="008631CF" w:rsidRPr="0050431F" w:rsidRDefault="008631CF" w:rsidP="008631CF">
      <w:r w:rsidRPr="0050431F">
        <w:t>The minimum requirement is in TS 37.104 [2] subclauses 7.4.1, 7.4.2, 7.4.3, 7.4.4, and 7.4.5.</w:t>
      </w:r>
    </w:p>
    <w:p w14:paraId="4BBD11EE" w14:textId="77777777" w:rsidR="008631CF" w:rsidRPr="0050431F" w:rsidRDefault="008631CF" w:rsidP="00F311C8">
      <w:pPr>
        <w:pStyle w:val="Heading3"/>
      </w:pPr>
      <w:bookmarkStart w:id="2026" w:name="_Toc13048696"/>
      <w:bookmarkStart w:id="2027" w:name="_Toc29764912"/>
      <w:bookmarkStart w:id="2028" w:name="_Toc29765330"/>
      <w:bookmarkStart w:id="2029" w:name="_Toc52556828"/>
      <w:bookmarkStart w:id="2030" w:name="_Toc67912530"/>
      <w:bookmarkStart w:id="2031" w:name="_Toc89855465"/>
      <w:r w:rsidRPr="0050431F">
        <w:t>7.4.3</w:t>
      </w:r>
      <w:r w:rsidRPr="0050431F">
        <w:tab/>
        <w:t>Test purpose</w:t>
      </w:r>
      <w:bookmarkEnd w:id="2026"/>
      <w:bookmarkEnd w:id="2027"/>
      <w:bookmarkEnd w:id="2028"/>
      <w:bookmarkEnd w:id="2029"/>
      <w:bookmarkEnd w:id="2030"/>
      <w:bookmarkEnd w:id="2031"/>
    </w:p>
    <w:p w14:paraId="2F65B652" w14:textId="77777777" w:rsidR="008631CF" w:rsidRPr="0050431F" w:rsidRDefault="008631CF" w:rsidP="008631CF">
      <w:r w:rsidRPr="0050431F">
        <w:t>The test stresses the ability of the BS receiver to withstand high-level interference from unwanted signals at specified frequency offsets without undue degradation of its sensitivity.</w:t>
      </w:r>
    </w:p>
    <w:p w14:paraId="6C103FFA" w14:textId="77777777" w:rsidR="008631CF" w:rsidRPr="0050431F" w:rsidRDefault="008631CF" w:rsidP="00F311C8">
      <w:pPr>
        <w:pStyle w:val="Heading3"/>
      </w:pPr>
      <w:bookmarkStart w:id="2032" w:name="_Toc13048697"/>
      <w:bookmarkStart w:id="2033" w:name="_Toc29764913"/>
      <w:bookmarkStart w:id="2034" w:name="_Toc29765331"/>
      <w:bookmarkStart w:id="2035" w:name="_Toc52556829"/>
      <w:bookmarkStart w:id="2036" w:name="_Toc67912531"/>
      <w:bookmarkStart w:id="2037" w:name="_Toc89855466"/>
      <w:r w:rsidRPr="0050431F">
        <w:t>7.4.4</w:t>
      </w:r>
      <w:r w:rsidRPr="0050431F">
        <w:tab/>
        <w:t>Method of test</w:t>
      </w:r>
      <w:bookmarkEnd w:id="2032"/>
      <w:bookmarkEnd w:id="2033"/>
      <w:bookmarkEnd w:id="2034"/>
      <w:bookmarkEnd w:id="2035"/>
      <w:bookmarkEnd w:id="2036"/>
      <w:bookmarkEnd w:id="2037"/>
    </w:p>
    <w:p w14:paraId="46735201" w14:textId="77777777" w:rsidR="008631CF" w:rsidRPr="0050431F" w:rsidRDefault="008631CF" w:rsidP="00F311C8">
      <w:pPr>
        <w:pStyle w:val="Heading4"/>
      </w:pPr>
      <w:bookmarkStart w:id="2038" w:name="_Toc13048698"/>
      <w:bookmarkStart w:id="2039" w:name="_Toc29764914"/>
      <w:bookmarkStart w:id="2040" w:name="_Toc29765332"/>
      <w:bookmarkStart w:id="2041" w:name="_Toc52556830"/>
      <w:bookmarkStart w:id="2042" w:name="_Toc67912532"/>
      <w:bookmarkStart w:id="2043" w:name="_Toc89855467"/>
      <w:r w:rsidRPr="0050431F">
        <w:t>7.4.4.1</w:t>
      </w:r>
      <w:r w:rsidRPr="0050431F">
        <w:tab/>
        <w:t>Initial conditions</w:t>
      </w:r>
      <w:bookmarkEnd w:id="2038"/>
      <w:bookmarkEnd w:id="2039"/>
      <w:bookmarkEnd w:id="2040"/>
      <w:bookmarkEnd w:id="2041"/>
      <w:bookmarkEnd w:id="2042"/>
      <w:bookmarkEnd w:id="2043"/>
    </w:p>
    <w:p w14:paraId="511DD7B0" w14:textId="77777777" w:rsidR="008631CF" w:rsidRPr="0050431F" w:rsidRDefault="008631CF" w:rsidP="008631CF">
      <w:r w:rsidRPr="0050431F">
        <w:t>Test environment:</w:t>
      </w:r>
      <w:r w:rsidR="002B1E27">
        <w:tab/>
      </w:r>
      <w:r w:rsidR="000F6B9F" w:rsidRPr="0050431F">
        <w:tab/>
      </w:r>
      <w:r w:rsidR="000F6B9F" w:rsidRPr="0050431F">
        <w:tab/>
      </w:r>
      <w:r w:rsidRPr="0050431F">
        <w:t>Normal; see Annex B</w:t>
      </w:r>
      <w:r w:rsidR="00683446" w:rsidRPr="0050431F">
        <w:t>.2</w:t>
      </w:r>
      <w:r w:rsidRPr="0050431F">
        <w:t>.</w:t>
      </w:r>
    </w:p>
    <w:p w14:paraId="00E8674A" w14:textId="77777777" w:rsidR="002F6B1E" w:rsidRPr="0050431F" w:rsidRDefault="00D33DDC" w:rsidP="002F6B1E">
      <w:pPr>
        <w:rPr>
          <w:rFonts w:eastAsia="MS P??" w:cs="v4.2.0"/>
        </w:rPr>
      </w:pPr>
      <w:r w:rsidRPr="0050431F">
        <w:t>Base Station RF Bandwidth</w:t>
      </w:r>
      <w:r w:rsidR="00377CEF" w:rsidRPr="0050431F">
        <w:t xml:space="preserve"> position</w:t>
      </w:r>
      <w:r w:rsidR="00E8455F" w:rsidRPr="0050431F">
        <w:t>s</w:t>
      </w:r>
      <w:r w:rsidR="0094346B" w:rsidRPr="0050431F">
        <w:t xml:space="preserve"> </w:t>
      </w:r>
      <w:r w:rsidR="002F6B1E" w:rsidRPr="0050431F">
        <w:rPr>
          <w:rFonts w:cs="v4.2.0"/>
        </w:rPr>
        <w:t>to be tested:</w:t>
      </w:r>
      <w:r w:rsidR="002B1E27">
        <w:rPr>
          <w:rFonts w:cs="v4.2.0"/>
        </w:rPr>
        <w:tab/>
      </w:r>
      <w:r w:rsidR="002F6B1E" w:rsidRPr="0050431F">
        <w:rPr>
          <w:rFonts w:cs="v4.2.0"/>
        </w:rPr>
        <w:t>M</w:t>
      </w:r>
      <w:r w:rsidR="002F6B1E" w:rsidRPr="0050431F">
        <w:rPr>
          <w:rFonts w:cs="v4.2.0"/>
          <w:vertAlign w:val="subscript"/>
        </w:rPr>
        <w:t>RFBW</w:t>
      </w:r>
      <w:r w:rsidR="00E8455F" w:rsidRPr="0050431F">
        <w:rPr>
          <w:rFonts w:cs="v4.2.0"/>
        </w:rPr>
        <w:t xml:space="preserve"> in single-band operation</w:t>
      </w:r>
      <w:r w:rsidR="002F6B1E" w:rsidRPr="0050431F">
        <w:rPr>
          <w:rFonts w:cs="v4.2.0"/>
        </w:rPr>
        <w:t>, see subclause 4.9.</w:t>
      </w:r>
      <w:r w:rsidR="00E208B3" w:rsidRPr="0050431F">
        <w:rPr>
          <w:rFonts w:cs="v4.2.0"/>
        </w:rPr>
        <w:t>1</w:t>
      </w:r>
      <w:r w:rsidR="00E8455F" w:rsidRPr="0050431F">
        <w:rPr>
          <w:rFonts w:cs="v4.2.0"/>
        </w:rPr>
        <w:t>,</w:t>
      </w:r>
      <w:r w:rsidR="00E8455F" w:rsidRPr="0050431F">
        <w:t xml:space="preserve"> B</w:t>
      </w:r>
      <w:r w:rsidR="00E8455F" w:rsidRPr="0050431F">
        <w:rPr>
          <w:vertAlign w:val="subscript"/>
        </w:rPr>
        <w:t>RFBW</w:t>
      </w:r>
      <w:r w:rsidR="00E8455F" w:rsidRPr="0050431F">
        <w:t>_T</w:t>
      </w:r>
      <w:r w:rsidR="00E8455F" w:rsidRPr="0050431F">
        <w:rPr>
          <w:lang w:eastAsia="zh-CN"/>
        </w:rPr>
        <w:t>’</w:t>
      </w:r>
      <w:r w:rsidR="00E8455F" w:rsidRPr="0050431F">
        <w:rPr>
          <w:vertAlign w:val="subscript"/>
        </w:rPr>
        <w:t>RFBW</w:t>
      </w:r>
      <w:r w:rsidR="00E8455F" w:rsidRPr="0050431F">
        <w:t xml:space="preserve"> and B</w:t>
      </w:r>
      <w:r w:rsidR="00E8455F" w:rsidRPr="0050431F">
        <w:rPr>
          <w:lang w:eastAsia="zh-CN"/>
        </w:rPr>
        <w:t>’</w:t>
      </w:r>
      <w:r w:rsidR="00E8455F" w:rsidRPr="0050431F">
        <w:rPr>
          <w:vertAlign w:val="subscript"/>
        </w:rPr>
        <w:t>RFBW</w:t>
      </w:r>
      <w:r w:rsidR="00E8455F" w:rsidRPr="0050431F">
        <w:t>_T</w:t>
      </w:r>
      <w:r w:rsidR="00E8455F" w:rsidRPr="0050431F">
        <w:rPr>
          <w:vertAlign w:val="subscript"/>
        </w:rPr>
        <w:t xml:space="preserve">RFBW </w:t>
      </w:r>
      <w:r w:rsidR="00E8455F" w:rsidRPr="0050431F">
        <w:rPr>
          <w:rFonts w:cs="v4.2.0"/>
        </w:rPr>
        <w:t>in multi-band operation, see subclause 4.9.1</w:t>
      </w:r>
      <w:r w:rsidR="002F6B1E" w:rsidRPr="0050431F">
        <w:rPr>
          <w:rFonts w:cs="v4.2.0"/>
        </w:rPr>
        <w:t>.</w:t>
      </w:r>
    </w:p>
    <w:p w14:paraId="6ECF2805" w14:textId="77777777" w:rsidR="008631CF" w:rsidRPr="0050431F" w:rsidRDefault="008631CF" w:rsidP="008631CF">
      <w:pPr>
        <w:pStyle w:val="B10"/>
      </w:pPr>
      <w:r w:rsidRPr="0050431F">
        <w:t>1)</w:t>
      </w:r>
      <w:r w:rsidRPr="0050431F">
        <w:tab/>
        <w:t>Set up the equipment as shown in Annex D.2.</w:t>
      </w:r>
      <w:r w:rsidR="00A07B05" w:rsidRPr="0050431F">
        <w:t>1</w:t>
      </w:r>
      <w:r w:rsidRPr="0050431F">
        <w:t>.</w:t>
      </w:r>
    </w:p>
    <w:p w14:paraId="1C3F331E" w14:textId="77777777" w:rsidR="008631CF" w:rsidRPr="0050431F" w:rsidRDefault="008631CF" w:rsidP="008631CF">
      <w:pPr>
        <w:pStyle w:val="B10"/>
      </w:pPr>
      <w:r w:rsidRPr="0050431F">
        <w:t>2)</w:t>
      </w:r>
      <w:r w:rsidRPr="0050431F">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applicable reference measurement channel to the BS under test as follows:</w:t>
      </w:r>
    </w:p>
    <w:p w14:paraId="3F98C91C" w14:textId="77777777" w:rsidR="008631CF" w:rsidRPr="0050431F" w:rsidRDefault="00F2551A" w:rsidP="0049087D">
      <w:pPr>
        <w:pStyle w:val="B20"/>
      </w:pPr>
      <w:r w:rsidRPr="0050431F">
        <w:t>-</w:t>
      </w:r>
      <w:r w:rsidR="008631CF" w:rsidRPr="0050431F">
        <w:tab/>
        <w:t>For E-UTRA see Annex A.1 in TS 36.141</w:t>
      </w:r>
      <w:r w:rsidR="00AB74E3" w:rsidRPr="0050431F">
        <w:t xml:space="preserve"> [9]</w:t>
      </w:r>
      <w:r w:rsidR="008631CF" w:rsidRPr="0050431F">
        <w:t>.</w:t>
      </w:r>
    </w:p>
    <w:p w14:paraId="63680E63" w14:textId="77777777" w:rsidR="008631CF" w:rsidRPr="0050431F" w:rsidRDefault="00F2551A" w:rsidP="0049087D">
      <w:pPr>
        <w:pStyle w:val="B20"/>
      </w:pPr>
      <w:r w:rsidRPr="0050431F">
        <w:t>-</w:t>
      </w:r>
      <w:r w:rsidR="008631CF" w:rsidRPr="0050431F">
        <w:tab/>
        <w:t xml:space="preserve">For UTRA FDD see Annex A.2 in </w:t>
      </w:r>
      <w:r w:rsidR="00AB74E3" w:rsidRPr="0050431F">
        <w:t xml:space="preserve">TS </w:t>
      </w:r>
      <w:r w:rsidR="008631CF" w:rsidRPr="0050431F">
        <w:t>25.141</w:t>
      </w:r>
      <w:r w:rsidR="00AB74E3" w:rsidRPr="0050431F">
        <w:t xml:space="preserve"> [10]</w:t>
      </w:r>
      <w:r w:rsidR="008631CF" w:rsidRPr="0050431F">
        <w:t>.</w:t>
      </w:r>
    </w:p>
    <w:p w14:paraId="29FCD64A" w14:textId="77777777" w:rsidR="008631CF" w:rsidRPr="0050431F" w:rsidRDefault="00F2551A" w:rsidP="0049087D">
      <w:pPr>
        <w:pStyle w:val="B20"/>
      </w:pPr>
      <w:r w:rsidRPr="0050431F">
        <w:t>-</w:t>
      </w:r>
      <w:r w:rsidR="008631CF" w:rsidRPr="0050431F">
        <w:tab/>
        <w:t xml:space="preserve">For UTRA TDD see Annex A.2.1 in </w:t>
      </w:r>
      <w:r w:rsidR="00AB74E3" w:rsidRPr="0050431F">
        <w:t xml:space="preserve">TS </w:t>
      </w:r>
      <w:r w:rsidR="008631CF" w:rsidRPr="0050431F">
        <w:t>25.142</w:t>
      </w:r>
      <w:r w:rsidR="00AB74E3" w:rsidRPr="0050431F">
        <w:t xml:space="preserve"> [12]</w:t>
      </w:r>
      <w:r w:rsidR="008631CF" w:rsidRPr="0050431F">
        <w:t>.</w:t>
      </w:r>
    </w:p>
    <w:p w14:paraId="63B5A50E" w14:textId="77777777" w:rsidR="002F6EF4" w:rsidRPr="0050431F" w:rsidRDefault="00F2551A" w:rsidP="002F6EF4">
      <w:pPr>
        <w:pStyle w:val="B20"/>
      </w:pPr>
      <w:r w:rsidRPr="0050431F">
        <w:t>-</w:t>
      </w:r>
      <w:r w:rsidR="008631CF" w:rsidRPr="0050431F">
        <w:tab/>
        <w:t xml:space="preserve">For GSM see </w:t>
      </w:r>
      <w:r w:rsidR="00FE5B18" w:rsidRPr="0050431F">
        <w:t>sub</w:t>
      </w:r>
      <w:r w:rsidR="008631CF" w:rsidRPr="0050431F">
        <w:t>clause 7.6.2 in TS 5</w:t>
      </w:r>
      <w:r w:rsidR="00423A5F" w:rsidRPr="0050431F">
        <w:t>1</w:t>
      </w:r>
      <w:r w:rsidR="008631CF" w:rsidRPr="0050431F">
        <w:t xml:space="preserve">.021 </w:t>
      </w:r>
      <w:r w:rsidR="00AB74E3" w:rsidRPr="0050431F">
        <w:t xml:space="preserve">[11] </w:t>
      </w:r>
      <w:r w:rsidR="008631CF" w:rsidRPr="0050431F">
        <w:t xml:space="preserve">and Annex P in TS 45.005 </w:t>
      </w:r>
      <w:r w:rsidR="00F1786C" w:rsidRPr="0050431F">
        <w:t xml:space="preserve">[6] </w:t>
      </w:r>
      <w:r w:rsidR="008631CF" w:rsidRPr="0050431F">
        <w:t>for reference channels to test.</w:t>
      </w:r>
    </w:p>
    <w:p w14:paraId="4A89F190" w14:textId="77777777" w:rsidR="008631CF" w:rsidRPr="0050431F" w:rsidRDefault="002F6EF4" w:rsidP="002F6EF4">
      <w:pPr>
        <w:pStyle w:val="B20"/>
      </w:pPr>
      <w:r w:rsidRPr="0050431F">
        <w:t>-</w:t>
      </w:r>
      <w:r w:rsidRPr="0050431F">
        <w:tab/>
        <w:t>For NB-IoT see Annex A.1</w:t>
      </w:r>
      <w:r w:rsidR="00FA5C5A">
        <w:t>4</w:t>
      </w:r>
      <w:r w:rsidRPr="0050431F">
        <w:t xml:space="preserve"> in TS 36.141 [9].</w:t>
      </w:r>
    </w:p>
    <w:p w14:paraId="2904F53C" w14:textId="77777777" w:rsidR="008631CF" w:rsidRPr="0050431F" w:rsidRDefault="008631CF" w:rsidP="00F311C8">
      <w:pPr>
        <w:pStyle w:val="Heading4"/>
      </w:pPr>
      <w:bookmarkStart w:id="2044" w:name="_Toc13048699"/>
      <w:bookmarkStart w:id="2045" w:name="_Toc29764915"/>
      <w:bookmarkStart w:id="2046" w:name="_Toc29765333"/>
      <w:bookmarkStart w:id="2047" w:name="_Toc52556831"/>
      <w:bookmarkStart w:id="2048" w:name="_Toc67912533"/>
      <w:bookmarkStart w:id="2049" w:name="_Toc89855468"/>
      <w:r w:rsidRPr="0050431F">
        <w:t>7.4.4.2</w:t>
      </w:r>
      <w:r w:rsidRPr="0050431F">
        <w:tab/>
        <w:t>Procedure for general blocking</w:t>
      </w:r>
      <w:bookmarkEnd w:id="2044"/>
      <w:bookmarkEnd w:id="2045"/>
      <w:bookmarkEnd w:id="2046"/>
      <w:bookmarkEnd w:id="2047"/>
      <w:bookmarkEnd w:id="2048"/>
      <w:bookmarkEnd w:id="2049"/>
    </w:p>
    <w:p w14:paraId="3E40C30F" w14:textId="77777777" w:rsidR="00CA5F77" w:rsidRPr="0050431F" w:rsidRDefault="00CA5F77" w:rsidP="0049087D">
      <w:pPr>
        <w:pStyle w:val="B10"/>
      </w:pPr>
      <w:r w:rsidRPr="0050431F">
        <w:t>1)</w:t>
      </w:r>
      <w:r w:rsidRPr="0050431F">
        <w:tab/>
      </w:r>
      <w:r w:rsidR="000C702D" w:rsidRPr="0050431F">
        <w:t>Set the BS to transmit with the carrier set-up and power allocation according to the applicable test configuration(s) (see clause 5).</w:t>
      </w:r>
    </w:p>
    <w:p w14:paraId="5587DC22" w14:textId="77777777" w:rsidR="008631CF" w:rsidRPr="0050431F" w:rsidRDefault="00CA5F77" w:rsidP="0049087D">
      <w:pPr>
        <w:pStyle w:val="B10"/>
      </w:pPr>
      <w:r w:rsidRPr="0050431F">
        <w:t>2</w:t>
      </w:r>
      <w:r w:rsidR="008631CF" w:rsidRPr="0050431F">
        <w:t>)</w:t>
      </w:r>
      <w:r w:rsidR="008631CF" w:rsidRPr="0050431F">
        <w:tab/>
        <w:t>Adjust the signal generators to the type of interfering signal, levels and the frequency offsets as specified in Table 7.4.5.1-1.</w:t>
      </w:r>
    </w:p>
    <w:p w14:paraId="5814DB58" w14:textId="77777777" w:rsidR="008631CF" w:rsidRPr="0050431F" w:rsidRDefault="00CA5F77" w:rsidP="0049087D">
      <w:pPr>
        <w:pStyle w:val="B10"/>
      </w:pPr>
      <w:r w:rsidRPr="0050431F">
        <w:t>3</w:t>
      </w:r>
      <w:r w:rsidR="008631CF" w:rsidRPr="0050431F">
        <w:t>)</w:t>
      </w:r>
      <w:r w:rsidR="008631CF" w:rsidRPr="0050431F">
        <w:tab/>
        <w:t>The interfering signal shall be swept with a step size of 1 MHz starting from the minimum offset to the channel edges of the wanted signal</w:t>
      </w:r>
      <w:r w:rsidR="00377CEF" w:rsidRPr="0050431F">
        <w:t>s</w:t>
      </w:r>
      <w:r w:rsidR="008631CF" w:rsidRPr="0050431F">
        <w:t xml:space="preserve"> as specified in Table 7.4.5.1-1</w:t>
      </w:r>
    </w:p>
    <w:p w14:paraId="332F9463" w14:textId="77777777" w:rsidR="008631CF" w:rsidRPr="0050431F" w:rsidRDefault="00CA5F77" w:rsidP="0049087D">
      <w:pPr>
        <w:pStyle w:val="B10"/>
      </w:pPr>
      <w:r w:rsidRPr="0050431F">
        <w:t>4</w:t>
      </w:r>
      <w:r w:rsidR="008631CF" w:rsidRPr="0050431F">
        <w:t>)</w:t>
      </w:r>
      <w:r w:rsidR="008631CF" w:rsidRPr="0050431F">
        <w:tab/>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 xml:space="preserve">the test configuration </w:t>
      </w:r>
      <w:r w:rsidR="00377CEF" w:rsidRPr="0050431F">
        <w:t xml:space="preserve">in subclause </w:t>
      </w:r>
      <w:r w:rsidR="008631CF" w:rsidRPr="0050431F">
        <w:t>4.</w:t>
      </w:r>
      <w:r w:rsidR="00377CEF" w:rsidRPr="0050431F">
        <w:t>8.</w:t>
      </w:r>
    </w:p>
    <w:p w14:paraId="435C7680" w14:textId="77777777" w:rsidR="008672B0" w:rsidRPr="0050431F" w:rsidRDefault="008672B0" w:rsidP="008672B0">
      <w:r w:rsidRPr="0050431F">
        <w:t>In addition, for a multi-band capable BS</w:t>
      </w:r>
      <w:r w:rsidR="00A02CD8" w:rsidRPr="0050431F">
        <w:t xml:space="preserve"> with separate antenna connectors</w:t>
      </w:r>
      <w:r w:rsidRPr="0050431F">
        <w:t>, the following steps shall apply:</w:t>
      </w:r>
    </w:p>
    <w:p w14:paraId="4D3AF2DA" w14:textId="77777777" w:rsidR="008672B0" w:rsidRPr="0050431F" w:rsidRDefault="008672B0" w:rsidP="008672B0">
      <w:pPr>
        <w:pStyle w:val="B10"/>
      </w:pPr>
      <w:r w:rsidRPr="0050431F">
        <w:t>5)</w:t>
      </w:r>
      <w:r w:rsidRPr="0050431F">
        <w:tab/>
        <w:t>For single band tests, repeat the steps above per involved band where single band test configurations and test models shall apply with no carrier activated in the other band.</w:t>
      </w:r>
    </w:p>
    <w:p w14:paraId="698373AD" w14:textId="77777777" w:rsidR="008672B0" w:rsidRPr="0050431F" w:rsidRDefault="008672B0" w:rsidP="008672B0">
      <w:pPr>
        <w:pStyle w:val="B10"/>
      </w:pPr>
      <w:r w:rsidRPr="0050431F">
        <w:t>6)</w:t>
      </w:r>
      <w:r w:rsidRPr="0050431F">
        <w:tab/>
        <w:t xml:space="preserve">For multi-band </w:t>
      </w:r>
      <w:r w:rsidR="00A02CD8" w:rsidRPr="0050431F">
        <w:t>tests</w:t>
      </w:r>
      <w:r w:rsidRPr="0050431F">
        <w:t>, the interfering signal shall first be applied on the same port as the wanted signal. The test shall be repeated with the interfering signal applied on the other port</w:t>
      </w:r>
      <w:r w:rsidR="00A02CD8" w:rsidRPr="0050431F">
        <w:t xml:space="preserve"> (if any) mapped to the same receiver as wanted signal</w:t>
      </w:r>
      <w:r w:rsidRPr="0050431F">
        <w:t>. Any antenna connector with no signal applied shall be terminated.</w:t>
      </w:r>
    </w:p>
    <w:p w14:paraId="72F9B5EC" w14:textId="77777777" w:rsidR="00A02CD8" w:rsidRPr="0050431F" w:rsidRDefault="00A02CD8" w:rsidP="008672B0">
      <w:pPr>
        <w:pStyle w:val="B10"/>
      </w:pPr>
      <w:r w:rsidRPr="0050431F">
        <w:t>7)</w:t>
      </w:r>
      <w:r w:rsidRPr="0050431F">
        <w:tab/>
        <w:t>Repeat step 6 with the wanted signal for the other band(s) applied on the respective port(s).</w:t>
      </w:r>
    </w:p>
    <w:p w14:paraId="70C50529" w14:textId="77777777" w:rsidR="008631CF" w:rsidRPr="0050431F" w:rsidRDefault="008631CF" w:rsidP="00F311C8">
      <w:pPr>
        <w:pStyle w:val="Heading4"/>
      </w:pPr>
      <w:bookmarkStart w:id="2050" w:name="_Toc13048700"/>
      <w:bookmarkStart w:id="2051" w:name="_Toc29764916"/>
      <w:bookmarkStart w:id="2052" w:name="_Toc29765334"/>
      <w:bookmarkStart w:id="2053" w:name="_Toc52556832"/>
      <w:bookmarkStart w:id="2054" w:name="_Toc67912534"/>
      <w:bookmarkStart w:id="2055" w:name="_Toc89855469"/>
      <w:r w:rsidRPr="0050431F">
        <w:t>7.4.4.3</w:t>
      </w:r>
      <w:r w:rsidRPr="0050431F">
        <w:tab/>
        <w:t>Procedure for narrowband blocking</w:t>
      </w:r>
      <w:bookmarkEnd w:id="2050"/>
      <w:bookmarkEnd w:id="2051"/>
      <w:bookmarkEnd w:id="2052"/>
      <w:bookmarkEnd w:id="2053"/>
      <w:bookmarkEnd w:id="2054"/>
      <w:bookmarkEnd w:id="2055"/>
    </w:p>
    <w:p w14:paraId="5163DB6C" w14:textId="77777777" w:rsidR="00CA5F77" w:rsidRPr="0050431F" w:rsidRDefault="00CA5F77" w:rsidP="0049087D">
      <w:pPr>
        <w:pStyle w:val="B10"/>
      </w:pPr>
      <w:r w:rsidRPr="0050431F">
        <w:t>1)</w:t>
      </w:r>
      <w:r w:rsidRPr="0050431F">
        <w:tab/>
      </w:r>
      <w:r w:rsidR="000C702D" w:rsidRPr="0050431F">
        <w:rPr>
          <w:rFonts w:cs="v4.2.0"/>
          <w:snapToGrid w:val="0"/>
        </w:rPr>
        <w:t>Set the BS to transmit with the carrier set-up and power allocation according to the applicable test configuration(s) (see clause 5).</w:t>
      </w:r>
    </w:p>
    <w:p w14:paraId="7EE59CDE" w14:textId="77777777" w:rsidR="008631CF" w:rsidRPr="0050431F" w:rsidRDefault="00CA5F77" w:rsidP="0049087D">
      <w:pPr>
        <w:pStyle w:val="B10"/>
      </w:pPr>
      <w:r w:rsidRPr="0050431F">
        <w:t>2</w:t>
      </w:r>
      <w:r w:rsidR="008631CF" w:rsidRPr="0050431F">
        <w:t>)</w:t>
      </w:r>
      <w:r w:rsidR="00C462C9" w:rsidRPr="0050431F">
        <w:tab/>
      </w:r>
      <w:r w:rsidR="008631CF" w:rsidRPr="0050431F">
        <w:t>Adjust the signal generators to the type of interfering signal, levels and the frequency offsets as specified in Table</w:t>
      </w:r>
      <w:r w:rsidR="002F6EF4" w:rsidRPr="0050431F">
        <w:t>s</w:t>
      </w:r>
      <w:r w:rsidR="008631CF" w:rsidRPr="0050431F">
        <w:t xml:space="preserve"> 7.4.5.2-1</w:t>
      </w:r>
      <w:r w:rsidR="002F6EF4" w:rsidRPr="0050431F">
        <w:t xml:space="preserve"> and 7.4.5.2-2.</w:t>
      </w:r>
    </w:p>
    <w:p w14:paraId="49BFDA4C" w14:textId="77777777" w:rsidR="008631CF" w:rsidRPr="0050431F" w:rsidRDefault="00CA5F77" w:rsidP="0049087D">
      <w:pPr>
        <w:pStyle w:val="B10"/>
      </w:pPr>
      <w:r w:rsidRPr="0050431F">
        <w:t>3</w:t>
      </w:r>
      <w:r w:rsidR="008631CF" w:rsidRPr="0050431F">
        <w:t>)</w:t>
      </w:r>
      <w:r w:rsidR="008631CF" w:rsidRPr="0050431F">
        <w:tab/>
        <w:t>Set-up and sweep the interfering RB centre frequency offset to the channel edge of the wanted signal according to Table</w:t>
      </w:r>
      <w:r w:rsidR="002F6EF4" w:rsidRPr="0050431F">
        <w:t>s</w:t>
      </w:r>
      <w:r w:rsidR="008631CF" w:rsidRPr="0050431F">
        <w:t xml:space="preserve"> 7.4.5.2-1</w:t>
      </w:r>
      <w:r w:rsidR="002F6EF4" w:rsidRPr="0050431F">
        <w:t xml:space="preserve"> and 7.4.5.2-2</w:t>
      </w:r>
      <w:r w:rsidR="008631CF" w:rsidRPr="0050431F">
        <w:t>.</w:t>
      </w:r>
    </w:p>
    <w:p w14:paraId="602673F1" w14:textId="77777777" w:rsidR="008631CF" w:rsidRPr="0050431F" w:rsidRDefault="00CA5F77" w:rsidP="0049087D">
      <w:pPr>
        <w:pStyle w:val="B10"/>
      </w:pPr>
      <w:r w:rsidRPr="0050431F">
        <w:t>4</w:t>
      </w:r>
      <w:r w:rsidR="008631CF" w:rsidRPr="0050431F">
        <w:t>)</w:t>
      </w:r>
      <w:r w:rsidR="00C462C9" w:rsidRPr="0050431F">
        <w:tab/>
      </w:r>
      <w:r w:rsidR="008631CF" w:rsidRPr="0050431F">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the test con</w:t>
      </w:r>
      <w:r w:rsidR="0049087D" w:rsidRPr="0050431F">
        <w:t xml:space="preserve">figuration </w:t>
      </w:r>
      <w:r w:rsidR="00377CEF" w:rsidRPr="0050431F">
        <w:t xml:space="preserve">in subclause </w:t>
      </w:r>
      <w:r w:rsidR="0049087D" w:rsidRPr="0050431F">
        <w:t>4.</w:t>
      </w:r>
      <w:r w:rsidR="00377CEF" w:rsidRPr="0050431F">
        <w:t>8.</w:t>
      </w:r>
    </w:p>
    <w:p w14:paraId="3E3AD8B1" w14:textId="77777777" w:rsidR="008672B0" w:rsidRPr="0050431F" w:rsidRDefault="008672B0" w:rsidP="008672B0">
      <w:r w:rsidRPr="0050431F">
        <w:t>In addition, for a multi-band capable BS</w:t>
      </w:r>
      <w:r w:rsidR="008E32BA" w:rsidRPr="0050431F">
        <w:t xml:space="preserve"> with separate antenna connectors</w:t>
      </w:r>
      <w:r w:rsidRPr="0050431F">
        <w:t>, the following steps shall apply:</w:t>
      </w:r>
    </w:p>
    <w:p w14:paraId="7297C69B" w14:textId="77777777" w:rsidR="008672B0" w:rsidRPr="0050431F" w:rsidRDefault="008672B0" w:rsidP="008672B0">
      <w:pPr>
        <w:pStyle w:val="B10"/>
      </w:pPr>
      <w:r w:rsidRPr="0050431F">
        <w:t>5)</w:t>
      </w:r>
      <w:r w:rsidRPr="0050431F">
        <w:tab/>
        <w:t>For single band tests, repeat the steps above per involved band where single band test configurations and test models shall apply with no carrier activated in the other band.</w:t>
      </w:r>
    </w:p>
    <w:p w14:paraId="43AB0D03" w14:textId="77777777" w:rsidR="008672B0" w:rsidRPr="0050431F" w:rsidRDefault="008672B0" w:rsidP="008672B0">
      <w:pPr>
        <w:pStyle w:val="B10"/>
      </w:pPr>
      <w:r w:rsidRPr="0050431F">
        <w:t>6)</w:t>
      </w:r>
      <w:r w:rsidRPr="0050431F">
        <w:tab/>
        <w:t xml:space="preserve">For multi-band </w:t>
      </w:r>
      <w:r w:rsidR="008E32BA" w:rsidRPr="0050431F">
        <w:t>tests</w:t>
      </w:r>
      <w:r w:rsidRPr="0050431F">
        <w:t>, the interfering signal shall first be applied on the same port as the wanted signal. The test shall be repeated with the interfering signal applied on the other port</w:t>
      </w:r>
      <w:r w:rsidR="008E32BA" w:rsidRPr="0050431F">
        <w:t xml:space="preserve"> (if any) mapped to the same receiver as the wanted signal</w:t>
      </w:r>
      <w:r w:rsidRPr="0050431F">
        <w:t>. Any antenna connector with no signal applied shall be terminated.</w:t>
      </w:r>
    </w:p>
    <w:p w14:paraId="141F0ABA" w14:textId="77777777" w:rsidR="00A53766" w:rsidRPr="0050431F" w:rsidRDefault="00A53766" w:rsidP="00A53766">
      <w:pPr>
        <w:pStyle w:val="B10"/>
      </w:pPr>
      <w:r w:rsidRPr="0050431F">
        <w:t>7)</w:t>
      </w:r>
      <w:r w:rsidRPr="0050431F">
        <w:tab/>
        <w:t>Repeat step 6 with the wanted signal for the other band(s) applied on the respective port(s).</w:t>
      </w:r>
    </w:p>
    <w:p w14:paraId="05EB44DC" w14:textId="77777777" w:rsidR="008631CF" w:rsidRPr="0050431F" w:rsidRDefault="008631CF" w:rsidP="00F311C8">
      <w:pPr>
        <w:pStyle w:val="Heading4"/>
      </w:pPr>
      <w:bookmarkStart w:id="2056" w:name="_Toc13048701"/>
      <w:bookmarkStart w:id="2057" w:name="_Toc29764917"/>
      <w:bookmarkStart w:id="2058" w:name="_Toc29765335"/>
      <w:bookmarkStart w:id="2059" w:name="_Toc52556833"/>
      <w:bookmarkStart w:id="2060" w:name="_Toc67912535"/>
      <w:bookmarkStart w:id="2061" w:name="_Toc89855470"/>
      <w:r w:rsidRPr="0050431F">
        <w:t>7.</w:t>
      </w:r>
      <w:r w:rsidR="00A36B02" w:rsidRPr="0050431F">
        <w:t>4.4.4</w:t>
      </w:r>
      <w:r w:rsidR="00A36B02" w:rsidRPr="0050431F">
        <w:tab/>
        <w:t>Procedure for additional n</w:t>
      </w:r>
      <w:r w:rsidRPr="0050431F">
        <w:t>arrowband blocking for GSM/EDGE</w:t>
      </w:r>
      <w:bookmarkEnd w:id="2056"/>
      <w:bookmarkEnd w:id="2057"/>
      <w:bookmarkEnd w:id="2058"/>
      <w:bookmarkEnd w:id="2059"/>
      <w:bookmarkEnd w:id="2060"/>
      <w:bookmarkEnd w:id="2061"/>
    </w:p>
    <w:p w14:paraId="2DBD63BF" w14:textId="77777777" w:rsidR="008631CF" w:rsidRPr="0050431F" w:rsidRDefault="00246470" w:rsidP="0049087D">
      <w:r w:rsidRPr="0050431F">
        <w:t>For a BS declared to support CS1 to CS6</w:t>
      </w:r>
      <w:r w:rsidR="002F6EF4" w:rsidRPr="0050431F">
        <w:t xml:space="preserve"> or CS9 to CS13</w:t>
      </w:r>
      <w:r w:rsidRPr="0050431F">
        <w:t>, t</w:t>
      </w:r>
      <w:r w:rsidR="008631CF" w:rsidRPr="0050431F">
        <w:t>he GSM/EDGE in-band blocking method of test is stated in TS 51.021 [11], applicable parts of subclause 7.6.</w:t>
      </w:r>
    </w:p>
    <w:p w14:paraId="55A8563A" w14:textId="77777777" w:rsidR="008631CF" w:rsidRPr="0050431F" w:rsidRDefault="008631CF" w:rsidP="0049087D">
      <w:r w:rsidRPr="0050431F">
        <w:t>The conditions specified in TS 45.005 [</w:t>
      </w:r>
      <w:r w:rsidR="00377CEF" w:rsidRPr="0050431F">
        <w:t>6</w:t>
      </w:r>
      <w:r w:rsidRPr="0050431F">
        <w:t>], Annex P.2.1 apply for GSM/EDGE in-band narrowband blocking.</w:t>
      </w:r>
    </w:p>
    <w:p w14:paraId="3600BF9F" w14:textId="77777777" w:rsidR="00246470" w:rsidRPr="0050431F" w:rsidRDefault="00246470" w:rsidP="00246470">
      <w:r w:rsidRPr="0050431F">
        <w:t>If a BS is declared to support CS7</w:t>
      </w:r>
      <w:r w:rsidR="002F6EF4" w:rsidRPr="0050431F">
        <w:t xml:space="preserve"> or CS15</w:t>
      </w:r>
      <w:r w:rsidRPr="0050431F">
        <w:t>, the steps in subclause 7.4.4.4.1 and 7.4.4.4.2 for testing additional narrowband blocking for GSM/EDGE shall apply:</w:t>
      </w:r>
    </w:p>
    <w:p w14:paraId="55C3F45A" w14:textId="77777777" w:rsidR="00246470" w:rsidRPr="0050431F" w:rsidRDefault="00246470" w:rsidP="00F311C8">
      <w:pPr>
        <w:pStyle w:val="Heading5"/>
      </w:pPr>
      <w:bookmarkStart w:id="2062" w:name="_Toc13048702"/>
      <w:bookmarkStart w:id="2063" w:name="_Toc29764918"/>
      <w:bookmarkStart w:id="2064" w:name="_Toc29765336"/>
      <w:bookmarkStart w:id="2065" w:name="_Toc52556834"/>
      <w:bookmarkStart w:id="2066" w:name="_Toc67912536"/>
      <w:bookmarkStart w:id="2067" w:name="_Toc89855471"/>
      <w:r w:rsidRPr="0050431F">
        <w:t>7.4.4.4.1</w:t>
      </w:r>
      <w:r w:rsidRPr="0050431F">
        <w:tab/>
        <w:t>Initial conditions for additional narrowband blocking for GSM/EDGE for CS7</w:t>
      </w:r>
      <w:r w:rsidR="002F6EF4" w:rsidRPr="0050431F">
        <w:t xml:space="preserve"> and CS15</w:t>
      </w:r>
      <w:bookmarkEnd w:id="2062"/>
      <w:bookmarkEnd w:id="2063"/>
      <w:bookmarkEnd w:id="2064"/>
      <w:bookmarkEnd w:id="2065"/>
      <w:bookmarkEnd w:id="2066"/>
      <w:bookmarkEnd w:id="2067"/>
    </w:p>
    <w:p w14:paraId="5982065F" w14:textId="77777777" w:rsidR="00246470" w:rsidRPr="0050431F" w:rsidRDefault="00246470" w:rsidP="00246470">
      <w:r w:rsidRPr="0050431F">
        <w:t>Test environment:</w:t>
      </w:r>
      <w:r w:rsidRPr="0050431F">
        <w:tab/>
        <w:t>Normal; see Annex B.2.</w:t>
      </w:r>
    </w:p>
    <w:p w14:paraId="6C3B5701"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3B85C22A" w14:textId="77777777" w:rsidR="00246470" w:rsidRPr="0050431F" w:rsidRDefault="00246470" w:rsidP="00246470">
      <w:pPr>
        <w:pStyle w:val="B10"/>
      </w:pPr>
      <w:r w:rsidRPr="0050431F">
        <w:t>1)</w:t>
      </w:r>
      <w:r w:rsidRPr="0050431F">
        <w:tab/>
        <w:t>Set up the equipment as shown in Annex D.2.1.</w:t>
      </w:r>
    </w:p>
    <w:p w14:paraId="1576A864"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0426C3B9" w14:textId="77777777" w:rsidR="00246470" w:rsidRPr="0050431F" w:rsidRDefault="00246470" w:rsidP="00246470">
      <w:pPr>
        <w:pStyle w:val="B20"/>
      </w:pPr>
      <w:r w:rsidRPr="0050431F">
        <w:t>-</w:t>
      </w:r>
      <w:r w:rsidRPr="0050431F">
        <w:tab/>
        <w:t>For GSM see subclause 7.6.2 in TS 51.021 [11] and Annex P.2.1 in TS 45.005 [6] for reference channels to test.</w:t>
      </w:r>
    </w:p>
    <w:p w14:paraId="5E2F36F2" w14:textId="77777777" w:rsidR="00246470" w:rsidRPr="0050431F" w:rsidRDefault="00246470" w:rsidP="00F311C8">
      <w:pPr>
        <w:pStyle w:val="Heading5"/>
      </w:pPr>
      <w:bookmarkStart w:id="2068" w:name="_Toc13048703"/>
      <w:bookmarkStart w:id="2069" w:name="_Toc29764919"/>
      <w:bookmarkStart w:id="2070" w:name="_Toc29765337"/>
      <w:bookmarkStart w:id="2071" w:name="_Toc52556835"/>
      <w:bookmarkStart w:id="2072" w:name="_Toc67912537"/>
      <w:bookmarkStart w:id="2073" w:name="_Toc89855472"/>
      <w:r w:rsidRPr="0050431F">
        <w:t>7.4.4.4.2</w:t>
      </w:r>
      <w:r w:rsidRPr="0050431F">
        <w:tab/>
        <w:t>Procedure for additional narrowband blocking for GSM/EDGE for CS7</w:t>
      </w:r>
      <w:r w:rsidR="002F6EF4" w:rsidRPr="0050431F">
        <w:t xml:space="preserve"> and CS15</w:t>
      </w:r>
      <w:bookmarkEnd w:id="2068"/>
      <w:bookmarkEnd w:id="2069"/>
      <w:bookmarkEnd w:id="2070"/>
      <w:bookmarkEnd w:id="2071"/>
      <w:bookmarkEnd w:id="2072"/>
      <w:bookmarkEnd w:id="2073"/>
    </w:p>
    <w:p w14:paraId="545BB83B" w14:textId="77777777" w:rsidR="00246470" w:rsidRPr="0050431F" w:rsidRDefault="00246470" w:rsidP="00246470">
      <w:pPr>
        <w:pStyle w:val="B10"/>
      </w:pPr>
      <w:r w:rsidRPr="0050431F">
        <w:t>1)</w:t>
      </w:r>
      <w:r w:rsidRPr="0050431F">
        <w:tab/>
        <w:t>Set the BS according to the applicable test configuration(s) (see clause 5).</w:t>
      </w:r>
    </w:p>
    <w:p w14:paraId="5DB792DD"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7.6.</w:t>
      </w:r>
    </w:p>
    <w:p w14:paraId="668A038C" w14:textId="77777777" w:rsidR="00246470" w:rsidRPr="0050431F" w:rsidRDefault="00246470" w:rsidP="00246470">
      <w:pPr>
        <w:pStyle w:val="B10"/>
      </w:pPr>
      <w:r w:rsidRPr="0050431F">
        <w:t>3)</w:t>
      </w:r>
      <w:r w:rsidRPr="0050431F">
        <w:tab/>
        <w:t>Set-up the interfering signal as specified in TS 51.021, applicable parts of subclauses 7.6.</w:t>
      </w:r>
    </w:p>
    <w:p w14:paraId="57B6F4D7" w14:textId="77777777" w:rsidR="00246470" w:rsidRPr="0050431F" w:rsidRDefault="00246470" w:rsidP="00246470">
      <w:pPr>
        <w:pStyle w:val="B10"/>
      </w:pPr>
      <w:r w:rsidRPr="0050431F">
        <w:t>4)</w:t>
      </w:r>
      <w:r w:rsidRPr="0050431F">
        <w:tab/>
        <w:t>Measure the performance of the GSM/EDGE wanted signal at the BS receiver, as defined in TS 51.021, applicable parts of subclause 7.6.</w:t>
      </w:r>
    </w:p>
    <w:p w14:paraId="20DBB3EC" w14:textId="77777777" w:rsidR="00033F50" w:rsidRPr="0050431F" w:rsidRDefault="00033F50" w:rsidP="00033F50">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27923A14" w14:textId="77777777" w:rsidR="008631CF" w:rsidRPr="0050431F" w:rsidRDefault="008631CF" w:rsidP="00F311C8">
      <w:pPr>
        <w:pStyle w:val="Heading4"/>
      </w:pPr>
      <w:bookmarkStart w:id="2074" w:name="_Toc13048704"/>
      <w:bookmarkStart w:id="2075" w:name="_Toc29764920"/>
      <w:bookmarkStart w:id="2076" w:name="_Toc29765338"/>
      <w:bookmarkStart w:id="2077" w:name="_Toc52556836"/>
      <w:bookmarkStart w:id="2078" w:name="_Toc67912538"/>
      <w:bookmarkStart w:id="2079" w:name="_Toc89855473"/>
      <w:r w:rsidRPr="0050431F">
        <w:t>7.4.4.5</w:t>
      </w:r>
      <w:r w:rsidRPr="0050431F">
        <w:tab/>
        <w:t>Procedure for GSM/EDGE AM suppression</w:t>
      </w:r>
      <w:bookmarkEnd w:id="2074"/>
      <w:bookmarkEnd w:id="2075"/>
      <w:bookmarkEnd w:id="2076"/>
      <w:bookmarkEnd w:id="2077"/>
      <w:bookmarkEnd w:id="2078"/>
      <w:bookmarkEnd w:id="2079"/>
    </w:p>
    <w:p w14:paraId="2FCAE6D6" w14:textId="77777777" w:rsidR="008631CF" w:rsidRPr="0050431F" w:rsidRDefault="00246470" w:rsidP="0049087D">
      <w:r w:rsidRPr="0050431F">
        <w:t>For a BS declared to support CS1 to CS6, t</w:t>
      </w:r>
      <w:r w:rsidR="008631CF" w:rsidRPr="0050431F">
        <w:t>he GSM/EDGE in-band blocking method of test is stated in TS 51.021 [11], applicable parts of subclause 7.8.</w:t>
      </w:r>
    </w:p>
    <w:p w14:paraId="160663DB" w14:textId="77777777" w:rsidR="008631CF" w:rsidRPr="0050431F" w:rsidRDefault="008631CF" w:rsidP="0049087D">
      <w:r w:rsidRPr="0050431F">
        <w:t>The conditions specified in TS 45.005 [</w:t>
      </w:r>
      <w:r w:rsidR="00F1786C" w:rsidRPr="0050431F">
        <w:t>6</w:t>
      </w:r>
      <w:r w:rsidRPr="0050431F">
        <w:t>], Annex P.2.3 apply for GSM/EDGE AM suppression.</w:t>
      </w:r>
    </w:p>
    <w:p w14:paraId="0E31804F" w14:textId="77777777" w:rsidR="00246470" w:rsidRPr="0050431F" w:rsidRDefault="00246470" w:rsidP="00246470">
      <w:r w:rsidRPr="0050431F">
        <w:t>If a BS is declared to support CS7, the steps in subclause 7.4.4.5.1 and 7.4.4.5.2 for testing additional narrowband blocking for GSM/EDGE shall apply:</w:t>
      </w:r>
    </w:p>
    <w:p w14:paraId="1C140F93" w14:textId="77777777" w:rsidR="00246470" w:rsidRPr="0050431F" w:rsidRDefault="00246470" w:rsidP="00F311C8">
      <w:pPr>
        <w:pStyle w:val="Heading5"/>
      </w:pPr>
      <w:bookmarkStart w:id="2080" w:name="_Toc13048705"/>
      <w:bookmarkStart w:id="2081" w:name="_Toc29764921"/>
      <w:bookmarkStart w:id="2082" w:name="_Toc29765339"/>
      <w:bookmarkStart w:id="2083" w:name="_Toc52556837"/>
      <w:bookmarkStart w:id="2084" w:name="_Toc67912539"/>
      <w:bookmarkStart w:id="2085" w:name="_Toc89855474"/>
      <w:r w:rsidRPr="0050431F">
        <w:t>7.4.4.5.1</w:t>
      </w:r>
      <w:r w:rsidR="002B1E27">
        <w:tab/>
      </w:r>
      <w:r w:rsidRPr="0050431F">
        <w:t>Initial conditions for GSM/EDGE AM suppression for CS7</w:t>
      </w:r>
      <w:r w:rsidR="002F6EF4" w:rsidRPr="0050431F">
        <w:t xml:space="preserve"> and CS15</w:t>
      </w:r>
      <w:bookmarkEnd w:id="2080"/>
      <w:bookmarkEnd w:id="2081"/>
      <w:bookmarkEnd w:id="2082"/>
      <w:bookmarkEnd w:id="2083"/>
      <w:bookmarkEnd w:id="2084"/>
      <w:bookmarkEnd w:id="2085"/>
    </w:p>
    <w:p w14:paraId="48A628B5" w14:textId="77777777" w:rsidR="00246470" w:rsidRPr="0050431F" w:rsidRDefault="00246470" w:rsidP="00246470">
      <w:r w:rsidRPr="0050431F">
        <w:t>Test environment:</w:t>
      </w:r>
      <w:r w:rsidRPr="0050431F">
        <w:tab/>
        <w:t>Normal; see Annex B.2.</w:t>
      </w:r>
    </w:p>
    <w:p w14:paraId="29748B56"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77122513" w14:textId="77777777" w:rsidR="00246470" w:rsidRPr="0050431F" w:rsidRDefault="00246470" w:rsidP="00246470">
      <w:pPr>
        <w:pStyle w:val="B10"/>
      </w:pPr>
      <w:r w:rsidRPr="0050431F">
        <w:t>1)</w:t>
      </w:r>
      <w:r w:rsidRPr="0050431F">
        <w:tab/>
        <w:t>Set up the equipment as shown in Annex D.2.1.</w:t>
      </w:r>
    </w:p>
    <w:p w14:paraId="0E254B02"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47BB3E01" w14:textId="77777777" w:rsidR="00246470" w:rsidRPr="0050431F" w:rsidRDefault="00246470" w:rsidP="00246470">
      <w:pPr>
        <w:pStyle w:val="B20"/>
      </w:pPr>
      <w:r w:rsidRPr="0050431F">
        <w:t>-</w:t>
      </w:r>
      <w:r w:rsidRPr="0050431F">
        <w:tab/>
        <w:t>For GSM see subclause 7.8 in TS 51.021 [11] and Annex P.2.3 in TS 45.005 [6] for reference channels to test.</w:t>
      </w:r>
    </w:p>
    <w:p w14:paraId="754681A1" w14:textId="77777777" w:rsidR="00246470" w:rsidRPr="0050431F" w:rsidRDefault="00246470" w:rsidP="00F311C8">
      <w:pPr>
        <w:pStyle w:val="Heading5"/>
      </w:pPr>
      <w:bookmarkStart w:id="2086" w:name="_Toc13048706"/>
      <w:bookmarkStart w:id="2087" w:name="_Toc29764922"/>
      <w:bookmarkStart w:id="2088" w:name="_Toc29765340"/>
      <w:bookmarkStart w:id="2089" w:name="_Toc52556838"/>
      <w:bookmarkStart w:id="2090" w:name="_Toc67912540"/>
      <w:bookmarkStart w:id="2091" w:name="_Toc89855475"/>
      <w:r w:rsidRPr="0050431F">
        <w:t>7.4.4.5.2</w:t>
      </w:r>
      <w:r w:rsidRPr="0050431F">
        <w:tab/>
        <w:t>Procedure for GSM/EDGE AM suppression for CS7</w:t>
      </w:r>
      <w:r w:rsidR="002F6EF4" w:rsidRPr="0050431F">
        <w:t xml:space="preserve"> and CS15</w:t>
      </w:r>
      <w:bookmarkEnd w:id="2086"/>
      <w:bookmarkEnd w:id="2087"/>
      <w:bookmarkEnd w:id="2088"/>
      <w:bookmarkEnd w:id="2089"/>
      <w:bookmarkEnd w:id="2090"/>
      <w:bookmarkEnd w:id="2091"/>
    </w:p>
    <w:p w14:paraId="2CE7F274" w14:textId="77777777" w:rsidR="00246470" w:rsidRPr="0050431F" w:rsidRDefault="00246470" w:rsidP="00246470">
      <w:pPr>
        <w:pStyle w:val="B10"/>
      </w:pPr>
      <w:r w:rsidRPr="0050431F">
        <w:t>1)</w:t>
      </w:r>
      <w:r w:rsidRPr="0050431F">
        <w:tab/>
        <w:t>Set the BS according to the applicable test configuration(s) (see clause 5).</w:t>
      </w:r>
    </w:p>
    <w:p w14:paraId="594D1472"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7.8.</w:t>
      </w:r>
    </w:p>
    <w:p w14:paraId="7D163E1D" w14:textId="77777777" w:rsidR="00246470" w:rsidRPr="0050431F" w:rsidRDefault="00246470" w:rsidP="00246470">
      <w:pPr>
        <w:pStyle w:val="B10"/>
      </w:pPr>
      <w:r w:rsidRPr="0050431F">
        <w:t>3)</w:t>
      </w:r>
      <w:r w:rsidRPr="0050431F">
        <w:tab/>
        <w:t>Set-up the interfering signal as specified in TS 51.021, applicable parts of subclauses 7.8.</w:t>
      </w:r>
    </w:p>
    <w:p w14:paraId="5959E388" w14:textId="77777777" w:rsidR="00246470" w:rsidRPr="0050431F" w:rsidRDefault="00246470" w:rsidP="00246470">
      <w:pPr>
        <w:pStyle w:val="B10"/>
      </w:pPr>
      <w:r w:rsidRPr="0050431F">
        <w:t>4)</w:t>
      </w:r>
      <w:r w:rsidRPr="0050431F">
        <w:tab/>
        <w:t>Measure the performance of the GSM/EDGE wanted signal at the BS receiver, as defined in TS 51.021, applicable parts of subclause 7.8.</w:t>
      </w:r>
    </w:p>
    <w:p w14:paraId="687AC221" w14:textId="77777777" w:rsidR="00033F50" w:rsidRPr="0050431F" w:rsidRDefault="00033F50" w:rsidP="00033F50">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8765124" w14:textId="77777777" w:rsidR="008631CF" w:rsidRPr="0050431F" w:rsidRDefault="008631CF" w:rsidP="00F311C8">
      <w:pPr>
        <w:pStyle w:val="Heading4"/>
      </w:pPr>
      <w:bookmarkStart w:id="2092" w:name="_Toc13048707"/>
      <w:bookmarkStart w:id="2093" w:name="_Toc29764923"/>
      <w:bookmarkStart w:id="2094" w:name="_Toc29765341"/>
      <w:bookmarkStart w:id="2095" w:name="_Toc52556839"/>
      <w:bookmarkStart w:id="2096" w:name="_Toc67912541"/>
      <w:bookmarkStart w:id="2097" w:name="_Toc89855476"/>
      <w:r w:rsidRPr="0050431F">
        <w:t>7.4.4.6</w:t>
      </w:r>
      <w:r w:rsidRPr="0050431F">
        <w:tab/>
        <w:t>Procedure for additional BC3 blocking requirement</w:t>
      </w:r>
      <w:bookmarkEnd w:id="2092"/>
      <w:bookmarkEnd w:id="2093"/>
      <w:bookmarkEnd w:id="2094"/>
      <w:bookmarkEnd w:id="2095"/>
      <w:bookmarkEnd w:id="2096"/>
      <w:bookmarkEnd w:id="2097"/>
    </w:p>
    <w:p w14:paraId="7E13B428" w14:textId="77777777" w:rsidR="008631CF" w:rsidRPr="0050431F" w:rsidRDefault="00C462C9" w:rsidP="0049087D">
      <w:pPr>
        <w:pStyle w:val="B10"/>
      </w:pPr>
      <w:r w:rsidRPr="0050431F">
        <w:t>1)</w:t>
      </w:r>
      <w:r w:rsidR="002B1E27">
        <w:tab/>
      </w:r>
      <w:r w:rsidR="008631CF" w:rsidRPr="0050431F">
        <w:t xml:space="preserve">Adjust the signal generators to the type of interfering signal, levels and the frequency offsets as specified in Table 7.4.5.5-1 </w:t>
      </w:r>
    </w:p>
    <w:p w14:paraId="54F359D1" w14:textId="77777777" w:rsidR="008631CF" w:rsidRPr="0050431F" w:rsidRDefault="00C462C9" w:rsidP="0049087D">
      <w:pPr>
        <w:pStyle w:val="B10"/>
      </w:pPr>
      <w:r w:rsidRPr="0050431F">
        <w:t>2)</w:t>
      </w:r>
      <w:r w:rsidR="002B1E27">
        <w:tab/>
      </w:r>
      <w:r w:rsidR="008631CF" w:rsidRPr="0050431F">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 xml:space="preserve">the test configuration </w:t>
      </w:r>
      <w:r w:rsidR="00377CEF" w:rsidRPr="0050431F">
        <w:t>in subclause 4.8.</w:t>
      </w:r>
    </w:p>
    <w:p w14:paraId="16C9875D" w14:textId="77777777" w:rsidR="008631CF" w:rsidRPr="0050431F" w:rsidRDefault="008631CF" w:rsidP="00F311C8">
      <w:pPr>
        <w:pStyle w:val="Heading3"/>
      </w:pPr>
      <w:bookmarkStart w:id="2098" w:name="_Toc13048708"/>
      <w:bookmarkStart w:id="2099" w:name="_Toc29764924"/>
      <w:bookmarkStart w:id="2100" w:name="_Toc29765342"/>
      <w:bookmarkStart w:id="2101" w:name="_Toc52556840"/>
      <w:bookmarkStart w:id="2102" w:name="_Toc67912542"/>
      <w:bookmarkStart w:id="2103" w:name="_Toc89855477"/>
      <w:r w:rsidRPr="0050431F">
        <w:t>7.4.5</w:t>
      </w:r>
      <w:r w:rsidRPr="0050431F">
        <w:tab/>
      </w:r>
      <w:r w:rsidR="00DB7FF2" w:rsidRPr="0050431F">
        <w:t>Test requirement</w:t>
      </w:r>
      <w:r w:rsidRPr="0050431F">
        <w:t>s</w:t>
      </w:r>
      <w:bookmarkEnd w:id="2098"/>
      <w:bookmarkEnd w:id="2099"/>
      <w:bookmarkEnd w:id="2100"/>
      <w:bookmarkEnd w:id="2101"/>
      <w:bookmarkEnd w:id="2102"/>
      <w:bookmarkEnd w:id="2103"/>
    </w:p>
    <w:p w14:paraId="4C5AA57E" w14:textId="77777777" w:rsidR="008631CF" w:rsidRPr="0050431F" w:rsidRDefault="008631CF" w:rsidP="00F311C8">
      <w:pPr>
        <w:pStyle w:val="Heading4"/>
      </w:pPr>
      <w:bookmarkStart w:id="2104" w:name="_Toc13048709"/>
      <w:bookmarkStart w:id="2105" w:name="_Toc29764925"/>
      <w:bookmarkStart w:id="2106" w:name="_Toc29765343"/>
      <w:bookmarkStart w:id="2107" w:name="_Toc52556841"/>
      <w:bookmarkStart w:id="2108" w:name="_Toc67912543"/>
      <w:bookmarkStart w:id="2109" w:name="_Toc89855478"/>
      <w:r w:rsidRPr="0050431F">
        <w:t>7.4.5.1</w:t>
      </w:r>
      <w:r w:rsidRPr="0050431F">
        <w:tab/>
        <w:t>General blocking test requirement</w:t>
      </w:r>
      <w:bookmarkEnd w:id="2104"/>
      <w:bookmarkEnd w:id="2105"/>
      <w:bookmarkEnd w:id="2106"/>
      <w:bookmarkEnd w:id="2107"/>
      <w:bookmarkEnd w:id="2108"/>
      <w:bookmarkEnd w:id="2109"/>
    </w:p>
    <w:p w14:paraId="4C8BC124" w14:textId="77777777" w:rsidR="008631CF" w:rsidRPr="0050431F" w:rsidRDefault="008631CF" w:rsidP="0049087D">
      <w:r w:rsidRPr="0050431F">
        <w:t>For the general blocking requirement, the interfering signal shall be a UTRA FDD signal as specified in Annex A.</w:t>
      </w:r>
      <w:r w:rsidR="00A07B05" w:rsidRPr="0050431F">
        <w:t>1</w:t>
      </w:r>
      <w:r w:rsidRPr="0050431F">
        <w:t>.</w:t>
      </w:r>
    </w:p>
    <w:p w14:paraId="287D7146" w14:textId="77777777" w:rsidR="00BD6B20" w:rsidRPr="0050431F" w:rsidRDefault="00BD6B20" w:rsidP="00BD6B20">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Pr="0050431F">
        <w:t xml:space="preserve"> </w:t>
      </w:r>
      <w:r w:rsidR="00A7747C" w:rsidRPr="0050431F">
        <w:t xml:space="preserve">edges </w:t>
      </w:r>
      <w:r w:rsidR="00E8455F" w:rsidRPr="0050431F">
        <w:t xml:space="preserve">or </w:t>
      </w:r>
      <w:r w:rsidR="00D33DDC" w:rsidRPr="0050431F">
        <w:t>Maximum Radio Bandwidth</w:t>
      </w:r>
      <w:r w:rsidR="00E8455F" w:rsidRPr="0050431F">
        <w:t xml:space="preserve"> </w:t>
      </w:r>
      <w:r w:rsidRPr="0050431F">
        <w:t>edges.</w:t>
      </w:r>
    </w:p>
    <w:p w14:paraId="6F6F532F" w14:textId="77777777" w:rsidR="00E8455F" w:rsidRPr="0050431F" w:rsidRDefault="00BD6B20" w:rsidP="00E8455F">
      <w:r w:rsidRPr="0050431F">
        <w:t>For BS operating in non-contiguous spectrum, the requirement applies in addition inside any sub-block gap, in case the sub-block gap size is at least 15MHz. The interfering signal offset is defined relative to the sub-block edges inside the sub-block gap.</w:t>
      </w:r>
    </w:p>
    <w:p w14:paraId="1CD71A3A" w14:textId="77777777" w:rsidR="00BD6B20" w:rsidRPr="0050431F" w:rsidRDefault="00E8455F" w:rsidP="00E8455F">
      <w:r w:rsidRPr="0050431F">
        <w:rPr>
          <w:rFonts w:cs="v3.8.0"/>
        </w:rPr>
        <w:t xml:space="preserve">For BS </w:t>
      </w:r>
      <w:r w:rsidRPr="0050431F">
        <w:t>capable of multi-band operation</w:t>
      </w:r>
      <w:r w:rsidRPr="0050431F">
        <w:rPr>
          <w:rFonts w:cs="v3.8.0"/>
        </w:rPr>
        <w:t xml:space="preserve">, the requirement applies in addition inside any </w:t>
      </w:r>
      <w:r w:rsidR="00D33DDC" w:rsidRPr="0050431F">
        <w:rPr>
          <w:rFonts w:cs="v3.8.0"/>
        </w:rPr>
        <w:t>Inter RF Bandwidth</w:t>
      </w:r>
      <w:r w:rsidRPr="0050431F">
        <w:rPr>
          <w:rFonts w:cs="v3.8.0"/>
        </w:rPr>
        <w:t xml:space="preserve"> gap, in case the gap size is at least 15MHz. The interfering signal offset is defined relative to the </w:t>
      </w:r>
      <w:r w:rsidR="00D33DDC" w:rsidRPr="0050431F">
        <w:rPr>
          <w:rFonts w:cs="v3.8.0"/>
        </w:rPr>
        <w:t>Base Station RF Bandwidth</w:t>
      </w:r>
      <w:r w:rsidRPr="0050431F">
        <w:rPr>
          <w:rFonts w:cs="v3.8.0"/>
        </w:rPr>
        <w:t xml:space="preserve"> edges inside the </w:t>
      </w:r>
      <w:r w:rsidR="00D33DDC" w:rsidRPr="0050431F">
        <w:rPr>
          <w:rFonts w:cs="v3.8.0"/>
        </w:rPr>
        <w:t>Inter RF Bandwidth</w:t>
      </w:r>
      <w:r w:rsidRPr="0050431F">
        <w:rPr>
          <w:rFonts w:cs="v3.8.0"/>
        </w:rPr>
        <w:t xml:space="preserve"> gap.</w:t>
      </w:r>
    </w:p>
    <w:p w14:paraId="0315E922" w14:textId="77777777" w:rsidR="008631CF" w:rsidRPr="0050431F" w:rsidRDefault="008631CF" w:rsidP="0049087D">
      <w:r w:rsidRPr="0050431F">
        <w:t xml:space="preserve">For the wanted and interfering signal coupled to the </w:t>
      </w:r>
      <w:r w:rsidR="00A63983" w:rsidRPr="0050431F">
        <w:t>Base Station</w:t>
      </w:r>
      <w:r w:rsidRPr="0050431F">
        <w:t xml:space="preserve"> antenna input, using the parameters in Table 7.4.5.1-1</w:t>
      </w:r>
      <w:r w:rsidR="003F6B8E" w:rsidRPr="0050431F">
        <w:t xml:space="preserve"> and 7.4.5.1-2</w:t>
      </w:r>
      <w:r w:rsidRPr="0050431F">
        <w:t>, the following requirements shall be met:</w:t>
      </w:r>
    </w:p>
    <w:p w14:paraId="7A9D6A75" w14:textId="77777777" w:rsidR="008631CF" w:rsidRPr="0050431F" w:rsidRDefault="008631CF" w:rsidP="0049087D">
      <w:pPr>
        <w:pStyle w:val="B10"/>
      </w:pPr>
      <w:r w:rsidRPr="0050431F">
        <w:t>-</w:t>
      </w:r>
      <w:r w:rsidRPr="0050431F">
        <w:tab/>
        <w:t>For any measured E-UTRA carrier, the throughput shall be ≥ 95% of the maximum throughput of the reference measurement channel defined in TS 36.104 [</w:t>
      </w:r>
      <w:r w:rsidR="00377CEF" w:rsidRPr="0050431F">
        <w:t>5</w:t>
      </w:r>
      <w:r w:rsidRPr="0050431F">
        <w:t>], subclause 7.2.</w:t>
      </w:r>
    </w:p>
    <w:p w14:paraId="0409F1B0" w14:textId="77777777" w:rsidR="008631CF" w:rsidRPr="0050431F" w:rsidRDefault="008631CF" w:rsidP="0049087D">
      <w:pPr>
        <w:pStyle w:val="B10"/>
      </w:pPr>
      <w:r w:rsidRPr="0050431F">
        <w:t>-</w:t>
      </w:r>
      <w:r w:rsidRPr="0050431F">
        <w:tab/>
        <w:t>For any measured UTRA FDD carrier, the BER shall not exceed 0.001 for the reference measurement channel defined in TS 25.104 [</w:t>
      </w:r>
      <w:r w:rsidR="00377CEF" w:rsidRPr="0050431F">
        <w:t>3</w:t>
      </w:r>
      <w:r w:rsidRPr="0050431F">
        <w:t>], subclause 7.2.</w:t>
      </w:r>
    </w:p>
    <w:p w14:paraId="0C8995A1" w14:textId="77777777" w:rsidR="008631CF" w:rsidRPr="0050431F" w:rsidRDefault="008631CF"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153DE6CE" w14:textId="77777777" w:rsidR="002F6EF4" w:rsidRPr="0050431F" w:rsidRDefault="008631CF" w:rsidP="002F6EF4">
      <w:pPr>
        <w:pStyle w:val="B10"/>
      </w:pPr>
      <w:r w:rsidRPr="0050431F">
        <w:t>-</w:t>
      </w:r>
      <w:r w:rsidRPr="0050431F">
        <w:tab/>
        <w:t>For any measured GSM/EDGE carrier, the conditions are specified in TS 45.005 [</w:t>
      </w:r>
      <w:r w:rsidR="00377CEF" w:rsidRPr="0050431F">
        <w:t>6</w:t>
      </w:r>
      <w:r w:rsidRPr="0050431F">
        <w:t>], Annex P.2.1.</w:t>
      </w:r>
    </w:p>
    <w:p w14:paraId="02CC31D9" w14:textId="77777777" w:rsidR="00E8455F" w:rsidRPr="0050431F" w:rsidRDefault="002F6EF4" w:rsidP="00E8455F">
      <w:pPr>
        <w:pStyle w:val="B10"/>
      </w:pPr>
      <w:r w:rsidRPr="0050431F">
        <w:t>-</w:t>
      </w:r>
      <w:r w:rsidR="002B1E27">
        <w:tab/>
      </w:r>
      <w:r w:rsidRPr="0050431F">
        <w:t>For any measured NB-IoT carrier, the throughput shall be ≥ 95% of the maximum throughput of the reference measurement channel defined in TS 36.104 [5], subclause 7.2.</w:t>
      </w:r>
    </w:p>
    <w:p w14:paraId="6EA11078" w14:textId="77777777" w:rsidR="008631CF" w:rsidRPr="0050431F" w:rsidRDefault="00E8455F" w:rsidP="00E8455F">
      <w:r w:rsidRPr="0050431F">
        <w:t>For BS capable of multi-band operation, the requirement applies according to Table 7.4.5.1</w:t>
      </w:r>
      <w:r w:rsidRPr="0050431F">
        <w:noBreakHyphen/>
        <w:t xml:space="preserve">1 for the in-band blocking frequency ranges of </w:t>
      </w:r>
      <w:r w:rsidRPr="0050431F">
        <w:rPr>
          <w:rFonts w:cs="v3.8.0"/>
        </w:rPr>
        <w:t xml:space="preserve">each </w:t>
      </w:r>
      <w:r w:rsidRPr="0050431F">
        <w:t xml:space="preserve">supported </w:t>
      </w:r>
      <w:r w:rsidRPr="0050431F">
        <w:rPr>
          <w:rFonts w:cs="v3.8.0"/>
        </w:rPr>
        <w:t>operating band.</w:t>
      </w:r>
    </w:p>
    <w:p w14:paraId="3401C61B" w14:textId="77777777" w:rsidR="003F6B8E" w:rsidRPr="0050431F" w:rsidRDefault="003F6B8E" w:rsidP="00EB0F3C">
      <w:pPr>
        <w:pStyle w:val="TH"/>
      </w:pPr>
      <w:r w:rsidRPr="0050431F">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3F6B8E" w:rsidRPr="0050431F" w14:paraId="0F34F268" w14:textId="77777777" w:rsidTr="00815C76">
        <w:trPr>
          <w:jc w:val="center"/>
        </w:trPr>
        <w:tc>
          <w:tcPr>
            <w:tcW w:w="1772" w:type="dxa"/>
          </w:tcPr>
          <w:p w14:paraId="4319C39D" w14:textId="77777777" w:rsidR="003F6B8E" w:rsidRPr="0050431F" w:rsidRDefault="003F6B8E" w:rsidP="000D3FD1">
            <w:pPr>
              <w:pStyle w:val="TAH"/>
              <w:rPr>
                <w:rFonts w:cs="Arial"/>
                <w:lang w:eastAsia="en-US"/>
              </w:rPr>
            </w:pPr>
            <w:r w:rsidRPr="0050431F">
              <w:rPr>
                <w:rFonts w:cs="Arial"/>
                <w:lang w:eastAsia="en-US"/>
              </w:rPr>
              <w:t>Base Station Type</w:t>
            </w:r>
          </w:p>
        </w:tc>
        <w:tc>
          <w:tcPr>
            <w:tcW w:w="1452" w:type="dxa"/>
          </w:tcPr>
          <w:p w14:paraId="4E7234A7" w14:textId="77777777" w:rsidR="003F6B8E" w:rsidRPr="0050431F" w:rsidRDefault="003F6B8E" w:rsidP="000D3FD1">
            <w:pPr>
              <w:pStyle w:val="TAH"/>
              <w:rPr>
                <w:rFonts w:cs="Arial"/>
                <w:lang w:eastAsia="en-US"/>
              </w:rPr>
            </w:pPr>
            <w:r w:rsidRPr="0050431F">
              <w:rPr>
                <w:rFonts w:cs="Arial"/>
                <w:lang w:eastAsia="en-US"/>
              </w:rPr>
              <w:t>Mean power of interfering signal [dBm]</w:t>
            </w:r>
          </w:p>
        </w:tc>
        <w:tc>
          <w:tcPr>
            <w:tcW w:w="2268" w:type="dxa"/>
          </w:tcPr>
          <w:p w14:paraId="0E5AC39C" w14:textId="77777777" w:rsidR="003F6B8E" w:rsidRPr="0050431F" w:rsidRDefault="003F6B8E" w:rsidP="000D3FD1">
            <w:pPr>
              <w:pStyle w:val="TAH"/>
              <w:rPr>
                <w:rFonts w:cs="Arial"/>
                <w:lang w:eastAsia="en-US"/>
              </w:rPr>
            </w:pPr>
            <w:r w:rsidRPr="0050431F">
              <w:rPr>
                <w:rFonts w:cs="Arial"/>
                <w:lang w:eastAsia="en-US"/>
              </w:rPr>
              <w:t>Wanted Signal mean power [dBm]</w:t>
            </w:r>
          </w:p>
          <w:p w14:paraId="4B0F0273" w14:textId="77777777" w:rsidR="003F6B8E" w:rsidRPr="0050431F" w:rsidRDefault="003F6B8E" w:rsidP="000D3FD1">
            <w:pPr>
              <w:pStyle w:val="TAH"/>
              <w:rPr>
                <w:rFonts w:cs="Arial"/>
                <w:lang w:eastAsia="en-US"/>
              </w:rPr>
            </w:pPr>
            <w:r w:rsidRPr="0050431F">
              <w:rPr>
                <w:rFonts w:cs="Arial"/>
                <w:lang w:eastAsia="en-US"/>
              </w:rPr>
              <w:t>(Note 1)</w:t>
            </w:r>
          </w:p>
        </w:tc>
        <w:tc>
          <w:tcPr>
            <w:tcW w:w="1701" w:type="dxa"/>
          </w:tcPr>
          <w:p w14:paraId="19DDDA42" w14:textId="77777777" w:rsidR="003F6B8E" w:rsidRPr="0050431F" w:rsidRDefault="003F6B8E" w:rsidP="000D3FD1">
            <w:pPr>
              <w:pStyle w:val="TAH"/>
              <w:rPr>
                <w:rFonts w:cs="Arial"/>
                <w:lang w:eastAsia="en-US"/>
              </w:rPr>
            </w:pPr>
            <w:r w:rsidRPr="0050431F">
              <w:rPr>
                <w:rFonts w:cs="Arial"/>
                <w:lang w:eastAsia="en-US"/>
              </w:rPr>
              <w:t>Centre Frequency of Interfering Signal</w:t>
            </w:r>
          </w:p>
        </w:tc>
        <w:tc>
          <w:tcPr>
            <w:tcW w:w="1825" w:type="dxa"/>
          </w:tcPr>
          <w:p w14:paraId="6F0ADFB4" w14:textId="77777777" w:rsidR="003F6B8E" w:rsidRPr="0050431F" w:rsidRDefault="003F6B8E" w:rsidP="00D33DDC">
            <w:pPr>
              <w:pStyle w:val="TAH"/>
              <w:rPr>
                <w:rFonts w:cs="Arial"/>
                <w:lang w:eastAsia="en-US"/>
              </w:rPr>
            </w:pPr>
            <w:r w:rsidRPr="0050431F">
              <w:rPr>
                <w:rFonts w:cs="Arial"/>
                <w:lang w:eastAsia="en-US"/>
              </w:rPr>
              <w:t xml:space="preserve">Interfering signal centre frequency minimum frequency offset from the </w:t>
            </w:r>
            <w:r w:rsidR="00A7747C"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or sub-block</w:t>
            </w:r>
            <w:r w:rsidR="00D33DDC" w:rsidRPr="0050431F">
              <w:rPr>
                <w:rFonts w:cs="Arial"/>
                <w:lang w:eastAsia="en-US"/>
              </w:rPr>
              <w:t xml:space="preserve"> edge</w:t>
            </w:r>
            <w:r w:rsidRPr="0050431F">
              <w:rPr>
                <w:rFonts w:cs="Arial"/>
                <w:lang w:eastAsia="en-US"/>
              </w:rPr>
              <w:t xml:space="preserve"> inside a gap [MHz]</w:t>
            </w:r>
          </w:p>
        </w:tc>
      </w:tr>
      <w:tr w:rsidR="003F6B8E" w:rsidRPr="0050431F" w14:paraId="7C2C0177" w14:textId="77777777" w:rsidTr="00815C76">
        <w:trPr>
          <w:jc w:val="center"/>
        </w:trPr>
        <w:tc>
          <w:tcPr>
            <w:tcW w:w="1772" w:type="dxa"/>
          </w:tcPr>
          <w:p w14:paraId="7D44368D" w14:textId="77777777" w:rsidR="003F6B8E" w:rsidRPr="0050431F" w:rsidRDefault="003F6B8E" w:rsidP="000D3FD1">
            <w:pPr>
              <w:pStyle w:val="TAC"/>
              <w:rPr>
                <w:rFonts w:cs="Arial"/>
                <w:lang w:eastAsia="en-US"/>
              </w:rPr>
            </w:pPr>
            <w:r w:rsidRPr="0050431F">
              <w:rPr>
                <w:rFonts w:cs="Arial"/>
                <w:lang w:eastAsia="en-US"/>
              </w:rPr>
              <w:t>Wide Area BS</w:t>
            </w:r>
          </w:p>
        </w:tc>
        <w:tc>
          <w:tcPr>
            <w:tcW w:w="1452" w:type="dxa"/>
          </w:tcPr>
          <w:p w14:paraId="3CEDB6F5" w14:textId="77777777" w:rsidR="003F6B8E" w:rsidRPr="0050431F" w:rsidRDefault="003F6B8E" w:rsidP="000D3FD1">
            <w:pPr>
              <w:pStyle w:val="TAC"/>
              <w:rPr>
                <w:rFonts w:cs="Arial"/>
                <w:lang w:eastAsia="en-US"/>
              </w:rPr>
            </w:pPr>
            <w:r w:rsidRPr="0050431F">
              <w:rPr>
                <w:rFonts w:cs="Arial"/>
                <w:lang w:eastAsia="en-US"/>
              </w:rPr>
              <w:t>-40</w:t>
            </w:r>
          </w:p>
        </w:tc>
        <w:tc>
          <w:tcPr>
            <w:tcW w:w="2268" w:type="dxa"/>
            <w:vAlign w:val="center"/>
          </w:tcPr>
          <w:p w14:paraId="0690B909"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2)</w:t>
            </w:r>
          </w:p>
        </w:tc>
        <w:tc>
          <w:tcPr>
            <w:tcW w:w="1701" w:type="dxa"/>
            <w:vMerge w:val="restart"/>
            <w:vAlign w:val="center"/>
          </w:tcPr>
          <w:p w14:paraId="7917548D" w14:textId="77777777" w:rsidR="003F6B8E" w:rsidRPr="0050431F" w:rsidRDefault="003F6B8E" w:rsidP="000D3FD1">
            <w:pPr>
              <w:pStyle w:val="TAC"/>
              <w:rPr>
                <w:rFonts w:cs="Arial"/>
                <w:lang w:eastAsia="en-US"/>
              </w:rPr>
            </w:pPr>
            <w:r w:rsidRPr="0050431F">
              <w:rPr>
                <w:rFonts w:cs="Arial"/>
                <w:lang w:eastAsia="en-US"/>
              </w:rPr>
              <w:t xml:space="preserve">See </w:t>
            </w:r>
            <w:r w:rsidRPr="0050431F">
              <w:rPr>
                <w:rFonts w:cs="Arial"/>
                <w:lang w:eastAsia="en-US"/>
              </w:rPr>
              <w:br/>
              <w:t>Table 7.4.5.1-2</w:t>
            </w:r>
          </w:p>
        </w:tc>
        <w:tc>
          <w:tcPr>
            <w:tcW w:w="1825" w:type="dxa"/>
            <w:vMerge w:val="restart"/>
            <w:vAlign w:val="center"/>
          </w:tcPr>
          <w:p w14:paraId="0F138D9A" w14:textId="77777777" w:rsidR="003F6B8E" w:rsidRPr="0050431F" w:rsidRDefault="003F6B8E" w:rsidP="000D3FD1">
            <w:pPr>
              <w:pStyle w:val="TAC"/>
              <w:rPr>
                <w:rFonts w:cs="Arial"/>
                <w:lang w:eastAsia="en-US"/>
              </w:rPr>
            </w:pPr>
            <w:r w:rsidRPr="0050431F">
              <w:rPr>
                <w:rFonts w:cs="Arial"/>
                <w:lang w:eastAsia="en-US"/>
              </w:rPr>
              <w:t>±7.5</w:t>
            </w:r>
          </w:p>
        </w:tc>
      </w:tr>
      <w:tr w:rsidR="003F6B8E" w:rsidRPr="0050431F" w14:paraId="0FB554F5" w14:textId="77777777" w:rsidTr="00815C76">
        <w:trPr>
          <w:jc w:val="center"/>
        </w:trPr>
        <w:tc>
          <w:tcPr>
            <w:tcW w:w="1772" w:type="dxa"/>
          </w:tcPr>
          <w:p w14:paraId="3F413F19" w14:textId="77777777" w:rsidR="003F6B8E" w:rsidRPr="0050431F" w:rsidRDefault="003F6B8E" w:rsidP="000D3FD1">
            <w:pPr>
              <w:pStyle w:val="TAC"/>
              <w:rPr>
                <w:rFonts w:cs="Arial"/>
                <w:lang w:eastAsia="en-US"/>
              </w:rPr>
            </w:pPr>
            <w:r w:rsidRPr="0050431F">
              <w:rPr>
                <w:rFonts w:cs="Arial"/>
                <w:lang w:eastAsia="en-US"/>
              </w:rPr>
              <w:t>Medium Range BS</w:t>
            </w:r>
          </w:p>
        </w:tc>
        <w:tc>
          <w:tcPr>
            <w:tcW w:w="1452" w:type="dxa"/>
          </w:tcPr>
          <w:p w14:paraId="451E6824" w14:textId="77777777" w:rsidR="003F6B8E" w:rsidRPr="0050431F" w:rsidRDefault="003F6B8E" w:rsidP="000D3FD1">
            <w:pPr>
              <w:pStyle w:val="TAC"/>
              <w:rPr>
                <w:rFonts w:cs="Arial"/>
                <w:lang w:eastAsia="en-US"/>
              </w:rPr>
            </w:pPr>
            <w:r w:rsidRPr="0050431F">
              <w:rPr>
                <w:rFonts w:cs="Arial"/>
                <w:lang w:eastAsia="en-US"/>
              </w:rPr>
              <w:t>-35</w:t>
            </w:r>
          </w:p>
        </w:tc>
        <w:tc>
          <w:tcPr>
            <w:tcW w:w="2268" w:type="dxa"/>
            <w:vAlign w:val="center"/>
          </w:tcPr>
          <w:p w14:paraId="3A8E008D"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3)</w:t>
            </w:r>
          </w:p>
        </w:tc>
        <w:tc>
          <w:tcPr>
            <w:tcW w:w="1701" w:type="dxa"/>
            <w:vMerge/>
          </w:tcPr>
          <w:p w14:paraId="74B7E208" w14:textId="77777777" w:rsidR="003F6B8E" w:rsidRPr="0050431F" w:rsidRDefault="003F6B8E" w:rsidP="000D3FD1">
            <w:pPr>
              <w:pStyle w:val="TAC"/>
              <w:rPr>
                <w:rFonts w:cs="Arial"/>
                <w:lang w:eastAsia="en-US"/>
              </w:rPr>
            </w:pPr>
          </w:p>
        </w:tc>
        <w:tc>
          <w:tcPr>
            <w:tcW w:w="1825" w:type="dxa"/>
            <w:vMerge/>
          </w:tcPr>
          <w:p w14:paraId="4D6751AE" w14:textId="77777777" w:rsidR="003F6B8E" w:rsidRPr="0050431F" w:rsidRDefault="003F6B8E" w:rsidP="000D3FD1">
            <w:pPr>
              <w:pStyle w:val="TAC"/>
              <w:rPr>
                <w:rFonts w:cs="Arial"/>
                <w:lang w:eastAsia="en-US"/>
              </w:rPr>
            </w:pPr>
          </w:p>
        </w:tc>
      </w:tr>
      <w:tr w:rsidR="003F6B8E" w:rsidRPr="0050431F" w14:paraId="00F15904" w14:textId="77777777" w:rsidTr="00815C76">
        <w:trPr>
          <w:jc w:val="center"/>
        </w:trPr>
        <w:tc>
          <w:tcPr>
            <w:tcW w:w="1772" w:type="dxa"/>
          </w:tcPr>
          <w:p w14:paraId="3A88FF30" w14:textId="77777777" w:rsidR="003F6B8E" w:rsidRPr="0050431F" w:rsidRDefault="003F6B8E" w:rsidP="000D3FD1">
            <w:pPr>
              <w:pStyle w:val="TAC"/>
              <w:rPr>
                <w:rFonts w:cs="Arial"/>
                <w:lang w:eastAsia="en-US"/>
              </w:rPr>
            </w:pPr>
            <w:r w:rsidRPr="0050431F">
              <w:rPr>
                <w:rFonts w:cs="Arial"/>
                <w:lang w:eastAsia="en-US"/>
              </w:rPr>
              <w:t>Local Area BS</w:t>
            </w:r>
          </w:p>
        </w:tc>
        <w:tc>
          <w:tcPr>
            <w:tcW w:w="1452" w:type="dxa"/>
          </w:tcPr>
          <w:p w14:paraId="34B2B984" w14:textId="77777777" w:rsidR="003F6B8E" w:rsidRPr="0050431F" w:rsidRDefault="003F6B8E" w:rsidP="000D3FD1">
            <w:pPr>
              <w:pStyle w:val="TAC"/>
              <w:rPr>
                <w:rFonts w:cs="Arial"/>
                <w:lang w:eastAsia="en-US"/>
              </w:rPr>
            </w:pPr>
            <w:r w:rsidRPr="0050431F">
              <w:rPr>
                <w:rFonts w:cs="Arial"/>
                <w:lang w:eastAsia="en-US"/>
              </w:rPr>
              <w:t>-30</w:t>
            </w:r>
          </w:p>
        </w:tc>
        <w:tc>
          <w:tcPr>
            <w:tcW w:w="2268" w:type="dxa"/>
          </w:tcPr>
          <w:p w14:paraId="4783D811"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4)</w:t>
            </w:r>
          </w:p>
        </w:tc>
        <w:tc>
          <w:tcPr>
            <w:tcW w:w="1701" w:type="dxa"/>
            <w:vMerge/>
          </w:tcPr>
          <w:p w14:paraId="2804D939" w14:textId="77777777" w:rsidR="003F6B8E" w:rsidRPr="0050431F" w:rsidRDefault="003F6B8E" w:rsidP="000D3FD1">
            <w:pPr>
              <w:pStyle w:val="TAC"/>
              <w:rPr>
                <w:rFonts w:cs="Arial"/>
                <w:lang w:eastAsia="en-US"/>
              </w:rPr>
            </w:pPr>
          </w:p>
        </w:tc>
        <w:tc>
          <w:tcPr>
            <w:tcW w:w="1825" w:type="dxa"/>
            <w:vMerge/>
          </w:tcPr>
          <w:p w14:paraId="5D0E1966" w14:textId="77777777" w:rsidR="003F6B8E" w:rsidRPr="0050431F" w:rsidRDefault="003F6B8E" w:rsidP="000D3FD1">
            <w:pPr>
              <w:pStyle w:val="TAC"/>
              <w:rPr>
                <w:rFonts w:cs="Arial"/>
                <w:lang w:eastAsia="en-US"/>
              </w:rPr>
            </w:pPr>
          </w:p>
        </w:tc>
      </w:tr>
      <w:tr w:rsidR="003F6B8E" w:rsidRPr="0050431F" w14:paraId="413440E7" w14:textId="77777777" w:rsidTr="00815C76">
        <w:trPr>
          <w:jc w:val="center"/>
        </w:trPr>
        <w:tc>
          <w:tcPr>
            <w:tcW w:w="9018" w:type="dxa"/>
            <w:gridSpan w:val="5"/>
          </w:tcPr>
          <w:p w14:paraId="45F0A4B4" w14:textId="77777777" w:rsidR="003F6B8E" w:rsidRPr="0050431F" w:rsidRDefault="003F6B8E"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Pr>
                <w:rFonts w:cs="Arial"/>
                <w:lang w:eastAsia="en-US"/>
              </w:rPr>
              <w:t xml:space="preserve"> depends on the RAT, the BS class and on the channel bandwidth, see subclause 7.2 in TS 37.104.</w:t>
            </w:r>
          </w:p>
          <w:p w14:paraId="3BEB5459" w14:textId="77777777" w:rsidR="003F6B8E" w:rsidRPr="0050431F" w:rsidRDefault="003F6B8E" w:rsidP="000D3FD1">
            <w:pPr>
              <w:pStyle w:val="TAN"/>
              <w:rPr>
                <w:rFonts w:cs="Arial"/>
                <w:lang w:eastAsia="en-US"/>
              </w:rPr>
            </w:pPr>
            <w:r w:rsidRPr="0050431F">
              <w:rPr>
                <w:rFonts w:cs="Arial"/>
                <w:lang w:eastAsia="en-US"/>
              </w:rPr>
              <w:t>NOTE 2:</w:t>
            </w:r>
            <w:r w:rsidRPr="0050431F">
              <w:rPr>
                <w:rFonts w:cs="Arial"/>
                <w:lang w:eastAsia="en-US"/>
              </w:rPr>
              <w:tab/>
              <w:t xml:space="preserve">For WA BS, “x” is equal to 6 in case of E-UTRA or UTRA </w:t>
            </w:r>
            <w:r w:rsidR="002F6EF4" w:rsidRPr="0050431F">
              <w:rPr>
                <w:rFonts w:cs="Arial"/>
                <w:lang w:eastAsia="en-US"/>
              </w:rPr>
              <w:t xml:space="preserve">or NB-IoT </w:t>
            </w:r>
            <w:r w:rsidRPr="0050431F">
              <w:rPr>
                <w:rFonts w:cs="Arial"/>
                <w:lang w:eastAsia="en-US"/>
              </w:rPr>
              <w:t>wanted signals and equal to 3 in case of GSM/EDGE wanted signal.</w:t>
            </w:r>
          </w:p>
          <w:p w14:paraId="4E0FC029" w14:textId="77777777" w:rsidR="003F6B8E" w:rsidRPr="0050431F" w:rsidRDefault="003F6B8E" w:rsidP="000D3FD1">
            <w:pPr>
              <w:pStyle w:val="TAN"/>
              <w:rPr>
                <w:rFonts w:cs="Arial"/>
                <w:lang w:eastAsia="en-US"/>
              </w:rPr>
            </w:pPr>
            <w:r w:rsidRPr="0050431F">
              <w:rPr>
                <w:rFonts w:cs="Arial"/>
                <w:lang w:eastAsia="en-US"/>
              </w:rPr>
              <w:t>NOTE 3:</w:t>
            </w:r>
            <w:r w:rsidRPr="0050431F">
              <w:rPr>
                <w:rFonts w:cs="Arial"/>
                <w:lang w:eastAsia="en-US"/>
              </w:rPr>
              <w:tab/>
              <w:t>For MR BS, “x” is equal to 6 in case of UTRA wanted signals, 9 in case of E-UTRA wanted signal and 3 in case of GSM/EDGE wanted signal.</w:t>
            </w:r>
          </w:p>
          <w:p w14:paraId="4D4BB8F7" w14:textId="77777777" w:rsidR="00E8455F" w:rsidRPr="0050431F" w:rsidRDefault="003F6B8E" w:rsidP="00E8455F">
            <w:pPr>
              <w:pStyle w:val="TAN"/>
              <w:rPr>
                <w:rFonts w:cs="Arial"/>
                <w:lang w:eastAsia="en-US"/>
              </w:rPr>
            </w:pPr>
            <w:r w:rsidRPr="0050431F">
              <w:rPr>
                <w:rFonts w:cs="Arial"/>
                <w:lang w:eastAsia="en-US"/>
              </w:rPr>
              <w:t>NOTE 4:</w:t>
            </w:r>
            <w:r w:rsidRPr="0050431F">
              <w:rPr>
                <w:rFonts w:cs="Arial"/>
                <w:lang w:eastAsia="en-US"/>
              </w:rPr>
              <w:tab/>
              <w:t>For LA BS, “x” is equal to 11 in case of E-UTRA wanted signal, 6 in case of UTRA wanted signal and equal to 3 in case of GSM/EDGE wanted signal.</w:t>
            </w:r>
            <w:r w:rsidR="00E8455F" w:rsidRPr="0050431F">
              <w:rPr>
                <w:rFonts w:cs="Arial"/>
                <w:lang w:eastAsia="en-US"/>
              </w:rPr>
              <w:t xml:space="preserve"> </w:t>
            </w:r>
          </w:p>
          <w:p w14:paraId="6D03ADED" w14:textId="77777777" w:rsidR="003F6B8E" w:rsidRPr="0050431F" w:rsidRDefault="00E8455F" w:rsidP="00E8455F">
            <w:pPr>
              <w:pStyle w:val="TAN"/>
              <w:rPr>
                <w:rFonts w:cs="Arial"/>
                <w:lang w:eastAsia="en-US"/>
              </w:rPr>
            </w:pPr>
            <w:r w:rsidRPr="0050431F">
              <w:rPr>
                <w:rFonts w:cs="Arial"/>
                <w:lang w:eastAsia="en-US"/>
              </w:rPr>
              <w:t>NOTE 5:</w:t>
            </w:r>
            <w:r w:rsidRPr="0050431F">
              <w:rPr>
                <w:rFonts w:cs="Arial"/>
                <w:lang w:eastAsia="en-US"/>
              </w:rPr>
              <w:tab/>
            </w:r>
            <w:r w:rsidRPr="0050431F">
              <w:rPr>
                <w:rFonts w:cs="v3.8.0"/>
                <w:lang w:eastAsia="en-US"/>
              </w:rPr>
              <w:t xml:space="preserve">For a BS capable of multi-band operation, </w:t>
            </w:r>
            <w:r w:rsidRPr="0050431F">
              <w:rPr>
                <w:rFonts w:cs="Arial"/>
                <w:lang w:eastAsia="en-US"/>
              </w:rPr>
              <w:t xml:space="preserve">“x” </w:t>
            </w:r>
            <w:r w:rsidRPr="0050431F">
              <w:rPr>
                <w:rFonts w:cs="Arial"/>
                <w:lang w:eastAsia="zh-CN"/>
              </w:rPr>
              <w:t>in Note 2, 3, 4 apply</w:t>
            </w:r>
            <w:r w:rsidRPr="0050431F">
              <w:rPr>
                <w:rFonts w:cs="Arial"/>
                <w:lang w:eastAsia="en-US"/>
              </w:rPr>
              <w:t xml:space="preserve"> in case of interfering signals that are in the in-band blocking frequency range of the operating band where the wanted signal is present</w:t>
            </w:r>
            <w:r w:rsidR="0047580E" w:rsidRPr="0050431F">
              <w:rPr>
                <w:rFonts w:cs="Arial"/>
                <w:lang w:eastAsia="en-US"/>
              </w:rPr>
              <w:t xml:space="preserve"> or in an adjacent or overlapping band</w:t>
            </w:r>
            <w:r w:rsidRPr="0050431F">
              <w:rPr>
                <w:rFonts w:cs="Arial"/>
                <w:lang w:eastAsia="en-US"/>
              </w:rPr>
              <w:t>. For other in-band blocking frequency ranges of the interfering signal for the supported operating bands, “x” is equal to 1.4 dB.</w:t>
            </w:r>
          </w:p>
        </w:tc>
      </w:tr>
    </w:tbl>
    <w:p w14:paraId="0CAAB5AA" w14:textId="77777777" w:rsidR="00E8455F" w:rsidRPr="0050431F" w:rsidRDefault="00E8455F" w:rsidP="00E8455F"/>
    <w:p w14:paraId="0C07E2C6" w14:textId="77777777" w:rsidR="003F6B8E" w:rsidRPr="0050431F" w:rsidRDefault="003F6B8E" w:rsidP="00EB0F3C">
      <w:pPr>
        <w:pStyle w:val="TH"/>
      </w:pPr>
      <w:r w:rsidRPr="0050431F">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CA6011" w:rsidRPr="0050431F" w14:paraId="774BD3BF" w14:textId="77777777">
        <w:trPr>
          <w:jc w:val="center"/>
        </w:trPr>
        <w:tc>
          <w:tcPr>
            <w:tcW w:w="1134" w:type="dxa"/>
          </w:tcPr>
          <w:p w14:paraId="25937942" w14:textId="77777777" w:rsidR="00CA6011" w:rsidRPr="0050431F" w:rsidRDefault="00CA6011" w:rsidP="000D3FD1">
            <w:pPr>
              <w:pStyle w:val="TAH"/>
              <w:rPr>
                <w:rFonts w:cs="Arial"/>
                <w:lang w:eastAsia="en-US"/>
              </w:rPr>
            </w:pPr>
            <w:r w:rsidRPr="0050431F">
              <w:rPr>
                <w:rFonts w:cs="Arial"/>
                <w:lang w:eastAsia="en-US"/>
              </w:rPr>
              <w:t>Operating Band Number</w:t>
            </w:r>
          </w:p>
        </w:tc>
        <w:tc>
          <w:tcPr>
            <w:tcW w:w="2977" w:type="dxa"/>
            <w:gridSpan w:val="3"/>
            <w:tcBorders>
              <w:bottom w:val="single" w:sz="4" w:space="0" w:color="auto"/>
            </w:tcBorders>
          </w:tcPr>
          <w:p w14:paraId="259F9CB7" w14:textId="77777777" w:rsidR="00CA6011" w:rsidRPr="0050431F" w:rsidRDefault="00CA6011" w:rsidP="000D3FD1">
            <w:pPr>
              <w:pStyle w:val="TAH"/>
              <w:rPr>
                <w:rFonts w:cs="Arial"/>
                <w:lang w:eastAsia="en-US"/>
              </w:rPr>
            </w:pPr>
            <w:r w:rsidRPr="0050431F">
              <w:rPr>
                <w:rFonts w:cs="Arial"/>
                <w:lang w:eastAsia="en-US"/>
              </w:rPr>
              <w:t>Centre Frequency of Interfering Signal [MHz]</w:t>
            </w:r>
          </w:p>
        </w:tc>
      </w:tr>
      <w:tr w:rsidR="00CA6011" w:rsidRPr="0050431F" w14:paraId="3DF9817F" w14:textId="77777777">
        <w:trPr>
          <w:cantSplit/>
          <w:jc w:val="center"/>
        </w:trPr>
        <w:tc>
          <w:tcPr>
            <w:tcW w:w="1134" w:type="dxa"/>
            <w:tcBorders>
              <w:right w:val="single" w:sz="4" w:space="0" w:color="auto"/>
            </w:tcBorders>
          </w:tcPr>
          <w:p w14:paraId="33073A3A" w14:textId="77777777" w:rsidR="00CA6011" w:rsidRPr="0050431F" w:rsidRDefault="00CA6011" w:rsidP="000D3FD1">
            <w:pPr>
              <w:pStyle w:val="TAL"/>
              <w:jc w:val="center"/>
              <w:rPr>
                <w:rFonts w:cs="Arial"/>
                <w:lang w:eastAsia="en-US"/>
              </w:rPr>
            </w:pPr>
            <w:r w:rsidRPr="0050431F">
              <w:rPr>
                <w:rFonts w:cs="Arial"/>
                <w:lang w:eastAsia="en-US"/>
              </w:rPr>
              <w:t xml:space="preserve">1-7, 9-11, 13, 14, 18, 19, 21-23, 24, 27, </w:t>
            </w:r>
            <w:r w:rsidR="00354B86" w:rsidRPr="0050431F">
              <w:rPr>
                <w:rFonts w:cs="Arial"/>
                <w:lang w:eastAsia="en-US"/>
              </w:rPr>
              <w:t xml:space="preserve">30, </w:t>
            </w:r>
            <w:r w:rsidRPr="0050431F">
              <w:rPr>
                <w:rFonts w:cs="Arial"/>
                <w:lang w:eastAsia="en-US"/>
              </w:rPr>
              <w:t>33-4</w:t>
            </w:r>
            <w:r w:rsidR="00E17C26" w:rsidRPr="0050431F">
              <w:rPr>
                <w:rFonts w:cs="Arial"/>
                <w:lang w:eastAsia="zh-CN"/>
              </w:rPr>
              <w:t>5</w:t>
            </w:r>
            <w:r w:rsidR="00E17C26" w:rsidRPr="0050431F">
              <w:rPr>
                <w:rFonts w:cs="Arial"/>
                <w:lang w:eastAsia="en-US"/>
              </w:rPr>
              <w:t xml:space="preserve">, </w:t>
            </w:r>
            <w:r w:rsidR="003C3529" w:rsidRPr="0050431F">
              <w:rPr>
                <w:rFonts w:cs="Arial"/>
                <w:lang w:eastAsia="en-US"/>
              </w:rPr>
              <w:t xml:space="preserve">48, </w:t>
            </w:r>
            <w:r w:rsidR="00E17C26" w:rsidRPr="0050431F">
              <w:rPr>
                <w:rFonts w:cs="Arial"/>
                <w:lang w:eastAsia="en-US"/>
              </w:rPr>
              <w:t>65</w:t>
            </w:r>
            <w:r w:rsidR="009C05B1" w:rsidRPr="0050431F">
              <w:rPr>
                <w:rFonts w:cs="Arial"/>
                <w:lang w:eastAsia="en-US"/>
              </w:rPr>
              <w:t>, 66</w:t>
            </w:r>
            <w:r w:rsidR="00D40552" w:rsidRPr="0050431F">
              <w:rPr>
                <w:rFonts w:cs="Arial"/>
                <w:lang w:eastAsia="en-US"/>
              </w:rPr>
              <w:t>, 68</w:t>
            </w:r>
            <w:r w:rsidR="00AB5812" w:rsidRPr="0050431F">
              <w:rPr>
                <w:rFonts w:cs="Arial"/>
                <w:lang w:eastAsia="en-US"/>
              </w:rPr>
              <w:t>, 70</w:t>
            </w:r>
          </w:p>
        </w:tc>
        <w:tc>
          <w:tcPr>
            <w:tcW w:w="1276" w:type="dxa"/>
            <w:tcBorders>
              <w:top w:val="single" w:sz="4" w:space="0" w:color="auto"/>
              <w:left w:val="single" w:sz="4" w:space="0" w:color="auto"/>
              <w:bottom w:val="single" w:sz="4" w:space="0" w:color="auto"/>
              <w:right w:val="nil"/>
            </w:tcBorders>
          </w:tcPr>
          <w:p w14:paraId="37519604"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-20)</w:t>
            </w:r>
          </w:p>
        </w:tc>
        <w:tc>
          <w:tcPr>
            <w:tcW w:w="425" w:type="dxa"/>
            <w:tcBorders>
              <w:top w:val="single" w:sz="4" w:space="0" w:color="auto"/>
              <w:left w:val="nil"/>
              <w:bottom w:val="single" w:sz="4" w:space="0" w:color="auto"/>
              <w:right w:val="nil"/>
            </w:tcBorders>
          </w:tcPr>
          <w:p w14:paraId="4FF4F437"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0349B6E1"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+20)</w:t>
            </w:r>
          </w:p>
        </w:tc>
      </w:tr>
      <w:tr w:rsidR="00CA6011" w:rsidRPr="0050431F" w14:paraId="0BE5A3D0" w14:textId="77777777">
        <w:trPr>
          <w:cantSplit/>
          <w:jc w:val="center"/>
        </w:trPr>
        <w:tc>
          <w:tcPr>
            <w:tcW w:w="1134" w:type="dxa"/>
            <w:tcBorders>
              <w:right w:val="single" w:sz="4" w:space="0" w:color="auto"/>
            </w:tcBorders>
          </w:tcPr>
          <w:p w14:paraId="27E9C1FA" w14:textId="77777777" w:rsidR="00CA6011" w:rsidRPr="0050431F" w:rsidRDefault="00CA6011" w:rsidP="000D3FD1">
            <w:pPr>
              <w:pStyle w:val="TAL"/>
              <w:jc w:val="center"/>
              <w:rPr>
                <w:rFonts w:cs="Arial"/>
                <w:lang w:eastAsia="en-US"/>
              </w:rPr>
            </w:pPr>
            <w:r w:rsidRPr="0050431F">
              <w:rPr>
                <w:rFonts w:cs="Arial"/>
                <w:lang w:eastAsia="en-US"/>
              </w:rPr>
              <w:t>8, 26, 28</w:t>
            </w:r>
          </w:p>
        </w:tc>
        <w:tc>
          <w:tcPr>
            <w:tcW w:w="1276" w:type="dxa"/>
            <w:tcBorders>
              <w:top w:val="single" w:sz="4" w:space="0" w:color="auto"/>
              <w:left w:val="single" w:sz="4" w:space="0" w:color="auto"/>
              <w:bottom w:val="single" w:sz="4" w:space="0" w:color="auto"/>
              <w:right w:val="nil"/>
            </w:tcBorders>
          </w:tcPr>
          <w:p w14:paraId="4DC36052"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-20)</w:t>
            </w:r>
          </w:p>
        </w:tc>
        <w:tc>
          <w:tcPr>
            <w:tcW w:w="425" w:type="dxa"/>
            <w:tcBorders>
              <w:top w:val="single" w:sz="4" w:space="0" w:color="auto"/>
              <w:left w:val="nil"/>
              <w:bottom w:val="single" w:sz="4" w:space="0" w:color="auto"/>
              <w:right w:val="nil"/>
            </w:tcBorders>
          </w:tcPr>
          <w:p w14:paraId="5B531516"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1D5CCB08"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+10)</w:t>
            </w:r>
          </w:p>
        </w:tc>
      </w:tr>
      <w:tr w:rsidR="00CA6011" w:rsidRPr="0050431F" w14:paraId="60A56B91" w14:textId="77777777">
        <w:trPr>
          <w:cantSplit/>
          <w:jc w:val="center"/>
        </w:trPr>
        <w:tc>
          <w:tcPr>
            <w:tcW w:w="1134" w:type="dxa"/>
            <w:tcBorders>
              <w:right w:val="single" w:sz="4" w:space="0" w:color="auto"/>
            </w:tcBorders>
          </w:tcPr>
          <w:p w14:paraId="03CA14FE" w14:textId="77777777" w:rsidR="00CA6011" w:rsidRPr="0050431F" w:rsidRDefault="00CA6011" w:rsidP="000D3FD1">
            <w:pPr>
              <w:pStyle w:val="TAL"/>
              <w:jc w:val="center"/>
              <w:rPr>
                <w:rFonts w:cs="Arial"/>
                <w:lang w:eastAsia="en-US"/>
              </w:rPr>
            </w:pPr>
            <w:r w:rsidRPr="0050431F">
              <w:rPr>
                <w:rFonts w:cs="Arial"/>
                <w:lang w:eastAsia="en-US"/>
              </w:rPr>
              <w:t>12</w:t>
            </w:r>
          </w:p>
        </w:tc>
        <w:tc>
          <w:tcPr>
            <w:tcW w:w="1276" w:type="dxa"/>
            <w:tcBorders>
              <w:top w:val="single" w:sz="4" w:space="0" w:color="auto"/>
              <w:left w:val="single" w:sz="4" w:space="0" w:color="auto"/>
              <w:bottom w:val="single" w:sz="4" w:space="0" w:color="auto"/>
              <w:right w:val="nil"/>
            </w:tcBorders>
          </w:tcPr>
          <w:p w14:paraId="7A94111D"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-20)</w:t>
            </w:r>
          </w:p>
        </w:tc>
        <w:tc>
          <w:tcPr>
            <w:tcW w:w="425" w:type="dxa"/>
            <w:tcBorders>
              <w:top w:val="single" w:sz="4" w:space="0" w:color="auto"/>
              <w:left w:val="nil"/>
              <w:bottom w:val="single" w:sz="4" w:space="0" w:color="auto"/>
              <w:right w:val="nil"/>
            </w:tcBorders>
          </w:tcPr>
          <w:p w14:paraId="1D617242"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3E691708"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+13)</w:t>
            </w:r>
          </w:p>
        </w:tc>
      </w:tr>
      <w:tr w:rsidR="00CA6011" w:rsidRPr="0050431F" w14:paraId="3DE178EE" w14:textId="77777777">
        <w:trPr>
          <w:cantSplit/>
          <w:trHeight w:val="102"/>
          <w:jc w:val="center"/>
        </w:trPr>
        <w:tc>
          <w:tcPr>
            <w:tcW w:w="1134" w:type="dxa"/>
            <w:tcBorders>
              <w:right w:val="single" w:sz="4" w:space="0" w:color="auto"/>
            </w:tcBorders>
          </w:tcPr>
          <w:p w14:paraId="451C7577" w14:textId="77777777" w:rsidR="00CA6011" w:rsidRPr="0050431F" w:rsidRDefault="00CA6011" w:rsidP="000D3FD1">
            <w:pPr>
              <w:pStyle w:val="TAL"/>
              <w:jc w:val="center"/>
              <w:rPr>
                <w:rFonts w:cs="Arial"/>
                <w:lang w:eastAsia="en-US"/>
              </w:rPr>
            </w:pPr>
            <w:r w:rsidRPr="0050431F">
              <w:rPr>
                <w:rFonts w:cs="Arial"/>
                <w:lang w:eastAsia="en-US"/>
              </w:rPr>
              <w:t>17</w:t>
            </w:r>
          </w:p>
        </w:tc>
        <w:tc>
          <w:tcPr>
            <w:tcW w:w="1276" w:type="dxa"/>
            <w:tcBorders>
              <w:top w:val="single" w:sz="4" w:space="0" w:color="auto"/>
              <w:left w:val="single" w:sz="4" w:space="0" w:color="auto"/>
              <w:right w:val="nil"/>
            </w:tcBorders>
            <w:shd w:val="clear" w:color="auto" w:fill="auto"/>
          </w:tcPr>
          <w:p w14:paraId="6FD31D43"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-20)</w:t>
            </w:r>
          </w:p>
        </w:tc>
        <w:tc>
          <w:tcPr>
            <w:tcW w:w="425" w:type="dxa"/>
            <w:tcBorders>
              <w:top w:val="single" w:sz="4" w:space="0" w:color="auto"/>
              <w:left w:val="nil"/>
              <w:right w:val="nil"/>
            </w:tcBorders>
            <w:shd w:val="clear" w:color="auto" w:fill="auto"/>
          </w:tcPr>
          <w:p w14:paraId="111674AD"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right w:val="single" w:sz="4" w:space="0" w:color="auto"/>
            </w:tcBorders>
            <w:shd w:val="clear" w:color="auto" w:fill="auto"/>
          </w:tcPr>
          <w:p w14:paraId="2586C287"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+18)</w:t>
            </w:r>
          </w:p>
        </w:tc>
      </w:tr>
      <w:tr w:rsidR="00CA6011" w:rsidRPr="0050431F" w14:paraId="6EACA0A4" w14:textId="77777777">
        <w:trPr>
          <w:cantSplit/>
          <w:trHeight w:val="102"/>
          <w:jc w:val="center"/>
        </w:trPr>
        <w:tc>
          <w:tcPr>
            <w:tcW w:w="1134" w:type="dxa"/>
            <w:tcBorders>
              <w:right w:val="single" w:sz="4" w:space="0" w:color="auto"/>
            </w:tcBorders>
          </w:tcPr>
          <w:p w14:paraId="0DE90BAB" w14:textId="77777777" w:rsidR="00CA6011" w:rsidRPr="0050431F" w:rsidRDefault="00CA6011" w:rsidP="000D3FD1">
            <w:pPr>
              <w:pStyle w:val="TAL"/>
              <w:jc w:val="center"/>
              <w:rPr>
                <w:rFonts w:cs="Arial"/>
                <w:lang w:eastAsia="en-US"/>
              </w:rPr>
            </w:pPr>
            <w:r w:rsidRPr="0050431F">
              <w:rPr>
                <w:rFonts w:cs="Arial"/>
                <w:lang w:eastAsia="en-US"/>
              </w:rPr>
              <w:t>20</w:t>
            </w:r>
          </w:p>
        </w:tc>
        <w:tc>
          <w:tcPr>
            <w:tcW w:w="1276" w:type="dxa"/>
            <w:tcBorders>
              <w:left w:val="single" w:sz="4" w:space="0" w:color="auto"/>
              <w:bottom w:val="single" w:sz="4" w:space="0" w:color="auto"/>
              <w:right w:val="nil"/>
            </w:tcBorders>
            <w:shd w:val="clear" w:color="auto" w:fill="auto"/>
          </w:tcPr>
          <w:p w14:paraId="4071645B"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-11)</w:t>
            </w:r>
          </w:p>
        </w:tc>
        <w:tc>
          <w:tcPr>
            <w:tcW w:w="425" w:type="dxa"/>
            <w:tcBorders>
              <w:left w:val="nil"/>
              <w:bottom w:val="single" w:sz="4" w:space="0" w:color="auto"/>
              <w:right w:val="nil"/>
            </w:tcBorders>
            <w:shd w:val="clear" w:color="auto" w:fill="auto"/>
          </w:tcPr>
          <w:p w14:paraId="5923CA9A"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left w:val="nil"/>
              <w:bottom w:val="single" w:sz="4" w:space="0" w:color="auto"/>
              <w:right w:val="single" w:sz="4" w:space="0" w:color="auto"/>
            </w:tcBorders>
            <w:shd w:val="clear" w:color="auto" w:fill="auto"/>
          </w:tcPr>
          <w:p w14:paraId="4D206417"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r>
      <w:tr w:rsidR="00CA6011" w:rsidRPr="0050431F" w14:paraId="4D78F69F" w14:textId="77777777">
        <w:trPr>
          <w:cantSplit/>
          <w:trHeight w:val="102"/>
          <w:jc w:val="center"/>
        </w:trPr>
        <w:tc>
          <w:tcPr>
            <w:tcW w:w="1134" w:type="dxa"/>
            <w:tcBorders>
              <w:right w:val="single" w:sz="4" w:space="0" w:color="auto"/>
            </w:tcBorders>
          </w:tcPr>
          <w:p w14:paraId="6F9BAF0F" w14:textId="77777777" w:rsidR="00CA6011" w:rsidRPr="0050431F" w:rsidRDefault="00CA6011" w:rsidP="000D3FD1">
            <w:pPr>
              <w:pStyle w:val="TAL"/>
              <w:jc w:val="center"/>
              <w:rPr>
                <w:rFonts w:cs="Arial"/>
                <w:lang w:eastAsia="en-US"/>
              </w:rPr>
            </w:pPr>
            <w:r w:rsidRPr="0050431F">
              <w:rPr>
                <w:rFonts w:cs="Arial"/>
                <w:lang w:eastAsia="zh-CN"/>
              </w:rPr>
              <w:t>25</w:t>
            </w:r>
          </w:p>
        </w:tc>
        <w:tc>
          <w:tcPr>
            <w:tcW w:w="1276" w:type="dxa"/>
            <w:tcBorders>
              <w:left w:val="single" w:sz="4" w:space="0" w:color="auto"/>
              <w:right w:val="nil"/>
            </w:tcBorders>
            <w:shd w:val="clear" w:color="auto" w:fill="auto"/>
          </w:tcPr>
          <w:p w14:paraId="4297B97A"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w:t>
            </w:r>
          </w:p>
        </w:tc>
        <w:tc>
          <w:tcPr>
            <w:tcW w:w="425" w:type="dxa"/>
            <w:tcBorders>
              <w:left w:val="nil"/>
              <w:right w:val="nil"/>
            </w:tcBorders>
            <w:shd w:val="clear" w:color="auto" w:fill="auto"/>
          </w:tcPr>
          <w:p w14:paraId="51B34DDE"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left w:val="nil"/>
              <w:right w:val="single" w:sz="4" w:space="0" w:color="auto"/>
            </w:tcBorders>
            <w:shd w:val="clear" w:color="auto" w:fill="auto"/>
          </w:tcPr>
          <w:p w14:paraId="66BF219A"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15</w:t>
            </w:r>
            <w:r w:rsidRPr="0050431F">
              <w:rPr>
                <w:rFonts w:cs="Arial"/>
                <w:lang w:eastAsia="en-US"/>
              </w:rPr>
              <w:t>)</w:t>
            </w:r>
          </w:p>
        </w:tc>
      </w:tr>
      <w:tr w:rsidR="00354B86" w:rsidRPr="0050431F" w14:paraId="2F74384E" w14:textId="77777777">
        <w:trPr>
          <w:cantSplit/>
          <w:trHeight w:val="102"/>
          <w:jc w:val="center"/>
        </w:trPr>
        <w:tc>
          <w:tcPr>
            <w:tcW w:w="1134" w:type="dxa"/>
            <w:tcBorders>
              <w:right w:val="single" w:sz="4" w:space="0" w:color="auto"/>
            </w:tcBorders>
          </w:tcPr>
          <w:p w14:paraId="349A1E42" w14:textId="77777777" w:rsidR="00354B86" w:rsidRPr="0050431F" w:rsidRDefault="00354B86" w:rsidP="000D3FD1">
            <w:pPr>
              <w:pStyle w:val="TAL"/>
              <w:jc w:val="center"/>
              <w:rPr>
                <w:rFonts w:cs="Arial"/>
                <w:lang w:eastAsia="zh-CN"/>
              </w:rPr>
            </w:pPr>
            <w:r w:rsidRPr="0050431F">
              <w:rPr>
                <w:rFonts w:cs="Arial"/>
                <w:lang w:eastAsia="zh-CN"/>
              </w:rPr>
              <w:t>31</w:t>
            </w:r>
          </w:p>
        </w:tc>
        <w:tc>
          <w:tcPr>
            <w:tcW w:w="1276" w:type="dxa"/>
            <w:tcBorders>
              <w:left w:val="single" w:sz="4" w:space="0" w:color="auto"/>
              <w:bottom w:val="single" w:sz="4" w:space="0" w:color="auto"/>
              <w:right w:val="nil"/>
            </w:tcBorders>
            <w:shd w:val="clear" w:color="auto" w:fill="auto"/>
          </w:tcPr>
          <w:p w14:paraId="1787A46B" w14:textId="77777777" w:rsidR="00354B86" w:rsidRPr="0050431F" w:rsidRDefault="00354B86"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w:t>
            </w:r>
          </w:p>
        </w:tc>
        <w:tc>
          <w:tcPr>
            <w:tcW w:w="425" w:type="dxa"/>
            <w:tcBorders>
              <w:left w:val="nil"/>
              <w:bottom w:val="single" w:sz="4" w:space="0" w:color="auto"/>
              <w:right w:val="nil"/>
            </w:tcBorders>
            <w:shd w:val="clear" w:color="auto" w:fill="auto"/>
          </w:tcPr>
          <w:p w14:paraId="49BB5990" w14:textId="77777777" w:rsidR="00354B86" w:rsidRPr="0050431F" w:rsidRDefault="00354B86" w:rsidP="000D3FD1">
            <w:pPr>
              <w:pStyle w:val="TAL"/>
              <w:jc w:val="center"/>
              <w:rPr>
                <w:rFonts w:cs="Arial"/>
                <w:lang w:eastAsia="en-US"/>
              </w:rPr>
            </w:pPr>
            <w:r w:rsidRPr="0050431F">
              <w:rPr>
                <w:rFonts w:cs="Arial"/>
                <w:lang w:eastAsia="en-US"/>
              </w:rPr>
              <w:t>to</w:t>
            </w:r>
          </w:p>
        </w:tc>
        <w:tc>
          <w:tcPr>
            <w:tcW w:w="1276" w:type="dxa"/>
            <w:tcBorders>
              <w:left w:val="nil"/>
              <w:bottom w:val="single" w:sz="4" w:space="0" w:color="auto"/>
              <w:right w:val="single" w:sz="4" w:space="0" w:color="auto"/>
            </w:tcBorders>
            <w:shd w:val="clear" w:color="auto" w:fill="auto"/>
          </w:tcPr>
          <w:p w14:paraId="3367C819" w14:textId="77777777" w:rsidR="00354B86" w:rsidRPr="0050431F" w:rsidRDefault="00354B86"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5</w:t>
            </w:r>
            <w:r w:rsidRPr="0050431F">
              <w:rPr>
                <w:rFonts w:cs="Arial"/>
                <w:lang w:eastAsia="en-US"/>
              </w:rPr>
              <w:t>)</w:t>
            </w:r>
          </w:p>
        </w:tc>
      </w:tr>
    </w:tbl>
    <w:p w14:paraId="18A0DE48" w14:textId="77777777" w:rsidR="00354B86" w:rsidRPr="0050431F" w:rsidRDefault="00354B86" w:rsidP="00354B86"/>
    <w:p w14:paraId="6E7C30BE" w14:textId="77777777" w:rsidR="007474FF" w:rsidRPr="0050431F" w:rsidRDefault="007474FF" w:rsidP="007474FF">
      <w:pPr>
        <w:pStyle w:val="NO"/>
      </w:pPr>
      <w:r w:rsidRPr="0050431F">
        <w:t>NOTE:</w:t>
      </w:r>
      <w:r w:rsidRPr="0050431F">
        <w:tab/>
      </w:r>
      <w:r w:rsidR="00CA6011" w:rsidRPr="0050431F">
        <w:t>The requirement in Table 7.4.5.1-1 and 7.4.5.1-2</w:t>
      </w:r>
      <w:r w:rsidRPr="0050431F">
        <w:t xml:space="preserve"> assumes that two operating bands, where the downlink operating band (see Table 4.4-1 and Table 4.4-2) of one band would be within the in-band blocking region of the other band, are not deployed in the same geographical area.</w:t>
      </w:r>
    </w:p>
    <w:p w14:paraId="2D66D8E5" w14:textId="77777777" w:rsidR="0049087D" w:rsidRPr="0050431F" w:rsidRDefault="0049087D" w:rsidP="00F311C8">
      <w:pPr>
        <w:pStyle w:val="Heading4"/>
      </w:pPr>
      <w:bookmarkStart w:id="2110" w:name="_Toc13048710"/>
      <w:bookmarkStart w:id="2111" w:name="_Toc29764926"/>
      <w:bookmarkStart w:id="2112" w:name="_Toc29765344"/>
      <w:bookmarkStart w:id="2113" w:name="_Toc52556842"/>
      <w:bookmarkStart w:id="2114" w:name="_Toc67912544"/>
      <w:bookmarkStart w:id="2115" w:name="_Toc89855479"/>
      <w:r w:rsidRPr="0050431F">
        <w:t>7.4.5.2</w:t>
      </w:r>
      <w:r w:rsidRPr="0050431F">
        <w:tab/>
        <w:t>General narrowband blocking test requirement</w:t>
      </w:r>
      <w:bookmarkEnd w:id="2110"/>
      <w:bookmarkEnd w:id="2111"/>
      <w:bookmarkEnd w:id="2112"/>
      <w:bookmarkEnd w:id="2113"/>
      <w:bookmarkEnd w:id="2114"/>
      <w:bookmarkEnd w:id="2115"/>
    </w:p>
    <w:p w14:paraId="5D9B8402" w14:textId="77777777" w:rsidR="0049087D" w:rsidRPr="0050431F" w:rsidRDefault="0049087D" w:rsidP="0049087D">
      <w:r w:rsidRPr="0050431F">
        <w:t>For the narrowband blocking requirement, the interfering signal shall be an E-UTRA 1RB signal as specified in Annex A.</w:t>
      </w:r>
      <w:r w:rsidR="00A07B05" w:rsidRPr="0050431F">
        <w:t>3</w:t>
      </w:r>
      <w:r w:rsidRPr="0050431F">
        <w:t xml:space="preserve">. </w:t>
      </w:r>
    </w:p>
    <w:p w14:paraId="3224311F" w14:textId="77777777" w:rsidR="00BD6B20" w:rsidRPr="0050431F" w:rsidRDefault="00BD6B20" w:rsidP="00BD6B20">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00E8455F" w:rsidRPr="0050431F">
        <w:t xml:space="preserve"> </w:t>
      </w:r>
      <w:r w:rsidR="00A7747C" w:rsidRPr="0050431F">
        <w:t xml:space="preserve">edges </w:t>
      </w:r>
      <w:r w:rsidR="00E8455F" w:rsidRPr="0050431F">
        <w:t xml:space="preserve">or </w:t>
      </w:r>
      <w:r w:rsidR="00D33DDC" w:rsidRPr="0050431F">
        <w:t>Maximum Radio Bandwidth</w:t>
      </w:r>
      <w:r w:rsidRPr="0050431F">
        <w:t xml:space="preserve"> edges.</w:t>
      </w:r>
    </w:p>
    <w:p w14:paraId="317D376C" w14:textId="77777777" w:rsidR="00E8455F" w:rsidRPr="0050431F" w:rsidRDefault="00BD6B20" w:rsidP="00E8455F">
      <w:r w:rsidRPr="0050431F">
        <w:t>For BS operating in non-contiguous spectrum, the requirement applies in addition inside any sub-block gap, in case the sub-block gap size is at least 3MHz. The interfering signal offset is defined relative to the sub-block edges inside the sub-block gap.</w:t>
      </w:r>
    </w:p>
    <w:p w14:paraId="2BC3F6D0" w14:textId="77777777" w:rsidR="00BD6B20" w:rsidRPr="0050431F" w:rsidRDefault="00E8455F" w:rsidP="00E8455F">
      <w:r w:rsidRPr="0050431F">
        <w:t xml:space="preserve">For BS capable of multi-band operation, the requirement applies in addition inside any </w:t>
      </w:r>
      <w:r w:rsidR="00D33DDC" w:rsidRPr="0050431F">
        <w:rPr>
          <w:lang w:eastAsia="zh-CN"/>
        </w:rPr>
        <w:t>Inter RF Bandwidth</w:t>
      </w:r>
      <w:r w:rsidRPr="0050431F">
        <w:rPr>
          <w:lang w:eastAsia="zh-CN"/>
        </w:rPr>
        <w:t xml:space="preserve"> gap</w:t>
      </w:r>
      <w:r w:rsidRPr="0050431F">
        <w:t xml:space="preserve"> in case the gap </w:t>
      </w:r>
      <w:r w:rsidRPr="0050431F">
        <w:rPr>
          <w:lang w:eastAsia="zh-CN"/>
        </w:rPr>
        <w:t xml:space="preserve">size </w:t>
      </w:r>
      <w:r w:rsidRPr="0050431F">
        <w:t xml:space="preserve">is at least 3MHz. The interfering signal offset is defined relative to the </w:t>
      </w:r>
      <w:r w:rsidR="00D33DDC" w:rsidRPr="0050431F">
        <w:rPr>
          <w:lang w:eastAsia="zh-CN"/>
        </w:rPr>
        <w:t>Base Station RF Bandwidth</w:t>
      </w:r>
      <w:r w:rsidRPr="0050431F">
        <w:rPr>
          <w:lang w:eastAsia="zh-CN"/>
        </w:rPr>
        <w:t xml:space="preserve"> edges</w:t>
      </w:r>
      <w:r w:rsidRPr="0050431F">
        <w:t xml:space="preserve"> inside</w:t>
      </w:r>
      <w:r w:rsidRPr="0050431F">
        <w:rPr>
          <w:lang w:eastAsia="zh-CN"/>
        </w:rPr>
        <w:t xml:space="preserve"> the </w:t>
      </w:r>
      <w:r w:rsidR="00D33DDC" w:rsidRPr="0050431F">
        <w:rPr>
          <w:lang w:eastAsia="zh-CN"/>
        </w:rPr>
        <w:t>Inter RF Bandwidth</w:t>
      </w:r>
      <w:r w:rsidRPr="0050431F">
        <w:rPr>
          <w:lang w:eastAsia="zh-CN"/>
        </w:rPr>
        <w:t xml:space="preserve"> gap</w:t>
      </w:r>
      <w:r w:rsidRPr="0050431F">
        <w:t>.</w:t>
      </w:r>
    </w:p>
    <w:p w14:paraId="17E05578" w14:textId="77777777" w:rsidR="0049087D" w:rsidRPr="0050431F" w:rsidRDefault="0049087D" w:rsidP="00BD6B20">
      <w:r w:rsidRPr="0050431F">
        <w:t xml:space="preserve">For the wanted and interfering signal coupled to the </w:t>
      </w:r>
      <w:r w:rsidR="00A63983" w:rsidRPr="0050431F">
        <w:t>Base Station</w:t>
      </w:r>
      <w:r w:rsidRPr="0050431F">
        <w:t xml:space="preserve"> antenna input, using the parameters in Table 7.4.5.2-1 the following requirements shall be met:</w:t>
      </w:r>
    </w:p>
    <w:p w14:paraId="143B9026" w14:textId="77777777" w:rsidR="0049087D" w:rsidRPr="0050431F" w:rsidRDefault="0049087D" w:rsidP="0049087D">
      <w:pPr>
        <w:pStyle w:val="B10"/>
      </w:pPr>
      <w:r w:rsidRPr="0050431F">
        <w:t>-</w:t>
      </w:r>
      <w:r w:rsidRPr="0050431F">
        <w:tab/>
        <w:t>For any measured E-UTRA carrier, the throughput shall be ≥ 95% of the maximum throughput of the reference measurement channel defined in TS 36.104 [</w:t>
      </w:r>
      <w:r w:rsidR="00377CEF" w:rsidRPr="0050431F">
        <w:t>5</w:t>
      </w:r>
      <w:r w:rsidRPr="0050431F">
        <w:t>], subclause 7.2.</w:t>
      </w:r>
    </w:p>
    <w:p w14:paraId="4C15B415" w14:textId="77777777" w:rsidR="0049087D" w:rsidRPr="0050431F" w:rsidRDefault="0049087D" w:rsidP="0049087D">
      <w:pPr>
        <w:pStyle w:val="B10"/>
      </w:pPr>
      <w:r w:rsidRPr="0050431F">
        <w:t>-</w:t>
      </w:r>
      <w:r w:rsidRPr="0050431F">
        <w:tab/>
        <w:t>For any measured UTRA FDD carrier, the BER shall not exceed 0.001 for the reference measurement channel defined in TS 25.104 [</w:t>
      </w:r>
      <w:r w:rsidR="00377CEF" w:rsidRPr="0050431F">
        <w:t>3</w:t>
      </w:r>
      <w:r w:rsidRPr="0050431F">
        <w:t>], subclause 7.2.</w:t>
      </w:r>
    </w:p>
    <w:p w14:paraId="77AA5EE5" w14:textId="77777777" w:rsidR="0049087D" w:rsidRPr="0050431F" w:rsidRDefault="0049087D"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5E076C27" w14:textId="77777777" w:rsidR="002F6EF4" w:rsidRPr="0050431F" w:rsidRDefault="0049087D" w:rsidP="002F6EF4">
      <w:pPr>
        <w:pStyle w:val="B10"/>
      </w:pPr>
      <w:r w:rsidRPr="0050431F">
        <w:t>-</w:t>
      </w:r>
      <w:r w:rsidRPr="0050431F">
        <w:tab/>
        <w:t>For any measured GSM/EDGE carrier, the conditions are specified in TS 45.005 [</w:t>
      </w:r>
      <w:r w:rsidR="00377CEF" w:rsidRPr="0050431F">
        <w:t>6</w:t>
      </w:r>
      <w:r w:rsidRPr="0050431F">
        <w:t>], Annex P.2.1.</w:t>
      </w:r>
    </w:p>
    <w:p w14:paraId="5DCD02D6" w14:textId="77777777" w:rsidR="0049087D"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1CF2B073" w14:textId="77777777" w:rsidR="0049087D" w:rsidRPr="0050431F" w:rsidRDefault="00CA6011" w:rsidP="00EB0F3C">
      <w:pPr>
        <w:pStyle w:val="TH"/>
      </w:pPr>
      <w:r w:rsidRPr="0050431F">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A6011" w:rsidRPr="0050431F" w14:paraId="4651AF7A" w14:textId="77777777" w:rsidTr="00815C76">
        <w:tc>
          <w:tcPr>
            <w:tcW w:w="1731" w:type="dxa"/>
          </w:tcPr>
          <w:p w14:paraId="2567E40D" w14:textId="77777777" w:rsidR="00CA6011" w:rsidRPr="0050431F" w:rsidRDefault="00CA6011" w:rsidP="000D3FD1">
            <w:pPr>
              <w:pStyle w:val="TAH"/>
              <w:rPr>
                <w:rFonts w:cs="Arial"/>
                <w:lang w:eastAsia="en-US"/>
              </w:rPr>
            </w:pPr>
            <w:r w:rsidRPr="0050431F">
              <w:rPr>
                <w:rFonts w:cs="Arial"/>
                <w:lang w:eastAsia="en-US"/>
              </w:rPr>
              <w:t>Base Station Type</w:t>
            </w:r>
          </w:p>
        </w:tc>
        <w:tc>
          <w:tcPr>
            <w:tcW w:w="1496" w:type="dxa"/>
          </w:tcPr>
          <w:p w14:paraId="1DA48A03" w14:textId="77777777" w:rsidR="00CA6011" w:rsidRPr="0050431F" w:rsidRDefault="00CA6011" w:rsidP="000D3FD1">
            <w:pPr>
              <w:pStyle w:val="TAH"/>
              <w:rPr>
                <w:rFonts w:cs="Arial"/>
                <w:lang w:eastAsia="en-US"/>
              </w:rPr>
            </w:pPr>
            <w:r w:rsidRPr="0050431F">
              <w:rPr>
                <w:rFonts w:cs="Arial"/>
                <w:lang w:eastAsia="en-US"/>
              </w:rPr>
              <w:t>RAT of the carrier</w:t>
            </w:r>
          </w:p>
        </w:tc>
        <w:tc>
          <w:tcPr>
            <w:tcW w:w="2693" w:type="dxa"/>
          </w:tcPr>
          <w:p w14:paraId="4C4F4CE9" w14:textId="77777777" w:rsidR="00CA6011" w:rsidRPr="0050431F" w:rsidRDefault="00CA6011" w:rsidP="000D3FD1">
            <w:pPr>
              <w:pStyle w:val="TAH"/>
              <w:rPr>
                <w:rFonts w:cs="Arial"/>
                <w:lang w:eastAsia="en-US"/>
              </w:rPr>
            </w:pPr>
            <w:r w:rsidRPr="0050431F">
              <w:rPr>
                <w:rFonts w:cs="Arial"/>
                <w:lang w:eastAsia="en-US"/>
              </w:rPr>
              <w:t>Wanted signal mean power [dBm]</w:t>
            </w:r>
          </w:p>
          <w:p w14:paraId="19466CD9" w14:textId="77777777" w:rsidR="00CA6011" w:rsidRPr="0050431F" w:rsidRDefault="00CA6011" w:rsidP="000D3FD1">
            <w:pPr>
              <w:pStyle w:val="TAH"/>
              <w:rPr>
                <w:rFonts w:cs="Arial"/>
                <w:lang w:eastAsia="en-US"/>
              </w:rPr>
            </w:pPr>
            <w:r w:rsidRPr="0050431F">
              <w:rPr>
                <w:rFonts w:cs="Arial"/>
                <w:lang w:eastAsia="en-US"/>
              </w:rPr>
              <w:t>(Note 1)</w:t>
            </w:r>
          </w:p>
        </w:tc>
        <w:tc>
          <w:tcPr>
            <w:tcW w:w="1701" w:type="dxa"/>
          </w:tcPr>
          <w:p w14:paraId="3DCA9161" w14:textId="77777777" w:rsidR="00CA6011" w:rsidRPr="0050431F" w:rsidRDefault="00CA6011" w:rsidP="000D3FD1">
            <w:pPr>
              <w:pStyle w:val="TAH"/>
              <w:rPr>
                <w:rFonts w:cs="Arial"/>
                <w:lang w:eastAsia="en-US"/>
              </w:rPr>
            </w:pPr>
            <w:r w:rsidRPr="0050431F">
              <w:rPr>
                <w:rFonts w:cs="Arial"/>
                <w:lang w:eastAsia="en-US"/>
              </w:rPr>
              <w:t>Interfering signal mean power [dBm]</w:t>
            </w:r>
          </w:p>
        </w:tc>
        <w:tc>
          <w:tcPr>
            <w:tcW w:w="2021" w:type="dxa"/>
          </w:tcPr>
          <w:p w14:paraId="1F381A32" w14:textId="77777777" w:rsidR="00CA6011" w:rsidRPr="0050431F" w:rsidRDefault="00CA6011" w:rsidP="00D33DDC">
            <w:pPr>
              <w:pStyle w:val="TAH"/>
              <w:rPr>
                <w:rFonts w:cs="Arial"/>
                <w:lang w:eastAsia="en-US"/>
              </w:rPr>
            </w:pPr>
            <w:r w:rsidRPr="0050431F">
              <w:rPr>
                <w:rFonts w:cs="Arial"/>
                <w:lang w:eastAsia="en-US"/>
              </w:rPr>
              <w:t xml:space="preserve">Interfering RB (Note 3) centre frequency offset from the </w:t>
            </w:r>
            <w:r w:rsidR="00960FAC"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or sub-block</w:t>
            </w:r>
            <w:r w:rsidR="00D33DDC" w:rsidRPr="0050431F">
              <w:rPr>
                <w:rFonts w:cs="Arial"/>
                <w:lang w:eastAsia="en-US"/>
              </w:rPr>
              <w:t xml:space="preserve"> edge</w:t>
            </w:r>
            <w:r w:rsidRPr="0050431F">
              <w:rPr>
                <w:rFonts w:cs="Arial"/>
                <w:lang w:eastAsia="en-US"/>
              </w:rPr>
              <w:t xml:space="preserve"> inside a gap [kHz]</w:t>
            </w:r>
          </w:p>
        </w:tc>
      </w:tr>
      <w:tr w:rsidR="00CA6011" w:rsidRPr="0050431F" w14:paraId="541F38C2" w14:textId="77777777" w:rsidTr="00815C76">
        <w:tc>
          <w:tcPr>
            <w:tcW w:w="1731" w:type="dxa"/>
          </w:tcPr>
          <w:p w14:paraId="46C5C7D1" w14:textId="77777777" w:rsidR="00CA6011" w:rsidRPr="0050431F" w:rsidRDefault="00CA6011" w:rsidP="000D3FD1">
            <w:pPr>
              <w:pStyle w:val="TAC"/>
              <w:rPr>
                <w:rFonts w:cs="Arial"/>
                <w:lang w:eastAsia="en-US"/>
              </w:rPr>
            </w:pPr>
            <w:r w:rsidRPr="0050431F">
              <w:rPr>
                <w:rFonts w:cs="Arial"/>
                <w:lang w:eastAsia="en-US"/>
              </w:rPr>
              <w:t>Wide Area BS</w:t>
            </w:r>
          </w:p>
        </w:tc>
        <w:tc>
          <w:tcPr>
            <w:tcW w:w="1496" w:type="dxa"/>
            <w:vMerge w:val="restart"/>
            <w:vAlign w:val="center"/>
          </w:tcPr>
          <w:p w14:paraId="2C8F775E" w14:textId="77777777" w:rsidR="00CA6011" w:rsidRPr="0050431F" w:rsidRDefault="00CA6011" w:rsidP="000D3FD1">
            <w:pPr>
              <w:pStyle w:val="TAC"/>
              <w:rPr>
                <w:rFonts w:cs="Arial"/>
                <w:lang w:eastAsia="en-US"/>
              </w:rPr>
            </w:pPr>
            <w:r w:rsidRPr="0050431F">
              <w:rPr>
                <w:rFonts w:cs="Arial"/>
                <w:lang w:eastAsia="en-US"/>
              </w:rPr>
              <w:t xml:space="preserve">E-UTRA, </w:t>
            </w:r>
            <w:r w:rsidR="002F6EF4" w:rsidRPr="0050431F">
              <w:rPr>
                <w:rFonts w:cs="Arial"/>
                <w:lang w:eastAsia="zh-CN"/>
              </w:rPr>
              <w:t>NB-</w:t>
            </w:r>
            <w:r w:rsidR="002F6EF4" w:rsidRPr="0050431F">
              <w:rPr>
                <w:rFonts w:cs="Arial"/>
                <w:lang w:eastAsia="en-US"/>
              </w:rPr>
              <w:t>IoT(Note 4),</w:t>
            </w:r>
            <w:r w:rsidRPr="0050431F">
              <w:rPr>
                <w:rFonts w:cs="Arial"/>
                <w:lang w:eastAsia="en-US"/>
              </w:rPr>
              <w:br/>
              <w:t>UTRA and GSM/EDGE</w:t>
            </w:r>
          </w:p>
        </w:tc>
        <w:tc>
          <w:tcPr>
            <w:tcW w:w="2693" w:type="dxa"/>
            <w:vMerge w:val="restart"/>
            <w:shd w:val="clear" w:color="auto" w:fill="auto"/>
            <w:vAlign w:val="center"/>
          </w:tcPr>
          <w:p w14:paraId="16E30DD8" w14:textId="77777777" w:rsidR="00CA6011" w:rsidRPr="0050431F" w:rsidDel="008F426A" w:rsidRDefault="00CA6011" w:rsidP="000D3FD1">
            <w:pPr>
              <w:pStyle w:val="TAC"/>
              <w:rPr>
                <w:rFonts w:cs="Arial"/>
                <w:lang w:eastAsia="en-US"/>
              </w:rPr>
            </w:pPr>
          </w:p>
          <w:p w14:paraId="1F96CFE4" w14:textId="77777777" w:rsidR="00CA6011" w:rsidRPr="0050431F" w:rsidDel="008F426A" w:rsidRDefault="00CA601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(Note 2)</w:t>
            </w:r>
          </w:p>
          <w:p w14:paraId="77B22F0C" w14:textId="77777777" w:rsidR="00CA6011" w:rsidRPr="0050431F" w:rsidRDefault="00CA6011" w:rsidP="000D3FD1">
            <w:pPr>
              <w:pStyle w:val="TAC"/>
              <w:rPr>
                <w:rFonts w:cs="Arial"/>
                <w:lang w:eastAsia="en-US"/>
              </w:rPr>
            </w:pPr>
          </w:p>
        </w:tc>
        <w:tc>
          <w:tcPr>
            <w:tcW w:w="1701" w:type="dxa"/>
            <w:vAlign w:val="center"/>
          </w:tcPr>
          <w:p w14:paraId="09C3DBAB" w14:textId="77777777" w:rsidR="00CA6011" w:rsidRPr="0050431F" w:rsidRDefault="00CA6011" w:rsidP="000D3FD1">
            <w:pPr>
              <w:pStyle w:val="TAC"/>
              <w:rPr>
                <w:rFonts w:cs="Arial"/>
                <w:lang w:eastAsia="en-US"/>
              </w:rPr>
            </w:pPr>
            <w:r w:rsidRPr="0050431F">
              <w:rPr>
                <w:rFonts w:cs="Arial"/>
                <w:lang w:eastAsia="en-US"/>
              </w:rPr>
              <w:t>-49</w:t>
            </w:r>
          </w:p>
        </w:tc>
        <w:tc>
          <w:tcPr>
            <w:tcW w:w="2021" w:type="dxa"/>
            <w:vMerge w:val="restart"/>
            <w:vAlign w:val="center"/>
          </w:tcPr>
          <w:p w14:paraId="39CEEFC9" w14:textId="77777777" w:rsidR="00CA6011" w:rsidRPr="0050431F" w:rsidRDefault="00CA6011" w:rsidP="000D3FD1">
            <w:pPr>
              <w:pStyle w:val="TAC"/>
              <w:rPr>
                <w:rFonts w:cs="Arial"/>
                <w:lang w:eastAsia="en-US"/>
              </w:rPr>
            </w:pPr>
            <w:r w:rsidRPr="0050431F">
              <w:rPr>
                <w:rFonts w:cs="Arial"/>
                <w:lang w:eastAsia="en-US"/>
              </w:rPr>
              <w:t>±(240 +m*180),</w:t>
            </w:r>
          </w:p>
          <w:p w14:paraId="52D1C27E" w14:textId="77777777" w:rsidR="00CA6011" w:rsidRPr="0050431F" w:rsidRDefault="00CA6011" w:rsidP="000D3FD1">
            <w:pPr>
              <w:pStyle w:val="TAC"/>
              <w:rPr>
                <w:rFonts w:cs="Arial"/>
                <w:lang w:eastAsia="en-US"/>
              </w:rPr>
            </w:pPr>
            <w:r w:rsidRPr="0050431F">
              <w:rPr>
                <w:rFonts w:cs="Arial"/>
                <w:lang w:eastAsia="en-US"/>
              </w:rPr>
              <w:t>m=0, 1, 2, 3, 4, 9, 14</w:t>
            </w:r>
          </w:p>
        </w:tc>
      </w:tr>
      <w:tr w:rsidR="00CA6011" w:rsidRPr="0050431F" w14:paraId="666A3AEF" w14:textId="77777777" w:rsidTr="00815C76">
        <w:tc>
          <w:tcPr>
            <w:tcW w:w="1731" w:type="dxa"/>
          </w:tcPr>
          <w:p w14:paraId="4CD15446" w14:textId="77777777" w:rsidR="00CA6011" w:rsidRPr="0050431F" w:rsidRDefault="00CA6011" w:rsidP="000D3FD1">
            <w:pPr>
              <w:pStyle w:val="TAC"/>
              <w:rPr>
                <w:rFonts w:cs="Arial"/>
                <w:lang w:eastAsia="en-US"/>
              </w:rPr>
            </w:pPr>
            <w:r w:rsidRPr="0050431F">
              <w:rPr>
                <w:rFonts w:cs="Arial"/>
                <w:lang w:eastAsia="en-US"/>
              </w:rPr>
              <w:t>Medium Range BS</w:t>
            </w:r>
          </w:p>
        </w:tc>
        <w:tc>
          <w:tcPr>
            <w:tcW w:w="1496" w:type="dxa"/>
            <w:vMerge/>
            <w:vAlign w:val="center"/>
          </w:tcPr>
          <w:p w14:paraId="159AED8E" w14:textId="77777777" w:rsidR="00CA6011" w:rsidRPr="0050431F" w:rsidRDefault="00CA6011" w:rsidP="000D3FD1">
            <w:pPr>
              <w:pStyle w:val="TAC"/>
              <w:rPr>
                <w:rFonts w:cs="Arial"/>
                <w:lang w:eastAsia="en-US"/>
              </w:rPr>
            </w:pPr>
          </w:p>
        </w:tc>
        <w:tc>
          <w:tcPr>
            <w:tcW w:w="2693" w:type="dxa"/>
            <w:vMerge/>
            <w:shd w:val="clear" w:color="auto" w:fill="auto"/>
            <w:vAlign w:val="center"/>
          </w:tcPr>
          <w:p w14:paraId="7398182E" w14:textId="77777777" w:rsidR="00CA6011" w:rsidRPr="0050431F" w:rsidRDefault="00CA6011" w:rsidP="000D3FD1">
            <w:pPr>
              <w:pStyle w:val="TAC"/>
              <w:rPr>
                <w:rFonts w:cs="Arial"/>
                <w:lang w:eastAsia="en-US"/>
              </w:rPr>
            </w:pPr>
          </w:p>
        </w:tc>
        <w:tc>
          <w:tcPr>
            <w:tcW w:w="1701" w:type="dxa"/>
            <w:vAlign w:val="center"/>
          </w:tcPr>
          <w:p w14:paraId="2CE4945F" w14:textId="77777777" w:rsidR="00CA6011" w:rsidRPr="0050431F" w:rsidRDefault="00CA6011" w:rsidP="000D3FD1">
            <w:pPr>
              <w:pStyle w:val="TAC"/>
              <w:rPr>
                <w:rFonts w:cs="Arial"/>
                <w:lang w:eastAsia="en-US"/>
              </w:rPr>
            </w:pPr>
            <w:r w:rsidRPr="0050431F">
              <w:rPr>
                <w:rFonts w:cs="Arial"/>
                <w:lang w:eastAsia="en-US"/>
              </w:rPr>
              <w:t>-44</w:t>
            </w:r>
          </w:p>
        </w:tc>
        <w:tc>
          <w:tcPr>
            <w:tcW w:w="2021" w:type="dxa"/>
            <w:vMerge/>
            <w:vAlign w:val="center"/>
          </w:tcPr>
          <w:p w14:paraId="581CDD7F" w14:textId="77777777" w:rsidR="00CA6011" w:rsidRPr="0050431F" w:rsidRDefault="00CA6011" w:rsidP="000D3FD1">
            <w:pPr>
              <w:pStyle w:val="TAC"/>
              <w:rPr>
                <w:rFonts w:cs="Arial"/>
                <w:lang w:eastAsia="en-US"/>
              </w:rPr>
            </w:pPr>
          </w:p>
        </w:tc>
      </w:tr>
      <w:tr w:rsidR="00CA6011" w:rsidRPr="0050431F" w14:paraId="63423B8F" w14:textId="77777777" w:rsidTr="00815C76">
        <w:tc>
          <w:tcPr>
            <w:tcW w:w="1731" w:type="dxa"/>
          </w:tcPr>
          <w:p w14:paraId="1463CEF3" w14:textId="77777777" w:rsidR="00CA6011" w:rsidRPr="0050431F" w:rsidRDefault="00CA6011" w:rsidP="000D3FD1">
            <w:pPr>
              <w:pStyle w:val="TAC"/>
              <w:rPr>
                <w:rFonts w:cs="Arial"/>
                <w:lang w:eastAsia="en-US"/>
              </w:rPr>
            </w:pPr>
            <w:r w:rsidRPr="0050431F">
              <w:rPr>
                <w:rFonts w:cs="Arial"/>
                <w:lang w:eastAsia="en-US"/>
              </w:rPr>
              <w:t>Local Area BS</w:t>
            </w:r>
          </w:p>
        </w:tc>
        <w:tc>
          <w:tcPr>
            <w:tcW w:w="1496" w:type="dxa"/>
            <w:vMerge/>
            <w:vAlign w:val="center"/>
          </w:tcPr>
          <w:p w14:paraId="5406F7E0" w14:textId="77777777" w:rsidR="00CA6011" w:rsidRPr="0050431F" w:rsidRDefault="00CA6011" w:rsidP="000D3FD1">
            <w:pPr>
              <w:pStyle w:val="TAC"/>
              <w:rPr>
                <w:rFonts w:cs="Arial"/>
                <w:lang w:eastAsia="en-US"/>
              </w:rPr>
            </w:pPr>
          </w:p>
        </w:tc>
        <w:tc>
          <w:tcPr>
            <w:tcW w:w="2693" w:type="dxa"/>
            <w:vMerge/>
            <w:shd w:val="clear" w:color="auto" w:fill="auto"/>
            <w:vAlign w:val="center"/>
          </w:tcPr>
          <w:p w14:paraId="2A601DAD" w14:textId="77777777" w:rsidR="00CA6011" w:rsidRPr="0050431F" w:rsidRDefault="00CA6011" w:rsidP="000D3FD1">
            <w:pPr>
              <w:pStyle w:val="TAC"/>
              <w:rPr>
                <w:rFonts w:cs="Arial"/>
                <w:lang w:eastAsia="en-US"/>
              </w:rPr>
            </w:pPr>
          </w:p>
        </w:tc>
        <w:tc>
          <w:tcPr>
            <w:tcW w:w="1701" w:type="dxa"/>
            <w:vAlign w:val="center"/>
          </w:tcPr>
          <w:p w14:paraId="445F2C65" w14:textId="77777777" w:rsidR="00CA6011" w:rsidRPr="0050431F" w:rsidRDefault="00CA6011" w:rsidP="000D3FD1">
            <w:pPr>
              <w:pStyle w:val="TAC"/>
              <w:rPr>
                <w:rFonts w:cs="Arial"/>
                <w:lang w:eastAsia="en-US"/>
              </w:rPr>
            </w:pPr>
            <w:r w:rsidRPr="0050431F">
              <w:rPr>
                <w:rFonts w:cs="Arial"/>
                <w:lang w:eastAsia="en-US"/>
              </w:rPr>
              <w:t>-41</w:t>
            </w:r>
          </w:p>
        </w:tc>
        <w:tc>
          <w:tcPr>
            <w:tcW w:w="2021" w:type="dxa"/>
            <w:vMerge/>
            <w:vAlign w:val="center"/>
          </w:tcPr>
          <w:p w14:paraId="12370186" w14:textId="77777777" w:rsidR="00CA6011" w:rsidRPr="0050431F" w:rsidRDefault="00CA6011" w:rsidP="000D3FD1">
            <w:pPr>
              <w:pStyle w:val="TAC"/>
              <w:rPr>
                <w:rFonts w:cs="Arial"/>
                <w:lang w:eastAsia="en-US"/>
              </w:rPr>
            </w:pPr>
          </w:p>
        </w:tc>
      </w:tr>
      <w:tr w:rsidR="00CA6011" w:rsidRPr="0050431F" w14:paraId="4D81E010" w14:textId="77777777" w:rsidTr="00815C76">
        <w:tc>
          <w:tcPr>
            <w:tcW w:w="9642" w:type="dxa"/>
            <w:gridSpan w:val="5"/>
          </w:tcPr>
          <w:p w14:paraId="7EF3BA88" w14:textId="77777777" w:rsidR="00CA6011" w:rsidRPr="0050431F" w:rsidRDefault="00CA6011"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Pr>
                <w:rFonts w:cs="Arial"/>
                <w:lang w:eastAsia="en-US"/>
              </w:rPr>
              <w:t xml:space="preserve"> depends on the RAT, the BS class and on the channel bandwidth, see subclause 7.2 in TS 37.104.</w:t>
            </w:r>
          </w:p>
          <w:p w14:paraId="6747EE96" w14:textId="77777777" w:rsidR="00CA6011" w:rsidRPr="0050431F" w:rsidRDefault="00CA6011" w:rsidP="000D3FD1">
            <w:pPr>
              <w:pStyle w:val="TAN"/>
              <w:rPr>
                <w:rFonts w:cs="Arial"/>
                <w:lang w:eastAsia="en-US"/>
              </w:rPr>
            </w:pPr>
            <w:r w:rsidRPr="0050431F">
              <w:rPr>
                <w:rFonts w:cs="Arial"/>
                <w:lang w:eastAsia="en-US"/>
              </w:rPr>
              <w:t>NOTE 2:</w:t>
            </w:r>
            <w:r w:rsidRPr="0050431F">
              <w:rPr>
                <w:rFonts w:cs="Arial"/>
                <w:lang w:eastAsia="en-US"/>
              </w:rPr>
              <w:tab/>
              <w:t>“x” is equal to 6 in case of E-UTRA or UTRA wanted signals and equal to 3 in case of GSM/EDGE wanted signal.</w:t>
            </w:r>
            <w:r w:rsidR="002F6EF4" w:rsidRPr="0050431F">
              <w:rPr>
                <w:rFonts w:cs="Arial"/>
                <w:lang w:eastAsia="en-US"/>
              </w:rPr>
              <w:t xml:space="preserve"> </w:t>
            </w:r>
            <w:r w:rsidR="002F6EF4" w:rsidRPr="0050431F">
              <w:rPr>
                <w:rFonts w:cs="Arial"/>
                <w:lang w:eastAsia="zh-CN"/>
              </w:rPr>
              <w:t>“x” is specified in Table 7.4.2-2 for NB-IoT.</w:t>
            </w:r>
          </w:p>
          <w:p w14:paraId="4D98E202" w14:textId="77777777" w:rsidR="002F6EF4" w:rsidRPr="0050431F" w:rsidRDefault="00CA6011" w:rsidP="002F6EF4">
            <w:pPr>
              <w:pStyle w:val="TAN"/>
              <w:rPr>
                <w:rFonts w:cs="Arial"/>
                <w:lang w:eastAsia="en-US"/>
              </w:rPr>
            </w:pPr>
            <w:r w:rsidRPr="0050431F">
              <w:rPr>
                <w:rFonts w:cs="Arial"/>
                <w:lang w:eastAsia="en-US"/>
              </w:rPr>
              <w:t>NOTE 3:</w:t>
            </w:r>
            <w:r w:rsidRPr="0050431F">
              <w:rPr>
                <w:rFonts w:cs="Arial"/>
                <w:lang w:eastAsia="en-US"/>
              </w:rPr>
              <w:tab/>
              <w:t>Interfering signal (E-UTRA 3MHz) consisting of one resource block positioned at the stated offset</w:t>
            </w:r>
            <w:r w:rsidRPr="0050431F">
              <w:rPr>
                <w:rStyle w:val="msoins0"/>
                <w:rFonts w:cs="Arial"/>
                <w:sz w:val="20"/>
                <w:lang w:eastAsia="en-US"/>
              </w:rPr>
              <w:t xml:space="preserve">, the channel bandwidth of the interfering signal is located adjacently to the </w:t>
            </w:r>
            <w:r w:rsidR="00D33DDC" w:rsidRPr="0050431F">
              <w:rPr>
                <w:rStyle w:val="msoins0"/>
                <w:rFonts w:cs="Arial"/>
                <w:sz w:val="20"/>
                <w:lang w:eastAsia="en-US"/>
              </w:rPr>
              <w:t>Base Station RF Bandwidth</w:t>
            </w:r>
            <w:r w:rsidRPr="0050431F">
              <w:rPr>
                <w:rStyle w:val="msoins0"/>
                <w:rFonts w:cs="Arial"/>
                <w:sz w:val="20"/>
                <w:lang w:eastAsia="en-US"/>
              </w:rPr>
              <w:t xml:space="preserve"> edge</w:t>
            </w:r>
            <w:r w:rsidRPr="0050431F">
              <w:rPr>
                <w:rFonts w:cs="Arial"/>
                <w:lang w:eastAsia="en-US"/>
              </w:rPr>
              <w:t>.</w:t>
            </w:r>
          </w:p>
          <w:p w14:paraId="7D2347AE" w14:textId="77777777" w:rsidR="00CA6011" w:rsidRPr="0050431F" w:rsidRDefault="002F6EF4" w:rsidP="002F6EF4">
            <w:pPr>
              <w:pStyle w:val="TAN"/>
              <w:rPr>
                <w:rFonts w:cs="Arial"/>
                <w:lang w:eastAsia="en-US"/>
              </w:rPr>
            </w:pPr>
            <w:r w:rsidRPr="0050431F">
              <w:rPr>
                <w:rFonts w:cs="Arial"/>
                <w:lang w:eastAsia="en-US"/>
              </w:rPr>
              <w:t xml:space="preserve">NOTE </w:t>
            </w:r>
            <w:r w:rsidRPr="0050431F">
              <w:rPr>
                <w:rFonts w:cs="Arial"/>
                <w:lang w:eastAsia="zh-CN"/>
              </w:rPr>
              <w:t>4</w:t>
            </w:r>
            <w:r w:rsidRPr="0050431F">
              <w:rPr>
                <w:rFonts w:cs="Arial"/>
                <w:lang w:eastAsia="en-US"/>
              </w:rPr>
              <w:t>:</w:t>
            </w:r>
            <w:r w:rsidRPr="0050431F">
              <w:rPr>
                <w:rFonts w:cs="Arial"/>
                <w:lang w:eastAsia="en-US"/>
              </w:rPr>
              <w:tab/>
            </w:r>
            <w:r w:rsidRPr="0050431F">
              <w:rPr>
                <w:rFonts w:cs="Arial"/>
                <w:lang w:eastAsia="zh-CN"/>
              </w:rPr>
              <w:t>The requirement is valid for NB-IoT Wide Area BS.</w:t>
            </w:r>
            <w:r w:rsidR="003527EC" w:rsidRPr="0050431F">
              <w:rPr>
                <w:rFonts w:cs="Arial"/>
                <w:lang w:eastAsia="ja-JP"/>
              </w:rPr>
              <w:t xml:space="preserve"> The mentioned desens values consider only one NB-IoT </w:t>
            </w:r>
            <w:r w:rsidR="003527EC" w:rsidRPr="0050431F">
              <w:rPr>
                <w:rFonts w:cs="Arial"/>
                <w:u w:val="single"/>
                <w:lang w:eastAsia="ja-JP"/>
              </w:rPr>
              <w:t>PRB</w:t>
            </w:r>
            <w:r w:rsidR="003527EC" w:rsidRPr="0050431F">
              <w:rPr>
                <w:rFonts w:cs="Arial"/>
                <w:lang w:eastAsia="ja-JP"/>
              </w:rPr>
              <w:t xml:space="preserve"> in the guard band, which is</w:t>
            </w:r>
            <w:r w:rsidR="003527EC" w:rsidRPr="0050431F">
              <w:rPr>
                <w:rFonts w:cs="Arial"/>
                <w:u w:val="single"/>
                <w:lang w:eastAsia="ja-JP"/>
              </w:rPr>
              <w:t xml:space="preserve"> placed adjacent to the E-UTRA PRB edge as close as possible (i.e., away from edge of channel bandwidth).</w:t>
            </w:r>
          </w:p>
        </w:tc>
      </w:tr>
    </w:tbl>
    <w:p w14:paraId="0A7D976A" w14:textId="77777777" w:rsidR="002F6EF4" w:rsidRPr="0050431F" w:rsidRDefault="002F6EF4" w:rsidP="002F6EF4"/>
    <w:p w14:paraId="0F266992" w14:textId="77777777" w:rsidR="002F6EF4" w:rsidRPr="0050431F" w:rsidRDefault="002F6EF4" w:rsidP="00EB0F3C">
      <w:pPr>
        <w:pStyle w:val="TH"/>
        <w:rPr>
          <w:lang w:eastAsia="zh-CN"/>
        </w:rPr>
      </w:pPr>
      <w:r w:rsidRPr="0050431F">
        <w:t xml:space="preserve">Table 7.4.5.2-2: </w:t>
      </w:r>
      <w:r w:rsidRPr="0050431F">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50431F" w14:paraId="2378A6E7" w14:textId="77777777" w:rsidTr="002F6EF4">
        <w:trPr>
          <w:trHeight w:val="280"/>
          <w:jc w:val="center"/>
        </w:trPr>
        <w:tc>
          <w:tcPr>
            <w:tcW w:w="1247" w:type="dxa"/>
            <w:noWrap/>
            <w:tcMar>
              <w:top w:w="0" w:type="dxa"/>
              <w:left w:w="108" w:type="dxa"/>
              <w:bottom w:w="0" w:type="dxa"/>
              <w:right w:w="108" w:type="dxa"/>
            </w:tcMar>
            <w:hideMark/>
          </w:tcPr>
          <w:p w14:paraId="4FACB205" w14:textId="77777777" w:rsidR="002F6EF4" w:rsidRPr="0050431F" w:rsidRDefault="002F6EF4" w:rsidP="002F6EF4">
            <w:pPr>
              <w:pStyle w:val="TAH"/>
              <w:rPr>
                <w:lang w:eastAsia="ja-JP"/>
              </w:rPr>
            </w:pPr>
            <w:r w:rsidRPr="0050431F">
              <w:rPr>
                <w:lang w:eastAsia="ja-JP"/>
              </w:rPr>
              <w:t>Operation mode</w:t>
            </w:r>
          </w:p>
        </w:tc>
        <w:tc>
          <w:tcPr>
            <w:tcW w:w="2090" w:type="dxa"/>
            <w:noWrap/>
            <w:tcMar>
              <w:top w:w="0" w:type="dxa"/>
              <w:left w:w="108" w:type="dxa"/>
              <w:bottom w:w="0" w:type="dxa"/>
              <w:right w:w="108" w:type="dxa"/>
            </w:tcMar>
            <w:hideMark/>
          </w:tcPr>
          <w:p w14:paraId="2F365B8F" w14:textId="77777777" w:rsidR="002F6EF4" w:rsidRPr="0050431F" w:rsidRDefault="002F6EF4" w:rsidP="002F6EF4">
            <w:pPr>
              <w:pStyle w:val="TAH"/>
              <w:rPr>
                <w:lang w:eastAsia="ja-JP"/>
              </w:rPr>
            </w:pPr>
            <w:r w:rsidRPr="0050431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53634C73" w14:textId="77777777" w:rsidR="002F6EF4" w:rsidRPr="0050431F" w:rsidRDefault="002F6EF4" w:rsidP="002F6EF4">
            <w:pPr>
              <w:pStyle w:val="TAH"/>
              <w:rPr>
                <w:lang w:eastAsia="ja-JP"/>
              </w:rPr>
            </w:pPr>
            <w:r w:rsidRPr="0050431F">
              <w:rPr>
                <w:lang w:eastAsia="ja-JP"/>
              </w:rPr>
              <w:t>x</w:t>
            </w:r>
          </w:p>
        </w:tc>
      </w:tr>
      <w:tr w:rsidR="002F6EF4" w:rsidRPr="0050431F" w14:paraId="443B94EC" w14:textId="77777777" w:rsidTr="00E819CF">
        <w:trPr>
          <w:trHeight w:val="280"/>
          <w:jc w:val="center"/>
        </w:trPr>
        <w:tc>
          <w:tcPr>
            <w:tcW w:w="1247" w:type="dxa"/>
            <w:noWrap/>
            <w:tcMar>
              <w:top w:w="0" w:type="dxa"/>
              <w:left w:w="108" w:type="dxa"/>
              <w:bottom w:w="0" w:type="dxa"/>
              <w:right w:w="108" w:type="dxa"/>
            </w:tcMar>
            <w:vAlign w:val="bottom"/>
            <w:hideMark/>
          </w:tcPr>
          <w:p w14:paraId="66A7BE90" w14:textId="77777777" w:rsidR="002F6EF4" w:rsidRPr="0050431F" w:rsidRDefault="002F6EF4" w:rsidP="002F6EF4">
            <w:pPr>
              <w:pStyle w:val="TAC"/>
              <w:rPr>
                <w:lang w:eastAsia="ja-JP"/>
              </w:rPr>
            </w:pPr>
            <w:r w:rsidRPr="0050431F">
              <w:rPr>
                <w:lang w:eastAsia="ja-JP"/>
              </w:rPr>
              <w:t>Standalone</w:t>
            </w:r>
          </w:p>
        </w:tc>
        <w:tc>
          <w:tcPr>
            <w:tcW w:w="2090" w:type="dxa"/>
            <w:noWrap/>
            <w:tcMar>
              <w:top w:w="0" w:type="dxa"/>
              <w:left w:w="108" w:type="dxa"/>
              <w:bottom w:w="0" w:type="dxa"/>
              <w:right w:w="108" w:type="dxa"/>
            </w:tcMar>
            <w:vAlign w:val="bottom"/>
            <w:hideMark/>
          </w:tcPr>
          <w:p w14:paraId="4C468190" w14:textId="77777777" w:rsidR="002F6EF4" w:rsidRPr="0050431F" w:rsidRDefault="002F6EF4" w:rsidP="002F6EF4">
            <w:pPr>
              <w:pStyle w:val="TAC"/>
              <w:rPr>
                <w:lang w:eastAsia="zh-CN"/>
              </w:rPr>
            </w:pPr>
            <w:r w:rsidRPr="0050431F">
              <w:rPr>
                <w:lang w:eastAsia="zh-CN"/>
              </w:rPr>
              <w:t>-</w:t>
            </w:r>
          </w:p>
        </w:tc>
        <w:tc>
          <w:tcPr>
            <w:tcW w:w="857" w:type="dxa"/>
            <w:shd w:val="clear" w:color="auto" w:fill="auto"/>
            <w:noWrap/>
            <w:tcMar>
              <w:top w:w="0" w:type="dxa"/>
              <w:left w:w="108" w:type="dxa"/>
              <w:bottom w:w="0" w:type="dxa"/>
              <w:right w:w="108" w:type="dxa"/>
            </w:tcMar>
            <w:vAlign w:val="center"/>
            <w:hideMark/>
          </w:tcPr>
          <w:p w14:paraId="47E556B1" w14:textId="77777777" w:rsidR="002F6EF4" w:rsidRPr="0050431F" w:rsidRDefault="002F6EF4" w:rsidP="002F6EF4">
            <w:pPr>
              <w:pStyle w:val="TAC"/>
              <w:rPr>
                <w:lang w:eastAsia="ja-JP"/>
              </w:rPr>
            </w:pPr>
            <w:r w:rsidRPr="0050431F">
              <w:rPr>
                <w:lang w:eastAsia="ja-JP"/>
              </w:rPr>
              <w:t>12</w:t>
            </w:r>
          </w:p>
        </w:tc>
      </w:tr>
      <w:tr w:rsidR="003527EC" w:rsidRPr="0050431F" w14:paraId="58D96BB3" w14:textId="77777777" w:rsidTr="00E819CF">
        <w:trPr>
          <w:trHeight w:val="280"/>
          <w:jc w:val="center"/>
        </w:trPr>
        <w:tc>
          <w:tcPr>
            <w:tcW w:w="1247" w:type="dxa"/>
            <w:vMerge w:val="restart"/>
            <w:vAlign w:val="center"/>
            <w:hideMark/>
          </w:tcPr>
          <w:p w14:paraId="3CCD0CA8" w14:textId="77777777" w:rsidR="003527EC" w:rsidRPr="0050431F" w:rsidRDefault="003527EC" w:rsidP="003527EC">
            <w:pPr>
              <w:pStyle w:val="TAC"/>
              <w:rPr>
                <w:lang w:eastAsia="ja-JP"/>
              </w:rPr>
            </w:pPr>
            <w:r w:rsidRPr="0050431F">
              <w:rPr>
                <w:lang w:eastAsia="ja-JP"/>
              </w:rPr>
              <w:t>In Band</w:t>
            </w:r>
          </w:p>
        </w:tc>
        <w:tc>
          <w:tcPr>
            <w:tcW w:w="2090" w:type="dxa"/>
            <w:noWrap/>
            <w:tcMar>
              <w:top w:w="0" w:type="dxa"/>
              <w:left w:w="108" w:type="dxa"/>
              <w:bottom w:w="0" w:type="dxa"/>
              <w:right w:w="108" w:type="dxa"/>
            </w:tcMar>
            <w:vAlign w:val="center"/>
            <w:hideMark/>
          </w:tcPr>
          <w:p w14:paraId="216B6A97" w14:textId="77777777" w:rsidR="003527EC" w:rsidRPr="0050431F" w:rsidRDefault="003527EC" w:rsidP="003527EC">
            <w:pPr>
              <w:pStyle w:val="TAC"/>
              <w:rPr>
                <w:lang w:eastAsia="zh-CN"/>
              </w:rPr>
            </w:pPr>
            <w:r w:rsidRPr="0050431F">
              <w:rPr>
                <w:lang w:eastAsia="ja-JP"/>
              </w:rPr>
              <w:t>3</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E4E95D" w14:textId="77777777" w:rsidR="003527EC" w:rsidRPr="0050431F" w:rsidRDefault="003527EC" w:rsidP="003527EC">
            <w:pPr>
              <w:pStyle w:val="TAC"/>
              <w:rPr>
                <w:lang w:eastAsia="ja-JP"/>
              </w:rPr>
            </w:pPr>
            <w:r w:rsidRPr="0050431F">
              <w:rPr>
                <w:lang w:eastAsia="ja-JP"/>
              </w:rPr>
              <w:t>11</w:t>
            </w:r>
          </w:p>
        </w:tc>
      </w:tr>
      <w:tr w:rsidR="003527EC" w:rsidRPr="0050431F" w14:paraId="46D93002" w14:textId="77777777" w:rsidTr="00E819CF">
        <w:trPr>
          <w:trHeight w:val="280"/>
          <w:jc w:val="center"/>
        </w:trPr>
        <w:tc>
          <w:tcPr>
            <w:tcW w:w="1247" w:type="dxa"/>
            <w:vMerge/>
            <w:vAlign w:val="center"/>
            <w:hideMark/>
          </w:tcPr>
          <w:p w14:paraId="2805A6D8"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BDE66C2" w14:textId="77777777" w:rsidR="003527EC" w:rsidRPr="0050431F" w:rsidRDefault="003527EC" w:rsidP="002F6EF4">
            <w:pPr>
              <w:pStyle w:val="TAC"/>
              <w:rPr>
                <w:lang w:eastAsia="zh-CN"/>
              </w:rPr>
            </w:pPr>
            <w:r w:rsidRPr="0050431F">
              <w:rPr>
                <w:lang w:eastAsia="ja-JP"/>
              </w:rPr>
              <w:t>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E192CD2" w14:textId="77777777" w:rsidR="003527EC" w:rsidRPr="0050431F" w:rsidRDefault="003527EC" w:rsidP="002F6EF4">
            <w:pPr>
              <w:pStyle w:val="TAC"/>
              <w:rPr>
                <w:lang w:eastAsia="ja-JP"/>
              </w:rPr>
            </w:pPr>
            <w:r w:rsidRPr="0050431F">
              <w:rPr>
                <w:lang w:eastAsia="ja-JP"/>
              </w:rPr>
              <w:t>9</w:t>
            </w:r>
          </w:p>
        </w:tc>
      </w:tr>
      <w:tr w:rsidR="003527EC" w:rsidRPr="0050431F" w14:paraId="6A3A2C4D" w14:textId="77777777" w:rsidTr="00E819CF">
        <w:trPr>
          <w:trHeight w:val="280"/>
          <w:jc w:val="center"/>
        </w:trPr>
        <w:tc>
          <w:tcPr>
            <w:tcW w:w="1247" w:type="dxa"/>
            <w:vMerge/>
            <w:vAlign w:val="center"/>
            <w:hideMark/>
          </w:tcPr>
          <w:p w14:paraId="15138DA7"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A2DF9BD" w14:textId="77777777" w:rsidR="003527EC" w:rsidRPr="0050431F" w:rsidRDefault="003527EC" w:rsidP="002F6EF4">
            <w:pPr>
              <w:pStyle w:val="TAC"/>
              <w:rPr>
                <w:lang w:eastAsia="zh-CN"/>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D298BC" w14:textId="77777777" w:rsidR="003527EC" w:rsidRPr="0050431F" w:rsidRDefault="003527EC" w:rsidP="002F6EF4">
            <w:pPr>
              <w:pStyle w:val="TAC"/>
              <w:rPr>
                <w:lang w:eastAsia="ja-JP"/>
              </w:rPr>
            </w:pPr>
            <w:r w:rsidRPr="0050431F">
              <w:rPr>
                <w:lang w:eastAsia="ja-JP"/>
              </w:rPr>
              <w:t>6</w:t>
            </w:r>
          </w:p>
        </w:tc>
      </w:tr>
      <w:tr w:rsidR="003527EC" w:rsidRPr="0050431F" w14:paraId="3D38E474" w14:textId="77777777" w:rsidTr="00E819CF">
        <w:trPr>
          <w:trHeight w:val="280"/>
          <w:jc w:val="center"/>
        </w:trPr>
        <w:tc>
          <w:tcPr>
            <w:tcW w:w="1247" w:type="dxa"/>
            <w:vMerge/>
            <w:vAlign w:val="center"/>
            <w:hideMark/>
          </w:tcPr>
          <w:p w14:paraId="54C2752A"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4315BB60" w14:textId="77777777" w:rsidR="003527EC" w:rsidRPr="0050431F" w:rsidRDefault="003527EC" w:rsidP="002F6EF4">
            <w:pPr>
              <w:pStyle w:val="TAC"/>
              <w:rPr>
                <w:lang w:eastAsia="zh-CN"/>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3C23A07" w14:textId="77777777" w:rsidR="003527EC" w:rsidRPr="0050431F" w:rsidRDefault="003527EC" w:rsidP="002F6EF4">
            <w:pPr>
              <w:pStyle w:val="TAC"/>
              <w:rPr>
                <w:lang w:eastAsia="ja-JP"/>
              </w:rPr>
            </w:pPr>
            <w:r w:rsidRPr="0050431F">
              <w:rPr>
                <w:lang w:eastAsia="ja-JP"/>
              </w:rPr>
              <w:t>6</w:t>
            </w:r>
          </w:p>
        </w:tc>
      </w:tr>
      <w:tr w:rsidR="003527EC" w:rsidRPr="0050431F" w14:paraId="11E6BC8E" w14:textId="77777777" w:rsidTr="00E819CF">
        <w:trPr>
          <w:trHeight w:val="280"/>
          <w:jc w:val="center"/>
        </w:trPr>
        <w:tc>
          <w:tcPr>
            <w:tcW w:w="1247" w:type="dxa"/>
            <w:vMerge/>
            <w:vAlign w:val="center"/>
            <w:hideMark/>
          </w:tcPr>
          <w:p w14:paraId="4AA0FBAC"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E3E4E8" w14:textId="77777777" w:rsidR="003527EC" w:rsidRPr="0050431F" w:rsidRDefault="003527EC" w:rsidP="002F6EF4">
            <w:pPr>
              <w:pStyle w:val="TAC"/>
              <w:rPr>
                <w:lang w:eastAsia="zh-CN"/>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DD14F93" w14:textId="77777777" w:rsidR="003527EC" w:rsidRPr="0050431F" w:rsidRDefault="003527EC" w:rsidP="002F6EF4">
            <w:pPr>
              <w:pStyle w:val="TAC"/>
              <w:rPr>
                <w:lang w:eastAsia="ja-JP"/>
              </w:rPr>
            </w:pPr>
            <w:r w:rsidRPr="0050431F">
              <w:rPr>
                <w:lang w:eastAsia="ja-JP"/>
              </w:rPr>
              <w:t>6</w:t>
            </w:r>
          </w:p>
        </w:tc>
      </w:tr>
      <w:tr w:rsidR="003527EC" w:rsidRPr="0050431F" w14:paraId="6B493409"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5BDC5AB1" w14:textId="77777777" w:rsidR="003527EC" w:rsidRPr="0050431F" w:rsidRDefault="003527EC" w:rsidP="002F6EF4">
            <w:pPr>
              <w:pStyle w:val="TAC"/>
              <w:rPr>
                <w:lang w:eastAsia="ja-JP"/>
              </w:rPr>
            </w:pPr>
            <w:r w:rsidRPr="0050431F">
              <w:rPr>
                <w:lang w:eastAsia="ja-JP"/>
              </w:rPr>
              <w:t>Gaurd band</w:t>
            </w:r>
          </w:p>
        </w:tc>
        <w:tc>
          <w:tcPr>
            <w:tcW w:w="2090" w:type="dxa"/>
            <w:noWrap/>
            <w:tcMar>
              <w:top w:w="0" w:type="dxa"/>
              <w:left w:w="108" w:type="dxa"/>
              <w:bottom w:w="0" w:type="dxa"/>
              <w:right w:w="108" w:type="dxa"/>
            </w:tcMar>
            <w:vAlign w:val="center"/>
            <w:hideMark/>
          </w:tcPr>
          <w:p w14:paraId="2F90209A" w14:textId="77777777" w:rsidR="003527EC" w:rsidRPr="0050431F" w:rsidRDefault="003527EC" w:rsidP="002F6EF4">
            <w:pPr>
              <w:pStyle w:val="TAC"/>
              <w:rPr>
                <w:lang w:eastAsia="ja-JP"/>
              </w:rPr>
            </w:pPr>
            <w:r w:rsidRPr="0050431F">
              <w:rPr>
                <w:lang w:eastAsia="ja-JP"/>
              </w:rPr>
              <w:t>5 MHz</w:t>
            </w:r>
          </w:p>
        </w:tc>
        <w:tc>
          <w:tcPr>
            <w:tcW w:w="857" w:type="dxa"/>
            <w:shd w:val="clear" w:color="auto" w:fill="auto"/>
            <w:noWrap/>
            <w:tcMar>
              <w:top w:w="0" w:type="dxa"/>
              <w:left w:w="108" w:type="dxa"/>
              <w:bottom w:w="0" w:type="dxa"/>
              <w:right w:w="108" w:type="dxa"/>
            </w:tcMar>
            <w:vAlign w:val="center"/>
            <w:hideMark/>
          </w:tcPr>
          <w:p w14:paraId="473F87CA" w14:textId="77777777" w:rsidR="003527EC" w:rsidRPr="0050431F" w:rsidRDefault="003527EC" w:rsidP="002F6EF4">
            <w:pPr>
              <w:pStyle w:val="TAC"/>
              <w:rPr>
                <w:lang w:eastAsia="ja-JP"/>
              </w:rPr>
            </w:pPr>
            <w:r w:rsidRPr="0050431F">
              <w:rPr>
                <w:lang w:eastAsia="ja-JP"/>
              </w:rPr>
              <w:t>13</w:t>
            </w:r>
          </w:p>
        </w:tc>
      </w:tr>
      <w:tr w:rsidR="003527EC" w:rsidRPr="0050431F" w14:paraId="35443555" w14:textId="77777777" w:rsidTr="00E819CF">
        <w:trPr>
          <w:trHeight w:val="280"/>
          <w:jc w:val="center"/>
        </w:trPr>
        <w:tc>
          <w:tcPr>
            <w:tcW w:w="1247" w:type="dxa"/>
            <w:vMerge/>
            <w:vAlign w:val="center"/>
            <w:hideMark/>
          </w:tcPr>
          <w:p w14:paraId="725E2D6F"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201F862" w14:textId="77777777" w:rsidR="003527EC" w:rsidRPr="0050431F" w:rsidRDefault="003527EC" w:rsidP="002F6EF4">
            <w:pPr>
              <w:pStyle w:val="TAC"/>
              <w:rPr>
                <w:lang w:eastAsia="ja-JP"/>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A28139" w14:textId="77777777" w:rsidR="003527EC" w:rsidRPr="0050431F" w:rsidRDefault="003527EC" w:rsidP="002F6EF4">
            <w:pPr>
              <w:pStyle w:val="TAC"/>
              <w:rPr>
                <w:lang w:eastAsia="ja-JP"/>
              </w:rPr>
            </w:pPr>
            <w:r w:rsidRPr="0050431F">
              <w:rPr>
                <w:lang w:eastAsia="ja-JP"/>
              </w:rPr>
              <w:t>6</w:t>
            </w:r>
          </w:p>
        </w:tc>
      </w:tr>
      <w:tr w:rsidR="003527EC" w:rsidRPr="0050431F" w14:paraId="728404EC" w14:textId="77777777" w:rsidTr="00E819CF">
        <w:trPr>
          <w:trHeight w:val="280"/>
          <w:jc w:val="center"/>
        </w:trPr>
        <w:tc>
          <w:tcPr>
            <w:tcW w:w="1247" w:type="dxa"/>
            <w:vMerge/>
            <w:vAlign w:val="center"/>
            <w:hideMark/>
          </w:tcPr>
          <w:p w14:paraId="14BEDE9D"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96EF39D" w14:textId="77777777" w:rsidR="003527EC" w:rsidRPr="0050431F" w:rsidRDefault="003527EC" w:rsidP="002F6EF4">
            <w:pPr>
              <w:pStyle w:val="TAC"/>
              <w:rPr>
                <w:lang w:eastAsia="ja-JP"/>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84D249" w14:textId="77777777" w:rsidR="003527EC" w:rsidRPr="0050431F" w:rsidRDefault="003527EC" w:rsidP="002F6EF4">
            <w:pPr>
              <w:pStyle w:val="TAC"/>
              <w:rPr>
                <w:lang w:eastAsia="ja-JP"/>
              </w:rPr>
            </w:pPr>
            <w:r w:rsidRPr="0050431F">
              <w:rPr>
                <w:lang w:eastAsia="ja-JP"/>
              </w:rPr>
              <w:t>6</w:t>
            </w:r>
          </w:p>
        </w:tc>
      </w:tr>
      <w:tr w:rsidR="003527EC" w:rsidRPr="0050431F" w14:paraId="466CA3CC" w14:textId="77777777" w:rsidTr="00E819CF">
        <w:trPr>
          <w:trHeight w:val="300"/>
          <w:jc w:val="center"/>
        </w:trPr>
        <w:tc>
          <w:tcPr>
            <w:tcW w:w="1247" w:type="dxa"/>
            <w:vMerge/>
            <w:vAlign w:val="center"/>
            <w:hideMark/>
          </w:tcPr>
          <w:p w14:paraId="4DBDB9BC"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28B3FA3" w14:textId="77777777" w:rsidR="003527EC" w:rsidRPr="0050431F" w:rsidRDefault="003527EC" w:rsidP="002F6EF4">
            <w:pPr>
              <w:pStyle w:val="TAC"/>
              <w:rPr>
                <w:lang w:eastAsia="ja-JP"/>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314F7A1" w14:textId="77777777" w:rsidR="003527EC" w:rsidRPr="0050431F" w:rsidRDefault="003527EC" w:rsidP="002F6EF4">
            <w:pPr>
              <w:pStyle w:val="TAC"/>
              <w:rPr>
                <w:lang w:eastAsia="ja-JP"/>
              </w:rPr>
            </w:pPr>
            <w:r w:rsidRPr="0050431F">
              <w:rPr>
                <w:lang w:eastAsia="ja-JP"/>
              </w:rPr>
              <w:t>6</w:t>
            </w:r>
          </w:p>
        </w:tc>
      </w:tr>
    </w:tbl>
    <w:p w14:paraId="50D49E74" w14:textId="77777777" w:rsidR="00CA6011" w:rsidRPr="0050431F" w:rsidRDefault="00CA6011" w:rsidP="00CA6011"/>
    <w:p w14:paraId="07CF9DB6" w14:textId="77777777" w:rsidR="0049087D" w:rsidRPr="0050431F" w:rsidRDefault="0098609E" w:rsidP="00F311C8">
      <w:pPr>
        <w:pStyle w:val="Heading4"/>
      </w:pPr>
      <w:bookmarkStart w:id="2116" w:name="_Toc13048711"/>
      <w:bookmarkStart w:id="2117" w:name="_Toc29764927"/>
      <w:bookmarkStart w:id="2118" w:name="_Toc29765345"/>
      <w:bookmarkStart w:id="2119" w:name="_Toc52556843"/>
      <w:bookmarkStart w:id="2120" w:name="_Toc67912545"/>
      <w:bookmarkStart w:id="2121" w:name="_Toc89855480"/>
      <w:r w:rsidRPr="0050431F">
        <w:t>7.4.5.3</w:t>
      </w:r>
      <w:r w:rsidRPr="0050431F">
        <w:tab/>
        <w:t>Additional n</w:t>
      </w:r>
      <w:r w:rsidR="0049087D" w:rsidRPr="0050431F">
        <w:t>arrowband blocking test requirement for GSM/EDGE</w:t>
      </w:r>
      <w:bookmarkEnd w:id="2116"/>
      <w:bookmarkEnd w:id="2117"/>
      <w:bookmarkEnd w:id="2118"/>
      <w:bookmarkEnd w:id="2119"/>
      <w:bookmarkEnd w:id="2120"/>
      <w:bookmarkEnd w:id="2121"/>
    </w:p>
    <w:p w14:paraId="42E2133A" w14:textId="77777777" w:rsidR="0049087D" w:rsidRPr="0050431F" w:rsidRDefault="0049087D" w:rsidP="0049087D">
      <w:r w:rsidRPr="0050431F">
        <w:t>The GSM/EDGE in-band blocking test requirements are stated in TS 51.021 [11], applicable parts of subclause 7.6.</w:t>
      </w:r>
    </w:p>
    <w:p w14:paraId="7608762D" w14:textId="77777777" w:rsidR="0049087D" w:rsidRPr="0050431F" w:rsidRDefault="0049087D" w:rsidP="0049087D">
      <w:r w:rsidRPr="0050431F">
        <w:t>The conditions specified in TS 45.005 [</w:t>
      </w:r>
      <w:r w:rsidR="00377CEF" w:rsidRPr="0050431F">
        <w:t>6</w:t>
      </w:r>
      <w:r w:rsidRPr="0050431F">
        <w:t xml:space="preserve">], Annex P.2.1 apply for GSM/EDGE in-band narrowband blocking. </w:t>
      </w:r>
    </w:p>
    <w:p w14:paraId="3DAAA1F2" w14:textId="77777777" w:rsidR="0049087D" w:rsidRPr="0050431F" w:rsidRDefault="0049087D" w:rsidP="00F311C8">
      <w:pPr>
        <w:pStyle w:val="Heading4"/>
      </w:pPr>
      <w:bookmarkStart w:id="2122" w:name="_Toc13048712"/>
      <w:bookmarkStart w:id="2123" w:name="_Toc29764928"/>
      <w:bookmarkStart w:id="2124" w:name="_Toc29765346"/>
      <w:bookmarkStart w:id="2125" w:name="_Toc52556844"/>
      <w:bookmarkStart w:id="2126" w:name="_Toc67912546"/>
      <w:bookmarkStart w:id="2127" w:name="_Toc89855481"/>
      <w:r w:rsidRPr="0050431F">
        <w:t>7.4.5.4</w:t>
      </w:r>
      <w:r w:rsidRPr="0050431F">
        <w:tab/>
        <w:t>GSM/EDGE test requirements for AM suppression</w:t>
      </w:r>
      <w:bookmarkEnd w:id="2122"/>
      <w:bookmarkEnd w:id="2123"/>
      <w:bookmarkEnd w:id="2124"/>
      <w:bookmarkEnd w:id="2125"/>
      <w:bookmarkEnd w:id="2126"/>
      <w:bookmarkEnd w:id="2127"/>
    </w:p>
    <w:p w14:paraId="561395A8" w14:textId="77777777" w:rsidR="0049087D" w:rsidRPr="0050431F" w:rsidRDefault="0049087D" w:rsidP="0049087D">
      <w:r w:rsidRPr="0050431F">
        <w:t>The GSM/EDGE in-band blocking test requirements are stated in TS 51.021 [11], applicable parts of subclause 7.8.</w:t>
      </w:r>
    </w:p>
    <w:p w14:paraId="48613894" w14:textId="77777777" w:rsidR="0049087D" w:rsidRPr="0050431F" w:rsidRDefault="0049087D" w:rsidP="0049087D">
      <w:r w:rsidRPr="0050431F">
        <w:t>The conditions specified in TS 45.005 [</w:t>
      </w:r>
      <w:r w:rsidR="00377CEF" w:rsidRPr="0050431F">
        <w:t>6</w:t>
      </w:r>
      <w:r w:rsidRPr="0050431F">
        <w:t xml:space="preserve">], Annex P.2.3 apply for GSM/EDGE AM suppression. </w:t>
      </w:r>
    </w:p>
    <w:p w14:paraId="54C46AD8" w14:textId="77777777" w:rsidR="0049087D" w:rsidRPr="0050431F" w:rsidRDefault="0049087D" w:rsidP="00F311C8">
      <w:pPr>
        <w:pStyle w:val="Heading4"/>
      </w:pPr>
      <w:bookmarkStart w:id="2128" w:name="_Toc13048713"/>
      <w:bookmarkStart w:id="2129" w:name="_Toc29764929"/>
      <w:bookmarkStart w:id="2130" w:name="_Toc29765347"/>
      <w:bookmarkStart w:id="2131" w:name="_Toc52556845"/>
      <w:bookmarkStart w:id="2132" w:name="_Toc67912547"/>
      <w:bookmarkStart w:id="2133" w:name="_Toc89855482"/>
      <w:r w:rsidRPr="0050431F">
        <w:t>7.4.5.5</w:t>
      </w:r>
      <w:r w:rsidRPr="0050431F">
        <w:tab/>
      </w:r>
      <w:r w:rsidRPr="0050431F">
        <w:tab/>
        <w:t>Additional BC3 blocking test requirement</w:t>
      </w:r>
      <w:bookmarkEnd w:id="2128"/>
      <w:bookmarkEnd w:id="2129"/>
      <w:bookmarkEnd w:id="2130"/>
      <w:bookmarkEnd w:id="2131"/>
      <w:bookmarkEnd w:id="2132"/>
      <w:bookmarkEnd w:id="2133"/>
    </w:p>
    <w:p w14:paraId="0E43BB96" w14:textId="77777777" w:rsidR="0049087D" w:rsidRPr="0050431F" w:rsidRDefault="0049087D" w:rsidP="0049087D">
      <w:r w:rsidRPr="0050431F">
        <w:t>The interfering signal is a 1.28Mcps UTRA TDD modulated signal as specified in Annex A.</w:t>
      </w:r>
      <w:r w:rsidR="00A07B05" w:rsidRPr="0050431F">
        <w:t>2</w:t>
      </w:r>
      <w:r w:rsidRPr="0050431F">
        <w:t>.</w:t>
      </w:r>
    </w:p>
    <w:p w14:paraId="5780182C" w14:textId="77777777" w:rsidR="00E8455F" w:rsidRPr="0050431F" w:rsidRDefault="005B180D" w:rsidP="00E8455F">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00E8455F" w:rsidRPr="0050431F">
        <w:t xml:space="preserve"> </w:t>
      </w:r>
      <w:r w:rsidR="00960FAC" w:rsidRPr="0050431F">
        <w:t xml:space="preserve">edges </w:t>
      </w:r>
      <w:r w:rsidR="00E8455F" w:rsidRPr="0050431F">
        <w:t xml:space="preserve">or </w:t>
      </w:r>
      <w:r w:rsidR="00D33DDC" w:rsidRPr="0050431F">
        <w:t>Maximum Radio Bandwidth</w:t>
      </w:r>
      <w:r w:rsidRPr="0050431F">
        <w:t xml:space="preserve"> edges.</w:t>
      </w:r>
    </w:p>
    <w:p w14:paraId="682C300A" w14:textId="77777777" w:rsidR="005B180D" w:rsidRPr="0050431F" w:rsidRDefault="00E8455F" w:rsidP="00E8455F">
      <w:r w:rsidRPr="0050431F">
        <w:t xml:space="preserve">For BS capable of multi-band operation, the requirement applies in addition inside any </w:t>
      </w:r>
      <w:r w:rsidR="00D33DDC" w:rsidRPr="0050431F">
        <w:t>Inter RF Bandwidth</w:t>
      </w:r>
      <w:r w:rsidRPr="0050431F">
        <w:t xml:space="preserve"> gap, in case the gap size is at least </w:t>
      </w:r>
      <w:r w:rsidRPr="0050431F">
        <w:rPr>
          <w:lang w:eastAsia="zh-CN"/>
        </w:rPr>
        <w:t>4.8</w:t>
      </w:r>
      <w:r w:rsidRPr="0050431F">
        <w:t xml:space="preserve">MHz. The interfering signal offset is defined relative to the </w:t>
      </w:r>
      <w:r w:rsidR="00D33DDC" w:rsidRPr="0050431F">
        <w:t>Base Station RF Bandwidth</w:t>
      </w:r>
      <w:r w:rsidRPr="0050431F">
        <w:t xml:space="preserve"> edges inside the </w:t>
      </w:r>
      <w:r w:rsidR="00D33DDC" w:rsidRPr="0050431F">
        <w:t>Inter RF Bandwidth</w:t>
      </w:r>
      <w:r w:rsidRPr="0050431F">
        <w:t xml:space="preserve"> gap.</w:t>
      </w:r>
    </w:p>
    <w:p w14:paraId="023BEA98" w14:textId="77777777" w:rsidR="0049087D" w:rsidRPr="0050431F" w:rsidRDefault="0049087D" w:rsidP="0049087D">
      <w:r w:rsidRPr="0050431F">
        <w:t xml:space="preserve">For the wanted and interfering signal coupled to the </w:t>
      </w:r>
      <w:r w:rsidR="00A63983" w:rsidRPr="0050431F">
        <w:t>Base Station</w:t>
      </w:r>
      <w:r w:rsidRPr="0050431F">
        <w:t xml:space="preserve"> antenna input, using the parameters in Table 7.4.5.5</w:t>
      </w:r>
      <w:r w:rsidR="00377CEF" w:rsidRPr="0050431F">
        <w:t>-</w:t>
      </w:r>
      <w:r w:rsidRPr="0050431F">
        <w:t>1, the following requirements shall be met:</w:t>
      </w:r>
    </w:p>
    <w:p w14:paraId="4FA37F77" w14:textId="77777777" w:rsidR="0049087D" w:rsidRPr="0050431F" w:rsidRDefault="0049087D" w:rsidP="0049087D">
      <w:pPr>
        <w:pStyle w:val="B10"/>
      </w:pPr>
      <w:r w:rsidRPr="0050431F">
        <w:t>-</w:t>
      </w:r>
      <w:r w:rsidRPr="0050431F">
        <w:tab/>
        <w:t>For any measured E-UTRA TDD carrier, the throughput shall be ≥ 95% of the maximum throughput of the reference measurement channel defined in TS 36.104 [</w:t>
      </w:r>
      <w:r w:rsidR="00377CEF" w:rsidRPr="0050431F">
        <w:t>5</w:t>
      </w:r>
      <w:r w:rsidRPr="0050431F">
        <w:t>], subclause 7.2.</w:t>
      </w:r>
    </w:p>
    <w:p w14:paraId="4E5DE58D" w14:textId="77777777" w:rsidR="0049087D" w:rsidRPr="0050431F" w:rsidRDefault="0049087D"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033C4398" w14:textId="77777777" w:rsidR="0049087D" w:rsidRPr="0050431F" w:rsidRDefault="0049087D" w:rsidP="00EB0F3C">
      <w:pPr>
        <w:pStyle w:val="TH"/>
      </w:pPr>
      <w:r w:rsidRPr="0050431F">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49087D" w:rsidRPr="0050431F" w14:paraId="70C8348E" w14:textId="77777777">
        <w:tc>
          <w:tcPr>
            <w:tcW w:w="1418" w:type="dxa"/>
            <w:tcBorders>
              <w:top w:val="single" w:sz="4" w:space="0" w:color="auto"/>
              <w:left w:val="single" w:sz="4" w:space="0" w:color="auto"/>
              <w:bottom w:val="single" w:sz="4" w:space="0" w:color="auto"/>
              <w:right w:val="single" w:sz="4" w:space="0" w:color="auto"/>
            </w:tcBorders>
          </w:tcPr>
          <w:p w14:paraId="39F9CAE0" w14:textId="77777777" w:rsidR="0049087D" w:rsidRPr="0050431F" w:rsidRDefault="0049087D" w:rsidP="009D7BDE">
            <w:pPr>
              <w:pStyle w:val="TAH"/>
              <w:rPr>
                <w:rFonts w:cs="Arial"/>
                <w:lang w:eastAsia="en-US"/>
              </w:rPr>
            </w:pPr>
            <w:r w:rsidRPr="0050431F">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3EE8D71B" w14:textId="77777777" w:rsidR="0049087D" w:rsidRPr="0050431F" w:rsidRDefault="0049087D" w:rsidP="009D7BDE">
            <w:pPr>
              <w:pStyle w:val="TAH"/>
              <w:rPr>
                <w:rFonts w:cs="Arial"/>
                <w:lang w:eastAsia="en-US"/>
              </w:rPr>
            </w:pPr>
            <w:r w:rsidRPr="0050431F">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05910E97" w14:textId="77777777" w:rsidR="0049087D" w:rsidRPr="0050431F" w:rsidRDefault="0049087D" w:rsidP="009D7BDE">
            <w:pPr>
              <w:pStyle w:val="TAH"/>
              <w:rPr>
                <w:rFonts w:cs="Arial"/>
                <w:lang w:eastAsia="en-US"/>
              </w:rPr>
            </w:pPr>
            <w:r w:rsidRPr="0050431F">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28E959EC" w14:textId="77777777" w:rsidR="0049087D" w:rsidRPr="0050431F" w:rsidRDefault="0049087D" w:rsidP="009D7BDE">
            <w:pPr>
              <w:pStyle w:val="TAH"/>
              <w:rPr>
                <w:rFonts w:cs="Arial"/>
                <w:lang w:eastAsia="en-US"/>
              </w:rPr>
            </w:pPr>
            <w:r w:rsidRPr="0050431F">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1B2B8CE0" w14:textId="77777777" w:rsidR="0049087D" w:rsidRPr="0050431F" w:rsidRDefault="0049087D" w:rsidP="00D33DDC">
            <w:pPr>
              <w:pStyle w:val="TAH"/>
              <w:rPr>
                <w:rFonts w:cs="Arial"/>
                <w:lang w:eastAsia="en-US"/>
              </w:rPr>
            </w:pPr>
            <w:r w:rsidRPr="0050431F">
              <w:rPr>
                <w:rFonts w:cs="Arial"/>
                <w:lang w:eastAsia="en-US"/>
              </w:rPr>
              <w:t xml:space="preserve">Interfering signal centre frequency minimum frequency offset from the </w:t>
            </w:r>
            <w:r w:rsidR="00D33DDC" w:rsidRPr="0050431F">
              <w:rPr>
                <w:rFonts w:cs="Arial"/>
                <w:lang w:eastAsia="en-US"/>
              </w:rPr>
              <w:t xml:space="preserve">Base Station RF Bandwidth </w:t>
            </w:r>
            <w:r w:rsidRPr="0050431F">
              <w:rPr>
                <w:rFonts w:cs="Arial"/>
                <w:lang w:eastAsia="en-US"/>
              </w:rPr>
              <w:t>edge [MHz]</w:t>
            </w:r>
          </w:p>
        </w:tc>
      </w:tr>
      <w:tr w:rsidR="0049087D" w:rsidRPr="0050431F" w14:paraId="687B064A" w14:textId="77777777">
        <w:trPr>
          <w:cantSplit/>
        </w:trPr>
        <w:tc>
          <w:tcPr>
            <w:tcW w:w="1418" w:type="dxa"/>
            <w:tcBorders>
              <w:top w:val="single" w:sz="4" w:space="0" w:color="auto"/>
              <w:left w:val="single" w:sz="4" w:space="0" w:color="auto"/>
              <w:bottom w:val="single" w:sz="4" w:space="0" w:color="auto"/>
              <w:right w:val="single" w:sz="4" w:space="0" w:color="auto"/>
            </w:tcBorders>
          </w:tcPr>
          <w:p w14:paraId="4B951ADB" w14:textId="77777777" w:rsidR="0049087D" w:rsidRPr="0050431F" w:rsidRDefault="0049087D" w:rsidP="009D7BDE">
            <w:pPr>
              <w:pStyle w:val="TAL"/>
              <w:jc w:val="center"/>
              <w:rPr>
                <w:rFonts w:cs="Arial"/>
                <w:lang w:eastAsia="en-US"/>
              </w:rPr>
            </w:pPr>
            <w:r w:rsidRPr="0050431F">
              <w:rPr>
                <w:rFonts w:cs="Arial"/>
                <w:lang w:eastAsia="zh-CN"/>
              </w:rPr>
              <w:t xml:space="preserve">33 </w:t>
            </w:r>
            <w:r w:rsidRPr="0050431F">
              <w:rPr>
                <w:rFonts w:cs="Arial"/>
                <w:lang w:eastAsia="en-US"/>
              </w:rPr>
              <w:t>-</w:t>
            </w:r>
            <w:r w:rsidRPr="0050431F">
              <w:rPr>
                <w:rFonts w:cs="Arial"/>
                <w:lang w:eastAsia="zh-CN"/>
              </w:rPr>
              <w:t xml:space="preserve"> </w:t>
            </w:r>
            <w:r w:rsidR="003D0277" w:rsidRPr="0050431F">
              <w:rPr>
                <w:rFonts w:cs="Arial"/>
                <w:lang w:eastAsia="zh-CN"/>
              </w:rPr>
              <w:t>4</w:t>
            </w:r>
            <w:r w:rsidR="00D8102F" w:rsidRPr="0050431F">
              <w:rPr>
                <w:rFonts w:cs="Arial"/>
                <w:lang w:eastAsia="zh-CN"/>
              </w:rPr>
              <w:t>0</w:t>
            </w:r>
          </w:p>
        </w:tc>
        <w:tc>
          <w:tcPr>
            <w:tcW w:w="1276" w:type="dxa"/>
            <w:tcBorders>
              <w:top w:val="single" w:sz="4" w:space="0" w:color="auto"/>
              <w:left w:val="single" w:sz="4" w:space="0" w:color="auto"/>
              <w:bottom w:val="single" w:sz="4" w:space="0" w:color="auto"/>
              <w:right w:val="nil"/>
            </w:tcBorders>
          </w:tcPr>
          <w:p w14:paraId="3234135C" w14:textId="77777777" w:rsidR="0049087D" w:rsidRPr="0050431F" w:rsidRDefault="0049087D" w:rsidP="009D7BDE">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w:t>
            </w:r>
            <w:r w:rsidRPr="0050431F">
              <w:rPr>
                <w:rFonts w:cs="Arial"/>
                <w:lang w:eastAsia="zh-CN"/>
              </w:rPr>
              <w:t xml:space="preserve"> </w:t>
            </w:r>
            <w:r w:rsidRPr="0050431F">
              <w:rPr>
                <w:rFonts w:cs="Arial"/>
                <w:lang w:eastAsia="en-US"/>
              </w:rPr>
              <w:t>20)</w:t>
            </w:r>
          </w:p>
        </w:tc>
        <w:tc>
          <w:tcPr>
            <w:tcW w:w="425" w:type="dxa"/>
            <w:tcBorders>
              <w:top w:val="single" w:sz="4" w:space="0" w:color="auto"/>
              <w:left w:val="nil"/>
              <w:bottom w:val="single" w:sz="4" w:space="0" w:color="auto"/>
              <w:right w:val="nil"/>
            </w:tcBorders>
          </w:tcPr>
          <w:p w14:paraId="12D7750F" w14:textId="77777777" w:rsidR="0049087D" w:rsidRPr="0050431F" w:rsidRDefault="0049087D" w:rsidP="009D7BDE">
            <w:pPr>
              <w:pStyle w:val="TAL"/>
              <w:jc w:val="center"/>
              <w:rPr>
                <w:rFonts w:cs="Arial"/>
                <w:lang w:eastAsia="en-US"/>
              </w:rPr>
            </w:pPr>
            <w:r w:rsidRPr="0050431F">
              <w:rPr>
                <w:rFonts w:cs="Arial"/>
                <w:lang w:eastAsia="en-US"/>
              </w:rPr>
              <w:t>to</w:t>
            </w:r>
          </w:p>
        </w:tc>
        <w:tc>
          <w:tcPr>
            <w:tcW w:w="1418" w:type="dxa"/>
            <w:tcBorders>
              <w:top w:val="single" w:sz="4" w:space="0" w:color="auto"/>
              <w:left w:val="nil"/>
              <w:bottom w:val="single" w:sz="4" w:space="0" w:color="auto"/>
              <w:right w:val="single" w:sz="4" w:space="0" w:color="auto"/>
            </w:tcBorders>
          </w:tcPr>
          <w:p w14:paraId="6EB2829C" w14:textId="77777777" w:rsidR="0049087D" w:rsidRPr="0050431F" w:rsidRDefault="0049087D" w:rsidP="009D7BDE">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w:t>
            </w:r>
            <w:r w:rsidRPr="0050431F">
              <w:rPr>
                <w:rFonts w:cs="Arial"/>
                <w:lang w:eastAsia="zh-CN"/>
              </w:rPr>
              <w:t xml:space="preserve"> </w:t>
            </w:r>
            <w:r w:rsidRPr="0050431F">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5149836C" w14:textId="77777777" w:rsidR="0049087D" w:rsidRPr="0050431F" w:rsidRDefault="0049087D" w:rsidP="009D7BDE">
            <w:pPr>
              <w:pStyle w:val="TAC"/>
              <w:rPr>
                <w:rFonts w:cs="Arial"/>
                <w:lang w:eastAsia="en-US"/>
              </w:rPr>
            </w:pPr>
            <w:r w:rsidRPr="0050431F">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0C439DAE" w14:textId="77777777" w:rsidR="0049087D" w:rsidRPr="0050431F" w:rsidRDefault="0049087D"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1904CEB7" w14:textId="77777777" w:rsidR="0049087D" w:rsidRPr="0050431F" w:rsidRDefault="00910AA2" w:rsidP="009D7BDE">
            <w:pPr>
              <w:pStyle w:val="TAC"/>
              <w:rPr>
                <w:rFonts w:cs="Arial"/>
                <w:lang w:eastAsia="en-US"/>
              </w:rPr>
            </w:pPr>
            <w:r w:rsidRPr="0050431F">
              <w:rPr>
                <w:rFonts w:cs="Arial"/>
                <w:lang w:eastAsia="en-US"/>
              </w:rPr>
              <w:t>±</w:t>
            </w:r>
            <w:r w:rsidR="0049087D" w:rsidRPr="0050431F">
              <w:rPr>
                <w:rFonts w:cs="Arial"/>
                <w:lang w:eastAsia="zh-CN"/>
              </w:rPr>
              <w:t>2.4</w:t>
            </w:r>
          </w:p>
        </w:tc>
      </w:tr>
      <w:tr w:rsidR="0049087D" w:rsidRPr="0050431F" w14:paraId="58B6B767"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52AD2D7B" w14:textId="77777777" w:rsidR="0049087D" w:rsidRPr="0050431F" w:rsidRDefault="0049087D" w:rsidP="009D7BDE">
            <w:pPr>
              <w:pStyle w:val="TAN"/>
              <w:rPr>
                <w:rFonts w:cs="Arial"/>
                <w:lang w:eastAsia="en-US"/>
              </w:rPr>
            </w:pPr>
            <w:r w:rsidRPr="0050431F">
              <w:rPr>
                <w:rFonts w:cs="Arial"/>
                <w:lang w:eastAsia="en-US"/>
              </w:rPr>
              <w:t>NOTE*:</w:t>
            </w:r>
            <w:r w:rsidR="002B1E27">
              <w:rPr>
                <w:rFonts w:cs="Arial"/>
                <w:lang w:eastAsia="en-US"/>
              </w:rPr>
              <w:tab/>
            </w:r>
            <w:r w:rsidRPr="0050431F">
              <w:rPr>
                <w:rFonts w:cs="Arial"/>
                <w:lang w:eastAsia="en-US"/>
              </w:rPr>
              <w:t>P</w:t>
            </w:r>
            <w:r w:rsidRPr="0050431F">
              <w:rPr>
                <w:rFonts w:cs="Arial"/>
                <w:vertAlign w:val="subscript"/>
                <w:lang w:eastAsia="en-US"/>
              </w:rPr>
              <w:t>REFSENS</w:t>
            </w:r>
            <w:r w:rsidRPr="0050431F">
              <w:rPr>
                <w:rFonts w:cs="Arial"/>
                <w:lang w:eastAsia="en-US"/>
              </w:rPr>
              <w:t xml:space="preserve"> depends on the RAT and on the channel bandwidth, see </w:t>
            </w:r>
            <w:r w:rsidR="00552333">
              <w:rPr>
                <w:rFonts w:cs="Arial"/>
                <w:lang w:eastAsia="en-US"/>
              </w:rPr>
              <w:t>clause</w:t>
            </w:r>
            <w:r w:rsidRPr="0050431F">
              <w:rPr>
                <w:rFonts w:cs="Arial"/>
                <w:lang w:eastAsia="en-US"/>
              </w:rPr>
              <w:t xml:space="preserve"> 7.2.</w:t>
            </w:r>
          </w:p>
        </w:tc>
      </w:tr>
    </w:tbl>
    <w:p w14:paraId="74A6BD96" w14:textId="77777777" w:rsidR="0049087D" w:rsidRPr="0050431F" w:rsidRDefault="0049087D" w:rsidP="0049087D"/>
    <w:p w14:paraId="3BC41529" w14:textId="77777777" w:rsidR="00A26C61" w:rsidRPr="0050431F" w:rsidRDefault="00A26C61" w:rsidP="00F311C8">
      <w:pPr>
        <w:pStyle w:val="Heading2"/>
      </w:pPr>
      <w:bookmarkStart w:id="2134" w:name="_Toc13048714"/>
      <w:bookmarkStart w:id="2135" w:name="_Toc29764930"/>
      <w:bookmarkStart w:id="2136" w:name="_Toc29765348"/>
      <w:bookmarkStart w:id="2137" w:name="_Toc52556846"/>
      <w:bookmarkStart w:id="2138" w:name="_Toc67912548"/>
      <w:bookmarkStart w:id="2139" w:name="_Toc89855483"/>
      <w:r w:rsidRPr="0050431F">
        <w:t>7.5</w:t>
      </w:r>
      <w:r w:rsidRPr="0050431F">
        <w:tab/>
        <w:t>Out-of-band blocking</w:t>
      </w:r>
      <w:bookmarkEnd w:id="2134"/>
      <w:bookmarkEnd w:id="2135"/>
      <w:bookmarkEnd w:id="2136"/>
      <w:bookmarkEnd w:id="2137"/>
      <w:bookmarkEnd w:id="2138"/>
      <w:bookmarkEnd w:id="2139"/>
    </w:p>
    <w:p w14:paraId="6C6C8E7F" w14:textId="77777777" w:rsidR="007A5818" w:rsidRPr="0050431F" w:rsidRDefault="007A5818" w:rsidP="00F311C8">
      <w:pPr>
        <w:pStyle w:val="Heading3"/>
      </w:pPr>
      <w:bookmarkStart w:id="2140" w:name="_Toc13048715"/>
      <w:bookmarkStart w:id="2141" w:name="_Toc29764931"/>
      <w:bookmarkStart w:id="2142" w:name="_Toc29765349"/>
      <w:bookmarkStart w:id="2143" w:name="_Toc52556847"/>
      <w:bookmarkStart w:id="2144" w:name="_Toc67912549"/>
      <w:bookmarkStart w:id="2145" w:name="_Toc89855484"/>
      <w:r w:rsidRPr="0050431F">
        <w:t>7.5.1</w:t>
      </w:r>
      <w:r w:rsidRPr="0050431F">
        <w:tab/>
        <w:t>Definition and applicability</w:t>
      </w:r>
      <w:bookmarkEnd w:id="2140"/>
      <w:bookmarkEnd w:id="2141"/>
      <w:bookmarkEnd w:id="2142"/>
      <w:bookmarkEnd w:id="2143"/>
      <w:bookmarkEnd w:id="2144"/>
      <w:bookmarkEnd w:id="2145"/>
    </w:p>
    <w:p w14:paraId="1BA39EB7" w14:textId="77777777" w:rsidR="007A5818" w:rsidRPr="0050431F" w:rsidRDefault="007A5818" w:rsidP="007A5818">
      <w:r w:rsidRPr="0050431F">
        <w:t xml:space="preserve">The Out-of-band blocking characteristic is a measure of the receiver ability to receive a wanted signal at its assigned channel in the presence of an unwanted interferer outside the uplink operating band. </w:t>
      </w:r>
    </w:p>
    <w:p w14:paraId="6F0CA0A1" w14:textId="77777777" w:rsidR="002F6EF4" w:rsidRPr="0050431F" w:rsidRDefault="007A5818" w:rsidP="002F6EF4">
      <w:r w:rsidRPr="0050431F">
        <w:t>The blocking performance requirement applies as specified in the Table 7.5.5.1-1 and Table 7.5.5.2-1.</w:t>
      </w:r>
    </w:p>
    <w:p w14:paraId="527B2BA3" w14:textId="77777777" w:rsidR="007A5818" w:rsidRPr="0050431F" w:rsidRDefault="002F6EF4" w:rsidP="007A5818">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out-of-band blocking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out-of-band blocking receiver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5A45DC76" w14:textId="77777777" w:rsidR="007A5818" w:rsidRPr="0050431F" w:rsidRDefault="007A5818" w:rsidP="00F311C8">
      <w:pPr>
        <w:pStyle w:val="Heading3"/>
      </w:pPr>
      <w:bookmarkStart w:id="2146" w:name="_Toc13048716"/>
      <w:bookmarkStart w:id="2147" w:name="_Toc29764932"/>
      <w:bookmarkStart w:id="2148" w:name="_Toc29765350"/>
      <w:bookmarkStart w:id="2149" w:name="_Toc52556848"/>
      <w:bookmarkStart w:id="2150" w:name="_Toc67912550"/>
      <w:bookmarkStart w:id="2151" w:name="_Toc89855485"/>
      <w:r w:rsidRPr="0050431F">
        <w:t>7.5.2</w:t>
      </w:r>
      <w:r w:rsidRPr="0050431F">
        <w:tab/>
        <w:t>Minimum requirement</w:t>
      </w:r>
      <w:bookmarkEnd w:id="2146"/>
      <w:bookmarkEnd w:id="2147"/>
      <w:bookmarkEnd w:id="2148"/>
      <w:bookmarkEnd w:id="2149"/>
      <w:bookmarkEnd w:id="2150"/>
      <w:bookmarkEnd w:id="2151"/>
      <w:r w:rsidRPr="0050431F">
        <w:tab/>
      </w:r>
    </w:p>
    <w:p w14:paraId="45278950" w14:textId="77777777" w:rsidR="007A5818" w:rsidRPr="0050431F" w:rsidRDefault="007A5818" w:rsidP="007A5818">
      <w:r w:rsidRPr="0050431F">
        <w:t xml:space="preserve">The general minimum requirement is in TS 37.104 [2] subclause 7.5.1. The co-location </w:t>
      </w:r>
      <w:r w:rsidR="00DB7FF2" w:rsidRPr="0050431F">
        <w:t>minimum requirement</w:t>
      </w:r>
      <w:r w:rsidRPr="0050431F">
        <w:t xml:space="preserve"> is in TS 37.104 [2] subclause 7.5.2.</w:t>
      </w:r>
    </w:p>
    <w:p w14:paraId="18CB91DD" w14:textId="77777777" w:rsidR="007A5818" w:rsidRPr="0050431F" w:rsidRDefault="007A5818" w:rsidP="00F311C8">
      <w:pPr>
        <w:pStyle w:val="Heading3"/>
      </w:pPr>
      <w:bookmarkStart w:id="2152" w:name="_Toc13048717"/>
      <w:bookmarkStart w:id="2153" w:name="_Toc29764933"/>
      <w:bookmarkStart w:id="2154" w:name="_Toc29765351"/>
      <w:bookmarkStart w:id="2155" w:name="_Toc52556849"/>
      <w:bookmarkStart w:id="2156" w:name="_Toc67912551"/>
      <w:bookmarkStart w:id="2157" w:name="_Toc89855486"/>
      <w:r w:rsidRPr="0050431F">
        <w:t>7.5.3</w:t>
      </w:r>
      <w:r w:rsidRPr="0050431F">
        <w:tab/>
        <w:t>Test purpose</w:t>
      </w:r>
      <w:bookmarkEnd w:id="2152"/>
      <w:bookmarkEnd w:id="2153"/>
      <w:bookmarkEnd w:id="2154"/>
      <w:bookmarkEnd w:id="2155"/>
      <w:bookmarkEnd w:id="2156"/>
      <w:bookmarkEnd w:id="2157"/>
    </w:p>
    <w:p w14:paraId="54A78FEB" w14:textId="77777777" w:rsidR="007A5818" w:rsidRPr="0050431F" w:rsidRDefault="007A5818" w:rsidP="007A5818">
      <w:r w:rsidRPr="0050431F">
        <w:t>The test stresses the ability of the BS receiver to withstand high-level interference from unwanted signals at specified frequency bands, without undue degradation of its sensitivity.</w:t>
      </w:r>
    </w:p>
    <w:p w14:paraId="3B4912E6" w14:textId="77777777" w:rsidR="007A5818" w:rsidRPr="0050431F" w:rsidRDefault="007A5818" w:rsidP="00F311C8">
      <w:pPr>
        <w:pStyle w:val="Heading3"/>
      </w:pPr>
      <w:bookmarkStart w:id="2158" w:name="_Toc13048718"/>
      <w:bookmarkStart w:id="2159" w:name="_Toc29764934"/>
      <w:bookmarkStart w:id="2160" w:name="_Toc29765352"/>
      <w:bookmarkStart w:id="2161" w:name="_Toc52556850"/>
      <w:bookmarkStart w:id="2162" w:name="_Toc67912552"/>
      <w:bookmarkStart w:id="2163" w:name="_Toc89855487"/>
      <w:r w:rsidRPr="0050431F">
        <w:t>7.5.4</w:t>
      </w:r>
      <w:r w:rsidRPr="0050431F">
        <w:tab/>
        <w:t>Method of test</w:t>
      </w:r>
      <w:bookmarkEnd w:id="2158"/>
      <w:bookmarkEnd w:id="2159"/>
      <w:bookmarkEnd w:id="2160"/>
      <w:bookmarkEnd w:id="2161"/>
      <w:bookmarkEnd w:id="2162"/>
      <w:bookmarkEnd w:id="2163"/>
    </w:p>
    <w:p w14:paraId="7D66C3F0" w14:textId="77777777" w:rsidR="007A5818" w:rsidRPr="0050431F" w:rsidRDefault="007A5818" w:rsidP="00F311C8">
      <w:pPr>
        <w:pStyle w:val="Heading4"/>
      </w:pPr>
      <w:bookmarkStart w:id="2164" w:name="_Toc13048719"/>
      <w:bookmarkStart w:id="2165" w:name="_Toc29764935"/>
      <w:bookmarkStart w:id="2166" w:name="_Toc29765353"/>
      <w:bookmarkStart w:id="2167" w:name="_Toc52556851"/>
      <w:bookmarkStart w:id="2168" w:name="_Toc67912553"/>
      <w:bookmarkStart w:id="2169" w:name="_Toc89855488"/>
      <w:r w:rsidRPr="0050431F">
        <w:t>7.5.4.1</w:t>
      </w:r>
      <w:r w:rsidRPr="0050431F">
        <w:tab/>
        <w:t>Initial conditions</w:t>
      </w:r>
      <w:bookmarkEnd w:id="2164"/>
      <w:bookmarkEnd w:id="2165"/>
      <w:bookmarkEnd w:id="2166"/>
      <w:bookmarkEnd w:id="2167"/>
      <w:bookmarkEnd w:id="2168"/>
      <w:bookmarkEnd w:id="2169"/>
    </w:p>
    <w:p w14:paraId="6A77CBD7" w14:textId="77777777" w:rsidR="007A5818" w:rsidRPr="0050431F" w:rsidRDefault="007A5818" w:rsidP="007A5818">
      <w:r w:rsidRPr="0050431F">
        <w:t>Test environment:</w:t>
      </w:r>
      <w:r w:rsidR="002B1E27">
        <w:tab/>
      </w:r>
      <w:r w:rsidR="002F6B1E" w:rsidRPr="0050431F">
        <w:tab/>
      </w:r>
      <w:r w:rsidR="002F6B1E" w:rsidRPr="0050431F">
        <w:tab/>
      </w:r>
      <w:r w:rsidRPr="0050431F">
        <w:t>normal; see Annex B</w:t>
      </w:r>
      <w:r w:rsidR="00683446" w:rsidRPr="0050431F">
        <w:t>.2</w:t>
      </w:r>
      <w:r w:rsidRPr="0050431F">
        <w:t>.</w:t>
      </w:r>
    </w:p>
    <w:p w14:paraId="10D3E87A" w14:textId="77777777" w:rsidR="00E8455F" w:rsidRPr="0050431F" w:rsidRDefault="00D33DDC" w:rsidP="00E8455F">
      <w:pPr>
        <w:rPr>
          <w:rFonts w:cs="v4.2.0"/>
        </w:rPr>
      </w:pPr>
      <w:r w:rsidRPr="0050431F">
        <w:t>Base Station RF Bandwidth</w:t>
      </w:r>
      <w:r w:rsidR="00061E6B" w:rsidRPr="0050431F">
        <w:t xml:space="preserve"> position</w:t>
      </w:r>
      <w:r w:rsidR="00E8455F" w:rsidRPr="0050431F">
        <w:t>s</w:t>
      </w:r>
      <w:r w:rsidR="00061E6B" w:rsidRPr="0050431F">
        <w:t xml:space="preserve"> </w:t>
      </w:r>
      <w:r w:rsidR="002F6B1E" w:rsidRPr="0050431F">
        <w:rPr>
          <w:rFonts w:cs="v4.2.0"/>
        </w:rPr>
        <w:t>to be tested:</w:t>
      </w:r>
      <w:r w:rsidR="002B1E27">
        <w:rPr>
          <w:rFonts w:cs="v4.2.0"/>
        </w:rPr>
        <w:tab/>
      </w:r>
      <w:r w:rsidR="002F6B1E" w:rsidRPr="0050431F">
        <w:rPr>
          <w:rFonts w:cs="v4.2.0"/>
        </w:rPr>
        <w:t>M</w:t>
      </w:r>
      <w:r w:rsidR="002F6B1E" w:rsidRPr="0050431F">
        <w:rPr>
          <w:rFonts w:cs="v4.2.0"/>
          <w:vertAlign w:val="subscript"/>
        </w:rPr>
        <w:t>RFBW</w:t>
      </w:r>
      <w:r w:rsidR="00E8455F" w:rsidRPr="0050431F">
        <w:rPr>
          <w:rFonts w:cs="v4.2.0"/>
        </w:rPr>
        <w:t xml:space="preserve"> in single-band operation,</w:t>
      </w:r>
      <w:r w:rsidR="002F6B1E" w:rsidRPr="0050431F">
        <w:rPr>
          <w:rFonts w:cs="v4.2.0"/>
        </w:rPr>
        <w:t xml:space="preserve"> see subclause 4.9.</w:t>
      </w:r>
      <w:r w:rsidR="00E208B3" w:rsidRPr="0050431F">
        <w:rPr>
          <w:rFonts w:cs="v4.2.0"/>
        </w:rPr>
        <w:t>1</w:t>
      </w:r>
      <w:r w:rsidR="00E8455F" w:rsidRPr="0050431F">
        <w:rPr>
          <w:rFonts w:cs="v4.2.0"/>
        </w:rPr>
        <w:t>,</w:t>
      </w:r>
      <w:r w:rsidR="00E8455F" w:rsidRPr="0050431F">
        <w:t xml:space="preserve"> B</w:t>
      </w:r>
      <w:r w:rsidR="00E8455F" w:rsidRPr="0050431F">
        <w:rPr>
          <w:vertAlign w:val="subscript"/>
        </w:rPr>
        <w:t>RFBW</w:t>
      </w:r>
      <w:r w:rsidR="00E8455F" w:rsidRPr="0050431F">
        <w:t>_T</w:t>
      </w:r>
      <w:r w:rsidR="00E8455F" w:rsidRPr="0050431F">
        <w:rPr>
          <w:lang w:eastAsia="zh-CN"/>
        </w:rPr>
        <w:t>’</w:t>
      </w:r>
      <w:r w:rsidR="00E8455F" w:rsidRPr="0050431F">
        <w:rPr>
          <w:vertAlign w:val="subscript"/>
        </w:rPr>
        <w:t>RFBW</w:t>
      </w:r>
      <w:r w:rsidR="00E8455F" w:rsidRPr="0050431F">
        <w:t xml:space="preserve"> and B</w:t>
      </w:r>
      <w:r w:rsidR="00E8455F" w:rsidRPr="0050431F">
        <w:rPr>
          <w:lang w:eastAsia="zh-CN"/>
        </w:rPr>
        <w:t>’</w:t>
      </w:r>
      <w:r w:rsidR="00E8455F" w:rsidRPr="0050431F">
        <w:rPr>
          <w:vertAlign w:val="subscript"/>
        </w:rPr>
        <w:t>RFBW</w:t>
      </w:r>
      <w:r w:rsidR="00E8455F" w:rsidRPr="0050431F">
        <w:t>_T</w:t>
      </w:r>
      <w:r w:rsidR="00E8455F" w:rsidRPr="0050431F">
        <w:rPr>
          <w:vertAlign w:val="subscript"/>
        </w:rPr>
        <w:t>RFBW</w:t>
      </w:r>
      <w:r w:rsidR="00E8455F" w:rsidRPr="0050431F">
        <w:t xml:space="preserve"> in</w:t>
      </w:r>
      <w:r w:rsidR="00E8455F" w:rsidRPr="0050431F">
        <w:rPr>
          <w:rFonts w:cs="v4.2.0"/>
        </w:rPr>
        <w:t xml:space="preserve"> multi-band operation, see subclause 4.9.1</w:t>
      </w:r>
      <w:r w:rsidR="002F6B1E" w:rsidRPr="0050431F">
        <w:rPr>
          <w:rFonts w:cs="v4.2.0"/>
        </w:rPr>
        <w:t>.</w:t>
      </w:r>
    </w:p>
    <w:p w14:paraId="2C8A3CFB" w14:textId="77777777" w:rsidR="00E8455F" w:rsidRPr="0050431F" w:rsidRDefault="00E8455F" w:rsidP="00E8455F">
      <w:pPr>
        <w:rPr>
          <w:rFonts w:eastAsia="MS P??" w:cs="v4.2.0"/>
        </w:rPr>
      </w:pPr>
      <w:r w:rsidRPr="0050431F">
        <w:rPr>
          <w:rFonts w:eastAsia="MS P??" w:cs="v4.2.0"/>
        </w:rPr>
        <w:t>In addition, in multi-band operation:</w:t>
      </w:r>
    </w:p>
    <w:p w14:paraId="4E52268D" w14:textId="77777777" w:rsidR="00E8455F" w:rsidRPr="0050431F" w:rsidRDefault="00E8455F" w:rsidP="00E8455F">
      <w:pPr>
        <w:pStyle w:val="B10"/>
      </w:pPr>
      <w:r w:rsidRPr="0050431F">
        <w:t>-</w:t>
      </w:r>
      <w:r w:rsidRPr="0050431F">
        <w:tab/>
        <w:t>For B</w:t>
      </w:r>
      <w:r w:rsidRPr="0050431F">
        <w:rPr>
          <w:vertAlign w:val="subscript"/>
        </w:rPr>
        <w:t>RFBW</w:t>
      </w:r>
      <w:r w:rsidRPr="0050431F">
        <w:t>_T’</w:t>
      </w:r>
      <w:r w:rsidRPr="0050431F">
        <w:rPr>
          <w:vertAlign w:val="subscript"/>
        </w:rPr>
        <w:t>RFBW</w:t>
      </w:r>
      <w:r w:rsidRPr="0050431F">
        <w:t>, out-of-band blocking testing above the highest operating band may be omitted</w:t>
      </w:r>
    </w:p>
    <w:p w14:paraId="409DBFFF" w14:textId="77777777" w:rsidR="002F6B1E" w:rsidRPr="0050431F" w:rsidRDefault="00E8455F" w:rsidP="00E8455F">
      <w:pPr>
        <w:pStyle w:val="B10"/>
      </w:pPr>
      <w:r w:rsidRPr="0050431F">
        <w:t>-</w:t>
      </w:r>
      <w:r w:rsidRPr="0050431F">
        <w:tab/>
        <w:t>For B’</w:t>
      </w:r>
      <w:r w:rsidRPr="0050431F">
        <w:rPr>
          <w:vertAlign w:val="subscript"/>
        </w:rPr>
        <w:t>RFBW</w:t>
      </w:r>
      <w:r w:rsidRPr="0050431F">
        <w:t>_T</w:t>
      </w:r>
      <w:r w:rsidRPr="0050431F">
        <w:rPr>
          <w:vertAlign w:val="subscript"/>
        </w:rPr>
        <w:t>RFBW</w:t>
      </w:r>
      <w:r w:rsidRPr="0050431F">
        <w:t>, out-of-band blocking testing below the lowest operating band may be omitted</w:t>
      </w:r>
    </w:p>
    <w:p w14:paraId="7EDB6C21" w14:textId="77777777" w:rsidR="007A5818" w:rsidRPr="0050431F" w:rsidRDefault="007A5818" w:rsidP="007A5818">
      <w:pPr>
        <w:pStyle w:val="B10"/>
      </w:pPr>
      <w:r w:rsidRPr="0050431F">
        <w:t>1)</w:t>
      </w:r>
      <w:r w:rsidRPr="0050431F">
        <w:tab/>
        <w:t>Set up the equipment as shown in Annex D.2.</w:t>
      </w:r>
      <w:r w:rsidR="00A07B05" w:rsidRPr="0050431F">
        <w:t>1</w:t>
      </w:r>
      <w:r w:rsidRPr="0050431F">
        <w:t>.</w:t>
      </w:r>
    </w:p>
    <w:p w14:paraId="42D02DAB" w14:textId="77777777" w:rsidR="007A5818" w:rsidRPr="0050431F" w:rsidRDefault="007A5818" w:rsidP="007A5818">
      <w:pPr>
        <w:pStyle w:val="B10"/>
      </w:pPr>
      <w:r w:rsidRPr="0050431F">
        <w:t>2)</w:t>
      </w:r>
      <w:r w:rsidRPr="0050431F">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reference measurement channel to the BS under test as follows:</w:t>
      </w:r>
    </w:p>
    <w:p w14:paraId="4774C061" w14:textId="77777777" w:rsidR="007A5818" w:rsidRPr="0050431F" w:rsidRDefault="00D75E25" w:rsidP="007A5818">
      <w:pPr>
        <w:pStyle w:val="B20"/>
      </w:pPr>
      <w:r w:rsidRPr="0050431F">
        <w:t>-</w:t>
      </w:r>
      <w:r w:rsidR="007A5818" w:rsidRPr="0050431F">
        <w:tab/>
        <w:t>For E-UTRA see Annex A.1 in TS 36.141</w:t>
      </w:r>
      <w:r w:rsidR="00AB74E3" w:rsidRPr="0050431F">
        <w:t xml:space="preserve"> [9]</w:t>
      </w:r>
      <w:r w:rsidR="007A5818" w:rsidRPr="0050431F">
        <w:t>.</w:t>
      </w:r>
    </w:p>
    <w:p w14:paraId="6505191C" w14:textId="77777777" w:rsidR="007A5818" w:rsidRPr="0050431F" w:rsidRDefault="00D75E25" w:rsidP="007A5818">
      <w:pPr>
        <w:pStyle w:val="B20"/>
      </w:pPr>
      <w:r w:rsidRPr="0050431F">
        <w:t>-</w:t>
      </w:r>
      <w:r w:rsidR="007A5818" w:rsidRPr="0050431F">
        <w:tab/>
        <w:t xml:space="preserve">For UTRA FDD see Annex A.2 in </w:t>
      </w:r>
      <w:r w:rsidR="00683446" w:rsidRPr="0050431F">
        <w:t xml:space="preserve">TS </w:t>
      </w:r>
      <w:r w:rsidR="007A5818" w:rsidRPr="0050431F">
        <w:t>25.141</w:t>
      </w:r>
      <w:r w:rsidR="00AB74E3" w:rsidRPr="0050431F">
        <w:t xml:space="preserve"> [10]</w:t>
      </w:r>
      <w:r w:rsidR="007A5818" w:rsidRPr="0050431F">
        <w:t>.</w:t>
      </w:r>
    </w:p>
    <w:p w14:paraId="0FA13924" w14:textId="77777777" w:rsidR="007A5818" w:rsidRPr="0050431F" w:rsidRDefault="00D75E25" w:rsidP="007A5818">
      <w:pPr>
        <w:pStyle w:val="B20"/>
      </w:pPr>
      <w:r w:rsidRPr="0050431F">
        <w:t>-</w:t>
      </w:r>
      <w:r w:rsidR="007A5818" w:rsidRPr="0050431F">
        <w:tab/>
        <w:t xml:space="preserve">For UTRA TDD see Annex A.2.1 in </w:t>
      </w:r>
      <w:r w:rsidR="00683446" w:rsidRPr="0050431F">
        <w:t xml:space="preserve">TS </w:t>
      </w:r>
      <w:r w:rsidR="007A5818" w:rsidRPr="0050431F">
        <w:t>25.142</w:t>
      </w:r>
      <w:r w:rsidR="00AB74E3" w:rsidRPr="0050431F">
        <w:t xml:space="preserve"> [12]</w:t>
      </w:r>
      <w:r w:rsidR="007A5818" w:rsidRPr="0050431F">
        <w:t>.</w:t>
      </w:r>
    </w:p>
    <w:p w14:paraId="3719D81F" w14:textId="77777777" w:rsidR="002F6EF4" w:rsidRPr="0050431F" w:rsidRDefault="00D75E25" w:rsidP="002F6EF4">
      <w:pPr>
        <w:pStyle w:val="B20"/>
      </w:pPr>
      <w:r w:rsidRPr="0050431F">
        <w:t>-</w:t>
      </w:r>
      <w:r w:rsidR="007A5818" w:rsidRPr="0050431F">
        <w:tab/>
        <w:t xml:space="preserve">For GSM see </w:t>
      </w:r>
      <w:r w:rsidR="00FE5B18" w:rsidRPr="0050431F">
        <w:t>sub</w:t>
      </w:r>
      <w:r w:rsidR="007A5818" w:rsidRPr="0050431F">
        <w:t>clause 7.6.2 in TS 5</w:t>
      </w:r>
      <w:r w:rsidR="00423A5F" w:rsidRPr="0050431F">
        <w:t>1</w:t>
      </w:r>
      <w:r w:rsidR="007A5818" w:rsidRPr="0050431F">
        <w:t>.021</w:t>
      </w:r>
      <w:r w:rsidR="00AB74E3" w:rsidRPr="0050431F">
        <w:t xml:space="preserve"> [11]</w:t>
      </w:r>
      <w:r w:rsidR="007A5818" w:rsidRPr="0050431F">
        <w:t xml:space="preserve"> and Annex P in TS 45.005 </w:t>
      </w:r>
      <w:r w:rsidR="00F1786C" w:rsidRPr="0050431F">
        <w:t xml:space="preserve">[6] </w:t>
      </w:r>
      <w:r w:rsidR="007A5818" w:rsidRPr="0050431F">
        <w:t>for reference channels to test.</w:t>
      </w:r>
    </w:p>
    <w:p w14:paraId="7584E005" w14:textId="77777777" w:rsidR="007A5818" w:rsidRPr="0050431F" w:rsidRDefault="002F6EF4" w:rsidP="002F6EF4">
      <w:pPr>
        <w:pStyle w:val="B20"/>
      </w:pPr>
      <w:r w:rsidRPr="0050431F">
        <w:t>-</w:t>
      </w:r>
      <w:r w:rsidRPr="0050431F">
        <w:tab/>
        <w:t>For NB-IoT see Annex A.1</w:t>
      </w:r>
      <w:r w:rsidR="00FA5C5A">
        <w:t>4</w:t>
      </w:r>
      <w:r w:rsidRPr="0050431F">
        <w:t xml:space="preserve"> in TS 36.141 [9].</w:t>
      </w:r>
    </w:p>
    <w:p w14:paraId="059319F4" w14:textId="77777777" w:rsidR="007A5818" w:rsidRPr="0050431F" w:rsidRDefault="007A5818" w:rsidP="00F311C8">
      <w:pPr>
        <w:pStyle w:val="Heading4"/>
      </w:pPr>
      <w:bookmarkStart w:id="2170" w:name="_Toc13048720"/>
      <w:bookmarkStart w:id="2171" w:name="_Toc29764936"/>
      <w:bookmarkStart w:id="2172" w:name="_Toc29765354"/>
      <w:bookmarkStart w:id="2173" w:name="_Toc52556852"/>
      <w:bookmarkStart w:id="2174" w:name="_Toc67912554"/>
      <w:bookmarkStart w:id="2175" w:name="_Toc89855489"/>
      <w:r w:rsidRPr="0050431F">
        <w:t>7.5.4.2</w:t>
      </w:r>
      <w:r w:rsidRPr="0050431F">
        <w:tab/>
        <w:t>Procedure</w:t>
      </w:r>
      <w:bookmarkEnd w:id="2170"/>
      <w:bookmarkEnd w:id="2171"/>
      <w:bookmarkEnd w:id="2172"/>
      <w:bookmarkEnd w:id="2173"/>
      <w:bookmarkEnd w:id="2174"/>
      <w:bookmarkEnd w:id="2175"/>
    </w:p>
    <w:p w14:paraId="77575C1C" w14:textId="77777777" w:rsidR="00CA5F77" w:rsidRPr="0050431F" w:rsidRDefault="007A5818" w:rsidP="00CA5F77">
      <w:pPr>
        <w:pStyle w:val="B10"/>
      </w:pPr>
      <w:r w:rsidRPr="0050431F">
        <w:t>1)</w:t>
      </w:r>
      <w:r w:rsidRPr="0050431F">
        <w:tab/>
      </w:r>
      <w:r w:rsidR="000C702D" w:rsidRPr="0050431F">
        <w:rPr>
          <w:rFonts w:cs="v4.2.0"/>
          <w:snapToGrid w:val="0"/>
        </w:rPr>
        <w:t>Set the BS to transmit with the carrier set-up and power allocation according to the applicable test configuration(s) (see clause 5).</w:t>
      </w:r>
    </w:p>
    <w:p w14:paraId="6D75A065" w14:textId="77777777" w:rsidR="00CA5F77" w:rsidRPr="0050431F" w:rsidRDefault="00CA5F77" w:rsidP="00CA5F77">
      <w:pPr>
        <w:pStyle w:val="B10"/>
        <w:rPr>
          <w:rFonts w:cs="v4.2.0"/>
          <w:snapToGrid w:val="0"/>
        </w:rPr>
      </w:pPr>
      <w:r w:rsidRPr="0050431F">
        <w:tab/>
      </w:r>
      <w:r w:rsidRPr="0050431F">
        <w:rPr>
          <w:rFonts w:cs="v4.2.0"/>
          <w:snapToGrid w:val="0"/>
        </w:rPr>
        <w:t>The transmitter may be turned off for the out-of-band blocker tests when the frequency of the blocker is such that no IM2 or IM3 products fall inside the bandwidth of the wanted signal.</w:t>
      </w:r>
    </w:p>
    <w:p w14:paraId="54973734" w14:textId="77777777" w:rsidR="007A5818" w:rsidRPr="0050431F" w:rsidRDefault="00CA5F77" w:rsidP="00CA5F77">
      <w:pPr>
        <w:pStyle w:val="B10"/>
      </w:pPr>
      <w:r w:rsidRPr="0050431F">
        <w:rPr>
          <w:rFonts w:cs="v4.2.0"/>
          <w:snapToGrid w:val="0"/>
        </w:rPr>
        <w:t>2)</w:t>
      </w:r>
      <w:r w:rsidRPr="0050431F">
        <w:rPr>
          <w:rFonts w:cs="v4.2.0"/>
          <w:snapToGrid w:val="0"/>
        </w:rPr>
        <w:tab/>
      </w:r>
      <w:r w:rsidR="007A5818" w:rsidRPr="0050431F">
        <w:t>Adjust the signal generators to the type of interfering signals, levels and the frequency offsets as specified for general test requirements in Table 7.5.5.1-1 and, when applicable, for co-location test requirements in Table 7.5.5.2-1.</w:t>
      </w:r>
    </w:p>
    <w:p w14:paraId="482DB11D" w14:textId="77777777" w:rsidR="007A5818" w:rsidRPr="0050431F" w:rsidRDefault="00CA5F77" w:rsidP="007A5818">
      <w:pPr>
        <w:pStyle w:val="B10"/>
      </w:pPr>
      <w:r w:rsidRPr="0050431F">
        <w:t>3</w:t>
      </w:r>
      <w:r w:rsidR="007A5818" w:rsidRPr="0050431F">
        <w:t>)</w:t>
      </w:r>
      <w:r w:rsidR="005B605D" w:rsidRPr="0050431F">
        <w:tab/>
      </w:r>
      <w:r w:rsidR="007A5818" w:rsidRPr="0050431F">
        <w:t>The CW interfering signal shall be swept with a step size of 1 MHz within the specified range.</w:t>
      </w:r>
    </w:p>
    <w:p w14:paraId="1BF07C9B" w14:textId="77777777" w:rsidR="007A5818" w:rsidRPr="0050431F" w:rsidRDefault="00CA5F77" w:rsidP="007A5818">
      <w:pPr>
        <w:pStyle w:val="B10"/>
      </w:pPr>
      <w:r w:rsidRPr="0050431F">
        <w:t>4</w:t>
      </w:r>
      <w:r w:rsidR="007A5818" w:rsidRPr="0050431F">
        <w:t>)</w:t>
      </w:r>
      <w:r w:rsidR="007A5818" w:rsidRPr="0050431F">
        <w:tab/>
        <w:t xml:space="preserve">Measure the performance of the wanted signal at the BS receiver, as defined in the subclause 7.5.5, for the relevant carriers specified by the test configuration </w:t>
      </w:r>
      <w:r w:rsidR="00061E6B" w:rsidRPr="0050431F">
        <w:t>in subclause 4.8.</w:t>
      </w:r>
    </w:p>
    <w:p w14:paraId="73E8FC54" w14:textId="77777777" w:rsidR="00C73CCC" w:rsidRPr="0050431F" w:rsidRDefault="00C73CCC" w:rsidP="00C73CCC">
      <w:r w:rsidRPr="0050431F">
        <w:t>In addition, for a multi-band capable BS</w:t>
      </w:r>
      <w:r w:rsidR="00F420F3" w:rsidRPr="0050431F">
        <w:t xml:space="preserve"> with separate antenna connectors</w:t>
      </w:r>
      <w:r w:rsidRPr="0050431F">
        <w:t>, the following steps shall apply:</w:t>
      </w:r>
    </w:p>
    <w:p w14:paraId="4C25214B" w14:textId="77777777" w:rsidR="00C73CCC" w:rsidRPr="0050431F" w:rsidRDefault="00C73CCC" w:rsidP="00C73CCC">
      <w:pPr>
        <w:pStyle w:val="B10"/>
      </w:pPr>
      <w:r w:rsidRPr="0050431F">
        <w:t>5)</w:t>
      </w:r>
      <w:r w:rsidRPr="0050431F">
        <w:tab/>
        <w:t>For single band tests, repeat the steps above per involved band where single band test configurations and test models shall apply with no carrier activated in the other band.</w:t>
      </w:r>
    </w:p>
    <w:p w14:paraId="477B20F9" w14:textId="77777777" w:rsidR="00C73CCC" w:rsidRPr="0050431F" w:rsidRDefault="00C73CCC" w:rsidP="00C73CCC">
      <w:pPr>
        <w:pStyle w:val="B10"/>
      </w:pPr>
      <w:r w:rsidRPr="0050431F">
        <w:t>6)</w:t>
      </w:r>
      <w:r w:rsidRPr="0050431F">
        <w:tab/>
        <w:t xml:space="preserve">For multi-band </w:t>
      </w:r>
      <w:r w:rsidR="00F420F3" w:rsidRPr="0050431F">
        <w:t>tests</w:t>
      </w:r>
      <w:r w:rsidRPr="0050431F">
        <w:t>, the interfering signal shall first be applied on the same port as the wanted signal. The test shall be repeated with the interfering signal applied on the other port</w:t>
      </w:r>
      <w:r w:rsidR="00F420F3" w:rsidRPr="0050431F">
        <w:t xml:space="preserve"> (if any) mapped to the same receiver as the wanted signal</w:t>
      </w:r>
      <w:r w:rsidRPr="0050431F">
        <w:t>. Any antenna connector with no signal applied shall be terminated.</w:t>
      </w:r>
    </w:p>
    <w:p w14:paraId="59ACCB6B" w14:textId="77777777" w:rsidR="00E971C8" w:rsidRPr="0050431F" w:rsidRDefault="00E971C8" w:rsidP="00E971C8">
      <w:pPr>
        <w:pStyle w:val="B10"/>
      </w:pPr>
      <w:r w:rsidRPr="0050431F">
        <w:t>7)</w:t>
      </w:r>
      <w:r w:rsidRPr="0050431F">
        <w:tab/>
        <w:t>Repeat step 6 with the wanted signal for the other band(s) applied on the respective port(s).</w:t>
      </w:r>
    </w:p>
    <w:p w14:paraId="5504B557" w14:textId="77777777" w:rsidR="007A5818" w:rsidRPr="0050431F" w:rsidRDefault="007A5818" w:rsidP="00F311C8">
      <w:pPr>
        <w:pStyle w:val="Heading3"/>
      </w:pPr>
      <w:bookmarkStart w:id="2176" w:name="_Toc13048721"/>
      <w:bookmarkStart w:id="2177" w:name="_Toc29764937"/>
      <w:bookmarkStart w:id="2178" w:name="_Toc29765355"/>
      <w:bookmarkStart w:id="2179" w:name="_Toc52556853"/>
      <w:bookmarkStart w:id="2180" w:name="_Toc67912555"/>
      <w:bookmarkStart w:id="2181" w:name="_Toc89855490"/>
      <w:r w:rsidRPr="0050431F">
        <w:t>7.5.5</w:t>
      </w:r>
      <w:r w:rsidRPr="0050431F">
        <w:tab/>
      </w:r>
      <w:r w:rsidR="00DB7FF2" w:rsidRPr="0050431F">
        <w:t>Test requirement</w:t>
      </w:r>
      <w:r w:rsidRPr="0050431F">
        <w:t>s</w:t>
      </w:r>
      <w:bookmarkEnd w:id="2176"/>
      <w:bookmarkEnd w:id="2177"/>
      <w:bookmarkEnd w:id="2178"/>
      <w:bookmarkEnd w:id="2179"/>
      <w:bookmarkEnd w:id="2180"/>
      <w:bookmarkEnd w:id="2181"/>
    </w:p>
    <w:p w14:paraId="30ADB2E8" w14:textId="77777777" w:rsidR="007A5818" w:rsidRPr="0050431F" w:rsidRDefault="007A5818" w:rsidP="00F311C8">
      <w:pPr>
        <w:pStyle w:val="Heading4"/>
      </w:pPr>
      <w:bookmarkStart w:id="2182" w:name="_Toc13048722"/>
      <w:bookmarkStart w:id="2183" w:name="_Toc29764938"/>
      <w:bookmarkStart w:id="2184" w:name="_Toc29765356"/>
      <w:bookmarkStart w:id="2185" w:name="_Toc52556854"/>
      <w:bookmarkStart w:id="2186" w:name="_Toc67912556"/>
      <w:bookmarkStart w:id="2187" w:name="_Toc89855491"/>
      <w:r w:rsidRPr="0050431F">
        <w:t>7.5.5.1</w:t>
      </w:r>
      <w:r w:rsidRPr="0050431F">
        <w:tab/>
        <w:t>General out-of-band blocking test requirements</w:t>
      </w:r>
      <w:bookmarkEnd w:id="2182"/>
      <w:bookmarkEnd w:id="2183"/>
      <w:bookmarkEnd w:id="2184"/>
      <w:bookmarkEnd w:id="2185"/>
      <w:bookmarkEnd w:id="2186"/>
      <w:bookmarkEnd w:id="2187"/>
    </w:p>
    <w:p w14:paraId="12B54221" w14:textId="77777777" w:rsidR="007A5818" w:rsidRPr="0050431F" w:rsidRDefault="007A5818" w:rsidP="007A5818">
      <w:r w:rsidRPr="0050431F">
        <w:t>For a wanted and an interfering signal coupled to BS antenna input using the parameters in Table 7.5.5.1-1, the following requirements shall be met:</w:t>
      </w:r>
    </w:p>
    <w:p w14:paraId="4EB6A947" w14:textId="77777777" w:rsidR="007A5818" w:rsidRPr="0050431F" w:rsidRDefault="007A5818" w:rsidP="007A5818">
      <w:pPr>
        <w:pStyle w:val="B10"/>
      </w:pPr>
      <w:r w:rsidRPr="0050431F">
        <w:t>-</w:t>
      </w:r>
      <w:r w:rsidRPr="0050431F">
        <w:tab/>
        <w:t>For any measured E-UTRA carrier, the throughput shall be ≥ 95% of the maximum throughput of the reference measurement channel defined in TS 36.104 [</w:t>
      </w:r>
      <w:r w:rsidR="00061E6B" w:rsidRPr="0050431F">
        <w:t>5</w:t>
      </w:r>
      <w:r w:rsidRPr="0050431F">
        <w:t>], subclause 7.2.</w:t>
      </w:r>
    </w:p>
    <w:p w14:paraId="5088F8F6" w14:textId="77777777" w:rsidR="007A5818" w:rsidRPr="0050431F" w:rsidRDefault="007A5818" w:rsidP="007A5818">
      <w:pPr>
        <w:pStyle w:val="B10"/>
      </w:pPr>
      <w:r w:rsidRPr="0050431F">
        <w:t>-</w:t>
      </w:r>
      <w:r w:rsidRPr="0050431F">
        <w:tab/>
        <w:t>For any measured UTRA FDD carrier, the BER shall not exceed 0.001 for the reference measurement channel defined in TS 25.104 [</w:t>
      </w:r>
      <w:r w:rsidR="00061E6B" w:rsidRPr="0050431F">
        <w:t>3</w:t>
      </w:r>
      <w:r w:rsidRPr="0050431F">
        <w:t>], subclause 7.2.</w:t>
      </w:r>
    </w:p>
    <w:p w14:paraId="31C3CBFC" w14:textId="77777777" w:rsidR="007A5818" w:rsidRPr="0050431F" w:rsidRDefault="007A5818" w:rsidP="007A5818">
      <w:pPr>
        <w:pStyle w:val="B10"/>
      </w:pPr>
      <w:r w:rsidRPr="0050431F">
        <w:t>-</w:t>
      </w:r>
      <w:r w:rsidRPr="0050431F">
        <w:tab/>
        <w:t>For any measured UTRA TDD carrier, the BER shall not exceed 0.001 for the reference measurement channel defined in TS 25.105 [</w:t>
      </w:r>
      <w:r w:rsidR="00061E6B" w:rsidRPr="0050431F">
        <w:t>4</w:t>
      </w:r>
      <w:r w:rsidRPr="0050431F">
        <w:t>], subclause 7.2.</w:t>
      </w:r>
    </w:p>
    <w:p w14:paraId="3F755B7D" w14:textId="77777777" w:rsidR="002F6EF4" w:rsidRPr="0050431F" w:rsidRDefault="007A5818" w:rsidP="002F6EF4">
      <w:pPr>
        <w:pStyle w:val="B10"/>
      </w:pPr>
      <w:r w:rsidRPr="0050431F">
        <w:t>-</w:t>
      </w:r>
      <w:r w:rsidRPr="0050431F">
        <w:tab/>
        <w:t>For any measured GSM/EDGE carrier, the conditions are specified in TS 45.005 [</w:t>
      </w:r>
      <w:r w:rsidR="00F1786C" w:rsidRPr="0050431F">
        <w:t>6</w:t>
      </w:r>
      <w:r w:rsidRPr="0050431F">
        <w:t>], Annex P.2.1.</w:t>
      </w:r>
    </w:p>
    <w:p w14:paraId="14439531" w14:textId="77777777" w:rsidR="001456DA"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7FBF36EA" w14:textId="77777777" w:rsidR="007A5818" w:rsidRPr="0050431F" w:rsidRDefault="001456DA" w:rsidP="001456DA">
      <w:r w:rsidRPr="0050431F">
        <w:rPr>
          <w:lang w:eastAsia="zh-CN"/>
        </w:rPr>
        <w:t>For</w:t>
      </w:r>
      <w:r w:rsidRPr="0050431F">
        <w:t xml:space="preserve"> BS</w:t>
      </w:r>
      <w:r w:rsidRPr="0050431F">
        <w:rPr>
          <w:lang w:eastAsia="zh-CN"/>
        </w:rPr>
        <w:t xml:space="preserve"> capable of multi-band operation</w:t>
      </w:r>
      <w:r w:rsidRPr="0050431F">
        <w:rPr>
          <w:rFonts w:cs="v3.8.0"/>
        </w:rPr>
        <w:t>, the requirement applies for each supported operating band</w:t>
      </w:r>
      <w:r w:rsidRPr="0050431F">
        <w:rPr>
          <w:lang w:eastAsia="zh-CN"/>
        </w:rPr>
        <w:t>. T</w:t>
      </w:r>
      <w:r w:rsidRPr="0050431F">
        <w:t xml:space="preserve">he in-band blocking </w:t>
      </w:r>
      <w:r w:rsidRPr="0050431F">
        <w:rPr>
          <w:lang w:eastAsia="zh-CN"/>
        </w:rPr>
        <w:t xml:space="preserve">frequency ranges of all </w:t>
      </w:r>
      <w:r w:rsidRPr="0050431F">
        <w:t xml:space="preserve">supported operating bands </w:t>
      </w:r>
      <w:r w:rsidRPr="0050431F">
        <w:rPr>
          <w:rStyle w:val="msoins0"/>
          <w:rFonts w:eastAsia="Arial" w:cs="v3.8.0"/>
        </w:rPr>
        <w:t>according to Table 7.</w:t>
      </w:r>
      <w:r w:rsidRPr="0050431F">
        <w:rPr>
          <w:rStyle w:val="msoins0"/>
          <w:rFonts w:cs="v3.8.0"/>
          <w:lang w:eastAsia="zh-CN"/>
        </w:rPr>
        <w:t>4</w:t>
      </w:r>
      <w:r w:rsidRPr="0050431F">
        <w:rPr>
          <w:rStyle w:val="msoins0"/>
          <w:rFonts w:eastAsia="Arial" w:cs="v3.8.0"/>
        </w:rPr>
        <w:t>.5.1-2</w:t>
      </w:r>
      <w:r w:rsidRPr="0050431F">
        <w:rPr>
          <w:rStyle w:val="msoins0"/>
          <w:rFonts w:cs="v3.8.0"/>
          <w:lang w:eastAsia="zh-CN"/>
        </w:rPr>
        <w:t xml:space="preserve"> </w:t>
      </w:r>
      <w:r w:rsidRPr="0050431F">
        <w:t>shall be excluded</w:t>
      </w:r>
      <w:r w:rsidRPr="0050431F">
        <w:rPr>
          <w:lang w:eastAsia="zh-CN"/>
        </w:rPr>
        <w:t xml:space="preserve"> from the requirement</w:t>
      </w:r>
      <w:r w:rsidRPr="0050431F">
        <w:t>.</w:t>
      </w:r>
    </w:p>
    <w:p w14:paraId="65AA9F19" w14:textId="77777777" w:rsidR="00F85D2C" w:rsidRPr="0050431F" w:rsidRDefault="00F85D2C" w:rsidP="00EB0F3C">
      <w:pPr>
        <w:pStyle w:val="TH"/>
      </w:pPr>
      <w:r w:rsidRPr="0050431F">
        <w:rPr>
          <w:rFonts w:eastAsia="Osaka"/>
        </w:rPr>
        <w:t xml:space="preserve">Table 7.5.5.1-1: </w:t>
      </w:r>
      <w:r w:rsidRPr="0050431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276"/>
      </w:tblGrid>
      <w:tr w:rsidR="00F85D2C" w:rsidRPr="0050431F" w14:paraId="787AA34F" w14:textId="77777777">
        <w:trPr>
          <w:jc w:val="center"/>
        </w:trPr>
        <w:tc>
          <w:tcPr>
            <w:tcW w:w="1134" w:type="dxa"/>
          </w:tcPr>
          <w:p w14:paraId="5DA67818" w14:textId="77777777" w:rsidR="00F85D2C" w:rsidRPr="0050431F" w:rsidRDefault="00F85D2C" w:rsidP="009D7BDE">
            <w:pPr>
              <w:pStyle w:val="TAH"/>
              <w:rPr>
                <w:rFonts w:cs="Arial"/>
                <w:lang w:eastAsia="en-US"/>
              </w:rPr>
            </w:pPr>
            <w:r w:rsidRPr="0050431F">
              <w:rPr>
                <w:rFonts w:cs="Arial"/>
                <w:lang w:eastAsia="en-US"/>
              </w:rPr>
              <w:t>Operating Band Number</w:t>
            </w:r>
          </w:p>
        </w:tc>
        <w:tc>
          <w:tcPr>
            <w:tcW w:w="2977" w:type="dxa"/>
            <w:gridSpan w:val="3"/>
            <w:tcBorders>
              <w:bottom w:val="single" w:sz="4" w:space="0" w:color="auto"/>
            </w:tcBorders>
          </w:tcPr>
          <w:p w14:paraId="565A0DC7" w14:textId="77777777" w:rsidR="00F85D2C" w:rsidRPr="0050431F" w:rsidRDefault="00F85D2C" w:rsidP="009D7BDE">
            <w:pPr>
              <w:pStyle w:val="TAH"/>
              <w:rPr>
                <w:rFonts w:cs="Arial"/>
                <w:lang w:eastAsia="en-US"/>
              </w:rPr>
            </w:pPr>
            <w:r w:rsidRPr="0050431F">
              <w:rPr>
                <w:rFonts w:cs="Arial"/>
                <w:lang w:eastAsia="en-US"/>
              </w:rPr>
              <w:t>Centre Frequency of Interfering Signal [MHz]</w:t>
            </w:r>
          </w:p>
        </w:tc>
        <w:tc>
          <w:tcPr>
            <w:tcW w:w="1276" w:type="dxa"/>
          </w:tcPr>
          <w:p w14:paraId="57CF7C0F" w14:textId="77777777" w:rsidR="00F85D2C" w:rsidRPr="0050431F" w:rsidRDefault="00F85D2C" w:rsidP="009D7BDE">
            <w:pPr>
              <w:pStyle w:val="TAH"/>
              <w:rPr>
                <w:rFonts w:cs="Arial"/>
                <w:lang w:eastAsia="en-US"/>
              </w:rPr>
            </w:pPr>
            <w:r w:rsidRPr="0050431F">
              <w:rPr>
                <w:rFonts w:cs="Arial"/>
                <w:lang w:eastAsia="en-US"/>
              </w:rPr>
              <w:t>Interfering Signal mean power [dBm]</w:t>
            </w:r>
          </w:p>
        </w:tc>
        <w:tc>
          <w:tcPr>
            <w:tcW w:w="1559" w:type="dxa"/>
          </w:tcPr>
          <w:p w14:paraId="4DD73373" w14:textId="77777777" w:rsidR="00F85D2C" w:rsidRPr="0050431F" w:rsidRDefault="00F85D2C" w:rsidP="009D7BDE">
            <w:pPr>
              <w:pStyle w:val="TAH"/>
              <w:rPr>
                <w:rFonts w:cs="Arial"/>
                <w:lang w:eastAsia="en-US"/>
              </w:rPr>
            </w:pPr>
            <w:r w:rsidRPr="0050431F">
              <w:rPr>
                <w:rFonts w:cs="Arial"/>
                <w:lang w:eastAsia="en-US"/>
              </w:rPr>
              <w:t>Wanted Signal mean power [dBm]</w:t>
            </w:r>
          </w:p>
        </w:tc>
        <w:tc>
          <w:tcPr>
            <w:tcW w:w="1276" w:type="dxa"/>
          </w:tcPr>
          <w:p w14:paraId="53DDA11C" w14:textId="77777777" w:rsidR="00F85D2C" w:rsidRPr="0050431F" w:rsidRDefault="00F85D2C" w:rsidP="009D7BDE">
            <w:pPr>
              <w:pStyle w:val="TAH"/>
              <w:rPr>
                <w:rFonts w:cs="Arial"/>
                <w:lang w:eastAsia="en-US"/>
              </w:rPr>
            </w:pPr>
            <w:r w:rsidRPr="0050431F">
              <w:rPr>
                <w:rFonts w:cs="Arial"/>
                <w:lang w:eastAsia="en-US"/>
              </w:rPr>
              <w:t>Type of Interfering Signal</w:t>
            </w:r>
          </w:p>
        </w:tc>
      </w:tr>
      <w:tr w:rsidR="00F85D2C" w:rsidRPr="0050431F" w14:paraId="1929F0E7" w14:textId="77777777">
        <w:trPr>
          <w:cantSplit/>
          <w:jc w:val="center"/>
        </w:trPr>
        <w:tc>
          <w:tcPr>
            <w:tcW w:w="1134" w:type="dxa"/>
            <w:tcBorders>
              <w:right w:val="single" w:sz="4" w:space="0" w:color="auto"/>
            </w:tcBorders>
          </w:tcPr>
          <w:p w14:paraId="13D7FC5F" w14:textId="77777777" w:rsidR="00F85D2C" w:rsidRPr="0050431F" w:rsidRDefault="00F85D2C" w:rsidP="009D7BDE">
            <w:pPr>
              <w:pStyle w:val="TAL"/>
              <w:jc w:val="center"/>
              <w:rPr>
                <w:rFonts w:cs="Arial"/>
                <w:lang w:eastAsia="en-US"/>
              </w:rPr>
            </w:pPr>
            <w:r w:rsidRPr="0050431F">
              <w:rPr>
                <w:rFonts w:cs="Arial"/>
                <w:lang w:eastAsia="en-US"/>
              </w:rPr>
              <w:t>1-7, 9-11, 13, 14, 18, 19, 21</w:t>
            </w:r>
            <w:r w:rsidR="003274E6" w:rsidRPr="0050431F">
              <w:rPr>
                <w:rFonts w:cs="Arial"/>
                <w:lang w:eastAsia="en-US"/>
              </w:rPr>
              <w:t>-</w:t>
            </w:r>
            <w:r w:rsidR="000517DC" w:rsidRPr="0050431F">
              <w:rPr>
                <w:rFonts w:cs="Arial"/>
                <w:lang w:eastAsia="en-US"/>
              </w:rPr>
              <w:t>23, 24</w:t>
            </w:r>
            <w:r w:rsidR="00D8102F" w:rsidRPr="0050431F">
              <w:rPr>
                <w:rFonts w:cs="Arial"/>
                <w:lang w:eastAsia="en-US"/>
              </w:rPr>
              <w:t>, 27</w:t>
            </w:r>
            <w:r w:rsidR="000517DC" w:rsidRPr="0050431F">
              <w:rPr>
                <w:rFonts w:cs="Arial"/>
                <w:lang w:eastAsia="en-US"/>
              </w:rPr>
              <w:t>,</w:t>
            </w:r>
            <w:r w:rsidR="00354B86" w:rsidRPr="0050431F">
              <w:rPr>
                <w:rFonts w:cs="Arial"/>
                <w:lang w:eastAsia="en-US"/>
              </w:rPr>
              <w:t xml:space="preserve"> 30,</w:t>
            </w:r>
            <w:r w:rsidR="000517DC" w:rsidRPr="0050431F">
              <w:rPr>
                <w:rFonts w:cs="Arial"/>
                <w:lang w:eastAsia="en-US"/>
              </w:rPr>
              <w:t xml:space="preserve"> </w:t>
            </w:r>
            <w:r w:rsidRPr="0050431F">
              <w:rPr>
                <w:rFonts w:cs="Arial"/>
                <w:lang w:eastAsia="en-US"/>
              </w:rPr>
              <w:t>33-</w:t>
            </w:r>
            <w:r w:rsidR="003D0277" w:rsidRPr="0050431F">
              <w:rPr>
                <w:rFonts w:cs="Arial"/>
                <w:lang w:eastAsia="en-US"/>
              </w:rPr>
              <w:t>4</w:t>
            </w:r>
            <w:r w:rsidR="00E17C26" w:rsidRPr="0050431F">
              <w:rPr>
                <w:rFonts w:cs="Arial"/>
                <w:lang w:eastAsia="zh-CN"/>
              </w:rPr>
              <w:t>5</w:t>
            </w:r>
            <w:r w:rsidR="00E17C26" w:rsidRPr="0050431F">
              <w:rPr>
                <w:rFonts w:cs="Arial"/>
                <w:lang w:eastAsia="en-US"/>
              </w:rPr>
              <w:t xml:space="preserve">, </w:t>
            </w:r>
            <w:r w:rsidR="003C3529" w:rsidRPr="0050431F">
              <w:rPr>
                <w:rFonts w:cs="Arial"/>
                <w:lang w:eastAsia="en-US"/>
              </w:rPr>
              <w:t xml:space="preserve">48, </w:t>
            </w:r>
            <w:r w:rsidR="00E17C26" w:rsidRPr="0050431F">
              <w:rPr>
                <w:rFonts w:cs="Arial"/>
                <w:lang w:eastAsia="en-US"/>
              </w:rPr>
              <w:t>65</w:t>
            </w:r>
            <w:r w:rsidR="009C05B1" w:rsidRPr="0050431F">
              <w:rPr>
                <w:rFonts w:cs="Arial"/>
                <w:lang w:eastAsia="en-US"/>
              </w:rPr>
              <w:t>, 66</w:t>
            </w:r>
            <w:r w:rsidR="00D40552" w:rsidRPr="0050431F">
              <w:rPr>
                <w:rFonts w:cs="Arial"/>
                <w:lang w:eastAsia="en-US"/>
              </w:rPr>
              <w:t>, 68</w:t>
            </w:r>
            <w:r w:rsidR="00AB5812" w:rsidRPr="0050431F">
              <w:rPr>
                <w:rFonts w:cs="Arial"/>
                <w:lang w:eastAsia="en-US"/>
              </w:rPr>
              <w:t>, 70</w:t>
            </w:r>
          </w:p>
        </w:tc>
        <w:tc>
          <w:tcPr>
            <w:tcW w:w="1276" w:type="dxa"/>
            <w:tcBorders>
              <w:top w:val="single" w:sz="4" w:space="0" w:color="auto"/>
              <w:left w:val="single" w:sz="4" w:space="0" w:color="auto"/>
              <w:bottom w:val="single" w:sz="4" w:space="0" w:color="auto"/>
              <w:right w:val="nil"/>
            </w:tcBorders>
          </w:tcPr>
          <w:p w14:paraId="5FF986ED"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02BA17B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c>
          <w:tcPr>
            <w:tcW w:w="425" w:type="dxa"/>
            <w:tcBorders>
              <w:top w:val="single" w:sz="4" w:space="0" w:color="auto"/>
              <w:left w:val="nil"/>
              <w:bottom w:val="single" w:sz="4" w:space="0" w:color="auto"/>
              <w:right w:val="nil"/>
            </w:tcBorders>
          </w:tcPr>
          <w:p w14:paraId="382C138E" w14:textId="77777777" w:rsidR="00F85D2C" w:rsidRPr="0050431F" w:rsidRDefault="00F85D2C" w:rsidP="009D7BDE">
            <w:pPr>
              <w:pStyle w:val="TAL"/>
              <w:jc w:val="center"/>
              <w:rPr>
                <w:rFonts w:cs="Arial"/>
                <w:lang w:eastAsia="en-US"/>
              </w:rPr>
            </w:pPr>
            <w:r w:rsidRPr="0050431F">
              <w:rPr>
                <w:rFonts w:cs="Arial"/>
                <w:lang w:eastAsia="en-US"/>
              </w:rPr>
              <w:t>to</w:t>
            </w:r>
          </w:p>
          <w:p w14:paraId="0DF70D27"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59C03E20"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 xml:space="preserve">-20) </w:t>
            </w:r>
          </w:p>
          <w:p w14:paraId="3F1C2ADD"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36A546F0" w14:textId="77777777" w:rsidR="00F85D2C" w:rsidRPr="0050431F" w:rsidRDefault="00F85D2C" w:rsidP="009D7BDE">
            <w:pPr>
              <w:pStyle w:val="TAC"/>
              <w:rPr>
                <w:rFonts w:cs="Arial"/>
                <w:lang w:eastAsia="en-US"/>
              </w:rPr>
            </w:pPr>
            <w:r w:rsidRPr="0050431F">
              <w:rPr>
                <w:rFonts w:cs="Arial"/>
                <w:lang w:eastAsia="en-US"/>
              </w:rPr>
              <w:t>-15</w:t>
            </w:r>
          </w:p>
        </w:tc>
        <w:tc>
          <w:tcPr>
            <w:tcW w:w="1559" w:type="dxa"/>
          </w:tcPr>
          <w:p w14:paraId="7D9F392E"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60618B4D"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0D265799" w14:textId="77777777">
        <w:trPr>
          <w:cantSplit/>
          <w:jc w:val="center"/>
        </w:trPr>
        <w:tc>
          <w:tcPr>
            <w:tcW w:w="1134" w:type="dxa"/>
            <w:tcBorders>
              <w:right w:val="single" w:sz="4" w:space="0" w:color="auto"/>
            </w:tcBorders>
          </w:tcPr>
          <w:p w14:paraId="790B7EEB" w14:textId="77777777" w:rsidR="00F85D2C" w:rsidRPr="0050431F" w:rsidRDefault="00F85D2C" w:rsidP="009D7BDE">
            <w:pPr>
              <w:pStyle w:val="TAL"/>
              <w:jc w:val="center"/>
              <w:rPr>
                <w:rFonts w:cs="Arial"/>
                <w:lang w:eastAsia="en-US"/>
              </w:rPr>
            </w:pPr>
            <w:r w:rsidRPr="0050431F">
              <w:rPr>
                <w:rFonts w:cs="Arial"/>
                <w:lang w:eastAsia="en-US"/>
              </w:rPr>
              <w:t>8</w:t>
            </w:r>
            <w:r w:rsidR="003867CE" w:rsidRPr="0050431F">
              <w:rPr>
                <w:rFonts w:cs="Arial"/>
                <w:lang w:eastAsia="en-US"/>
              </w:rPr>
              <w:t>, 26</w:t>
            </w:r>
            <w:r w:rsidR="000B4117" w:rsidRPr="0050431F">
              <w:rPr>
                <w:rFonts w:cs="Arial"/>
                <w:lang w:eastAsia="en-US"/>
              </w:rPr>
              <w:t>, 28</w:t>
            </w:r>
          </w:p>
        </w:tc>
        <w:tc>
          <w:tcPr>
            <w:tcW w:w="1276" w:type="dxa"/>
            <w:tcBorders>
              <w:top w:val="single" w:sz="4" w:space="0" w:color="auto"/>
              <w:left w:val="single" w:sz="4" w:space="0" w:color="auto"/>
              <w:bottom w:val="single" w:sz="4" w:space="0" w:color="auto"/>
              <w:right w:val="nil"/>
            </w:tcBorders>
          </w:tcPr>
          <w:p w14:paraId="4910F5A1"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2AAC0FDC"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+10)</w:t>
            </w:r>
          </w:p>
        </w:tc>
        <w:tc>
          <w:tcPr>
            <w:tcW w:w="425" w:type="dxa"/>
            <w:tcBorders>
              <w:top w:val="single" w:sz="4" w:space="0" w:color="auto"/>
              <w:left w:val="nil"/>
              <w:bottom w:val="single" w:sz="4" w:space="0" w:color="auto"/>
              <w:right w:val="nil"/>
            </w:tcBorders>
          </w:tcPr>
          <w:p w14:paraId="25E933C1" w14:textId="77777777" w:rsidR="00F85D2C" w:rsidRPr="0050431F" w:rsidRDefault="00F85D2C" w:rsidP="009D7BDE">
            <w:pPr>
              <w:pStyle w:val="TAL"/>
              <w:jc w:val="center"/>
              <w:rPr>
                <w:rFonts w:cs="Arial"/>
                <w:lang w:eastAsia="en-US"/>
              </w:rPr>
            </w:pPr>
            <w:r w:rsidRPr="0050431F">
              <w:rPr>
                <w:rFonts w:cs="Arial"/>
                <w:lang w:eastAsia="en-US"/>
              </w:rPr>
              <w:t>to</w:t>
            </w:r>
          </w:p>
          <w:p w14:paraId="7E733BDD"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5CC9BCD"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3581CD88"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4FB6ADE0"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2E39518D"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67FA6CA1"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2DF489BB" w14:textId="77777777">
        <w:trPr>
          <w:cantSplit/>
          <w:jc w:val="center"/>
        </w:trPr>
        <w:tc>
          <w:tcPr>
            <w:tcW w:w="1134" w:type="dxa"/>
            <w:tcBorders>
              <w:right w:val="single" w:sz="4" w:space="0" w:color="auto"/>
            </w:tcBorders>
          </w:tcPr>
          <w:p w14:paraId="12FB4CC5" w14:textId="77777777" w:rsidR="00F85D2C" w:rsidRPr="0050431F" w:rsidRDefault="00F85D2C" w:rsidP="009D7BDE">
            <w:pPr>
              <w:pStyle w:val="TAL"/>
              <w:jc w:val="center"/>
              <w:rPr>
                <w:rFonts w:cs="Arial"/>
                <w:lang w:eastAsia="en-US"/>
              </w:rPr>
            </w:pPr>
            <w:r w:rsidRPr="0050431F">
              <w:rPr>
                <w:rFonts w:cs="Arial"/>
                <w:lang w:eastAsia="en-US"/>
              </w:rPr>
              <w:t>12</w:t>
            </w:r>
          </w:p>
        </w:tc>
        <w:tc>
          <w:tcPr>
            <w:tcW w:w="1276" w:type="dxa"/>
            <w:tcBorders>
              <w:top w:val="single" w:sz="4" w:space="0" w:color="auto"/>
              <w:left w:val="single" w:sz="4" w:space="0" w:color="auto"/>
              <w:bottom w:val="single" w:sz="4" w:space="0" w:color="auto"/>
              <w:right w:val="nil"/>
            </w:tcBorders>
          </w:tcPr>
          <w:p w14:paraId="4DBCE048"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61F5054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w:t>
            </w:r>
            <w:r w:rsidR="006D3267" w:rsidRPr="0050431F">
              <w:rPr>
                <w:rFonts w:cs="Arial"/>
                <w:lang w:eastAsia="en-US"/>
              </w:rPr>
              <w:t>3</w:t>
            </w:r>
            <w:r w:rsidRPr="0050431F">
              <w:rPr>
                <w:rFonts w:cs="Arial"/>
                <w:lang w:eastAsia="en-US"/>
              </w:rPr>
              <w:t>)</w:t>
            </w:r>
          </w:p>
        </w:tc>
        <w:tc>
          <w:tcPr>
            <w:tcW w:w="425" w:type="dxa"/>
            <w:tcBorders>
              <w:top w:val="single" w:sz="4" w:space="0" w:color="auto"/>
              <w:left w:val="nil"/>
              <w:bottom w:val="single" w:sz="4" w:space="0" w:color="auto"/>
              <w:right w:val="nil"/>
            </w:tcBorders>
          </w:tcPr>
          <w:p w14:paraId="0FD7FD1D" w14:textId="77777777" w:rsidR="00F85D2C" w:rsidRPr="0050431F" w:rsidRDefault="00F85D2C" w:rsidP="009D7BDE">
            <w:pPr>
              <w:pStyle w:val="TAL"/>
              <w:jc w:val="center"/>
              <w:rPr>
                <w:rFonts w:cs="Arial"/>
                <w:lang w:eastAsia="en-US"/>
              </w:rPr>
            </w:pPr>
            <w:r w:rsidRPr="0050431F">
              <w:rPr>
                <w:rFonts w:cs="Arial"/>
                <w:lang w:eastAsia="en-US"/>
              </w:rPr>
              <w:t>to</w:t>
            </w:r>
          </w:p>
          <w:p w14:paraId="6C15FB3A"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253DB08"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0606783C"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413F3D5C"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3221C8AA"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551BFE38"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7C187CB1" w14:textId="77777777">
        <w:trPr>
          <w:cantSplit/>
          <w:jc w:val="center"/>
        </w:trPr>
        <w:tc>
          <w:tcPr>
            <w:tcW w:w="1134" w:type="dxa"/>
            <w:tcBorders>
              <w:right w:val="single" w:sz="4" w:space="0" w:color="auto"/>
            </w:tcBorders>
          </w:tcPr>
          <w:p w14:paraId="1954872E" w14:textId="77777777" w:rsidR="00F85D2C" w:rsidRPr="0050431F" w:rsidRDefault="00F85D2C" w:rsidP="009D7BDE">
            <w:pPr>
              <w:pStyle w:val="TAL"/>
              <w:jc w:val="center"/>
              <w:rPr>
                <w:rFonts w:cs="Arial"/>
                <w:lang w:eastAsia="en-US"/>
              </w:rPr>
            </w:pPr>
            <w:r w:rsidRPr="0050431F">
              <w:rPr>
                <w:rFonts w:cs="Arial"/>
                <w:lang w:eastAsia="en-US"/>
              </w:rPr>
              <w:t>17</w:t>
            </w:r>
          </w:p>
        </w:tc>
        <w:tc>
          <w:tcPr>
            <w:tcW w:w="1276" w:type="dxa"/>
            <w:tcBorders>
              <w:top w:val="single" w:sz="4" w:space="0" w:color="auto"/>
              <w:left w:val="single" w:sz="4" w:space="0" w:color="auto"/>
              <w:bottom w:val="single" w:sz="4" w:space="0" w:color="auto"/>
              <w:right w:val="nil"/>
            </w:tcBorders>
          </w:tcPr>
          <w:p w14:paraId="5AD2A4AF"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5E04B785"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+18)</w:t>
            </w:r>
          </w:p>
        </w:tc>
        <w:tc>
          <w:tcPr>
            <w:tcW w:w="425" w:type="dxa"/>
            <w:tcBorders>
              <w:top w:val="single" w:sz="4" w:space="0" w:color="auto"/>
              <w:left w:val="nil"/>
              <w:bottom w:val="single" w:sz="4" w:space="0" w:color="auto"/>
              <w:right w:val="nil"/>
            </w:tcBorders>
          </w:tcPr>
          <w:p w14:paraId="7601635F" w14:textId="77777777" w:rsidR="00F85D2C" w:rsidRPr="0050431F" w:rsidRDefault="00F85D2C" w:rsidP="009D7BDE">
            <w:pPr>
              <w:pStyle w:val="TAL"/>
              <w:jc w:val="center"/>
              <w:rPr>
                <w:rFonts w:cs="Arial"/>
                <w:lang w:eastAsia="en-US"/>
              </w:rPr>
            </w:pPr>
            <w:r w:rsidRPr="0050431F">
              <w:rPr>
                <w:rFonts w:cs="Arial"/>
                <w:lang w:eastAsia="en-US"/>
              </w:rPr>
              <w:t>to</w:t>
            </w:r>
          </w:p>
          <w:p w14:paraId="2E4E2F98"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0884AC45"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64D18292"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548AFB05"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72CCE2CD"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3925D992"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534F8999" w14:textId="77777777">
        <w:trPr>
          <w:cantSplit/>
          <w:jc w:val="center"/>
        </w:trPr>
        <w:tc>
          <w:tcPr>
            <w:tcW w:w="1134" w:type="dxa"/>
            <w:tcBorders>
              <w:right w:val="single" w:sz="4" w:space="0" w:color="auto"/>
            </w:tcBorders>
          </w:tcPr>
          <w:p w14:paraId="52749D84" w14:textId="77777777" w:rsidR="00F85D2C" w:rsidRPr="0050431F" w:rsidRDefault="00F85D2C" w:rsidP="009D7BDE">
            <w:pPr>
              <w:pStyle w:val="TAL"/>
              <w:jc w:val="center"/>
              <w:rPr>
                <w:rFonts w:cs="Arial"/>
                <w:lang w:eastAsia="en-US"/>
              </w:rPr>
            </w:pPr>
            <w:r w:rsidRPr="0050431F">
              <w:rPr>
                <w:rFonts w:cs="Arial"/>
                <w:lang w:eastAsia="en-US"/>
              </w:rPr>
              <w:t>20</w:t>
            </w:r>
          </w:p>
        </w:tc>
        <w:tc>
          <w:tcPr>
            <w:tcW w:w="1276" w:type="dxa"/>
            <w:tcBorders>
              <w:top w:val="single" w:sz="4" w:space="0" w:color="auto"/>
              <w:left w:val="single" w:sz="4" w:space="0" w:color="auto"/>
              <w:bottom w:val="single" w:sz="4" w:space="0" w:color="auto"/>
              <w:right w:val="nil"/>
            </w:tcBorders>
          </w:tcPr>
          <w:p w14:paraId="5ECBBDAC"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49385ED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c>
          <w:tcPr>
            <w:tcW w:w="425" w:type="dxa"/>
            <w:tcBorders>
              <w:top w:val="single" w:sz="4" w:space="0" w:color="auto"/>
              <w:left w:val="nil"/>
              <w:bottom w:val="single" w:sz="4" w:space="0" w:color="auto"/>
              <w:right w:val="nil"/>
            </w:tcBorders>
          </w:tcPr>
          <w:p w14:paraId="129AC1B6" w14:textId="77777777" w:rsidR="00F85D2C" w:rsidRPr="0050431F" w:rsidRDefault="00F85D2C" w:rsidP="009D7BDE">
            <w:pPr>
              <w:pStyle w:val="TAL"/>
              <w:jc w:val="center"/>
              <w:rPr>
                <w:rFonts w:cs="Arial"/>
                <w:lang w:eastAsia="en-US"/>
              </w:rPr>
            </w:pPr>
            <w:r w:rsidRPr="0050431F">
              <w:rPr>
                <w:rFonts w:cs="Arial"/>
                <w:lang w:eastAsia="en-US"/>
              </w:rPr>
              <w:t>to</w:t>
            </w:r>
          </w:p>
          <w:p w14:paraId="56061CA9"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43866C6A"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-11) </w:t>
            </w:r>
          </w:p>
          <w:p w14:paraId="16FA035D"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105FCCFF"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46480DAE"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5541AB25"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9002E0" w:rsidRPr="0050431F" w14:paraId="64091748" w14:textId="77777777">
        <w:trPr>
          <w:cantSplit/>
          <w:jc w:val="center"/>
        </w:trPr>
        <w:tc>
          <w:tcPr>
            <w:tcW w:w="1134" w:type="dxa"/>
            <w:tcBorders>
              <w:right w:val="single" w:sz="4" w:space="0" w:color="auto"/>
            </w:tcBorders>
          </w:tcPr>
          <w:p w14:paraId="2D5EA6A6" w14:textId="77777777" w:rsidR="009002E0" w:rsidRPr="0050431F" w:rsidRDefault="009002E0" w:rsidP="009D7BDE">
            <w:pPr>
              <w:pStyle w:val="TAL"/>
              <w:jc w:val="center"/>
              <w:rPr>
                <w:rFonts w:cs="Arial"/>
                <w:lang w:eastAsia="en-US"/>
              </w:rPr>
            </w:pPr>
            <w:r w:rsidRPr="0050431F">
              <w:rPr>
                <w:rFonts w:cs="Arial"/>
                <w:lang w:eastAsia="zh-CN"/>
              </w:rPr>
              <w:t>25</w:t>
            </w:r>
          </w:p>
        </w:tc>
        <w:tc>
          <w:tcPr>
            <w:tcW w:w="1276" w:type="dxa"/>
            <w:tcBorders>
              <w:top w:val="single" w:sz="4" w:space="0" w:color="auto"/>
              <w:left w:val="single" w:sz="4" w:space="0" w:color="auto"/>
              <w:bottom w:val="single" w:sz="4" w:space="0" w:color="auto"/>
              <w:right w:val="nil"/>
            </w:tcBorders>
          </w:tcPr>
          <w:p w14:paraId="232BEFA5" w14:textId="77777777" w:rsidR="009002E0" w:rsidRPr="0050431F" w:rsidRDefault="009002E0" w:rsidP="009002E0">
            <w:pPr>
              <w:pStyle w:val="TAL"/>
              <w:jc w:val="right"/>
              <w:rPr>
                <w:rFonts w:cs="Arial"/>
                <w:lang w:eastAsia="en-US"/>
              </w:rPr>
            </w:pPr>
            <w:r w:rsidRPr="0050431F">
              <w:rPr>
                <w:rFonts w:cs="Arial"/>
                <w:lang w:eastAsia="en-US"/>
              </w:rPr>
              <w:t xml:space="preserve">1 </w:t>
            </w:r>
          </w:p>
          <w:p w14:paraId="67954F67" w14:textId="77777777" w:rsidR="009002E0" w:rsidRPr="0050431F" w:rsidRDefault="009002E0" w:rsidP="009002E0">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15</w:t>
            </w:r>
            <w:r w:rsidRPr="0050431F">
              <w:rPr>
                <w:rFonts w:cs="Arial"/>
                <w:lang w:eastAsia="en-US"/>
              </w:rPr>
              <w:t>)</w:t>
            </w:r>
          </w:p>
        </w:tc>
        <w:tc>
          <w:tcPr>
            <w:tcW w:w="425" w:type="dxa"/>
            <w:tcBorders>
              <w:top w:val="single" w:sz="4" w:space="0" w:color="auto"/>
              <w:left w:val="nil"/>
              <w:bottom w:val="single" w:sz="4" w:space="0" w:color="auto"/>
              <w:right w:val="nil"/>
            </w:tcBorders>
          </w:tcPr>
          <w:p w14:paraId="661400AD" w14:textId="77777777" w:rsidR="009002E0" w:rsidRPr="0050431F" w:rsidRDefault="009002E0" w:rsidP="009002E0">
            <w:pPr>
              <w:pStyle w:val="TAL"/>
              <w:jc w:val="center"/>
              <w:rPr>
                <w:rFonts w:cs="Arial"/>
                <w:lang w:eastAsia="en-US"/>
              </w:rPr>
            </w:pPr>
            <w:r w:rsidRPr="0050431F">
              <w:rPr>
                <w:rFonts w:cs="Arial"/>
                <w:lang w:eastAsia="en-US"/>
              </w:rPr>
              <w:t>to</w:t>
            </w:r>
          </w:p>
          <w:p w14:paraId="286ADA05" w14:textId="77777777" w:rsidR="009002E0" w:rsidRPr="0050431F" w:rsidRDefault="009002E0" w:rsidP="009002E0">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63ABE3F" w14:textId="77777777" w:rsidR="009002E0" w:rsidRPr="0050431F" w:rsidRDefault="009002E0" w:rsidP="009002E0">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 xml:space="preserve">) </w:t>
            </w:r>
          </w:p>
          <w:p w14:paraId="36A134DA" w14:textId="77777777" w:rsidR="009002E0" w:rsidRPr="0050431F" w:rsidRDefault="009002E0" w:rsidP="009002E0">
            <w:pPr>
              <w:pStyle w:val="TAL"/>
              <w:rPr>
                <w:rFonts w:cs="Arial"/>
                <w:lang w:eastAsia="en-US"/>
              </w:rPr>
            </w:pPr>
            <w:r w:rsidRPr="0050431F">
              <w:rPr>
                <w:rFonts w:cs="Arial"/>
                <w:lang w:eastAsia="en-US"/>
              </w:rPr>
              <w:t>12750</w:t>
            </w:r>
          </w:p>
        </w:tc>
        <w:tc>
          <w:tcPr>
            <w:tcW w:w="1276" w:type="dxa"/>
            <w:tcBorders>
              <w:left w:val="single" w:sz="4" w:space="0" w:color="auto"/>
            </w:tcBorders>
          </w:tcPr>
          <w:p w14:paraId="6175715A" w14:textId="77777777" w:rsidR="009002E0" w:rsidRPr="0050431F" w:rsidRDefault="009002E0"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718A6195" w14:textId="77777777" w:rsidR="009002E0" w:rsidRPr="0050431F" w:rsidRDefault="009002E0"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276" w:type="dxa"/>
          </w:tcPr>
          <w:p w14:paraId="64CE93CD" w14:textId="77777777" w:rsidR="009002E0" w:rsidRPr="0050431F" w:rsidRDefault="009002E0" w:rsidP="009D7BDE">
            <w:pPr>
              <w:pStyle w:val="TAL"/>
              <w:rPr>
                <w:rFonts w:cs="Arial"/>
                <w:lang w:eastAsia="en-US"/>
              </w:rPr>
            </w:pPr>
            <w:r w:rsidRPr="0050431F">
              <w:rPr>
                <w:rFonts w:cs="Arial"/>
                <w:lang w:eastAsia="en-US"/>
              </w:rPr>
              <w:t>CW carrier</w:t>
            </w:r>
          </w:p>
        </w:tc>
      </w:tr>
      <w:tr w:rsidR="00354B86" w:rsidRPr="0050431F" w14:paraId="6A26B230" w14:textId="77777777">
        <w:trPr>
          <w:cantSplit/>
          <w:jc w:val="center"/>
        </w:trPr>
        <w:tc>
          <w:tcPr>
            <w:tcW w:w="1134" w:type="dxa"/>
            <w:tcBorders>
              <w:right w:val="single" w:sz="4" w:space="0" w:color="auto"/>
            </w:tcBorders>
          </w:tcPr>
          <w:p w14:paraId="4BCF1001" w14:textId="77777777" w:rsidR="00354B86" w:rsidRPr="0050431F" w:rsidRDefault="00354B86" w:rsidP="009D7BDE">
            <w:pPr>
              <w:pStyle w:val="TAL"/>
              <w:jc w:val="center"/>
              <w:rPr>
                <w:rFonts w:cs="Arial"/>
                <w:lang w:eastAsia="zh-CN"/>
              </w:rPr>
            </w:pPr>
            <w:r w:rsidRPr="0050431F">
              <w:rPr>
                <w:rFonts w:cs="Arial"/>
                <w:lang w:eastAsia="zh-CN"/>
              </w:rPr>
              <w:t>31</w:t>
            </w:r>
          </w:p>
        </w:tc>
        <w:tc>
          <w:tcPr>
            <w:tcW w:w="1276" w:type="dxa"/>
            <w:tcBorders>
              <w:top w:val="single" w:sz="4" w:space="0" w:color="auto"/>
              <w:left w:val="single" w:sz="4" w:space="0" w:color="auto"/>
              <w:bottom w:val="single" w:sz="4" w:space="0" w:color="auto"/>
              <w:right w:val="nil"/>
            </w:tcBorders>
          </w:tcPr>
          <w:p w14:paraId="61A5D0F3" w14:textId="77777777" w:rsidR="00354B86" w:rsidRPr="0050431F" w:rsidRDefault="00354B86" w:rsidP="00354B86">
            <w:pPr>
              <w:pStyle w:val="TAL"/>
              <w:jc w:val="right"/>
              <w:rPr>
                <w:rFonts w:cs="Arial"/>
                <w:lang w:eastAsia="en-US"/>
              </w:rPr>
            </w:pPr>
            <w:r w:rsidRPr="0050431F">
              <w:rPr>
                <w:rFonts w:cs="Arial"/>
                <w:lang w:eastAsia="en-US"/>
              </w:rPr>
              <w:t xml:space="preserve">1 </w:t>
            </w:r>
          </w:p>
          <w:p w14:paraId="314DEB45" w14:textId="77777777" w:rsidR="00354B86" w:rsidRPr="0050431F" w:rsidRDefault="00354B86" w:rsidP="00354B86">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5</w:t>
            </w:r>
            <w:r w:rsidRPr="0050431F">
              <w:rPr>
                <w:rFonts w:cs="Arial"/>
                <w:lang w:eastAsia="en-US"/>
              </w:rPr>
              <w:t>)</w:t>
            </w:r>
          </w:p>
        </w:tc>
        <w:tc>
          <w:tcPr>
            <w:tcW w:w="425" w:type="dxa"/>
            <w:tcBorders>
              <w:top w:val="single" w:sz="4" w:space="0" w:color="auto"/>
              <w:left w:val="nil"/>
              <w:bottom w:val="single" w:sz="4" w:space="0" w:color="auto"/>
              <w:right w:val="nil"/>
            </w:tcBorders>
          </w:tcPr>
          <w:p w14:paraId="15478C9D" w14:textId="77777777" w:rsidR="00354B86" w:rsidRPr="0050431F" w:rsidRDefault="00354B86" w:rsidP="00543249">
            <w:pPr>
              <w:pStyle w:val="TAL"/>
              <w:jc w:val="center"/>
              <w:rPr>
                <w:rFonts w:cs="Arial"/>
                <w:lang w:eastAsia="en-US"/>
              </w:rPr>
            </w:pPr>
            <w:r w:rsidRPr="0050431F">
              <w:rPr>
                <w:rFonts w:cs="Arial"/>
                <w:lang w:eastAsia="en-US"/>
              </w:rPr>
              <w:t>to</w:t>
            </w:r>
          </w:p>
          <w:p w14:paraId="74EA0EA4" w14:textId="77777777" w:rsidR="00354B86" w:rsidRPr="0050431F" w:rsidRDefault="00354B86" w:rsidP="009002E0">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52409ED7" w14:textId="77777777" w:rsidR="00354B86" w:rsidRPr="0050431F" w:rsidRDefault="00354B86" w:rsidP="00354B86">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 xml:space="preserve">) </w:t>
            </w:r>
          </w:p>
          <w:p w14:paraId="141A824A" w14:textId="77777777" w:rsidR="00354B86" w:rsidRPr="0050431F" w:rsidRDefault="00354B86" w:rsidP="00354B86">
            <w:pPr>
              <w:pStyle w:val="TAL"/>
              <w:rPr>
                <w:rFonts w:cs="Arial"/>
                <w:lang w:eastAsia="en-US"/>
              </w:rPr>
            </w:pPr>
            <w:r w:rsidRPr="0050431F">
              <w:rPr>
                <w:rFonts w:cs="Arial"/>
                <w:lang w:eastAsia="en-US"/>
              </w:rPr>
              <w:t>12750</w:t>
            </w:r>
          </w:p>
        </w:tc>
        <w:tc>
          <w:tcPr>
            <w:tcW w:w="1276" w:type="dxa"/>
            <w:tcBorders>
              <w:left w:val="single" w:sz="4" w:space="0" w:color="auto"/>
            </w:tcBorders>
          </w:tcPr>
          <w:p w14:paraId="5804FEBD" w14:textId="77777777" w:rsidR="00354B86" w:rsidRPr="0050431F" w:rsidRDefault="00354B86"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52AD78CB" w14:textId="77777777" w:rsidR="00354B86" w:rsidRPr="0050431F" w:rsidRDefault="00354B86"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276" w:type="dxa"/>
          </w:tcPr>
          <w:p w14:paraId="63FFDF4E" w14:textId="77777777" w:rsidR="00354B86" w:rsidRPr="0050431F" w:rsidRDefault="00354B86" w:rsidP="009D7BDE">
            <w:pPr>
              <w:pStyle w:val="TAL"/>
              <w:rPr>
                <w:rFonts w:cs="Arial"/>
                <w:lang w:eastAsia="en-US"/>
              </w:rPr>
            </w:pPr>
            <w:r w:rsidRPr="0050431F">
              <w:rPr>
                <w:rFonts w:cs="Arial"/>
                <w:lang w:eastAsia="en-US"/>
              </w:rPr>
              <w:t>CW carrier</w:t>
            </w:r>
          </w:p>
        </w:tc>
      </w:tr>
      <w:tr w:rsidR="00354B86" w:rsidRPr="0050431F" w14:paraId="5C92E9A5" w14:textId="77777777">
        <w:trPr>
          <w:cantSplit/>
          <w:jc w:val="center"/>
        </w:trPr>
        <w:tc>
          <w:tcPr>
            <w:tcW w:w="8222" w:type="dxa"/>
            <w:gridSpan w:val="7"/>
          </w:tcPr>
          <w:p w14:paraId="698EC921" w14:textId="77777777" w:rsidR="002F6EF4" w:rsidRPr="0050431F" w:rsidRDefault="00354B86" w:rsidP="002F6EF4">
            <w:pPr>
              <w:pStyle w:val="TAN"/>
              <w:rPr>
                <w:rFonts w:cs="Arial"/>
                <w:lang w:eastAsia="en-US"/>
              </w:rPr>
            </w:pPr>
            <w:r w:rsidRPr="0050431F">
              <w:rPr>
                <w:rFonts w:cs="Arial"/>
                <w:lang w:eastAsia="en-US"/>
              </w:rPr>
              <w:t>NOTE*:</w:t>
            </w:r>
            <w:r w:rsidR="002B1E27">
              <w:rPr>
                <w:rFonts w:cs="Arial"/>
                <w:lang w:eastAsia="en-US"/>
              </w:rPr>
              <w:tab/>
            </w:r>
            <w:r w:rsidRPr="0050431F">
              <w:rPr>
                <w:rFonts w:cs="Arial"/>
                <w:lang w:eastAsia="en-US"/>
              </w:rPr>
              <w:t>P</w:t>
            </w:r>
            <w:r w:rsidRPr="0050431F">
              <w:rPr>
                <w:rFonts w:cs="Arial"/>
                <w:vertAlign w:val="subscript"/>
                <w:lang w:eastAsia="en-US"/>
              </w:rPr>
              <w:t>REFSENS</w:t>
            </w:r>
            <w:r w:rsidRPr="0050431F" w:rsidDel="002B5177">
              <w:rPr>
                <w:rFonts w:cs="Arial"/>
                <w:lang w:eastAsia="en-US"/>
              </w:rPr>
              <w:t xml:space="preserve"> </w:t>
            </w:r>
            <w:r w:rsidRPr="0050431F">
              <w:rPr>
                <w:rFonts w:cs="Arial"/>
                <w:lang w:eastAsia="en-US"/>
              </w:rPr>
              <w:t xml:space="preserve">depends on the RAT, the BS class and the channel bandwidth, see subclause 7.2. </w:t>
            </w:r>
            <w:r w:rsidRPr="0050431F">
              <w:rPr>
                <w:rFonts w:cs="Arial"/>
                <w:lang w:eastAsia="en-US"/>
              </w:rPr>
              <w:br/>
            </w:r>
            <w:r w:rsidRPr="0050431F">
              <w:rPr>
                <w:rFonts w:cs="Arial"/>
                <w:lang w:eastAsia="en-US"/>
              </w:rPr>
              <w:tab/>
              <w:t xml:space="preserve">"x" is equal to 6 in case of E-UTRA or UTRA </w:t>
            </w:r>
            <w:r w:rsidR="002F6EF4" w:rsidRPr="0050431F">
              <w:rPr>
                <w:rFonts w:cs="Arial"/>
                <w:lang w:eastAsia="en-US"/>
              </w:rPr>
              <w:t xml:space="preserve">or NB-IoT </w:t>
            </w:r>
            <w:r w:rsidRPr="0050431F">
              <w:rPr>
                <w:rFonts w:cs="Arial"/>
                <w:lang w:eastAsia="en-US"/>
              </w:rPr>
              <w:t>wanted signals and equal to 3 in case of GSM/EDGE wanted signal.</w:t>
            </w:r>
          </w:p>
          <w:p w14:paraId="25C6F432" w14:textId="77777777" w:rsidR="00354B86" w:rsidRPr="0050431F" w:rsidRDefault="002F6EF4" w:rsidP="002F6EF4">
            <w:pPr>
              <w:pStyle w:val="TAN"/>
              <w:rPr>
                <w:rFonts w:cs="Arial"/>
                <w:lang w:eastAsia="en-US"/>
              </w:rPr>
            </w:pPr>
            <w:r w:rsidRPr="0050431F">
              <w:rPr>
                <w:rFonts w:cs="Arial"/>
                <w:szCs w:val="18"/>
                <w:lang w:eastAsia="ja-JP"/>
              </w:rPr>
              <w:t>NOTE**:</w:t>
            </w:r>
            <w:r w:rsidRPr="0050431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B1A43B9" w14:textId="77777777" w:rsidR="007A5818" w:rsidRPr="0050431F" w:rsidRDefault="007A5818" w:rsidP="007A5818"/>
    <w:p w14:paraId="09A4CF73" w14:textId="77777777" w:rsidR="00466A9A" w:rsidRPr="0050431F" w:rsidRDefault="001C45BF" w:rsidP="00F311C8">
      <w:pPr>
        <w:pStyle w:val="Heading4"/>
        <w:tabs>
          <w:tab w:val="left" w:pos="1276"/>
        </w:tabs>
      </w:pPr>
      <w:bookmarkStart w:id="2188" w:name="_Toc13048723"/>
      <w:bookmarkStart w:id="2189" w:name="_Toc29764939"/>
      <w:bookmarkStart w:id="2190" w:name="_Toc29765357"/>
      <w:bookmarkStart w:id="2191" w:name="_Toc52556855"/>
      <w:bookmarkStart w:id="2192" w:name="_Toc67912557"/>
      <w:bookmarkStart w:id="2193" w:name="_Toc89855492"/>
      <w:r w:rsidRPr="0050431F">
        <w:t>7.5.5.2</w:t>
      </w:r>
      <w:r w:rsidRPr="0050431F">
        <w:tab/>
      </w:r>
      <w:r w:rsidR="00466A9A" w:rsidRPr="0050431F">
        <w:t>Co-location test requirements</w:t>
      </w:r>
      <w:bookmarkEnd w:id="2188"/>
      <w:bookmarkEnd w:id="2189"/>
      <w:bookmarkEnd w:id="2190"/>
      <w:bookmarkEnd w:id="2191"/>
      <w:bookmarkEnd w:id="2192"/>
      <w:bookmarkEnd w:id="2193"/>
    </w:p>
    <w:p w14:paraId="12B72DF2" w14:textId="77777777" w:rsidR="00466A9A" w:rsidRPr="0050431F" w:rsidRDefault="00466A9A" w:rsidP="00466A9A">
      <w:r w:rsidRPr="0050431F">
        <w:t>This additional blocking requirement may be applied for the protection of BS receivers when E-UTRA BS, UTRA</w:t>
      </w:r>
      <w:r w:rsidR="00893386" w:rsidRPr="0050431F">
        <w:t>, CDMA</w:t>
      </w:r>
      <w:r w:rsidRPr="0050431F">
        <w:t xml:space="preserve"> or GSM/EDGE operating in a different frequency band are co-located with </w:t>
      </w:r>
      <w:r w:rsidR="00893386" w:rsidRPr="0050431F">
        <w:t xml:space="preserve">a </w:t>
      </w:r>
      <w:r w:rsidRPr="0050431F">
        <w:t>BS.</w:t>
      </w:r>
    </w:p>
    <w:p w14:paraId="186A551D" w14:textId="77777777" w:rsidR="00466A9A" w:rsidRPr="0050431F" w:rsidRDefault="00466A9A" w:rsidP="00466A9A">
      <w:r w:rsidRPr="0050431F">
        <w:t>The requirements in this subclause assume a 30 dB coupling loss between the interfering transmitter and the BS receiver</w:t>
      </w:r>
      <w:r w:rsidR="00CA6011" w:rsidRPr="0050431F">
        <w:t xml:space="preserve"> and are based on co-location with base stations of the same class</w:t>
      </w:r>
      <w:r w:rsidRPr="0050431F">
        <w:t>.</w:t>
      </w:r>
    </w:p>
    <w:p w14:paraId="424FF5DA" w14:textId="77777777" w:rsidR="00466A9A" w:rsidRPr="0050431F" w:rsidRDefault="00466A9A" w:rsidP="00466A9A">
      <w:r w:rsidRPr="0050431F">
        <w:t xml:space="preserve">For </w:t>
      </w:r>
      <w:r w:rsidRPr="0050431F">
        <w:rPr>
          <w:rFonts w:cs="v5.0.0"/>
        </w:rPr>
        <w:t>a wanted and an interfering signal coupled to BS antenna input using the parameters in Table 7.5.5.2-1</w:t>
      </w:r>
      <w:r w:rsidRPr="0050431F">
        <w:t>, the following requirements shall be met:</w:t>
      </w:r>
    </w:p>
    <w:p w14:paraId="10978E81"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E-UTRA carrier, the throughput shall be ≥ 95% of the maximum throughput of the reference measurement channel defined in TS 36.104 [</w:t>
      </w:r>
      <w:r w:rsidR="00061E6B" w:rsidRPr="0050431F">
        <w:t>5</w:t>
      </w:r>
      <w:r w:rsidRPr="0050431F">
        <w:t>], subclause 7.2.</w:t>
      </w:r>
    </w:p>
    <w:p w14:paraId="2142AA54"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UTRA FDD carrier, the BER shall not exceed 0.001 for the reference measurement channel defined in TS 25.104 [</w:t>
      </w:r>
      <w:r w:rsidR="00061E6B" w:rsidRPr="0050431F">
        <w:t>3</w:t>
      </w:r>
      <w:r w:rsidRPr="0050431F">
        <w:t>], subclause 7.2.</w:t>
      </w:r>
    </w:p>
    <w:p w14:paraId="158D2C97"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UTRA </w:t>
      </w:r>
      <w:r w:rsidRPr="0050431F">
        <w:rPr>
          <w:lang w:eastAsia="zh-CN"/>
        </w:rPr>
        <w:t xml:space="preserve">TDD </w:t>
      </w:r>
      <w:r w:rsidRPr="0050431F">
        <w:t>carrier, the BER shall not exceed 0.001 for the reference measurement channel defined in TS 25.105 [</w:t>
      </w:r>
      <w:r w:rsidR="00061E6B" w:rsidRPr="0050431F">
        <w:t>4</w:t>
      </w:r>
      <w:r w:rsidRPr="0050431F">
        <w:t>], subclause 7.2.</w:t>
      </w:r>
    </w:p>
    <w:p w14:paraId="63F448B0" w14:textId="77777777" w:rsidR="002F6EF4" w:rsidRPr="0050431F" w:rsidRDefault="00466A9A" w:rsidP="002F6EF4">
      <w:pPr>
        <w:pStyle w:val="B10"/>
      </w:pPr>
      <w:r w:rsidRPr="0050431F">
        <w:t>-</w:t>
      </w:r>
      <w:r w:rsidRPr="0050431F">
        <w:tab/>
        <w:t xml:space="preserve">For any </w:t>
      </w:r>
      <w:r w:rsidRPr="0050431F">
        <w:rPr>
          <w:rFonts w:cs="Arial"/>
        </w:rPr>
        <w:t>measured</w:t>
      </w:r>
      <w:r w:rsidRPr="0050431F">
        <w:t xml:space="preserve"> GSM/EDGE carrier, the conditions are specified in TS 45.005 [</w:t>
      </w:r>
      <w:r w:rsidR="00061E6B" w:rsidRPr="0050431F">
        <w:t>6</w:t>
      </w:r>
      <w:r w:rsidRPr="0050431F">
        <w:t>], Annex P.2.1.</w:t>
      </w:r>
    </w:p>
    <w:p w14:paraId="2D956BBE" w14:textId="77777777" w:rsidR="00466A9A" w:rsidRPr="0050431F" w:rsidRDefault="002F6EF4" w:rsidP="00466A9A">
      <w:pPr>
        <w:pStyle w:val="B10"/>
      </w:pPr>
      <w:r w:rsidRPr="0050431F">
        <w:t>-</w:t>
      </w:r>
      <w:r w:rsidRPr="0050431F">
        <w:tab/>
        <w:t xml:space="preserve">For any </w:t>
      </w:r>
      <w:r w:rsidRPr="0050431F">
        <w:rPr>
          <w:rFonts w:cs="Arial"/>
        </w:rPr>
        <w:t>measured</w:t>
      </w:r>
      <w:r w:rsidRPr="0050431F">
        <w:t xml:space="preserve"> NB-IoT carrier, the throughput shall be ≥ 95% of the maximum throughput of the reference measurement channel defined in TS 36.104 [5], subclause 7.2.</w:t>
      </w:r>
    </w:p>
    <w:p w14:paraId="58532FC3" w14:textId="77777777" w:rsidR="00466A9A" w:rsidRPr="0050431F" w:rsidRDefault="00466A9A" w:rsidP="00EB0F3C">
      <w:pPr>
        <w:pStyle w:val="TH"/>
      </w:pPr>
      <w:r w:rsidRPr="0050431F">
        <w:rPr>
          <w:rFonts w:eastAsia="Osaka"/>
        </w:rPr>
        <w:t xml:space="preserve">Table 7.5.5.2-1: </w:t>
      </w:r>
      <w:r w:rsidRPr="0050431F">
        <w:t xml:space="preserve">Blocking requirement for </w:t>
      </w:r>
      <w:r w:rsidR="00CA6011" w:rsidRPr="0050431F">
        <w:t>co-location</w:t>
      </w:r>
      <w:r w:rsidRPr="0050431F">
        <w:t xml:space="preserve"> with BS in other frequency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1477"/>
        <w:gridCol w:w="1210"/>
        <w:gridCol w:w="1210"/>
        <w:gridCol w:w="1107"/>
        <w:gridCol w:w="1597"/>
        <w:gridCol w:w="1417"/>
      </w:tblGrid>
      <w:tr w:rsidR="00612053" w:rsidRPr="0050431F" w14:paraId="1B1B7613" w14:textId="77777777" w:rsidTr="00612053">
        <w:trPr>
          <w:jc w:val="center"/>
        </w:trPr>
        <w:tc>
          <w:tcPr>
            <w:tcW w:w="1616" w:type="dxa"/>
          </w:tcPr>
          <w:p w14:paraId="0A5C4095" w14:textId="77777777" w:rsidR="00CA6011" w:rsidRPr="0050431F" w:rsidRDefault="00CA6011" w:rsidP="00826AA7">
            <w:pPr>
              <w:pStyle w:val="TAH"/>
              <w:rPr>
                <w:rFonts w:cs="Arial"/>
                <w:lang w:eastAsia="en-US"/>
              </w:rPr>
            </w:pPr>
            <w:r w:rsidRPr="0050431F">
              <w:rPr>
                <w:rFonts w:cs="Arial"/>
                <w:lang w:eastAsia="en-US"/>
              </w:rPr>
              <w:t>Type of co-located BS</w:t>
            </w:r>
          </w:p>
        </w:tc>
        <w:tc>
          <w:tcPr>
            <w:tcW w:w="1477" w:type="dxa"/>
          </w:tcPr>
          <w:p w14:paraId="10264775" w14:textId="77777777" w:rsidR="00CA6011" w:rsidRPr="0050431F" w:rsidRDefault="00CA6011" w:rsidP="00826AA7">
            <w:pPr>
              <w:pStyle w:val="TAH"/>
              <w:rPr>
                <w:rFonts w:cs="Arial"/>
                <w:lang w:eastAsia="en-US"/>
              </w:rPr>
            </w:pPr>
            <w:r w:rsidRPr="0050431F">
              <w:rPr>
                <w:rFonts w:cs="Arial"/>
                <w:lang w:eastAsia="en-US"/>
              </w:rPr>
              <w:t>Centre Frequency of Interfering Signal (MHz)</w:t>
            </w:r>
          </w:p>
        </w:tc>
        <w:tc>
          <w:tcPr>
            <w:tcW w:w="1210" w:type="dxa"/>
          </w:tcPr>
          <w:p w14:paraId="2790173E" w14:textId="77777777" w:rsidR="00CA6011" w:rsidRPr="0050431F" w:rsidRDefault="00CA6011" w:rsidP="00826AA7">
            <w:pPr>
              <w:pStyle w:val="TAH"/>
              <w:rPr>
                <w:rFonts w:cs="Arial"/>
                <w:lang w:eastAsia="en-US"/>
              </w:rPr>
            </w:pPr>
            <w:r w:rsidRPr="0050431F">
              <w:rPr>
                <w:rFonts w:cs="Arial"/>
                <w:lang w:eastAsia="en-US"/>
              </w:rPr>
              <w:t>Interfering Signal mean power for WA BS (dBm)</w:t>
            </w:r>
          </w:p>
        </w:tc>
        <w:tc>
          <w:tcPr>
            <w:tcW w:w="1210" w:type="dxa"/>
          </w:tcPr>
          <w:p w14:paraId="5DD860CA" w14:textId="77777777" w:rsidR="00CA6011" w:rsidRPr="0050431F" w:rsidRDefault="00CA6011" w:rsidP="00826AA7">
            <w:pPr>
              <w:pStyle w:val="TAH"/>
              <w:rPr>
                <w:rFonts w:cs="Arial"/>
                <w:lang w:eastAsia="en-US"/>
              </w:rPr>
            </w:pPr>
            <w:r w:rsidRPr="0050431F">
              <w:rPr>
                <w:rFonts w:eastAsia="SimSun" w:cs="Arial"/>
                <w:lang w:eastAsia="zh-CN"/>
              </w:rPr>
              <w:t>I</w:t>
            </w:r>
            <w:r w:rsidRPr="0050431F">
              <w:rPr>
                <w:rFonts w:cs="Arial"/>
                <w:lang w:eastAsia="en-US"/>
              </w:rPr>
              <w:t xml:space="preserve">nterfering Signal mean power </w:t>
            </w:r>
            <w:r w:rsidRPr="0050431F">
              <w:rPr>
                <w:rFonts w:eastAsia="SimSun" w:cs="Arial"/>
                <w:lang w:eastAsia="zh-CN"/>
              </w:rPr>
              <w:t>for MR BS</w:t>
            </w:r>
            <w:r w:rsidRPr="0050431F" w:rsidDel="006A67F6">
              <w:rPr>
                <w:rFonts w:eastAsia="SimSun" w:cs="Arial"/>
                <w:lang w:eastAsia="zh-CN"/>
              </w:rPr>
              <w:t xml:space="preserve"> </w:t>
            </w:r>
            <w:r w:rsidRPr="0050431F">
              <w:rPr>
                <w:rFonts w:cs="Arial"/>
                <w:lang w:eastAsia="en-US"/>
              </w:rPr>
              <w:t>(dBm)</w:t>
            </w:r>
          </w:p>
        </w:tc>
        <w:tc>
          <w:tcPr>
            <w:tcW w:w="1107" w:type="dxa"/>
          </w:tcPr>
          <w:p w14:paraId="51061939" w14:textId="77777777" w:rsidR="00CA6011" w:rsidRPr="0050431F" w:rsidRDefault="00CA6011" w:rsidP="00826AA7">
            <w:pPr>
              <w:pStyle w:val="TAH"/>
              <w:rPr>
                <w:rFonts w:cs="Arial"/>
                <w:lang w:eastAsia="en-US"/>
              </w:rPr>
            </w:pPr>
            <w:r w:rsidRPr="0050431F">
              <w:rPr>
                <w:rFonts w:eastAsia="SimSun" w:cs="Arial"/>
                <w:lang w:eastAsia="zh-CN"/>
              </w:rPr>
              <w:t>I</w:t>
            </w:r>
            <w:r w:rsidRPr="0050431F">
              <w:rPr>
                <w:rFonts w:cs="Arial"/>
                <w:lang w:eastAsia="en-US"/>
              </w:rPr>
              <w:t xml:space="preserve">nterfering Signal mean power </w:t>
            </w:r>
            <w:r w:rsidRPr="0050431F">
              <w:rPr>
                <w:rFonts w:eastAsia="SimSun" w:cs="Arial"/>
                <w:lang w:eastAsia="zh-CN"/>
              </w:rPr>
              <w:t>for LA BS</w:t>
            </w:r>
            <w:r w:rsidRPr="0050431F" w:rsidDel="006A67F6">
              <w:rPr>
                <w:rFonts w:eastAsia="SimSun" w:cs="Arial"/>
                <w:lang w:eastAsia="zh-CN"/>
              </w:rPr>
              <w:t xml:space="preserve"> </w:t>
            </w:r>
            <w:r w:rsidRPr="0050431F">
              <w:rPr>
                <w:rFonts w:cs="Arial"/>
                <w:lang w:eastAsia="en-US"/>
              </w:rPr>
              <w:t>(dBm)</w:t>
            </w:r>
          </w:p>
        </w:tc>
        <w:tc>
          <w:tcPr>
            <w:tcW w:w="1597" w:type="dxa"/>
          </w:tcPr>
          <w:p w14:paraId="72027280" w14:textId="77777777" w:rsidR="00CA6011" w:rsidRPr="0050431F" w:rsidRDefault="00CA6011" w:rsidP="00826AA7">
            <w:pPr>
              <w:pStyle w:val="TAH"/>
              <w:rPr>
                <w:rFonts w:cs="Arial"/>
                <w:lang w:eastAsia="en-US"/>
              </w:rPr>
            </w:pPr>
            <w:r w:rsidRPr="0050431F">
              <w:rPr>
                <w:rFonts w:cs="Arial"/>
                <w:lang w:eastAsia="en-US"/>
              </w:rPr>
              <w:t>Wanted Signal mean power (dBm)</w:t>
            </w:r>
          </w:p>
        </w:tc>
        <w:tc>
          <w:tcPr>
            <w:tcW w:w="1417" w:type="dxa"/>
          </w:tcPr>
          <w:p w14:paraId="62EF8DB0" w14:textId="77777777" w:rsidR="00CA6011" w:rsidRPr="0050431F" w:rsidRDefault="00CA6011" w:rsidP="00826AA7">
            <w:pPr>
              <w:pStyle w:val="TAH"/>
              <w:rPr>
                <w:rFonts w:cs="Arial"/>
                <w:lang w:eastAsia="en-US"/>
              </w:rPr>
            </w:pPr>
            <w:r w:rsidRPr="0050431F">
              <w:rPr>
                <w:rFonts w:cs="Arial"/>
                <w:lang w:eastAsia="en-US"/>
              </w:rPr>
              <w:t>Type of Interfering Signal</w:t>
            </w:r>
          </w:p>
        </w:tc>
      </w:tr>
      <w:tr w:rsidR="00612053" w:rsidRPr="0050431F" w14:paraId="534C5AAE" w14:textId="77777777" w:rsidTr="00612053">
        <w:trPr>
          <w:jc w:val="center"/>
        </w:trPr>
        <w:tc>
          <w:tcPr>
            <w:tcW w:w="1616" w:type="dxa"/>
          </w:tcPr>
          <w:p w14:paraId="078D8847" w14:textId="77777777" w:rsidR="00CA6011" w:rsidRPr="0050431F" w:rsidRDefault="00CA6011" w:rsidP="00826AA7">
            <w:pPr>
              <w:pStyle w:val="TAL"/>
              <w:rPr>
                <w:rFonts w:cs="Arial"/>
                <w:lang w:eastAsia="en-US"/>
              </w:rPr>
            </w:pPr>
            <w:r w:rsidRPr="0050431F">
              <w:rPr>
                <w:rFonts w:cs="Arial"/>
                <w:lang w:eastAsia="en-US"/>
              </w:rPr>
              <w:t>GSM850</w:t>
            </w:r>
            <w:r w:rsidRPr="0050431F">
              <w:rPr>
                <w:rFonts w:cs="v5.0.0"/>
                <w:lang w:eastAsia="en-US"/>
              </w:rPr>
              <w:t xml:space="preserve"> or CDMA850</w:t>
            </w:r>
          </w:p>
        </w:tc>
        <w:tc>
          <w:tcPr>
            <w:tcW w:w="1477" w:type="dxa"/>
            <w:vAlign w:val="center"/>
          </w:tcPr>
          <w:p w14:paraId="5BB1C94F" w14:textId="77777777" w:rsidR="00CA6011" w:rsidRPr="0050431F" w:rsidRDefault="00CA6011" w:rsidP="00826AA7">
            <w:pPr>
              <w:pStyle w:val="TAC"/>
              <w:rPr>
                <w:rFonts w:cs="Arial"/>
                <w:lang w:eastAsia="en-US"/>
              </w:rPr>
            </w:pPr>
            <w:r w:rsidRPr="0050431F">
              <w:rPr>
                <w:rFonts w:cs="Arial"/>
                <w:lang w:eastAsia="en-US"/>
              </w:rPr>
              <w:t>869 – 894</w:t>
            </w:r>
          </w:p>
        </w:tc>
        <w:tc>
          <w:tcPr>
            <w:tcW w:w="1210" w:type="dxa"/>
            <w:vAlign w:val="center"/>
          </w:tcPr>
          <w:p w14:paraId="4E84BA68"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4F01866"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9E4DB1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BB6F47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34CDB95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3F4B945" w14:textId="77777777" w:rsidTr="00612053">
        <w:trPr>
          <w:jc w:val="center"/>
        </w:trPr>
        <w:tc>
          <w:tcPr>
            <w:tcW w:w="1616" w:type="dxa"/>
          </w:tcPr>
          <w:p w14:paraId="333FACC3" w14:textId="77777777" w:rsidR="00CA6011" w:rsidRPr="0050431F" w:rsidRDefault="00CA6011" w:rsidP="00826AA7">
            <w:pPr>
              <w:pStyle w:val="TAL"/>
              <w:rPr>
                <w:rFonts w:cs="Arial"/>
                <w:lang w:eastAsia="en-US"/>
              </w:rPr>
            </w:pPr>
            <w:r w:rsidRPr="0050431F">
              <w:rPr>
                <w:rFonts w:cs="Arial"/>
                <w:lang w:eastAsia="en-US"/>
              </w:rPr>
              <w:t>GSM900</w:t>
            </w:r>
          </w:p>
        </w:tc>
        <w:tc>
          <w:tcPr>
            <w:tcW w:w="1477" w:type="dxa"/>
            <w:vAlign w:val="center"/>
          </w:tcPr>
          <w:p w14:paraId="2CD38FBB" w14:textId="77777777" w:rsidR="00CA6011" w:rsidRPr="0050431F" w:rsidRDefault="00CA6011" w:rsidP="00826AA7">
            <w:pPr>
              <w:pStyle w:val="TAC"/>
              <w:rPr>
                <w:rFonts w:cs="Arial"/>
                <w:lang w:eastAsia="en-US"/>
              </w:rPr>
            </w:pPr>
            <w:r w:rsidRPr="0050431F">
              <w:rPr>
                <w:rFonts w:cs="Arial"/>
                <w:lang w:eastAsia="en-US"/>
              </w:rPr>
              <w:t>921 – 960</w:t>
            </w:r>
          </w:p>
        </w:tc>
        <w:tc>
          <w:tcPr>
            <w:tcW w:w="1210" w:type="dxa"/>
            <w:vAlign w:val="center"/>
          </w:tcPr>
          <w:p w14:paraId="4B3DB912"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9F1D3F7"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D5D57D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0FF93EB"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7DA7CDB"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08EED609" w14:textId="77777777" w:rsidTr="00612053">
        <w:trPr>
          <w:jc w:val="center"/>
        </w:trPr>
        <w:tc>
          <w:tcPr>
            <w:tcW w:w="1616" w:type="dxa"/>
          </w:tcPr>
          <w:p w14:paraId="0E74727F" w14:textId="77777777" w:rsidR="00CA6011" w:rsidRPr="0050431F" w:rsidRDefault="00CA6011" w:rsidP="00826AA7">
            <w:pPr>
              <w:pStyle w:val="TAL"/>
              <w:rPr>
                <w:rFonts w:cs="Arial"/>
                <w:lang w:eastAsia="en-US"/>
              </w:rPr>
            </w:pPr>
            <w:r w:rsidRPr="0050431F">
              <w:rPr>
                <w:rFonts w:cs="Arial"/>
                <w:lang w:eastAsia="en-US"/>
              </w:rPr>
              <w:t>DCS1800</w:t>
            </w:r>
          </w:p>
        </w:tc>
        <w:tc>
          <w:tcPr>
            <w:tcW w:w="1477" w:type="dxa"/>
            <w:vAlign w:val="center"/>
          </w:tcPr>
          <w:p w14:paraId="2459314E" w14:textId="77777777" w:rsidR="00CA6011" w:rsidRPr="0050431F" w:rsidRDefault="00CA6011" w:rsidP="00826AA7">
            <w:pPr>
              <w:pStyle w:val="TAC"/>
              <w:rPr>
                <w:rFonts w:cs="Arial"/>
                <w:lang w:eastAsia="en-US"/>
              </w:rPr>
            </w:pPr>
            <w:r w:rsidRPr="0050431F">
              <w:rPr>
                <w:rFonts w:cs="Arial"/>
                <w:lang w:eastAsia="en-US"/>
              </w:rPr>
              <w:t>1805 – 1880</w:t>
            </w:r>
          </w:p>
          <w:p w14:paraId="0CC53589" w14:textId="77777777" w:rsidR="00CA6011" w:rsidRPr="0050431F" w:rsidRDefault="00CA6011" w:rsidP="00826AA7">
            <w:pPr>
              <w:pStyle w:val="TAC"/>
              <w:rPr>
                <w:rFonts w:cs="Arial"/>
                <w:lang w:eastAsia="en-US"/>
              </w:rPr>
            </w:pPr>
            <w:r w:rsidRPr="0050431F">
              <w:rPr>
                <w:rFonts w:cs="Arial"/>
                <w:lang w:eastAsia="en-US"/>
              </w:rPr>
              <w:t>(Note 4)</w:t>
            </w:r>
          </w:p>
        </w:tc>
        <w:tc>
          <w:tcPr>
            <w:tcW w:w="1210" w:type="dxa"/>
            <w:vAlign w:val="center"/>
          </w:tcPr>
          <w:p w14:paraId="04A38517"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0357F4D"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F616C6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789D8C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E4D5CD2"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0D788C2" w14:textId="77777777" w:rsidTr="00612053">
        <w:trPr>
          <w:jc w:val="center"/>
        </w:trPr>
        <w:tc>
          <w:tcPr>
            <w:tcW w:w="1616" w:type="dxa"/>
          </w:tcPr>
          <w:p w14:paraId="4D95C068" w14:textId="77777777" w:rsidR="00CA6011" w:rsidRPr="0050431F" w:rsidRDefault="00CA6011" w:rsidP="00826AA7">
            <w:pPr>
              <w:pStyle w:val="TAL"/>
              <w:rPr>
                <w:rFonts w:cs="Arial"/>
                <w:lang w:eastAsia="en-US"/>
              </w:rPr>
            </w:pPr>
            <w:r w:rsidRPr="0050431F">
              <w:rPr>
                <w:rFonts w:cs="Arial"/>
                <w:lang w:eastAsia="en-US"/>
              </w:rPr>
              <w:t>PCS1900</w:t>
            </w:r>
          </w:p>
        </w:tc>
        <w:tc>
          <w:tcPr>
            <w:tcW w:w="1477" w:type="dxa"/>
            <w:vAlign w:val="center"/>
          </w:tcPr>
          <w:p w14:paraId="050324E9" w14:textId="77777777" w:rsidR="00CA6011" w:rsidRPr="0050431F" w:rsidRDefault="00CA6011" w:rsidP="00826AA7">
            <w:pPr>
              <w:pStyle w:val="TAC"/>
              <w:rPr>
                <w:rFonts w:cs="Arial"/>
                <w:lang w:eastAsia="en-US"/>
              </w:rPr>
            </w:pPr>
            <w:r w:rsidRPr="0050431F">
              <w:rPr>
                <w:rFonts w:cs="Arial"/>
                <w:lang w:eastAsia="en-US"/>
              </w:rPr>
              <w:t>1930 – 1990</w:t>
            </w:r>
          </w:p>
        </w:tc>
        <w:tc>
          <w:tcPr>
            <w:tcW w:w="1210" w:type="dxa"/>
            <w:vAlign w:val="center"/>
          </w:tcPr>
          <w:p w14:paraId="64ABAAED"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8C92D5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8DD94B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79EDAB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43A6F96"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482FBD3" w14:textId="77777777" w:rsidTr="00612053">
        <w:trPr>
          <w:jc w:val="center"/>
        </w:trPr>
        <w:tc>
          <w:tcPr>
            <w:tcW w:w="1616" w:type="dxa"/>
          </w:tcPr>
          <w:p w14:paraId="17A66E52" w14:textId="77777777" w:rsidR="00CA6011" w:rsidRPr="005C5D7F" w:rsidRDefault="00CA6011" w:rsidP="00826AA7">
            <w:pPr>
              <w:pStyle w:val="TAL"/>
              <w:rPr>
                <w:rFonts w:cs="Arial"/>
                <w:lang w:val="sv-FI" w:eastAsia="en-US"/>
              </w:rPr>
            </w:pPr>
            <w:r w:rsidRPr="005C5D7F">
              <w:rPr>
                <w:rFonts w:cs="Arial"/>
                <w:lang w:val="sv-FI" w:eastAsia="en-US"/>
              </w:rPr>
              <w:t>UTRA FDD Band I or E-UTRA Band 1</w:t>
            </w:r>
          </w:p>
        </w:tc>
        <w:tc>
          <w:tcPr>
            <w:tcW w:w="1477" w:type="dxa"/>
            <w:vAlign w:val="center"/>
          </w:tcPr>
          <w:p w14:paraId="66E2EC5F" w14:textId="77777777" w:rsidR="00CA6011" w:rsidRPr="0050431F" w:rsidRDefault="00CA6011" w:rsidP="00826AA7">
            <w:pPr>
              <w:pStyle w:val="TAC"/>
              <w:rPr>
                <w:rFonts w:cs="Arial"/>
                <w:lang w:eastAsia="en-US"/>
              </w:rPr>
            </w:pPr>
            <w:r w:rsidRPr="0050431F">
              <w:rPr>
                <w:rFonts w:cs="Arial"/>
                <w:lang w:eastAsia="en-US"/>
              </w:rPr>
              <w:t>2110 – 2170</w:t>
            </w:r>
          </w:p>
        </w:tc>
        <w:tc>
          <w:tcPr>
            <w:tcW w:w="1210" w:type="dxa"/>
            <w:vAlign w:val="center"/>
          </w:tcPr>
          <w:p w14:paraId="2A92D546"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E0CB35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8484947"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82FDF4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F950F9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93E3628" w14:textId="77777777" w:rsidTr="00612053">
        <w:trPr>
          <w:jc w:val="center"/>
        </w:trPr>
        <w:tc>
          <w:tcPr>
            <w:tcW w:w="1616" w:type="dxa"/>
          </w:tcPr>
          <w:p w14:paraId="6003B8CC" w14:textId="77777777" w:rsidR="00CA6011" w:rsidRPr="005C5D7F" w:rsidRDefault="00CA6011" w:rsidP="00826AA7">
            <w:pPr>
              <w:pStyle w:val="TAL"/>
              <w:rPr>
                <w:rFonts w:cs="Arial"/>
                <w:lang w:val="sv-FI" w:eastAsia="en-US"/>
              </w:rPr>
            </w:pPr>
            <w:r w:rsidRPr="005C5D7F">
              <w:rPr>
                <w:rFonts w:cs="Arial"/>
                <w:lang w:val="sv-FI" w:eastAsia="en-US"/>
              </w:rPr>
              <w:t>UTRA FDD Band II or E-UTRA Band 2</w:t>
            </w:r>
          </w:p>
        </w:tc>
        <w:tc>
          <w:tcPr>
            <w:tcW w:w="1477" w:type="dxa"/>
            <w:vAlign w:val="center"/>
          </w:tcPr>
          <w:p w14:paraId="09D560B9" w14:textId="77777777" w:rsidR="00CA6011" w:rsidRPr="0050431F" w:rsidRDefault="00CA6011" w:rsidP="00826AA7">
            <w:pPr>
              <w:pStyle w:val="TAC"/>
              <w:rPr>
                <w:rFonts w:cs="Arial"/>
                <w:lang w:eastAsia="en-US"/>
              </w:rPr>
            </w:pPr>
            <w:r w:rsidRPr="0050431F">
              <w:rPr>
                <w:rFonts w:cs="Arial"/>
                <w:lang w:eastAsia="en-US"/>
              </w:rPr>
              <w:t>1930 – 1990</w:t>
            </w:r>
          </w:p>
        </w:tc>
        <w:tc>
          <w:tcPr>
            <w:tcW w:w="1210" w:type="dxa"/>
            <w:vAlign w:val="center"/>
          </w:tcPr>
          <w:p w14:paraId="59EC614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C5D23A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C2EB53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6EA9AC8"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140AD1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39BA2EE" w14:textId="77777777" w:rsidTr="00612053">
        <w:trPr>
          <w:jc w:val="center"/>
        </w:trPr>
        <w:tc>
          <w:tcPr>
            <w:tcW w:w="1616" w:type="dxa"/>
          </w:tcPr>
          <w:p w14:paraId="62B089B3" w14:textId="77777777" w:rsidR="00CA6011" w:rsidRPr="005C5D7F" w:rsidRDefault="00CA6011" w:rsidP="00826AA7">
            <w:pPr>
              <w:pStyle w:val="TAL"/>
              <w:rPr>
                <w:rFonts w:cs="Arial"/>
                <w:lang w:val="sv-FI" w:eastAsia="en-US"/>
              </w:rPr>
            </w:pPr>
            <w:r w:rsidRPr="005C5D7F">
              <w:rPr>
                <w:rFonts w:cs="Arial"/>
                <w:lang w:val="sv-FI" w:eastAsia="en-US"/>
              </w:rPr>
              <w:t>UTRA FDD Band III or E-UTRA Band 3</w:t>
            </w:r>
          </w:p>
        </w:tc>
        <w:tc>
          <w:tcPr>
            <w:tcW w:w="1477" w:type="dxa"/>
            <w:vAlign w:val="center"/>
          </w:tcPr>
          <w:p w14:paraId="299F8AE5" w14:textId="77777777" w:rsidR="00CA6011" w:rsidRPr="0050431F" w:rsidRDefault="00CA6011" w:rsidP="00826AA7">
            <w:pPr>
              <w:pStyle w:val="TAC"/>
              <w:rPr>
                <w:rFonts w:cs="Arial"/>
                <w:lang w:eastAsia="en-US"/>
              </w:rPr>
            </w:pPr>
            <w:r w:rsidRPr="0050431F">
              <w:rPr>
                <w:rFonts w:cs="Arial"/>
                <w:lang w:eastAsia="en-US"/>
              </w:rPr>
              <w:t>1805 – 1880</w:t>
            </w:r>
          </w:p>
          <w:p w14:paraId="68A03820" w14:textId="77777777" w:rsidR="00CA6011" w:rsidRPr="0050431F" w:rsidRDefault="00CA6011" w:rsidP="00826AA7">
            <w:pPr>
              <w:pStyle w:val="TAC"/>
              <w:rPr>
                <w:rFonts w:cs="Arial"/>
                <w:lang w:eastAsia="en-US"/>
              </w:rPr>
            </w:pPr>
            <w:r w:rsidRPr="0050431F">
              <w:rPr>
                <w:rFonts w:cs="Arial"/>
                <w:lang w:eastAsia="en-US"/>
              </w:rPr>
              <w:t>(Note 4)</w:t>
            </w:r>
          </w:p>
        </w:tc>
        <w:tc>
          <w:tcPr>
            <w:tcW w:w="1210" w:type="dxa"/>
            <w:vAlign w:val="center"/>
          </w:tcPr>
          <w:p w14:paraId="659601A8"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6CA88A9"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2E9942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5E6B248"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E523A8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5B68081" w14:textId="77777777" w:rsidTr="00612053">
        <w:trPr>
          <w:jc w:val="center"/>
        </w:trPr>
        <w:tc>
          <w:tcPr>
            <w:tcW w:w="1616" w:type="dxa"/>
          </w:tcPr>
          <w:p w14:paraId="64C681AA" w14:textId="77777777" w:rsidR="00CA6011" w:rsidRPr="005C5D7F" w:rsidRDefault="00CA6011" w:rsidP="00826AA7">
            <w:pPr>
              <w:pStyle w:val="TAL"/>
              <w:rPr>
                <w:rFonts w:cs="Arial"/>
                <w:lang w:val="sv-FI" w:eastAsia="en-US"/>
              </w:rPr>
            </w:pPr>
            <w:r w:rsidRPr="005C5D7F">
              <w:rPr>
                <w:rFonts w:cs="Arial"/>
                <w:lang w:val="sv-FI" w:eastAsia="en-US"/>
              </w:rPr>
              <w:t>UTRA FDD Band IV or E-UTRA Band 4</w:t>
            </w:r>
          </w:p>
        </w:tc>
        <w:tc>
          <w:tcPr>
            <w:tcW w:w="1477" w:type="dxa"/>
            <w:vAlign w:val="center"/>
          </w:tcPr>
          <w:p w14:paraId="2E69449B" w14:textId="77777777" w:rsidR="00CA6011" w:rsidRPr="0050431F" w:rsidRDefault="00CA6011" w:rsidP="00826AA7">
            <w:pPr>
              <w:pStyle w:val="TAC"/>
              <w:rPr>
                <w:rFonts w:cs="Arial"/>
                <w:lang w:eastAsia="en-US"/>
              </w:rPr>
            </w:pPr>
            <w:r w:rsidRPr="0050431F">
              <w:rPr>
                <w:rFonts w:cs="Arial"/>
                <w:lang w:eastAsia="en-US"/>
              </w:rPr>
              <w:t>2110 – 2155</w:t>
            </w:r>
          </w:p>
        </w:tc>
        <w:tc>
          <w:tcPr>
            <w:tcW w:w="1210" w:type="dxa"/>
            <w:vAlign w:val="center"/>
          </w:tcPr>
          <w:p w14:paraId="1779ACBA"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31E41AD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6E55CB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8232A2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1416AA"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DF7C803" w14:textId="77777777" w:rsidTr="00612053">
        <w:trPr>
          <w:jc w:val="center"/>
        </w:trPr>
        <w:tc>
          <w:tcPr>
            <w:tcW w:w="1616" w:type="dxa"/>
          </w:tcPr>
          <w:p w14:paraId="356C9B5F" w14:textId="77777777" w:rsidR="00CA6011" w:rsidRPr="005C5D7F" w:rsidRDefault="00CA6011" w:rsidP="00826AA7">
            <w:pPr>
              <w:pStyle w:val="TAL"/>
              <w:rPr>
                <w:rFonts w:cs="Arial"/>
                <w:lang w:val="sv-FI" w:eastAsia="en-US"/>
              </w:rPr>
            </w:pPr>
            <w:r w:rsidRPr="005C5D7F">
              <w:rPr>
                <w:rFonts w:cs="Arial"/>
                <w:lang w:val="sv-FI" w:eastAsia="en-US"/>
              </w:rPr>
              <w:t>UTRA FDD Band V or E-UTRA Band 5</w:t>
            </w:r>
          </w:p>
        </w:tc>
        <w:tc>
          <w:tcPr>
            <w:tcW w:w="1477" w:type="dxa"/>
            <w:vAlign w:val="center"/>
          </w:tcPr>
          <w:p w14:paraId="2291626E" w14:textId="77777777" w:rsidR="00CA6011" w:rsidRPr="0050431F" w:rsidRDefault="00CA6011" w:rsidP="00826AA7">
            <w:pPr>
              <w:pStyle w:val="TAC"/>
              <w:rPr>
                <w:rFonts w:cs="Arial"/>
                <w:lang w:eastAsia="en-US"/>
              </w:rPr>
            </w:pPr>
            <w:r w:rsidRPr="0050431F">
              <w:rPr>
                <w:rFonts w:cs="Arial"/>
                <w:lang w:eastAsia="en-US"/>
              </w:rPr>
              <w:t>869 – 894</w:t>
            </w:r>
          </w:p>
        </w:tc>
        <w:tc>
          <w:tcPr>
            <w:tcW w:w="1210" w:type="dxa"/>
            <w:vAlign w:val="center"/>
          </w:tcPr>
          <w:p w14:paraId="3E79E46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53C70CD"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AC04E7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E8E73C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9FCAFF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DE14E50" w14:textId="77777777" w:rsidTr="00612053">
        <w:trPr>
          <w:jc w:val="center"/>
        </w:trPr>
        <w:tc>
          <w:tcPr>
            <w:tcW w:w="1616" w:type="dxa"/>
          </w:tcPr>
          <w:p w14:paraId="35C0EBCA" w14:textId="77777777" w:rsidR="00CA6011" w:rsidRPr="005C5D7F" w:rsidRDefault="00CA6011" w:rsidP="00826AA7">
            <w:pPr>
              <w:pStyle w:val="TAL"/>
              <w:rPr>
                <w:rFonts w:cs="Arial"/>
                <w:lang w:val="sv-FI" w:eastAsia="en-US"/>
              </w:rPr>
            </w:pPr>
            <w:r w:rsidRPr="005C5D7F">
              <w:rPr>
                <w:rFonts w:cs="Arial"/>
                <w:lang w:val="sv-FI" w:eastAsia="en-US"/>
              </w:rPr>
              <w:t>UTRA FDD Band VI or E-UTRA Band 6</w:t>
            </w:r>
          </w:p>
        </w:tc>
        <w:tc>
          <w:tcPr>
            <w:tcW w:w="1477" w:type="dxa"/>
            <w:vAlign w:val="center"/>
          </w:tcPr>
          <w:p w14:paraId="45226FE9" w14:textId="77777777" w:rsidR="00CA6011" w:rsidRPr="0050431F" w:rsidRDefault="00CA6011" w:rsidP="00826AA7">
            <w:pPr>
              <w:pStyle w:val="TAC"/>
              <w:rPr>
                <w:rFonts w:cs="Arial"/>
                <w:lang w:eastAsia="en-US"/>
              </w:rPr>
            </w:pPr>
            <w:r w:rsidRPr="0050431F">
              <w:rPr>
                <w:rFonts w:cs="Arial"/>
                <w:lang w:eastAsia="en-US"/>
              </w:rPr>
              <w:t>875 – 885</w:t>
            </w:r>
          </w:p>
        </w:tc>
        <w:tc>
          <w:tcPr>
            <w:tcW w:w="1210" w:type="dxa"/>
            <w:vAlign w:val="center"/>
          </w:tcPr>
          <w:p w14:paraId="552C1B1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817BB84"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18163F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BE59AC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26EC0A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1E171B3" w14:textId="77777777" w:rsidTr="00612053">
        <w:trPr>
          <w:jc w:val="center"/>
        </w:trPr>
        <w:tc>
          <w:tcPr>
            <w:tcW w:w="1616" w:type="dxa"/>
          </w:tcPr>
          <w:p w14:paraId="67861AEB" w14:textId="77777777" w:rsidR="00CA6011" w:rsidRPr="005C5D7F" w:rsidRDefault="00CA6011" w:rsidP="00826AA7">
            <w:pPr>
              <w:pStyle w:val="TAL"/>
              <w:rPr>
                <w:rFonts w:cs="Arial"/>
                <w:lang w:val="sv-FI" w:eastAsia="en-US"/>
              </w:rPr>
            </w:pPr>
            <w:r w:rsidRPr="005C5D7F">
              <w:rPr>
                <w:rFonts w:cs="Arial"/>
                <w:lang w:val="sv-FI" w:eastAsia="en-US"/>
              </w:rPr>
              <w:t>UTRA FDD Band VII or E-UTRA Band 7</w:t>
            </w:r>
          </w:p>
        </w:tc>
        <w:tc>
          <w:tcPr>
            <w:tcW w:w="1477" w:type="dxa"/>
            <w:vAlign w:val="center"/>
          </w:tcPr>
          <w:p w14:paraId="1EC38AA1" w14:textId="77777777" w:rsidR="00CA6011" w:rsidRPr="0050431F" w:rsidRDefault="00CA6011" w:rsidP="00826AA7">
            <w:pPr>
              <w:pStyle w:val="TAC"/>
              <w:rPr>
                <w:rFonts w:cs="Arial"/>
                <w:lang w:eastAsia="en-US"/>
              </w:rPr>
            </w:pPr>
            <w:r w:rsidRPr="0050431F">
              <w:rPr>
                <w:rFonts w:cs="Arial"/>
                <w:lang w:eastAsia="en-US"/>
              </w:rPr>
              <w:t>2620 – 2690</w:t>
            </w:r>
          </w:p>
        </w:tc>
        <w:tc>
          <w:tcPr>
            <w:tcW w:w="1210" w:type="dxa"/>
            <w:vAlign w:val="center"/>
          </w:tcPr>
          <w:p w14:paraId="4EAA137C"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DBA637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285FFB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9B07165"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0FAD59B"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FC3EA83" w14:textId="77777777" w:rsidTr="00612053">
        <w:trPr>
          <w:jc w:val="center"/>
        </w:trPr>
        <w:tc>
          <w:tcPr>
            <w:tcW w:w="1616" w:type="dxa"/>
            <w:tcBorders>
              <w:top w:val="single" w:sz="4" w:space="0" w:color="auto"/>
              <w:left w:val="single" w:sz="4" w:space="0" w:color="auto"/>
              <w:bottom w:val="single" w:sz="4" w:space="0" w:color="auto"/>
              <w:right w:val="single" w:sz="4" w:space="0" w:color="auto"/>
            </w:tcBorders>
          </w:tcPr>
          <w:p w14:paraId="00D3CA6E" w14:textId="77777777" w:rsidR="00CA6011" w:rsidRPr="005C5D7F" w:rsidRDefault="00CA6011" w:rsidP="00826AA7">
            <w:pPr>
              <w:pStyle w:val="TAL"/>
              <w:rPr>
                <w:rFonts w:cs="Arial"/>
                <w:lang w:val="sv-FI" w:eastAsia="en-US"/>
              </w:rPr>
            </w:pPr>
            <w:r w:rsidRPr="005C5D7F">
              <w:rPr>
                <w:rFonts w:cs="Arial"/>
                <w:lang w:val="sv-FI" w:eastAsia="en-US"/>
              </w:rPr>
              <w:t>UTRA FDD Band VIII or E-UTRA Band 8</w:t>
            </w:r>
          </w:p>
        </w:tc>
        <w:tc>
          <w:tcPr>
            <w:tcW w:w="1477" w:type="dxa"/>
            <w:tcBorders>
              <w:top w:val="single" w:sz="4" w:space="0" w:color="auto"/>
              <w:left w:val="single" w:sz="4" w:space="0" w:color="auto"/>
              <w:bottom w:val="single" w:sz="4" w:space="0" w:color="auto"/>
              <w:right w:val="single" w:sz="4" w:space="0" w:color="auto"/>
            </w:tcBorders>
            <w:vAlign w:val="center"/>
          </w:tcPr>
          <w:p w14:paraId="58098EBD" w14:textId="77777777" w:rsidR="00CA6011" w:rsidRPr="0050431F" w:rsidRDefault="00CA6011" w:rsidP="00826AA7">
            <w:pPr>
              <w:pStyle w:val="TAC"/>
              <w:rPr>
                <w:rFonts w:cs="Arial"/>
                <w:lang w:eastAsia="en-US"/>
              </w:rPr>
            </w:pPr>
            <w:r w:rsidRPr="0050431F">
              <w:rPr>
                <w:rFonts w:cs="Arial"/>
                <w:lang w:eastAsia="en-US"/>
              </w:rPr>
              <w:t>925 – 960</w:t>
            </w:r>
          </w:p>
        </w:tc>
        <w:tc>
          <w:tcPr>
            <w:tcW w:w="1210" w:type="dxa"/>
            <w:tcBorders>
              <w:top w:val="single" w:sz="4" w:space="0" w:color="auto"/>
              <w:left w:val="single" w:sz="4" w:space="0" w:color="auto"/>
              <w:bottom w:val="single" w:sz="4" w:space="0" w:color="auto"/>
              <w:right w:val="single" w:sz="4" w:space="0" w:color="auto"/>
            </w:tcBorders>
            <w:vAlign w:val="center"/>
          </w:tcPr>
          <w:p w14:paraId="01B5CC0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tcBorders>
              <w:top w:val="single" w:sz="4" w:space="0" w:color="auto"/>
              <w:left w:val="single" w:sz="4" w:space="0" w:color="auto"/>
              <w:bottom w:val="single" w:sz="4" w:space="0" w:color="auto"/>
              <w:right w:val="single" w:sz="4" w:space="0" w:color="auto"/>
            </w:tcBorders>
            <w:vAlign w:val="center"/>
          </w:tcPr>
          <w:p w14:paraId="36609536"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tcBorders>
              <w:top w:val="single" w:sz="4" w:space="0" w:color="auto"/>
              <w:left w:val="single" w:sz="4" w:space="0" w:color="auto"/>
              <w:bottom w:val="single" w:sz="4" w:space="0" w:color="auto"/>
              <w:right w:val="single" w:sz="4" w:space="0" w:color="auto"/>
            </w:tcBorders>
            <w:vAlign w:val="center"/>
          </w:tcPr>
          <w:p w14:paraId="324917B4" w14:textId="77777777" w:rsidR="00CA6011" w:rsidRPr="0050431F" w:rsidRDefault="00CA6011" w:rsidP="00826AA7">
            <w:pPr>
              <w:pStyle w:val="TAC"/>
              <w:rPr>
                <w:rFonts w:cs="Arial"/>
                <w:lang w:eastAsia="en-US"/>
              </w:rPr>
            </w:pPr>
            <w:r w:rsidRPr="0050431F">
              <w:rPr>
                <w:rFonts w:cs="Arial"/>
                <w:lang w:eastAsia="en-US"/>
              </w:rPr>
              <w:t>-6</w:t>
            </w:r>
          </w:p>
        </w:tc>
        <w:tc>
          <w:tcPr>
            <w:tcW w:w="1597" w:type="dxa"/>
            <w:tcBorders>
              <w:top w:val="single" w:sz="4" w:space="0" w:color="auto"/>
              <w:left w:val="single" w:sz="4" w:space="0" w:color="auto"/>
              <w:bottom w:val="single" w:sz="4" w:space="0" w:color="auto"/>
              <w:right w:val="single" w:sz="4" w:space="0" w:color="auto"/>
            </w:tcBorders>
            <w:vAlign w:val="center"/>
          </w:tcPr>
          <w:p w14:paraId="391F322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tcBorders>
              <w:top w:val="single" w:sz="4" w:space="0" w:color="auto"/>
              <w:left w:val="single" w:sz="4" w:space="0" w:color="auto"/>
              <w:bottom w:val="single" w:sz="4" w:space="0" w:color="auto"/>
              <w:right w:val="single" w:sz="4" w:space="0" w:color="auto"/>
            </w:tcBorders>
            <w:vAlign w:val="center"/>
          </w:tcPr>
          <w:p w14:paraId="7CD2D861"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4D50347" w14:textId="77777777" w:rsidTr="00612053">
        <w:trPr>
          <w:jc w:val="center"/>
        </w:trPr>
        <w:tc>
          <w:tcPr>
            <w:tcW w:w="1616" w:type="dxa"/>
          </w:tcPr>
          <w:p w14:paraId="5A08855F" w14:textId="77777777" w:rsidR="00CA6011" w:rsidRPr="005C5D7F" w:rsidRDefault="00CA6011" w:rsidP="00826AA7">
            <w:pPr>
              <w:pStyle w:val="TAL"/>
              <w:rPr>
                <w:rFonts w:cs="Arial"/>
                <w:lang w:val="sv-FI" w:eastAsia="en-US"/>
              </w:rPr>
            </w:pPr>
            <w:r w:rsidRPr="005C5D7F">
              <w:rPr>
                <w:rFonts w:cs="Arial"/>
                <w:lang w:val="sv-FI" w:eastAsia="en-US"/>
              </w:rPr>
              <w:t>UTRA FDD Band IX or E-UTRA Band 9</w:t>
            </w:r>
          </w:p>
        </w:tc>
        <w:tc>
          <w:tcPr>
            <w:tcW w:w="1477" w:type="dxa"/>
            <w:vAlign w:val="center"/>
          </w:tcPr>
          <w:p w14:paraId="13F168ED" w14:textId="77777777" w:rsidR="00CA6011" w:rsidRPr="0050431F" w:rsidRDefault="00CA6011" w:rsidP="00826AA7">
            <w:pPr>
              <w:pStyle w:val="TAC"/>
              <w:rPr>
                <w:rFonts w:cs="Arial"/>
                <w:lang w:eastAsia="en-US"/>
              </w:rPr>
            </w:pPr>
            <w:r w:rsidRPr="0050431F">
              <w:rPr>
                <w:rFonts w:cs="Arial"/>
                <w:lang w:eastAsia="en-US"/>
              </w:rPr>
              <w:t>1844.9 – 1879.9</w:t>
            </w:r>
          </w:p>
        </w:tc>
        <w:tc>
          <w:tcPr>
            <w:tcW w:w="1210" w:type="dxa"/>
            <w:vAlign w:val="center"/>
          </w:tcPr>
          <w:p w14:paraId="2F5316A7"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198D43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F13249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C708FE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54E385D"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8BD354D" w14:textId="77777777" w:rsidTr="00612053">
        <w:trPr>
          <w:jc w:val="center"/>
        </w:trPr>
        <w:tc>
          <w:tcPr>
            <w:tcW w:w="1616" w:type="dxa"/>
          </w:tcPr>
          <w:p w14:paraId="3AEB9D2D" w14:textId="77777777" w:rsidR="00CA6011" w:rsidRPr="005C5D7F" w:rsidRDefault="00CA6011" w:rsidP="00826AA7">
            <w:pPr>
              <w:pStyle w:val="TAL"/>
              <w:rPr>
                <w:rFonts w:cs="Arial"/>
                <w:lang w:val="sv-FI" w:eastAsia="en-US"/>
              </w:rPr>
            </w:pPr>
            <w:r w:rsidRPr="005C5D7F">
              <w:rPr>
                <w:rFonts w:cs="Arial"/>
                <w:lang w:val="sv-FI" w:eastAsia="en-US"/>
              </w:rPr>
              <w:t>UTRA FDD Band X or E-UTRA Band 10</w:t>
            </w:r>
          </w:p>
        </w:tc>
        <w:tc>
          <w:tcPr>
            <w:tcW w:w="1477" w:type="dxa"/>
            <w:vAlign w:val="center"/>
          </w:tcPr>
          <w:p w14:paraId="7BF98DC7" w14:textId="77777777" w:rsidR="00CA6011" w:rsidRPr="0050431F" w:rsidRDefault="00CA6011" w:rsidP="00826AA7">
            <w:pPr>
              <w:pStyle w:val="TAC"/>
              <w:rPr>
                <w:rFonts w:cs="Arial"/>
                <w:lang w:eastAsia="en-US"/>
              </w:rPr>
            </w:pPr>
            <w:r w:rsidRPr="0050431F">
              <w:rPr>
                <w:rFonts w:cs="Arial"/>
                <w:lang w:eastAsia="en-US"/>
              </w:rPr>
              <w:t>2110 – 2170</w:t>
            </w:r>
          </w:p>
        </w:tc>
        <w:tc>
          <w:tcPr>
            <w:tcW w:w="1210" w:type="dxa"/>
            <w:vAlign w:val="center"/>
          </w:tcPr>
          <w:p w14:paraId="2FC1019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A6769F5"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C589CE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E87BC35"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4C0DE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17849D7" w14:textId="77777777" w:rsidTr="00612053">
        <w:trPr>
          <w:jc w:val="center"/>
        </w:trPr>
        <w:tc>
          <w:tcPr>
            <w:tcW w:w="1616" w:type="dxa"/>
          </w:tcPr>
          <w:p w14:paraId="2DB2863E" w14:textId="77777777" w:rsidR="00CA6011" w:rsidRPr="005C5D7F" w:rsidRDefault="00CA6011" w:rsidP="00826AA7">
            <w:pPr>
              <w:pStyle w:val="TAL"/>
              <w:rPr>
                <w:rFonts w:cs="Arial"/>
                <w:lang w:val="sv-FI" w:eastAsia="en-US"/>
              </w:rPr>
            </w:pPr>
            <w:r w:rsidRPr="005C5D7F">
              <w:rPr>
                <w:rFonts w:cs="Arial"/>
                <w:lang w:val="sv-FI" w:eastAsia="en-US"/>
              </w:rPr>
              <w:t>UTRA FDD Band XI or E-UTRA Band 11</w:t>
            </w:r>
          </w:p>
        </w:tc>
        <w:tc>
          <w:tcPr>
            <w:tcW w:w="1477" w:type="dxa"/>
            <w:vAlign w:val="center"/>
          </w:tcPr>
          <w:p w14:paraId="34D4C600" w14:textId="77777777" w:rsidR="00CA6011" w:rsidRPr="0050431F" w:rsidRDefault="00CA6011" w:rsidP="00826AA7">
            <w:pPr>
              <w:pStyle w:val="TAC"/>
              <w:rPr>
                <w:rFonts w:cs="Arial"/>
                <w:lang w:eastAsia="en-US"/>
              </w:rPr>
            </w:pPr>
            <w:r w:rsidRPr="0050431F">
              <w:rPr>
                <w:rFonts w:cs="Arial"/>
                <w:lang w:eastAsia="en-US"/>
              </w:rPr>
              <w:t>1475.9 - 1495.9</w:t>
            </w:r>
          </w:p>
        </w:tc>
        <w:tc>
          <w:tcPr>
            <w:tcW w:w="1210" w:type="dxa"/>
            <w:vAlign w:val="center"/>
          </w:tcPr>
          <w:p w14:paraId="61BCC0C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13D20F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1254DF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F2CA7B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F2BE18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CA86D3F" w14:textId="77777777" w:rsidTr="00612053">
        <w:trPr>
          <w:jc w:val="center"/>
        </w:trPr>
        <w:tc>
          <w:tcPr>
            <w:tcW w:w="1616" w:type="dxa"/>
          </w:tcPr>
          <w:p w14:paraId="0EB5ADBA" w14:textId="77777777" w:rsidR="00CA6011" w:rsidRPr="005C5D7F" w:rsidRDefault="00CA6011" w:rsidP="00826AA7">
            <w:pPr>
              <w:pStyle w:val="TAL"/>
              <w:rPr>
                <w:rFonts w:cs="Arial"/>
                <w:lang w:val="sv-FI" w:eastAsia="en-US"/>
              </w:rPr>
            </w:pPr>
            <w:r w:rsidRPr="005C5D7F">
              <w:rPr>
                <w:rFonts w:cs="Arial"/>
                <w:lang w:val="sv-FI" w:eastAsia="en-US"/>
              </w:rPr>
              <w:t>UTRA FDD Band XII or E-UTRA Band 12</w:t>
            </w:r>
          </w:p>
        </w:tc>
        <w:tc>
          <w:tcPr>
            <w:tcW w:w="1477" w:type="dxa"/>
            <w:vAlign w:val="center"/>
          </w:tcPr>
          <w:p w14:paraId="6AD66C45" w14:textId="77777777" w:rsidR="00CA6011" w:rsidRPr="0050431F" w:rsidRDefault="00CA6011" w:rsidP="00826AA7">
            <w:pPr>
              <w:pStyle w:val="TAC"/>
              <w:rPr>
                <w:rFonts w:cs="Arial"/>
                <w:lang w:eastAsia="en-US"/>
              </w:rPr>
            </w:pPr>
            <w:r w:rsidRPr="0050431F">
              <w:rPr>
                <w:rFonts w:cs="Arial"/>
                <w:lang w:eastAsia="en-US"/>
              </w:rPr>
              <w:t>729 - 746</w:t>
            </w:r>
          </w:p>
        </w:tc>
        <w:tc>
          <w:tcPr>
            <w:tcW w:w="1210" w:type="dxa"/>
            <w:vAlign w:val="center"/>
          </w:tcPr>
          <w:p w14:paraId="3F0479A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9BB7C0B"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8928851"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884487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5DDE50A"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8920C97" w14:textId="77777777" w:rsidTr="00612053">
        <w:trPr>
          <w:jc w:val="center"/>
        </w:trPr>
        <w:tc>
          <w:tcPr>
            <w:tcW w:w="1616" w:type="dxa"/>
          </w:tcPr>
          <w:p w14:paraId="64740810" w14:textId="77777777" w:rsidR="00CA6011" w:rsidRPr="005C5D7F" w:rsidRDefault="00CA6011" w:rsidP="00826AA7">
            <w:pPr>
              <w:pStyle w:val="TAL"/>
              <w:rPr>
                <w:rFonts w:cs="Arial"/>
                <w:lang w:val="sv-FI" w:eastAsia="en-US"/>
              </w:rPr>
            </w:pPr>
            <w:r w:rsidRPr="005C5D7F">
              <w:rPr>
                <w:rFonts w:cs="Arial"/>
                <w:lang w:val="sv-FI" w:eastAsia="en-US"/>
              </w:rPr>
              <w:t>UTRA FDD Band XIIII or E-UTRA Band 13</w:t>
            </w:r>
          </w:p>
        </w:tc>
        <w:tc>
          <w:tcPr>
            <w:tcW w:w="1477" w:type="dxa"/>
            <w:vAlign w:val="center"/>
          </w:tcPr>
          <w:p w14:paraId="52664985" w14:textId="77777777" w:rsidR="00CA6011" w:rsidRPr="0050431F" w:rsidRDefault="00CA6011" w:rsidP="00826AA7">
            <w:pPr>
              <w:pStyle w:val="TAC"/>
              <w:rPr>
                <w:rFonts w:cs="Arial"/>
                <w:lang w:eastAsia="en-US"/>
              </w:rPr>
            </w:pPr>
            <w:r w:rsidRPr="0050431F">
              <w:rPr>
                <w:rFonts w:cs="Arial"/>
                <w:lang w:eastAsia="en-US"/>
              </w:rPr>
              <w:t>746 - 756</w:t>
            </w:r>
          </w:p>
        </w:tc>
        <w:tc>
          <w:tcPr>
            <w:tcW w:w="1210" w:type="dxa"/>
            <w:vAlign w:val="center"/>
          </w:tcPr>
          <w:p w14:paraId="391F48E3"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003BF094"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6891584"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40B21D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A1D7EB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016B34E" w14:textId="77777777" w:rsidTr="00612053">
        <w:trPr>
          <w:jc w:val="center"/>
        </w:trPr>
        <w:tc>
          <w:tcPr>
            <w:tcW w:w="1616" w:type="dxa"/>
          </w:tcPr>
          <w:p w14:paraId="55F9D0D9" w14:textId="77777777" w:rsidR="00CA6011" w:rsidRPr="005C5D7F" w:rsidRDefault="00CA6011" w:rsidP="00826AA7">
            <w:pPr>
              <w:pStyle w:val="TAL"/>
              <w:rPr>
                <w:rFonts w:cs="Arial"/>
                <w:lang w:val="sv-FI" w:eastAsia="en-US"/>
              </w:rPr>
            </w:pPr>
            <w:r w:rsidRPr="005C5D7F">
              <w:rPr>
                <w:rFonts w:cs="Arial"/>
                <w:lang w:val="sv-FI" w:eastAsia="en-US"/>
              </w:rPr>
              <w:t>UTRA FDD Band XIV or E-UTRA Band 14</w:t>
            </w:r>
          </w:p>
        </w:tc>
        <w:tc>
          <w:tcPr>
            <w:tcW w:w="1477" w:type="dxa"/>
            <w:vAlign w:val="center"/>
          </w:tcPr>
          <w:p w14:paraId="6BCE066C" w14:textId="77777777" w:rsidR="00CA6011" w:rsidRPr="0050431F" w:rsidRDefault="00CA6011" w:rsidP="00826AA7">
            <w:pPr>
              <w:pStyle w:val="TAC"/>
              <w:rPr>
                <w:rFonts w:cs="Arial"/>
                <w:lang w:eastAsia="en-US"/>
              </w:rPr>
            </w:pPr>
            <w:r w:rsidRPr="0050431F">
              <w:rPr>
                <w:rFonts w:cs="Arial"/>
                <w:lang w:eastAsia="en-US"/>
              </w:rPr>
              <w:t>758 - 768</w:t>
            </w:r>
          </w:p>
        </w:tc>
        <w:tc>
          <w:tcPr>
            <w:tcW w:w="1210" w:type="dxa"/>
            <w:vAlign w:val="center"/>
          </w:tcPr>
          <w:p w14:paraId="59D9452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F3F0D55"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0EF751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6D6C772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5232386"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C02ECCA" w14:textId="77777777" w:rsidTr="00612053">
        <w:trPr>
          <w:jc w:val="center"/>
        </w:trPr>
        <w:tc>
          <w:tcPr>
            <w:tcW w:w="1616" w:type="dxa"/>
          </w:tcPr>
          <w:p w14:paraId="61E99944" w14:textId="77777777" w:rsidR="00CA6011" w:rsidRPr="0050431F" w:rsidRDefault="00CA6011" w:rsidP="00826AA7">
            <w:pPr>
              <w:pStyle w:val="TAL"/>
              <w:rPr>
                <w:rFonts w:cs="Arial"/>
                <w:lang w:eastAsia="en-US"/>
              </w:rPr>
            </w:pPr>
            <w:r w:rsidRPr="0050431F">
              <w:rPr>
                <w:rFonts w:cs="Arial"/>
                <w:lang w:eastAsia="en-US"/>
              </w:rPr>
              <w:t>E-UTRA Band 17</w:t>
            </w:r>
          </w:p>
        </w:tc>
        <w:tc>
          <w:tcPr>
            <w:tcW w:w="1477" w:type="dxa"/>
            <w:vAlign w:val="center"/>
          </w:tcPr>
          <w:p w14:paraId="59A9AF0D" w14:textId="77777777" w:rsidR="00CA6011" w:rsidRPr="0050431F" w:rsidRDefault="00CA6011" w:rsidP="00826AA7">
            <w:pPr>
              <w:pStyle w:val="TAC"/>
              <w:rPr>
                <w:rFonts w:cs="Arial"/>
                <w:lang w:eastAsia="en-US"/>
              </w:rPr>
            </w:pPr>
            <w:r w:rsidRPr="0050431F">
              <w:rPr>
                <w:rFonts w:cs="Arial"/>
                <w:lang w:eastAsia="en-US"/>
              </w:rPr>
              <w:t>734 - 746</w:t>
            </w:r>
          </w:p>
        </w:tc>
        <w:tc>
          <w:tcPr>
            <w:tcW w:w="1210" w:type="dxa"/>
            <w:vAlign w:val="center"/>
          </w:tcPr>
          <w:p w14:paraId="5DAD6E6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1710F6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967CB4A"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DEEA19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w:t>
            </w:r>
          </w:p>
        </w:tc>
        <w:tc>
          <w:tcPr>
            <w:tcW w:w="1417" w:type="dxa"/>
            <w:vAlign w:val="center"/>
          </w:tcPr>
          <w:p w14:paraId="36B8D65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09BB172" w14:textId="77777777" w:rsidTr="00612053">
        <w:trPr>
          <w:jc w:val="center"/>
        </w:trPr>
        <w:tc>
          <w:tcPr>
            <w:tcW w:w="1616" w:type="dxa"/>
          </w:tcPr>
          <w:p w14:paraId="4742FBE4" w14:textId="77777777" w:rsidR="00CA6011" w:rsidRPr="0050431F" w:rsidRDefault="00CA6011" w:rsidP="00826AA7">
            <w:pPr>
              <w:pStyle w:val="TAL"/>
              <w:rPr>
                <w:rFonts w:cs="Arial"/>
                <w:lang w:eastAsia="en-US"/>
              </w:rPr>
            </w:pPr>
            <w:r w:rsidRPr="0050431F">
              <w:rPr>
                <w:rFonts w:cs="Arial"/>
                <w:lang w:eastAsia="en-US"/>
              </w:rPr>
              <w:t>E-UTRA Band 18</w:t>
            </w:r>
          </w:p>
        </w:tc>
        <w:tc>
          <w:tcPr>
            <w:tcW w:w="1477" w:type="dxa"/>
            <w:vAlign w:val="center"/>
          </w:tcPr>
          <w:p w14:paraId="6FC63311" w14:textId="77777777" w:rsidR="00CA6011" w:rsidRPr="0050431F" w:rsidRDefault="00CA6011" w:rsidP="00826AA7">
            <w:pPr>
              <w:pStyle w:val="TAC"/>
              <w:rPr>
                <w:rFonts w:cs="Arial"/>
                <w:lang w:eastAsia="en-US"/>
              </w:rPr>
            </w:pPr>
            <w:r w:rsidRPr="0050431F">
              <w:rPr>
                <w:rFonts w:cs="Arial"/>
                <w:lang w:eastAsia="en-US"/>
              </w:rPr>
              <w:t>860 - 875</w:t>
            </w:r>
          </w:p>
        </w:tc>
        <w:tc>
          <w:tcPr>
            <w:tcW w:w="1210" w:type="dxa"/>
            <w:vAlign w:val="center"/>
          </w:tcPr>
          <w:p w14:paraId="21A1F9D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DFA0E29"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CFE140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A54632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w:t>
            </w:r>
          </w:p>
        </w:tc>
        <w:tc>
          <w:tcPr>
            <w:tcW w:w="1417" w:type="dxa"/>
            <w:vAlign w:val="center"/>
          </w:tcPr>
          <w:p w14:paraId="326BE778"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2D5BB2D" w14:textId="77777777" w:rsidTr="00612053">
        <w:trPr>
          <w:jc w:val="center"/>
        </w:trPr>
        <w:tc>
          <w:tcPr>
            <w:tcW w:w="1616" w:type="dxa"/>
          </w:tcPr>
          <w:p w14:paraId="1FF34DDD" w14:textId="77777777" w:rsidR="00CA6011" w:rsidRPr="005C5D7F" w:rsidRDefault="00CA6011" w:rsidP="00826AA7">
            <w:pPr>
              <w:pStyle w:val="TAL"/>
              <w:rPr>
                <w:rFonts w:cs="Arial"/>
                <w:lang w:val="sv-FI" w:eastAsia="en-US"/>
              </w:rPr>
            </w:pPr>
            <w:r w:rsidRPr="005C5D7F">
              <w:rPr>
                <w:rFonts w:cs="Arial"/>
                <w:lang w:val="sv-FI" w:eastAsia="en-US"/>
              </w:rPr>
              <w:t>UTRA FDD Band XIX or E-UTRA Band 19</w:t>
            </w:r>
          </w:p>
        </w:tc>
        <w:tc>
          <w:tcPr>
            <w:tcW w:w="1477" w:type="dxa"/>
            <w:vAlign w:val="center"/>
          </w:tcPr>
          <w:p w14:paraId="53FEDD0B" w14:textId="77777777" w:rsidR="00CA6011" w:rsidRPr="0050431F" w:rsidRDefault="00CA6011" w:rsidP="00826AA7">
            <w:pPr>
              <w:pStyle w:val="TAC"/>
              <w:rPr>
                <w:rFonts w:cs="Arial"/>
                <w:lang w:eastAsia="en-US"/>
              </w:rPr>
            </w:pPr>
            <w:r w:rsidRPr="0050431F">
              <w:rPr>
                <w:rFonts w:cs="Arial"/>
                <w:lang w:eastAsia="en-US"/>
              </w:rPr>
              <w:t>875 - 890</w:t>
            </w:r>
          </w:p>
        </w:tc>
        <w:tc>
          <w:tcPr>
            <w:tcW w:w="1210" w:type="dxa"/>
            <w:vAlign w:val="center"/>
          </w:tcPr>
          <w:p w14:paraId="7372CCF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62DA44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004FAF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A1C72C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06D0E9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FA443AE" w14:textId="77777777" w:rsidTr="00612053">
        <w:trPr>
          <w:jc w:val="center"/>
        </w:trPr>
        <w:tc>
          <w:tcPr>
            <w:tcW w:w="1616" w:type="dxa"/>
          </w:tcPr>
          <w:p w14:paraId="0C7AA503" w14:textId="77777777" w:rsidR="00CA6011" w:rsidRPr="005C5D7F" w:rsidRDefault="00CA6011" w:rsidP="00826AA7">
            <w:pPr>
              <w:pStyle w:val="TAL"/>
              <w:rPr>
                <w:rFonts w:cs="Arial"/>
                <w:lang w:val="sv-FI" w:eastAsia="en-US"/>
              </w:rPr>
            </w:pPr>
            <w:r w:rsidRPr="005C5D7F">
              <w:rPr>
                <w:rFonts w:cs="Arial"/>
                <w:lang w:val="sv-FI" w:eastAsia="en-US"/>
              </w:rPr>
              <w:t>UTRA FDD Band XX or E-UTRA Band 20</w:t>
            </w:r>
          </w:p>
        </w:tc>
        <w:tc>
          <w:tcPr>
            <w:tcW w:w="1477" w:type="dxa"/>
            <w:vAlign w:val="center"/>
          </w:tcPr>
          <w:p w14:paraId="58192640" w14:textId="77777777" w:rsidR="00CA6011" w:rsidRPr="0050431F" w:rsidRDefault="00CA6011" w:rsidP="00826AA7">
            <w:pPr>
              <w:pStyle w:val="TAC"/>
              <w:rPr>
                <w:rFonts w:cs="Arial"/>
                <w:lang w:eastAsia="en-US"/>
              </w:rPr>
            </w:pPr>
            <w:r w:rsidRPr="0050431F">
              <w:rPr>
                <w:rFonts w:cs="Arial"/>
                <w:lang w:eastAsia="en-US"/>
              </w:rPr>
              <w:t>791 - 821</w:t>
            </w:r>
          </w:p>
        </w:tc>
        <w:tc>
          <w:tcPr>
            <w:tcW w:w="1210" w:type="dxa"/>
            <w:vAlign w:val="center"/>
          </w:tcPr>
          <w:p w14:paraId="57DD4E00"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0062D4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804612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B10C767"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DBE7BE8"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87F5266" w14:textId="77777777" w:rsidTr="00612053">
        <w:trPr>
          <w:jc w:val="center"/>
        </w:trPr>
        <w:tc>
          <w:tcPr>
            <w:tcW w:w="1616" w:type="dxa"/>
          </w:tcPr>
          <w:p w14:paraId="4BC5403A" w14:textId="77777777" w:rsidR="00CA6011" w:rsidRPr="005C5D7F" w:rsidRDefault="00CA6011" w:rsidP="00826AA7">
            <w:pPr>
              <w:pStyle w:val="TAL"/>
              <w:rPr>
                <w:rFonts w:cs="Arial"/>
                <w:lang w:val="sv-FI" w:eastAsia="en-US"/>
              </w:rPr>
            </w:pPr>
            <w:r w:rsidRPr="005C5D7F">
              <w:rPr>
                <w:rFonts w:cs="Arial"/>
                <w:lang w:val="sv-FI" w:eastAsia="en-US"/>
              </w:rPr>
              <w:t>UTRA FDD Band XXI or E-UTRA Band 21</w:t>
            </w:r>
          </w:p>
        </w:tc>
        <w:tc>
          <w:tcPr>
            <w:tcW w:w="1477" w:type="dxa"/>
            <w:vAlign w:val="center"/>
          </w:tcPr>
          <w:p w14:paraId="693DDEFD" w14:textId="77777777" w:rsidR="00CA6011" w:rsidRPr="0050431F" w:rsidRDefault="00CA6011" w:rsidP="00826AA7">
            <w:pPr>
              <w:pStyle w:val="TAC"/>
              <w:rPr>
                <w:rFonts w:cs="Arial"/>
                <w:lang w:eastAsia="en-US"/>
              </w:rPr>
            </w:pPr>
            <w:r w:rsidRPr="0050431F">
              <w:rPr>
                <w:rFonts w:cs="Arial"/>
                <w:lang w:eastAsia="en-US"/>
              </w:rPr>
              <w:t>1495.9 – 1510.9</w:t>
            </w:r>
          </w:p>
        </w:tc>
        <w:tc>
          <w:tcPr>
            <w:tcW w:w="1210" w:type="dxa"/>
            <w:vAlign w:val="center"/>
          </w:tcPr>
          <w:p w14:paraId="05A07BA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8B4BD83"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8D7307E"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26C2CD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AFFF5A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661BC5C" w14:textId="77777777" w:rsidTr="00612053">
        <w:trPr>
          <w:jc w:val="center"/>
        </w:trPr>
        <w:tc>
          <w:tcPr>
            <w:tcW w:w="1616" w:type="dxa"/>
          </w:tcPr>
          <w:p w14:paraId="6788D7E7" w14:textId="77777777" w:rsidR="00CA6011" w:rsidRPr="005C5D7F" w:rsidRDefault="00CA6011" w:rsidP="00826AA7">
            <w:pPr>
              <w:pStyle w:val="TAL"/>
              <w:rPr>
                <w:rFonts w:cs="Arial"/>
                <w:lang w:val="sv-FI" w:eastAsia="en-US"/>
              </w:rPr>
            </w:pPr>
            <w:r w:rsidRPr="005C5D7F">
              <w:rPr>
                <w:rFonts w:cs="Arial"/>
                <w:lang w:val="sv-FI" w:eastAsia="en-US"/>
              </w:rPr>
              <w:t>UTRA FDD Band XXII or E-UTRA Band 22</w:t>
            </w:r>
          </w:p>
        </w:tc>
        <w:tc>
          <w:tcPr>
            <w:tcW w:w="1477" w:type="dxa"/>
            <w:vAlign w:val="center"/>
          </w:tcPr>
          <w:p w14:paraId="07CFA71B" w14:textId="77777777" w:rsidR="00CA6011" w:rsidRPr="0050431F" w:rsidRDefault="00CA6011" w:rsidP="00826AA7">
            <w:pPr>
              <w:pStyle w:val="TAC"/>
              <w:rPr>
                <w:rFonts w:cs="Arial"/>
                <w:lang w:eastAsia="en-US"/>
              </w:rPr>
            </w:pPr>
            <w:r w:rsidRPr="0050431F">
              <w:rPr>
                <w:rFonts w:cs="Arial"/>
                <w:lang w:eastAsia="en-US"/>
              </w:rPr>
              <w:t>3510 – 3590</w:t>
            </w:r>
          </w:p>
        </w:tc>
        <w:tc>
          <w:tcPr>
            <w:tcW w:w="1210" w:type="dxa"/>
            <w:vAlign w:val="center"/>
          </w:tcPr>
          <w:p w14:paraId="444A5B13"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394BE71"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C5AED6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751BE0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5F36B21"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A450E6B" w14:textId="77777777" w:rsidTr="00612053">
        <w:trPr>
          <w:jc w:val="center"/>
        </w:trPr>
        <w:tc>
          <w:tcPr>
            <w:tcW w:w="1616" w:type="dxa"/>
          </w:tcPr>
          <w:p w14:paraId="6A41856F" w14:textId="77777777" w:rsidR="00CA6011" w:rsidRPr="0050431F" w:rsidRDefault="00CA6011" w:rsidP="00033FE9">
            <w:pPr>
              <w:pStyle w:val="TAL"/>
              <w:rPr>
                <w:rFonts w:cs="Arial"/>
                <w:lang w:eastAsia="en-US"/>
              </w:rPr>
            </w:pPr>
            <w:r w:rsidRPr="0050431F">
              <w:rPr>
                <w:rFonts w:cs="Arial"/>
                <w:lang w:eastAsia="en-US"/>
              </w:rPr>
              <w:t>E-UTRA Band 24</w:t>
            </w:r>
          </w:p>
        </w:tc>
        <w:tc>
          <w:tcPr>
            <w:tcW w:w="1477" w:type="dxa"/>
            <w:vAlign w:val="center"/>
          </w:tcPr>
          <w:p w14:paraId="6EA8F339" w14:textId="77777777" w:rsidR="00CA6011" w:rsidRPr="0050431F" w:rsidRDefault="00CA6011" w:rsidP="00033FE9">
            <w:pPr>
              <w:pStyle w:val="TAC"/>
              <w:rPr>
                <w:rFonts w:cs="Arial"/>
                <w:lang w:eastAsia="en-US"/>
              </w:rPr>
            </w:pPr>
            <w:r w:rsidRPr="0050431F">
              <w:rPr>
                <w:rFonts w:cs="Arial"/>
                <w:lang w:eastAsia="en-US"/>
              </w:rPr>
              <w:t>1525 – 1559</w:t>
            </w:r>
          </w:p>
        </w:tc>
        <w:tc>
          <w:tcPr>
            <w:tcW w:w="1210" w:type="dxa"/>
          </w:tcPr>
          <w:p w14:paraId="6287D43B" w14:textId="77777777" w:rsidR="00CA6011" w:rsidRPr="0050431F" w:rsidRDefault="00CA6011" w:rsidP="00033FE9">
            <w:pPr>
              <w:pStyle w:val="TAC"/>
              <w:rPr>
                <w:rFonts w:cs="Arial"/>
                <w:lang w:eastAsia="en-US"/>
              </w:rPr>
            </w:pPr>
            <w:r w:rsidRPr="0050431F">
              <w:rPr>
                <w:rFonts w:cs="v5.0.0"/>
                <w:lang w:eastAsia="en-US"/>
              </w:rPr>
              <w:t>+16</w:t>
            </w:r>
            <w:r w:rsidR="002F6EF4" w:rsidRPr="0050431F">
              <w:rPr>
                <w:rFonts w:cs="Arial"/>
                <w:lang w:eastAsia="en-US"/>
              </w:rPr>
              <w:t>**</w:t>
            </w:r>
          </w:p>
        </w:tc>
        <w:tc>
          <w:tcPr>
            <w:tcW w:w="1210" w:type="dxa"/>
            <w:vAlign w:val="center"/>
          </w:tcPr>
          <w:p w14:paraId="0FE5C576"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CD4F42A" w14:textId="77777777" w:rsidR="00CA6011" w:rsidRPr="0050431F" w:rsidRDefault="00CA6011" w:rsidP="00033FE9">
            <w:pPr>
              <w:pStyle w:val="TAC"/>
              <w:rPr>
                <w:rFonts w:cs="Arial"/>
                <w:lang w:eastAsia="en-US"/>
              </w:rPr>
            </w:pPr>
            <w:r w:rsidRPr="0050431F">
              <w:rPr>
                <w:rFonts w:cs="Arial"/>
                <w:lang w:eastAsia="en-US"/>
              </w:rPr>
              <w:t>-6</w:t>
            </w:r>
          </w:p>
        </w:tc>
        <w:tc>
          <w:tcPr>
            <w:tcW w:w="1597" w:type="dxa"/>
          </w:tcPr>
          <w:p w14:paraId="10A7E739"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tcPr>
          <w:p w14:paraId="145E21D8" w14:textId="77777777" w:rsidR="00CA6011" w:rsidRPr="0050431F" w:rsidRDefault="00CA6011" w:rsidP="00033FE9">
            <w:pPr>
              <w:pStyle w:val="TAC"/>
              <w:rPr>
                <w:rFonts w:cs="Arial"/>
                <w:lang w:eastAsia="en-US"/>
              </w:rPr>
            </w:pPr>
            <w:r w:rsidRPr="0050431F">
              <w:rPr>
                <w:rFonts w:cs="v5.0.0"/>
                <w:lang w:eastAsia="en-US"/>
              </w:rPr>
              <w:t>CW carrier</w:t>
            </w:r>
          </w:p>
        </w:tc>
      </w:tr>
      <w:tr w:rsidR="00612053" w:rsidRPr="0050431F" w14:paraId="6C344A8F" w14:textId="77777777" w:rsidTr="00612053">
        <w:trPr>
          <w:jc w:val="center"/>
        </w:trPr>
        <w:tc>
          <w:tcPr>
            <w:tcW w:w="1616" w:type="dxa"/>
          </w:tcPr>
          <w:p w14:paraId="46470C7E" w14:textId="77777777" w:rsidR="00CA6011" w:rsidRPr="005C5D7F" w:rsidRDefault="00CA6011" w:rsidP="009002E0">
            <w:pPr>
              <w:pStyle w:val="TAL"/>
              <w:rPr>
                <w:rFonts w:cs="Arial"/>
                <w:lang w:val="sv-FI" w:eastAsia="zh-CN"/>
              </w:rPr>
            </w:pPr>
            <w:r w:rsidRPr="005C5D7F">
              <w:rPr>
                <w:rFonts w:cs="Arial"/>
                <w:lang w:val="sv-FI" w:eastAsia="en-US"/>
              </w:rPr>
              <w:t>UTRA FDD Band XX</w:t>
            </w:r>
            <w:r w:rsidRPr="005C5D7F">
              <w:rPr>
                <w:rFonts w:cs="Arial"/>
                <w:lang w:val="sv-FI" w:eastAsia="zh-CN"/>
              </w:rPr>
              <w:t>V or</w:t>
            </w:r>
            <w:r w:rsidRPr="005C5D7F">
              <w:rPr>
                <w:rFonts w:cs="Arial"/>
                <w:lang w:val="sv-FI" w:eastAsia="en-US"/>
              </w:rPr>
              <w:t xml:space="preserve"> E-UTRA Band 2</w:t>
            </w:r>
            <w:r w:rsidRPr="005C5D7F">
              <w:rPr>
                <w:rFonts w:cs="Arial"/>
                <w:lang w:val="sv-FI" w:eastAsia="zh-CN"/>
              </w:rPr>
              <w:t>5</w:t>
            </w:r>
          </w:p>
        </w:tc>
        <w:tc>
          <w:tcPr>
            <w:tcW w:w="1477" w:type="dxa"/>
            <w:vAlign w:val="center"/>
          </w:tcPr>
          <w:p w14:paraId="2EB70DB9" w14:textId="77777777" w:rsidR="00CA6011" w:rsidRPr="0050431F" w:rsidRDefault="00CA6011" w:rsidP="009002E0">
            <w:pPr>
              <w:pStyle w:val="TAC"/>
              <w:rPr>
                <w:rFonts w:cs="Arial"/>
                <w:lang w:eastAsia="zh-CN"/>
              </w:rPr>
            </w:pPr>
            <w:r w:rsidRPr="0050431F">
              <w:rPr>
                <w:rFonts w:cs="Arial"/>
                <w:lang w:eastAsia="en-US"/>
              </w:rPr>
              <w:t>1930 – 199</w:t>
            </w:r>
            <w:r w:rsidRPr="0050431F">
              <w:rPr>
                <w:rFonts w:cs="Arial"/>
                <w:lang w:eastAsia="zh-CN"/>
              </w:rPr>
              <w:t>5</w:t>
            </w:r>
          </w:p>
        </w:tc>
        <w:tc>
          <w:tcPr>
            <w:tcW w:w="1210" w:type="dxa"/>
            <w:vAlign w:val="center"/>
          </w:tcPr>
          <w:p w14:paraId="3F9644C7" w14:textId="77777777" w:rsidR="00CA6011" w:rsidRPr="0050431F" w:rsidRDefault="00CA6011" w:rsidP="009002E0">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02D96694" w14:textId="77777777" w:rsidR="00CA6011" w:rsidRPr="0050431F" w:rsidRDefault="00CA6011" w:rsidP="009002E0">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940FEE6" w14:textId="77777777" w:rsidR="00CA6011" w:rsidRPr="0050431F" w:rsidRDefault="00CA6011" w:rsidP="009002E0">
            <w:pPr>
              <w:pStyle w:val="TAC"/>
              <w:rPr>
                <w:rFonts w:cs="Arial"/>
                <w:lang w:eastAsia="en-US"/>
              </w:rPr>
            </w:pPr>
            <w:r w:rsidRPr="0050431F">
              <w:rPr>
                <w:rFonts w:cs="Arial"/>
                <w:lang w:eastAsia="en-US"/>
              </w:rPr>
              <w:t>-6</w:t>
            </w:r>
          </w:p>
        </w:tc>
        <w:tc>
          <w:tcPr>
            <w:tcW w:w="1597" w:type="dxa"/>
            <w:vAlign w:val="center"/>
          </w:tcPr>
          <w:p w14:paraId="7D7FB42A" w14:textId="77777777" w:rsidR="00CA6011" w:rsidRPr="0050431F" w:rsidRDefault="00CA6011" w:rsidP="009002E0">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72FB4B5" w14:textId="77777777" w:rsidR="00CA6011" w:rsidRPr="0050431F" w:rsidRDefault="00CA6011" w:rsidP="009002E0">
            <w:pPr>
              <w:pStyle w:val="TAC"/>
              <w:rPr>
                <w:rFonts w:cs="Arial"/>
                <w:lang w:eastAsia="en-US"/>
              </w:rPr>
            </w:pPr>
            <w:r w:rsidRPr="0050431F">
              <w:rPr>
                <w:rFonts w:cs="Arial"/>
                <w:lang w:eastAsia="en-US"/>
              </w:rPr>
              <w:t>CW carrier</w:t>
            </w:r>
          </w:p>
        </w:tc>
      </w:tr>
      <w:tr w:rsidR="00612053" w:rsidRPr="0050431F" w14:paraId="6F9DE05E" w14:textId="77777777" w:rsidTr="00612053">
        <w:trPr>
          <w:jc w:val="center"/>
        </w:trPr>
        <w:tc>
          <w:tcPr>
            <w:tcW w:w="1616" w:type="dxa"/>
          </w:tcPr>
          <w:p w14:paraId="2D1D42BE" w14:textId="77777777" w:rsidR="00CA6011" w:rsidRPr="005C5D7F" w:rsidRDefault="00CA6011" w:rsidP="00F71599">
            <w:pPr>
              <w:keepNext/>
              <w:keepLines/>
              <w:spacing w:after="0"/>
              <w:rPr>
                <w:rFonts w:ascii="Arial" w:hAnsi="Arial"/>
                <w:sz w:val="18"/>
                <w:lang w:val="sv-FI" w:eastAsia="zh-CN"/>
              </w:rPr>
            </w:pPr>
            <w:r w:rsidRPr="005C5D7F">
              <w:rPr>
                <w:rFonts w:ascii="Arial" w:hAnsi="Arial"/>
                <w:sz w:val="18"/>
                <w:lang w:val="sv-FI"/>
              </w:rPr>
              <w:t>UTRA FDD Band XX</w:t>
            </w:r>
            <w:r w:rsidRPr="005C5D7F">
              <w:rPr>
                <w:rFonts w:ascii="Arial" w:hAnsi="Arial"/>
                <w:sz w:val="18"/>
                <w:lang w:val="sv-FI" w:eastAsia="zh-CN"/>
              </w:rPr>
              <w:t>VI or</w:t>
            </w:r>
            <w:r w:rsidRPr="005C5D7F">
              <w:rPr>
                <w:rFonts w:ascii="Arial" w:hAnsi="Arial"/>
                <w:sz w:val="18"/>
                <w:lang w:val="sv-FI"/>
              </w:rPr>
              <w:t xml:space="preserve"> E-UTRA Band 2</w:t>
            </w:r>
            <w:r w:rsidRPr="005C5D7F">
              <w:rPr>
                <w:rFonts w:ascii="Arial" w:hAnsi="Arial"/>
                <w:sz w:val="18"/>
                <w:lang w:val="sv-FI" w:eastAsia="zh-CN"/>
              </w:rPr>
              <w:t>6</w:t>
            </w:r>
          </w:p>
        </w:tc>
        <w:tc>
          <w:tcPr>
            <w:tcW w:w="1477" w:type="dxa"/>
            <w:vAlign w:val="center"/>
          </w:tcPr>
          <w:p w14:paraId="569630FD" w14:textId="77777777" w:rsidR="00CA6011" w:rsidRPr="0050431F" w:rsidRDefault="00CA6011" w:rsidP="00F71599">
            <w:pPr>
              <w:keepNext/>
              <w:keepLines/>
              <w:spacing w:after="0"/>
              <w:jc w:val="center"/>
              <w:rPr>
                <w:rFonts w:ascii="Arial" w:hAnsi="Arial"/>
                <w:sz w:val="18"/>
                <w:lang w:eastAsia="zh-CN"/>
              </w:rPr>
            </w:pPr>
            <w:r w:rsidRPr="0050431F">
              <w:rPr>
                <w:rFonts w:ascii="Arial" w:hAnsi="Arial"/>
                <w:sz w:val="18"/>
              </w:rPr>
              <w:t>859 – 894</w:t>
            </w:r>
          </w:p>
        </w:tc>
        <w:tc>
          <w:tcPr>
            <w:tcW w:w="1210" w:type="dxa"/>
            <w:vAlign w:val="center"/>
          </w:tcPr>
          <w:p w14:paraId="5AE23C11" w14:textId="77777777" w:rsidR="00CA6011" w:rsidRPr="0050431F" w:rsidRDefault="00CA6011" w:rsidP="00F71599">
            <w:pPr>
              <w:keepNext/>
              <w:keepLines/>
              <w:spacing w:after="0"/>
              <w:jc w:val="center"/>
              <w:rPr>
                <w:rFonts w:ascii="Arial" w:hAnsi="Arial"/>
                <w:sz w:val="18"/>
              </w:rPr>
            </w:pPr>
            <w:r w:rsidRPr="0050431F">
              <w:rPr>
                <w:rFonts w:ascii="Arial" w:hAnsi="Arial"/>
                <w:sz w:val="18"/>
              </w:rPr>
              <w:t>+16</w:t>
            </w:r>
            <w:r w:rsidR="002F6EF4" w:rsidRPr="0050431F">
              <w:rPr>
                <w:rFonts w:cs="Arial"/>
                <w:lang w:eastAsia="en-US"/>
              </w:rPr>
              <w:t>**</w:t>
            </w:r>
          </w:p>
        </w:tc>
        <w:tc>
          <w:tcPr>
            <w:tcW w:w="1210" w:type="dxa"/>
            <w:vAlign w:val="center"/>
          </w:tcPr>
          <w:p w14:paraId="34273011" w14:textId="77777777" w:rsidR="00CA6011" w:rsidRPr="0050431F" w:rsidRDefault="00CA6011" w:rsidP="00F71599">
            <w:pPr>
              <w:keepNext/>
              <w:keepLines/>
              <w:spacing w:after="0"/>
              <w:jc w:val="center"/>
              <w:rPr>
                <w:rFonts w:ascii="Arial" w:hAnsi="Arial"/>
                <w:sz w:val="18"/>
              </w:rPr>
            </w:pPr>
            <w:r w:rsidRPr="0050431F">
              <w:t>+</w:t>
            </w:r>
            <w:r w:rsidRPr="0050431F">
              <w:rPr>
                <w:rFonts w:eastAsia="SimSun"/>
                <w:lang w:eastAsia="zh-CN"/>
              </w:rPr>
              <w:t>8</w:t>
            </w:r>
          </w:p>
        </w:tc>
        <w:tc>
          <w:tcPr>
            <w:tcW w:w="1107" w:type="dxa"/>
            <w:vAlign w:val="center"/>
          </w:tcPr>
          <w:p w14:paraId="5E6BD87C" w14:textId="77777777" w:rsidR="00CA6011" w:rsidRPr="0050431F" w:rsidRDefault="00CA6011" w:rsidP="00F71599">
            <w:pPr>
              <w:keepNext/>
              <w:keepLines/>
              <w:spacing w:after="0"/>
              <w:jc w:val="center"/>
              <w:rPr>
                <w:rFonts w:ascii="Arial" w:hAnsi="Arial"/>
                <w:sz w:val="18"/>
              </w:rPr>
            </w:pPr>
            <w:r w:rsidRPr="0050431F">
              <w:t>-6</w:t>
            </w:r>
          </w:p>
        </w:tc>
        <w:tc>
          <w:tcPr>
            <w:tcW w:w="1597" w:type="dxa"/>
            <w:vAlign w:val="center"/>
          </w:tcPr>
          <w:p w14:paraId="6A5D04DB" w14:textId="77777777" w:rsidR="00CA6011" w:rsidRPr="0050431F" w:rsidRDefault="00CA6011" w:rsidP="00F71599">
            <w:pPr>
              <w:keepNext/>
              <w:keepLines/>
              <w:spacing w:after="0"/>
              <w:jc w:val="center"/>
              <w:rPr>
                <w:rFonts w:ascii="Arial" w:hAnsi="Arial"/>
                <w:sz w:val="18"/>
              </w:rPr>
            </w:pPr>
            <w:r w:rsidRPr="0050431F">
              <w:rPr>
                <w:rFonts w:ascii="Arial" w:hAnsi="Arial"/>
                <w:sz w:val="18"/>
              </w:rPr>
              <w:t>P</w:t>
            </w:r>
            <w:r w:rsidRPr="0050431F">
              <w:rPr>
                <w:rFonts w:ascii="Arial" w:hAnsi="Arial"/>
                <w:sz w:val="18"/>
                <w:vertAlign w:val="subscript"/>
              </w:rPr>
              <w:t>REFSENS</w:t>
            </w:r>
            <w:r w:rsidRPr="0050431F" w:rsidDel="00E01BA4">
              <w:rPr>
                <w:rFonts w:ascii="Arial" w:hAnsi="Arial"/>
                <w:sz w:val="18"/>
              </w:rPr>
              <w:t xml:space="preserve"> </w:t>
            </w:r>
            <w:r w:rsidRPr="0050431F">
              <w:rPr>
                <w:rFonts w:ascii="Arial" w:hAnsi="Arial"/>
                <w:sz w:val="18"/>
              </w:rPr>
              <w:t>+ x dB*</w:t>
            </w:r>
          </w:p>
        </w:tc>
        <w:tc>
          <w:tcPr>
            <w:tcW w:w="1417" w:type="dxa"/>
            <w:vAlign w:val="center"/>
          </w:tcPr>
          <w:p w14:paraId="0D903069" w14:textId="77777777" w:rsidR="00CA6011" w:rsidRPr="0050431F" w:rsidRDefault="00CA6011" w:rsidP="00F71599">
            <w:pPr>
              <w:keepNext/>
              <w:keepLines/>
              <w:spacing w:after="0"/>
              <w:jc w:val="center"/>
              <w:rPr>
                <w:rFonts w:ascii="Arial" w:hAnsi="Arial"/>
                <w:sz w:val="18"/>
              </w:rPr>
            </w:pPr>
            <w:r w:rsidRPr="0050431F">
              <w:rPr>
                <w:rFonts w:ascii="Arial" w:hAnsi="Arial"/>
                <w:sz w:val="18"/>
              </w:rPr>
              <w:t>CW carrier</w:t>
            </w:r>
          </w:p>
        </w:tc>
      </w:tr>
      <w:tr w:rsidR="00612053" w:rsidRPr="0050431F" w14:paraId="47EA8966" w14:textId="77777777" w:rsidTr="00612053">
        <w:trPr>
          <w:jc w:val="center"/>
        </w:trPr>
        <w:tc>
          <w:tcPr>
            <w:tcW w:w="1616" w:type="dxa"/>
          </w:tcPr>
          <w:p w14:paraId="16B56725" w14:textId="77777777" w:rsidR="00CA6011" w:rsidRPr="0050431F" w:rsidRDefault="00CA6011" w:rsidP="00F71599">
            <w:pPr>
              <w:keepNext/>
              <w:keepLines/>
              <w:spacing w:after="0"/>
              <w:rPr>
                <w:rFonts w:ascii="Arial" w:hAnsi="Arial" w:cs="Arial"/>
                <w:sz w:val="18"/>
                <w:szCs w:val="18"/>
              </w:rPr>
            </w:pPr>
            <w:r w:rsidRPr="0050431F">
              <w:rPr>
                <w:rFonts w:ascii="Arial" w:hAnsi="Arial" w:cs="Arial"/>
                <w:sz w:val="18"/>
                <w:szCs w:val="18"/>
              </w:rPr>
              <w:t>E-UTRA Band 27</w:t>
            </w:r>
          </w:p>
        </w:tc>
        <w:tc>
          <w:tcPr>
            <w:tcW w:w="1477" w:type="dxa"/>
            <w:vAlign w:val="center"/>
          </w:tcPr>
          <w:p w14:paraId="4842A69F"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852 - 869</w:t>
            </w:r>
          </w:p>
        </w:tc>
        <w:tc>
          <w:tcPr>
            <w:tcW w:w="1210" w:type="dxa"/>
            <w:vAlign w:val="center"/>
          </w:tcPr>
          <w:p w14:paraId="3FFEF3BC"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+16</w:t>
            </w:r>
            <w:r w:rsidR="002F6EF4" w:rsidRPr="0050431F">
              <w:rPr>
                <w:rFonts w:cs="Arial"/>
                <w:lang w:eastAsia="en-US"/>
              </w:rPr>
              <w:t>**</w:t>
            </w:r>
          </w:p>
        </w:tc>
        <w:tc>
          <w:tcPr>
            <w:tcW w:w="1210" w:type="dxa"/>
            <w:vAlign w:val="center"/>
          </w:tcPr>
          <w:p w14:paraId="32D94233" w14:textId="77777777" w:rsidR="00CA6011" w:rsidRPr="0050431F" w:rsidRDefault="00CA6011" w:rsidP="00F71599">
            <w:pPr>
              <w:keepNext/>
              <w:keepLines/>
              <w:spacing w:after="0"/>
              <w:jc w:val="center"/>
              <w:rPr>
                <w:rFonts w:ascii="Arial" w:hAnsi="Arial" w:cs="Arial"/>
                <w:sz w:val="18"/>
                <w:szCs w:val="18"/>
              </w:rPr>
            </w:pPr>
            <w:r w:rsidRPr="0050431F">
              <w:t>+</w:t>
            </w:r>
            <w:r w:rsidRPr="0050431F">
              <w:rPr>
                <w:rFonts w:eastAsia="SimSun"/>
                <w:lang w:eastAsia="zh-CN"/>
              </w:rPr>
              <w:t>8</w:t>
            </w:r>
          </w:p>
        </w:tc>
        <w:tc>
          <w:tcPr>
            <w:tcW w:w="1107" w:type="dxa"/>
            <w:vAlign w:val="center"/>
          </w:tcPr>
          <w:p w14:paraId="53CD5C44" w14:textId="77777777" w:rsidR="00CA6011" w:rsidRPr="0050431F" w:rsidRDefault="00CA6011" w:rsidP="00F71599">
            <w:pPr>
              <w:keepNext/>
              <w:keepLines/>
              <w:spacing w:after="0"/>
              <w:jc w:val="center"/>
              <w:rPr>
                <w:rFonts w:ascii="Arial" w:hAnsi="Arial" w:cs="Arial"/>
                <w:sz w:val="18"/>
                <w:szCs w:val="18"/>
              </w:rPr>
            </w:pPr>
            <w:r w:rsidRPr="0050431F">
              <w:t>-6</w:t>
            </w:r>
          </w:p>
        </w:tc>
        <w:tc>
          <w:tcPr>
            <w:tcW w:w="1597" w:type="dxa"/>
            <w:vAlign w:val="center"/>
          </w:tcPr>
          <w:p w14:paraId="08599052"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P</w:t>
            </w:r>
            <w:r w:rsidRPr="0050431F">
              <w:rPr>
                <w:rFonts w:ascii="Arial" w:hAnsi="Arial" w:cs="Arial"/>
                <w:sz w:val="18"/>
                <w:szCs w:val="18"/>
                <w:vertAlign w:val="subscript"/>
              </w:rPr>
              <w:t>REFSENS</w:t>
            </w:r>
            <w:r w:rsidRPr="0050431F">
              <w:rPr>
                <w:rFonts w:ascii="Arial" w:hAnsi="Arial" w:cs="Arial"/>
                <w:sz w:val="18"/>
                <w:szCs w:val="18"/>
              </w:rPr>
              <w:t xml:space="preserve"> + x dB*</w:t>
            </w:r>
          </w:p>
        </w:tc>
        <w:tc>
          <w:tcPr>
            <w:tcW w:w="1417" w:type="dxa"/>
            <w:vAlign w:val="center"/>
          </w:tcPr>
          <w:p w14:paraId="6F0257AD"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CW carrier</w:t>
            </w:r>
          </w:p>
        </w:tc>
      </w:tr>
      <w:tr w:rsidR="00612053" w:rsidRPr="0050431F" w14:paraId="4F9FCD09" w14:textId="77777777" w:rsidTr="00612053">
        <w:trPr>
          <w:jc w:val="center"/>
        </w:trPr>
        <w:tc>
          <w:tcPr>
            <w:tcW w:w="1616" w:type="dxa"/>
          </w:tcPr>
          <w:p w14:paraId="0BA5EA25" w14:textId="77777777" w:rsidR="00CA6011" w:rsidRPr="0050431F" w:rsidRDefault="00CA6011" w:rsidP="00F71599">
            <w:pPr>
              <w:keepNext/>
              <w:keepLines/>
              <w:spacing w:after="0"/>
              <w:rPr>
                <w:rFonts w:ascii="Arial" w:hAnsi="Arial"/>
                <w:sz w:val="18"/>
              </w:rPr>
            </w:pPr>
            <w:r w:rsidRPr="0050431F">
              <w:rPr>
                <w:rFonts w:ascii="Arial" w:hAnsi="Arial"/>
                <w:sz w:val="18"/>
              </w:rPr>
              <w:t>E-UTRA Band 28</w:t>
            </w:r>
          </w:p>
        </w:tc>
        <w:tc>
          <w:tcPr>
            <w:tcW w:w="1477" w:type="dxa"/>
            <w:vAlign w:val="center"/>
          </w:tcPr>
          <w:p w14:paraId="771449FB" w14:textId="77777777" w:rsidR="00CA6011" w:rsidRPr="0050431F" w:rsidRDefault="00CA6011" w:rsidP="00F71599">
            <w:pPr>
              <w:keepNext/>
              <w:keepLines/>
              <w:spacing w:after="0"/>
              <w:jc w:val="center"/>
              <w:rPr>
                <w:rFonts w:ascii="Arial" w:hAnsi="Arial"/>
                <w:sz w:val="18"/>
              </w:rPr>
            </w:pPr>
            <w:r w:rsidRPr="0050431F">
              <w:rPr>
                <w:rFonts w:ascii="Arial" w:hAnsi="Arial"/>
                <w:sz w:val="18"/>
              </w:rPr>
              <w:t>758 – 803</w:t>
            </w:r>
          </w:p>
        </w:tc>
        <w:tc>
          <w:tcPr>
            <w:tcW w:w="1210" w:type="dxa"/>
          </w:tcPr>
          <w:p w14:paraId="60671965" w14:textId="77777777" w:rsidR="00CA6011" w:rsidRPr="0050431F" w:rsidRDefault="00CA6011" w:rsidP="00F71599">
            <w:pPr>
              <w:keepNext/>
              <w:keepLines/>
              <w:spacing w:after="0"/>
              <w:jc w:val="center"/>
              <w:rPr>
                <w:rFonts w:ascii="Arial" w:hAnsi="Arial"/>
                <w:sz w:val="18"/>
              </w:rPr>
            </w:pPr>
            <w:r w:rsidRPr="0050431F">
              <w:rPr>
                <w:rFonts w:ascii="Arial" w:hAnsi="Arial"/>
                <w:sz w:val="18"/>
              </w:rPr>
              <w:t>+16</w:t>
            </w:r>
            <w:r w:rsidR="002F6EF4" w:rsidRPr="0050431F">
              <w:rPr>
                <w:rFonts w:cs="Arial"/>
                <w:lang w:eastAsia="en-US"/>
              </w:rPr>
              <w:t>**</w:t>
            </w:r>
          </w:p>
        </w:tc>
        <w:tc>
          <w:tcPr>
            <w:tcW w:w="1210" w:type="dxa"/>
            <w:vAlign w:val="center"/>
          </w:tcPr>
          <w:p w14:paraId="6E46113A" w14:textId="77777777" w:rsidR="00CA6011" w:rsidRPr="0050431F" w:rsidRDefault="00CA6011" w:rsidP="00F71599">
            <w:pPr>
              <w:keepNext/>
              <w:keepLines/>
              <w:spacing w:after="0"/>
              <w:jc w:val="center"/>
              <w:rPr>
                <w:rFonts w:ascii="Arial" w:hAnsi="Arial"/>
                <w:sz w:val="18"/>
              </w:rPr>
            </w:pPr>
            <w:r w:rsidRPr="0050431F">
              <w:t>+</w:t>
            </w:r>
            <w:r w:rsidRPr="0050431F">
              <w:rPr>
                <w:rFonts w:eastAsia="SimSun"/>
                <w:lang w:eastAsia="zh-CN"/>
              </w:rPr>
              <w:t>8</w:t>
            </w:r>
          </w:p>
        </w:tc>
        <w:tc>
          <w:tcPr>
            <w:tcW w:w="1107" w:type="dxa"/>
            <w:vAlign w:val="center"/>
          </w:tcPr>
          <w:p w14:paraId="110FE099" w14:textId="77777777" w:rsidR="00CA6011" w:rsidRPr="0050431F" w:rsidRDefault="00CA6011" w:rsidP="00F71599">
            <w:pPr>
              <w:keepNext/>
              <w:keepLines/>
              <w:spacing w:after="0"/>
              <w:jc w:val="center"/>
              <w:rPr>
                <w:rFonts w:ascii="Arial" w:hAnsi="Arial"/>
                <w:sz w:val="18"/>
              </w:rPr>
            </w:pPr>
            <w:r w:rsidRPr="0050431F">
              <w:t>-6</w:t>
            </w:r>
          </w:p>
        </w:tc>
        <w:tc>
          <w:tcPr>
            <w:tcW w:w="1597" w:type="dxa"/>
          </w:tcPr>
          <w:p w14:paraId="2928113E" w14:textId="77777777" w:rsidR="00CA6011" w:rsidRPr="0050431F" w:rsidRDefault="00CA6011" w:rsidP="00F71599">
            <w:pPr>
              <w:keepNext/>
              <w:keepLines/>
              <w:spacing w:after="0"/>
              <w:jc w:val="center"/>
              <w:rPr>
                <w:rFonts w:ascii="Arial" w:hAnsi="Arial"/>
                <w:sz w:val="18"/>
              </w:rPr>
            </w:pPr>
            <w:r w:rsidRPr="0050431F">
              <w:rPr>
                <w:rFonts w:ascii="Arial" w:hAnsi="Arial"/>
                <w:sz w:val="18"/>
              </w:rPr>
              <w:t>P</w:t>
            </w:r>
            <w:r w:rsidRPr="0050431F">
              <w:rPr>
                <w:rFonts w:ascii="Arial" w:hAnsi="Arial"/>
                <w:sz w:val="18"/>
                <w:vertAlign w:val="subscript"/>
              </w:rPr>
              <w:t>REFSENS</w:t>
            </w:r>
            <w:r w:rsidRPr="0050431F" w:rsidDel="00E01BA4">
              <w:rPr>
                <w:rFonts w:ascii="Arial" w:hAnsi="Arial"/>
                <w:sz w:val="18"/>
              </w:rPr>
              <w:t xml:space="preserve"> </w:t>
            </w:r>
            <w:r w:rsidRPr="0050431F">
              <w:rPr>
                <w:rFonts w:ascii="Arial" w:hAnsi="Arial"/>
                <w:sz w:val="18"/>
              </w:rPr>
              <w:t>+ x dB*</w:t>
            </w:r>
          </w:p>
        </w:tc>
        <w:tc>
          <w:tcPr>
            <w:tcW w:w="1417" w:type="dxa"/>
          </w:tcPr>
          <w:p w14:paraId="012A5231" w14:textId="77777777" w:rsidR="00CA6011" w:rsidRPr="0050431F" w:rsidRDefault="00CA6011" w:rsidP="00F71599">
            <w:pPr>
              <w:keepNext/>
              <w:keepLines/>
              <w:spacing w:after="0"/>
              <w:jc w:val="center"/>
              <w:rPr>
                <w:rFonts w:ascii="Arial" w:hAnsi="Arial"/>
                <w:sz w:val="18"/>
              </w:rPr>
            </w:pPr>
            <w:r w:rsidRPr="0050431F">
              <w:rPr>
                <w:rFonts w:ascii="Arial" w:hAnsi="Arial"/>
                <w:sz w:val="18"/>
              </w:rPr>
              <w:t>CW carrier</w:t>
            </w:r>
          </w:p>
        </w:tc>
      </w:tr>
      <w:tr w:rsidR="00612053" w:rsidRPr="0050431F" w14:paraId="11312544" w14:textId="77777777" w:rsidTr="00612053">
        <w:trPr>
          <w:jc w:val="center"/>
        </w:trPr>
        <w:tc>
          <w:tcPr>
            <w:tcW w:w="1616" w:type="dxa"/>
          </w:tcPr>
          <w:p w14:paraId="2BD8554F" w14:textId="5EC46B3B" w:rsidR="00612053" w:rsidRPr="0050431F" w:rsidRDefault="00612053" w:rsidP="00612053">
            <w:pPr>
              <w:pStyle w:val="TAL"/>
              <w:rPr>
                <w:rFonts w:cs="Arial"/>
                <w:lang w:eastAsia="en-US"/>
              </w:rPr>
            </w:pPr>
            <w:r w:rsidRPr="0050431F">
              <w:rPr>
                <w:rFonts w:cs="Arial"/>
                <w:lang w:eastAsia="en-US"/>
              </w:rPr>
              <w:t>E-UTRA Band 29</w:t>
            </w:r>
          </w:p>
        </w:tc>
        <w:tc>
          <w:tcPr>
            <w:tcW w:w="1477" w:type="dxa"/>
            <w:vAlign w:val="center"/>
          </w:tcPr>
          <w:p w14:paraId="254D75AB" w14:textId="30529525" w:rsidR="00612053" w:rsidRPr="0050431F" w:rsidRDefault="00612053" w:rsidP="00612053">
            <w:pPr>
              <w:pStyle w:val="TAC"/>
              <w:rPr>
                <w:rFonts w:cs="Arial"/>
                <w:lang w:eastAsia="en-US"/>
              </w:rPr>
            </w:pPr>
            <w:r w:rsidRPr="0050431F">
              <w:rPr>
                <w:rFonts w:cs="Arial"/>
                <w:lang w:eastAsia="en-US"/>
              </w:rPr>
              <w:t>717-728</w:t>
            </w:r>
          </w:p>
        </w:tc>
        <w:tc>
          <w:tcPr>
            <w:tcW w:w="1210" w:type="dxa"/>
            <w:vAlign w:val="center"/>
          </w:tcPr>
          <w:p w14:paraId="27A7DCEA" w14:textId="6B3076B1" w:rsidR="00612053" w:rsidRPr="0050431F" w:rsidRDefault="00612053" w:rsidP="00612053">
            <w:pPr>
              <w:pStyle w:val="TAC"/>
              <w:rPr>
                <w:rFonts w:cs="Arial"/>
                <w:lang w:eastAsia="en-US"/>
              </w:rPr>
            </w:pPr>
            <w:r w:rsidRPr="0050431F">
              <w:rPr>
                <w:rFonts w:cs="Arial"/>
                <w:lang w:eastAsia="en-US"/>
              </w:rPr>
              <w:t>+16**</w:t>
            </w:r>
          </w:p>
        </w:tc>
        <w:tc>
          <w:tcPr>
            <w:tcW w:w="1210" w:type="dxa"/>
            <w:vAlign w:val="center"/>
          </w:tcPr>
          <w:p w14:paraId="6DD2D4E5" w14:textId="3D4664BA" w:rsidR="00612053" w:rsidRPr="0050431F" w:rsidRDefault="00612053" w:rsidP="00612053">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C3E57DE" w14:textId="50931A4C" w:rsidR="00612053" w:rsidRPr="0050431F" w:rsidRDefault="00612053" w:rsidP="00612053">
            <w:pPr>
              <w:pStyle w:val="TAC"/>
              <w:rPr>
                <w:rFonts w:cs="Arial"/>
                <w:lang w:eastAsia="en-US"/>
              </w:rPr>
            </w:pPr>
            <w:r w:rsidRPr="0050431F">
              <w:rPr>
                <w:rFonts w:cs="Arial"/>
                <w:lang w:eastAsia="en-US"/>
              </w:rPr>
              <w:t>-6</w:t>
            </w:r>
          </w:p>
        </w:tc>
        <w:tc>
          <w:tcPr>
            <w:tcW w:w="1597" w:type="dxa"/>
            <w:vAlign w:val="center"/>
          </w:tcPr>
          <w:p w14:paraId="0EBDB119" w14:textId="3664B093" w:rsidR="00612053" w:rsidRPr="0050431F" w:rsidRDefault="00612053" w:rsidP="00612053">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1E3FD092" w14:textId="4FD6BE82" w:rsidR="00612053" w:rsidRPr="0050431F" w:rsidRDefault="00612053" w:rsidP="00612053">
            <w:pPr>
              <w:pStyle w:val="TAC"/>
              <w:rPr>
                <w:rFonts w:cs="Arial"/>
                <w:lang w:eastAsia="en-US"/>
              </w:rPr>
            </w:pPr>
            <w:r w:rsidRPr="0050431F">
              <w:rPr>
                <w:rFonts w:cs="Arial"/>
                <w:lang w:eastAsia="en-US"/>
              </w:rPr>
              <w:t>CW carrier</w:t>
            </w:r>
          </w:p>
        </w:tc>
      </w:tr>
      <w:tr w:rsidR="00612053" w:rsidRPr="0050431F" w14:paraId="64754C62" w14:textId="77777777" w:rsidTr="00612053">
        <w:trPr>
          <w:jc w:val="center"/>
        </w:trPr>
        <w:tc>
          <w:tcPr>
            <w:tcW w:w="1616" w:type="dxa"/>
          </w:tcPr>
          <w:p w14:paraId="2A5887C3" w14:textId="77777777" w:rsidR="00354B86" w:rsidRPr="0050431F" w:rsidRDefault="00354B86" w:rsidP="00543249">
            <w:pPr>
              <w:pStyle w:val="TAL"/>
              <w:rPr>
                <w:rFonts w:cs="Arial"/>
                <w:lang w:eastAsia="en-US"/>
              </w:rPr>
            </w:pPr>
            <w:r w:rsidRPr="0050431F">
              <w:rPr>
                <w:rFonts w:cs="Arial"/>
                <w:lang w:eastAsia="en-US"/>
              </w:rPr>
              <w:t>E-UTRA Band 30</w:t>
            </w:r>
          </w:p>
        </w:tc>
        <w:tc>
          <w:tcPr>
            <w:tcW w:w="1477" w:type="dxa"/>
            <w:vAlign w:val="center"/>
          </w:tcPr>
          <w:p w14:paraId="215D1CC8" w14:textId="77777777" w:rsidR="00354B86" w:rsidRPr="0050431F" w:rsidRDefault="00354B86" w:rsidP="00543249">
            <w:pPr>
              <w:pStyle w:val="TAC"/>
              <w:rPr>
                <w:rFonts w:cs="Arial"/>
                <w:lang w:eastAsia="en-US"/>
              </w:rPr>
            </w:pPr>
            <w:r w:rsidRPr="0050431F">
              <w:rPr>
                <w:rFonts w:cs="Arial"/>
                <w:lang w:eastAsia="en-US"/>
              </w:rPr>
              <w:t>2350-2360</w:t>
            </w:r>
          </w:p>
        </w:tc>
        <w:tc>
          <w:tcPr>
            <w:tcW w:w="1210" w:type="dxa"/>
            <w:vAlign w:val="center"/>
          </w:tcPr>
          <w:p w14:paraId="0C25EF70" w14:textId="77777777" w:rsidR="00354B86" w:rsidRPr="0050431F" w:rsidRDefault="00354B86" w:rsidP="0054324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65F59CE" w14:textId="77777777" w:rsidR="00354B86" w:rsidRPr="0050431F" w:rsidRDefault="00354B86" w:rsidP="0054324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304FD91" w14:textId="77777777" w:rsidR="00354B86" w:rsidRPr="0050431F" w:rsidRDefault="00354B86" w:rsidP="00543249">
            <w:pPr>
              <w:pStyle w:val="TAC"/>
              <w:rPr>
                <w:rFonts w:cs="Arial"/>
                <w:lang w:eastAsia="en-US"/>
              </w:rPr>
            </w:pPr>
            <w:r w:rsidRPr="0050431F">
              <w:rPr>
                <w:rFonts w:cs="Arial"/>
                <w:lang w:eastAsia="en-US"/>
              </w:rPr>
              <w:t>-6</w:t>
            </w:r>
          </w:p>
        </w:tc>
        <w:tc>
          <w:tcPr>
            <w:tcW w:w="1597" w:type="dxa"/>
            <w:vAlign w:val="center"/>
          </w:tcPr>
          <w:p w14:paraId="61807353" w14:textId="77777777" w:rsidR="00354B86" w:rsidRPr="0050431F" w:rsidRDefault="00354B86" w:rsidP="0054324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7D51437" w14:textId="77777777" w:rsidR="00354B86" w:rsidRPr="0050431F" w:rsidRDefault="00354B86" w:rsidP="00543249">
            <w:pPr>
              <w:pStyle w:val="TAC"/>
              <w:rPr>
                <w:rFonts w:cs="Arial"/>
                <w:lang w:eastAsia="en-US"/>
              </w:rPr>
            </w:pPr>
            <w:r w:rsidRPr="0050431F">
              <w:rPr>
                <w:rFonts w:cs="Arial"/>
                <w:lang w:eastAsia="en-US"/>
              </w:rPr>
              <w:t>CW carrier</w:t>
            </w:r>
          </w:p>
        </w:tc>
      </w:tr>
      <w:tr w:rsidR="00612053" w:rsidRPr="0050431F" w14:paraId="53760F6C" w14:textId="77777777" w:rsidTr="00612053">
        <w:trPr>
          <w:jc w:val="center"/>
        </w:trPr>
        <w:tc>
          <w:tcPr>
            <w:tcW w:w="1616" w:type="dxa"/>
          </w:tcPr>
          <w:p w14:paraId="0300339B" w14:textId="77777777" w:rsidR="008B47E5" w:rsidRPr="0050431F" w:rsidRDefault="008B47E5" w:rsidP="00543249">
            <w:pPr>
              <w:pStyle w:val="TAL"/>
              <w:rPr>
                <w:rFonts w:cs="Arial"/>
                <w:lang w:eastAsia="en-US"/>
              </w:rPr>
            </w:pPr>
            <w:r w:rsidRPr="0050431F">
              <w:rPr>
                <w:rFonts w:cs="Arial"/>
                <w:lang w:eastAsia="en-US"/>
              </w:rPr>
              <w:t xml:space="preserve">E-UTRA Band </w:t>
            </w:r>
            <w:r w:rsidRPr="0050431F">
              <w:rPr>
                <w:rFonts w:cs="Arial"/>
                <w:lang w:eastAsia="zh-CN"/>
              </w:rPr>
              <w:t>31</w:t>
            </w:r>
          </w:p>
        </w:tc>
        <w:tc>
          <w:tcPr>
            <w:tcW w:w="1477" w:type="dxa"/>
            <w:vAlign w:val="center"/>
          </w:tcPr>
          <w:p w14:paraId="39C87948" w14:textId="77777777" w:rsidR="008B47E5" w:rsidRPr="0050431F" w:rsidRDefault="008B47E5" w:rsidP="00543249">
            <w:pPr>
              <w:pStyle w:val="TAC"/>
              <w:rPr>
                <w:rFonts w:cs="Arial"/>
                <w:lang w:eastAsia="en-US"/>
              </w:rPr>
            </w:pPr>
            <w:r w:rsidRPr="0050431F">
              <w:rPr>
                <w:rFonts w:cs="Arial"/>
                <w:lang w:eastAsia="zh-CN"/>
              </w:rPr>
              <w:t>462.5</w:t>
            </w:r>
            <w:r w:rsidRPr="0050431F">
              <w:rPr>
                <w:rFonts w:cs="Arial"/>
                <w:lang w:eastAsia="en-US"/>
              </w:rPr>
              <w:t>–</w:t>
            </w:r>
            <w:r w:rsidRPr="0050431F">
              <w:rPr>
                <w:rFonts w:cs="Arial"/>
                <w:lang w:eastAsia="zh-CN"/>
              </w:rPr>
              <w:t>467.5</w:t>
            </w:r>
          </w:p>
        </w:tc>
        <w:tc>
          <w:tcPr>
            <w:tcW w:w="1210" w:type="dxa"/>
            <w:vAlign w:val="center"/>
          </w:tcPr>
          <w:p w14:paraId="5AE18CEF" w14:textId="77777777" w:rsidR="008B47E5" w:rsidRPr="0050431F" w:rsidRDefault="008B47E5" w:rsidP="0054324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9E88C23" w14:textId="77777777" w:rsidR="008B47E5" w:rsidRPr="0050431F" w:rsidRDefault="008B47E5" w:rsidP="0054324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954CFFE" w14:textId="77777777" w:rsidR="008B47E5" w:rsidRPr="0050431F" w:rsidRDefault="008B47E5" w:rsidP="00543249">
            <w:pPr>
              <w:pStyle w:val="TAC"/>
              <w:rPr>
                <w:rFonts w:cs="Arial"/>
                <w:lang w:eastAsia="en-US"/>
              </w:rPr>
            </w:pPr>
            <w:r w:rsidRPr="0050431F">
              <w:rPr>
                <w:rFonts w:cs="Arial"/>
                <w:lang w:eastAsia="en-US"/>
              </w:rPr>
              <w:t>-6</w:t>
            </w:r>
          </w:p>
        </w:tc>
        <w:tc>
          <w:tcPr>
            <w:tcW w:w="1597" w:type="dxa"/>
            <w:vAlign w:val="center"/>
          </w:tcPr>
          <w:p w14:paraId="15BBFC5F" w14:textId="77777777" w:rsidR="008B47E5" w:rsidRPr="0050431F" w:rsidRDefault="008B47E5" w:rsidP="0054324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67CD8BB8" w14:textId="77777777" w:rsidR="008B47E5" w:rsidRPr="0050431F" w:rsidRDefault="008B47E5" w:rsidP="00543249">
            <w:pPr>
              <w:pStyle w:val="TAC"/>
              <w:rPr>
                <w:rFonts w:cs="Arial"/>
                <w:lang w:eastAsia="en-US"/>
              </w:rPr>
            </w:pPr>
            <w:r w:rsidRPr="0050431F">
              <w:rPr>
                <w:rFonts w:cs="Arial"/>
                <w:lang w:eastAsia="en-US"/>
              </w:rPr>
              <w:t>CW carrier</w:t>
            </w:r>
          </w:p>
        </w:tc>
      </w:tr>
      <w:tr w:rsidR="00612053" w:rsidRPr="0050431F" w14:paraId="141CD035" w14:textId="77777777" w:rsidTr="00612053">
        <w:trPr>
          <w:jc w:val="center"/>
        </w:trPr>
        <w:tc>
          <w:tcPr>
            <w:tcW w:w="1616" w:type="dxa"/>
          </w:tcPr>
          <w:p w14:paraId="733A8C8E" w14:textId="77777777" w:rsidR="004A4603" w:rsidRPr="005C5D7F" w:rsidRDefault="004A4603" w:rsidP="00BC26EF">
            <w:pPr>
              <w:pStyle w:val="TAL"/>
              <w:rPr>
                <w:rFonts w:cs="Arial"/>
                <w:lang w:val="sv-FI" w:eastAsia="en-US"/>
              </w:rPr>
            </w:pPr>
            <w:r w:rsidRPr="005C5D7F">
              <w:rPr>
                <w:rFonts w:cs="Arial"/>
                <w:lang w:val="sv-FI" w:eastAsia="en-US"/>
              </w:rPr>
              <w:t>UTRA FDD Band XXXII or E-UTRA Band 32</w:t>
            </w:r>
          </w:p>
        </w:tc>
        <w:tc>
          <w:tcPr>
            <w:tcW w:w="1477" w:type="dxa"/>
            <w:vAlign w:val="center"/>
          </w:tcPr>
          <w:p w14:paraId="282F1A20" w14:textId="77777777" w:rsidR="004A4603" w:rsidRPr="0050431F" w:rsidRDefault="004A4603" w:rsidP="00BC26EF">
            <w:pPr>
              <w:pStyle w:val="TAC"/>
              <w:rPr>
                <w:rFonts w:cs="Arial"/>
                <w:lang w:eastAsia="en-US"/>
              </w:rPr>
            </w:pPr>
            <w:r w:rsidRPr="0050431F">
              <w:rPr>
                <w:rFonts w:cs="Arial"/>
                <w:lang w:eastAsia="en-US"/>
              </w:rPr>
              <w:t>1452 – 1496</w:t>
            </w:r>
          </w:p>
          <w:p w14:paraId="3209FEE4" w14:textId="77777777" w:rsidR="004A4603" w:rsidRPr="0050431F" w:rsidRDefault="004A4603" w:rsidP="00BC26EF">
            <w:pPr>
              <w:pStyle w:val="TAC"/>
              <w:rPr>
                <w:rFonts w:cs="Arial"/>
                <w:lang w:eastAsia="en-US"/>
              </w:rPr>
            </w:pPr>
            <w:r w:rsidRPr="0050431F">
              <w:rPr>
                <w:rFonts w:cs="Arial"/>
                <w:lang w:eastAsia="en-US"/>
              </w:rPr>
              <w:t>(NOTE 5)</w:t>
            </w:r>
          </w:p>
        </w:tc>
        <w:tc>
          <w:tcPr>
            <w:tcW w:w="1210" w:type="dxa"/>
            <w:vAlign w:val="center"/>
          </w:tcPr>
          <w:p w14:paraId="44842C52" w14:textId="77777777" w:rsidR="004A4603" w:rsidRPr="0050431F" w:rsidRDefault="004A4603" w:rsidP="00BC26EF">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DA5282C" w14:textId="77777777" w:rsidR="004A4603" w:rsidRPr="0050431F" w:rsidRDefault="004A4603" w:rsidP="00BC26EF">
            <w:pPr>
              <w:pStyle w:val="TAC"/>
              <w:rPr>
                <w:rFonts w:cs="Arial"/>
                <w:lang w:eastAsia="en-US"/>
              </w:rPr>
            </w:pPr>
            <w:r w:rsidRPr="0050431F">
              <w:rPr>
                <w:rFonts w:cs="Arial"/>
                <w:lang w:eastAsia="en-US"/>
              </w:rPr>
              <w:t>+8</w:t>
            </w:r>
          </w:p>
        </w:tc>
        <w:tc>
          <w:tcPr>
            <w:tcW w:w="1107" w:type="dxa"/>
            <w:vAlign w:val="center"/>
          </w:tcPr>
          <w:p w14:paraId="6402E66A" w14:textId="77777777" w:rsidR="004A4603" w:rsidRPr="0050431F" w:rsidRDefault="004A4603" w:rsidP="00BC26EF">
            <w:pPr>
              <w:pStyle w:val="TAC"/>
              <w:rPr>
                <w:rFonts w:cs="Arial"/>
                <w:lang w:eastAsia="en-US"/>
              </w:rPr>
            </w:pPr>
            <w:r w:rsidRPr="0050431F">
              <w:rPr>
                <w:rFonts w:cs="Arial"/>
                <w:lang w:eastAsia="en-US"/>
              </w:rPr>
              <w:t>-6</w:t>
            </w:r>
          </w:p>
        </w:tc>
        <w:tc>
          <w:tcPr>
            <w:tcW w:w="1597" w:type="dxa"/>
            <w:vAlign w:val="center"/>
          </w:tcPr>
          <w:p w14:paraId="5E4E66D1" w14:textId="77777777" w:rsidR="004A4603" w:rsidRPr="0050431F" w:rsidRDefault="004A4603" w:rsidP="00BC26EF">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00CB58DD" w14:textId="77777777" w:rsidR="004A4603" w:rsidRPr="0050431F" w:rsidRDefault="004A4603" w:rsidP="00BC26EF">
            <w:pPr>
              <w:pStyle w:val="TAC"/>
              <w:rPr>
                <w:rFonts w:cs="Arial"/>
                <w:lang w:eastAsia="en-US"/>
              </w:rPr>
            </w:pPr>
            <w:r w:rsidRPr="0050431F">
              <w:rPr>
                <w:rFonts w:cs="Arial"/>
                <w:lang w:eastAsia="en-US"/>
              </w:rPr>
              <w:t>CW carrier</w:t>
            </w:r>
          </w:p>
        </w:tc>
      </w:tr>
      <w:tr w:rsidR="00612053" w:rsidRPr="0050431F" w14:paraId="19032EB4" w14:textId="77777777" w:rsidTr="00612053">
        <w:trPr>
          <w:jc w:val="center"/>
        </w:trPr>
        <w:tc>
          <w:tcPr>
            <w:tcW w:w="1616" w:type="dxa"/>
          </w:tcPr>
          <w:p w14:paraId="306C4464" w14:textId="77777777" w:rsidR="00CA6011" w:rsidRPr="0050431F" w:rsidRDefault="00CA6011" w:rsidP="00826AA7">
            <w:pPr>
              <w:pStyle w:val="TAL"/>
              <w:rPr>
                <w:rFonts w:cs="Arial"/>
                <w:lang w:eastAsia="en-US"/>
              </w:rPr>
            </w:pPr>
            <w:r w:rsidRPr="0050431F">
              <w:rPr>
                <w:rFonts w:cs="Arial"/>
                <w:lang w:eastAsia="en-US"/>
              </w:rPr>
              <w:t>UTRA TDD Band a) or E-UTRA Band 33</w:t>
            </w:r>
          </w:p>
        </w:tc>
        <w:tc>
          <w:tcPr>
            <w:tcW w:w="1477" w:type="dxa"/>
            <w:vAlign w:val="center"/>
          </w:tcPr>
          <w:p w14:paraId="44888C14" w14:textId="77777777" w:rsidR="00CA6011" w:rsidRPr="0050431F" w:rsidRDefault="00CA6011" w:rsidP="00826AA7">
            <w:pPr>
              <w:pStyle w:val="TAC"/>
              <w:rPr>
                <w:rFonts w:cs="Arial"/>
                <w:lang w:eastAsia="en-US"/>
              </w:rPr>
            </w:pPr>
            <w:r w:rsidRPr="0050431F">
              <w:rPr>
                <w:rFonts w:cs="Arial"/>
                <w:lang w:eastAsia="en-US"/>
              </w:rPr>
              <w:t>1900-1920</w:t>
            </w:r>
          </w:p>
        </w:tc>
        <w:tc>
          <w:tcPr>
            <w:tcW w:w="1210" w:type="dxa"/>
            <w:vAlign w:val="center"/>
          </w:tcPr>
          <w:p w14:paraId="4572B1FF"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C2353CF"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25313A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5826A7C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DFEF4D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306208B" w14:textId="77777777" w:rsidTr="00612053">
        <w:trPr>
          <w:jc w:val="center"/>
        </w:trPr>
        <w:tc>
          <w:tcPr>
            <w:tcW w:w="1616" w:type="dxa"/>
          </w:tcPr>
          <w:p w14:paraId="2A236005" w14:textId="77777777" w:rsidR="00CA6011" w:rsidRPr="0050431F" w:rsidRDefault="00CA6011" w:rsidP="00826AA7">
            <w:pPr>
              <w:pStyle w:val="TAL"/>
              <w:rPr>
                <w:rFonts w:cs="Arial"/>
                <w:lang w:eastAsia="en-US"/>
              </w:rPr>
            </w:pPr>
            <w:r w:rsidRPr="0050431F">
              <w:rPr>
                <w:rFonts w:cs="Arial"/>
                <w:lang w:eastAsia="en-US"/>
              </w:rPr>
              <w:t>UTRA TDD Band a) or E-UTRA Band 34</w:t>
            </w:r>
          </w:p>
        </w:tc>
        <w:tc>
          <w:tcPr>
            <w:tcW w:w="1477" w:type="dxa"/>
            <w:vAlign w:val="center"/>
          </w:tcPr>
          <w:p w14:paraId="2A27753C" w14:textId="77777777" w:rsidR="00CA6011" w:rsidRPr="0050431F" w:rsidRDefault="00CA6011" w:rsidP="00826AA7">
            <w:pPr>
              <w:pStyle w:val="TAC"/>
              <w:rPr>
                <w:rFonts w:cs="Arial"/>
                <w:lang w:eastAsia="en-US"/>
              </w:rPr>
            </w:pPr>
            <w:r w:rsidRPr="0050431F">
              <w:rPr>
                <w:rFonts w:cs="Arial"/>
                <w:lang w:eastAsia="en-US"/>
              </w:rPr>
              <w:t>2010-2025</w:t>
            </w:r>
          </w:p>
        </w:tc>
        <w:tc>
          <w:tcPr>
            <w:tcW w:w="1210" w:type="dxa"/>
            <w:vAlign w:val="center"/>
          </w:tcPr>
          <w:p w14:paraId="46C95B5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35C1B23B"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2DF5FE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E6F9616"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9DD8A0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7871217" w14:textId="77777777" w:rsidTr="00612053">
        <w:trPr>
          <w:jc w:val="center"/>
        </w:trPr>
        <w:tc>
          <w:tcPr>
            <w:tcW w:w="1616" w:type="dxa"/>
          </w:tcPr>
          <w:p w14:paraId="6D1B25B9" w14:textId="77777777" w:rsidR="00CA6011" w:rsidRPr="005C5D7F" w:rsidRDefault="00CA6011" w:rsidP="00826AA7">
            <w:pPr>
              <w:pStyle w:val="TAL"/>
              <w:rPr>
                <w:rFonts w:cs="Arial"/>
                <w:lang w:val="sv-FI" w:eastAsia="en-US"/>
              </w:rPr>
            </w:pPr>
            <w:r w:rsidRPr="005C5D7F">
              <w:rPr>
                <w:rFonts w:cs="Arial"/>
                <w:lang w:val="sv-FI" w:eastAsia="en-US"/>
              </w:rPr>
              <w:t>UTRA TDD Band b) or E-UTRA Band 35</w:t>
            </w:r>
          </w:p>
        </w:tc>
        <w:tc>
          <w:tcPr>
            <w:tcW w:w="1477" w:type="dxa"/>
            <w:vAlign w:val="center"/>
          </w:tcPr>
          <w:p w14:paraId="45831102" w14:textId="77777777" w:rsidR="00CA6011" w:rsidRPr="0050431F" w:rsidRDefault="00CA6011" w:rsidP="00826AA7">
            <w:pPr>
              <w:pStyle w:val="TAC"/>
              <w:rPr>
                <w:rFonts w:cs="Arial"/>
                <w:lang w:eastAsia="en-US"/>
              </w:rPr>
            </w:pPr>
            <w:r w:rsidRPr="0050431F">
              <w:rPr>
                <w:rFonts w:cs="Arial"/>
                <w:lang w:eastAsia="en-US"/>
              </w:rPr>
              <w:t>1850-1910</w:t>
            </w:r>
          </w:p>
          <w:p w14:paraId="50305BA8" w14:textId="77777777" w:rsidR="00CA6011" w:rsidRPr="0050431F" w:rsidRDefault="00CA6011" w:rsidP="00826AA7">
            <w:pPr>
              <w:pStyle w:val="TAC"/>
              <w:rPr>
                <w:rFonts w:cs="Arial"/>
                <w:lang w:eastAsia="en-US"/>
              </w:rPr>
            </w:pPr>
          </w:p>
        </w:tc>
        <w:tc>
          <w:tcPr>
            <w:tcW w:w="1210" w:type="dxa"/>
            <w:vAlign w:val="center"/>
          </w:tcPr>
          <w:p w14:paraId="6A392561"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D5BE2E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91CFB5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7E2BAE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02A082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AB1FA6B" w14:textId="77777777" w:rsidTr="00612053">
        <w:trPr>
          <w:jc w:val="center"/>
        </w:trPr>
        <w:tc>
          <w:tcPr>
            <w:tcW w:w="1616" w:type="dxa"/>
          </w:tcPr>
          <w:p w14:paraId="03CDBB00" w14:textId="77777777" w:rsidR="00CA6011" w:rsidRPr="005C5D7F" w:rsidRDefault="00CA6011" w:rsidP="00826AA7">
            <w:pPr>
              <w:pStyle w:val="TAL"/>
              <w:rPr>
                <w:rFonts w:cs="Arial"/>
                <w:lang w:val="sv-FI" w:eastAsia="en-US"/>
              </w:rPr>
            </w:pPr>
            <w:r w:rsidRPr="005C5D7F">
              <w:rPr>
                <w:rFonts w:cs="Arial"/>
                <w:lang w:val="sv-FI" w:eastAsia="en-US"/>
              </w:rPr>
              <w:t>UTRA TDD Band b) or E-UTRA Band 36</w:t>
            </w:r>
          </w:p>
        </w:tc>
        <w:tc>
          <w:tcPr>
            <w:tcW w:w="1477" w:type="dxa"/>
            <w:vAlign w:val="center"/>
          </w:tcPr>
          <w:p w14:paraId="068B9CC9" w14:textId="77777777" w:rsidR="00CA6011" w:rsidRPr="0050431F" w:rsidRDefault="00CA6011" w:rsidP="00826AA7">
            <w:pPr>
              <w:pStyle w:val="TAC"/>
              <w:rPr>
                <w:rFonts w:cs="Arial"/>
                <w:lang w:eastAsia="en-US"/>
              </w:rPr>
            </w:pPr>
            <w:r w:rsidRPr="0050431F">
              <w:rPr>
                <w:rFonts w:cs="Arial"/>
                <w:lang w:eastAsia="en-US"/>
              </w:rPr>
              <w:t>1930-1990</w:t>
            </w:r>
          </w:p>
        </w:tc>
        <w:tc>
          <w:tcPr>
            <w:tcW w:w="1210" w:type="dxa"/>
            <w:vAlign w:val="center"/>
          </w:tcPr>
          <w:p w14:paraId="350A7DD2"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E89C0F8"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5BCE89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B331A42"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2831B0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BDDC8F2" w14:textId="77777777" w:rsidTr="00612053">
        <w:trPr>
          <w:jc w:val="center"/>
        </w:trPr>
        <w:tc>
          <w:tcPr>
            <w:tcW w:w="1616" w:type="dxa"/>
          </w:tcPr>
          <w:p w14:paraId="78E0D141" w14:textId="77777777" w:rsidR="00CA6011" w:rsidRPr="005C5D7F" w:rsidRDefault="00CA6011" w:rsidP="00826AA7">
            <w:pPr>
              <w:pStyle w:val="TAL"/>
              <w:rPr>
                <w:rFonts w:cs="Arial"/>
                <w:lang w:val="sv-FI" w:eastAsia="en-US"/>
              </w:rPr>
            </w:pPr>
            <w:r w:rsidRPr="005C5D7F">
              <w:rPr>
                <w:rFonts w:cs="Arial"/>
                <w:lang w:val="sv-FI" w:eastAsia="en-US"/>
              </w:rPr>
              <w:t>UTRA TDD Band c) or E-UTRA Band 37</w:t>
            </w:r>
          </w:p>
        </w:tc>
        <w:tc>
          <w:tcPr>
            <w:tcW w:w="1477" w:type="dxa"/>
            <w:vAlign w:val="center"/>
          </w:tcPr>
          <w:p w14:paraId="63C8AA84" w14:textId="77777777" w:rsidR="00CA6011" w:rsidRPr="0050431F" w:rsidRDefault="00CA6011" w:rsidP="00826AA7">
            <w:pPr>
              <w:pStyle w:val="TAC"/>
              <w:rPr>
                <w:rFonts w:cs="Arial"/>
                <w:lang w:eastAsia="en-US"/>
              </w:rPr>
            </w:pPr>
            <w:r w:rsidRPr="0050431F">
              <w:rPr>
                <w:rFonts w:cs="Arial"/>
                <w:lang w:eastAsia="en-US"/>
              </w:rPr>
              <w:t>1910-1930</w:t>
            </w:r>
          </w:p>
        </w:tc>
        <w:tc>
          <w:tcPr>
            <w:tcW w:w="1210" w:type="dxa"/>
            <w:vAlign w:val="center"/>
          </w:tcPr>
          <w:p w14:paraId="24426631"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2573048"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5E402C4"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74ACD0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BA9603D"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7EB253D" w14:textId="77777777" w:rsidTr="00612053">
        <w:trPr>
          <w:jc w:val="center"/>
        </w:trPr>
        <w:tc>
          <w:tcPr>
            <w:tcW w:w="1616" w:type="dxa"/>
          </w:tcPr>
          <w:p w14:paraId="2672BC04" w14:textId="77777777" w:rsidR="00CA6011" w:rsidRPr="005C5D7F" w:rsidRDefault="00CA6011" w:rsidP="00826AA7">
            <w:pPr>
              <w:pStyle w:val="TAL"/>
              <w:rPr>
                <w:rFonts w:cs="Arial"/>
                <w:lang w:val="sv-FI" w:eastAsia="en-US"/>
              </w:rPr>
            </w:pPr>
            <w:r w:rsidRPr="005C5D7F">
              <w:rPr>
                <w:rFonts w:cs="Arial"/>
                <w:lang w:val="sv-FI" w:eastAsia="en-US"/>
              </w:rPr>
              <w:t>UTRA TDD Band d) or E-UTRA Band 38</w:t>
            </w:r>
          </w:p>
        </w:tc>
        <w:tc>
          <w:tcPr>
            <w:tcW w:w="1477" w:type="dxa"/>
            <w:vAlign w:val="center"/>
          </w:tcPr>
          <w:p w14:paraId="1AA39F9A" w14:textId="77777777" w:rsidR="00CA6011" w:rsidRPr="0050431F" w:rsidRDefault="00CA6011" w:rsidP="00826AA7">
            <w:pPr>
              <w:pStyle w:val="TAC"/>
              <w:rPr>
                <w:rFonts w:cs="Arial"/>
                <w:lang w:eastAsia="en-US"/>
              </w:rPr>
            </w:pPr>
            <w:r w:rsidRPr="0050431F">
              <w:rPr>
                <w:rFonts w:cs="Arial"/>
                <w:lang w:eastAsia="en-US"/>
              </w:rPr>
              <w:t>2570-2620</w:t>
            </w:r>
          </w:p>
        </w:tc>
        <w:tc>
          <w:tcPr>
            <w:tcW w:w="1210" w:type="dxa"/>
            <w:vAlign w:val="center"/>
          </w:tcPr>
          <w:p w14:paraId="122E88A0"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E3C2603"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48B0A4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6516CAD7"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3670940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E3E7D51" w14:textId="77777777" w:rsidTr="00612053">
        <w:trPr>
          <w:jc w:val="center"/>
        </w:trPr>
        <w:tc>
          <w:tcPr>
            <w:tcW w:w="1616" w:type="dxa"/>
          </w:tcPr>
          <w:p w14:paraId="33004916" w14:textId="77777777" w:rsidR="00CA6011" w:rsidRPr="005C5D7F" w:rsidRDefault="00CA6011" w:rsidP="00826AA7">
            <w:pPr>
              <w:pStyle w:val="TAL"/>
              <w:rPr>
                <w:rFonts w:cs="Arial"/>
                <w:lang w:val="sv-FI" w:eastAsia="en-US"/>
              </w:rPr>
            </w:pPr>
            <w:r w:rsidRPr="005C5D7F">
              <w:rPr>
                <w:rFonts w:cs="Arial"/>
                <w:lang w:val="sv-FI" w:eastAsia="en-US"/>
              </w:rPr>
              <w:t>UTRA TDD Band f) or E-UTRA Band 39</w:t>
            </w:r>
          </w:p>
        </w:tc>
        <w:tc>
          <w:tcPr>
            <w:tcW w:w="1477" w:type="dxa"/>
            <w:vAlign w:val="center"/>
          </w:tcPr>
          <w:p w14:paraId="2D00A61D" w14:textId="77777777" w:rsidR="00CA6011" w:rsidRPr="0050431F" w:rsidRDefault="00CA6011" w:rsidP="00826AA7">
            <w:pPr>
              <w:pStyle w:val="TAC"/>
              <w:rPr>
                <w:rFonts w:cs="Arial"/>
                <w:lang w:eastAsia="en-US"/>
              </w:rPr>
            </w:pPr>
            <w:r w:rsidRPr="0050431F">
              <w:rPr>
                <w:rFonts w:cs="Arial"/>
                <w:lang w:eastAsia="en-US"/>
              </w:rPr>
              <w:t>1880-1920</w:t>
            </w:r>
          </w:p>
        </w:tc>
        <w:tc>
          <w:tcPr>
            <w:tcW w:w="1210" w:type="dxa"/>
            <w:vAlign w:val="center"/>
          </w:tcPr>
          <w:p w14:paraId="0CF1673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410E001"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66E3CF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E26795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50A1117"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91C36E7" w14:textId="77777777" w:rsidTr="00612053">
        <w:trPr>
          <w:jc w:val="center"/>
        </w:trPr>
        <w:tc>
          <w:tcPr>
            <w:tcW w:w="1616" w:type="dxa"/>
          </w:tcPr>
          <w:p w14:paraId="4E5A5DB9" w14:textId="77777777" w:rsidR="00CA6011" w:rsidRPr="005C5D7F" w:rsidRDefault="00CA6011" w:rsidP="00826AA7">
            <w:pPr>
              <w:pStyle w:val="TAL"/>
              <w:rPr>
                <w:rFonts w:cs="Arial"/>
                <w:lang w:val="sv-FI" w:eastAsia="en-US"/>
              </w:rPr>
            </w:pPr>
            <w:r w:rsidRPr="005C5D7F">
              <w:rPr>
                <w:rFonts w:cs="Arial"/>
                <w:lang w:val="sv-FI" w:eastAsia="en-US"/>
              </w:rPr>
              <w:t>UTRA TDD Band e) or E-UTRA Band 40</w:t>
            </w:r>
          </w:p>
        </w:tc>
        <w:tc>
          <w:tcPr>
            <w:tcW w:w="1477" w:type="dxa"/>
            <w:vAlign w:val="center"/>
          </w:tcPr>
          <w:p w14:paraId="7BCA5F1D" w14:textId="77777777" w:rsidR="00CA6011" w:rsidRPr="0050431F" w:rsidRDefault="00CA6011" w:rsidP="00826AA7">
            <w:pPr>
              <w:pStyle w:val="TAC"/>
              <w:rPr>
                <w:rFonts w:cs="Arial"/>
                <w:lang w:eastAsia="en-US"/>
              </w:rPr>
            </w:pPr>
            <w:r w:rsidRPr="0050431F">
              <w:rPr>
                <w:rFonts w:cs="Arial"/>
                <w:lang w:eastAsia="en-US"/>
              </w:rPr>
              <w:t>2300-2400</w:t>
            </w:r>
          </w:p>
        </w:tc>
        <w:tc>
          <w:tcPr>
            <w:tcW w:w="1210" w:type="dxa"/>
            <w:vAlign w:val="center"/>
          </w:tcPr>
          <w:p w14:paraId="1DAFE4B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FE6A3E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E2A200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11B30AA"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B26C33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C36B001" w14:textId="77777777" w:rsidTr="00612053">
        <w:trPr>
          <w:jc w:val="center"/>
        </w:trPr>
        <w:tc>
          <w:tcPr>
            <w:tcW w:w="1616" w:type="dxa"/>
          </w:tcPr>
          <w:p w14:paraId="3A73038D" w14:textId="77777777" w:rsidR="00CA6011" w:rsidRPr="0050431F" w:rsidRDefault="00CA6011" w:rsidP="00913C06">
            <w:pPr>
              <w:pStyle w:val="TAL"/>
              <w:rPr>
                <w:rFonts w:cs="Arial"/>
                <w:lang w:eastAsia="en-US"/>
              </w:rPr>
            </w:pPr>
            <w:r w:rsidRPr="0050431F">
              <w:rPr>
                <w:rFonts w:cs="Arial"/>
                <w:lang w:eastAsia="en-US"/>
              </w:rPr>
              <w:t>E-UTRA Band 41</w:t>
            </w:r>
          </w:p>
        </w:tc>
        <w:tc>
          <w:tcPr>
            <w:tcW w:w="1477" w:type="dxa"/>
            <w:vAlign w:val="center"/>
          </w:tcPr>
          <w:p w14:paraId="695C0493" w14:textId="77777777" w:rsidR="00CA6011" w:rsidRPr="0050431F" w:rsidRDefault="00CA6011" w:rsidP="00913C06">
            <w:pPr>
              <w:pStyle w:val="TAC"/>
              <w:rPr>
                <w:rFonts w:cs="Arial"/>
                <w:lang w:eastAsia="en-US"/>
              </w:rPr>
            </w:pPr>
            <w:r w:rsidRPr="0050431F">
              <w:rPr>
                <w:rFonts w:cs="Arial"/>
                <w:lang w:eastAsia="en-US"/>
              </w:rPr>
              <w:t>2496 - 2690</w:t>
            </w:r>
          </w:p>
        </w:tc>
        <w:tc>
          <w:tcPr>
            <w:tcW w:w="1210" w:type="dxa"/>
            <w:vAlign w:val="center"/>
          </w:tcPr>
          <w:p w14:paraId="0A2858C4" w14:textId="77777777" w:rsidR="00CA6011" w:rsidRPr="0050431F" w:rsidRDefault="00CA6011" w:rsidP="00913C0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8E2171E" w14:textId="77777777" w:rsidR="00CA6011" w:rsidRPr="0050431F" w:rsidRDefault="00CA6011" w:rsidP="00913C0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49DB16B" w14:textId="77777777" w:rsidR="00CA6011" w:rsidRPr="0050431F" w:rsidRDefault="00CA6011" w:rsidP="00913C06">
            <w:pPr>
              <w:pStyle w:val="TAC"/>
              <w:rPr>
                <w:rFonts w:cs="Arial"/>
                <w:lang w:eastAsia="en-US"/>
              </w:rPr>
            </w:pPr>
            <w:r w:rsidRPr="0050431F">
              <w:rPr>
                <w:rFonts w:cs="Arial"/>
                <w:lang w:eastAsia="en-US"/>
              </w:rPr>
              <w:t>-6</w:t>
            </w:r>
          </w:p>
        </w:tc>
        <w:tc>
          <w:tcPr>
            <w:tcW w:w="1597" w:type="dxa"/>
            <w:vAlign w:val="center"/>
          </w:tcPr>
          <w:p w14:paraId="50AC0F57" w14:textId="77777777" w:rsidR="00CA6011" w:rsidRPr="0050431F" w:rsidRDefault="00CA6011" w:rsidP="00913C0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3D562A8" w14:textId="77777777" w:rsidR="00CA6011" w:rsidRPr="0050431F" w:rsidRDefault="00CA6011" w:rsidP="00913C06">
            <w:pPr>
              <w:pStyle w:val="TAC"/>
              <w:rPr>
                <w:rFonts w:cs="Arial"/>
                <w:lang w:eastAsia="en-US"/>
              </w:rPr>
            </w:pPr>
            <w:r w:rsidRPr="0050431F">
              <w:rPr>
                <w:rFonts w:cs="Arial"/>
                <w:lang w:eastAsia="en-US"/>
              </w:rPr>
              <w:t>CW carrier</w:t>
            </w:r>
          </w:p>
        </w:tc>
      </w:tr>
      <w:tr w:rsidR="00612053" w:rsidRPr="0050431F" w14:paraId="7DA9CFFE" w14:textId="77777777" w:rsidTr="00612053">
        <w:trPr>
          <w:jc w:val="center"/>
        </w:trPr>
        <w:tc>
          <w:tcPr>
            <w:tcW w:w="1616" w:type="dxa"/>
          </w:tcPr>
          <w:p w14:paraId="390B02A3" w14:textId="77777777" w:rsidR="00CA6011" w:rsidRPr="0050431F" w:rsidRDefault="00CA6011" w:rsidP="00033FE9">
            <w:pPr>
              <w:pStyle w:val="TAL"/>
              <w:rPr>
                <w:rFonts w:cs="Arial"/>
                <w:lang w:eastAsia="en-US"/>
              </w:rPr>
            </w:pPr>
            <w:r w:rsidRPr="0050431F">
              <w:rPr>
                <w:rFonts w:cs="Arial"/>
                <w:lang w:eastAsia="en-US"/>
              </w:rPr>
              <w:t>E-UTRA Band 42</w:t>
            </w:r>
          </w:p>
        </w:tc>
        <w:tc>
          <w:tcPr>
            <w:tcW w:w="1477" w:type="dxa"/>
          </w:tcPr>
          <w:p w14:paraId="7670ECBF" w14:textId="77777777" w:rsidR="00CA6011" w:rsidRPr="0050431F" w:rsidRDefault="00CA6011" w:rsidP="00033FE9">
            <w:pPr>
              <w:pStyle w:val="TAC"/>
              <w:rPr>
                <w:rFonts w:cs="Arial"/>
                <w:lang w:eastAsia="en-US"/>
              </w:rPr>
            </w:pPr>
            <w:r w:rsidRPr="0050431F">
              <w:rPr>
                <w:rFonts w:cs="Arial"/>
                <w:lang w:eastAsia="zh-CN"/>
              </w:rPr>
              <w:t>3400</w:t>
            </w:r>
            <w:r w:rsidRPr="0050431F">
              <w:rPr>
                <w:rFonts w:cs="Arial"/>
                <w:lang w:eastAsia="en-US"/>
              </w:rPr>
              <w:t xml:space="preserve"> – 3600</w:t>
            </w:r>
          </w:p>
        </w:tc>
        <w:tc>
          <w:tcPr>
            <w:tcW w:w="1210" w:type="dxa"/>
            <w:vAlign w:val="center"/>
          </w:tcPr>
          <w:p w14:paraId="65374ACE"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53D9E93"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7F929CB"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2CC53A06"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54FB39A"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5D3F4A92" w14:textId="77777777" w:rsidTr="00612053">
        <w:trPr>
          <w:jc w:val="center"/>
        </w:trPr>
        <w:tc>
          <w:tcPr>
            <w:tcW w:w="1616" w:type="dxa"/>
          </w:tcPr>
          <w:p w14:paraId="769D3430" w14:textId="77777777" w:rsidR="00CA6011" w:rsidRPr="0050431F" w:rsidRDefault="00CA6011" w:rsidP="00033FE9">
            <w:pPr>
              <w:pStyle w:val="TAL"/>
              <w:rPr>
                <w:rFonts w:cs="Arial"/>
                <w:lang w:eastAsia="en-US"/>
              </w:rPr>
            </w:pPr>
            <w:r w:rsidRPr="0050431F">
              <w:rPr>
                <w:rFonts w:cs="Arial"/>
                <w:lang w:eastAsia="en-US"/>
              </w:rPr>
              <w:t>E-UTRA Band 43</w:t>
            </w:r>
          </w:p>
        </w:tc>
        <w:tc>
          <w:tcPr>
            <w:tcW w:w="1477" w:type="dxa"/>
          </w:tcPr>
          <w:p w14:paraId="07E80B74" w14:textId="77777777" w:rsidR="00CA6011" w:rsidRPr="0050431F" w:rsidRDefault="00CA6011" w:rsidP="00033FE9">
            <w:pPr>
              <w:pStyle w:val="TAC"/>
              <w:rPr>
                <w:rFonts w:cs="Arial"/>
                <w:lang w:eastAsia="en-US"/>
              </w:rPr>
            </w:pPr>
            <w:r w:rsidRPr="0050431F">
              <w:rPr>
                <w:rFonts w:cs="Arial"/>
                <w:lang w:eastAsia="zh-CN"/>
              </w:rPr>
              <w:t>3600</w:t>
            </w:r>
            <w:r w:rsidRPr="0050431F">
              <w:rPr>
                <w:rFonts w:cs="Arial"/>
                <w:lang w:eastAsia="en-US"/>
              </w:rPr>
              <w:t xml:space="preserve"> – </w:t>
            </w:r>
            <w:r w:rsidRPr="0050431F">
              <w:rPr>
                <w:rFonts w:cs="Arial"/>
                <w:lang w:eastAsia="zh-CN"/>
              </w:rPr>
              <w:t>3800</w:t>
            </w:r>
          </w:p>
        </w:tc>
        <w:tc>
          <w:tcPr>
            <w:tcW w:w="1210" w:type="dxa"/>
            <w:vAlign w:val="center"/>
          </w:tcPr>
          <w:p w14:paraId="6C0C17E9"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6FE3D62"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2859646"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59E29B59"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56E8DB5"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5BBD6586" w14:textId="77777777" w:rsidTr="00612053">
        <w:trPr>
          <w:jc w:val="center"/>
        </w:trPr>
        <w:tc>
          <w:tcPr>
            <w:tcW w:w="1616" w:type="dxa"/>
          </w:tcPr>
          <w:p w14:paraId="601C9981" w14:textId="77777777" w:rsidR="00CA6011" w:rsidRPr="0050431F" w:rsidRDefault="00CA6011" w:rsidP="00033FE9">
            <w:pPr>
              <w:pStyle w:val="TAL"/>
              <w:rPr>
                <w:rFonts w:cs="Arial"/>
                <w:lang w:eastAsia="en-US"/>
              </w:rPr>
            </w:pPr>
            <w:r w:rsidRPr="0050431F">
              <w:rPr>
                <w:rFonts w:cs="Arial"/>
                <w:lang w:eastAsia="en-US"/>
              </w:rPr>
              <w:t>E-UTRA Band 44</w:t>
            </w:r>
          </w:p>
        </w:tc>
        <w:tc>
          <w:tcPr>
            <w:tcW w:w="1477" w:type="dxa"/>
            <w:vAlign w:val="center"/>
          </w:tcPr>
          <w:p w14:paraId="4439DB3B" w14:textId="77777777" w:rsidR="00CA6011" w:rsidRPr="0050431F" w:rsidRDefault="00CA6011" w:rsidP="00033FE9">
            <w:pPr>
              <w:pStyle w:val="TAC"/>
              <w:rPr>
                <w:rFonts w:cs="Arial"/>
                <w:lang w:eastAsia="zh-CN"/>
              </w:rPr>
            </w:pPr>
            <w:r w:rsidRPr="0050431F">
              <w:rPr>
                <w:rFonts w:cs="Arial"/>
                <w:lang w:eastAsia="en-US"/>
              </w:rPr>
              <w:t>703 - 803</w:t>
            </w:r>
          </w:p>
        </w:tc>
        <w:tc>
          <w:tcPr>
            <w:tcW w:w="1210" w:type="dxa"/>
            <w:vAlign w:val="center"/>
          </w:tcPr>
          <w:p w14:paraId="7A9C3973"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654FADF"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5290DDD"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63058A62"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69ACD28"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2FADFAAE" w14:textId="77777777" w:rsidTr="00612053">
        <w:trPr>
          <w:jc w:val="center"/>
        </w:trPr>
        <w:tc>
          <w:tcPr>
            <w:tcW w:w="1616" w:type="dxa"/>
          </w:tcPr>
          <w:p w14:paraId="0BECB866" w14:textId="77777777" w:rsidR="00E17C26" w:rsidRPr="0050431F" w:rsidRDefault="00E17C26" w:rsidP="003C3529">
            <w:pPr>
              <w:pStyle w:val="TAL"/>
              <w:rPr>
                <w:lang w:eastAsia="zh-CN"/>
              </w:rPr>
            </w:pPr>
            <w:r w:rsidRPr="0050431F">
              <w:rPr>
                <w:lang w:eastAsia="ja-JP"/>
              </w:rPr>
              <w:t>E-UTRA Band 4</w:t>
            </w:r>
            <w:r w:rsidRPr="0050431F">
              <w:rPr>
                <w:lang w:eastAsia="zh-CN"/>
              </w:rPr>
              <w:t>5</w:t>
            </w:r>
          </w:p>
        </w:tc>
        <w:tc>
          <w:tcPr>
            <w:tcW w:w="1477" w:type="dxa"/>
            <w:vAlign w:val="center"/>
          </w:tcPr>
          <w:p w14:paraId="136AD80E" w14:textId="77777777" w:rsidR="00E17C26" w:rsidRPr="0050431F" w:rsidRDefault="00E17C26" w:rsidP="003C3529">
            <w:pPr>
              <w:pStyle w:val="TAC"/>
              <w:rPr>
                <w:lang w:eastAsia="zh-CN"/>
              </w:rPr>
            </w:pPr>
            <w:r w:rsidRPr="0050431F">
              <w:rPr>
                <w:lang w:eastAsia="zh-CN"/>
              </w:rPr>
              <w:t>1447</w:t>
            </w:r>
            <w:r w:rsidRPr="0050431F">
              <w:rPr>
                <w:lang w:eastAsia="ja-JP"/>
              </w:rPr>
              <w:t xml:space="preserve"> - </w:t>
            </w:r>
            <w:r w:rsidRPr="0050431F">
              <w:rPr>
                <w:lang w:eastAsia="zh-CN"/>
              </w:rPr>
              <w:t>1467</w:t>
            </w:r>
          </w:p>
        </w:tc>
        <w:tc>
          <w:tcPr>
            <w:tcW w:w="1210" w:type="dxa"/>
            <w:vAlign w:val="center"/>
          </w:tcPr>
          <w:p w14:paraId="04EF5101" w14:textId="77777777" w:rsidR="00E17C26" w:rsidRPr="0050431F" w:rsidRDefault="00E17C26" w:rsidP="003C3529">
            <w:pPr>
              <w:pStyle w:val="TAC"/>
              <w:rPr>
                <w:lang w:eastAsia="ja-JP"/>
              </w:rPr>
            </w:pPr>
            <w:r w:rsidRPr="0050431F">
              <w:rPr>
                <w:lang w:eastAsia="ja-JP"/>
              </w:rPr>
              <w:t>+16</w:t>
            </w:r>
            <w:r w:rsidR="002F6EF4" w:rsidRPr="0050431F">
              <w:rPr>
                <w:lang w:eastAsia="en-US"/>
              </w:rPr>
              <w:t>**</w:t>
            </w:r>
          </w:p>
        </w:tc>
        <w:tc>
          <w:tcPr>
            <w:tcW w:w="1210" w:type="dxa"/>
            <w:vAlign w:val="center"/>
          </w:tcPr>
          <w:p w14:paraId="6C034484" w14:textId="77777777" w:rsidR="00E17C26" w:rsidRPr="0050431F" w:rsidRDefault="00E17C26" w:rsidP="003C3529">
            <w:pPr>
              <w:pStyle w:val="TAC"/>
              <w:rPr>
                <w:lang w:eastAsia="ja-JP"/>
              </w:rPr>
            </w:pPr>
            <w:r w:rsidRPr="0050431F">
              <w:rPr>
                <w:lang w:eastAsia="ja-JP"/>
              </w:rPr>
              <w:t>+</w:t>
            </w:r>
            <w:r w:rsidRPr="0050431F">
              <w:rPr>
                <w:lang w:eastAsia="zh-CN"/>
              </w:rPr>
              <w:t>8</w:t>
            </w:r>
          </w:p>
        </w:tc>
        <w:tc>
          <w:tcPr>
            <w:tcW w:w="1107" w:type="dxa"/>
            <w:vAlign w:val="center"/>
          </w:tcPr>
          <w:p w14:paraId="54685BC9" w14:textId="77777777" w:rsidR="00E17C26" w:rsidRPr="0050431F" w:rsidRDefault="00E17C26" w:rsidP="003C3529">
            <w:pPr>
              <w:pStyle w:val="TAC"/>
              <w:rPr>
                <w:lang w:eastAsia="ja-JP"/>
              </w:rPr>
            </w:pPr>
            <w:r w:rsidRPr="0050431F">
              <w:rPr>
                <w:lang w:eastAsia="ja-JP"/>
              </w:rPr>
              <w:t>-6</w:t>
            </w:r>
          </w:p>
        </w:tc>
        <w:tc>
          <w:tcPr>
            <w:tcW w:w="1597" w:type="dxa"/>
            <w:vAlign w:val="center"/>
          </w:tcPr>
          <w:p w14:paraId="42961426" w14:textId="77777777" w:rsidR="00E17C26" w:rsidRPr="0050431F" w:rsidRDefault="00E17C26"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128FBF63" w14:textId="77777777" w:rsidR="00E17C26" w:rsidRPr="0050431F" w:rsidRDefault="00E17C26" w:rsidP="003C3529">
            <w:pPr>
              <w:pStyle w:val="TAC"/>
              <w:rPr>
                <w:lang w:eastAsia="ja-JP"/>
              </w:rPr>
            </w:pPr>
            <w:r w:rsidRPr="0050431F">
              <w:rPr>
                <w:lang w:eastAsia="ja-JP"/>
              </w:rPr>
              <w:t>CW carrier</w:t>
            </w:r>
          </w:p>
        </w:tc>
      </w:tr>
      <w:tr w:rsidR="00612053" w:rsidRPr="0050431F" w14:paraId="21275D15" w14:textId="77777777" w:rsidTr="00612053">
        <w:trPr>
          <w:jc w:val="center"/>
        </w:trPr>
        <w:tc>
          <w:tcPr>
            <w:tcW w:w="1616" w:type="dxa"/>
          </w:tcPr>
          <w:p w14:paraId="4076A427" w14:textId="77777777" w:rsidR="0047580E" w:rsidRPr="0050431F" w:rsidRDefault="0047580E" w:rsidP="003C3529">
            <w:pPr>
              <w:pStyle w:val="TAL"/>
              <w:rPr>
                <w:lang w:eastAsia="ja-JP"/>
              </w:rPr>
            </w:pPr>
            <w:r w:rsidRPr="0050431F">
              <w:rPr>
                <w:lang w:eastAsia="ja-JP"/>
              </w:rPr>
              <w:t>E-UTRA Band 4</w:t>
            </w:r>
            <w:r w:rsidRPr="0050431F">
              <w:rPr>
                <w:lang w:eastAsia="zh-CN"/>
              </w:rPr>
              <w:t>6</w:t>
            </w:r>
          </w:p>
        </w:tc>
        <w:tc>
          <w:tcPr>
            <w:tcW w:w="1477" w:type="dxa"/>
            <w:vAlign w:val="center"/>
          </w:tcPr>
          <w:p w14:paraId="228435D3" w14:textId="77777777" w:rsidR="0047580E" w:rsidRPr="0050431F" w:rsidRDefault="0047580E" w:rsidP="003C3529">
            <w:pPr>
              <w:pStyle w:val="TAC"/>
              <w:rPr>
                <w:lang w:eastAsia="zh-CN"/>
              </w:rPr>
            </w:pPr>
            <w:r w:rsidRPr="0050431F">
              <w:rPr>
                <w:lang w:eastAsia="zh-CN"/>
              </w:rPr>
              <w:t>5150</w:t>
            </w:r>
            <w:r w:rsidRPr="0050431F">
              <w:rPr>
                <w:lang w:eastAsia="ja-JP"/>
              </w:rPr>
              <w:t xml:space="preserve"> - </w:t>
            </w:r>
            <w:r w:rsidRPr="0050431F">
              <w:rPr>
                <w:lang w:eastAsia="zh-CN"/>
              </w:rPr>
              <w:t>5925</w:t>
            </w:r>
          </w:p>
        </w:tc>
        <w:tc>
          <w:tcPr>
            <w:tcW w:w="1210" w:type="dxa"/>
            <w:vAlign w:val="center"/>
          </w:tcPr>
          <w:p w14:paraId="4511A855" w14:textId="77777777" w:rsidR="0047580E" w:rsidRPr="0050431F" w:rsidRDefault="0047580E" w:rsidP="003C3529">
            <w:pPr>
              <w:pStyle w:val="TAC"/>
              <w:rPr>
                <w:lang w:eastAsia="ja-JP"/>
              </w:rPr>
            </w:pPr>
            <w:r w:rsidRPr="0050431F">
              <w:rPr>
                <w:lang w:eastAsia="ja-JP"/>
              </w:rPr>
              <w:t>N/A</w:t>
            </w:r>
          </w:p>
        </w:tc>
        <w:tc>
          <w:tcPr>
            <w:tcW w:w="1210" w:type="dxa"/>
            <w:vAlign w:val="center"/>
          </w:tcPr>
          <w:p w14:paraId="5173A60F" w14:textId="77777777" w:rsidR="0047580E" w:rsidRPr="0050431F" w:rsidRDefault="0047580E" w:rsidP="003C3529">
            <w:pPr>
              <w:pStyle w:val="TAC"/>
              <w:rPr>
                <w:lang w:eastAsia="ja-JP"/>
              </w:rPr>
            </w:pPr>
            <w:r w:rsidRPr="0050431F">
              <w:rPr>
                <w:lang w:eastAsia="ja-JP"/>
              </w:rPr>
              <w:t>+</w:t>
            </w:r>
            <w:r w:rsidRPr="0050431F">
              <w:rPr>
                <w:lang w:eastAsia="zh-CN"/>
              </w:rPr>
              <w:t>8</w:t>
            </w:r>
          </w:p>
        </w:tc>
        <w:tc>
          <w:tcPr>
            <w:tcW w:w="1107" w:type="dxa"/>
            <w:vAlign w:val="center"/>
          </w:tcPr>
          <w:p w14:paraId="5CB67DD7" w14:textId="77777777" w:rsidR="0047580E" w:rsidRPr="0050431F" w:rsidRDefault="0047580E" w:rsidP="003C3529">
            <w:pPr>
              <w:pStyle w:val="TAC"/>
              <w:rPr>
                <w:lang w:eastAsia="ja-JP"/>
              </w:rPr>
            </w:pPr>
            <w:r w:rsidRPr="0050431F">
              <w:rPr>
                <w:lang w:eastAsia="ja-JP"/>
              </w:rPr>
              <w:t>-6</w:t>
            </w:r>
          </w:p>
        </w:tc>
        <w:tc>
          <w:tcPr>
            <w:tcW w:w="1597" w:type="dxa"/>
            <w:vAlign w:val="center"/>
          </w:tcPr>
          <w:p w14:paraId="60068CA0" w14:textId="77777777" w:rsidR="0047580E" w:rsidRPr="0050431F" w:rsidRDefault="0047580E"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764DC910" w14:textId="77777777" w:rsidR="0047580E" w:rsidRPr="0050431F" w:rsidRDefault="0047580E" w:rsidP="003C3529">
            <w:pPr>
              <w:pStyle w:val="TAC"/>
              <w:rPr>
                <w:lang w:eastAsia="ja-JP"/>
              </w:rPr>
            </w:pPr>
            <w:r w:rsidRPr="0050431F">
              <w:rPr>
                <w:lang w:eastAsia="ja-JP"/>
              </w:rPr>
              <w:t>CW carrier</w:t>
            </w:r>
          </w:p>
        </w:tc>
      </w:tr>
      <w:tr w:rsidR="00612053" w:rsidRPr="0050431F" w14:paraId="5587A0C3" w14:textId="77777777" w:rsidTr="00612053">
        <w:trPr>
          <w:jc w:val="center"/>
        </w:trPr>
        <w:tc>
          <w:tcPr>
            <w:tcW w:w="1616" w:type="dxa"/>
          </w:tcPr>
          <w:p w14:paraId="7E2AA240" w14:textId="77777777" w:rsidR="003C3529" w:rsidRPr="0050431F" w:rsidRDefault="003C3529" w:rsidP="003C3529">
            <w:pPr>
              <w:pStyle w:val="TAL"/>
              <w:rPr>
                <w:lang w:eastAsia="ja-JP"/>
              </w:rPr>
            </w:pPr>
            <w:r w:rsidRPr="0050431F">
              <w:rPr>
                <w:lang w:eastAsia="ja-JP"/>
              </w:rPr>
              <w:t>E-UTRA Band 48</w:t>
            </w:r>
          </w:p>
        </w:tc>
        <w:tc>
          <w:tcPr>
            <w:tcW w:w="1477" w:type="dxa"/>
            <w:vAlign w:val="center"/>
          </w:tcPr>
          <w:p w14:paraId="449F7739" w14:textId="77777777" w:rsidR="003C3529" w:rsidRPr="0050431F" w:rsidRDefault="003C3529" w:rsidP="003C3529">
            <w:pPr>
              <w:pStyle w:val="TAC"/>
              <w:rPr>
                <w:lang w:eastAsia="zh-CN"/>
              </w:rPr>
            </w:pPr>
            <w:r w:rsidRPr="0050431F">
              <w:rPr>
                <w:lang w:eastAsia="zh-CN"/>
              </w:rPr>
              <w:t>3550 - 3700</w:t>
            </w:r>
          </w:p>
        </w:tc>
        <w:tc>
          <w:tcPr>
            <w:tcW w:w="1210" w:type="dxa"/>
            <w:vAlign w:val="center"/>
          </w:tcPr>
          <w:p w14:paraId="34AD96DB" w14:textId="77777777" w:rsidR="003C3529" w:rsidRPr="0050431F" w:rsidRDefault="003C3529" w:rsidP="003C3529">
            <w:pPr>
              <w:pStyle w:val="TAC"/>
              <w:rPr>
                <w:lang w:eastAsia="ja-JP"/>
              </w:rPr>
            </w:pPr>
            <w:r w:rsidRPr="0050431F">
              <w:rPr>
                <w:lang w:eastAsia="ja-JP"/>
              </w:rPr>
              <w:t>+16</w:t>
            </w:r>
            <w:r w:rsidR="00DB29CB" w:rsidRPr="0050431F">
              <w:rPr>
                <w:rFonts w:cs="Arial"/>
              </w:rPr>
              <w:t>**</w:t>
            </w:r>
          </w:p>
        </w:tc>
        <w:tc>
          <w:tcPr>
            <w:tcW w:w="1210" w:type="dxa"/>
            <w:vAlign w:val="center"/>
          </w:tcPr>
          <w:p w14:paraId="02811E89" w14:textId="77777777" w:rsidR="003C3529" w:rsidRPr="0050431F" w:rsidRDefault="003C3529" w:rsidP="003C3529">
            <w:pPr>
              <w:pStyle w:val="TAC"/>
              <w:rPr>
                <w:lang w:eastAsia="ja-JP"/>
              </w:rPr>
            </w:pPr>
            <w:r w:rsidRPr="0050431F">
              <w:rPr>
                <w:lang w:eastAsia="ja-JP"/>
              </w:rPr>
              <w:t>+8</w:t>
            </w:r>
          </w:p>
        </w:tc>
        <w:tc>
          <w:tcPr>
            <w:tcW w:w="1107" w:type="dxa"/>
            <w:vAlign w:val="center"/>
          </w:tcPr>
          <w:p w14:paraId="2E7D327B" w14:textId="77777777" w:rsidR="003C3529" w:rsidRPr="0050431F" w:rsidRDefault="003C3529" w:rsidP="003C3529">
            <w:pPr>
              <w:pStyle w:val="TAC"/>
              <w:rPr>
                <w:lang w:eastAsia="ja-JP"/>
              </w:rPr>
            </w:pPr>
            <w:r w:rsidRPr="0050431F">
              <w:rPr>
                <w:lang w:eastAsia="ja-JP"/>
              </w:rPr>
              <w:t>-6</w:t>
            </w:r>
          </w:p>
        </w:tc>
        <w:tc>
          <w:tcPr>
            <w:tcW w:w="1597" w:type="dxa"/>
            <w:vAlign w:val="center"/>
          </w:tcPr>
          <w:p w14:paraId="140661D2" w14:textId="77777777" w:rsidR="003C3529" w:rsidRPr="0050431F" w:rsidRDefault="003C3529"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53E36431" w14:textId="77777777" w:rsidR="003C3529" w:rsidRPr="0050431F" w:rsidRDefault="003C3529" w:rsidP="003C3529">
            <w:pPr>
              <w:pStyle w:val="TAC"/>
              <w:rPr>
                <w:lang w:eastAsia="ja-JP"/>
              </w:rPr>
            </w:pPr>
            <w:r w:rsidRPr="0050431F">
              <w:rPr>
                <w:lang w:eastAsia="ja-JP"/>
              </w:rPr>
              <w:t>CW carrier</w:t>
            </w:r>
          </w:p>
        </w:tc>
      </w:tr>
      <w:tr w:rsidR="00612053" w:rsidRPr="0050431F" w14:paraId="566C0340" w14:textId="77777777" w:rsidTr="00612053">
        <w:trPr>
          <w:jc w:val="center"/>
        </w:trPr>
        <w:tc>
          <w:tcPr>
            <w:tcW w:w="1616" w:type="dxa"/>
          </w:tcPr>
          <w:p w14:paraId="4F2F476F" w14:textId="77777777" w:rsidR="00E17C26" w:rsidRPr="0050431F" w:rsidRDefault="00E17C26" w:rsidP="005704A5">
            <w:pPr>
              <w:pStyle w:val="TAL"/>
              <w:rPr>
                <w:rFonts w:cs="Arial"/>
                <w:lang w:eastAsia="en-US"/>
              </w:rPr>
            </w:pPr>
            <w:r w:rsidRPr="0050431F">
              <w:rPr>
                <w:rFonts w:cs="Arial"/>
                <w:lang w:eastAsia="en-US"/>
              </w:rPr>
              <w:t>E-UTRA Band 65</w:t>
            </w:r>
          </w:p>
        </w:tc>
        <w:tc>
          <w:tcPr>
            <w:tcW w:w="1477" w:type="dxa"/>
            <w:vAlign w:val="center"/>
          </w:tcPr>
          <w:p w14:paraId="63D44B0F" w14:textId="77777777" w:rsidR="00E17C26" w:rsidRPr="0050431F" w:rsidRDefault="00E17C26" w:rsidP="005704A5">
            <w:pPr>
              <w:pStyle w:val="TAC"/>
              <w:rPr>
                <w:rFonts w:cs="Arial"/>
                <w:lang w:eastAsia="en-US"/>
              </w:rPr>
            </w:pPr>
            <w:r w:rsidRPr="0050431F">
              <w:rPr>
                <w:rFonts w:cs="Arial"/>
                <w:lang w:eastAsia="en-US"/>
              </w:rPr>
              <w:t>2110 – 2</w:t>
            </w:r>
            <w:r w:rsidRPr="0050431F">
              <w:rPr>
                <w:rFonts w:cs="Arial"/>
                <w:lang w:eastAsia="ja-JP"/>
              </w:rPr>
              <w:t>20</w:t>
            </w:r>
            <w:r w:rsidRPr="0050431F">
              <w:rPr>
                <w:rFonts w:cs="Arial"/>
                <w:lang w:eastAsia="en-US"/>
              </w:rPr>
              <w:t>0</w:t>
            </w:r>
          </w:p>
        </w:tc>
        <w:tc>
          <w:tcPr>
            <w:tcW w:w="1210" w:type="dxa"/>
            <w:vAlign w:val="center"/>
          </w:tcPr>
          <w:p w14:paraId="62506134" w14:textId="77777777" w:rsidR="00E17C26" w:rsidRPr="0050431F" w:rsidRDefault="00E17C26" w:rsidP="005704A5">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0ADF12A" w14:textId="77777777" w:rsidR="00E17C26" w:rsidRPr="0050431F" w:rsidRDefault="00E17C26" w:rsidP="005704A5">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C09B9F6" w14:textId="77777777" w:rsidR="00E17C26" w:rsidRPr="0050431F" w:rsidRDefault="00E17C26" w:rsidP="005704A5">
            <w:pPr>
              <w:pStyle w:val="TAC"/>
              <w:rPr>
                <w:rFonts w:cs="Arial"/>
                <w:lang w:eastAsia="en-US"/>
              </w:rPr>
            </w:pPr>
            <w:r w:rsidRPr="0050431F">
              <w:rPr>
                <w:rFonts w:cs="Arial"/>
                <w:lang w:eastAsia="en-US"/>
              </w:rPr>
              <w:t>-6</w:t>
            </w:r>
          </w:p>
        </w:tc>
        <w:tc>
          <w:tcPr>
            <w:tcW w:w="1597" w:type="dxa"/>
            <w:vAlign w:val="center"/>
          </w:tcPr>
          <w:p w14:paraId="4C300D2D" w14:textId="77777777" w:rsidR="00E17C26" w:rsidRPr="0050431F" w:rsidRDefault="00E17C26" w:rsidP="005704A5">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A764618" w14:textId="77777777" w:rsidR="00E17C26" w:rsidRPr="0050431F" w:rsidRDefault="00E17C26" w:rsidP="005704A5">
            <w:pPr>
              <w:pStyle w:val="TAC"/>
              <w:rPr>
                <w:rFonts w:cs="Arial"/>
                <w:lang w:eastAsia="en-US"/>
              </w:rPr>
            </w:pPr>
            <w:r w:rsidRPr="0050431F">
              <w:rPr>
                <w:rFonts w:cs="Arial"/>
                <w:lang w:eastAsia="en-US"/>
              </w:rPr>
              <w:t>CW carrier</w:t>
            </w:r>
          </w:p>
        </w:tc>
      </w:tr>
      <w:tr w:rsidR="00612053" w:rsidRPr="0050431F" w14:paraId="401642D4" w14:textId="77777777" w:rsidTr="00612053">
        <w:trPr>
          <w:jc w:val="center"/>
        </w:trPr>
        <w:tc>
          <w:tcPr>
            <w:tcW w:w="1616" w:type="dxa"/>
          </w:tcPr>
          <w:p w14:paraId="08C583BF" w14:textId="77777777" w:rsidR="009C05B1" w:rsidRPr="0050431F" w:rsidRDefault="009C05B1" w:rsidP="005704A5">
            <w:pPr>
              <w:pStyle w:val="TAL"/>
              <w:rPr>
                <w:rFonts w:cs="Arial"/>
                <w:lang w:eastAsia="en-US"/>
              </w:rPr>
            </w:pPr>
            <w:r w:rsidRPr="0050431F">
              <w:rPr>
                <w:rFonts w:cs="Arial"/>
                <w:lang w:eastAsia="en-US"/>
              </w:rPr>
              <w:t>E-UTRA Band 66</w:t>
            </w:r>
          </w:p>
        </w:tc>
        <w:tc>
          <w:tcPr>
            <w:tcW w:w="1477" w:type="dxa"/>
            <w:vAlign w:val="center"/>
          </w:tcPr>
          <w:p w14:paraId="1C5BF388" w14:textId="77777777" w:rsidR="009C05B1" w:rsidRPr="0050431F" w:rsidRDefault="009C05B1" w:rsidP="005704A5">
            <w:pPr>
              <w:pStyle w:val="TAC"/>
              <w:rPr>
                <w:rFonts w:cs="Arial"/>
                <w:lang w:eastAsia="en-US"/>
              </w:rPr>
            </w:pPr>
            <w:r w:rsidRPr="0050431F">
              <w:rPr>
                <w:rFonts w:cs="Arial"/>
                <w:lang w:eastAsia="en-US"/>
              </w:rPr>
              <w:t>2110 – 2200</w:t>
            </w:r>
          </w:p>
        </w:tc>
        <w:tc>
          <w:tcPr>
            <w:tcW w:w="1210" w:type="dxa"/>
            <w:vAlign w:val="center"/>
          </w:tcPr>
          <w:p w14:paraId="0E9A6447" w14:textId="77777777" w:rsidR="009C05B1" w:rsidRPr="0050431F" w:rsidRDefault="009C05B1" w:rsidP="005704A5">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405B04A" w14:textId="77777777" w:rsidR="009C05B1" w:rsidRPr="0050431F" w:rsidRDefault="009C05B1" w:rsidP="005704A5">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948DF12" w14:textId="77777777" w:rsidR="009C05B1" w:rsidRPr="0050431F" w:rsidRDefault="009C05B1" w:rsidP="005704A5">
            <w:pPr>
              <w:pStyle w:val="TAC"/>
              <w:rPr>
                <w:rFonts w:cs="Arial"/>
                <w:lang w:eastAsia="en-US"/>
              </w:rPr>
            </w:pPr>
            <w:r w:rsidRPr="0050431F">
              <w:rPr>
                <w:rFonts w:cs="Arial"/>
                <w:lang w:eastAsia="en-US"/>
              </w:rPr>
              <w:t>-6</w:t>
            </w:r>
          </w:p>
        </w:tc>
        <w:tc>
          <w:tcPr>
            <w:tcW w:w="1597" w:type="dxa"/>
            <w:vAlign w:val="center"/>
          </w:tcPr>
          <w:p w14:paraId="7BA2ADB9" w14:textId="77777777" w:rsidR="009C05B1" w:rsidRPr="0050431F" w:rsidRDefault="009C05B1" w:rsidP="005704A5">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AEF7989" w14:textId="77777777" w:rsidR="009C05B1" w:rsidRPr="0050431F" w:rsidRDefault="009C05B1" w:rsidP="005704A5">
            <w:pPr>
              <w:pStyle w:val="TAC"/>
              <w:rPr>
                <w:rFonts w:cs="Arial"/>
                <w:lang w:eastAsia="en-US"/>
              </w:rPr>
            </w:pPr>
            <w:r w:rsidRPr="0050431F">
              <w:rPr>
                <w:rFonts w:cs="Arial"/>
                <w:lang w:eastAsia="en-US"/>
              </w:rPr>
              <w:t>CW carrier</w:t>
            </w:r>
          </w:p>
        </w:tc>
      </w:tr>
      <w:tr w:rsidR="00612053" w:rsidRPr="0050431F" w14:paraId="7599E1E7" w14:textId="77777777" w:rsidTr="00612053">
        <w:trPr>
          <w:jc w:val="center"/>
        </w:trPr>
        <w:tc>
          <w:tcPr>
            <w:tcW w:w="1616" w:type="dxa"/>
          </w:tcPr>
          <w:p w14:paraId="310E927D" w14:textId="77777777" w:rsidR="00A406BB" w:rsidRPr="0050431F" w:rsidRDefault="00A406BB" w:rsidP="00033FE9">
            <w:pPr>
              <w:pStyle w:val="TAL"/>
              <w:rPr>
                <w:rFonts w:cs="Arial"/>
                <w:lang w:eastAsia="en-US"/>
              </w:rPr>
            </w:pPr>
            <w:r w:rsidRPr="0050431F">
              <w:rPr>
                <w:rFonts w:cs="Arial"/>
                <w:lang w:eastAsia="en-US"/>
              </w:rPr>
              <w:t>E-UTRA Band 67</w:t>
            </w:r>
          </w:p>
        </w:tc>
        <w:tc>
          <w:tcPr>
            <w:tcW w:w="1477" w:type="dxa"/>
            <w:vAlign w:val="center"/>
          </w:tcPr>
          <w:p w14:paraId="1716863A" w14:textId="77777777" w:rsidR="00A406BB" w:rsidRPr="0050431F" w:rsidRDefault="00A406BB" w:rsidP="00033FE9">
            <w:pPr>
              <w:pStyle w:val="TAC"/>
              <w:rPr>
                <w:rFonts w:cs="Arial"/>
                <w:lang w:eastAsia="en-US"/>
              </w:rPr>
            </w:pPr>
            <w:r w:rsidRPr="0050431F">
              <w:rPr>
                <w:rFonts w:cs="Arial"/>
                <w:lang w:eastAsia="en-US"/>
              </w:rPr>
              <w:t>738 – 758</w:t>
            </w:r>
          </w:p>
        </w:tc>
        <w:tc>
          <w:tcPr>
            <w:tcW w:w="1210" w:type="dxa"/>
            <w:vAlign w:val="center"/>
          </w:tcPr>
          <w:p w14:paraId="5628171E" w14:textId="77777777" w:rsidR="00A406BB" w:rsidRPr="0050431F" w:rsidRDefault="00A406BB"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B0BAEA4" w14:textId="77777777" w:rsidR="00A406BB" w:rsidRPr="0050431F" w:rsidRDefault="00A406BB" w:rsidP="00033FE9">
            <w:pPr>
              <w:pStyle w:val="TAC"/>
              <w:rPr>
                <w:rFonts w:cs="Arial"/>
                <w:lang w:eastAsia="en-US"/>
              </w:rPr>
            </w:pPr>
            <w:r w:rsidRPr="0050431F">
              <w:rPr>
                <w:rFonts w:cs="Arial"/>
                <w:lang w:eastAsia="en-US"/>
              </w:rPr>
              <w:t>+8</w:t>
            </w:r>
          </w:p>
        </w:tc>
        <w:tc>
          <w:tcPr>
            <w:tcW w:w="1107" w:type="dxa"/>
            <w:vAlign w:val="center"/>
          </w:tcPr>
          <w:p w14:paraId="6A37B420" w14:textId="77777777" w:rsidR="00A406BB" w:rsidRPr="0050431F" w:rsidRDefault="00A406BB" w:rsidP="00033FE9">
            <w:pPr>
              <w:pStyle w:val="TAC"/>
              <w:rPr>
                <w:rFonts w:cs="Arial"/>
                <w:lang w:eastAsia="en-US"/>
              </w:rPr>
            </w:pPr>
            <w:r w:rsidRPr="0050431F">
              <w:rPr>
                <w:rFonts w:cs="Arial"/>
                <w:lang w:eastAsia="en-US"/>
              </w:rPr>
              <w:t>-6</w:t>
            </w:r>
          </w:p>
        </w:tc>
        <w:tc>
          <w:tcPr>
            <w:tcW w:w="1597" w:type="dxa"/>
            <w:vAlign w:val="center"/>
          </w:tcPr>
          <w:p w14:paraId="760614B3" w14:textId="77777777" w:rsidR="00A406BB" w:rsidRPr="0050431F" w:rsidRDefault="00A406BB"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2551880" w14:textId="77777777" w:rsidR="00A406BB" w:rsidRPr="0050431F" w:rsidRDefault="00A406BB" w:rsidP="00033FE9">
            <w:pPr>
              <w:pStyle w:val="TAC"/>
              <w:rPr>
                <w:rFonts w:cs="Arial"/>
                <w:lang w:eastAsia="en-US"/>
              </w:rPr>
            </w:pPr>
            <w:r w:rsidRPr="0050431F">
              <w:rPr>
                <w:rFonts w:cs="Arial"/>
                <w:lang w:eastAsia="en-US"/>
              </w:rPr>
              <w:t>CW carrier</w:t>
            </w:r>
          </w:p>
        </w:tc>
      </w:tr>
      <w:tr w:rsidR="00612053" w:rsidRPr="0050431F" w14:paraId="1E00C8E1" w14:textId="77777777" w:rsidTr="00612053">
        <w:trPr>
          <w:jc w:val="center"/>
        </w:trPr>
        <w:tc>
          <w:tcPr>
            <w:tcW w:w="1616" w:type="dxa"/>
          </w:tcPr>
          <w:p w14:paraId="2B7C6157" w14:textId="77777777" w:rsidR="00D40552" w:rsidRPr="0050431F" w:rsidRDefault="00D40552" w:rsidP="00033FE9">
            <w:pPr>
              <w:pStyle w:val="TAL"/>
              <w:rPr>
                <w:rFonts w:cs="Arial"/>
                <w:lang w:eastAsia="en-US"/>
              </w:rPr>
            </w:pPr>
            <w:r w:rsidRPr="0050431F">
              <w:rPr>
                <w:rFonts w:cs="Arial"/>
                <w:lang w:eastAsia="en-US"/>
              </w:rPr>
              <w:t>E-UTRA Band 68</w:t>
            </w:r>
          </w:p>
        </w:tc>
        <w:tc>
          <w:tcPr>
            <w:tcW w:w="1477" w:type="dxa"/>
            <w:vAlign w:val="center"/>
          </w:tcPr>
          <w:p w14:paraId="5DAF1B59" w14:textId="77777777" w:rsidR="00D40552" w:rsidRPr="0050431F" w:rsidRDefault="00D40552" w:rsidP="00033FE9">
            <w:pPr>
              <w:pStyle w:val="TAC"/>
              <w:rPr>
                <w:rFonts w:cs="Arial"/>
                <w:lang w:eastAsia="en-US"/>
              </w:rPr>
            </w:pPr>
            <w:r w:rsidRPr="0050431F">
              <w:rPr>
                <w:rFonts w:cs="Arial"/>
                <w:lang w:eastAsia="en-US"/>
              </w:rPr>
              <w:t>753 – 783</w:t>
            </w:r>
          </w:p>
        </w:tc>
        <w:tc>
          <w:tcPr>
            <w:tcW w:w="1210" w:type="dxa"/>
            <w:vAlign w:val="center"/>
          </w:tcPr>
          <w:p w14:paraId="21B90FE2" w14:textId="77777777" w:rsidR="00D40552" w:rsidRPr="0050431F" w:rsidRDefault="00D40552"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3A30FD1" w14:textId="77777777" w:rsidR="00D40552" w:rsidRPr="0050431F" w:rsidRDefault="00D40552" w:rsidP="00033FE9">
            <w:pPr>
              <w:pStyle w:val="TAC"/>
              <w:rPr>
                <w:rFonts w:cs="Arial"/>
                <w:lang w:eastAsia="en-US"/>
              </w:rPr>
            </w:pPr>
            <w:r w:rsidRPr="0050431F">
              <w:rPr>
                <w:rFonts w:cs="Arial"/>
                <w:lang w:eastAsia="en-US"/>
              </w:rPr>
              <w:t>+8</w:t>
            </w:r>
          </w:p>
        </w:tc>
        <w:tc>
          <w:tcPr>
            <w:tcW w:w="1107" w:type="dxa"/>
            <w:vAlign w:val="center"/>
          </w:tcPr>
          <w:p w14:paraId="31A2A00A" w14:textId="77777777" w:rsidR="00D40552" w:rsidRPr="0050431F" w:rsidRDefault="00D40552" w:rsidP="00033FE9">
            <w:pPr>
              <w:pStyle w:val="TAC"/>
              <w:rPr>
                <w:rFonts w:cs="Arial"/>
                <w:lang w:eastAsia="en-US"/>
              </w:rPr>
            </w:pPr>
            <w:r w:rsidRPr="0050431F">
              <w:rPr>
                <w:rFonts w:cs="Arial"/>
                <w:lang w:eastAsia="en-US"/>
              </w:rPr>
              <w:t>-6</w:t>
            </w:r>
          </w:p>
        </w:tc>
        <w:tc>
          <w:tcPr>
            <w:tcW w:w="1597" w:type="dxa"/>
            <w:vAlign w:val="center"/>
          </w:tcPr>
          <w:p w14:paraId="46E274AD" w14:textId="77777777" w:rsidR="00D40552" w:rsidRPr="0050431F" w:rsidRDefault="00D40552"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A2F0E7" w14:textId="77777777" w:rsidR="00D40552" w:rsidRPr="0050431F" w:rsidRDefault="00D40552" w:rsidP="00033FE9">
            <w:pPr>
              <w:pStyle w:val="TAC"/>
              <w:rPr>
                <w:rFonts w:cs="Arial"/>
                <w:lang w:eastAsia="en-US"/>
              </w:rPr>
            </w:pPr>
            <w:r w:rsidRPr="0050431F">
              <w:rPr>
                <w:rFonts w:cs="Arial"/>
                <w:lang w:eastAsia="en-US"/>
              </w:rPr>
              <w:t>CW carrier</w:t>
            </w:r>
          </w:p>
        </w:tc>
      </w:tr>
      <w:tr w:rsidR="00612053" w:rsidRPr="0050431F" w14:paraId="0C84C525" w14:textId="77777777" w:rsidTr="00612053">
        <w:trPr>
          <w:jc w:val="center"/>
        </w:trPr>
        <w:tc>
          <w:tcPr>
            <w:tcW w:w="1616" w:type="dxa"/>
          </w:tcPr>
          <w:p w14:paraId="1F271610" w14:textId="77777777" w:rsidR="001715E3" w:rsidRPr="0050431F" w:rsidRDefault="001715E3" w:rsidP="00470056">
            <w:pPr>
              <w:pStyle w:val="TAL"/>
              <w:rPr>
                <w:rFonts w:cs="Arial"/>
                <w:lang w:eastAsia="en-US"/>
              </w:rPr>
            </w:pPr>
            <w:r w:rsidRPr="0050431F">
              <w:rPr>
                <w:rFonts w:cs="Arial"/>
                <w:lang w:eastAsia="en-US"/>
              </w:rPr>
              <w:t xml:space="preserve">E-UTRA Band 69 </w:t>
            </w:r>
          </w:p>
        </w:tc>
        <w:tc>
          <w:tcPr>
            <w:tcW w:w="1477" w:type="dxa"/>
            <w:vAlign w:val="center"/>
          </w:tcPr>
          <w:p w14:paraId="398631BD" w14:textId="77777777" w:rsidR="001715E3" w:rsidRPr="0050431F" w:rsidRDefault="001715E3" w:rsidP="00470056">
            <w:pPr>
              <w:pStyle w:val="TAC"/>
              <w:rPr>
                <w:rFonts w:cs="Arial"/>
                <w:lang w:eastAsia="en-US"/>
              </w:rPr>
            </w:pPr>
            <w:r w:rsidRPr="0050431F">
              <w:rPr>
                <w:rFonts w:cs="Arial"/>
                <w:lang w:eastAsia="en-US"/>
              </w:rPr>
              <w:t>2570-2620</w:t>
            </w:r>
          </w:p>
        </w:tc>
        <w:tc>
          <w:tcPr>
            <w:tcW w:w="1210" w:type="dxa"/>
            <w:vAlign w:val="center"/>
          </w:tcPr>
          <w:p w14:paraId="6C2EF5E6" w14:textId="77777777" w:rsidR="001715E3" w:rsidRPr="0050431F" w:rsidRDefault="001715E3" w:rsidP="0047005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09C7B61" w14:textId="77777777" w:rsidR="001715E3" w:rsidRPr="0050431F" w:rsidRDefault="001715E3" w:rsidP="0047005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E3617C5" w14:textId="77777777" w:rsidR="001715E3" w:rsidRPr="0050431F" w:rsidRDefault="001715E3" w:rsidP="00470056">
            <w:pPr>
              <w:pStyle w:val="TAC"/>
              <w:rPr>
                <w:rFonts w:cs="Arial"/>
                <w:lang w:eastAsia="en-US"/>
              </w:rPr>
            </w:pPr>
            <w:r w:rsidRPr="0050431F">
              <w:rPr>
                <w:rFonts w:cs="Arial"/>
                <w:lang w:eastAsia="en-US"/>
              </w:rPr>
              <w:t>-6</w:t>
            </w:r>
          </w:p>
        </w:tc>
        <w:tc>
          <w:tcPr>
            <w:tcW w:w="1597" w:type="dxa"/>
            <w:vAlign w:val="center"/>
          </w:tcPr>
          <w:p w14:paraId="2C3AD11C" w14:textId="77777777" w:rsidR="001715E3" w:rsidRPr="0050431F" w:rsidRDefault="001715E3" w:rsidP="0047005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774F26A" w14:textId="77777777" w:rsidR="001715E3" w:rsidRPr="0050431F" w:rsidRDefault="001715E3" w:rsidP="00470056">
            <w:pPr>
              <w:pStyle w:val="TAC"/>
              <w:rPr>
                <w:rFonts w:cs="Arial"/>
                <w:lang w:eastAsia="en-US"/>
              </w:rPr>
            </w:pPr>
            <w:r w:rsidRPr="0050431F">
              <w:rPr>
                <w:rFonts w:cs="Arial"/>
                <w:lang w:eastAsia="en-US"/>
              </w:rPr>
              <w:t>CW carrier</w:t>
            </w:r>
          </w:p>
        </w:tc>
      </w:tr>
      <w:tr w:rsidR="00612053" w:rsidRPr="0050431F" w14:paraId="798940AC" w14:textId="77777777" w:rsidTr="00612053">
        <w:trPr>
          <w:jc w:val="center"/>
        </w:trPr>
        <w:tc>
          <w:tcPr>
            <w:tcW w:w="1616" w:type="dxa"/>
          </w:tcPr>
          <w:p w14:paraId="5C8BE0D9" w14:textId="77777777" w:rsidR="00AB5812" w:rsidRPr="0050431F" w:rsidRDefault="00AB5812" w:rsidP="00470056">
            <w:pPr>
              <w:pStyle w:val="TAL"/>
              <w:rPr>
                <w:rFonts w:cs="Arial"/>
                <w:lang w:eastAsia="en-US"/>
              </w:rPr>
            </w:pPr>
            <w:r w:rsidRPr="0050431F">
              <w:rPr>
                <w:rFonts w:cs="Arial"/>
                <w:lang w:eastAsia="en-US"/>
              </w:rPr>
              <w:t>E-UTRA Band 70</w:t>
            </w:r>
          </w:p>
        </w:tc>
        <w:tc>
          <w:tcPr>
            <w:tcW w:w="1477" w:type="dxa"/>
            <w:vAlign w:val="center"/>
          </w:tcPr>
          <w:p w14:paraId="7D3DDED0" w14:textId="77777777" w:rsidR="00AB5812" w:rsidRPr="0050431F" w:rsidRDefault="00AB5812" w:rsidP="00470056">
            <w:pPr>
              <w:pStyle w:val="TAC"/>
              <w:rPr>
                <w:rFonts w:cs="Arial"/>
                <w:lang w:eastAsia="en-US"/>
              </w:rPr>
            </w:pPr>
            <w:r w:rsidRPr="0050431F">
              <w:rPr>
                <w:rFonts w:cs="Arial"/>
                <w:lang w:eastAsia="en-US"/>
              </w:rPr>
              <w:t>1995 - 2020</w:t>
            </w:r>
          </w:p>
        </w:tc>
        <w:tc>
          <w:tcPr>
            <w:tcW w:w="1210" w:type="dxa"/>
            <w:vAlign w:val="center"/>
          </w:tcPr>
          <w:p w14:paraId="4999C6AD" w14:textId="77777777" w:rsidR="00AB5812" w:rsidRPr="0050431F" w:rsidRDefault="00AB5812" w:rsidP="0047005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B67B117" w14:textId="77777777" w:rsidR="00AB5812" w:rsidRPr="0050431F" w:rsidRDefault="00AB5812" w:rsidP="0047005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4019BD1" w14:textId="77777777" w:rsidR="00AB5812" w:rsidRPr="0050431F" w:rsidRDefault="00AB5812" w:rsidP="00470056">
            <w:pPr>
              <w:pStyle w:val="TAC"/>
              <w:rPr>
                <w:rFonts w:cs="Arial"/>
                <w:lang w:eastAsia="en-US"/>
              </w:rPr>
            </w:pPr>
            <w:r w:rsidRPr="0050431F">
              <w:rPr>
                <w:rFonts w:cs="Arial"/>
                <w:lang w:eastAsia="en-US"/>
              </w:rPr>
              <w:t>-6</w:t>
            </w:r>
          </w:p>
        </w:tc>
        <w:tc>
          <w:tcPr>
            <w:tcW w:w="1597" w:type="dxa"/>
            <w:vAlign w:val="center"/>
          </w:tcPr>
          <w:p w14:paraId="0CC38050" w14:textId="77777777" w:rsidR="00AB5812" w:rsidRPr="0050431F" w:rsidRDefault="00AB5812" w:rsidP="0047005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31E394E" w14:textId="77777777" w:rsidR="00AB5812" w:rsidRPr="0050431F" w:rsidRDefault="00AB5812" w:rsidP="00470056">
            <w:pPr>
              <w:pStyle w:val="TAC"/>
              <w:rPr>
                <w:rFonts w:cs="Arial"/>
                <w:lang w:eastAsia="en-US"/>
              </w:rPr>
            </w:pPr>
            <w:r w:rsidRPr="0050431F">
              <w:rPr>
                <w:rFonts w:cs="Arial"/>
                <w:lang w:eastAsia="en-US"/>
              </w:rPr>
              <w:t>CW carrier</w:t>
            </w:r>
          </w:p>
        </w:tc>
      </w:tr>
      <w:tr w:rsidR="00CA6011" w:rsidRPr="0050431F" w14:paraId="71B9EBFD" w14:textId="77777777" w:rsidTr="00612053">
        <w:trPr>
          <w:jc w:val="center"/>
        </w:trPr>
        <w:tc>
          <w:tcPr>
            <w:tcW w:w="9634" w:type="dxa"/>
            <w:gridSpan w:val="7"/>
          </w:tcPr>
          <w:p w14:paraId="2182F06F" w14:textId="77777777" w:rsidR="00CA6011" w:rsidRPr="0050431F" w:rsidRDefault="00CA6011" w:rsidP="00826AA7">
            <w:pPr>
              <w:pStyle w:val="TAN"/>
              <w:rPr>
                <w:rFonts w:cs="Arial"/>
                <w:lang w:eastAsia="en-US"/>
              </w:rPr>
            </w:pPr>
            <w:r w:rsidRPr="0050431F">
              <w:rPr>
                <w:rFonts w:cs="Arial"/>
                <w:lang w:eastAsia="en-US"/>
              </w:rPr>
              <w:t>NOTE 1 (*):P</w:t>
            </w:r>
            <w:r w:rsidRPr="0050431F">
              <w:rPr>
                <w:rFonts w:cs="Arial"/>
                <w:vertAlign w:val="subscript"/>
                <w:lang w:eastAsia="en-US"/>
              </w:rPr>
              <w:t>REFSENS</w:t>
            </w:r>
            <w:r w:rsidRPr="0050431F" w:rsidDel="002B5177">
              <w:rPr>
                <w:rFonts w:cs="Arial"/>
                <w:lang w:eastAsia="en-US"/>
              </w:rPr>
              <w:t xml:space="preserve"> </w:t>
            </w:r>
            <w:r w:rsidRPr="0050431F">
              <w:rPr>
                <w:rFonts w:cs="Arial"/>
                <w:lang w:eastAsia="en-US"/>
              </w:rPr>
              <w:t>depends on the RAT, the BS class and the channel bandwidth, see subclause 7.2.</w:t>
            </w:r>
            <w:r w:rsidRPr="0050431F">
              <w:rPr>
                <w:rFonts w:cs="Arial"/>
                <w:lang w:eastAsia="en-US"/>
              </w:rPr>
              <w:br/>
              <w:t>"x" is equal to 3 in case of GSM/EDGE wanted signal and equal to 6 in case of UTRA or E-UTRA wanted signals.</w:t>
            </w:r>
          </w:p>
          <w:p w14:paraId="374EA62B" w14:textId="77777777" w:rsidR="00CA6011" w:rsidRPr="0050431F" w:rsidRDefault="00CA6011" w:rsidP="00423A5F">
            <w:pPr>
              <w:pStyle w:val="TAN"/>
              <w:rPr>
                <w:rFonts w:cs="Arial"/>
                <w:lang w:eastAsia="en-US"/>
              </w:rPr>
            </w:pPr>
            <w:r w:rsidRPr="0050431F">
              <w:rPr>
                <w:rFonts w:cs="Arial"/>
                <w:lang w:eastAsia="en-US"/>
              </w:rPr>
              <w:t>NOTE 2:</w:t>
            </w:r>
            <w:r w:rsidRPr="0050431F">
              <w:rPr>
                <w:rFonts w:cs="Arial"/>
                <w:lang w:eastAsia="en-US"/>
              </w:rPr>
              <w:tab/>
              <w:t xml:space="preserve">Except for a BS operating in Band 13, these requirements do not apply when the interfering signal falls within </w:t>
            </w:r>
            <w:r w:rsidR="001456DA" w:rsidRPr="0050431F">
              <w:rPr>
                <w:rFonts w:cs="Arial"/>
                <w:lang w:eastAsia="en-US"/>
              </w:rPr>
              <w:t xml:space="preserve">any of </w:t>
            </w:r>
            <w:r w:rsidRPr="0050431F">
              <w:rPr>
                <w:rFonts w:cs="Arial"/>
                <w:lang w:eastAsia="en-US"/>
              </w:rPr>
              <w:t xml:space="preserve">the </w:t>
            </w:r>
            <w:r w:rsidR="001456DA" w:rsidRPr="0050431F">
              <w:rPr>
                <w:rFonts w:cs="Arial"/>
                <w:lang w:eastAsia="en-US"/>
              </w:rPr>
              <w:t xml:space="preserve">supported </w:t>
            </w:r>
            <w:r w:rsidRPr="0050431F">
              <w:rPr>
                <w:rFonts w:cs="Arial"/>
                <w:lang w:eastAsia="en-US"/>
              </w:rPr>
              <w:t>uplink operating band or in the 10 MHz immediately outside</w:t>
            </w:r>
            <w:r w:rsidR="001456DA" w:rsidRPr="0050431F">
              <w:rPr>
                <w:rFonts w:cs="Arial"/>
                <w:lang w:eastAsia="en-US"/>
              </w:rPr>
              <w:t xml:space="preserve"> any of</w:t>
            </w:r>
            <w:r w:rsidRPr="0050431F">
              <w:rPr>
                <w:rFonts w:cs="Arial"/>
                <w:lang w:eastAsia="en-US"/>
              </w:rPr>
              <w:t xml:space="preserve"> the </w:t>
            </w:r>
            <w:r w:rsidR="001456DA" w:rsidRPr="0050431F">
              <w:rPr>
                <w:rFonts w:cs="Arial"/>
                <w:lang w:eastAsia="en-US"/>
              </w:rPr>
              <w:t xml:space="preserve">supported </w:t>
            </w:r>
            <w:r w:rsidRPr="0050431F">
              <w:rPr>
                <w:rFonts w:cs="Arial"/>
                <w:lang w:eastAsia="en-US"/>
              </w:rPr>
              <w:t>uplink operating band.</w:t>
            </w:r>
            <w:r w:rsidRPr="0050431F">
              <w:rPr>
                <w:rFonts w:cs="Arial"/>
                <w:lang w:eastAsia="en-US"/>
              </w:rPr>
              <w:br/>
              <w:t>For a BS operating in band 13 the requirements do not apply when the interfering signal falls within the frequency range 768-797MHz..</w:t>
            </w:r>
          </w:p>
          <w:p w14:paraId="5F49A346" w14:textId="77777777" w:rsidR="00CA6011" w:rsidRPr="0050431F" w:rsidRDefault="00CA6011" w:rsidP="00826AA7">
            <w:pPr>
              <w:pStyle w:val="TAN"/>
              <w:rPr>
                <w:rFonts w:cs="Arial"/>
                <w:lang w:eastAsia="en-US"/>
              </w:rPr>
            </w:pPr>
            <w:r w:rsidRPr="0050431F">
              <w:rPr>
                <w:rFonts w:cs="Arial"/>
                <w:lang w:eastAsia="en-US"/>
              </w:rPr>
              <w:t>NOTE 3:</w:t>
            </w:r>
            <w:r w:rsidR="002B1E27">
              <w:rPr>
                <w:rFonts w:cs="Arial"/>
                <w:lang w:eastAsia="en-US"/>
              </w:rPr>
              <w:tab/>
            </w:r>
            <w:r w:rsidRPr="0050431F">
              <w:rPr>
                <w:rFonts w:cs="Arial"/>
                <w:lang w:eastAsia="en-US"/>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50431F">
              <w:rPr>
                <w:rFonts w:cs="Arial"/>
                <w:lang w:eastAsia="en-US"/>
              </w:rPr>
              <w:t>14</w:t>
            </w:r>
            <w:r w:rsidRPr="0050431F">
              <w:rPr>
                <w:rFonts w:cs="Arial"/>
                <w:lang w:eastAsia="en-US"/>
              </w:rPr>
              <w:t>].</w:t>
            </w:r>
          </w:p>
          <w:p w14:paraId="2709A499" w14:textId="77777777" w:rsidR="00CA6011" w:rsidRPr="0050431F" w:rsidRDefault="00CA6011" w:rsidP="00826AA7">
            <w:pPr>
              <w:pStyle w:val="TAN"/>
              <w:rPr>
                <w:rFonts w:cs="Arial"/>
                <w:lang w:eastAsia="en-US"/>
              </w:rPr>
            </w:pPr>
            <w:r w:rsidRPr="0050431F">
              <w:rPr>
                <w:rFonts w:cs="Arial"/>
                <w:lang w:eastAsia="en-US"/>
              </w:rPr>
              <w:t>NOTE 4:</w:t>
            </w:r>
            <w:r w:rsidRPr="0050431F">
              <w:rPr>
                <w:rFonts w:cs="Arial"/>
                <w:lang w:eastAsia="en-US"/>
              </w:rPr>
              <w:tab/>
              <w:t>In China, the blocking requirement for co-location with DCS1800 and Band III BS is only applicable in the frequency range 1805-1850MHz.</w:t>
            </w:r>
          </w:p>
          <w:p w14:paraId="37FC5833" w14:textId="77777777" w:rsidR="00FF6E6E" w:rsidRPr="0050431F" w:rsidRDefault="004A4603" w:rsidP="00D40552">
            <w:pPr>
              <w:pStyle w:val="TAN"/>
              <w:rPr>
                <w:rFonts w:cs="Arial"/>
                <w:lang w:eastAsia="zh-CN"/>
              </w:rPr>
            </w:pPr>
            <w:r w:rsidRPr="0050431F">
              <w:rPr>
                <w:rFonts w:cs="Arial"/>
                <w:lang w:eastAsia="en-US"/>
              </w:rPr>
              <w:t>NOTE 5:</w:t>
            </w:r>
            <w:r w:rsidRPr="0050431F">
              <w:rPr>
                <w:rFonts w:cs="Arial"/>
                <w:lang w:eastAsia="en-US"/>
              </w:rPr>
              <w:tab/>
              <w:t>For a BS operating in band 11 or 21, this requirement applies for interfering signal within the frequency range 1475.9-1495.9 MHz.</w:t>
            </w:r>
            <w:r w:rsidR="00FF6E6E" w:rsidRPr="0050431F">
              <w:rPr>
                <w:rFonts w:cs="Arial"/>
                <w:lang w:eastAsia="zh-CN"/>
              </w:rPr>
              <w:t xml:space="preserve"> </w:t>
            </w:r>
          </w:p>
          <w:p w14:paraId="66D07577" w14:textId="77777777" w:rsidR="002F6EF4" w:rsidRPr="0050431F" w:rsidRDefault="00FF6E6E" w:rsidP="002F6EF4">
            <w:pPr>
              <w:pStyle w:val="TAN"/>
              <w:rPr>
                <w:rFonts w:cs="Arial"/>
                <w:lang w:eastAsia="zh-CN"/>
              </w:rPr>
            </w:pPr>
            <w:r w:rsidRPr="0050431F">
              <w:rPr>
                <w:rFonts w:cs="Arial"/>
                <w:lang w:eastAsia="zh-CN"/>
              </w:rPr>
              <w:t>NOTE 6:</w:t>
            </w:r>
            <w:r w:rsidR="002B1E27">
              <w:rPr>
                <w:rFonts w:cs="Arial"/>
                <w:lang w:eastAsia="zh-CN"/>
              </w:rPr>
              <w:tab/>
            </w:r>
            <w:r w:rsidRPr="0050431F">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637475F" w14:textId="77777777" w:rsidR="004A4603" w:rsidRPr="0050431F" w:rsidRDefault="002F6EF4" w:rsidP="002F6EF4">
            <w:pPr>
              <w:pStyle w:val="TAN"/>
              <w:rPr>
                <w:rFonts w:cs="Arial"/>
                <w:lang w:eastAsia="en-US"/>
              </w:rPr>
            </w:pPr>
            <w:r w:rsidRPr="0050431F">
              <w:rPr>
                <w:rFonts w:cs="Arial"/>
                <w:szCs w:val="18"/>
                <w:lang w:eastAsia="ja-JP"/>
              </w:rPr>
              <w:t>NOTE 7 (**):</w:t>
            </w:r>
            <w:r w:rsidRPr="0050431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9F3902" w14:textId="77777777" w:rsidR="00466A9A" w:rsidRPr="0050431F" w:rsidRDefault="00466A9A" w:rsidP="00466A9A"/>
    <w:p w14:paraId="6B5AAB02" w14:textId="77777777" w:rsidR="00A26C61" w:rsidRPr="0050431F" w:rsidRDefault="00A26C61" w:rsidP="00F311C8">
      <w:pPr>
        <w:pStyle w:val="Heading2"/>
      </w:pPr>
      <w:bookmarkStart w:id="2194" w:name="_Toc13048724"/>
      <w:bookmarkStart w:id="2195" w:name="_Toc29764940"/>
      <w:bookmarkStart w:id="2196" w:name="_Toc29765358"/>
      <w:bookmarkStart w:id="2197" w:name="_Toc52556856"/>
      <w:bookmarkStart w:id="2198" w:name="_Toc67912558"/>
      <w:bookmarkStart w:id="2199" w:name="_Toc89855493"/>
      <w:r w:rsidRPr="0050431F">
        <w:t>7.6</w:t>
      </w:r>
      <w:r w:rsidRPr="0050431F">
        <w:tab/>
        <w:t>Receiver spurious emissions</w:t>
      </w:r>
      <w:bookmarkEnd w:id="2194"/>
      <w:bookmarkEnd w:id="2195"/>
      <w:bookmarkEnd w:id="2196"/>
      <w:bookmarkEnd w:id="2197"/>
      <w:bookmarkEnd w:id="2198"/>
      <w:bookmarkEnd w:id="2199"/>
    </w:p>
    <w:p w14:paraId="105F6F27" w14:textId="77777777" w:rsidR="001F2215" w:rsidRPr="0050431F" w:rsidRDefault="001F2215" w:rsidP="00F311C8">
      <w:pPr>
        <w:pStyle w:val="Heading3"/>
      </w:pPr>
      <w:bookmarkStart w:id="2200" w:name="_Toc13048725"/>
      <w:bookmarkStart w:id="2201" w:name="_Toc29764941"/>
      <w:bookmarkStart w:id="2202" w:name="_Toc29765359"/>
      <w:bookmarkStart w:id="2203" w:name="_Toc52556857"/>
      <w:bookmarkStart w:id="2204" w:name="_Toc67912559"/>
      <w:bookmarkStart w:id="2205" w:name="_Toc89855494"/>
      <w:r w:rsidRPr="0050431F">
        <w:t>7.6.1</w:t>
      </w:r>
      <w:r w:rsidRPr="0050431F">
        <w:tab/>
        <w:t>Definition and applicability</w:t>
      </w:r>
      <w:bookmarkEnd w:id="2200"/>
      <w:bookmarkEnd w:id="2201"/>
      <w:bookmarkEnd w:id="2202"/>
      <w:bookmarkEnd w:id="2203"/>
      <w:bookmarkEnd w:id="2204"/>
      <w:bookmarkEnd w:id="2205"/>
    </w:p>
    <w:p w14:paraId="3837F5B9" w14:textId="77777777" w:rsidR="001F2215" w:rsidRPr="0050431F" w:rsidRDefault="001F2215" w:rsidP="001F2215">
      <w:r w:rsidRPr="0050431F">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55DA89C8" w14:textId="77777777" w:rsidR="001456DA" w:rsidRPr="0050431F" w:rsidRDefault="001F2215" w:rsidP="001456DA">
      <w:r w:rsidRPr="0050431F">
        <w:t>For TDD BS with common RX and TX antenna port the requirement applies during the Transmitter OFF period. For FDD BS with common RX and TX antenna port the transmitter spurious emission limits as specified in subclause 6.6.1 are valid.</w:t>
      </w:r>
    </w:p>
    <w:p w14:paraId="3BE493C0" w14:textId="77777777" w:rsidR="002F6EF4" w:rsidRPr="0050431F" w:rsidRDefault="001456DA" w:rsidP="002F6EF4">
      <w:r w:rsidRPr="0050431F">
        <w:rPr>
          <w:rFonts w:cs="v3.8.0"/>
        </w:rPr>
        <w:t>For BS capable of multi-band operation</w:t>
      </w:r>
      <w:r w:rsidRPr="0050431F">
        <w:t xml:space="preserve"> where multiple bands are mapped on separate antenna connectors, the single-band requirements apply and the excluded frequency range is only applicable for the operating band supported on each antenna connector.</w:t>
      </w:r>
    </w:p>
    <w:p w14:paraId="4B04FB46" w14:textId="77777777" w:rsidR="001F2215" w:rsidRPr="0050431F" w:rsidRDefault="002F6EF4" w:rsidP="001456DA">
      <w:pPr>
        <w:rPr>
          <w:rFonts w:eastAsia="MS P??" w:cs="v4.2.0"/>
        </w:rPr>
      </w:pPr>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receiver spurious emissions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receiver spurious emissions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1928940F" w14:textId="77777777" w:rsidR="001F2215" w:rsidRPr="0050431F" w:rsidRDefault="001F2215" w:rsidP="00F311C8">
      <w:pPr>
        <w:pStyle w:val="Heading3"/>
      </w:pPr>
      <w:bookmarkStart w:id="2206" w:name="_Toc13048726"/>
      <w:bookmarkStart w:id="2207" w:name="_Toc29764942"/>
      <w:bookmarkStart w:id="2208" w:name="_Toc29765360"/>
      <w:bookmarkStart w:id="2209" w:name="_Toc52556858"/>
      <w:bookmarkStart w:id="2210" w:name="_Toc67912560"/>
      <w:bookmarkStart w:id="2211" w:name="_Toc89855495"/>
      <w:r w:rsidRPr="0050431F">
        <w:t>7.6.2</w:t>
      </w:r>
      <w:r w:rsidRPr="0050431F">
        <w:tab/>
      </w:r>
      <w:r w:rsidR="00DB7FF2" w:rsidRPr="0050431F">
        <w:t>Minimum requirement</w:t>
      </w:r>
      <w:r w:rsidRPr="0050431F">
        <w:t>s</w:t>
      </w:r>
      <w:bookmarkEnd w:id="2206"/>
      <w:bookmarkEnd w:id="2207"/>
      <w:bookmarkEnd w:id="2208"/>
      <w:bookmarkEnd w:id="2209"/>
      <w:bookmarkEnd w:id="2210"/>
      <w:bookmarkEnd w:id="2211"/>
    </w:p>
    <w:p w14:paraId="44C4BEF1" w14:textId="77777777" w:rsidR="001F2215" w:rsidRPr="0050431F" w:rsidRDefault="001F2215" w:rsidP="001F2215">
      <w:r w:rsidRPr="0050431F">
        <w:t>The minimum requirement is in TS 37.104 [2] subclause 7.6.1.</w:t>
      </w:r>
    </w:p>
    <w:p w14:paraId="4ADE05EE" w14:textId="77777777" w:rsidR="001F2215" w:rsidRPr="0050431F" w:rsidRDefault="001F2215" w:rsidP="00F311C8">
      <w:pPr>
        <w:pStyle w:val="Heading3"/>
      </w:pPr>
      <w:bookmarkStart w:id="2212" w:name="_Toc13048727"/>
      <w:bookmarkStart w:id="2213" w:name="_Toc29764943"/>
      <w:bookmarkStart w:id="2214" w:name="_Toc29765361"/>
      <w:bookmarkStart w:id="2215" w:name="_Toc52556859"/>
      <w:bookmarkStart w:id="2216" w:name="_Toc67912561"/>
      <w:bookmarkStart w:id="2217" w:name="_Toc89855496"/>
      <w:r w:rsidRPr="0050431F">
        <w:t>7.6.3</w:t>
      </w:r>
      <w:r w:rsidRPr="0050431F">
        <w:tab/>
        <w:t>Test purpose</w:t>
      </w:r>
      <w:bookmarkEnd w:id="2212"/>
      <w:bookmarkEnd w:id="2213"/>
      <w:bookmarkEnd w:id="2214"/>
      <w:bookmarkEnd w:id="2215"/>
      <w:bookmarkEnd w:id="2216"/>
      <w:bookmarkEnd w:id="2217"/>
    </w:p>
    <w:p w14:paraId="42966842" w14:textId="77777777" w:rsidR="001F2215" w:rsidRPr="0050431F" w:rsidRDefault="001F2215" w:rsidP="001F2215">
      <w:r w:rsidRPr="0050431F">
        <w:t>The test purpose is to verify the ability of the BS to limit the interference caused by receiver spurious emissions to other systems.</w:t>
      </w:r>
    </w:p>
    <w:p w14:paraId="1F2A7BED" w14:textId="77777777" w:rsidR="001F2215" w:rsidRPr="0050431F" w:rsidRDefault="001F2215" w:rsidP="00F311C8">
      <w:pPr>
        <w:pStyle w:val="Heading3"/>
      </w:pPr>
      <w:bookmarkStart w:id="2218" w:name="_Toc13048728"/>
      <w:bookmarkStart w:id="2219" w:name="_Toc29764944"/>
      <w:bookmarkStart w:id="2220" w:name="_Toc29765362"/>
      <w:bookmarkStart w:id="2221" w:name="_Toc52556860"/>
      <w:bookmarkStart w:id="2222" w:name="_Toc67912562"/>
      <w:bookmarkStart w:id="2223" w:name="_Toc89855497"/>
      <w:r w:rsidRPr="0050431F">
        <w:t>7.6.4</w:t>
      </w:r>
      <w:r w:rsidRPr="0050431F">
        <w:tab/>
        <w:t>Method of test</w:t>
      </w:r>
      <w:bookmarkEnd w:id="2218"/>
      <w:bookmarkEnd w:id="2219"/>
      <w:bookmarkEnd w:id="2220"/>
      <w:bookmarkEnd w:id="2221"/>
      <w:bookmarkEnd w:id="2222"/>
      <w:bookmarkEnd w:id="2223"/>
    </w:p>
    <w:p w14:paraId="3BE105AB" w14:textId="77777777" w:rsidR="001F2215" w:rsidRPr="0050431F" w:rsidRDefault="001F2215" w:rsidP="00F311C8">
      <w:pPr>
        <w:pStyle w:val="Heading4"/>
      </w:pPr>
      <w:bookmarkStart w:id="2224" w:name="_Toc13048729"/>
      <w:bookmarkStart w:id="2225" w:name="_Toc29764945"/>
      <w:bookmarkStart w:id="2226" w:name="_Toc29765363"/>
      <w:bookmarkStart w:id="2227" w:name="_Toc52556861"/>
      <w:bookmarkStart w:id="2228" w:name="_Toc67912563"/>
      <w:bookmarkStart w:id="2229" w:name="_Toc89855498"/>
      <w:r w:rsidRPr="0050431F">
        <w:t>7.6.4.1</w:t>
      </w:r>
      <w:r w:rsidRPr="0050431F">
        <w:tab/>
        <w:t>Initial conditions</w:t>
      </w:r>
      <w:bookmarkEnd w:id="2224"/>
      <w:bookmarkEnd w:id="2225"/>
      <w:bookmarkEnd w:id="2226"/>
      <w:bookmarkEnd w:id="2227"/>
      <w:bookmarkEnd w:id="2228"/>
      <w:bookmarkEnd w:id="2229"/>
    </w:p>
    <w:p w14:paraId="42A35167" w14:textId="77777777" w:rsidR="001F2215" w:rsidRPr="0050431F" w:rsidRDefault="001F2215" w:rsidP="001F2215">
      <w:r w:rsidRPr="0050431F">
        <w:t>Test environment:</w:t>
      </w:r>
      <w:r w:rsidR="002B1E27">
        <w:tab/>
      </w:r>
      <w:r w:rsidR="000F6B9F" w:rsidRPr="0050431F">
        <w:tab/>
      </w:r>
      <w:r w:rsidR="000F6B9F" w:rsidRPr="0050431F">
        <w:tab/>
      </w:r>
      <w:r w:rsidRPr="0050431F">
        <w:t>Normal; see Annex B</w:t>
      </w:r>
      <w:r w:rsidR="00683446" w:rsidRPr="0050431F">
        <w:t>.2</w:t>
      </w:r>
      <w:r w:rsidRPr="0050431F">
        <w:t>.</w:t>
      </w:r>
    </w:p>
    <w:p w14:paraId="0E76C5EC" w14:textId="77777777" w:rsidR="000F6B9F" w:rsidRPr="0050431F" w:rsidRDefault="00D33DDC" w:rsidP="000F6B9F">
      <w:pPr>
        <w:rPr>
          <w:rFonts w:cs="v4.2.0"/>
        </w:rPr>
      </w:pPr>
      <w:r w:rsidRPr="0050431F">
        <w:t>Base Station RF Bandwidth</w:t>
      </w:r>
      <w:r w:rsidR="00015834" w:rsidRPr="0050431F">
        <w:t xml:space="preserve"> position</w:t>
      </w:r>
      <w:r w:rsidR="001456DA" w:rsidRPr="0050431F">
        <w:t>s</w:t>
      </w:r>
      <w:r w:rsidR="00015834" w:rsidRPr="0050431F" w:rsidDel="00015834">
        <w:rPr>
          <w:rFonts w:cs="v4.2.0"/>
        </w:rPr>
        <w:t xml:space="preserve"> </w:t>
      </w:r>
      <w:r w:rsidR="000F6B9F" w:rsidRPr="0050431F">
        <w:rPr>
          <w:rFonts w:cs="v4.2.0"/>
        </w:rPr>
        <w:t>to be tested:</w:t>
      </w:r>
      <w:r w:rsidR="002B1E27">
        <w:rPr>
          <w:rFonts w:cs="v4.2.0"/>
        </w:rPr>
        <w:tab/>
      </w:r>
      <w:r w:rsidR="000F6B9F" w:rsidRPr="0050431F">
        <w:rPr>
          <w:rFonts w:cs="v4.2.0"/>
        </w:rPr>
        <w:t>M</w:t>
      </w:r>
      <w:r w:rsidR="000F6B9F" w:rsidRPr="0050431F">
        <w:rPr>
          <w:rFonts w:cs="v4.2.0"/>
          <w:vertAlign w:val="subscript"/>
        </w:rPr>
        <w:t>RFBW</w:t>
      </w:r>
      <w:r w:rsidR="001456DA" w:rsidRPr="0050431F">
        <w:rPr>
          <w:rFonts w:cs="v4.2.0"/>
        </w:rPr>
        <w:t xml:space="preserve"> in single-band operation</w:t>
      </w:r>
      <w:r w:rsidR="000F6B9F" w:rsidRPr="0050431F">
        <w:rPr>
          <w:rFonts w:cs="v4.2.0"/>
        </w:rPr>
        <w:t>, see subclause 4.9.</w:t>
      </w:r>
      <w:r w:rsidR="00E208B3" w:rsidRPr="0050431F">
        <w:rPr>
          <w:rFonts w:cs="v4.2.0"/>
        </w:rPr>
        <w:t>1</w:t>
      </w:r>
      <w:r w:rsidR="001456DA" w:rsidRPr="0050431F">
        <w:rPr>
          <w:rFonts w:cs="v4.2.0"/>
        </w:rPr>
        <w:t>,</w:t>
      </w:r>
      <w:r w:rsidR="001456DA" w:rsidRPr="0050431F">
        <w:t xml:space="preserve"> B</w:t>
      </w:r>
      <w:r w:rsidR="001456DA" w:rsidRPr="0050431F">
        <w:rPr>
          <w:vertAlign w:val="subscript"/>
        </w:rPr>
        <w:t>RFBW</w:t>
      </w:r>
      <w:r w:rsidR="001456DA" w:rsidRPr="0050431F">
        <w:t>_T</w:t>
      </w:r>
      <w:r w:rsidR="001456DA" w:rsidRPr="0050431F">
        <w:rPr>
          <w:lang w:eastAsia="zh-CN"/>
        </w:rPr>
        <w:t>’</w:t>
      </w:r>
      <w:r w:rsidR="001456DA" w:rsidRPr="0050431F">
        <w:rPr>
          <w:vertAlign w:val="subscript"/>
        </w:rPr>
        <w:t>RFBW</w:t>
      </w:r>
      <w:r w:rsidR="001456DA" w:rsidRPr="0050431F">
        <w:t xml:space="preserve"> and B</w:t>
      </w:r>
      <w:r w:rsidR="001456DA" w:rsidRPr="0050431F">
        <w:rPr>
          <w:lang w:eastAsia="zh-CN"/>
        </w:rPr>
        <w:t>’</w:t>
      </w:r>
      <w:r w:rsidR="001456DA" w:rsidRPr="0050431F">
        <w:rPr>
          <w:vertAlign w:val="subscript"/>
        </w:rPr>
        <w:t>RFBW</w:t>
      </w:r>
      <w:r w:rsidR="001456DA" w:rsidRPr="0050431F">
        <w:t>_T</w:t>
      </w:r>
      <w:r w:rsidR="001456DA" w:rsidRPr="0050431F">
        <w:rPr>
          <w:vertAlign w:val="subscript"/>
        </w:rPr>
        <w:t>RFBW</w:t>
      </w:r>
      <w:r w:rsidR="001456DA" w:rsidRPr="0050431F">
        <w:t xml:space="preserve"> in</w:t>
      </w:r>
      <w:r w:rsidR="001456DA" w:rsidRPr="0050431F">
        <w:rPr>
          <w:rFonts w:cs="v4.2.0"/>
        </w:rPr>
        <w:t xml:space="preserve"> multi-band operation, see subclause 4.9.1</w:t>
      </w:r>
      <w:r w:rsidR="000F6B9F" w:rsidRPr="0050431F">
        <w:rPr>
          <w:rFonts w:cs="v4.2.0"/>
        </w:rPr>
        <w:t>.</w:t>
      </w:r>
    </w:p>
    <w:p w14:paraId="7D93989E" w14:textId="77777777" w:rsidR="001F2215" w:rsidRPr="0050431F" w:rsidRDefault="001F2215" w:rsidP="001F2215">
      <w:pPr>
        <w:pStyle w:val="B10"/>
      </w:pPr>
      <w:r w:rsidRPr="0050431F">
        <w:t>1)</w:t>
      </w:r>
      <w:r w:rsidRPr="0050431F">
        <w:tab/>
        <w:t>Set up the equipment as shown in Annex</w:t>
      </w:r>
      <w:r w:rsidR="00A07B05" w:rsidRPr="0050431F">
        <w:t xml:space="preserve"> </w:t>
      </w:r>
      <w:r w:rsidRPr="0050431F">
        <w:t>D.2.</w:t>
      </w:r>
      <w:r w:rsidR="00A07B05" w:rsidRPr="0050431F">
        <w:t>1</w:t>
      </w:r>
      <w:r w:rsidRPr="0050431F">
        <w:t>.</w:t>
      </w:r>
    </w:p>
    <w:p w14:paraId="2252D3D8" w14:textId="77777777" w:rsidR="001F2215" w:rsidRPr="0050431F" w:rsidRDefault="001F2215" w:rsidP="00F311C8">
      <w:pPr>
        <w:pStyle w:val="Heading4"/>
      </w:pPr>
      <w:bookmarkStart w:id="2230" w:name="_Toc13048730"/>
      <w:bookmarkStart w:id="2231" w:name="_Toc29764946"/>
      <w:bookmarkStart w:id="2232" w:name="_Toc29765364"/>
      <w:bookmarkStart w:id="2233" w:name="_Toc52556862"/>
      <w:bookmarkStart w:id="2234" w:name="_Toc67912564"/>
      <w:bookmarkStart w:id="2235" w:name="_Toc89855499"/>
      <w:r w:rsidRPr="0050431F">
        <w:t>7.6.4.2</w:t>
      </w:r>
      <w:r w:rsidRPr="0050431F">
        <w:tab/>
        <w:t>Procedure</w:t>
      </w:r>
      <w:bookmarkEnd w:id="2230"/>
      <w:bookmarkEnd w:id="2231"/>
      <w:bookmarkEnd w:id="2232"/>
      <w:bookmarkEnd w:id="2233"/>
      <w:bookmarkEnd w:id="2234"/>
      <w:bookmarkEnd w:id="2235"/>
    </w:p>
    <w:p w14:paraId="5E95D56A" w14:textId="77777777" w:rsidR="001F2215" w:rsidRPr="0050431F" w:rsidRDefault="001F2215" w:rsidP="001F2215">
      <w:pPr>
        <w:pStyle w:val="B10"/>
      </w:pPr>
      <w:r w:rsidRPr="0050431F">
        <w:t>1)</w:t>
      </w:r>
      <w:r w:rsidRPr="0050431F">
        <w:tab/>
        <w:t xml:space="preserve">Set the measurement equipment parameters as specified in </w:t>
      </w:r>
      <w:r w:rsidR="00A07B05" w:rsidRPr="0050431F">
        <w:t>Table</w:t>
      </w:r>
      <w:r w:rsidRPr="0050431F">
        <w:t xml:space="preserve"> 7.6.5.1-1</w:t>
      </w:r>
      <w:r w:rsidR="00683446" w:rsidRPr="0050431F">
        <w:t>. For BC2, the parameters in</w:t>
      </w:r>
      <w:r w:rsidRPr="0050431F">
        <w:t xml:space="preserve"> </w:t>
      </w:r>
      <w:r w:rsidR="00A07B05" w:rsidRPr="0050431F">
        <w:t>Table</w:t>
      </w:r>
      <w:r w:rsidRPr="0050431F">
        <w:t xml:space="preserve"> 7.6.5.2-1</w:t>
      </w:r>
      <w:r w:rsidR="00683446" w:rsidRPr="0050431F">
        <w:t xml:space="preserve"> apply in addition</w:t>
      </w:r>
      <w:r w:rsidRPr="0050431F">
        <w:t>.</w:t>
      </w:r>
    </w:p>
    <w:p w14:paraId="35293C71" w14:textId="77777777" w:rsidR="001F2215" w:rsidRPr="0050431F" w:rsidRDefault="001F2215" w:rsidP="001F2215">
      <w:pPr>
        <w:pStyle w:val="B10"/>
      </w:pPr>
      <w:r w:rsidRPr="0050431F">
        <w:t>2)</w:t>
      </w:r>
      <w:r w:rsidRPr="0050431F">
        <w:tab/>
      </w:r>
      <w:r w:rsidR="000C702D" w:rsidRPr="0050431F">
        <w:rPr>
          <w:rFonts w:cs="v4.2.0"/>
          <w:snapToGrid w:val="0"/>
        </w:rPr>
        <w:t>Set the BS to transmit with the carrier set-up and power allocation according to the applicable test configuration(s) (see clause 5).</w:t>
      </w:r>
    </w:p>
    <w:p w14:paraId="0A009B56" w14:textId="77777777" w:rsidR="001F2215" w:rsidRPr="0050431F" w:rsidRDefault="001F2215" w:rsidP="001F2215">
      <w:pPr>
        <w:pStyle w:val="B10"/>
      </w:pPr>
      <w:r w:rsidRPr="0050431F">
        <w:t>3)</w:t>
      </w:r>
      <w:r w:rsidRPr="0050431F">
        <w:tab/>
        <w:t>Measure the spurious emissions over each frequency range described in subclause 7.6.5.</w:t>
      </w:r>
    </w:p>
    <w:p w14:paraId="5453F561" w14:textId="77777777" w:rsidR="005B605D" w:rsidRPr="0050431F" w:rsidRDefault="005B605D" w:rsidP="005B605D">
      <w:r w:rsidRPr="0050431F">
        <w:t>In addition, for a multi-band capable BS, the following step shall apply:</w:t>
      </w:r>
    </w:p>
    <w:p w14:paraId="33F95A7D" w14:textId="77777777" w:rsidR="005B605D" w:rsidRPr="0050431F" w:rsidRDefault="005B605D" w:rsidP="005B605D">
      <w:pPr>
        <w:pStyle w:val="B10"/>
      </w:pPr>
      <w:r w:rsidRPr="0050431F">
        <w:t>4)</w:t>
      </w:r>
      <w:r w:rsidRPr="0050431F">
        <w:tab/>
        <w:t>For multi-band capable BS and single band tests, repeat the steps above per involved band where single band test configurations and test models shall apply with no carrier activated in the other band.</w:t>
      </w:r>
      <w:r w:rsidR="00D33DDC" w:rsidRPr="0050431F">
        <w:t xml:space="preserve"> </w:t>
      </w:r>
      <w:r w:rsidRPr="0050431F">
        <w:t>For multi-band capable BS with separate antenna connector, the antenna connector not being under test in case of SBT or MBT shall be terminated.</w:t>
      </w:r>
    </w:p>
    <w:p w14:paraId="0011357F" w14:textId="77777777" w:rsidR="001F2215" w:rsidRPr="0050431F" w:rsidRDefault="001F2215" w:rsidP="00F311C8">
      <w:pPr>
        <w:pStyle w:val="Heading3"/>
      </w:pPr>
      <w:bookmarkStart w:id="2236" w:name="_Toc13048731"/>
      <w:bookmarkStart w:id="2237" w:name="_Toc29764947"/>
      <w:bookmarkStart w:id="2238" w:name="_Toc29765365"/>
      <w:bookmarkStart w:id="2239" w:name="_Toc52556863"/>
      <w:bookmarkStart w:id="2240" w:name="_Toc67912565"/>
      <w:bookmarkStart w:id="2241" w:name="_Toc89855500"/>
      <w:r w:rsidRPr="0050431F">
        <w:t>7.6.5</w:t>
      </w:r>
      <w:r w:rsidRPr="0050431F">
        <w:tab/>
        <w:t>Test requirements</w:t>
      </w:r>
      <w:bookmarkEnd w:id="2236"/>
      <w:bookmarkEnd w:id="2237"/>
      <w:bookmarkEnd w:id="2238"/>
      <w:bookmarkEnd w:id="2239"/>
      <w:bookmarkEnd w:id="2240"/>
      <w:bookmarkEnd w:id="2241"/>
    </w:p>
    <w:p w14:paraId="2F3DF293" w14:textId="77777777" w:rsidR="001F2215" w:rsidRPr="0050431F" w:rsidRDefault="001F2215" w:rsidP="00F311C8">
      <w:pPr>
        <w:pStyle w:val="Heading4"/>
      </w:pPr>
      <w:bookmarkStart w:id="2242" w:name="_Toc13048732"/>
      <w:bookmarkStart w:id="2243" w:name="_Toc29764948"/>
      <w:bookmarkStart w:id="2244" w:name="_Toc29765366"/>
      <w:bookmarkStart w:id="2245" w:name="_Toc52556864"/>
      <w:bookmarkStart w:id="2246" w:name="_Toc67912566"/>
      <w:bookmarkStart w:id="2247" w:name="_Toc89855501"/>
      <w:r w:rsidRPr="0050431F">
        <w:t>7.6.5.1</w:t>
      </w:r>
      <w:r w:rsidRPr="0050431F">
        <w:tab/>
        <w:t>General test requirements</w:t>
      </w:r>
      <w:bookmarkEnd w:id="2242"/>
      <w:bookmarkEnd w:id="2243"/>
      <w:bookmarkEnd w:id="2244"/>
      <w:bookmarkEnd w:id="2245"/>
      <w:bookmarkEnd w:id="2246"/>
      <w:bookmarkEnd w:id="2247"/>
    </w:p>
    <w:p w14:paraId="768FB609" w14:textId="77777777" w:rsidR="001F2215" w:rsidRPr="0050431F" w:rsidRDefault="001F2215" w:rsidP="001F2215">
      <w:r w:rsidRPr="0050431F">
        <w:t>The power of any spurious emission shall not exceed the levels in Table 7.6.5.1-1.</w:t>
      </w:r>
    </w:p>
    <w:p w14:paraId="02476D6F" w14:textId="77777777" w:rsidR="001F2215" w:rsidRPr="0050431F" w:rsidRDefault="001F2215" w:rsidP="00EB0F3C">
      <w:pPr>
        <w:pStyle w:val="TH"/>
      </w:pPr>
      <w:r w:rsidRPr="0050431F">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F2215" w:rsidRPr="0050431F" w14:paraId="3442C91D" w14:textId="77777777">
        <w:trPr>
          <w:jc w:val="center"/>
        </w:trPr>
        <w:tc>
          <w:tcPr>
            <w:tcW w:w="1897" w:type="dxa"/>
          </w:tcPr>
          <w:p w14:paraId="093E000A" w14:textId="77777777" w:rsidR="001F2215" w:rsidRPr="0050431F" w:rsidRDefault="001F2215" w:rsidP="009D7BDE">
            <w:pPr>
              <w:pStyle w:val="TAH"/>
              <w:rPr>
                <w:rFonts w:cs="Arial"/>
                <w:lang w:eastAsia="en-US"/>
              </w:rPr>
            </w:pPr>
            <w:r w:rsidRPr="0050431F">
              <w:rPr>
                <w:rFonts w:cs="Arial"/>
                <w:lang w:eastAsia="en-US"/>
              </w:rPr>
              <w:t>Frequency range</w:t>
            </w:r>
          </w:p>
        </w:tc>
        <w:tc>
          <w:tcPr>
            <w:tcW w:w="1276" w:type="dxa"/>
          </w:tcPr>
          <w:p w14:paraId="2A942267" w14:textId="77777777" w:rsidR="001F2215" w:rsidRPr="0050431F" w:rsidRDefault="001F2215" w:rsidP="009D7BDE">
            <w:pPr>
              <w:pStyle w:val="TAH"/>
              <w:rPr>
                <w:rFonts w:cs="Arial"/>
                <w:lang w:eastAsia="en-US"/>
              </w:rPr>
            </w:pPr>
            <w:r w:rsidRPr="0050431F">
              <w:rPr>
                <w:rFonts w:cs="Arial"/>
                <w:lang w:eastAsia="en-US"/>
              </w:rPr>
              <w:t>Maximum level</w:t>
            </w:r>
          </w:p>
        </w:tc>
        <w:tc>
          <w:tcPr>
            <w:tcW w:w="1701" w:type="dxa"/>
          </w:tcPr>
          <w:p w14:paraId="0FF89EAE" w14:textId="77777777" w:rsidR="001F2215" w:rsidRPr="0050431F" w:rsidRDefault="001F2215" w:rsidP="009D7BDE">
            <w:pPr>
              <w:pStyle w:val="TAH"/>
              <w:rPr>
                <w:rFonts w:cs="Arial"/>
                <w:lang w:eastAsia="en-US"/>
              </w:rPr>
            </w:pPr>
            <w:r w:rsidRPr="0050431F">
              <w:rPr>
                <w:rFonts w:cs="Arial"/>
                <w:lang w:eastAsia="en-US"/>
              </w:rPr>
              <w:t>Measurement Bandwidth</w:t>
            </w:r>
          </w:p>
        </w:tc>
        <w:tc>
          <w:tcPr>
            <w:tcW w:w="3969" w:type="dxa"/>
          </w:tcPr>
          <w:p w14:paraId="4FEC3890" w14:textId="77777777" w:rsidR="001F2215" w:rsidRPr="0050431F" w:rsidRDefault="001F2215" w:rsidP="009D7BDE">
            <w:pPr>
              <w:pStyle w:val="TAH"/>
              <w:rPr>
                <w:rFonts w:cs="Arial"/>
                <w:lang w:eastAsia="en-US"/>
              </w:rPr>
            </w:pPr>
            <w:r w:rsidRPr="0050431F">
              <w:rPr>
                <w:rFonts w:cs="Arial"/>
                <w:lang w:eastAsia="en-US"/>
              </w:rPr>
              <w:t>Note</w:t>
            </w:r>
          </w:p>
        </w:tc>
      </w:tr>
      <w:tr w:rsidR="001F2215" w:rsidRPr="0050431F" w14:paraId="0F0395D1" w14:textId="77777777">
        <w:trPr>
          <w:jc w:val="center"/>
        </w:trPr>
        <w:tc>
          <w:tcPr>
            <w:tcW w:w="1897" w:type="dxa"/>
          </w:tcPr>
          <w:p w14:paraId="012A22C6" w14:textId="77777777" w:rsidR="001F2215" w:rsidRPr="0050431F" w:rsidRDefault="001F2215" w:rsidP="009D7BDE">
            <w:pPr>
              <w:pStyle w:val="TAC"/>
              <w:rPr>
                <w:rFonts w:cs="Arial"/>
                <w:lang w:eastAsia="en-US"/>
              </w:rPr>
            </w:pPr>
            <w:r w:rsidRPr="0050431F">
              <w:rPr>
                <w:rFonts w:cs="Arial"/>
                <w:lang w:eastAsia="en-US"/>
              </w:rPr>
              <w:t xml:space="preserve">30 MHz </w:t>
            </w:r>
            <w:r w:rsidRPr="0050431F">
              <w:rPr>
                <w:rFonts w:cs="Arial"/>
                <w:lang w:eastAsia="en-US"/>
              </w:rPr>
              <w:noBreakHyphen/>
              <w:t xml:space="preserve"> 1 GHz</w:t>
            </w:r>
          </w:p>
        </w:tc>
        <w:tc>
          <w:tcPr>
            <w:tcW w:w="1276" w:type="dxa"/>
          </w:tcPr>
          <w:p w14:paraId="4884B31C" w14:textId="77777777" w:rsidR="001F2215" w:rsidRPr="0050431F" w:rsidRDefault="001F2215" w:rsidP="009D7BDE">
            <w:pPr>
              <w:pStyle w:val="TAC"/>
              <w:rPr>
                <w:rFonts w:cs="Arial"/>
                <w:lang w:eastAsia="en-US"/>
              </w:rPr>
            </w:pPr>
            <w:r w:rsidRPr="0050431F">
              <w:rPr>
                <w:rFonts w:cs="Arial"/>
                <w:lang w:eastAsia="en-US"/>
              </w:rPr>
              <w:t>-57 dBm</w:t>
            </w:r>
          </w:p>
        </w:tc>
        <w:tc>
          <w:tcPr>
            <w:tcW w:w="1701" w:type="dxa"/>
          </w:tcPr>
          <w:p w14:paraId="25D82752" w14:textId="77777777" w:rsidR="001F2215" w:rsidRPr="0050431F" w:rsidRDefault="001F2215" w:rsidP="009D7BDE">
            <w:pPr>
              <w:pStyle w:val="TAC"/>
              <w:rPr>
                <w:rFonts w:cs="Arial"/>
                <w:lang w:eastAsia="en-US"/>
              </w:rPr>
            </w:pPr>
            <w:r w:rsidRPr="0050431F">
              <w:rPr>
                <w:rFonts w:cs="Arial"/>
                <w:lang w:eastAsia="en-US"/>
              </w:rPr>
              <w:t xml:space="preserve">100 kHz </w:t>
            </w:r>
          </w:p>
        </w:tc>
        <w:tc>
          <w:tcPr>
            <w:tcW w:w="3969" w:type="dxa"/>
          </w:tcPr>
          <w:p w14:paraId="7069342D" w14:textId="77777777" w:rsidR="001F2215" w:rsidRPr="0050431F" w:rsidRDefault="001F2215" w:rsidP="009D7BDE">
            <w:pPr>
              <w:pStyle w:val="TAL"/>
              <w:rPr>
                <w:rFonts w:cs="Arial"/>
                <w:lang w:eastAsia="en-US"/>
              </w:rPr>
            </w:pPr>
          </w:p>
        </w:tc>
      </w:tr>
      <w:tr w:rsidR="001F2215" w:rsidRPr="0050431F" w14:paraId="2AA766D1" w14:textId="77777777">
        <w:trPr>
          <w:jc w:val="center"/>
        </w:trPr>
        <w:tc>
          <w:tcPr>
            <w:tcW w:w="1897" w:type="dxa"/>
          </w:tcPr>
          <w:p w14:paraId="179722F5" w14:textId="77777777" w:rsidR="001F2215" w:rsidRPr="0050431F" w:rsidRDefault="001F2215" w:rsidP="009D7BDE">
            <w:pPr>
              <w:pStyle w:val="TAC"/>
              <w:rPr>
                <w:rFonts w:cs="Arial"/>
                <w:lang w:eastAsia="en-US"/>
              </w:rPr>
            </w:pPr>
            <w:r w:rsidRPr="0050431F">
              <w:rPr>
                <w:rFonts w:cs="Arial"/>
                <w:lang w:eastAsia="en-US"/>
              </w:rPr>
              <w:t xml:space="preserve">1 GHz </w:t>
            </w:r>
            <w:r w:rsidRPr="0050431F">
              <w:rPr>
                <w:rFonts w:cs="Arial"/>
                <w:lang w:eastAsia="en-US"/>
              </w:rPr>
              <w:noBreakHyphen/>
              <w:t xml:space="preserve"> 12.75 GHz</w:t>
            </w:r>
          </w:p>
        </w:tc>
        <w:tc>
          <w:tcPr>
            <w:tcW w:w="1276" w:type="dxa"/>
          </w:tcPr>
          <w:p w14:paraId="1C24D50B" w14:textId="77777777" w:rsidR="001F2215" w:rsidRPr="0050431F" w:rsidRDefault="001F2215" w:rsidP="009D7BDE">
            <w:pPr>
              <w:pStyle w:val="TAC"/>
              <w:rPr>
                <w:rFonts w:cs="Arial"/>
                <w:lang w:eastAsia="en-US"/>
              </w:rPr>
            </w:pPr>
            <w:r w:rsidRPr="0050431F">
              <w:rPr>
                <w:rFonts w:cs="Arial"/>
                <w:lang w:eastAsia="en-US"/>
              </w:rPr>
              <w:t>-47 dBm</w:t>
            </w:r>
          </w:p>
        </w:tc>
        <w:tc>
          <w:tcPr>
            <w:tcW w:w="1701" w:type="dxa"/>
          </w:tcPr>
          <w:p w14:paraId="4C0DB7C6" w14:textId="77777777" w:rsidR="001F2215" w:rsidRPr="0050431F" w:rsidRDefault="001F2215" w:rsidP="009D7BDE">
            <w:pPr>
              <w:pStyle w:val="TAC"/>
              <w:rPr>
                <w:rFonts w:cs="Arial"/>
                <w:lang w:eastAsia="en-US"/>
              </w:rPr>
            </w:pPr>
            <w:r w:rsidRPr="0050431F">
              <w:rPr>
                <w:rFonts w:cs="Arial"/>
                <w:lang w:eastAsia="en-US"/>
              </w:rPr>
              <w:t>1 MHz</w:t>
            </w:r>
          </w:p>
        </w:tc>
        <w:tc>
          <w:tcPr>
            <w:tcW w:w="3969" w:type="dxa"/>
          </w:tcPr>
          <w:p w14:paraId="45500A49" w14:textId="77777777" w:rsidR="001F2215" w:rsidRPr="0050431F" w:rsidRDefault="001F2215" w:rsidP="009D7BDE">
            <w:pPr>
              <w:pStyle w:val="TAL"/>
              <w:rPr>
                <w:rFonts w:cs="Arial"/>
                <w:lang w:eastAsia="en-US"/>
              </w:rPr>
            </w:pPr>
          </w:p>
        </w:tc>
      </w:tr>
      <w:tr w:rsidR="003D0277" w:rsidRPr="0050431F" w14:paraId="512DE8FD" w14:textId="77777777">
        <w:trPr>
          <w:jc w:val="center"/>
        </w:trPr>
        <w:tc>
          <w:tcPr>
            <w:tcW w:w="1897" w:type="dxa"/>
          </w:tcPr>
          <w:p w14:paraId="732020A9" w14:textId="77777777" w:rsidR="003D0277" w:rsidRPr="0050431F" w:rsidRDefault="003D0277" w:rsidP="00033FE9">
            <w:pPr>
              <w:pStyle w:val="TAC"/>
              <w:rPr>
                <w:rFonts w:cs="Arial"/>
                <w:lang w:eastAsia="en-US"/>
              </w:rPr>
            </w:pPr>
            <w:r w:rsidRPr="0050431F">
              <w:rPr>
                <w:rFonts w:cs="v5.0.0"/>
                <w:lang w:eastAsia="en-US"/>
              </w:rPr>
              <w:t xml:space="preserve">12.75 GHz </w:t>
            </w:r>
            <w:r w:rsidRPr="0050431F">
              <w:rPr>
                <w:rFonts w:cs="Arial"/>
                <w:lang w:eastAsia="en-US"/>
              </w:rPr>
              <w:t xml:space="preserve">- </w:t>
            </w:r>
            <w:r w:rsidR="00CA5F77" w:rsidRPr="0050431F">
              <w:rPr>
                <w:rFonts w:cs="Arial"/>
                <w:noProof/>
                <w:lang w:eastAsia="en-US"/>
              </w:rPr>
              <w:t>5</w:t>
            </w:r>
            <w:r w:rsidR="00CA5F77" w:rsidRPr="0050431F">
              <w:rPr>
                <w:rFonts w:cs="Arial"/>
                <w:noProof/>
                <w:vertAlign w:val="superscript"/>
                <w:lang w:eastAsia="en-US"/>
              </w:rPr>
              <w:t>th</w:t>
            </w:r>
            <w:r w:rsidR="00CA5F77" w:rsidRPr="0050431F">
              <w:rPr>
                <w:rFonts w:cs="Arial"/>
                <w:noProof/>
                <w:lang w:eastAsia="en-US"/>
              </w:rPr>
              <w:t xml:space="preserve"> harmonic of the upper frequency edge of the UL operating band in GHz</w:t>
            </w:r>
          </w:p>
        </w:tc>
        <w:tc>
          <w:tcPr>
            <w:tcW w:w="1276" w:type="dxa"/>
          </w:tcPr>
          <w:p w14:paraId="3291F133" w14:textId="77777777" w:rsidR="003D0277" w:rsidRPr="0050431F" w:rsidRDefault="003D0277" w:rsidP="00033FE9">
            <w:pPr>
              <w:pStyle w:val="TAC"/>
              <w:rPr>
                <w:rFonts w:cs="Arial"/>
                <w:lang w:eastAsia="en-US"/>
              </w:rPr>
            </w:pPr>
            <w:r w:rsidRPr="0050431F">
              <w:rPr>
                <w:rFonts w:cs="Arial"/>
                <w:lang w:eastAsia="en-US"/>
              </w:rPr>
              <w:t>-47 dBm</w:t>
            </w:r>
          </w:p>
        </w:tc>
        <w:tc>
          <w:tcPr>
            <w:tcW w:w="1701" w:type="dxa"/>
          </w:tcPr>
          <w:p w14:paraId="23DF0A78" w14:textId="77777777" w:rsidR="003D0277" w:rsidRPr="0050431F" w:rsidRDefault="003D0277" w:rsidP="00033FE9">
            <w:pPr>
              <w:pStyle w:val="TAC"/>
              <w:rPr>
                <w:rFonts w:cs="Arial"/>
                <w:lang w:eastAsia="en-US"/>
              </w:rPr>
            </w:pPr>
            <w:r w:rsidRPr="0050431F">
              <w:rPr>
                <w:rFonts w:cs="Arial"/>
                <w:lang w:eastAsia="en-US"/>
              </w:rPr>
              <w:t>1 MHz</w:t>
            </w:r>
          </w:p>
        </w:tc>
        <w:tc>
          <w:tcPr>
            <w:tcW w:w="3969" w:type="dxa"/>
          </w:tcPr>
          <w:p w14:paraId="3EA1685F" w14:textId="77777777" w:rsidR="003D0277" w:rsidRPr="0050431F" w:rsidRDefault="003D0277" w:rsidP="003C3529">
            <w:pPr>
              <w:pStyle w:val="TAL"/>
              <w:rPr>
                <w:rFonts w:cs="Arial"/>
                <w:lang w:eastAsia="en-US"/>
              </w:rPr>
            </w:pPr>
            <w:r w:rsidRPr="0050431F">
              <w:rPr>
                <w:rFonts w:cs="Arial"/>
                <w:lang w:eastAsia="en-US"/>
              </w:rPr>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r w:rsidR="001F2215" w:rsidRPr="0050431F" w14:paraId="42355003" w14:textId="77777777">
        <w:trPr>
          <w:jc w:val="center"/>
        </w:trPr>
        <w:tc>
          <w:tcPr>
            <w:tcW w:w="8843" w:type="dxa"/>
            <w:gridSpan w:val="4"/>
          </w:tcPr>
          <w:p w14:paraId="69502200" w14:textId="77777777" w:rsidR="001F2215" w:rsidRPr="0050431F" w:rsidRDefault="001F2215" w:rsidP="009D7BDE">
            <w:pPr>
              <w:pStyle w:val="TAN"/>
              <w:rPr>
                <w:rFonts w:eastAsia="??" w:cs="Arial"/>
                <w:lang w:eastAsia="en-US"/>
              </w:rPr>
            </w:pPr>
            <w:r w:rsidRPr="0050431F">
              <w:rPr>
                <w:rFonts w:eastAsia="??" w:cs="Arial"/>
                <w:lang w:eastAsia="en-US"/>
              </w:rPr>
              <w:t>NOTE:</w:t>
            </w:r>
            <w:r w:rsidRPr="0050431F">
              <w:rPr>
                <w:rFonts w:eastAsia="??" w:cs="Arial"/>
                <w:lang w:eastAsia="en-US"/>
              </w:rPr>
              <w:tab/>
              <w:t>The frequency range</w:t>
            </w:r>
            <w:r w:rsidRPr="0050431F">
              <w:rPr>
                <w:rFonts w:cs="Arial"/>
                <w:lang w:eastAsia="en-US"/>
              </w:rPr>
              <w:t xml:space="preserve"> from F</w:t>
            </w:r>
            <w:r w:rsidRPr="0050431F">
              <w:rPr>
                <w:rFonts w:cs="Arial"/>
                <w:vertAlign w:val="subscript"/>
                <w:lang w:eastAsia="en-US"/>
              </w:rPr>
              <w:t>BW RF,DL,low</w:t>
            </w:r>
            <w:r w:rsidRPr="0050431F">
              <w:rPr>
                <w:rFonts w:cs="Arial"/>
                <w:lang w:eastAsia="en-US"/>
              </w:rPr>
              <w:t xml:space="preserve"> -10 MHz to F</w:t>
            </w:r>
            <w:r w:rsidRPr="0050431F">
              <w:rPr>
                <w:rFonts w:cs="Arial"/>
                <w:vertAlign w:val="subscript"/>
                <w:lang w:eastAsia="en-US"/>
              </w:rPr>
              <w:t>BW RF,_,DLhigh</w:t>
            </w:r>
            <w:r w:rsidRPr="0050431F">
              <w:rPr>
                <w:rFonts w:cs="Arial"/>
                <w:lang w:eastAsia="en-US"/>
              </w:rPr>
              <w:t xml:space="preserve"> + 10 MHz may be excluded from the requirement.</w:t>
            </w:r>
            <w:r w:rsidR="001456DA" w:rsidRPr="0050431F">
              <w:rPr>
                <w:rFonts w:eastAsia="??" w:cs="Arial"/>
                <w:lang w:eastAsia="en-US"/>
              </w:rPr>
              <w:t xml:space="preserve"> For BS capable of multi-band operation, the exclusion applies for all </w:t>
            </w:r>
            <w:r w:rsidR="001456DA" w:rsidRPr="0050431F">
              <w:rPr>
                <w:rFonts w:cs="Arial"/>
                <w:lang w:eastAsia="zh-CN"/>
              </w:rPr>
              <w:t xml:space="preserve">supported </w:t>
            </w:r>
            <w:r w:rsidR="001456DA" w:rsidRPr="0050431F">
              <w:rPr>
                <w:rFonts w:eastAsia="??" w:cs="Arial"/>
                <w:lang w:eastAsia="en-US"/>
              </w:rPr>
              <w:t>operating bands.</w:t>
            </w:r>
            <w:r w:rsidR="001456DA" w:rsidRPr="0050431F">
              <w:rPr>
                <w:rFonts w:cs="v3.8.0"/>
                <w:lang w:eastAsia="en-US"/>
              </w:rPr>
              <w:t xml:space="preserve"> For BS capable of multi-band operation</w:t>
            </w:r>
            <w:r w:rsidR="001456DA" w:rsidRPr="0050431F">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124B6027" w14:textId="77777777" w:rsidR="001F2215" w:rsidRPr="0050431F" w:rsidRDefault="001F2215" w:rsidP="001F2215"/>
    <w:p w14:paraId="70B48292" w14:textId="77777777" w:rsidR="001F2215" w:rsidRPr="0050431F" w:rsidRDefault="002450D0" w:rsidP="001F2215">
      <w:r w:rsidRPr="0050431F">
        <w:t xml:space="preserve">In addition to the requirements in Table 7.6.5.1-1, the power of any spurious emission shall not exceed the </w:t>
      </w:r>
      <w:r w:rsidR="00015834" w:rsidRPr="0050431F">
        <w:t>a</w:t>
      </w:r>
      <w:r w:rsidRPr="0050431F">
        <w:t xml:space="preserve">dditional spurious emissions requirements in subclause 6.6.1.5.5 and in case of FDD BS (for BC1 and BC2) emission shall not exceed the levels specified for </w:t>
      </w:r>
      <w:r w:rsidR="00015834" w:rsidRPr="0050431F">
        <w:t>p</w:t>
      </w:r>
      <w:r w:rsidRPr="0050431F">
        <w:t xml:space="preserve">rotection of the BS receivers of own or different BS in subclause 6.6.1.5.4. In addition, the requirements for co-location with other </w:t>
      </w:r>
      <w:r w:rsidR="00A63983" w:rsidRPr="0050431F">
        <w:t>Base Station</w:t>
      </w:r>
      <w:r w:rsidRPr="0050431F">
        <w:t>s specified in subclause 6.6.1.5</w:t>
      </w:r>
      <w:r w:rsidR="00015834" w:rsidRPr="0050431F">
        <w:t>.6</w:t>
      </w:r>
      <w:r w:rsidRPr="0050431F">
        <w:t xml:space="preserve"> may also be applied.</w:t>
      </w:r>
    </w:p>
    <w:p w14:paraId="5802030A" w14:textId="77777777" w:rsidR="0096522B" w:rsidRPr="0050431F" w:rsidRDefault="001C45BF" w:rsidP="00F311C8">
      <w:pPr>
        <w:pStyle w:val="Heading4"/>
      </w:pPr>
      <w:bookmarkStart w:id="2248" w:name="_Toc13048733"/>
      <w:bookmarkStart w:id="2249" w:name="_Toc29764949"/>
      <w:bookmarkStart w:id="2250" w:name="_Toc29765367"/>
      <w:bookmarkStart w:id="2251" w:name="_Toc52556865"/>
      <w:bookmarkStart w:id="2252" w:name="_Toc67912567"/>
      <w:bookmarkStart w:id="2253" w:name="_Toc89855502"/>
      <w:r w:rsidRPr="0050431F">
        <w:t>7.6.5.2</w:t>
      </w:r>
      <w:r w:rsidRPr="0050431F">
        <w:tab/>
      </w:r>
      <w:r w:rsidR="0096522B" w:rsidRPr="0050431F">
        <w:t>Additional test requirement for BC2 (Category B)</w:t>
      </w:r>
      <w:bookmarkEnd w:id="2248"/>
      <w:bookmarkEnd w:id="2249"/>
      <w:bookmarkEnd w:id="2250"/>
      <w:bookmarkEnd w:id="2251"/>
      <w:bookmarkEnd w:id="2252"/>
      <w:bookmarkEnd w:id="2253"/>
    </w:p>
    <w:p w14:paraId="603B74F7" w14:textId="77777777" w:rsidR="001456DA" w:rsidRPr="0050431F" w:rsidRDefault="0096522B" w:rsidP="001456DA">
      <w:r w:rsidRPr="0050431F">
        <w:t xml:space="preserve">For a BS operating in Band Category 2 </w:t>
      </w:r>
      <w:r w:rsidR="003B0010" w:rsidRPr="0050431F">
        <w:t xml:space="preserve">when GSM/EDGE is configured </w:t>
      </w:r>
      <w:r w:rsidRPr="0050431F">
        <w:t>and where Category B spurious emissions apply, the power of any spurious emissions shall not exceed the limits in Table 7.6.5.2-1.</w:t>
      </w:r>
    </w:p>
    <w:p w14:paraId="64031BDE" w14:textId="77777777" w:rsidR="0096522B" w:rsidRPr="0050431F" w:rsidRDefault="001456DA" w:rsidP="001456DA">
      <w:r w:rsidRPr="0050431F">
        <w:t>For BS</w:t>
      </w:r>
      <w:r w:rsidRPr="0050431F">
        <w:rPr>
          <w:lang w:eastAsia="zh-CN"/>
        </w:rPr>
        <w:t xml:space="preserve"> capable of </w:t>
      </w:r>
      <w:r w:rsidRPr="0050431F">
        <w:t xml:space="preserve">multi-band operation, the limits in Table 7.6.5.2-1 are </w:t>
      </w:r>
      <w:r w:rsidRPr="0050431F">
        <w:rPr>
          <w:lang w:eastAsia="zh-CN"/>
        </w:rPr>
        <w:t xml:space="preserve">only applicable </w:t>
      </w:r>
      <w:r w:rsidRPr="0050431F">
        <w:t xml:space="preserve">when </w:t>
      </w:r>
      <w:r w:rsidRPr="0050431F">
        <w:rPr>
          <w:lang w:eastAsia="zh-CN"/>
        </w:rPr>
        <w:t>all supported operating bands belong to BC2 and GSM/EDGE is configured in all bands</w:t>
      </w:r>
      <w:r w:rsidRPr="0050431F">
        <w:t>.</w:t>
      </w:r>
    </w:p>
    <w:p w14:paraId="66510251" w14:textId="77777777" w:rsidR="0096522B" w:rsidRPr="0050431F" w:rsidRDefault="0096522B" w:rsidP="00EB0F3C">
      <w:pPr>
        <w:pStyle w:val="TH"/>
      </w:pPr>
      <w:r w:rsidRPr="0050431F">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96522B" w:rsidRPr="0050431F" w14:paraId="4BB245B8" w14:textId="77777777">
        <w:trPr>
          <w:jc w:val="center"/>
        </w:trPr>
        <w:tc>
          <w:tcPr>
            <w:tcW w:w="2577" w:type="dxa"/>
          </w:tcPr>
          <w:p w14:paraId="4CD2C221" w14:textId="77777777" w:rsidR="0096522B" w:rsidRPr="0050431F" w:rsidRDefault="0096522B" w:rsidP="009D7BDE">
            <w:pPr>
              <w:pStyle w:val="TAH"/>
              <w:rPr>
                <w:rFonts w:cs="Arial"/>
                <w:lang w:eastAsia="en-US"/>
              </w:rPr>
            </w:pPr>
            <w:r w:rsidRPr="0050431F">
              <w:rPr>
                <w:rFonts w:cs="Arial"/>
                <w:lang w:eastAsia="en-US"/>
              </w:rPr>
              <w:t>Frequency range</w:t>
            </w:r>
          </w:p>
        </w:tc>
        <w:tc>
          <w:tcPr>
            <w:tcW w:w="2835" w:type="dxa"/>
          </w:tcPr>
          <w:p w14:paraId="4C6E4A9F" w14:textId="77777777" w:rsidR="0096522B" w:rsidRPr="0050431F" w:rsidRDefault="0096522B" w:rsidP="009D7BDE">
            <w:pPr>
              <w:pStyle w:val="TAH"/>
              <w:rPr>
                <w:rFonts w:cs="Arial"/>
                <w:lang w:eastAsia="en-US"/>
              </w:rPr>
            </w:pPr>
            <w:r w:rsidRPr="0050431F">
              <w:rPr>
                <w:rFonts w:cs="Arial"/>
                <w:lang w:eastAsia="en-US"/>
              </w:rPr>
              <w:t>Frequency offset from transmitter operating band edge</w:t>
            </w:r>
            <w:r w:rsidR="001456DA" w:rsidRPr="0050431F">
              <w:rPr>
                <w:rFonts w:cs="Arial"/>
                <w:lang w:eastAsia="en-US"/>
              </w:rPr>
              <w:t xml:space="preserve"> (Note 1)</w:t>
            </w:r>
          </w:p>
        </w:tc>
        <w:tc>
          <w:tcPr>
            <w:tcW w:w="1275" w:type="dxa"/>
          </w:tcPr>
          <w:p w14:paraId="3E319F69" w14:textId="77777777" w:rsidR="0096522B" w:rsidRPr="0050431F" w:rsidRDefault="0096522B" w:rsidP="009D7BDE">
            <w:pPr>
              <w:pStyle w:val="TAH"/>
              <w:rPr>
                <w:rFonts w:cs="Arial"/>
                <w:lang w:eastAsia="en-US"/>
              </w:rPr>
            </w:pPr>
            <w:r w:rsidRPr="0050431F">
              <w:rPr>
                <w:rFonts w:cs="Arial"/>
                <w:lang w:eastAsia="en-US"/>
              </w:rPr>
              <w:t>Maximum level</w:t>
            </w:r>
          </w:p>
        </w:tc>
        <w:tc>
          <w:tcPr>
            <w:tcW w:w="1586" w:type="dxa"/>
          </w:tcPr>
          <w:p w14:paraId="10BD5D55" w14:textId="77777777" w:rsidR="0096522B" w:rsidRPr="0050431F" w:rsidRDefault="0096522B" w:rsidP="009D7BDE">
            <w:pPr>
              <w:pStyle w:val="TAH"/>
              <w:rPr>
                <w:rFonts w:cs="Arial"/>
                <w:lang w:eastAsia="en-US"/>
              </w:rPr>
            </w:pPr>
            <w:r w:rsidRPr="0050431F">
              <w:rPr>
                <w:rFonts w:cs="v5.0.0"/>
                <w:lang w:eastAsia="en-US"/>
              </w:rPr>
              <w:t>Measurement Bandwidth</w:t>
            </w:r>
          </w:p>
        </w:tc>
      </w:tr>
      <w:tr w:rsidR="0096522B" w:rsidRPr="0050431F" w14:paraId="143FE1B0" w14:textId="77777777">
        <w:trPr>
          <w:jc w:val="center"/>
        </w:trPr>
        <w:tc>
          <w:tcPr>
            <w:tcW w:w="2577" w:type="dxa"/>
            <w:vMerge w:val="restart"/>
            <w:vAlign w:val="center"/>
          </w:tcPr>
          <w:p w14:paraId="11297465" w14:textId="77777777" w:rsidR="0096522B" w:rsidRPr="0050431F" w:rsidRDefault="00E17504" w:rsidP="009D7BDE">
            <w:pPr>
              <w:pStyle w:val="TAC"/>
              <w:rPr>
                <w:rFonts w:cs="Arial"/>
                <w:lang w:eastAsia="en-US"/>
              </w:rPr>
            </w:pPr>
            <w:r w:rsidRPr="0050431F">
              <w:rPr>
                <w:rFonts w:cs="Arial"/>
                <w:lang w:eastAsia="en-US"/>
              </w:rPr>
              <w:t xml:space="preserve">500 </w:t>
            </w:r>
            <w:r w:rsidR="0096522B" w:rsidRPr="0050431F">
              <w:rPr>
                <w:rFonts w:cs="Arial"/>
                <w:lang w:eastAsia="en-US"/>
              </w:rPr>
              <w:t>MHz – 1 GHz</w:t>
            </w:r>
          </w:p>
        </w:tc>
        <w:tc>
          <w:tcPr>
            <w:tcW w:w="2835" w:type="dxa"/>
          </w:tcPr>
          <w:p w14:paraId="7E630447" w14:textId="77777777" w:rsidR="0096522B" w:rsidRPr="0050431F" w:rsidRDefault="0096522B" w:rsidP="009D7BDE">
            <w:pPr>
              <w:pStyle w:val="TAC"/>
              <w:rPr>
                <w:rFonts w:cs="Arial"/>
                <w:lang w:eastAsia="en-US"/>
              </w:rPr>
            </w:pPr>
            <w:r w:rsidRPr="0050431F">
              <w:rPr>
                <w:rFonts w:cs="Arial"/>
                <w:lang w:eastAsia="en-US"/>
              </w:rPr>
              <w:t>10 – 20 MHz</w:t>
            </w:r>
          </w:p>
        </w:tc>
        <w:tc>
          <w:tcPr>
            <w:tcW w:w="1275" w:type="dxa"/>
            <w:shd w:val="clear" w:color="auto" w:fill="auto"/>
            <w:vAlign w:val="center"/>
          </w:tcPr>
          <w:p w14:paraId="37A823D6"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48738EF3" w14:textId="77777777" w:rsidR="0096522B" w:rsidRPr="0050431F" w:rsidRDefault="0096522B" w:rsidP="009D7BDE">
            <w:pPr>
              <w:pStyle w:val="TAC"/>
              <w:rPr>
                <w:rFonts w:cs="Arial"/>
                <w:lang w:eastAsia="en-US"/>
              </w:rPr>
            </w:pPr>
            <w:r w:rsidRPr="0050431F">
              <w:rPr>
                <w:rFonts w:cs="Arial"/>
                <w:lang w:eastAsia="en-US"/>
              </w:rPr>
              <w:t>300 kHz</w:t>
            </w:r>
          </w:p>
        </w:tc>
      </w:tr>
      <w:tr w:rsidR="0096522B" w:rsidRPr="0050431F" w14:paraId="4BF0241C" w14:textId="77777777">
        <w:trPr>
          <w:jc w:val="center"/>
        </w:trPr>
        <w:tc>
          <w:tcPr>
            <w:tcW w:w="2577" w:type="dxa"/>
            <w:vMerge/>
          </w:tcPr>
          <w:p w14:paraId="71C1D581" w14:textId="77777777" w:rsidR="0096522B" w:rsidRPr="0050431F" w:rsidRDefault="0096522B" w:rsidP="009D7BDE">
            <w:pPr>
              <w:pStyle w:val="TAC"/>
              <w:rPr>
                <w:rFonts w:cs="Arial"/>
                <w:lang w:eastAsia="en-US"/>
              </w:rPr>
            </w:pPr>
          </w:p>
        </w:tc>
        <w:tc>
          <w:tcPr>
            <w:tcW w:w="2835" w:type="dxa"/>
          </w:tcPr>
          <w:p w14:paraId="3428BB63" w14:textId="77777777" w:rsidR="0096522B" w:rsidRPr="0050431F" w:rsidRDefault="0096522B" w:rsidP="009D7BDE">
            <w:pPr>
              <w:pStyle w:val="TAC"/>
              <w:rPr>
                <w:rFonts w:cs="Arial"/>
                <w:lang w:eastAsia="en-US"/>
              </w:rPr>
            </w:pPr>
            <w:r w:rsidRPr="0050431F">
              <w:rPr>
                <w:rFonts w:cs="Arial"/>
                <w:lang w:eastAsia="en-US"/>
              </w:rPr>
              <w:t>20 – 30 MHz</w:t>
            </w:r>
          </w:p>
        </w:tc>
        <w:tc>
          <w:tcPr>
            <w:tcW w:w="1275" w:type="dxa"/>
            <w:shd w:val="clear" w:color="auto" w:fill="auto"/>
          </w:tcPr>
          <w:p w14:paraId="19A992D1"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19722B34" w14:textId="77777777" w:rsidR="0096522B" w:rsidRPr="0050431F" w:rsidRDefault="0096522B" w:rsidP="009D7BDE">
            <w:pPr>
              <w:pStyle w:val="TAC"/>
              <w:rPr>
                <w:rFonts w:cs="Arial"/>
                <w:lang w:eastAsia="en-US"/>
              </w:rPr>
            </w:pPr>
            <w:r w:rsidRPr="0050431F">
              <w:rPr>
                <w:rFonts w:cs="Arial"/>
                <w:lang w:eastAsia="en-US"/>
              </w:rPr>
              <w:t>1 MHz</w:t>
            </w:r>
          </w:p>
        </w:tc>
      </w:tr>
      <w:tr w:rsidR="0096522B" w:rsidRPr="0050431F" w14:paraId="480FB29C" w14:textId="77777777">
        <w:trPr>
          <w:jc w:val="center"/>
        </w:trPr>
        <w:tc>
          <w:tcPr>
            <w:tcW w:w="2577" w:type="dxa"/>
            <w:vMerge/>
          </w:tcPr>
          <w:p w14:paraId="56A6252E" w14:textId="77777777" w:rsidR="0096522B" w:rsidRPr="0050431F" w:rsidRDefault="0096522B" w:rsidP="009D7BDE">
            <w:pPr>
              <w:pStyle w:val="TAC"/>
              <w:rPr>
                <w:rFonts w:cs="Arial"/>
                <w:lang w:eastAsia="en-US"/>
              </w:rPr>
            </w:pPr>
          </w:p>
        </w:tc>
        <w:tc>
          <w:tcPr>
            <w:tcW w:w="2835" w:type="dxa"/>
          </w:tcPr>
          <w:p w14:paraId="3EED3BD7" w14:textId="77777777" w:rsidR="0096522B" w:rsidRPr="0050431F" w:rsidRDefault="0096522B" w:rsidP="009D7BDE">
            <w:pPr>
              <w:pStyle w:val="TAC"/>
              <w:rPr>
                <w:rFonts w:cs="Arial"/>
                <w:lang w:eastAsia="en-US"/>
              </w:rPr>
            </w:pPr>
            <w:r w:rsidRPr="0050431F">
              <w:rPr>
                <w:rFonts w:cs="Arial"/>
                <w:lang w:eastAsia="en-US"/>
              </w:rPr>
              <w:t>≥ 30 MHz</w:t>
            </w:r>
          </w:p>
        </w:tc>
        <w:tc>
          <w:tcPr>
            <w:tcW w:w="1275" w:type="dxa"/>
            <w:shd w:val="clear" w:color="auto" w:fill="auto"/>
          </w:tcPr>
          <w:p w14:paraId="2E1D70B0"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3A78D1A6" w14:textId="77777777" w:rsidR="0096522B" w:rsidRPr="0050431F" w:rsidRDefault="0096522B" w:rsidP="009D7BDE">
            <w:pPr>
              <w:pStyle w:val="TAC"/>
              <w:rPr>
                <w:rFonts w:cs="Arial"/>
                <w:lang w:eastAsia="en-US"/>
              </w:rPr>
            </w:pPr>
            <w:r w:rsidRPr="0050431F">
              <w:rPr>
                <w:rFonts w:cs="Arial"/>
                <w:lang w:eastAsia="en-US"/>
              </w:rPr>
              <w:t>3 MHz</w:t>
            </w:r>
          </w:p>
        </w:tc>
      </w:tr>
      <w:tr w:rsidR="0096522B" w:rsidRPr="0050431F" w14:paraId="57DCDAF1" w14:textId="77777777">
        <w:trPr>
          <w:jc w:val="center"/>
        </w:trPr>
        <w:tc>
          <w:tcPr>
            <w:tcW w:w="2577" w:type="dxa"/>
          </w:tcPr>
          <w:p w14:paraId="1D43D454" w14:textId="77777777" w:rsidR="0096522B" w:rsidRPr="0050431F" w:rsidRDefault="0096522B" w:rsidP="009D7BDE">
            <w:pPr>
              <w:pStyle w:val="TAC"/>
              <w:rPr>
                <w:rFonts w:cs="Arial"/>
                <w:lang w:eastAsia="en-US"/>
              </w:rPr>
            </w:pPr>
            <w:r w:rsidRPr="0050431F">
              <w:rPr>
                <w:rFonts w:cs="v5.0.0"/>
                <w:lang w:eastAsia="en-US"/>
              </w:rPr>
              <w:t xml:space="preserve">1 GHz </w:t>
            </w:r>
            <w:r w:rsidRPr="0050431F">
              <w:rPr>
                <w:rFonts w:cs="Arial"/>
                <w:lang w:eastAsia="en-US"/>
              </w:rPr>
              <w:t>–</w:t>
            </w:r>
            <w:r w:rsidRPr="0050431F">
              <w:rPr>
                <w:rFonts w:cs="v5.0.0"/>
                <w:lang w:eastAsia="en-US"/>
              </w:rPr>
              <w:t xml:space="preserve"> 12.75 GHz</w:t>
            </w:r>
          </w:p>
        </w:tc>
        <w:tc>
          <w:tcPr>
            <w:tcW w:w="2835" w:type="dxa"/>
          </w:tcPr>
          <w:p w14:paraId="4E356332" w14:textId="77777777" w:rsidR="0096522B" w:rsidRPr="0050431F" w:rsidRDefault="0096522B" w:rsidP="009D7BDE">
            <w:pPr>
              <w:pStyle w:val="TAC"/>
              <w:rPr>
                <w:rFonts w:cs="Arial"/>
                <w:lang w:eastAsia="en-US"/>
              </w:rPr>
            </w:pPr>
            <w:r w:rsidRPr="0050431F">
              <w:rPr>
                <w:rFonts w:cs="Arial"/>
                <w:lang w:eastAsia="en-US"/>
              </w:rPr>
              <w:t>≥ 30 MHz</w:t>
            </w:r>
          </w:p>
        </w:tc>
        <w:tc>
          <w:tcPr>
            <w:tcW w:w="1275" w:type="dxa"/>
          </w:tcPr>
          <w:p w14:paraId="712B5658" w14:textId="77777777" w:rsidR="0096522B" w:rsidRPr="0050431F" w:rsidRDefault="0096522B" w:rsidP="009D7BDE">
            <w:pPr>
              <w:pStyle w:val="TAC"/>
              <w:rPr>
                <w:rFonts w:cs="Arial"/>
                <w:lang w:eastAsia="en-US"/>
              </w:rPr>
            </w:pPr>
            <w:r w:rsidRPr="0050431F">
              <w:rPr>
                <w:rFonts w:cs="Arial"/>
                <w:lang w:eastAsia="en-US"/>
              </w:rPr>
              <w:t>-47 dBm</w:t>
            </w:r>
          </w:p>
        </w:tc>
        <w:tc>
          <w:tcPr>
            <w:tcW w:w="1586" w:type="dxa"/>
          </w:tcPr>
          <w:p w14:paraId="269C5E5D" w14:textId="77777777" w:rsidR="0096522B" w:rsidRPr="0050431F" w:rsidRDefault="0096522B" w:rsidP="009D7BDE">
            <w:pPr>
              <w:pStyle w:val="TAC"/>
              <w:rPr>
                <w:rFonts w:cs="Arial"/>
                <w:lang w:eastAsia="en-US"/>
              </w:rPr>
            </w:pPr>
            <w:r w:rsidRPr="0050431F">
              <w:rPr>
                <w:rFonts w:cs="Arial"/>
                <w:lang w:eastAsia="en-US"/>
              </w:rPr>
              <w:t>3 MHz</w:t>
            </w:r>
          </w:p>
        </w:tc>
      </w:tr>
      <w:tr w:rsidR="001456DA" w:rsidRPr="0050431F" w14:paraId="73ABA7AC" w14:textId="77777777" w:rsidTr="008651A0">
        <w:trPr>
          <w:jc w:val="center"/>
        </w:trPr>
        <w:tc>
          <w:tcPr>
            <w:tcW w:w="8273" w:type="dxa"/>
            <w:gridSpan w:val="4"/>
          </w:tcPr>
          <w:p w14:paraId="4EC8427D" w14:textId="77777777" w:rsidR="001456DA" w:rsidRPr="0050431F" w:rsidRDefault="001456DA" w:rsidP="001456DA">
            <w:pPr>
              <w:pStyle w:val="TAN"/>
              <w:rPr>
                <w:rFonts w:cs="Arial"/>
                <w:lang w:eastAsia="en-US"/>
              </w:rPr>
            </w:pPr>
            <w:r w:rsidRPr="0050431F">
              <w:rPr>
                <w:rFonts w:cs="Arial"/>
                <w:lang w:eastAsia="en-US"/>
              </w:rPr>
              <w:t>NOTE 1:</w:t>
            </w:r>
            <w:r w:rsidRPr="0050431F">
              <w:rPr>
                <w:rFonts w:cs="Arial"/>
                <w:lang w:eastAsia="en-US"/>
              </w:rPr>
              <w:tab/>
              <w:t>For BS capable of multi-band operation, the frequency offset is relative to the closest supported operating band.</w:t>
            </w:r>
          </w:p>
        </w:tc>
      </w:tr>
    </w:tbl>
    <w:p w14:paraId="1B4C71C4" w14:textId="77777777" w:rsidR="0096522B" w:rsidRPr="0050431F" w:rsidRDefault="0096522B" w:rsidP="0096522B"/>
    <w:p w14:paraId="5EB51E7A" w14:textId="77777777" w:rsidR="00A26C61" w:rsidRPr="0050431F" w:rsidRDefault="00A26C61" w:rsidP="00F311C8">
      <w:pPr>
        <w:pStyle w:val="Heading2"/>
      </w:pPr>
      <w:bookmarkStart w:id="2254" w:name="_Toc13048734"/>
      <w:bookmarkStart w:id="2255" w:name="_Toc29764950"/>
      <w:bookmarkStart w:id="2256" w:name="_Toc29765368"/>
      <w:bookmarkStart w:id="2257" w:name="_Toc52556866"/>
      <w:bookmarkStart w:id="2258" w:name="_Toc67912568"/>
      <w:bookmarkStart w:id="2259" w:name="_Toc89855503"/>
      <w:r w:rsidRPr="0050431F">
        <w:t>7.7</w:t>
      </w:r>
      <w:r w:rsidRPr="0050431F">
        <w:tab/>
        <w:t>Receiver intermodulation</w:t>
      </w:r>
      <w:bookmarkEnd w:id="2254"/>
      <w:bookmarkEnd w:id="2255"/>
      <w:bookmarkEnd w:id="2256"/>
      <w:bookmarkEnd w:id="2257"/>
      <w:bookmarkEnd w:id="2258"/>
      <w:bookmarkEnd w:id="2259"/>
    </w:p>
    <w:p w14:paraId="655F29F3" w14:textId="77777777" w:rsidR="009D7BDE" w:rsidRPr="0050431F" w:rsidRDefault="009D7BDE" w:rsidP="00F311C8">
      <w:pPr>
        <w:pStyle w:val="Heading3"/>
      </w:pPr>
      <w:bookmarkStart w:id="2260" w:name="_Toc13048735"/>
      <w:bookmarkStart w:id="2261" w:name="_Toc29764951"/>
      <w:bookmarkStart w:id="2262" w:name="_Toc29765369"/>
      <w:bookmarkStart w:id="2263" w:name="_Toc52556867"/>
      <w:bookmarkStart w:id="2264" w:name="_Toc67912569"/>
      <w:bookmarkStart w:id="2265" w:name="_Toc89855504"/>
      <w:r w:rsidRPr="0050431F">
        <w:t>7.7.1</w:t>
      </w:r>
      <w:r w:rsidRPr="0050431F">
        <w:tab/>
        <w:t>Definition and applicability</w:t>
      </w:r>
      <w:bookmarkEnd w:id="2260"/>
      <w:bookmarkEnd w:id="2261"/>
      <w:bookmarkEnd w:id="2262"/>
      <w:bookmarkEnd w:id="2263"/>
      <w:bookmarkEnd w:id="2264"/>
      <w:bookmarkEnd w:id="2265"/>
    </w:p>
    <w:p w14:paraId="0ED9443E" w14:textId="77777777" w:rsidR="002F6EF4" w:rsidRPr="0050431F" w:rsidRDefault="009D7BDE" w:rsidP="002F6EF4">
      <w:r w:rsidRPr="0050431F">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401BC6C1" w14:textId="77777777" w:rsidR="009D7BDE" w:rsidRPr="0050431F" w:rsidRDefault="002F6EF4" w:rsidP="002F6EF4">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receiver intermodulation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w:t>
      </w:r>
      <w:r w:rsidRPr="0050431F">
        <w:rPr>
          <w:lang w:eastAsia="zh-CN"/>
        </w:rPr>
        <w:t xml:space="preserve"> </w:t>
      </w:r>
      <w:r w:rsidRPr="0050431F">
        <w:rPr>
          <w:rFonts w:eastAsia="MS P??" w:cs="v4.2.0"/>
        </w:rPr>
        <w:t>It’s not required to perform the receiver intermodulation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04A4B7DA" w14:textId="77777777" w:rsidR="009D7BDE" w:rsidRPr="0050431F" w:rsidRDefault="009D7BDE" w:rsidP="00F311C8">
      <w:pPr>
        <w:pStyle w:val="Heading3"/>
      </w:pPr>
      <w:bookmarkStart w:id="2266" w:name="_Toc13048736"/>
      <w:bookmarkStart w:id="2267" w:name="_Toc29764952"/>
      <w:bookmarkStart w:id="2268" w:name="_Toc29765370"/>
      <w:bookmarkStart w:id="2269" w:name="_Toc52556868"/>
      <w:bookmarkStart w:id="2270" w:name="_Toc67912570"/>
      <w:bookmarkStart w:id="2271" w:name="_Toc89855505"/>
      <w:r w:rsidRPr="0050431F">
        <w:t>7.7.2</w:t>
      </w:r>
      <w:r w:rsidRPr="0050431F">
        <w:tab/>
      </w:r>
      <w:r w:rsidR="00DB7FF2" w:rsidRPr="0050431F">
        <w:t>Minimum requirement</w:t>
      </w:r>
      <w:bookmarkEnd w:id="2266"/>
      <w:bookmarkEnd w:id="2267"/>
      <w:bookmarkEnd w:id="2268"/>
      <w:bookmarkEnd w:id="2269"/>
      <w:bookmarkEnd w:id="2270"/>
      <w:bookmarkEnd w:id="2271"/>
    </w:p>
    <w:p w14:paraId="3E2DE297" w14:textId="77777777" w:rsidR="009D7BDE" w:rsidRPr="0050431F" w:rsidRDefault="009D7BDE" w:rsidP="009D7BDE">
      <w:r w:rsidRPr="0050431F">
        <w:t>The minimum requirement is in TS 37.104 [2], subclause</w:t>
      </w:r>
      <w:r w:rsidR="00015834" w:rsidRPr="0050431F">
        <w:t>s</w:t>
      </w:r>
      <w:r w:rsidRPr="0050431F">
        <w:t xml:space="preserve"> 7.7.1, 7.7.2 and 7.7.3.</w:t>
      </w:r>
    </w:p>
    <w:p w14:paraId="015A7DC5" w14:textId="77777777" w:rsidR="009D7BDE" w:rsidRPr="0050431F" w:rsidRDefault="009D7BDE" w:rsidP="00F311C8">
      <w:pPr>
        <w:pStyle w:val="Heading3"/>
      </w:pPr>
      <w:bookmarkStart w:id="2272" w:name="_Toc13048737"/>
      <w:bookmarkStart w:id="2273" w:name="_Toc29764953"/>
      <w:bookmarkStart w:id="2274" w:name="_Toc29765371"/>
      <w:bookmarkStart w:id="2275" w:name="_Toc52556869"/>
      <w:bookmarkStart w:id="2276" w:name="_Toc67912571"/>
      <w:bookmarkStart w:id="2277" w:name="_Toc89855506"/>
      <w:r w:rsidRPr="0050431F">
        <w:t>7.7.3</w:t>
      </w:r>
      <w:r w:rsidRPr="0050431F">
        <w:tab/>
        <w:t>Test purpose</w:t>
      </w:r>
      <w:bookmarkEnd w:id="2272"/>
      <w:bookmarkEnd w:id="2273"/>
      <w:bookmarkEnd w:id="2274"/>
      <w:bookmarkEnd w:id="2275"/>
      <w:bookmarkEnd w:id="2276"/>
      <w:bookmarkEnd w:id="2277"/>
    </w:p>
    <w:p w14:paraId="0797A9EA" w14:textId="77777777" w:rsidR="009D7BDE" w:rsidRPr="0050431F" w:rsidRDefault="009D7BDE" w:rsidP="009D7BDE">
      <w:r w:rsidRPr="0050431F">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605E2417" w14:textId="77777777" w:rsidR="00015834" w:rsidRPr="0050431F" w:rsidRDefault="00015834" w:rsidP="00F311C8">
      <w:pPr>
        <w:pStyle w:val="Heading3"/>
      </w:pPr>
      <w:bookmarkStart w:id="2278" w:name="_Toc13048738"/>
      <w:bookmarkStart w:id="2279" w:name="_Toc29764954"/>
      <w:bookmarkStart w:id="2280" w:name="_Toc29765372"/>
      <w:bookmarkStart w:id="2281" w:name="_Toc52556870"/>
      <w:bookmarkStart w:id="2282" w:name="_Toc67912572"/>
      <w:bookmarkStart w:id="2283" w:name="_Toc89855507"/>
      <w:r w:rsidRPr="0050431F">
        <w:t>7.7.4</w:t>
      </w:r>
      <w:r w:rsidRPr="0050431F">
        <w:tab/>
        <w:t>Method of test</w:t>
      </w:r>
      <w:bookmarkEnd w:id="2278"/>
      <w:bookmarkEnd w:id="2279"/>
      <w:bookmarkEnd w:id="2280"/>
      <w:bookmarkEnd w:id="2281"/>
      <w:bookmarkEnd w:id="2282"/>
      <w:bookmarkEnd w:id="2283"/>
    </w:p>
    <w:p w14:paraId="169B6089" w14:textId="77777777" w:rsidR="009D7BDE" w:rsidRPr="0050431F" w:rsidRDefault="009D7BDE" w:rsidP="00F311C8">
      <w:pPr>
        <w:pStyle w:val="Heading4"/>
      </w:pPr>
      <w:bookmarkStart w:id="2284" w:name="_Toc13048739"/>
      <w:bookmarkStart w:id="2285" w:name="_Toc29764955"/>
      <w:bookmarkStart w:id="2286" w:name="_Toc29765373"/>
      <w:bookmarkStart w:id="2287" w:name="_Toc52556871"/>
      <w:bookmarkStart w:id="2288" w:name="_Toc67912573"/>
      <w:bookmarkStart w:id="2289" w:name="_Toc89855508"/>
      <w:r w:rsidRPr="0050431F">
        <w:t>7.7.4.1</w:t>
      </w:r>
      <w:r w:rsidRPr="0050431F">
        <w:tab/>
        <w:t>Initial conditions</w:t>
      </w:r>
      <w:bookmarkEnd w:id="2284"/>
      <w:bookmarkEnd w:id="2285"/>
      <w:bookmarkEnd w:id="2286"/>
      <w:bookmarkEnd w:id="2287"/>
      <w:bookmarkEnd w:id="2288"/>
      <w:bookmarkEnd w:id="2289"/>
    </w:p>
    <w:p w14:paraId="61D31F37" w14:textId="77777777" w:rsidR="009D7BDE" w:rsidRPr="0050431F" w:rsidRDefault="009D7BDE" w:rsidP="009D7BDE">
      <w:r w:rsidRPr="0050431F">
        <w:t>Test environment: Normal; see Annex B</w:t>
      </w:r>
      <w:r w:rsidR="00683446" w:rsidRPr="0050431F">
        <w:t>.2</w:t>
      </w:r>
      <w:r w:rsidRPr="0050431F">
        <w:t>.</w:t>
      </w:r>
    </w:p>
    <w:p w14:paraId="7B616AB3" w14:textId="77777777" w:rsidR="009D7BDE" w:rsidRPr="0050431F" w:rsidRDefault="00D33DDC" w:rsidP="009D7BDE">
      <w:pPr>
        <w:rPr>
          <w:rFonts w:eastAsia="MS P??" w:cs="v4.2.0"/>
        </w:rPr>
      </w:pPr>
      <w:r w:rsidRPr="0050431F">
        <w:t>Base Station RF Bandwidth</w:t>
      </w:r>
      <w:r w:rsidR="00015834" w:rsidRPr="0050431F">
        <w:t xml:space="preserve"> position</w:t>
      </w:r>
      <w:r w:rsidR="001456DA" w:rsidRPr="0050431F">
        <w:t>s</w:t>
      </w:r>
      <w:r w:rsidR="00A07B05" w:rsidRPr="0050431F">
        <w:t xml:space="preserve"> </w:t>
      </w:r>
      <w:r w:rsidR="009D7BDE" w:rsidRPr="0050431F">
        <w:rPr>
          <w:rFonts w:cs="v4.2.0"/>
        </w:rPr>
        <w:t>to be tested:</w:t>
      </w:r>
      <w:r w:rsidR="002B1E27">
        <w:rPr>
          <w:rFonts w:cs="v4.2.0"/>
        </w:rPr>
        <w:tab/>
      </w:r>
      <w:r w:rsidR="001456DA" w:rsidRPr="0050431F">
        <w:rPr>
          <w:rFonts w:cs="v4.2.0"/>
        </w:rPr>
        <w:t xml:space="preserve">In single-band operation: </w:t>
      </w:r>
      <w:r w:rsidR="009D7BDE" w:rsidRPr="0050431F">
        <w:rPr>
          <w:rFonts w:cs="v4.2.0"/>
        </w:rPr>
        <w:t>M</w:t>
      </w:r>
      <w:r w:rsidR="009D7BDE" w:rsidRPr="0050431F">
        <w:rPr>
          <w:rFonts w:cs="v4.2.0"/>
          <w:vertAlign w:val="subscript"/>
        </w:rPr>
        <w:t xml:space="preserve">RFBW </w:t>
      </w:r>
      <w:r w:rsidR="009D7BDE" w:rsidRPr="0050431F">
        <w:rPr>
          <w:rFonts w:cs="v4.2.0"/>
        </w:rPr>
        <w:t>if TC6 is applicable; B</w:t>
      </w:r>
      <w:r w:rsidR="009D7BDE" w:rsidRPr="0050431F">
        <w:rPr>
          <w:rFonts w:cs="v4.2.0"/>
          <w:vertAlign w:val="subscript"/>
        </w:rPr>
        <w:t>RFBW</w:t>
      </w:r>
      <w:r w:rsidR="009D7BDE" w:rsidRPr="0050431F">
        <w:rPr>
          <w:rFonts w:cs="v4.2.0"/>
        </w:rPr>
        <w:t xml:space="preserve"> and</w:t>
      </w:r>
      <w:r w:rsidR="00A07B05" w:rsidRPr="0050431F">
        <w:rPr>
          <w:rFonts w:cs="v4.2.0"/>
        </w:rPr>
        <w:t xml:space="preserve"> </w:t>
      </w:r>
      <w:r w:rsidR="009D7BDE" w:rsidRPr="0050431F">
        <w:rPr>
          <w:rFonts w:cs="v4.2.0"/>
        </w:rPr>
        <w:t>T</w:t>
      </w:r>
      <w:r w:rsidR="009D7BDE" w:rsidRPr="0050431F">
        <w:rPr>
          <w:rFonts w:cs="v4.2.0"/>
          <w:vertAlign w:val="subscript"/>
        </w:rPr>
        <w:t xml:space="preserve">RFBW </w:t>
      </w:r>
      <w:r w:rsidR="00015834" w:rsidRPr="0050431F">
        <w:rPr>
          <w:rFonts w:cs="v4.2.0"/>
        </w:rPr>
        <w:t xml:space="preserve">for </w:t>
      </w:r>
      <w:r w:rsidR="009D7BDE" w:rsidRPr="0050431F">
        <w:rPr>
          <w:rFonts w:cs="v4.2.0"/>
        </w:rPr>
        <w:t>other TC, see subclause 4.9.</w:t>
      </w:r>
      <w:r w:rsidR="00E208B3" w:rsidRPr="0050431F">
        <w:rPr>
          <w:rFonts w:cs="v4.2.0"/>
        </w:rPr>
        <w:t>1</w:t>
      </w:r>
      <w:r w:rsidR="001456DA" w:rsidRPr="0050431F">
        <w:rPr>
          <w:rFonts w:cs="v4.2.0"/>
        </w:rPr>
        <w:t>, Table 5.1-1 and Table 5.2-1.</w:t>
      </w:r>
      <w:r w:rsidR="001456DA" w:rsidRPr="0050431F">
        <w:t xml:space="preserve"> In multi- band operation: B</w:t>
      </w:r>
      <w:r w:rsidR="001456DA" w:rsidRPr="0050431F">
        <w:rPr>
          <w:vertAlign w:val="subscript"/>
        </w:rPr>
        <w:t>RFBW</w:t>
      </w:r>
      <w:r w:rsidR="001456DA" w:rsidRPr="0050431F">
        <w:t>_T</w:t>
      </w:r>
      <w:r w:rsidR="001456DA" w:rsidRPr="0050431F">
        <w:rPr>
          <w:lang w:eastAsia="zh-CN"/>
        </w:rPr>
        <w:t>’</w:t>
      </w:r>
      <w:r w:rsidR="001456DA" w:rsidRPr="0050431F">
        <w:rPr>
          <w:vertAlign w:val="subscript"/>
        </w:rPr>
        <w:t>RFBW</w:t>
      </w:r>
      <w:r w:rsidR="001456DA" w:rsidRPr="0050431F">
        <w:t xml:space="preserve"> and B</w:t>
      </w:r>
      <w:r w:rsidR="001456DA" w:rsidRPr="0050431F">
        <w:rPr>
          <w:lang w:eastAsia="zh-CN"/>
        </w:rPr>
        <w:t>’</w:t>
      </w:r>
      <w:r w:rsidR="001456DA" w:rsidRPr="0050431F">
        <w:rPr>
          <w:vertAlign w:val="subscript"/>
        </w:rPr>
        <w:t>RFBW</w:t>
      </w:r>
      <w:r w:rsidR="001456DA" w:rsidRPr="0050431F">
        <w:t>_T</w:t>
      </w:r>
      <w:r w:rsidR="001456DA" w:rsidRPr="0050431F">
        <w:rPr>
          <w:vertAlign w:val="subscript"/>
        </w:rPr>
        <w:t>RFBW</w:t>
      </w:r>
      <w:r w:rsidR="001456DA" w:rsidRPr="0050431F">
        <w:rPr>
          <w:rFonts w:cs="v4.2.0"/>
        </w:rPr>
        <w:t>, see subclause 4.9.1</w:t>
      </w:r>
      <w:r w:rsidR="009D7BDE" w:rsidRPr="0050431F">
        <w:rPr>
          <w:rFonts w:cs="v4.2.0"/>
        </w:rPr>
        <w:t>.</w:t>
      </w:r>
    </w:p>
    <w:p w14:paraId="6347608B" w14:textId="77777777" w:rsidR="009D7BDE" w:rsidRPr="0050431F" w:rsidRDefault="009D7BDE" w:rsidP="009D7BDE">
      <w:pPr>
        <w:pStyle w:val="B10"/>
      </w:pPr>
      <w:r w:rsidRPr="0050431F">
        <w:t>1)</w:t>
      </w:r>
      <w:r w:rsidRPr="0050431F">
        <w:tab/>
        <w:t>Set-up the measurement system as shown in Annex</w:t>
      </w:r>
      <w:r w:rsidR="00A07B05" w:rsidRPr="0050431F">
        <w:t xml:space="preserve"> </w:t>
      </w:r>
      <w:r w:rsidRPr="0050431F">
        <w:t>D.2.</w:t>
      </w:r>
      <w:r w:rsidR="00A07B05" w:rsidRPr="0050431F">
        <w:t>3</w:t>
      </w:r>
      <w:r w:rsidRPr="0050431F">
        <w:t xml:space="preserve">. </w:t>
      </w:r>
    </w:p>
    <w:p w14:paraId="444F96BA" w14:textId="77777777" w:rsidR="009D7BDE" w:rsidRPr="0050431F" w:rsidRDefault="009D7BDE" w:rsidP="009D7BDE">
      <w:pPr>
        <w:pStyle w:val="B10"/>
      </w:pPr>
      <w:r w:rsidRPr="0050431F">
        <w:t>2)</w:t>
      </w:r>
      <w:r w:rsidR="002B1E27">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reference measurement channel to the BS under test as follows:</w:t>
      </w:r>
    </w:p>
    <w:p w14:paraId="3C563C6E" w14:textId="77777777" w:rsidR="009D7BDE" w:rsidRPr="0050431F" w:rsidRDefault="00D75E25" w:rsidP="009D7BDE">
      <w:pPr>
        <w:pStyle w:val="B20"/>
      </w:pPr>
      <w:r w:rsidRPr="0050431F">
        <w:t>-</w:t>
      </w:r>
      <w:r w:rsidR="009D7BDE" w:rsidRPr="0050431F">
        <w:tab/>
        <w:t>For E-UTRA see Annex A.1 in TS 36.141</w:t>
      </w:r>
      <w:r w:rsidR="00AB74E3" w:rsidRPr="0050431F">
        <w:t xml:space="preserve"> [9]</w:t>
      </w:r>
      <w:r w:rsidR="009D7BDE" w:rsidRPr="0050431F">
        <w:t>.</w:t>
      </w:r>
    </w:p>
    <w:p w14:paraId="53592027" w14:textId="77777777" w:rsidR="009D7BDE" w:rsidRPr="0050431F" w:rsidRDefault="00D75E25" w:rsidP="009D7BDE">
      <w:pPr>
        <w:pStyle w:val="B20"/>
      </w:pPr>
      <w:r w:rsidRPr="0050431F">
        <w:t>-</w:t>
      </w:r>
      <w:r w:rsidR="009D7BDE" w:rsidRPr="0050431F">
        <w:tab/>
        <w:t xml:space="preserve">For UTRA FDD see Annex A.2 in </w:t>
      </w:r>
      <w:r w:rsidR="00683446" w:rsidRPr="0050431F">
        <w:t xml:space="preserve">TS </w:t>
      </w:r>
      <w:r w:rsidR="009D7BDE" w:rsidRPr="0050431F">
        <w:t>25.141</w:t>
      </w:r>
      <w:r w:rsidR="00AB74E3" w:rsidRPr="0050431F">
        <w:t xml:space="preserve"> [10]</w:t>
      </w:r>
      <w:r w:rsidR="009D7BDE" w:rsidRPr="0050431F">
        <w:t>.</w:t>
      </w:r>
    </w:p>
    <w:p w14:paraId="1D3349FE" w14:textId="77777777" w:rsidR="009D7BDE" w:rsidRPr="0050431F" w:rsidRDefault="00D75E25" w:rsidP="009D7BDE">
      <w:pPr>
        <w:pStyle w:val="B20"/>
      </w:pPr>
      <w:r w:rsidRPr="0050431F">
        <w:t>-</w:t>
      </w:r>
      <w:r w:rsidR="009D7BDE" w:rsidRPr="0050431F">
        <w:tab/>
        <w:t xml:space="preserve">For UTRA TDD see Annex A.2.1 in </w:t>
      </w:r>
      <w:r w:rsidR="00683446" w:rsidRPr="0050431F">
        <w:t xml:space="preserve">TS </w:t>
      </w:r>
      <w:r w:rsidR="009D7BDE" w:rsidRPr="0050431F">
        <w:t>25.142</w:t>
      </w:r>
      <w:r w:rsidR="00AB74E3" w:rsidRPr="0050431F">
        <w:t xml:space="preserve"> [12]</w:t>
      </w:r>
      <w:r w:rsidR="009D7BDE" w:rsidRPr="0050431F">
        <w:t>.</w:t>
      </w:r>
    </w:p>
    <w:p w14:paraId="53AA563C" w14:textId="77777777" w:rsidR="002F6EF4" w:rsidRPr="0050431F" w:rsidRDefault="00D75E25" w:rsidP="002F6EF4">
      <w:pPr>
        <w:pStyle w:val="B20"/>
      </w:pPr>
      <w:r w:rsidRPr="0050431F">
        <w:t>-</w:t>
      </w:r>
      <w:r w:rsidR="009D7BDE" w:rsidRPr="0050431F">
        <w:tab/>
        <w:t xml:space="preserve">For GSM see </w:t>
      </w:r>
      <w:r w:rsidR="00FE5B18" w:rsidRPr="0050431F">
        <w:t>sub</w:t>
      </w:r>
      <w:r w:rsidR="009D7BDE" w:rsidRPr="0050431F">
        <w:t>clause 7.</w:t>
      </w:r>
      <w:r w:rsidR="00423A5F" w:rsidRPr="0050431F">
        <w:t>7</w:t>
      </w:r>
      <w:r w:rsidR="009D7BDE" w:rsidRPr="0050431F">
        <w:t>.2 in TS 5</w:t>
      </w:r>
      <w:r w:rsidR="00423A5F" w:rsidRPr="0050431F">
        <w:t>1</w:t>
      </w:r>
      <w:r w:rsidR="009D7BDE" w:rsidRPr="0050431F">
        <w:t xml:space="preserve">.021 </w:t>
      </w:r>
      <w:r w:rsidR="00AB74E3" w:rsidRPr="0050431F">
        <w:t xml:space="preserve">[11] </w:t>
      </w:r>
      <w:r w:rsidR="009D7BDE" w:rsidRPr="0050431F">
        <w:t xml:space="preserve">and Annex P in TS 45.005 </w:t>
      </w:r>
      <w:r w:rsidR="00F1786C" w:rsidRPr="0050431F">
        <w:t xml:space="preserve">[6] </w:t>
      </w:r>
      <w:r w:rsidR="009D7BDE" w:rsidRPr="0050431F">
        <w:t>for reference channels to test.</w:t>
      </w:r>
    </w:p>
    <w:p w14:paraId="48BB2825" w14:textId="77777777" w:rsidR="009D7BDE" w:rsidRPr="0050431F" w:rsidRDefault="002F6EF4" w:rsidP="009D7BDE">
      <w:pPr>
        <w:pStyle w:val="B20"/>
      </w:pPr>
      <w:r w:rsidRPr="0050431F">
        <w:t>-</w:t>
      </w:r>
      <w:r w:rsidRPr="0050431F">
        <w:tab/>
        <w:t>or NB-IoT see Annex A.1</w:t>
      </w:r>
      <w:r w:rsidR="00FA5C5A">
        <w:t>4</w:t>
      </w:r>
      <w:r w:rsidRPr="0050431F">
        <w:t xml:space="preserve"> in TS 36.141 [9].</w:t>
      </w:r>
    </w:p>
    <w:p w14:paraId="4EFFDFF1" w14:textId="77777777" w:rsidR="009D7BDE" w:rsidRPr="0050431F" w:rsidRDefault="009D7BDE" w:rsidP="00F311C8">
      <w:pPr>
        <w:pStyle w:val="Heading4"/>
      </w:pPr>
      <w:bookmarkStart w:id="2290" w:name="_Toc13048740"/>
      <w:bookmarkStart w:id="2291" w:name="_Toc29764956"/>
      <w:bookmarkStart w:id="2292" w:name="_Toc29765374"/>
      <w:bookmarkStart w:id="2293" w:name="_Toc52556872"/>
      <w:bookmarkStart w:id="2294" w:name="_Toc67912574"/>
      <w:bookmarkStart w:id="2295" w:name="_Toc89855509"/>
      <w:r w:rsidRPr="0050431F">
        <w:t>7.7.4.2</w:t>
      </w:r>
      <w:r w:rsidRPr="0050431F">
        <w:tab/>
        <w:t>Procedure for general and narrowband intermodulation</w:t>
      </w:r>
      <w:bookmarkEnd w:id="2290"/>
      <w:bookmarkEnd w:id="2291"/>
      <w:bookmarkEnd w:id="2292"/>
      <w:bookmarkEnd w:id="2293"/>
      <w:bookmarkEnd w:id="2294"/>
      <w:bookmarkEnd w:id="2295"/>
    </w:p>
    <w:p w14:paraId="493F0BD9" w14:textId="77777777" w:rsidR="009D7BDE" w:rsidRPr="0050431F" w:rsidRDefault="009D7BDE" w:rsidP="009D7BDE">
      <w:pPr>
        <w:pStyle w:val="B10"/>
      </w:pPr>
      <w:r w:rsidRPr="0050431F">
        <w:t>1)</w:t>
      </w:r>
      <w:r w:rsidRPr="0050431F">
        <w:tab/>
        <w:t xml:space="preserve">Adjust the signal generators to the type of interfering signals, levels and the frequency offsets as specified in </w:t>
      </w:r>
      <w:r w:rsidR="00683446" w:rsidRPr="0050431F">
        <w:t xml:space="preserve">Table 7.7.5.1-1 and </w:t>
      </w:r>
      <w:r w:rsidRPr="0050431F">
        <w:t xml:space="preserve">Table 7.7.5.1-2 for general intermodulation requirement, and </w:t>
      </w:r>
      <w:r w:rsidR="00683446" w:rsidRPr="0050431F">
        <w:t xml:space="preserve">Table 7.7.5.2-1 and </w:t>
      </w:r>
      <w:r w:rsidRPr="0050431F">
        <w:t>Table 7.7.5.2-2 for narrowband intermodulation requirement.</w:t>
      </w:r>
    </w:p>
    <w:p w14:paraId="12B661DF" w14:textId="77777777" w:rsidR="009D7BDE" w:rsidRPr="0050431F" w:rsidRDefault="009D7BDE" w:rsidP="009D7BDE">
      <w:pPr>
        <w:pStyle w:val="B10"/>
      </w:pPr>
      <w:r w:rsidRPr="0050431F">
        <w:t>2)</w:t>
      </w:r>
      <w:r w:rsidRPr="0050431F">
        <w:tab/>
        <w:t>Measure the performance of the wanted signal at the BS receiver</w:t>
      </w:r>
      <w:r w:rsidR="00015834" w:rsidRPr="0050431F">
        <w:t>, as defined in subclause 7.7.5</w:t>
      </w:r>
      <w:r w:rsidR="00683446" w:rsidRPr="0050431F">
        <w:t>.1 and 7.7.5.2</w:t>
      </w:r>
      <w:r w:rsidRPr="0050431F">
        <w:t xml:space="preserve">, for the relevant carriers specified </w:t>
      </w:r>
      <w:r w:rsidR="00015834" w:rsidRPr="0050431F">
        <w:t xml:space="preserve">by </w:t>
      </w:r>
      <w:r w:rsidRPr="0050431F">
        <w:t>the test configuration in subclause 4.</w:t>
      </w:r>
      <w:r w:rsidR="00015834" w:rsidRPr="0050431F">
        <w:t>8.</w:t>
      </w:r>
    </w:p>
    <w:p w14:paraId="79D559E9" w14:textId="77777777" w:rsidR="005B605D" w:rsidRPr="0050431F" w:rsidRDefault="005B605D" w:rsidP="005B605D">
      <w:r w:rsidRPr="0050431F">
        <w:t>In addition, for a multi-band capable BS</w:t>
      </w:r>
      <w:r w:rsidR="00E971C8" w:rsidRPr="0050431F">
        <w:t xml:space="preserve"> with separate antenna connectors</w:t>
      </w:r>
      <w:r w:rsidRPr="0050431F">
        <w:t>, the following steps shall apply:</w:t>
      </w:r>
    </w:p>
    <w:p w14:paraId="08E73ECD" w14:textId="77777777" w:rsidR="005B605D" w:rsidRPr="0050431F" w:rsidRDefault="00000D8B" w:rsidP="005B605D">
      <w:pPr>
        <w:pStyle w:val="B10"/>
      </w:pPr>
      <w:r w:rsidRPr="0050431F">
        <w:t>3</w:t>
      </w:r>
      <w:r w:rsidR="005B605D" w:rsidRPr="0050431F">
        <w:t>)</w:t>
      </w:r>
      <w:r w:rsidR="005B605D" w:rsidRPr="0050431F">
        <w:tab/>
        <w:t>For single band tests, repeat the steps above per involved band where single band test configurations shall apply with no carrier activated in the other band.</w:t>
      </w:r>
    </w:p>
    <w:p w14:paraId="2A60FB64" w14:textId="77777777" w:rsidR="005B605D" w:rsidRPr="0050431F" w:rsidRDefault="00000D8B" w:rsidP="005B605D">
      <w:pPr>
        <w:pStyle w:val="B10"/>
      </w:pPr>
      <w:r w:rsidRPr="0050431F">
        <w:t>4</w:t>
      </w:r>
      <w:r w:rsidR="005B605D" w:rsidRPr="0050431F">
        <w:t>)</w:t>
      </w:r>
      <w:r w:rsidR="005B605D" w:rsidRPr="0050431F">
        <w:tab/>
        <w:t xml:space="preserve">For multi-band </w:t>
      </w:r>
      <w:r w:rsidR="00E971C8" w:rsidRPr="0050431F">
        <w:t>tests</w:t>
      </w:r>
      <w:r w:rsidR="005B605D" w:rsidRPr="0050431F">
        <w:t>, the interfering signal shall first be applied on the same port as the wanted signal. The test shall be repeated with the interfering signal applied on the other port</w:t>
      </w:r>
      <w:r w:rsidR="00E971C8" w:rsidRPr="0050431F">
        <w:t xml:space="preserve"> (if any) mapped to the same receiver as the wanted signal</w:t>
      </w:r>
      <w:r w:rsidR="005B605D" w:rsidRPr="0050431F">
        <w:t>. Any antenna connector with no signal applied shall be terminated.</w:t>
      </w:r>
    </w:p>
    <w:p w14:paraId="6598F8A7" w14:textId="77777777" w:rsidR="00E971C8" w:rsidRPr="0050431F" w:rsidRDefault="00000D8B" w:rsidP="00E971C8">
      <w:pPr>
        <w:pStyle w:val="B10"/>
      </w:pPr>
      <w:r w:rsidRPr="0050431F">
        <w:t>5</w:t>
      </w:r>
      <w:r w:rsidR="00E971C8" w:rsidRPr="0050431F">
        <w:t>)</w:t>
      </w:r>
      <w:r w:rsidR="00E971C8" w:rsidRPr="0050431F">
        <w:tab/>
        <w:t>Repeat step 6 with the wanted signal for the other band(s) applied on the respective port(s).</w:t>
      </w:r>
    </w:p>
    <w:p w14:paraId="388809E4" w14:textId="77777777" w:rsidR="009D7BDE" w:rsidRPr="0050431F" w:rsidRDefault="009D7BDE" w:rsidP="00F311C8">
      <w:pPr>
        <w:pStyle w:val="Heading4"/>
      </w:pPr>
      <w:bookmarkStart w:id="2296" w:name="_Toc13048741"/>
      <w:bookmarkStart w:id="2297" w:name="_Toc29764957"/>
      <w:bookmarkStart w:id="2298" w:name="_Toc29765375"/>
      <w:bookmarkStart w:id="2299" w:name="_Toc52556873"/>
      <w:bookmarkStart w:id="2300" w:name="_Toc67912575"/>
      <w:bookmarkStart w:id="2301" w:name="_Toc89855510"/>
      <w:r w:rsidRPr="0050431F">
        <w:t>7.7.4.3</w:t>
      </w:r>
      <w:r w:rsidRPr="0050431F">
        <w:tab/>
        <w:t>Procedure for additional narrowband intermodulation for GSM/EDGE</w:t>
      </w:r>
      <w:bookmarkEnd w:id="2296"/>
      <w:bookmarkEnd w:id="2297"/>
      <w:bookmarkEnd w:id="2298"/>
      <w:bookmarkEnd w:id="2299"/>
      <w:bookmarkEnd w:id="2300"/>
      <w:bookmarkEnd w:id="2301"/>
    </w:p>
    <w:p w14:paraId="55F046E5" w14:textId="77777777" w:rsidR="009D7BDE" w:rsidRPr="0050431F" w:rsidRDefault="00F862A9" w:rsidP="009D7BDE">
      <w:r w:rsidRPr="0050431F">
        <w:t>For a BS declared to support CS1 to CS6</w:t>
      </w:r>
      <w:r w:rsidR="002F6EF4" w:rsidRPr="0050431F">
        <w:t xml:space="preserve"> or CS9 to CS13</w:t>
      </w:r>
      <w:r w:rsidRPr="0050431F">
        <w:t>, t</w:t>
      </w:r>
      <w:r w:rsidR="009D7BDE" w:rsidRPr="0050431F">
        <w:t>he GSM/EDGE MC-BTS receiver intermodulation method of test is stated in TS 51.021 [11], applicable parts of subclause 7.7, shall apply for GSM/EDGE carriers.</w:t>
      </w:r>
    </w:p>
    <w:p w14:paraId="7DDC9B93" w14:textId="77777777" w:rsidR="009D7BDE" w:rsidRPr="0050431F" w:rsidRDefault="009D7BDE" w:rsidP="009D7BDE">
      <w:r w:rsidRPr="0050431F">
        <w:t>The conditions specified in TS 45.005 [</w:t>
      </w:r>
      <w:r w:rsidR="00015834" w:rsidRPr="0050431F">
        <w:t>6</w:t>
      </w:r>
      <w:r w:rsidRPr="0050431F">
        <w:t>], Annex P.2.2 apply for the GSM/EDGE intermodulation requirement.</w:t>
      </w:r>
    </w:p>
    <w:p w14:paraId="1349552F" w14:textId="77777777" w:rsidR="00F862A9" w:rsidRPr="0050431F" w:rsidRDefault="00F862A9" w:rsidP="00F862A9">
      <w:r w:rsidRPr="0050431F">
        <w:t>If a BS is declared to support CS7</w:t>
      </w:r>
      <w:r w:rsidR="002F6EF4" w:rsidRPr="0050431F">
        <w:t xml:space="preserve"> or CS15</w:t>
      </w:r>
      <w:r w:rsidRPr="0050431F">
        <w:t>, the steps in subclause 7.7.4.3.1 and 7.7.4.3.2 for testing additional narrowband blocking for GSM/EDGE shall apply:</w:t>
      </w:r>
    </w:p>
    <w:p w14:paraId="7F55AC6F" w14:textId="77777777" w:rsidR="00F862A9" w:rsidRPr="0050431F" w:rsidRDefault="00F862A9" w:rsidP="00F311C8">
      <w:pPr>
        <w:pStyle w:val="Heading5"/>
      </w:pPr>
      <w:bookmarkStart w:id="2302" w:name="_Toc13048742"/>
      <w:bookmarkStart w:id="2303" w:name="_Toc29764958"/>
      <w:bookmarkStart w:id="2304" w:name="_Toc29765376"/>
      <w:bookmarkStart w:id="2305" w:name="_Toc52556874"/>
      <w:bookmarkStart w:id="2306" w:name="_Toc67912576"/>
      <w:bookmarkStart w:id="2307" w:name="_Toc89855511"/>
      <w:r w:rsidRPr="0050431F">
        <w:t>7.7.4.3.1</w:t>
      </w:r>
      <w:r w:rsidRPr="0050431F">
        <w:tab/>
        <w:t>Initial conditions for additional narrowband intermodulation for GSM/EDGE for CS7</w:t>
      </w:r>
      <w:r w:rsidR="002F6EF4" w:rsidRPr="0050431F">
        <w:t xml:space="preserve"> and CS15</w:t>
      </w:r>
      <w:bookmarkEnd w:id="2302"/>
      <w:bookmarkEnd w:id="2303"/>
      <w:bookmarkEnd w:id="2304"/>
      <w:bookmarkEnd w:id="2305"/>
      <w:bookmarkEnd w:id="2306"/>
      <w:bookmarkEnd w:id="2307"/>
    </w:p>
    <w:p w14:paraId="14C51FA7" w14:textId="77777777" w:rsidR="00F862A9" w:rsidRPr="0050431F" w:rsidRDefault="00F862A9" w:rsidP="00F862A9">
      <w:r w:rsidRPr="0050431F">
        <w:t>Test environment:</w:t>
      </w:r>
      <w:r w:rsidRPr="0050431F">
        <w:tab/>
        <w:t>Normal; see Annex B.2.</w:t>
      </w:r>
    </w:p>
    <w:p w14:paraId="695C10EC" w14:textId="77777777" w:rsidR="00F862A9" w:rsidRPr="0050431F" w:rsidRDefault="00D33DDC" w:rsidP="00F862A9">
      <w:pPr>
        <w:rPr>
          <w:rFonts w:eastAsia="MS P??" w:cs="v4.2.0"/>
        </w:rPr>
      </w:pPr>
      <w:r w:rsidRPr="0050431F">
        <w:t>Base Station RF Bandwidth</w:t>
      </w:r>
      <w:r w:rsidR="00F862A9" w:rsidRPr="0050431F">
        <w:t xml:space="preserve"> positions </w:t>
      </w:r>
      <w:r w:rsidR="00F862A9" w:rsidRPr="0050431F">
        <w:rPr>
          <w:rFonts w:cs="v4.2.0"/>
        </w:rPr>
        <w:t>to be tested: M</w:t>
      </w:r>
      <w:r w:rsidR="00F862A9" w:rsidRPr="0050431F">
        <w:rPr>
          <w:rFonts w:cs="v4.2.0"/>
          <w:vertAlign w:val="subscript"/>
        </w:rPr>
        <w:t>RFBW</w:t>
      </w:r>
      <w:r w:rsidR="00F862A9" w:rsidRPr="0050431F">
        <w:rPr>
          <w:rFonts w:cs="v4.2.0"/>
        </w:rPr>
        <w:t xml:space="preserve"> in single-band operation, see subclause 4.9.1,</w:t>
      </w:r>
    </w:p>
    <w:p w14:paraId="0C0223FA" w14:textId="77777777" w:rsidR="00F862A9" w:rsidRPr="0050431F" w:rsidRDefault="00F862A9" w:rsidP="00F862A9">
      <w:pPr>
        <w:pStyle w:val="B10"/>
      </w:pPr>
      <w:r w:rsidRPr="0050431F">
        <w:t>1)</w:t>
      </w:r>
      <w:r w:rsidRPr="0050431F">
        <w:tab/>
        <w:t>Set up the equipment as shown in Annex D.2.3.</w:t>
      </w:r>
    </w:p>
    <w:p w14:paraId="492AD30F" w14:textId="77777777" w:rsidR="00F862A9" w:rsidRPr="0050431F" w:rsidRDefault="00F862A9" w:rsidP="00F862A9">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0AEFCADB" w14:textId="77777777" w:rsidR="00F862A9" w:rsidRPr="0050431F" w:rsidRDefault="00F862A9" w:rsidP="00F862A9">
      <w:pPr>
        <w:pStyle w:val="B20"/>
      </w:pPr>
      <w:r w:rsidRPr="0050431F">
        <w:t>-</w:t>
      </w:r>
      <w:r w:rsidRPr="0050431F">
        <w:tab/>
        <w:t>For GSM see subclause 7.7 in TS 51.021 [11] and Annex P.2.2 in TS 45.005 [6] for reference channels to test.</w:t>
      </w:r>
    </w:p>
    <w:p w14:paraId="2C45F652" w14:textId="77777777" w:rsidR="00F862A9" w:rsidRPr="0050431F" w:rsidRDefault="00F862A9" w:rsidP="00F311C8">
      <w:pPr>
        <w:pStyle w:val="Heading5"/>
      </w:pPr>
      <w:bookmarkStart w:id="2308" w:name="_Toc13048743"/>
      <w:bookmarkStart w:id="2309" w:name="_Toc29764959"/>
      <w:bookmarkStart w:id="2310" w:name="_Toc29765377"/>
      <w:bookmarkStart w:id="2311" w:name="_Toc52556875"/>
      <w:bookmarkStart w:id="2312" w:name="_Toc67912577"/>
      <w:bookmarkStart w:id="2313" w:name="_Toc89855512"/>
      <w:r w:rsidRPr="0050431F">
        <w:t>7.7.4.3.2</w:t>
      </w:r>
      <w:r w:rsidRPr="0050431F">
        <w:tab/>
        <w:t>Procedure for additional narrowband intermodulation for GSM/EDGE for CS7</w:t>
      </w:r>
      <w:r w:rsidR="002F6EF4" w:rsidRPr="0050431F">
        <w:t xml:space="preserve"> and CS15</w:t>
      </w:r>
      <w:bookmarkEnd w:id="2308"/>
      <w:bookmarkEnd w:id="2309"/>
      <w:bookmarkEnd w:id="2310"/>
      <w:bookmarkEnd w:id="2311"/>
      <w:bookmarkEnd w:id="2312"/>
      <w:bookmarkEnd w:id="2313"/>
    </w:p>
    <w:p w14:paraId="13077B90" w14:textId="77777777" w:rsidR="00F862A9" w:rsidRPr="0050431F" w:rsidRDefault="00F862A9" w:rsidP="00F862A9">
      <w:pPr>
        <w:pStyle w:val="B10"/>
      </w:pPr>
      <w:r w:rsidRPr="0050431F">
        <w:t>1)</w:t>
      </w:r>
      <w:r w:rsidRPr="0050431F">
        <w:tab/>
        <w:t>Set the BS according to the applicable test configuration(s) (see clause 5).</w:t>
      </w:r>
    </w:p>
    <w:p w14:paraId="211BF9A3" w14:textId="77777777" w:rsidR="00F862A9" w:rsidRPr="0050431F" w:rsidRDefault="00F862A9" w:rsidP="00F862A9">
      <w:pPr>
        <w:pStyle w:val="B10"/>
      </w:pPr>
      <w:r w:rsidRPr="0050431F">
        <w:t>2)</w:t>
      </w:r>
      <w:r w:rsidRPr="0050431F">
        <w:tab/>
        <w:t>Adjust the GSM/EDGE signal generator to the wanted signal levels as specified in TS 51.021, applicable parts of subclauses 7.7.</w:t>
      </w:r>
    </w:p>
    <w:p w14:paraId="4944B024" w14:textId="77777777" w:rsidR="00F862A9" w:rsidRPr="0050431F" w:rsidRDefault="00F862A9" w:rsidP="00F862A9">
      <w:pPr>
        <w:pStyle w:val="B10"/>
      </w:pPr>
      <w:r w:rsidRPr="0050431F">
        <w:t>3)</w:t>
      </w:r>
      <w:r w:rsidRPr="0050431F">
        <w:tab/>
        <w:t>Set-up the interfering signal as specified in TS 51.021, applicable parts of subclauses 7.7.</w:t>
      </w:r>
    </w:p>
    <w:p w14:paraId="6B262B51" w14:textId="77777777" w:rsidR="00F862A9" w:rsidRPr="0050431F" w:rsidRDefault="00F862A9" w:rsidP="00F862A9">
      <w:pPr>
        <w:pStyle w:val="B10"/>
      </w:pPr>
      <w:r w:rsidRPr="0050431F">
        <w:t>4)</w:t>
      </w:r>
      <w:r w:rsidRPr="0050431F">
        <w:tab/>
        <w:t>Measure the performance of the GSM/EDGE wanted signal at the BS receiver, as defined in TS 51.021, applicable parts of subclause 7.7.</w:t>
      </w:r>
    </w:p>
    <w:p w14:paraId="3258C540" w14:textId="77777777" w:rsidR="004971E5" w:rsidRPr="0050431F" w:rsidRDefault="004971E5" w:rsidP="004971E5">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29407C9" w14:textId="77777777" w:rsidR="009D7BDE" w:rsidRPr="0050431F" w:rsidRDefault="009D7BDE" w:rsidP="00F311C8">
      <w:pPr>
        <w:pStyle w:val="Heading3"/>
      </w:pPr>
      <w:bookmarkStart w:id="2314" w:name="_Toc13048744"/>
      <w:bookmarkStart w:id="2315" w:name="_Toc29764960"/>
      <w:bookmarkStart w:id="2316" w:name="_Toc29765378"/>
      <w:bookmarkStart w:id="2317" w:name="_Toc52556876"/>
      <w:bookmarkStart w:id="2318" w:name="_Toc67912578"/>
      <w:bookmarkStart w:id="2319" w:name="_Toc89855513"/>
      <w:r w:rsidRPr="0050431F">
        <w:t>7.7.5</w:t>
      </w:r>
      <w:r w:rsidRPr="0050431F">
        <w:tab/>
        <w:t>Test requirements</w:t>
      </w:r>
      <w:bookmarkEnd w:id="2314"/>
      <w:bookmarkEnd w:id="2315"/>
      <w:bookmarkEnd w:id="2316"/>
      <w:bookmarkEnd w:id="2317"/>
      <w:bookmarkEnd w:id="2318"/>
      <w:bookmarkEnd w:id="2319"/>
    </w:p>
    <w:p w14:paraId="53FB7433" w14:textId="77777777" w:rsidR="009D7BDE" w:rsidRPr="0050431F" w:rsidRDefault="009D7BDE" w:rsidP="00F311C8">
      <w:pPr>
        <w:pStyle w:val="Heading4"/>
      </w:pPr>
      <w:bookmarkStart w:id="2320" w:name="_Toc13048745"/>
      <w:bookmarkStart w:id="2321" w:name="_Toc29764961"/>
      <w:bookmarkStart w:id="2322" w:name="_Toc29765379"/>
      <w:bookmarkStart w:id="2323" w:name="_Toc52556877"/>
      <w:bookmarkStart w:id="2324" w:name="_Toc67912579"/>
      <w:bookmarkStart w:id="2325" w:name="_Toc89855514"/>
      <w:r w:rsidRPr="0050431F">
        <w:t>7.7.5.1</w:t>
      </w:r>
      <w:r w:rsidRPr="0050431F">
        <w:tab/>
        <w:t>General intermodulation test requirement</w:t>
      </w:r>
      <w:bookmarkEnd w:id="2320"/>
      <w:bookmarkEnd w:id="2321"/>
      <w:bookmarkEnd w:id="2322"/>
      <w:bookmarkEnd w:id="2323"/>
      <w:bookmarkEnd w:id="2324"/>
      <w:bookmarkEnd w:id="2325"/>
    </w:p>
    <w:p w14:paraId="70A59B9F" w14:textId="77777777" w:rsidR="009D7BDE" w:rsidRPr="0050431F" w:rsidRDefault="009D7BDE" w:rsidP="009D7BDE">
      <w:r w:rsidRPr="0050431F">
        <w:t xml:space="preserve">Interfering signals shall be a CW signal and an E-UTRA or UTRA signal, as specified in Annex A. </w:t>
      </w:r>
    </w:p>
    <w:p w14:paraId="1C500D76" w14:textId="77777777" w:rsidR="001456DA" w:rsidRPr="0050431F" w:rsidRDefault="00BD6B20" w:rsidP="001456DA">
      <w:r w:rsidRPr="0050431F">
        <w:t xml:space="preserve">The requirement is applicable outside the </w:t>
      </w:r>
      <w:r w:rsidR="00D33DDC" w:rsidRPr="0050431F">
        <w:t>Base Station RF Bandwidth</w:t>
      </w:r>
      <w:r w:rsidR="001456DA" w:rsidRPr="0050431F">
        <w:t xml:space="preserve"> or </w:t>
      </w:r>
      <w:r w:rsidR="00D33DDC" w:rsidRPr="0050431F">
        <w:t>Maximum Radio Bandwidth</w:t>
      </w:r>
      <w:r w:rsidRPr="0050431F">
        <w:t>.</w:t>
      </w:r>
      <w:r w:rsidR="001456DA" w:rsidRPr="0050431F">
        <w:t xml:space="preserve"> The interfering signal offset is defined relative to the </w:t>
      </w:r>
      <w:r w:rsidR="00D33DDC" w:rsidRPr="0050431F">
        <w:t>Base Station RF Bandwidth</w:t>
      </w:r>
      <w:r w:rsidR="001456DA" w:rsidRPr="0050431F">
        <w:t xml:space="preserve"> </w:t>
      </w:r>
      <w:r w:rsidR="00960FAC" w:rsidRPr="0050431F">
        <w:t xml:space="preserve">edges </w:t>
      </w:r>
      <w:r w:rsidR="001456DA" w:rsidRPr="0050431F">
        <w:t xml:space="preserve">or </w:t>
      </w:r>
      <w:r w:rsidR="00D33DDC" w:rsidRPr="0050431F">
        <w:t>Maximum Radio Bandwidth</w:t>
      </w:r>
      <w:r w:rsidR="001456DA" w:rsidRPr="0050431F">
        <w:t xml:space="preserve"> edges.</w:t>
      </w:r>
    </w:p>
    <w:p w14:paraId="46213485" w14:textId="77777777" w:rsidR="00BD6B20" w:rsidRPr="0050431F" w:rsidRDefault="001456DA" w:rsidP="001456DA">
      <w:r w:rsidRPr="0050431F">
        <w:t xml:space="preserve">For BS capable of multi-band operation, the requirement applies in addition inside any </w:t>
      </w:r>
      <w:r w:rsidR="00D33DDC" w:rsidRPr="0050431F">
        <w:rPr>
          <w:lang w:eastAsia="zh-CN"/>
        </w:rPr>
        <w:t>Inter RF Bandwidth</w:t>
      </w:r>
      <w:r w:rsidRPr="0050431F">
        <w:rPr>
          <w:lang w:eastAsia="zh-CN"/>
        </w:rPr>
        <w:t xml:space="preserve"> </w:t>
      </w:r>
      <w:r w:rsidRPr="0050431F">
        <w:t xml:space="preserve">gap, in case the gap size is at least twice as wide as the UTRA/E-UTRA interfering signal centre frequency offset from the </w:t>
      </w:r>
      <w:r w:rsidR="00D33DDC" w:rsidRPr="0050431F">
        <w:t>Base Station RF Bandwidth</w:t>
      </w:r>
      <w:r w:rsidRPr="0050431F">
        <w:t xml:space="preserve"> edge. The interfering signal offset is defined relative to the </w:t>
      </w:r>
      <w:r w:rsidR="00D33DDC" w:rsidRPr="0050431F">
        <w:rPr>
          <w:lang w:eastAsia="zh-CN"/>
        </w:rPr>
        <w:t>Base Station RF Bandwidth</w:t>
      </w:r>
      <w:r w:rsidRPr="0050431F">
        <w:t xml:space="preserve"> edges inside the </w:t>
      </w:r>
      <w:r w:rsidR="00D33DDC" w:rsidRPr="0050431F">
        <w:rPr>
          <w:lang w:eastAsia="zh-CN"/>
        </w:rPr>
        <w:t>Inter RF Bandwidth</w:t>
      </w:r>
      <w:r w:rsidRPr="0050431F">
        <w:t xml:space="preserve"> gap.</w:t>
      </w:r>
    </w:p>
    <w:p w14:paraId="02E8A531" w14:textId="77777777" w:rsidR="009D7BDE" w:rsidRPr="0050431F" w:rsidRDefault="009D7BDE" w:rsidP="009D7BDE">
      <w:r w:rsidRPr="0050431F">
        <w:t xml:space="preserve">For the wanted signal at the assigned channel frequency and two interfering signals coupled to the </w:t>
      </w:r>
      <w:r w:rsidR="00A63983" w:rsidRPr="0050431F">
        <w:t>Base Station</w:t>
      </w:r>
      <w:r w:rsidRPr="0050431F">
        <w:t xml:space="preserve"> antenna input, using the parameters in Table 7.7.5.1-1 and 7.7.5.1-2, the following requirements shall be met:</w:t>
      </w:r>
    </w:p>
    <w:p w14:paraId="3215F83B" w14:textId="77777777" w:rsidR="009D7BDE" w:rsidRPr="0050431F" w:rsidRDefault="009D7BDE" w:rsidP="009D7BDE">
      <w:pPr>
        <w:pStyle w:val="B10"/>
      </w:pPr>
      <w:r w:rsidRPr="0050431F">
        <w:t>-</w:t>
      </w:r>
      <w:r w:rsidRPr="0050431F">
        <w:tab/>
        <w:t>For any measured E-UTRA carrier, the throughput shall be ≥ 95% of the maximum throughput of the reference measurement channel defined in TS 36.104 [</w:t>
      </w:r>
      <w:r w:rsidR="00015834" w:rsidRPr="0050431F">
        <w:t>5</w:t>
      </w:r>
      <w:r w:rsidRPr="0050431F">
        <w:t>], subclause 7.2.</w:t>
      </w:r>
    </w:p>
    <w:p w14:paraId="0FE0C874" w14:textId="77777777" w:rsidR="009D7BDE" w:rsidRPr="0050431F" w:rsidRDefault="009D7BDE" w:rsidP="009D7BDE">
      <w:pPr>
        <w:pStyle w:val="B10"/>
      </w:pPr>
      <w:r w:rsidRPr="0050431F">
        <w:t>-</w:t>
      </w:r>
      <w:r w:rsidRPr="0050431F">
        <w:tab/>
        <w:t>For any measured UTRA FDD carrier, the BER shall not exceed 0.001 for the reference measurement channel defined in TS 25.104 [</w:t>
      </w:r>
      <w:r w:rsidR="00015834" w:rsidRPr="0050431F">
        <w:t>3</w:t>
      </w:r>
      <w:r w:rsidRPr="0050431F">
        <w:t>], subclause 7.2.</w:t>
      </w:r>
    </w:p>
    <w:p w14:paraId="3D76CC87" w14:textId="77777777" w:rsidR="009D7BDE" w:rsidRPr="0050431F" w:rsidRDefault="009D7BDE" w:rsidP="009D7BDE">
      <w:pPr>
        <w:pStyle w:val="B10"/>
      </w:pPr>
      <w:r w:rsidRPr="0050431F">
        <w:t>-</w:t>
      </w:r>
      <w:r w:rsidRPr="0050431F">
        <w:tab/>
        <w:t>For any measured UTRA TDD carrier, the BER shall not exceed 0.001 for the reference measurement channel defined in TS 25.105 [</w:t>
      </w:r>
      <w:r w:rsidR="00015834" w:rsidRPr="0050431F">
        <w:t>4</w:t>
      </w:r>
      <w:r w:rsidRPr="0050431F">
        <w:t>], subclause 7.2.</w:t>
      </w:r>
    </w:p>
    <w:p w14:paraId="11912E56" w14:textId="77777777" w:rsidR="002F6EF4" w:rsidRPr="0050431F" w:rsidRDefault="009D7BDE" w:rsidP="002F6EF4">
      <w:pPr>
        <w:pStyle w:val="B10"/>
      </w:pPr>
      <w:r w:rsidRPr="0050431F">
        <w:t>-</w:t>
      </w:r>
      <w:r w:rsidRPr="0050431F">
        <w:tab/>
        <w:t>For any measured GSM/EDGE carrier, the conditions are specified in TS 45.005 [</w:t>
      </w:r>
      <w:r w:rsidR="00015834" w:rsidRPr="0050431F">
        <w:t>6</w:t>
      </w:r>
      <w:r w:rsidRPr="0050431F">
        <w:t>], Annex P.2.2.</w:t>
      </w:r>
    </w:p>
    <w:p w14:paraId="09AB642D" w14:textId="77777777" w:rsidR="009D7BDE"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0F2EB80A" w14:textId="77777777" w:rsidR="002F6B1E" w:rsidRPr="0050431F" w:rsidRDefault="000D3FD1" w:rsidP="00EB0F3C">
      <w:pPr>
        <w:pStyle w:val="TH"/>
      </w:pPr>
      <w:r w:rsidRPr="0050431F">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D3FD1" w:rsidRPr="0050431F" w14:paraId="43D9F68F" w14:textId="77777777" w:rsidTr="00815C76">
        <w:trPr>
          <w:jc w:val="center"/>
        </w:trPr>
        <w:tc>
          <w:tcPr>
            <w:tcW w:w="1737" w:type="dxa"/>
          </w:tcPr>
          <w:p w14:paraId="0E571920" w14:textId="77777777" w:rsidR="000D3FD1" w:rsidRPr="0050431F" w:rsidRDefault="000D3FD1" w:rsidP="000D3FD1">
            <w:pPr>
              <w:pStyle w:val="TAH"/>
              <w:rPr>
                <w:rFonts w:cs="Arial"/>
                <w:lang w:eastAsia="en-US"/>
              </w:rPr>
            </w:pPr>
            <w:r w:rsidRPr="0050431F">
              <w:rPr>
                <w:rFonts w:cs="Arial"/>
                <w:lang w:eastAsia="en-US"/>
              </w:rPr>
              <w:t>Base Station Type</w:t>
            </w:r>
          </w:p>
        </w:tc>
        <w:tc>
          <w:tcPr>
            <w:tcW w:w="2376" w:type="dxa"/>
          </w:tcPr>
          <w:p w14:paraId="3E6B8AA9" w14:textId="77777777" w:rsidR="000D3FD1" w:rsidRPr="0050431F" w:rsidRDefault="000D3FD1" w:rsidP="000D3FD1">
            <w:pPr>
              <w:pStyle w:val="TAH"/>
              <w:rPr>
                <w:rFonts w:cs="Arial"/>
                <w:lang w:eastAsia="en-US"/>
              </w:rPr>
            </w:pPr>
            <w:r w:rsidRPr="0050431F">
              <w:rPr>
                <w:rFonts w:cs="Arial"/>
                <w:lang w:eastAsia="en-US"/>
              </w:rPr>
              <w:t>Mean power of interfering signals [dBm]</w:t>
            </w:r>
          </w:p>
        </w:tc>
        <w:tc>
          <w:tcPr>
            <w:tcW w:w="2216" w:type="dxa"/>
          </w:tcPr>
          <w:p w14:paraId="3EB34B6A" w14:textId="77777777" w:rsidR="000D3FD1" w:rsidRPr="0050431F" w:rsidRDefault="000D3FD1" w:rsidP="000D3FD1">
            <w:pPr>
              <w:pStyle w:val="TAH"/>
              <w:rPr>
                <w:rFonts w:cs="Arial"/>
                <w:lang w:eastAsia="en-US"/>
              </w:rPr>
            </w:pPr>
            <w:r w:rsidRPr="0050431F">
              <w:rPr>
                <w:rFonts w:cs="Arial"/>
                <w:lang w:eastAsia="en-US"/>
              </w:rPr>
              <w:t>Wanted Signal mean power [dBm]</w:t>
            </w:r>
          </w:p>
        </w:tc>
        <w:tc>
          <w:tcPr>
            <w:tcW w:w="1973" w:type="dxa"/>
          </w:tcPr>
          <w:p w14:paraId="7F60E910" w14:textId="77777777" w:rsidR="000D3FD1" w:rsidRPr="0050431F" w:rsidRDefault="000D3FD1" w:rsidP="000D3FD1">
            <w:pPr>
              <w:pStyle w:val="TAH"/>
              <w:rPr>
                <w:rFonts w:cs="Arial"/>
                <w:lang w:eastAsia="en-US"/>
              </w:rPr>
            </w:pPr>
            <w:r w:rsidRPr="0050431F">
              <w:rPr>
                <w:rFonts w:cs="Arial"/>
                <w:lang w:eastAsia="en-US"/>
              </w:rPr>
              <w:t>Type of interfering signal</w:t>
            </w:r>
          </w:p>
        </w:tc>
      </w:tr>
      <w:tr w:rsidR="000D3FD1" w:rsidRPr="0050431F" w14:paraId="273B6CFD" w14:textId="77777777" w:rsidTr="00815C76">
        <w:trPr>
          <w:jc w:val="center"/>
        </w:trPr>
        <w:tc>
          <w:tcPr>
            <w:tcW w:w="1737" w:type="dxa"/>
          </w:tcPr>
          <w:p w14:paraId="1BD4AD95" w14:textId="77777777" w:rsidR="000D3FD1" w:rsidRPr="0050431F" w:rsidRDefault="000D3FD1" w:rsidP="000D3FD1">
            <w:pPr>
              <w:pStyle w:val="TAC"/>
              <w:rPr>
                <w:rFonts w:cs="Arial"/>
                <w:lang w:eastAsia="en-US"/>
              </w:rPr>
            </w:pPr>
            <w:r w:rsidRPr="0050431F">
              <w:rPr>
                <w:rFonts w:cs="Arial"/>
                <w:lang w:eastAsia="en-US"/>
              </w:rPr>
              <w:t>Wide Area BS</w:t>
            </w:r>
          </w:p>
        </w:tc>
        <w:tc>
          <w:tcPr>
            <w:tcW w:w="2376" w:type="dxa"/>
          </w:tcPr>
          <w:p w14:paraId="4913FA9B" w14:textId="77777777" w:rsidR="000D3FD1" w:rsidRPr="0050431F" w:rsidRDefault="000D3FD1" w:rsidP="000D3FD1">
            <w:pPr>
              <w:pStyle w:val="TAC"/>
              <w:rPr>
                <w:rFonts w:cs="Arial"/>
                <w:lang w:eastAsia="en-US"/>
              </w:rPr>
            </w:pPr>
            <w:r w:rsidRPr="0050431F">
              <w:rPr>
                <w:rFonts w:cs="Arial"/>
                <w:lang w:eastAsia="en-US"/>
              </w:rPr>
              <w:t>-48</w:t>
            </w:r>
          </w:p>
        </w:tc>
        <w:tc>
          <w:tcPr>
            <w:tcW w:w="2216" w:type="dxa"/>
            <w:shd w:val="clear" w:color="auto" w:fill="auto"/>
            <w:vAlign w:val="center"/>
          </w:tcPr>
          <w:p w14:paraId="1E81DF1B"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2)</w:t>
            </w:r>
          </w:p>
        </w:tc>
        <w:tc>
          <w:tcPr>
            <w:tcW w:w="1973" w:type="dxa"/>
            <w:vMerge w:val="restart"/>
            <w:shd w:val="clear" w:color="auto" w:fill="auto"/>
            <w:vAlign w:val="center"/>
          </w:tcPr>
          <w:p w14:paraId="7758DDA1" w14:textId="77777777" w:rsidR="000D3FD1" w:rsidRPr="0050431F" w:rsidRDefault="000D3FD1" w:rsidP="000D3FD1">
            <w:pPr>
              <w:pStyle w:val="TAC"/>
              <w:rPr>
                <w:rFonts w:cs="Arial"/>
                <w:lang w:eastAsia="en-US"/>
              </w:rPr>
            </w:pPr>
            <w:r w:rsidRPr="0050431F">
              <w:rPr>
                <w:rFonts w:cs="Arial"/>
                <w:lang w:eastAsia="en-US"/>
              </w:rPr>
              <w:t>See Table 7.7.5.1-2</w:t>
            </w:r>
          </w:p>
        </w:tc>
      </w:tr>
      <w:tr w:rsidR="000D3FD1" w:rsidRPr="0050431F" w14:paraId="107D2120" w14:textId="77777777" w:rsidTr="00815C76">
        <w:trPr>
          <w:jc w:val="center"/>
        </w:trPr>
        <w:tc>
          <w:tcPr>
            <w:tcW w:w="1737" w:type="dxa"/>
          </w:tcPr>
          <w:p w14:paraId="2DD0F75C" w14:textId="77777777" w:rsidR="000D3FD1" w:rsidRPr="0050431F" w:rsidRDefault="000D3FD1" w:rsidP="000D3FD1">
            <w:pPr>
              <w:pStyle w:val="TAC"/>
              <w:rPr>
                <w:rFonts w:cs="Arial"/>
                <w:lang w:eastAsia="en-US"/>
              </w:rPr>
            </w:pPr>
            <w:r w:rsidRPr="0050431F">
              <w:rPr>
                <w:rFonts w:cs="Arial"/>
                <w:lang w:eastAsia="en-US"/>
              </w:rPr>
              <w:t>Medium Range BS</w:t>
            </w:r>
          </w:p>
        </w:tc>
        <w:tc>
          <w:tcPr>
            <w:tcW w:w="2376" w:type="dxa"/>
          </w:tcPr>
          <w:p w14:paraId="44AE48E8" w14:textId="77777777" w:rsidR="000D3FD1" w:rsidRPr="0050431F" w:rsidRDefault="000D3FD1" w:rsidP="000D3FD1">
            <w:pPr>
              <w:pStyle w:val="TAC"/>
              <w:rPr>
                <w:rFonts w:cs="Arial"/>
                <w:lang w:eastAsia="en-US"/>
              </w:rPr>
            </w:pPr>
            <w:r w:rsidRPr="0050431F">
              <w:rPr>
                <w:rFonts w:cs="Arial"/>
                <w:lang w:eastAsia="en-US"/>
              </w:rPr>
              <w:t>-44</w:t>
            </w:r>
          </w:p>
        </w:tc>
        <w:tc>
          <w:tcPr>
            <w:tcW w:w="2216" w:type="dxa"/>
            <w:shd w:val="clear" w:color="auto" w:fill="auto"/>
            <w:vAlign w:val="center"/>
          </w:tcPr>
          <w:p w14:paraId="6D2FC6DE"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3)</w:t>
            </w:r>
          </w:p>
        </w:tc>
        <w:tc>
          <w:tcPr>
            <w:tcW w:w="1973" w:type="dxa"/>
            <w:vMerge/>
            <w:shd w:val="clear" w:color="auto" w:fill="auto"/>
          </w:tcPr>
          <w:p w14:paraId="5CED23A4" w14:textId="77777777" w:rsidR="000D3FD1" w:rsidRPr="0050431F" w:rsidRDefault="000D3FD1" w:rsidP="000D3FD1">
            <w:pPr>
              <w:pStyle w:val="TAC"/>
              <w:rPr>
                <w:rFonts w:cs="Arial"/>
                <w:lang w:eastAsia="en-US"/>
              </w:rPr>
            </w:pPr>
          </w:p>
        </w:tc>
      </w:tr>
      <w:tr w:rsidR="000D3FD1" w:rsidRPr="0050431F" w14:paraId="021BC02F" w14:textId="77777777" w:rsidTr="00815C76">
        <w:trPr>
          <w:jc w:val="center"/>
        </w:trPr>
        <w:tc>
          <w:tcPr>
            <w:tcW w:w="1737" w:type="dxa"/>
          </w:tcPr>
          <w:p w14:paraId="2B6C743C" w14:textId="77777777" w:rsidR="000D3FD1" w:rsidRPr="0050431F" w:rsidRDefault="000D3FD1" w:rsidP="000D3FD1">
            <w:pPr>
              <w:pStyle w:val="TAC"/>
              <w:rPr>
                <w:rFonts w:cs="Arial"/>
                <w:lang w:eastAsia="en-US"/>
              </w:rPr>
            </w:pPr>
            <w:r w:rsidRPr="0050431F">
              <w:rPr>
                <w:rFonts w:cs="Arial"/>
                <w:lang w:eastAsia="en-US"/>
              </w:rPr>
              <w:t>Local Area BS</w:t>
            </w:r>
          </w:p>
        </w:tc>
        <w:tc>
          <w:tcPr>
            <w:tcW w:w="2376" w:type="dxa"/>
          </w:tcPr>
          <w:p w14:paraId="7AB3F0B1" w14:textId="77777777" w:rsidR="000D3FD1" w:rsidRPr="0050431F" w:rsidRDefault="000D3FD1" w:rsidP="000D3FD1">
            <w:pPr>
              <w:pStyle w:val="TAC"/>
              <w:rPr>
                <w:rFonts w:cs="Arial"/>
                <w:lang w:eastAsia="en-US"/>
              </w:rPr>
            </w:pPr>
            <w:r w:rsidRPr="0050431F">
              <w:rPr>
                <w:rFonts w:cs="Arial"/>
                <w:lang w:eastAsia="en-US"/>
              </w:rPr>
              <w:t>-38</w:t>
            </w:r>
          </w:p>
        </w:tc>
        <w:tc>
          <w:tcPr>
            <w:tcW w:w="2216" w:type="dxa"/>
            <w:shd w:val="clear" w:color="auto" w:fill="auto"/>
            <w:vAlign w:val="center"/>
          </w:tcPr>
          <w:p w14:paraId="6425C0C4"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4)</w:t>
            </w:r>
          </w:p>
        </w:tc>
        <w:tc>
          <w:tcPr>
            <w:tcW w:w="1973" w:type="dxa"/>
            <w:vMerge/>
            <w:shd w:val="clear" w:color="auto" w:fill="auto"/>
          </w:tcPr>
          <w:p w14:paraId="176112D2" w14:textId="77777777" w:rsidR="000D3FD1" w:rsidRPr="0050431F" w:rsidRDefault="000D3FD1" w:rsidP="000D3FD1">
            <w:pPr>
              <w:pStyle w:val="TAC"/>
              <w:rPr>
                <w:rFonts w:cs="Arial"/>
                <w:lang w:eastAsia="en-US"/>
              </w:rPr>
            </w:pPr>
          </w:p>
        </w:tc>
      </w:tr>
      <w:tr w:rsidR="000D3FD1" w:rsidRPr="0050431F" w14:paraId="75F4E5C6" w14:textId="77777777" w:rsidTr="00815C76">
        <w:trPr>
          <w:jc w:val="center"/>
        </w:trPr>
        <w:tc>
          <w:tcPr>
            <w:tcW w:w="8302" w:type="dxa"/>
            <w:gridSpan w:val="4"/>
          </w:tcPr>
          <w:p w14:paraId="7DA87FE5" w14:textId="77777777" w:rsidR="000D3FD1" w:rsidRPr="0050431F" w:rsidRDefault="000D3FD1"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depends on the RAT, the BS class and on the channel bandwidth, see subclause 7.2 in TS 37.104 [2].</w:t>
            </w:r>
            <w:r w:rsidRPr="0050431F">
              <w:rPr>
                <w:rFonts w:cs="v4.2.0"/>
                <w:lang w:eastAsia="en-US"/>
              </w:rPr>
              <w:t xml:space="preserve"> For E-UTRA channel bandwidths 10, 15 and 20 MHz this requirement shall apply only for a FRC A1-3 mapped to the frequency range at the channel edge adjacent to the interfering signals.</w:t>
            </w:r>
          </w:p>
          <w:p w14:paraId="443F7692" w14:textId="77777777" w:rsidR="000D3FD1" w:rsidRPr="0050431F" w:rsidRDefault="000D3FD1" w:rsidP="000D3FD1">
            <w:pPr>
              <w:pStyle w:val="TAN"/>
              <w:rPr>
                <w:rFonts w:cs="Arial"/>
                <w:lang w:eastAsia="en-US"/>
              </w:rPr>
            </w:pPr>
            <w:r w:rsidRPr="0050431F">
              <w:rPr>
                <w:rFonts w:cs="Arial"/>
                <w:lang w:eastAsia="en-US"/>
              </w:rPr>
              <w:t>NOTE 2:</w:t>
            </w:r>
            <w:r w:rsidRPr="0050431F">
              <w:rPr>
                <w:rFonts w:cs="Arial"/>
                <w:lang w:eastAsia="en-US"/>
              </w:rPr>
              <w:tab/>
              <w:t>For WA BS, “x” is equal to 6 in case of E-UTRA or UTRA</w:t>
            </w:r>
            <w:r w:rsidR="002F6EF4" w:rsidRPr="0050431F">
              <w:rPr>
                <w:rFonts w:cs="Arial"/>
                <w:lang w:eastAsia="en-US"/>
              </w:rPr>
              <w:t xml:space="preserve"> or NB-IoT</w:t>
            </w:r>
            <w:r w:rsidRPr="0050431F">
              <w:rPr>
                <w:rFonts w:cs="Arial"/>
                <w:lang w:eastAsia="en-US"/>
              </w:rPr>
              <w:t xml:space="preserve"> wanted signals and equal to 3 in case of GSM/EDGE wanted signal.</w:t>
            </w:r>
          </w:p>
          <w:p w14:paraId="51B48BB1" w14:textId="77777777" w:rsidR="000D3FD1" w:rsidRPr="0050431F" w:rsidRDefault="000D3FD1" w:rsidP="000D3FD1">
            <w:pPr>
              <w:pStyle w:val="TAN"/>
              <w:rPr>
                <w:rFonts w:cs="Arial"/>
                <w:lang w:eastAsia="en-US"/>
              </w:rPr>
            </w:pPr>
            <w:r w:rsidRPr="0050431F">
              <w:rPr>
                <w:rFonts w:cs="Arial"/>
                <w:lang w:eastAsia="en-US"/>
              </w:rPr>
              <w:t>NOTE 3:</w:t>
            </w:r>
            <w:r w:rsidRPr="0050431F">
              <w:rPr>
                <w:rFonts w:cs="Arial"/>
                <w:lang w:eastAsia="en-US"/>
              </w:rPr>
              <w:tab/>
              <w:t>For MR BS, “x” is equal to 6 in case of UTRA wanted signals, 9 in case of E-UTRA wanted signal and equal to 3 in case of GSM/EDGE wanted signal.</w:t>
            </w:r>
          </w:p>
          <w:p w14:paraId="165FD82D" w14:textId="77777777" w:rsidR="000D3FD1" w:rsidRPr="0050431F" w:rsidRDefault="000D3FD1" w:rsidP="000D3FD1">
            <w:pPr>
              <w:pStyle w:val="TAN"/>
              <w:rPr>
                <w:rFonts w:cs="Arial"/>
                <w:lang w:eastAsia="en-US"/>
              </w:rPr>
            </w:pPr>
            <w:r w:rsidRPr="0050431F">
              <w:rPr>
                <w:rFonts w:cs="Arial"/>
                <w:lang w:eastAsia="en-US"/>
              </w:rPr>
              <w:t>NOTE 4:</w:t>
            </w:r>
            <w:r w:rsidRPr="0050431F">
              <w:rPr>
                <w:rFonts w:cs="Arial"/>
                <w:lang w:eastAsia="en-US"/>
              </w:rPr>
              <w:tab/>
              <w:t>For LA BS, “x” is equal to 12 in case of E-UTRA wanted signals, 6</w:t>
            </w:r>
            <w:r w:rsidRPr="0050431F">
              <w:rPr>
                <w:rFonts w:eastAsia="SimSun" w:cs="Arial"/>
                <w:lang w:eastAsia="zh-CN"/>
              </w:rPr>
              <w:t xml:space="preserve"> </w:t>
            </w:r>
            <w:r w:rsidRPr="0050431F">
              <w:rPr>
                <w:rFonts w:cs="Arial"/>
                <w:lang w:eastAsia="en-US"/>
              </w:rPr>
              <w:t>in case of UTRA wanted signal and equal to 3 in case of GSM/EDGE wanted signal.</w:t>
            </w:r>
          </w:p>
        </w:tc>
      </w:tr>
    </w:tbl>
    <w:p w14:paraId="4F1FDC4F" w14:textId="77777777" w:rsidR="000D3FD1" w:rsidRPr="0050431F" w:rsidRDefault="000D3FD1" w:rsidP="000D3FD1"/>
    <w:p w14:paraId="14539473" w14:textId="77777777" w:rsidR="002F6B1E" w:rsidRPr="0050431F" w:rsidRDefault="002F6B1E" w:rsidP="00EB0F3C">
      <w:pPr>
        <w:pStyle w:val="TH"/>
      </w:pPr>
      <w:r w:rsidRPr="0050431F">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F6B1E" w:rsidRPr="0050431F" w14:paraId="56F7C582" w14:textId="77777777">
        <w:trPr>
          <w:jc w:val="center"/>
        </w:trPr>
        <w:tc>
          <w:tcPr>
            <w:tcW w:w="1809" w:type="dxa"/>
          </w:tcPr>
          <w:p w14:paraId="6572B9C5" w14:textId="77777777" w:rsidR="002F6B1E" w:rsidRPr="0050431F" w:rsidRDefault="002F6B1E" w:rsidP="00D33DDC">
            <w:pPr>
              <w:pStyle w:val="TAH"/>
              <w:rPr>
                <w:rFonts w:cs="Arial"/>
                <w:lang w:eastAsia="en-US"/>
              </w:rPr>
            </w:pPr>
            <w:r w:rsidRPr="0050431F">
              <w:rPr>
                <w:rFonts w:cs="Arial"/>
                <w:lang w:eastAsia="en-US"/>
              </w:rPr>
              <w:t>RAT of the carrier</w:t>
            </w:r>
            <w:r w:rsidR="006D3267" w:rsidRPr="0050431F">
              <w:rPr>
                <w:rFonts w:cs="Arial"/>
                <w:lang w:eastAsia="en-US"/>
              </w:rPr>
              <w:t xml:space="preserve"> adjacent to the </w:t>
            </w:r>
            <w:r w:rsidR="00D33DDC" w:rsidRPr="0050431F">
              <w:rPr>
                <w:rFonts w:cs="Arial"/>
                <w:lang w:eastAsia="en-US"/>
              </w:rPr>
              <w:t>upper</w:t>
            </w:r>
            <w:r w:rsidR="0033660A" w:rsidRPr="0050431F">
              <w:rPr>
                <w:rFonts w:cs="Arial"/>
                <w:lang w:eastAsia="en-US"/>
              </w:rPr>
              <w:t>/</w:t>
            </w:r>
            <w:r w:rsidR="006D3267" w:rsidRPr="0050431F">
              <w:rPr>
                <w:rFonts w:cs="Arial"/>
                <w:lang w:eastAsia="en-US"/>
              </w:rPr>
              <w:t>low</w:t>
            </w:r>
            <w:r w:rsidR="00D33DDC" w:rsidRPr="0050431F">
              <w:rPr>
                <w:rFonts w:cs="Arial"/>
                <w:lang w:eastAsia="en-US"/>
              </w:rPr>
              <w:t>er</w:t>
            </w:r>
            <w:r w:rsidR="006D3267" w:rsidRPr="0050431F">
              <w:rPr>
                <w:rFonts w:cs="Arial"/>
                <w:lang w:eastAsia="en-US"/>
              </w:rPr>
              <w:t xml:space="preserve"> </w:t>
            </w:r>
            <w:r w:rsidR="0033660A" w:rsidRPr="0050431F">
              <w:rPr>
                <w:rFonts w:cs="Arial"/>
                <w:lang w:eastAsia="en-US"/>
              </w:rPr>
              <w:t xml:space="preserve">Base Station </w:t>
            </w:r>
            <w:r w:rsidR="006D3267" w:rsidRPr="0050431F">
              <w:rPr>
                <w:rFonts w:cs="Arial"/>
                <w:lang w:eastAsia="en-US"/>
              </w:rPr>
              <w:t xml:space="preserve">RF </w:t>
            </w:r>
            <w:r w:rsidR="00D33DDC" w:rsidRPr="0050431F">
              <w:rPr>
                <w:rFonts w:cs="Arial"/>
                <w:lang w:eastAsia="en-US"/>
              </w:rPr>
              <w:t>B</w:t>
            </w:r>
            <w:r w:rsidR="006D3267" w:rsidRPr="0050431F">
              <w:rPr>
                <w:rFonts w:cs="Arial"/>
                <w:lang w:eastAsia="en-US"/>
              </w:rPr>
              <w:t>andwidth</w:t>
            </w:r>
            <w:r w:rsidR="00D33DDC" w:rsidRPr="0050431F">
              <w:rPr>
                <w:rFonts w:cs="Arial"/>
                <w:lang w:eastAsia="en-US"/>
              </w:rPr>
              <w:t xml:space="preserve"> edge</w:t>
            </w:r>
          </w:p>
        </w:tc>
        <w:tc>
          <w:tcPr>
            <w:tcW w:w="2835" w:type="dxa"/>
          </w:tcPr>
          <w:p w14:paraId="7D4DAB08" w14:textId="77777777" w:rsidR="002F6B1E" w:rsidRPr="0050431F" w:rsidRDefault="002F6B1E" w:rsidP="00D33DDC">
            <w:pPr>
              <w:pStyle w:val="TAH"/>
              <w:rPr>
                <w:rFonts w:cs="Arial"/>
                <w:lang w:eastAsia="en-US"/>
              </w:rPr>
            </w:pPr>
            <w:r w:rsidRPr="0050431F">
              <w:rPr>
                <w:rFonts w:cs="Arial"/>
                <w:lang w:eastAsia="en-US"/>
              </w:rPr>
              <w:t xml:space="preserve">Interfering signal centre frequency offset from the </w:t>
            </w:r>
            <w:r w:rsidR="0033660A"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[MHz]</w:t>
            </w:r>
          </w:p>
        </w:tc>
        <w:tc>
          <w:tcPr>
            <w:tcW w:w="2410" w:type="dxa"/>
          </w:tcPr>
          <w:p w14:paraId="27A74466" w14:textId="77777777" w:rsidR="002F6B1E" w:rsidRPr="0050431F" w:rsidRDefault="002F6B1E" w:rsidP="00DF4388">
            <w:pPr>
              <w:pStyle w:val="TAH"/>
              <w:rPr>
                <w:rFonts w:cs="Arial"/>
                <w:lang w:eastAsia="en-US"/>
              </w:rPr>
            </w:pPr>
            <w:r w:rsidRPr="0050431F">
              <w:rPr>
                <w:rFonts w:cs="Arial"/>
                <w:lang w:eastAsia="en-US"/>
              </w:rPr>
              <w:t>Type of interfering signal</w:t>
            </w:r>
          </w:p>
        </w:tc>
      </w:tr>
      <w:tr w:rsidR="002F6B1E" w:rsidRPr="0050431F" w14:paraId="68E0BA79" w14:textId="77777777">
        <w:trPr>
          <w:jc w:val="center"/>
        </w:trPr>
        <w:tc>
          <w:tcPr>
            <w:tcW w:w="1809" w:type="dxa"/>
            <w:vMerge w:val="restart"/>
          </w:tcPr>
          <w:p w14:paraId="7A60FEDD" w14:textId="77777777" w:rsidR="002F6B1E" w:rsidRPr="0050431F" w:rsidRDefault="002F6B1E" w:rsidP="00DF4388">
            <w:pPr>
              <w:pStyle w:val="TAC"/>
              <w:rPr>
                <w:rFonts w:cs="Arial"/>
                <w:lang w:eastAsia="en-US"/>
              </w:rPr>
            </w:pPr>
            <w:r w:rsidRPr="0050431F">
              <w:rPr>
                <w:rFonts w:cs="Arial"/>
                <w:lang w:eastAsia="en-US"/>
              </w:rPr>
              <w:t>E-UTRA 1.4 MHz</w:t>
            </w:r>
          </w:p>
          <w:p w14:paraId="761E610A" w14:textId="77777777" w:rsidR="002F6B1E" w:rsidRPr="0050431F" w:rsidRDefault="002F6B1E" w:rsidP="00DF4388">
            <w:pPr>
              <w:pStyle w:val="TAC"/>
              <w:rPr>
                <w:rFonts w:cs="Arial"/>
                <w:lang w:eastAsia="en-US"/>
              </w:rPr>
            </w:pPr>
          </w:p>
        </w:tc>
        <w:tc>
          <w:tcPr>
            <w:tcW w:w="2835" w:type="dxa"/>
          </w:tcPr>
          <w:p w14:paraId="067DA71C" w14:textId="77777777" w:rsidR="002F6B1E" w:rsidRPr="0050431F" w:rsidRDefault="002F6B1E" w:rsidP="00DF4388">
            <w:pPr>
              <w:pStyle w:val="TAC"/>
              <w:rPr>
                <w:rFonts w:cs="Arial"/>
                <w:lang w:eastAsia="en-US"/>
              </w:rPr>
            </w:pPr>
            <w:r w:rsidRPr="0050431F">
              <w:rPr>
                <w:rFonts w:cs="Arial"/>
                <w:lang w:eastAsia="en-US"/>
              </w:rPr>
              <w:t xml:space="preserve">±2.0 (BC1 and BC3) / </w:t>
            </w:r>
            <w:r w:rsidRPr="0050431F">
              <w:rPr>
                <w:rFonts w:cs="Arial"/>
                <w:lang w:eastAsia="en-US"/>
              </w:rPr>
              <w:br/>
            </w:r>
            <w:bookmarkStart w:id="2326" w:name="OLE_LINK5"/>
            <w:r w:rsidRPr="0050431F">
              <w:rPr>
                <w:rFonts w:cs="Arial"/>
                <w:lang w:eastAsia="en-US"/>
              </w:rPr>
              <w:t>±</w:t>
            </w:r>
            <w:bookmarkEnd w:id="2326"/>
            <w:r w:rsidRPr="0050431F">
              <w:rPr>
                <w:rFonts w:cs="Arial"/>
                <w:lang w:eastAsia="en-US"/>
              </w:rPr>
              <w:t>2.1 (BC2)</w:t>
            </w:r>
          </w:p>
        </w:tc>
        <w:tc>
          <w:tcPr>
            <w:tcW w:w="2410" w:type="dxa"/>
          </w:tcPr>
          <w:p w14:paraId="1D8094FF"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59AEF41" w14:textId="77777777">
        <w:trPr>
          <w:jc w:val="center"/>
        </w:trPr>
        <w:tc>
          <w:tcPr>
            <w:tcW w:w="1809" w:type="dxa"/>
            <w:vMerge/>
          </w:tcPr>
          <w:p w14:paraId="105EAADF" w14:textId="77777777" w:rsidR="002F6B1E" w:rsidRPr="0050431F" w:rsidRDefault="002F6B1E" w:rsidP="00DF4388">
            <w:pPr>
              <w:pStyle w:val="TAC"/>
              <w:rPr>
                <w:rFonts w:cs="Arial"/>
                <w:lang w:eastAsia="en-US"/>
              </w:rPr>
            </w:pPr>
          </w:p>
        </w:tc>
        <w:tc>
          <w:tcPr>
            <w:tcW w:w="2835" w:type="dxa"/>
          </w:tcPr>
          <w:p w14:paraId="1ACDEA9B" w14:textId="77777777" w:rsidR="002F6B1E" w:rsidRPr="0050431F" w:rsidRDefault="002F6B1E" w:rsidP="00DF4388">
            <w:pPr>
              <w:pStyle w:val="TAC"/>
              <w:rPr>
                <w:rFonts w:cs="Arial"/>
                <w:lang w:eastAsia="en-US"/>
              </w:rPr>
            </w:pPr>
            <w:r w:rsidRPr="0050431F">
              <w:rPr>
                <w:rFonts w:cs="Arial"/>
                <w:lang w:eastAsia="en-US"/>
              </w:rPr>
              <w:t>±4.9</w:t>
            </w:r>
          </w:p>
        </w:tc>
        <w:tc>
          <w:tcPr>
            <w:tcW w:w="2410" w:type="dxa"/>
          </w:tcPr>
          <w:p w14:paraId="68ADFB9F" w14:textId="77777777" w:rsidR="002F6B1E" w:rsidRPr="0050431F" w:rsidRDefault="002F6B1E" w:rsidP="00DF4388">
            <w:pPr>
              <w:pStyle w:val="TAC"/>
              <w:rPr>
                <w:rFonts w:cs="Arial"/>
                <w:lang w:eastAsia="en-US"/>
              </w:rPr>
            </w:pPr>
            <w:r w:rsidRPr="0050431F">
              <w:rPr>
                <w:rFonts w:cs="Arial"/>
                <w:lang w:eastAsia="en-US"/>
              </w:rPr>
              <w:t>1.4MHz E-UTRA signal</w:t>
            </w:r>
          </w:p>
        </w:tc>
      </w:tr>
      <w:tr w:rsidR="002F6B1E" w:rsidRPr="0050431F" w14:paraId="237C4332" w14:textId="77777777">
        <w:trPr>
          <w:jc w:val="center"/>
        </w:trPr>
        <w:tc>
          <w:tcPr>
            <w:tcW w:w="1809" w:type="dxa"/>
            <w:vMerge w:val="restart"/>
          </w:tcPr>
          <w:p w14:paraId="53D9916A" w14:textId="77777777" w:rsidR="002F6B1E" w:rsidRPr="0050431F" w:rsidRDefault="002F6B1E" w:rsidP="00DF4388">
            <w:pPr>
              <w:pStyle w:val="TAC"/>
              <w:rPr>
                <w:rFonts w:cs="Arial"/>
                <w:lang w:eastAsia="en-US"/>
              </w:rPr>
            </w:pPr>
            <w:r w:rsidRPr="0050431F">
              <w:rPr>
                <w:rFonts w:cs="Arial"/>
                <w:lang w:eastAsia="en-US"/>
              </w:rPr>
              <w:t>E-UTRA 3 MHz</w:t>
            </w:r>
            <w:r w:rsidR="002F6EF4" w:rsidRPr="0050431F">
              <w:rPr>
                <w:rFonts w:cs="Arial"/>
                <w:lang w:eastAsia="en-US"/>
              </w:rPr>
              <w:t xml:space="preserve"> or E-UTRA with NB-IoT in-band</w:t>
            </w:r>
          </w:p>
        </w:tc>
        <w:tc>
          <w:tcPr>
            <w:tcW w:w="2835" w:type="dxa"/>
          </w:tcPr>
          <w:p w14:paraId="5CAC72A3" w14:textId="77777777" w:rsidR="002F6B1E" w:rsidRPr="0050431F" w:rsidRDefault="002F6B1E" w:rsidP="00DF4388">
            <w:pPr>
              <w:pStyle w:val="TAC"/>
              <w:rPr>
                <w:rFonts w:cs="Arial"/>
                <w:lang w:eastAsia="en-US"/>
              </w:rPr>
            </w:pPr>
            <w:r w:rsidRPr="0050431F">
              <w:rPr>
                <w:rFonts w:cs="Arial"/>
                <w:lang w:eastAsia="en-US"/>
              </w:rPr>
              <w:t xml:space="preserve">±4.4 (BC1 and BC3) / </w:t>
            </w:r>
            <w:r w:rsidRPr="0050431F">
              <w:rPr>
                <w:rFonts w:cs="Arial"/>
                <w:lang w:eastAsia="en-US"/>
              </w:rPr>
              <w:br/>
              <w:t>±4.5 (BC2)</w:t>
            </w:r>
          </w:p>
        </w:tc>
        <w:tc>
          <w:tcPr>
            <w:tcW w:w="2410" w:type="dxa"/>
          </w:tcPr>
          <w:p w14:paraId="5EB6BCF7"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138E94F7" w14:textId="77777777">
        <w:trPr>
          <w:jc w:val="center"/>
        </w:trPr>
        <w:tc>
          <w:tcPr>
            <w:tcW w:w="1809" w:type="dxa"/>
            <w:vMerge/>
          </w:tcPr>
          <w:p w14:paraId="712AAB7B" w14:textId="77777777" w:rsidR="002F6B1E" w:rsidRPr="0050431F" w:rsidRDefault="002F6B1E" w:rsidP="00DF4388">
            <w:pPr>
              <w:pStyle w:val="TAC"/>
              <w:rPr>
                <w:rFonts w:cs="Arial"/>
                <w:lang w:eastAsia="en-US"/>
              </w:rPr>
            </w:pPr>
          </w:p>
        </w:tc>
        <w:tc>
          <w:tcPr>
            <w:tcW w:w="2835" w:type="dxa"/>
          </w:tcPr>
          <w:p w14:paraId="0D01711E" w14:textId="77777777" w:rsidR="002F6B1E" w:rsidRPr="0050431F" w:rsidRDefault="002F6B1E" w:rsidP="00DF4388">
            <w:pPr>
              <w:pStyle w:val="TAC"/>
              <w:rPr>
                <w:rFonts w:cs="Arial"/>
                <w:lang w:eastAsia="en-US"/>
              </w:rPr>
            </w:pPr>
            <w:r w:rsidRPr="0050431F">
              <w:rPr>
                <w:rFonts w:cs="Arial"/>
                <w:lang w:eastAsia="en-US"/>
              </w:rPr>
              <w:t>±10.5</w:t>
            </w:r>
          </w:p>
        </w:tc>
        <w:tc>
          <w:tcPr>
            <w:tcW w:w="2410" w:type="dxa"/>
          </w:tcPr>
          <w:p w14:paraId="0B5D40E0" w14:textId="77777777" w:rsidR="002F6B1E" w:rsidRPr="0050431F" w:rsidRDefault="002F6B1E" w:rsidP="00DF4388">
            <w:pPr>
              <w:pStyle w:val="TAC"/>
              <w:rPr>
                <w:rFonts w:cs="Arial"/>
                <w:lang w:eastAsia="en-US"/>
              </w:rPr>
            </w:pPr>
            <w:r w:rsidRPr="0050431F">
              <w:rPr>
                <w:rFonts w:cs="Arial"/>
                <w:lang w:eastAsia="en-US"/>
              </w:rPr>
              <w:t>3MHz E-UTRA signal</w:t>
            </w:r>
          </w:p>
        </w:tc>
      </w:tr>
      <w:tr w:rsidR="002F6B1E" w:rsidRPr="0050431F" w14:paraId="78775B01" w14:textId="77777777">
        <w:trPr>
          <w:jc w:val="center"/>
        </w:trPr>
        <w:tc>
          <w:tcPr>
            <w:tcW w:w="1809" w:type="dxa"/>
            <w:vMerge w:val="restart"/>
          </w:tcPr>
          <w:p w14:paraId="5FF5750F" w14:textId="77777777" w:rsidR="002F6B1E" w:rsidRPr="0050431F" w:rsidRDefault="002F6B1E" w:rsidP="00DF4388">
            <w:pPr>
              <w:pStyle w:val="TAC"/>
              <w:rPr>
                <w:rFonts w:cs="Arial"/>
                <w:lang w:eastAsia="en-US"/>
              </w:rPr>
            </w:pPr>
            <w:r w:rsidRPr="0050431F">
              <w:rPr>
                <w:rFonts w:cs="Arial"/>
                <w:lang w:eastAsia="en-US"/>
              </w:rPr>
              <w:t xml:space="preserve">UTRA FDD and </w:t>
            </w:r>
            <w:r w:rsidRPr="0050431F">
              <w:rPr>
                <w:rFonts w:cs="Arial"/>
                <w:lang w:eastAsia="en-US"/>
              </w:rPr>
              <w:br/>
              <w:t xml:space="preserve">E-UTRA </w:t>
            </w:r>
            <w:r w:rsidR="002F6EF4" w:rsidRPr="0050431F">
              <w:rPr>
                <w:rFonts w:cs="Arial"/>
                <w:lang w:eastAsia="en-US"/>
              </w:rPr>
              <w:t xml:space="preserve">or E-UTRA with NB-IoT in-band/guard band </w:t>
            </w:r>
            <w:r w:rsidRPr="0050431F">
              <w:rPr>
                <w:rFonts w:cs="Arial"/>
                <w:lang w:eastAsia="en-US"/>
              </w:rPr>
              <w:t>5 MHz</w:t>
            </w:r>
          </w:p>
        </w:tc>
        <w:tc>
          <w:tcPr>
            <w:tcW w:w="2835" w:type="dxa"/>
          </w:tcPr>
          <w:p w14:paraId="6698BC87" w14:textId="77777777" w:rsidR="002F6B1E" w:rsidRPr="0050431F" w:rsidRDefault="002F6B1E" w:rsidP="00DF4388">
            <w:pPr>
              <w:pStyle w:val="TAC"/>
              <w:rPr>
                <w:rFonts w:cs="Arial"/>
                <w:lang w:eastAsia="en-US"/>
              </w:rPr>
            </w:pPr>
            <w:r w:rsidRPr="0050431F">
              <w:rPr>
                <w:rFonts w:cs="Arial"/>
                <w:lang w:eastAsia="en-US"/>
              </w:rPr>
              <w:t>±7.5</w:t>
            </w:r>
          </w:p>
        </w:tc>
        <w:tc>
          <w:tcPr>
            <w:tcW w:w="2410" w:type="dxa"/>
          </w:tcPr>
          <w:p w14:paraId="0C857F75"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4D9A9F2" w14:textId="77777777">
        <w:trPr>
          <w:jc w:val="center"/>
        </w:trPr>
        <w:tc>
          <w:tcPr>
            <w:tcW w:w="1809" w:type="dxa"/>
            <w:vMerge/>
          </w:tcPr>
          <w:p w14:paraId="15EB3BB6" w14:textId="77777777" w:rsidR="002F6B1E" w:rsidRPr="0050431F" w:rsidRDefault="002F6B1E" w:rsidP="00DF4388">
            <w:pPr>
              <w:pStyle w:val="TAC"/>
              <w:rPr>
                <w:rFonts w:cs="Arial"/>
                <w:lang w:eastAsia="en-US"/>
              </w:rPr>
            </w:pPr>
          </w:p>
        </w:tc>
        <w:tc>
          <w:tcPr>
            <w:tcW w:w="2835" w:type="dxa"/>
          </w:tcPr>
          <w:p w14:paraId="7C5E82D1"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0CD73A0"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1FEA48EF" w14:textId="77777777">
        <w:trPr>
          <w:jc w:val="center"/>
        </w:trPr>
        <w:tc>
          <w:tcPr>
            <w:tcW w:w="1809" w:type="dxa"/>
            <w:vMerge w:val="restart"/>
          </w:tcPr>
          <w:p w14:paraId="5D59AD89"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10 MHz</w:t>
            </w:r>
          </w:p>
        </w:tc>
        <w:tc>
          <w:tcPr>
            <w:tcW w:w="2835" w:type="dxa"/>
          </w:tcPr>
          <w:p w14:paraId="54634E17" w14:textId="77777777" w:rsidR="002F6B1E" w:rsidRPr="0050431F" w:rsidRDefault="002F6B1E" w:rsidP="00DF4388">
            <w:pPr>
              <w:pStyle w:val="TAC"/>
              <w:rPr>
                <w:rFonts w:cs="Arial"/>
                <w:lang w:eastAsia="en-US"/>
              </w:rPr>
            </w:pPr>
            <w:r w:rsidRPr="0050431F">
              <w:rPr>
                <w:rFonts w:cs="Arial"/>
                <w:lang w:eastAsia="en-US"/>
              </w:rPr>
              <w:t>±7.375</w:t>
            </w:r>
          </w:p>
        </w:tc>
        <w:tc>
          <w:tcPr>
            <w:tcW w:w="2410" w:type="dxa"/>
          </w:tcPr>
          <w:p w14:paraId="00B7A2B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6C7E77BC" w14:textId="77777777">
        <w:trPr>
          <w:jc w:val="center"/>
        </w:trPr>
        <w:tc>
          <w:tcPr>
            <w:tcW w:w="1809" w:type="dxa"/>
            <w:vMerge/>
          </w:tcPr>
          <w:p w14:paraId="79FCB55D" w14:textId="77777777" w:rsidR="002F6B1E" w:rsidRPr="0050431F" w:rsidRDefault="002F6B1E" w:rsidP="00DF4388">
            <w:pPr>
              <w:pStyle w:val="TAC"/>
              <w:rPr>
                <w:rFonts w:cs="Arial"/>
                <w:lang w:eastAsia="en-US"/>
              </w:rPr>
            </w:pPr>
          </w:p>
        </w:tc>
        <w:tc>
          <w:tcPr>
            <w:tcW w:w="2835" w:type="dxa"/>
          </w:tcPr>
          <w:p w14:paraId="6EC6B37F"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7E0F75C"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677715A3" w14:textId="77777777">
        <w:trPr>
          <w:jc w:val="center"/>
        </w:trPr>
        <w:tc>
          <w:tcPr>
            <w:tcW w:w="1809" w:type="dxa"/>
            <w:vMerge w:val="restart"/>
          </w:tcPr>
          <w:p w14:paraId="4AC4560A" w14:textId="77777777" w:rsidR="002F6B1E" w:rsidRPr="0050431F" w:rsidRDefault="002F6B1E" w:rsidP="00DF4388">
            <w:pPr>
              <w:pStyle w:val="TAC"/>
              <w:rPr>
                <w:rFonts w:cs="Arial"/>
                <w:lang w:eastAsia="en-US"/>
              </w:rPr>
            </w:pPr>
            <w:r w:rsidRPr="0050431F">
              <w:rPr>
                <w:rFonts w:cs="Arial"/>
                <w:lang w:eastAsia="en-US"/>
              </w:rPr>
              <w:t>E-UTRA</w:t>
            </w:r>
            <w:r w:rsidR="002F6EF4" w:rsidRPr="0050431F">
              <w:rPr>
                <w:rFonts w:cs="Arial"/>
                <w:lang w:eastAsia="en-US"/>
              </w:rPr>
              <w:t xml:space="preserve"> or E-UTRA with NB-IoT in-band/guard band</w:t>
            </w:r>
            <w:r w:rsidRPr="0050431F">
              <w:rPr>
                <w:rFonts w:cs="Arial"/>
                <w:lang w:eastAsia="en-US"/>
              </w:rPr>
              <w:t>15 MHz</w:t>
            </w:r>
          </w:p>
        </w:tc>
        <w:tc>
          <w:tcPr>
            <w:tcW w:w="2835" w:type="dxa"/>
          </w:tcPr>
          <w:p w14:paraId="6925A974" w14:textId="77777777" w:rsidR="002F6B1E" w:rsidRPr="0050431F" w:rsidRDefault="002F6B1E" w:rsidP="00DF4388">
            <w:pPr>
              <w:pStyle w:val="TAC"/>
              <w:rPr>
                <w:rFonts w:cs="Arial"/>
                <w:lang w:eastAsia="en-US"/>
              </w:rPr>
            </w:pPr>
            <w:r w:rsidRPr="0050431F">
              <w:rPr>
                <w:rFonts w:cs="Arial"/>
                <w:lang w:eastAsia="en-US"/>
              </w:rPr>
              <w:t>±7.25</w:t>
            </w:r>
          </w:p>
        </w:tc>
        <w:tc>
          <w:tcPr>
            <w:tcW w:w="2410" w:type="dxa"/>
          </w:tcPr>
          <w:p w14:paraId="64E2AF97"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CE24821" w14:textId="77777777">
        <w:trPr>
          <w:jc w:val="center"/>
        </w:trPr>
        <w:tc>
          <w:tcPr>
            <w:tcW w:w="1809" w:type="dxa"/>
            <w:vMerge/>
          </w:tcPr>
          <w:p w14:paraId="5E85E9A0" w14:textId="77777777" w:rsidR="002F6B1E" w:rsidRPr="0050431F" w:rsidRDefault="002F6B1E" w:rsidP="00DF4388">
            <w:pPr>
              <w:pStyle w:val="TAC"/>
              <w:rPr>
                <w:rFonts w:cs="Arial"/>
                <w:lang w:eastAsia="en-US"/>
              </w:rPr>
            </w:pPr>
          </w:p>
        </w:tc>
        <w:tc>
          <w:tcPr>
            <w:tcW w:w="2835" w:type="dxa"/>
          </w:tcPr>
          <w:p w14:paraId="5260900B"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D82C592"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5AD1B817" w14:textId="77777777">
        <w:trPr>
          <w:jc w:val="center"/>
        </w:trPr>
        <w:tc>
          <w:tcPr>
            <w:tcW w:w="1809" w:type="dxa"/>
            <w:vMerge w:val="restart"/>
          </w:tcPr>
          <w:p w14:paraId="0FF60EE1"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20 MHz</w:t>
            </w:r>
          </w:p>
        </w:tc>
        <w:tc>
          <w:tcPr>
            <w:tcW w:w="2835" w:type="dxa"/>
          </w:tcPr>
          <w:p w14:paraId="6DA58F00" w14:textId="77777777" w:rsidR="002F6B1E" w:rsidRPr="0050431F" w:rsidRDefault="002F6B1E" w:rsidP="00DF4388">
            <w:pPr>
              <w:pStyle w:val="TAC"/>
              <w:rPr>
                <w:rFonts w:cs="Arial"/>
                <w:lang w:eastAsia="en-US"/>
              </w:rPr>
            </w:pPr>
            <w:r w:rsidRPr="0050431F">
              <w:rPr>
                <w:rFonts w:cs="Arial"/>
                <w:lang w:eastAsia="en-US"/>
              </w:rPr>
              <w:t>±7.125</w:t>
            </w:r>
          </w:p>
        </w:tc>
        <w:tc>
          <w:tcPr>
            <w:tcW w:w="2410" w:type="dxa"/>
          </w:tcPr>
          <w:p w14:paraId="036BD4D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53B821C6" w14:textId="77777777">
        <w:trPr>
          <w:jc w:val="center"/>
        </w:trPr>
        <w:tc>
          <w:tcPr>
            <w:tcW w:w="1809" w:type="dxa"/>
            <w:vMerge/>
          </w:tcPr>
          <w:p w14:paraId="3A901EBA" w14:textId="77777777" w:rsidR="002F6B1E" w:rsidRPr="0050431F" w:rsidRDefault="002F6B1E" w:rsidP="00DF4388">
            <w:pPr>
              <w:pStyle w:val="TAC"/>
              <w:rPr>
                <w:rFonts w:cs="Arial"/>
                <w:lang w:eastAsia="en-US"/>
              </w:rPr>
            </w:pPr>
          </w:p>
        </w:tc>
        <w:tc>
          <w:tcPr>
            <w:tcW w:w="2835" w:type="dxa"/>
          </w:tcPr>
          <w:p w14:paraId="45F78D47"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44F3B01D"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5676441F" w14:textId="77777777">
        <w:trPr>
          <w:jc w:val="center"/>
        </w:trPr>
        <w:tc>
          <w:tcPr>
            <w:tcW w:w="1809" w:type="dxa"/>
            <w:vMerge w:val="restart"/>
          </w:tcPr>
          <w:p w14:paraId="59F48F95" w14:textId="77777777" w:rsidR="002F6B1E" w:rsidRPr="0050431F" w:rsidRDefault="002F6B1E" w:rsidP="00DF4388">
            <w:pPr>
              <w:pStyle w:val="TAC"/>
              <w:rPr>
                <w:rFonts w:cs="Arial"/>
                <w:lang w:eastAsia="en-US"/>
              </w:rPr>
            </w:pPr>
            <w:r w:rsidRPr="0050431F">
              <w:rPr>
                <w:rFonts w:cs="Arial"/>
                <w:lang w:eastAsia="en-US"/>
              </w:rPr>
              <w:t>GSM/EDGE</w:t>
            </w:r>
          </w:p>
        </w:tc>
        <w:tc>
          <w:tcPr>
            <w:tcW w:w="2835" w:type="dxa"/>
          </w:tcPr>
          <w:p w14:paraId="16351B20" w14:textId="77777777" w:rsidR="002F6B1E" w:rsidRPr="0050431F" w:rsidRDefault="002F6B1E" w:rsidP="00DF4388">
            <w:pPr>
              <w:pStyle w:val="TAC"/>
              <w:rPr>
                <w:rFonts w:cs="Arial"/>
                <w:lang w:eastAsia="en-US"/>
              </w:rPr>
            </w:pPr>
            <w:r w:rsidRPr="0050431F">
              <w:rPr>
                <w:rFonts w:cs="Arial"/>
                <w:lang w:eastAsia="en-US"/>
              </w:rPr>
              <w:t>±7.575</w:t>
            </w:r>
          </w:p>
        </w:tc>
        <w:tc>
          <w:tcPr>
            <w:tcW w:w="2410" w:type="dxa"/>
          </w:tcPr>
          <w:p w14:paraId="0E5E65DB"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4252346B" w14:textId="77777777">
        <w:trPr>
          <w:jc w:val="center"/>
        </w:trPr>
        <w:tc>
          <w:tcPr>
            <w:tcW w:w="1809" w:type="dxa"/>
            <w:vMerge/>
          </w:tcPr>
          <w:p w14:paraId="122030A2" w14:textId="77777777" w:rsidR="002F6B1E" w:rsidRPr="0050431F" w:rsidRDefault="002F6B1E" w:rsidP="00DF4388">
            <w:pPr>
              <w:pStyle w:val="TAC"/>
              <w:rPr>
                <w:rFonts w:cs="Arial"/>
                <w:lang w:eastAsia="en-US"/>
              </w:rPr>
            </w:pPr>
          </w:p>
        </w:tc>
        <w:tc>
          <w:tcPr>
            <w:tcW w:w="2835" w:type="dxa"/>
          </w:tcPr>
          <w:p w14:paraId="77F66262"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422937E5" w14:textId="77777777" w:rsidR="002F6B1E" w:rsidRPr="0050431F" w:rsidRDefault="002F6B1E" w:rsidP="00DF4388">
            <w:pPr>
              <w:pStyle w:val="TAC"/>
              <w:rPr>
                <w:rFonts w:cs="Arial"/>
                <w:lang w:eastAsia="en-US"/>
              </w:rPr>
            </w:pPr>
            <w:r w:rsidRPr="0050431F">
              <w:rPr>
                <w:rFonts w:cs="Arial"/>
                <w:lang w:eastAsia="en-US"/>
              </w:rPr>
              <w:t>5MHz E-UTRA signal</w:t>
            </w:r>
          </w:p>
        </w:tc>
      </w:tr>
      <w:tr w:rsidR="002F6EF4" w:rsidRPr="0050431F" w14:paraId="50541A13" w14:textId="77777777" w:rsidTr="00E819CF">
        <w:trPr>
          <w:jc w:val="center"/>
        </w:trPr>
        <w:tc>
          <w:tcPr>
            <w:tcW w:w="1809" w:type="dxa"/>
            <w:vMerge w:val="restart"/>
          </w:tcPr>
          <w:p w14:paraId="66B1B9BF" w14:textId="77777777" w:rsidR="002F6EF4" w:rsidRPr="0050431F" w:rsidRDefault="002F6EF4" w:rsidP="00E819CF">
            <w:pPr>
              <w:pStyle w:val="TAC"/>
              <w:rPr>
                <w:rFonts w:cs="Arial"/>
                <w:lang w:eastAsia="en-US"/>
              </w:rPr>
            </w:pPr>
            <w:r w:rsidRPr="0050431F">
              <w:rPr>
                <w:rFonts w:cs="Arial"/>
                <w:lang w:eastAsia="en-US"/>
              </w:rPr>
              <w:t>NB-IoT standalone</w:t>
            </w:r>
          </w:p>
        </w:tc>
        <w:tc>
          <w:tcPr>
            <w:tcW w:w="2835" w:type="dxa"/>
          </w:tcPr>
          <w:p w14:paraId="4B2FBC29" w14:textId="77777777" w:rsidR="002F6EF4" w:rsidRPr="0050431F" w:rsidRDefault="002F6EF4" w:rsidP="00E819CF">
            <w:pPr>
              <w:pStyle w:val="TAC"/>
              <w:rPr>
                <w:rFonts w:cs="Arial"/>
                <w:lang w:eastAsia="en-US"/>
              </w:rPr>
            </w:pPr>
            <w:r w:rsidRPr="0050431F">
              <w:rPr>
                <w:rFonts w:cs="Arial"/>
                <w:lang w:eastAsia="en-US"/>
              </w:rPr>
              <w:t>±7.575</w:t>
            </w:r>
          </w:p>
        </w:tc>
        <w:tc>
          <w:tcPr>
            <w:tcW w:w="2410" w:type="dxa"/>
          </w:tcPr>
          <w:p w14:paraId="015260B1" w14:textId="77777777" w:rsidR="002F6EF4" w:rsidRPr="0050431F" w:rsidRDefault="002F6EF4" w:rsidP="00E819CF">
            <w:pPr>
              <w:pStyle w:val="TAC"/>
              <w:rPr>
                <w:rFonts w:cs="Arial"/>
                <w:lang w:eastAsia="en-US"/>
              </w:rPr>
            </w:pPr>
            <w:r w:rsidRPr="0050431F">
              <w:rPr>
                <w:rFonts w:cs="Arial"/>
                <w:lang w:eastAsia="en-US"/>
              </w:rPr>
              <w:t>CW</w:t>
            </w:r>
          </w:p>
        </w:tc>
      </w:tr>
      <w:tr w:rsidR="002F6EF4" w:rsidRPr="0050431F" w14:paraId="525511E9" w14:textId="77777777" w:rsidTr="00E819CF">
        <w:trPr>
          <w:jc w:val="center"/>
        </w:trPr>
        <w:tc>
          <w:tcPr>
            <w:tcW w:w="1809" w:type="dxa"/>
            <w:vMerge/>
          </w:tcPr>
          <w:p w14:paraId="45793873" w14:textId="77777777" w:rsidR="002F6EF4" w:rsidRPr="0050431F" w:rsidRDefault="002F6EF4" w:rsidP="00E819CF">
            <w:pPr>
              <w:pStyle w:val="TAC"/>
              <w:rPr>
                <w:rFonts w:cs="Arial"/>
                <w:lang w:eastAsia="en-US"/>
              </w:rPr>
            </w:pPr>
          </w:p>
        </w:tc>
        <w:tc>
          <w:tcPr>
            <w:tcW w:w="2835" w:type="dxa"/>
          </w:tcPr>
          <w:p w14:paraId="56776825" w14:textId="77777777" w:rsidR="002F6EF4" w:rsidRPr="0050431F" w:rsidRDefault="002F6EF4" w:rsidP="00E819CF">
            <w:pPr>
              <w:pStyle w:val="TAC"/>
              <w:rPr>
                <w:rFonts w:cs="Arial"/>
                <w:lang w:eastAsia="en-US"/>
              </w:rPr>
            </w:pPr>
            <w:r w:rsidRPr="0050431F">
              <w:rPr>
                <w:rFonts w:cs="Arial"/>
                <w:lang w:eastAsia="en-US"/>
              </w:rPr>
              <w:t>±17.5</w:t>
            </w:r>
          </w:p>
        </w:tc>
        <w:tc>
          <w:tcPr>
            <w:tcW w:w="2410" w:type="dxa"/>
          </w:tcPr>
          <w:p w14:paraId="3DE34183" w14:textId="77777777" w:rsidR="002F6EF4" w:rsidRPr="0050431F" w:rsidRDefault="002F6EF4" w:rsidP="00E819CF">
            <w:pPr>
              <w:pStyle w:val="TAC"/>
              <w:rPr>
                <w:rFonts w:cs="Arial"/>
                <w:lang w:eastAsia="en-US"/>
              </w:rPr>
            </w:pPr>
            <w:r w:rsidRPr="0050431F">
              <w:rPr>
                <w:rFonts w:cs="Arial"/>
                <w:lang w:eastAsia="en-US"/>
              </w:rPr>
              <w:t>5MHz E-UTRA signal</w:t>
            </w:r>
          </w:p>
        </w:tc>
      </w:tr>
      <w:tr w:rsidR="002F6B1E" w:rsidRPr="0050431F" w14:paraId="68B85166" w14:textId="77777777">
        <w:trPr>
          <w:jc w:val="center"/>
        </w:trPr>
        <w:tc>
          <w:tcPr>
            <w:tcW w:w="1809" w:type="dxa"/>
            <w:vMerge w:val="restart"/>
          </w:tcPr>
          <w:p w14:paraId="249CF0E3" w14:textId="77777777" w:rsidR="002F6B1E" w:rsidRPr="0050431F" w:rsidRDefault="002F6B1E" w:rsidP="00DF4388">
            <w:pPr>
              <w:pStyle w:val="TAC"/>
              <w:rPr>
                <w:rFonts w:cs="Arial"/>
                <w:lang w:eastAsia="en-US"/>
              </w:rPr>
            </w:pPr>
            <w:r w:rsidRPr="0050431F">
              <w:rPr>
                <w:rFonts w:cs="Arial"/>
                <w:lang w:eastAsia="en-US"/>
              </w:rPr>
              <w:t>1.28 Mcps UTRA TDD</w:t>
            </w:r>
          </w:p>
        </w:tc>
        <w:tc>
          <w:tcPr>
            <w:tcW w:w="2835" w:type="dxa"/>
          </w:tcPr>
          <w:p w14:paraId="33D1F4C1" w14:textId="77777777" w:rsidR="002F6B1E" w:rsidRPr="0050431F" w:rsidRDefault="002F6B1E" w:rsidP="00DF4388">
            <w:pPr>
              <w:pStyle w:val="TAC"/>
              <w:rPr>
                <w:rFonts w:cs="Arial"/>
                <w:lang w:eastAsia="en-US"/>
              </w:rPr>
            </w:pPr>
            <w:r w:rsidRPr="0050431F">
              <w:rPr>
                <w:rFonts w:cs="Arial"/>
                <w:lang w:eastAsia="en-US"/>
              </w:rPr>
              <w:t>±2.3 (BC3)</w:t>
            </w:r>
          </w:p>
        </w:tc>
        <w:tc>
          <w:tcPr>
            <w:tcW w:w="2410" w:type="dxa"/>
          </w:tcPr>
          <w:p w14:paraId="18A7641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0AD7F033" w14:textId="77777777">
        <w:trPr>
          <w:jc w:val="center"/>
        </w:trPr>
        <w:tc>
          <w:tcPr>
            <w:tcW w:w="1809" w:type="dxa"/>
            <w:vMerge/>
          </w:tcPr>
          <w:p w14:paraId="02179DFC" w14:textId="77777777" w:rsidR="002F6B1E" w:rsidRPr="0050431F" w:rsidRDefault="002F6B1E" w:rsidP="00DF4388">
            <w:pPr>
              <w:pStyle w:val="TAC"/>
              <w:rPr>
                <w:rFonts w:cs="Arial"/>
                <w:lang w:eastAsia="en-US"/>
              </w:rPr>
            </w:pPr>
          </w:p>
        </w:tc>
        <w:tc>
          <w:tcPr>
            <w:tcW w:w="2835" w:type="dxa"/>
          </w:tcPr>
          <w:p w14:paraId="5F147D8C" w14:textId="77777777" w:rsidR="002F6B1E" w:rsidRPr="0050431F" w:rsidRDefault="002F6B1E" w:rsidP="00DF4388">
            <w:pPr>
              <w:pStyle w:val="TAC"/>
              <w:rPr>
                <w:rFonts w:cs="Arial"/>
                <w:lang w:eastAsia="en-US"/>
              </w:rPr>
            </w:pPr>
            <w:r w:rsidRPr="0050431F">
              <w:rPr>
                <w:rFonts w:cs="Arial"/>
                <w:lang w:eastAsia="en-US"/>
              </w:rPr>
              <w:t>±5.6 (BC3)</w:t>
            </w:r>
          </w:p>
        </w:tc>
        <w:tc>
          <w:tcPr>
            <w:tcW w:w="2410" w:type="dxa"/>
          </w:tcPr>
          <w:p w14:paraId="30215C1F" w14:textId="77777777" w:rsidR="002F6B1E" w:rsidRPr="0050431F" w:rsidRDefault="002F6B1E" w:rsidP="00DF4388">
            <w:pPr>
              <w:pStyle w:val="TAC"/>
              <w:rPr>
                <w:rFonts w:cs="Arial"/>
                <w:lang w:eastAsia="en-US"/>
              </w:rPr>
            </w:pPr>
            <w:r w:rsidRPr="0050431F">
              <w:rPr>
                <w:rFonts w:cs="Arial"/>
                <w:lang w:eastAsia="en-US"/>
              </w:rPr>
              <w:t>1.28Mcps UTRA TDD signal</w:t>
            </w:r>
          </w:p>
        </w:tc>
      </w:tr>
    </w:tbl>
    <w:p w14:paraId="19268D53" w14:textId="77777777" w:rsidR="002F6B1E" w:rsidRPr="0050431F" w:rsidRDefault="002F6B1E" w:rsidP="002F6B1E"/>
    <w:p w14:paraId="770876DA" w14:textId="77777777" w:rsidR="002F6B1E" w:rsidRPr="0050431F" w:rsidRDefault="002F6B1E" w:rsidP="00F311C8">
      <w:pPr>
        <w:pStyle w:val="Heading4"/>
      </w:pPr>
      <w:bookmarkStart w:id="2327" w:name="_Toc13048746"/>
      <w:bookmarkStart w:id="2328" w:name="_Toc29764962"/>
      <w:bookmarkStart w:id="2329" w:name="_Toc29765380"/>
      <w:bookmarkStart w:id="2330" w:name="_Toc52556878"/>
      <w:bookmarkStart w:id="2331" w:name="_Toc67912580"/>
      <w:bookmarkStart w:id="2332" w:name="_Toc89855515"/>
      <w:r w:rsidRPr="0050431F">
        <w:t>7.7.5.2</w:t>
      </w:r>
      <w:r w:rsidRPr="0050431F">
        <w:tab/>
        <w:t>General narrowband intermodulation test requirement</w:t>
      </w:r>
      <w:bookmarkEnd w:id="2327"/>
      <w:bookmarkEnd w:id="2328"/>
      <w:bookmarkEnd w:id="2329"/>
      <w:bookmarkEnd w:id="2330"/>
      <w:bookmarkEnd w:id="2331"/>
      <w:bookmarkEnd w:id="2332"/>
    </w:p>
    <w:p w14:paraId="1AC470E6" w14:textId="77777777" w:rsidR="002F6B1E" w:rsidRPr="0050431F" w:rsidRDefault="002F6B1E" w:rsidP="002F6B1E">
      <w:r w:rsidRPr="0050431F">
        <w:t>Interfering signals shall be a CW signal and an E-UTRA 1RB signal, as specified in Annex A.</w:t>
      </w:r>
    </w:p>
    <w:p w14:paraId="7D2BEA03" w14:textId="77777777" w:rsidR="00BD6B20" w:rsidRPr="0050431F" w:rsidRDefault="00BD6B20" w:rsidP="007424F0">
      <w:r w:rsidRPr="0050431F">
        <w:t xml:space="preserve">The requirement is applicable outside the </w:t>
      </w:r>
      <w:r w:rsidR="00C23C7B" w:rsidRPr="0050431F">
        <w:t>Base Station RF Bandwidth</w:t>
      </w:r>
      <w:r w:rsidR="001456DA" w:rsidRPr="0050431F">
        <w:t xml:space="preserve"> or </w:t>
      </w:r>
      <w:r w:rsidR="00C23C7B" w:rsidRPr="0050431F">
        <w:t>Maximum Radio Bandwidth</w:t>
      </w:r>
      <w:r w:rsidRPr="0050431F">
        <w:t xml:space="preserve">. The interfering signal offset is defined relative to the </w:t>
      </w:r>
      <w:r w:rsidR="00C23C7B" w:rsidRPr="0050431F">
        <w:t>Base Station RF Bandwidth</w:t>
      </w:r>
      <w:r w:rsidR="001456DA" w:rsidRPr="0050431F">
        <w:t xml:space="preserve"> </w:t>
      </w:r>
      <w:r w:rsidR="0033660A" w:rsidRPr="0050431F">
        <w:t xml:space="preserve">edges </w:t>
      </w:r>
      <w:r w:rsidR="001456DA" w:rsidRPr="0050431F">
        <w:t xml:space="preserve">or </w:t>
      </w:r>
      <w:r w:rsidR="00C23C7B" w:rsidRPr="0050431F">
        <w:t>Maximum Radio Bandwidth</w:t>
      </w:r>
      <w:r w:rsidRPr="0050431F">
        <w:t xml:space="preserve"> edges.</w:t>
      </w:r>
    </w:p>
    <w:p w14:paraId="18BD79B7" w14:textId="77777777" w:rsidR="001456DA" w:rsidRPr="0050431F" w:rsidRDefault="00BD6B20" w:rsidP="001456DA">
      <w:r w:rsidRPr="0050431F">
        <w:t>For BS operating in non-contiguous spectrum</w:t>
      </w:r>
      <w:r w:rsidR="001456DA" w:rsidRPr="0050431F">
        <w:t xml:space="preserve"> within each supported operating band</w:t>
      </w:r>
      <w:r w:rsidRPr="0050431F">
        <w:t xml:space="preserve">, the requirement applies in addition inside any sub-block gap in case the sub-block gap is at least as wide as the </w:t>
      </w:r>
      <w:r w:rsidR="00D613B5" w:rsidRPr="0050431F">
        <w:rPr>
          <w:lang w:eastAsia="zh-CN"/>
        </w:rPr>
        <w:t xml:space="preserve">channel bandwidth of the </w:t>
      </w:r>
      <w:r w:rsidRPr="0050431F">
        <w:t>E-UTRA interfering signal in Table 7.7.5.2-2. The interfering signal offset is defined relative to the sub-block edges inside the gap.</w:t>
      </w:r>
    </w:p>
    <w:p w14:paraId="37F32870" w14:textId="77777777" w:rsidR="00BD6B20" w:rsidRPr="0050431F" w:rsidRDefault="001456DA" w:rsidP="001456DA">
      <w:r w:rsidRPr="0050431F">
        <w:t xml:space="preserve">For BS capable of multi-band operation, the requirement applies in addition inside any </w:t>
      </w:r>
      <w:r w:rsidR="00C23C7B" w:rsidRPr="0050431F">
        <w:rPr>
          <w:lang w:eastAsia="zh-CN"/>
        </w:rPr>
        <w:t>Inter RF Bandwidth</w:t>
      </w:r>
      <w:r w:rsidRPr="0050431F">
        <w:rPr>
          <w:lang w:eastAsia="zh-CN"/>
        </w:rPr>
        <w:t xml:space="preserve"> gap</w:t>
      </w:r>
      <w:r w:rsidRPr="0050431F">
        <w:t xml:space="preserve"> in case the gap </w:t>
      </w:r>
      <w:r w:rsidRPr="0050431F">
        <w:rPr>
          <w:lang w:eastAsia="zh-CN"/>
        </w:rPr>
        <w:t xml:space="preserve">size </w:t>
      </w:r>
      <w:r w:rsidRPr="0050431F">
        <w:t xml:space="preserve">is at least as wide as the E-UTRA interfering signal in Table 7.7.5.2-2. The interfering signal offset is defined relative to the </w:t>
      </w:r>
      <w:r w:rsidR="00C23C7B" w:rsidRPr="0050431F">
        <w:rPr>
          <w:lang w:eastAsia="zh-CN"/>
        </w:rPr>
        <w:t>Base Station RF Bandwidth</w:t>
      </w:r>
      <w:r w:rsidRPr="0050431F">
        <w:rPr>
          <w:lang w:eastAsia="zh-CN"/>
        </w:rPr>
        <w:t xml:space="preserve"> edges</w:t>
      </w:r>
      <w:r w:rsidRPr="0050431F">
        <w:t xml:space="preserve"> inside</w:t>
      </w:r>
      <w:r w:rsidRPr="0050431F">
        <w:rPr>
          <w:lang w:eastAsia="zh-CN"/>
        </w:rPr>
        <w:t xml:space="preserve"> the </w:t>
      </w:r>
      <w:r w:rsidR="00C23C7B" w:rsidRPr="0050431F">
        <w:rPr>
          <w:lang w:eastAsia="zh-CN"/>
        </w:rPr>
        <w:t>Inter RF Bandwidth</w:t>
      </w:r>
      <w:r w:rsidRPr="0050431F">
        <w:rPr>
          <w:lang w:eastAsia="zh-CN"/>
        </w:rPr>
        <w:t xml:space="preserve"> gap</w:t>
      </w:r>
      <w:r w:rsidRPr="0050431F">
        <w:t>.</w:t>
      </w:r>
    </w:p>
    <w:p w14:paraId="06632B0E" w14:textId="77777777" w:rsidR="002F6B1E" w:rsidRPr="0050431F" w:rsidRDefault="002F6B1E" w:rsidP="002F6B1E">
      <w:r w:rsidRPr="0050431F">
        <w:t xml:space="preserve">For the wanted signal at the assigned channel frequency and two interfering signals coupled to the </w:t>
      </w:r>
      <w:r w:rsidR="00A63983" w:rsidRPr="0050431F">
        <w:t>Base Station</w:t>
      </w:r>
      <w:r w:rsidRPr="0050431F">
        <w:t xml:space="preserve"> antenna input, using the parameters in Table 7.7.5.2-1 and 7.7.5.2-2, the following requirements shall be met:</w:t>
      </w:r>
    </w:p>
    <w:p w14:paraId="25776DD0" w14:textId="77777777" w:rsidR="002F6B1E" w:rsidRPr="0050431F" w:rsidRDefault="002F6B1E" w:rsidP="002F6B1E">
      <w:pPr>
        <w:pStyle w:val="B10"/>
      </w:pPr>
      <w:r w:rsidRPr="0050431F">
        <w:t>-</w:t>
      </w:r>
      <w:r w:rsidRPr="0050431F">
        <w:tab/>
        <w:t>For any measured E-UTRA carrier, the throughput shall be ≥ 95% of the maximum throughput of the reference measurement channel defined in TS 36.104 [</w:t>
      </w:r>
      <w:r w:rsidR="00015834" w:rsidRPr="0050431F">
        <w:t>5</w:t>
      </w:r>
      <w:r w:rsidRPr="0050431F">
        <w:t>], subclause 7.2.</w:t>
      </w:r>
    </w:p>
    <w:p w14:paraId="71BC811A" w14:textId="77777777" w:rsidR="002F6B1E" w:rsidRPr="0050431F" w:rsidRDefault="002F6B1E" w:rsidP="002F6B1E">
      <w:pPr>
        <w:pStyle w:val="B10"/>
      </w:pPr>
      <w:r w:rsidRPr="0050431F">
        <w:t>-</w:t>
      </w:r>
      <w:r w:rsidRPr="0050431F">
        <w:tab/>
        <w:t>For any measured UTRA FDD carrier, the BER shall not exceed 0.001 for the reference measurement channel defined in TS 25.104 [</w:t>
      </w:r>
      <w:r w:rsidR="00015834" w:rsidRPr="0050431F">
        <w:t>3</w:t>
      </w:r>
      <w:r w:rsidRPr="0050431F">
        <w:t>], subclause 7.2.</w:t>
      </w:r>
    </w:p>
    <w:p w14:paraId="67B1B9A7" w14:textId="77777777" w:rsidR="00F113C3" w:rsidRPr="0050431F" w:rsidRDefault="00F113C3" w:rsidP="00F113C3">
      <w:pPr>
        <w:pStyle w:val="B10"/>
      </w:pPr>
      <w:r w:rsidRPr="0050431F">
        <w:t>-</w:t>
      </w:r>
      <w:r w:rsidRPr="0050431F">
        <w:tab/>
        <w:t>For any measured UTRA TDD carrier, the BER shall not exceed 0.001 for the reference measurement channel defined in TS 25.105 [</w:t>
      </w:r>
      <w:r w:rsidR="00015834" w:rsidRPr="0050431F">
        <w:t>4</w:t>
      </w:r>
      <w:r w:rsidRPr="0050431F">
        <w:t>], subclause 7.2.</w:t>
      </w:r>
    </w:p>
    <w:p w14:paraId="282C3B93" w14:textId="77777777" w:rsidR="002F6EF4" w:rsidRPr="0050431F" w:rsidRDefault="002F6B1E" w:rsidP="002F6EF4">
      <w:pPr>
        <w:pStyle w:val="B10"/>
      </w:pPr>
      <w:r w:rsidRPr="0050431F">
        <w:t>-</w:t>
      </w:r>
      <w:r w:rsidRPr="0050431F">
        <w:tab/>
        <w:t>For any measured GSM/EDGE carrier, the conditions are specified in TS 45.005 [</w:t>
      </w:r>
      <w:r w:rsidR="00015834" w:rsidRPr="0050431F">
        <w:t>6</w:t>
      </w:r>
      <w:r w:rsidRPr="0050431F">
        <w:t>], Annex P.2.2.</w:t>
      </w:r>
    </w:p>
    <w:p w14:paraId="43F62C33" w14:textId="77777777" w:rsidR="002F6EF4"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560A8A66" w14:textId="77777777" w:rsidR="002F6B1E" w:rsidRPr="0050431F" w:rsidRDefault="000D3FD1" w:rsidP="00EB0F3C">
      <w:pPr>
        <w:pStyle w:val="TH"/>
      </w:pPr>
      <w:r w:rsidRPr="0050431F">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0D3FD1" w:rsidRPr="0050431F" w14:paraId="34957DC5" w14:textId="77777777" w:rsidTr="00815C76">
        <w:trPr>
          <w:jc w:val="center"/>
        </w:trPr>
        <w:tc>
          <w:tcPr>
            <w:tcW w:w="1844" w:type="dxa"/>
          </w:tcPr>
          <w:p w14:paraId="6D6C5E24" w14:textId="77777777" w:rsidR="000D3FD1" w:rsidRPr="0050431F" w:rsidRDefault="000D3FD1" w:rsidP="000D3FD1">
            <w:pPr>
              <w:pStyle w:val="TAH"/>
              <w:rPr>
                <w:rFonts w:cs="Arial"/>
                <w:lang w:eastAsia="en-US"/>
              </w:rPr>
            </w:pPr>
            <w:r w:rsidRPr="0050431F">
              <w:rPr>
                <w:rFonts w:cs="Arial"/>
                <w:lang w:eastAsia="en-US"/>
              </w:rPr>
              <w:t>Base Station Type</w:t>
            </w:r>
          </w:p>
        </w:tc>
        <w:tc>
          <w:tcPr>
            <w:tcW w:w="2376" w:type="dxa"/>
          </w:tcPr>
          <w:p w14:paraId="71648B47" w14:textId="77777777" w:rsidR="000D3FD1" w:rsidRPr="0050431F" w:rsidRDefault="000D3FD1" w:rsidP="000D3FD1">
            <w:pPr>
              <w:pStyle w:val="TAH"/>
              <w:rPr>
                <w:rFonts w:cs="Arial"/>
                <w:lang w:eastAsia="en-US"/>
              </w:rPr>
            </w:pPr>
            <w:r w:rsidRPr="0050431F">
              <w:rPr>
                <w:rFonts w:cs="Arial"/>
                <w:lang w:eastAsia="en-US"/>
              </w:rPr>
              <w:t>Mean power of interfering signals [dBm]</w:t>
            </w:r>
          </w:p>
        </w:tc>
        <w:tc>
          <w:tcPr>
            <w:tcW w:w="2142" w:type="dxa"/>
          </w:tcPr>
          <w:p w14:paraId="39401AE7" w14:textId="77777777" w:rsidR="000D3FD1" w:rsidRPr="0050431F" w:rsidRDefault="000D3FD1" w:rsidP="000D3FD1">
            <w:pPr>
              <w:pStyle w:val="TAH"/>
              <w:rPr>
                <w:rFonts w:cs="Arial"/>
                <w:lang w:eastAsia="en-US"/>
              </w:rPr>
            </w:pPr>
            <w:r w:rsidRPr="0050431F">
              <w:rPr>
                <w:rFonts w:cs="Arial"/>
                <w:lang w:eastAsia="en-US"/>
              </w:rPr>
              <w:t>Wanted Signal mean power [dBm]</w:t>
            </w:r>
          </w:p>
        </w:tc>
        <w:tc>
          <w:tcPr>
            <w:tcW w:w="2079" w:type="dxa"/>
          </w:tcPr>
          <w:p w14:paraId="6B54F059" w14:textId="77777777" w:rsidR="000D3FD1" w:rsidRPr="0050431F" w:rsidRDefault="000D3FD1" w:rsidP="000D3FD1">
            <w:pPr>
              <w:pStyle w:val="TAH"/>
              <w:rPr>
                <w:rFonts w:cs="Arial"/>
                <w:lang w:eastAsia="en-US"/>
              </w:rPr>
            </w:pPr>
            <w:r w:rsidRPr="0050431F">
              <w:rPr>
                <w:rFonts w:cs="Arial"/>
                <w:lang w:eastAsia="en-US"/>
              </w:rPr>
              <w:t>Type of interfering signal</w:t>
            </w:r>
          </w:p>
        </w:tc>
      </w:tr>
      <w:tr w:rsidR="000D3FD1" w:rsidRPr="0050431F" w14:paraId="0B393886" w14:textId="77777777" w:rsidTr="00815C76">
        <w:trPr>
          <w:jc w:val="center"/>
        </w:trPr>
        <w:tc>
          <w:tcPr>
            <w:tcW w:w="1844" w:type="dxa"/>
          </w:tcPr>
          <w:p w14:paraId="6606B6B8" w14:textId="77777777" w:rsidR="000D3FD1" w:rsidRPr="0050431F" w:rsidRDefault="000D3FD1" w:rsidP="000D3FD1">
            <w:pPr>
              <w:pStyle w:val="TAC"/>
              <w:rPr>
                <w:rFonts w:cs="Arial"/>
                <w:lang w:eastAsia="en-US"/>
              </w:rPr>
            </w:pPr>
            <w:r w:rsidRPr="0050431F">
              <w:rPr>
                <w:rFonts w:cs="Arial"/>
                <w:lang w:eastAsia="en-US"/>
              </w:rPr>
              <w:t>Wide Area BS</w:t>
            </w:r>
          </w:p>
        </w:tc>
        <w:tc>
          <w:tcPr>
            <w:tcW w:w="2376" w:type="dxa"/>
          </w:tcPr>
          <w:p w14:paraId="2A9CADFA" w14:textId="77777777" w:rsidR="000D3FD1" w:rsidRPr="0050431F" w:rsidRDefault="000D3FD1" w:rsidP="000D3FD1">
            <w:pPr>
              <w:pStyle w:val="TAC"/>
              <w:rPr>
                <w:rFonts w:cs="Arial"/>
                <w:lang w:eastAsia="en-US"/>
              </w:rPr>
            </w:pPr>
            <w:r w:rsidRPr="0050431F">
              <w:rPr>
                <w:rFonts w:cs="Arial"/>
                <w:lang w:eastAsia="en-US"/>
              </w:rPr>
              <w:t>-52</w:t>
            </w:r>
          </w:p>
        </w:tc>
        <w:tc>
          <w:tcPr>
            <w:tcW w:w="2142" w:type="dxa"/>
            <w:vMerge w:val="restart"/>
            <w:vAlign w:val="center"/>
          </w:tcPr>
          <w:p w14:paraId="57CB1055" w14:textId="77777777" w:rsidR="000D3FD1" w:rsidRPr="0050431F" w:rsidRDefault="000D3FD1" w:rsidP="00B1053B">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w:t>
            </w:r>
            <w:r w:rsidR="00B1053B" w:rsidRPr="0050431F">
              <w:rPr>
                <w:rFonts w:cs="Arial"/>
                <w:lang w:eastAsia="en-US"/>
              </w:rPr>
              <w:t xml:space="preserve"> (NOTE 1)</w:t>
            </w:r>
          </w:p>
        </w:tc>
        <w:tc>
          <w:tcPr>
            <w:tcW w:w="2079" w:type="dxa"/>
            <w:vMerge w:val="restart"/>
            <w:vAlign w:val="center"/>
          </w:tcPr>
          <w:p w14:paraId="243E75C8" w14:textId="77777777" w:rsidR="000D3FD1" w:rsidRPr="0050431F" w:rsidRDefault="000D3FD1" w:rsidP="000D3FD1">
            <w:pPr>
              <w:pStyle w:val="TAC"/>
              <w:rPr>
                <w:rFonts w:cs="Arial"/>
                <w:lang w:eastAsia="en-US"/>
              </w:rPr>
            </w:pPr>
            <w:r w:rsidRPr="0050431F">
              <w:rPr>
                <w:rFonts w:cs="Arial"/>
                <w:lang w:eastAsia="en-US"/>
              </w:rPr>
              <w:t>See Table 7.7.5.2-2</w:t>
            </w:r>
          </w:p>
        </w:tc>
      </w:tr>
      <w:tr w:rsidR="000D3FD1" w:rsidRPr="0050431F" w14:paraId="0A436F57" w14:textId="77777777" w:rsidTr="00815C76">
        <w:trPr>
          <w:jc w:val="center"/>
        </w:trPr>
        <w:tc>
          <w:tcPr>
            <w:tcW w:w="1844" w:type="dxa"/>
          </w:tcPr>
          <w:p w14:paraId="2D3A2F5E" w14:textId="77777777" w:rsidR="000D3FD1" w:rsidRPr="0050431F" w:rsidRDefault="000D3FD1" w:rsidP="000D3FD1">
            <w:pPr>
              <w:pStyle w:val="TAC"/>
              <w:rPr>
                <w:rFonts w:cs="Arial"/>
                <w:lang w:eastAsia="en-US"/>
              </w:rPr>
            </w:pPr>
            <w:r w:rsidRPr="0050431F">
              <w:rPr>
                <w:rFonts w:cs="Arial"/>
                <w:lang w:eastAsia="en-US"/>
              </w:rPr>
              <w:t>Medium Range BS</w:t>
            </w:r>
          </w:p>
        </w:tc>
        <w:tc>
          <w:tcPr>
            <w:tcW w:w="2376" w:type="dxa"/>
          </w:tcPr>
          <w:p w14:paraId="2C37F5F4" w14:textId="77777777" w:rsidR="000D3FD1" w:rsidRPr="0050431F" w:rsidRDefault="000D3FD1" w:rsidP="000D3FD1">
            <w:pPr>
              <w:pStyle w:val="TAC"/>
              <w:rPr>
                <w:rFonts w:cs="Arial"/>
                <w:lang w:eastAsia="en-US"/>
              </w:rPr>
            </w:pPr>
            <w:r w:rsidRPr="0050431F">
              <w:rPr>
                <w:rFonts w:cs="Arial"/>
                <w:lang w:eastAsia="en-US"/>
              </w:rPr>
              <w:t>-47</w:t>
            </w:r>
          </w:p>
        </w:tc>
        <w:tc>
          <w:tcPr>
            <w:tcW w:w="2142" w:type="dxa"/>
            <w:vMerge/>
          </w:tcPr>
          <w:p w14:paraId="79E34C15" w14:textId="77777777" w:rsidR="000D3FD1" w:rsidRPr="0050431F" w:rsidRDefault="000D3FD1" w:rsidP="000D3FD1">
            <w:pPr>
              <w:pStyle w:val="TAC"/>
              <w:rPr>
                <w:rFonts w:cs="Arial"/>
                <w:lang w:eastAsia="en-US"/>
              </w:rPr>
            </w:pPr>
          </w:p>
        </w:tc>
        <w:tc>
          <w:tcPr>
            <w:tcW w:w="2079" w:type="dxa"/>
            <w:vMerge/>
          </w:tcPr>
          <w:p w14:paraId="1FEAB58C" w14:textId="77777777" w:rsidR="000D3FD1" w:rsidRPr="0050431F" w:rsidRDefault="000D3FD1" w:rsidP="000D3FD1">
            <w:pPr>
              <w:pStyle w:val="TAC"/>
              <w:rPr>
                <w:rFonts w:cs="Arial"/>
                <w:lang w:eastAsia="en-US"/>
              </w:rPr>
            </w:pPr>
          </w:p>
        </w:tc>
      </w:tr>
      <w:tr w:rsidR="000D3FD1" w:rsidRPr="0050431F" w14:paraId="66012F9F" w14:textId="77777777" w:rsidTr="00815C76">
        <w:trPr>
          <w:jc w:val="center"/>
        </w:trPr>
        <w:tc>
          <w:tcPr>
            <w:tcW w:w="1844" w:type="dxa"/>
          </w:tcPr>
          <w:p w14:paraId="581307EA" w14:textId="77777777" w:rsidR="000D3FD1" w:rsidRPr="0050431F" w:rsidRDefault="000D3FD1" w:rsidP="000D3FD1">
            <w:pPr>
              <w:pStyle w:val="TAC"/>
              <w:rPr>
                <w:rFonts w:cs="Arial"/>
                <w:lang w:eastAsia="en-US"/>
              </w:rPr>
            </w:pPr>
            <w:r w:rsidRPr="0050431F">
              <w:rPr>
                <w:rFonts w:cs="Arial"/>
                <w:lang w:eastAsia="en-US"/>
              </w:rPr>
              <w:t>Local Area BS</w:t>
            </w:r>
          </w:p>
        </w:tc>
        <w:tc>
          <w:tcPr>
            <w:tcW w:w="2376" w:type="dxa"/>
          </w:tcPr>
          <w:p w14:paraId="6D237565" w14:textId="77777777" w:rsidR="000D3FD1" w:rsidRPr="0050431F" w:rsidRDefault="000D3FD1" w:rsidP="000D3FD1">
            <w:pPr>
              <w:pStyle w:val="TAC"/>
              <w:rPr>
                <w:rFonts w:cs="Arial"/>
                <w:lang w:eastAsia="en-US"/>
              </w:rPr>
            </w:pPr>
            <w:r w:rsidRPr="0050431F">
              <w:rPr>
                <w:rFonts w:cs="Arial"/>
                <w:lang w:eastAsia="en-US"/>
              </w:rPr>
              <w:t>-44</w:t>
            </w:r>
          </w:p>
        </w:tc>
        <w:tc>
          <w:tcPr>
            <w:tcW w:w="2142" w:type="dxa"/>
            <w:vMerge/>
          </w:tcPr>
          <w:p w14:paraId="045B9849" w14:textId="77777777" w:rsidR="000D3FD1" w:rsidRPr="0050431F" w:rsidRDefault="000D3FD1" w:rsidP="000D3FD1">
            <w:pPr>
              <w:pStyle w:val="TAC"/>
              <w:rPr>
                <w:rFonts w:cs="Arial"/>
                <w:lang w:eastAsia="en-US"/>
              </w:rPr>
            </w:pPr>
          </w:p>
        </w:tc>
        <w:tc>
          <w:tcPr>
            <w:tcW w:w="2079" w:type="dxa"/>
            <w:vMerge/>
          </w:tcPr>
          <w:p w14:paraId="48EDCDE9" w14:textId="77777777" w:rsidR="000D3FD1" w:rsidRPr="0050431F" w:rsidRDefault="000D3FD1" w:rsidP="000D3FD1">
            <w:pPr>
              <w:pStyle w:val="TAC"/>
              <w:rPr>
                <w:rFonts w:cs="Arial"/>
                <w:lang w:eastAsia="en-US"/>
              </w:rPr>
            </w:pPr>
          </w:p>
        </w:tc>
      </w:tr>
      <w:tr w:rsidR="000D3FD1" w:rsidRPr="0050431F" w14:paraId="71D3D975" w14:textId="77777777" w:rsidTr="00815C76">
        <w:trPr>
          <w:jc w:val="center"/>
        </w:trPr>
        <w:tc>
          <w:tcPr>
            <w:tcW w:w="8441" w:type="dxa"/>
            <w:gridSpan w:val="4"/>
          </w:tcPr>
          <w:p w14:paraId="568CC7A5" w14:textId="77777777" w:rsidR="000D3FD1" w:rsidRPr="0050431F" w:rsidRDefault="000D3FD1" w:rsidP="00B1053B">
            <w:pPr>
              <w:pStyle w:val="TAN"/>
              <w:rPr>
                <w:rFonts w:cs="Arial"/>
                <w:lang w:eastAsia="en-US"/>
              </w:rPr>
            </w:pPr>
            <w:r w:rsidRPr="0050431F">
              <w:rPr>
                <w:rFonts w:cs="Arial"/>
                <w:lang w:eastAsia="en-US"/>
              </w:rPr>
              <w:t>NOTE</w:t>
            </w:r>
            <w:r w:rsidR="00B1053B" w:rsidRPr="0050431F">
              <w:rPr>
                <w:rFonts w:cs="Arial"/>
                <w:lang w:eastAsia="en-US"/>
              </w:rPr>
              <w:t xml:space="preserve"> 1</w:t>
            </w:r>
            <w:r w:rsidRPr="0050431F">
              <w:rPr>
                <w:rFonts w:cs="Arial"/>
                <w:lang w:eastAsia="en-US"/>
              </w:rPr>
              <w:t>:</w:t>
            </w:r>
            <w:r w:rsidRPr="0050431F">
              <w:rPr>
                <w:rFonts w:cs="Arial"/>
                <w:lang w:eastAsia="en-US"/>
              </w:rPr>
              <w:tab/>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depends on the RAT, the BS class and on the channel bandwidth, see subclause 7.2 in TS 37.104.</w:t>
            </w:r>
            <w:r w:rsidRPr="0050431F">
              <w:rPr>
                <w:rFonts w:cs="Arial"/>
                <w:lang w:eastAsia="en-US"/>
              </w:rPr>
              <w:br/>
              <w:t>“x” is equal to 6 in case of E-UTRA or UTRA wanted signals and equal to 3 in case of GSM/EDGE wanted signal.</w:t>
            </w:r>
            <w:r w:rsidR="002F6EF4" w:rsidRPr="0050431F">
              <w:rPr>
                <w:rFonts w:cs="Arial"/>
                <w:lang w:eastAsia="en-US"/>
              </w:rPr>
              <w:t xml:space="preserve"> </w:t>
            </w:r>
            <w:r w:rsidR="002F6EF4" w:rsidRPr="0050431F">
              <w:rPr>
                <w:rFonts w:cs="Arial"/>
                <w:lang w:eastAsia="zh-CN"/>
              </w:rPr>
              <w:t>“x” is specified in Table 7.7.5.2-1a for NB-IoT</w:t>
            </w:r>
          </w:p>
        </w:tc>
      </w:tr>
    </w:tbl>
    <w:p w14:paraId="674A5982" w14:textId="77777777" w:rsidR="002F6EF4" w:rsidRPr="0050431F" w:rsidRDefault="002F6EF4" w:rsidP="002F6EF4"/>
    <w:p w14:paraId="2A58C1BF" w14:textId="77777777" w:rsidR="002F6EF4" w:rsidRPr="0050431F" w:rsidRDefault="002F6EF4" w:rsidP="00EB0F3C">
      <w:pPr>
        <w:pStyle w:val="TH"/>
        <w:rPr>
          <w:lang w:eastAsia="zh-CN"/>
        </w:rPr>
      </w:pPr>
      <w:r w:rsidRPr="0050431F">
        <w:t>Table 7.</w:t>
      </w:r>
      <w:r w:rsidRPr="0050431F">
        <w:rPr>
          <w:lang w:eastAsia="zh-CN"/>
        </w:rPr>
        <w:t>7.5.2</w:t>
      </w:r>
      <w:r w:rsidRPr="0050431F">
        <w:t>-1</w:t>
      </w:r>
      <w:r w:rsidRPr="0050431F">
        <w:rPr>
          <w:lang w:eastAsia="zh-CN"/>
        </w:rPr>
        <w:t>a</w:t>
      </w:r>
      <w:r w:rsidRPr="0050431F">
        <w:t xml:space="preserve">: </w:t>
      </w:r>
      <w:r w:rsidRPr="0050431F">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50431F" w14:paraId="704DD62D" w14:textId="77777777" w:rsidTr="002F6EF4">
        <w:trPr>
          <w:trHeight w:val="280"/>
          <w:jc w:val="center"/>
        </w:trPr>
        <w:tc>
          <w:tcPr>
            <w:tcW w:w="1247" w:type="dxa"/>
            <w:noWrap/>
            <w:tcMar>
              <w:top w:w="0" w:type="dxa"/>
              <w:left w:w="108" w:type="dxa"/>
              <w:bottom w:w="0" w:type="dxa"/>
              <w:right w:w="108" w:type="dxa"/>
            </w:tcMar>
            <w:hideMark/>
          </w:tcPr>
          <w:p w14:paraId="2A0D76FB" w14:textId="77777777" w:rsidR="002F6EF4" w:rsidRPr="0050431F" w:rsidRDefault="002F6EF4" w:rsidP="002F6EF4">
            <w:pPr>
              <w:pStyle w:val="TAH"/>
              <w:rPr>
                <w:lang w:eastAsia="ja-JP"/>
              </w:rPr>
            </w:pPr>
            <w:r w:rsidRPr="0050431F">
              <w:rPr>
                <w:lang w:eastAsia="ja-JP"/>
              </w:rPr>
              <w:t>Operation mode</w:t>
            </w:r>
          </w:p>
        </w:tc>
        <w:tc>
          <w:tcPr>
            <w:tcW w:w="2090" w:type="dxa"/>
            <w:noWrap/>
            <w:tcMar>
              <w:top w:w="0" w:type="dxa"/>
              <w:left w:w="108" w:type="dxa"/>
              <w:bottom w:w="0" w:type="dxa"/>
              <w:right w:w="108" w:type="dxa"/>
            </w:tcMar>
            <w:hideMark/>
          </w:tcPr>
          <w:p w14:paraId="619A56AB" w14:textId="77777777" w:rsidR="002F6EF4" w:rsidRPr="0050431F" w:rsidRDefault="002F6EF4" w:rsidP="002F6EF4">
            <w:pPr>
              <w:pStyle w:val="TAH"/>
              <w:rPr>
                <w:lang w:eastAsia="zh-CN"/>
              </w:rPr>
            </w:pPr>
            <w:r w:rsidRPr="0050431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78FBD601" w14:textId="77777777" w:rsidR="002F6EF4" w:rsidRPr="0050431F" w:rsidRDefault="002F6EF4" w:rsidP="002F6EF4">
            <w:pPr>
              <w:pStyle w:val="TAH"/>
              <w:rPr>
                <w:lang w:eastAsia="ja-JP"/>
              </w:rPr>
            </w:pPr>
            <w:r w:rsidRPr="0050431F">
              <w:rPr>
                <w:lang w:eastAsia="ja-JP"/>
              </w:rPr>
              <w:t>X</w:t>
            </w:r>
          </w:p>
        </w:tc>
      </w:tr>
      <w:tr w:rsidR="002F6EF4" w:rsidRPr="0050431F" w14:paraId="12765332" w14:textId="77777777" w:rsidTr="00E819CF">
        <w:trPr>
          <w:trHeight w:val="280"/>
          <w:jc w:val="center"/>
        </w:trPr>
        <w:tc>
          <w:tcPr>
            <w:tcW w:w="1247" w:type="dxa"/>
            <w:noWrap/>
            <w:tcMar>
              <w:top w:w="0" w:type="dxa"/>
              <w:left w:w="108" w:type="dxa"/>
              <w:bottom w:w="0" w:type="dxa"/>
              <w:right w:w="108" w:type="dxa"/>
            </w:tcMar>
            <w:vAlign w:val="bottom"/>
            <w:hideMark/>
          </w:tcPr>
          <w:p w14:paraId="751E7940" w14:textId="77777777" w:rsidR="002F6EF4" w:rsidRPr="0050431F" w:rsidRDefault="002F6EF4" w:rsidP="002F6EF4">
            <w:pPr>
              <w:pStyle w:val="TAC"/>
              <w:rPr>
                <w:lang w:eastAsia="ja-JP"/>
              </w:rPr>
            </w:pPr>
            <w:r w:rsidRPr="0050431F">
              <w:rPr>
                <w:lang w:eastAsia="ja-JP"/>
              </w:rPr>
              <w:t>Standalone</w:t>
            </w:r>
          </w:p>
        </w:tc>
        <w:tc>
          <w:tcPr>
            <w:tcW w:w="2090" w:type="dxa"/>
            <w:noWrap/>
            <w:tcMar>
              <w:top w:w="0" w:type="dxa"/>
              <w:left w:w="108" w:type="dxa"/>
              <w:bottom w:w="0" w:type="dxa"/>
              <w:right w:w="108" w:type="dxa"/>
            </w:tcMar>
            <w:vAlign w:val="bottom"/>
            <w:hideMark/>
          </w:tcPr>
          <w:p w14:paraId="2D1E84A9" w14:textId="77777777" w:rsidR="002F6EF4" w:rsidRPr="0050431F" w:rsidRDefault="002F6EF4" w:rsidP="002F6EF4">
            <w:pPr>
              <w:pStyle w:val="TAC"/>
              <w:rPr>
                <w:lang w:eastAsia="zh-CN"/>
              </w:rPr>
            </w:pPr>
            <w:r w:rsidRPr="0050431F">
              <w:rPr>
                <w:lang w:eastAsia="zh-CN"/>
              </w:rPr>
              <w:t>-</w:t>
            </w:r>
          </w:p>
        </w:tc>
        <w:tc>
          <w:tcPr>
            <w:tcW w:w="857" w:type="dxa"/>
            <w:shd w:val="clear" w:color="auto" w:fill="auto"/>
            <w:noWrap/>
            <w:tcMar>
              <w:top w:w="0" w:type="dxa"/>
              <w:left w:w="108" w:type="dxa"/>
              <w:bottom w:w="0" w:type="dxa"/>
              <w:right w:w="108" w:type="dxa"/>
            </w:tcMar>
            <w:vAlign w:val="center"/>
            <w:hideMark/>
          </w:tcPr>
          <w:p w14:paraId="06D41D57" w14:textId="77777777" w:rsidR="002F6EF4" w:rsidRPr="0050431F" w:rsidRDefault="002F6EF4" w:rsidP="002F6EF4">
            <w:pPr>
              <w:pStyle w:val="TAC"/>
              <w:rPr>
                <w:lang w:eastAsia="zh-CN"/>
              </w:rPr>
            </w:pPr>
            <w:r w:rsidRPr="0050431F">
              <w:rPr>
                <w:lang w:eastAsia="zh-CN"/>
              </w:rPr>
              <w:t>6</w:t>
            </w:r>
          </w:p>
        </w:tc>
      </w:tr>
      <w:tr w:rsidR="002F6EF4" w:rsidRPr="0050431F" w14:paraId="1629326B" w14:textId="77777777" w:rsidTr="00E819CF">
        <w:trPr>
          <w:trHeight w:val="280"/>
          <w:jc w:val="center"/>
        </w:trPr>
        <w:tc>
          <w:tcPr>
            <w:tcW w:w="1247" w:type="dxa"/>
            <w:vMerge w:val="restart"/>
            <w:vAlign w:val="center"/>
            <w:hideMark/>
          </w:tcPr>
          <w:p w14:paraId="60626EAB" w14:textId="77777777" w:rsidR="002F6EF4" w:rsidRPr="0050431F" w:rsidRDefault="002F6EF4" w:rsidP="002F6EF4">
            <w:pPr>
              <w:pStyle w:val="TAC"/>
              <w:rPr>
                <w:lang w:eastAsia="ja-JP"/>
              </w:rPr>
            </w:pPr>
            <w:r w:rsidRPr="0050431F">
              <w:rPr>
                <w:lang w:eastAsia="ja-JP"/>
              </w:rPr>
              <w:t>In Band</w:t>
            </w:r>
          </w:p>
        </w:tc>
        <w:tc>
          <w:tcPr>
            <w:tcW w:w="2090" w:type="dxa"/>
            <w:noWrap/>
            <w:tcMar>
              <w:top w:w="0" w:type="dxa"/>
              <w:left w:w="108" w:type="dxa"/>
              <w:bottom w:w="0" w:type="dxa"/>
              <w:right w:w="108" w:type="dxa"/>
            </w:tcMar>
            <w:vAlign w:val="center"/>
            <w:hideMark/>
          </w:tcPr>
          <w:p w14:paraId="3B3C773B" w14:textId="77777777" w:rsidR="002F6EF4" w:rsidRPr="0050431F" w:rsidRDefault="002F6EF4" w:rsidP="002F6EF4">
            <w:pPr>
              <w:pStyle w:val="TAC"/>
              <w:rPr>
                <w:lang w:eastAsia="zh-CN"/>
              </w:rPr>
            </w:pPr>
            <w:r w:rsidRPr="0050431F">
              <w:rPr>
                <w:lang w:eastAsia="ja-JP"/>
              </w:rPr>
              <w:t>3</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9B6D57F" w14:textId="77777777" w:rsidR="002F6EF4" w:rsidRPr="0050431F" w:rsidRDefault="002F6EF4" w:rsidP="002F6EF4">
            <w:pPr>
              <w:pStyle w:val="TAC"/>
              <w:rPr>
                <w:lang w:eastAsia="zh-CN"/>
              </w:rPr>
            </w:pPr>
            <w:r w:rsidRPr="0050431F">
              <w:rPr>
                <w:lang w:eastAsia="zh-CN"/>
              </w:rPr>
              <w:t>6</w:t>
            </w:r>
          </w:p>
        </w:tc>
      </w:tr>
      <w:tr w:rsidR="002F6EF4" w:rsidRPr="0050431F" w14:paraId="655CA640" w14:textId="77777777" w:rsidTr="00E819CF">
        <w:trPr>
          <w:trHeight w:val="280"/>
          <w:jc w:val="center"/>
        </w:trPr>
        <w:tc>
          <w:tcPr>
            <w:tcW w:w="1247" w:type="dxa"/>
            <w:vMerge/>
            <w:vAlign w:val="center"/>
            <w:hideMark/>
          </w:tcPr>
          <w:p w14:paraId="457FFF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A694B53" w14:textId="77777777" w:rsidR="002F6EF4" w:rsidRPr="0050431F" w:rsidRDefault="002F6EF4" w:rsidP="002F6EF4">
            <w:pPr>
              <w:pStyle w:val="TAC"/>
              <w:rPr>
                <w:lang w:eastAsia="zh-CN"/>
              </w:rPr>
            </w:pPr>
            <w:r w:rsidRPr="0050431F">
              <w:rPr>
                <w:lang w:eastAsia="ja-JP"/>
              </w:rPr>
              <w:t>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7B9DAD" w14:textId="77777777" w:rsidR="002F6EF4" w:rsidRPr="0050431F" w:rsidRDefault="002F6EF4" w:rsidP="002F6EF4">
            <w:pPr>
              <w:pStyle w:val="TAC"/>
              <w:rPr>
                <w:lang w:eastAsia="ja-JP"/>
              </w:rPr>
            </w:pPr>
            <w:r w:rsidRPr="0050431F">
              <w:rPr>
                <w:lang w:eastAsia="zh-CN"/>
              </w:rPr>
              <w:t>6</w:t>
            </w:r>
          </w:p>
        </w:tc>
      </w:tr>
      <w:tr w:rsidR="002F6EF4" w:rsidRPr="0050431F" w14:paraId="35387255" w14:textId="77777777" w:rsidTr="00E819CF">
        <w:trPr>
          <w:trHeight w:val="280"/>
          <w:jc w:val="center"/>
        </w:trPr>
        <w:tc>
          <w:tcPr>
            <w:tcW w:w="1247" w:type="dxa"/>
            <w:vMerge/>
            <w:vAlign w:val="center"/>
            <w:hideMark/>
          </w:tcPr>
          <w:p w14:paraId="2E62CC21"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F3DD087" w14:textId="77777777" w:rsidR="002F6EF4" w:rsidRPr="0050431F" w:rsidRDefault="002F6EF4" w:rsidP="002F6EF4">
            <w:pPr>
              <w:pStyle w:val="TAC"/>
              <w:rPr>
                <w:lang w:eastAsia="zh-CN"/>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7589E9" w14:textId="77777777" w:rsidR="002F6EF4" w:rsidRPr="0050431F" w:rsidRDefault="002F6EF4" w:rsidP="002F6EF4">
            <w:pPr>
              <w:pStyle w:val="TAC"/>
              <w:rPr>
                <w:lang w:eastAsia="zh-CN"/>
              </w:rPr>
            </w:pPr>
            <w:r w:rsidRPr="0050431F">
              <w:rPr>
                <w:lang w:eastAsia="ja-JP"/>
              </w:rPr>
              <w:t>6</w:t>
            </w:r>
          </w:p>
        </w:tc>
      </w:tr>
      <w:tr w:rsidR="002F6EF4" w:rsidRPr="0050431F" w14:paraId="60297BE9" w14:textId="77777777" w:rsidTr="00E819CF">
        <w:trPr>
          <w:trHeight w:val="280"/>
          <w:jc w:val="center"/>
        </w:trPr>
        <w:tc>
          <w:tcPr>
            <w:tcW w:w="1247" w:type="dxa"/>
            <w:vMerge/>
            <w:vAlign w:val="center"/>
            <w:hideMark/>
          </w:tcPr>
          <w:p w14:paraId="5186F3AE"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13F3B05" w14:textId="77777777" w:rsidR="002F6EF4" w:rsidRPr="0050431F" w:rsidRDefault="002F6EF4" w:rsidP="002F6EF4">
            <w:pPr>
              <w:pStyle w:val="TAC"/>
              <w:rPr>
                <w:lang w:eastAsia="zh-CN"/>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1C7FC5E" w14:textId="77777777" w:rsidR="002F6EF4" w:rsidRPr="0050431F" w:rsidRDefault="002F6EF4" w:rsidP="002F6EF4">
            <w:pPr>
              <w:pStyle w:val="TAC"/>
              <w:rPr>
                <w:lang w:eastAsia="zh-CN"/>
              </w:rPr>
            </w:pPr>
            <w:r w:rsidRPr="0050431F">
              <w:rPr>
                <w:lang w:eastAsia="ja-JP"/>
              </w:rPr>
              <w:t>6</w:t>
            </w:r>
          </w:p>
        </w:tc>
      </w:tr>
      <w:tr w:rsidR="002F6EF4" w:rsidRPr="0050431F" w14:paraId="02947BF5" w14:textId="77777777" w:rsidTr="00E819CF">
        <w:trPr>
          <w:trHeight w:val="280"/>
          <w:jc w:val="center"/>
        </w:trPr>
        <w:tc>
          <w:tcPr>
            <w:tcW w:w="1247" w:type="dxa"/>
            <w:vMerge/>
            <w:vAlign w:val="center"/>
            <w:hideMark/>
          </w:tcPr>
          <w:p w14:paraId="32838AB6"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B6D45A0" w14:textId="77777777" w:rsidR="002F6EF4" w:rsidRPr="0050431F" w:rsidRDefault="002F6EF4" w:rsidP="002F6EF4">
            <w:pPr>
              <w:pStyle w:val="TAC"/>
              <w:rPr>
                <w:lang w:eastAsia="zh-CN"/>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A14FF57" w14:textId="77777777" w:rsidR="002F6EF4" w:rsidRPr="0050431F" w:rsidRDefault="002F6EF4" w:rsidP="002F6EF4">
            <w:pPr>
              <w:pStyle w:val="TAC"/>
              <w:rPr>
                <w:lang w:eastAsia="zh-CN"/>
              </w:rPr>
            </w:pPr>
            <w:r w:rsidRPr="0050431F">
              <w:rPr>
                <w:lang w:eastAsia="ja-JP"/>
              </w:rPr>
              <w:t>6</w:t>
            </w:r>
          </w:p>
        </w:tc>
      </w:tr>
      <w:tr w:rsidR="002F6EF4" w:rsidRPr="0050431F" w14:paraId="186AA069"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5642732" w14:textId="77777777" w:rsidR="002F6EF4" w:rsidRPr="0050431F" w:rsidRDefault="002F6EF4" w:rsidP="002F6EF4">
            <w:pPr>
              <w:pStyle w:val="TAC"/>
              <w:rPr>
                <w:lang w:eastAsia="ja-JP"/>
              </w:rPr>
            </w:pPr>
            <w:r w:rsidRPr="0050431F">
              <w:rPr>
                <w:lang w:eastAsia="ja-JP"/>
              </w:rPr>
              <w:t>Guard band</w:t>
            </w:r>
          </w:p>
        </w:tc>
        <w:tc>
          <w:tcPr>
            <w:tcW w:w="2090" w:type="dxa"/>
            <w:noWrap/>
            <w:tcMar>
              <w:top w:w="0" w:type="dxa"/>
              <w:left w:w="108" w:type="dxa"/>
              <w:bottom w:w="0" w:type="dxa"/>
              <w:right w:w="108" w:type="dxa"/>
            </w:tcMar>
            <w:vAlign w:val="center"/>
            <w:hideMark/>
          </w:tcPr>
          <w:p w14:paraId="3E405DB1" w14:textId="77777777" w:rsidR="002F6EF4" w:rsidRPr="0050431F" w:rsidRDefault="002F6EF4" w:rsidP="002F6EF4">
            <w:pPr>
              <w:pStyle w:val="TAC"/>
              <w:rPr>
                <w:lang w:eastAsia="ja-JP"/>
              </w:rPr>
            </w:pPr>
            <w:r w:rsidRPr="0050431F">
              <w:rPr>
                <w:lang w:eastAsia="ja-JP"/>
              </w:rPr>
              <w:t>5 MHz</w:t>
            </w:r>
          </w:p>
        </w:tc>
        <w:tc>
          <w:tcPr>
            <w:tcW w:w="857" w:type="dxa"/>
            <w:shd w:val="clear" w:color="auto" w:fill="auto"/>
            <w:noWrap/>
            <w:tcMar>
              <w:top w:w="0" w:type="dxa"/>
              <w:left w:w="108" w:type="dxa"/>
              <w:bottom w:w="0" w:type="dxa"/>
              <w:right w:w="108" w:type="dxa"/>
            </w:tcMar>
            <w:vAlign w:val="center"/>
            <w:hideMark/>
          </w:tcPr>
          <w:p w14:paraId="46572671" w14:textId="77777777" w:rsidR="002F6EF4" w:rsidRPr="0050431F" w:rsidRDefault="002F6EF4" w:rsidP="002F6EF4">
            <w:pPr>
              <w:pStyle w:val="TAC"/>
              <w:rPr>
                <w:lang w:eastAsia="zh-CN"/>
              </w:rPr>
            </w:pPr>
            <w:r w:rsidRPr="0050431F">
              <w:rPr>
                <w:lang w:eastAsia="zh-CN"/>
              </w:rPr>
              <w:t>6</w:t>
            </w:r>
          </w:p>
        </w:tc>
      </w:tr>
      <w:tr w:rsidR="002F6EF4" w:rsidRPr="0050431F" w14:paraId="6A5A12C6" w14:textId="77777777" w:rsidTr="00E819CF">
        <w:trPr>
          <w:trHeight w:val="280"/>
          <w:jc w:val="center"/>
        </w:trPr>
        <w:tc>
          <w:tcPr>
            <w:tcW w:w="1247" w:type="dxa"/>
            <w:vMerge/>
            <w:vAlign w:val="center"/>
            <w:hideMark/>
          </w:tcPr>
          <w:p w14:paraId="4D988A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FF5E200" w14:textId="77777777" w:rsidR="002F6EF4" w:rsidRPr="0050431F" w:rsidRDefault="002F6EF4" w:rsidP="002F6EF4">
            <w:pPr>
              <w:pStyle w:val="TAC"/>
              <w:rPr>
                <w:lang w:eastAsia="ja-JP"/>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6EC17CE" w14:textId="77777777" w:rsidR="002F6EF4" w:rsidRPr="0050431F" w:rsidRDefault="002F6EF4" w:rsidP="002F6EF4">
            <w:pPr>
              <w:pStyle w:val="TAC"/>
              <w:rPr>
                <w:lang w:eastAsia="zh-CN"/>
              </w:rPr>
            </w:pPr>
            <w:r w:rsidRPr="0050431F">
              <w:rPr>
                <w:lang w:eastAsia="ja-JP"/>
              </w:rPr>
              <w:t>6</w:t>
            </w:r>
          </w:p>
        </w:tc>
      </w:tr>
      <w:tr w:rsidR="002F6EF4" w:rsidRPr="0050431F" w14:paraId="665EE182" w14:textId="77777777" w:rsidTr="00E819CF">
        <w:trPr>
          <w:trHeight w:val="280"/>
          <w:jc w:val="center"/>
        </w:trPr>
        <w:tc>
          <w:tcPr>
            <w:tcW w:w="1247" w:type="dxa"/>
            <w:vMerge/>
            <w:vAlign w:val="center"/>
            <w:hideMark/>
          </w:tcPr>
          <w:p w14:paraId="1C8F27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3ADAC205" w14:textId="77777777" w:rsidR="002F6EF4" w:rsidRPr="0050431F" w:rsidRDefault="002F6EF4" w:rsidP="002F6EF4">
            <w:pPr>
              <w:pStyle w:val="TAC"/>
              <w:rPr>
                <w:lang w:eastAsia="ja-JP"/>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552038B" w14:textId="77777777" w:rsidR="002F6EF4" w:rsidRPr="0050431F" w:rsidRDefault="002F6EF4" w:rsidP="002F6EF4">
            <w:pPr>
              <w:pStyle w:val="TAC"/>
              <w:rPr>
                <w:lang w:eastAsia="zh-CN"/>
              </w:rPr>
            </w:pPr>
            <w:r w:rsidRPr="0050431F">
              <w:rPr>
                <w:lang w:eastAsia="ja-JP"/>
              </w:rPr>
              <w:t>6</w:t>
            </w:r>
          </w:p>
        </w:tc>
      </w:tr>
      <w:tr w:rsidR="002F6EF4" w:rsidRPr="0050431F" w14:paraId="7A61A6DA" w14:textId="77777777" w:rsidTr="00E819CF">
        <w:trPr>
          <w:trHeight w:val="300"/>
          <w:jc w:val="center"/>
        </w:trPr>
        <w:tc>
          <w:tcPr>
            <w:tcW w:w="1247" w:type="dxa"/>
            <w:vMerge/>
            <w:vAlign w:val="center"/>
            <w:hideMark/>
          </w:tcPr>
          <w:p w14:paraId="60FE155C"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E866229" w14:textId="77777777" w:rsidR="002F6EF4" w:rsidRPr="0050431F" w:rsidRDefault="002F6EF4" w:rsidP="002F6EF4">
            <w:pPr>
              <w:pStyle w:val="TAC"/>
              <w:rPr>
                <w:lang w:eastAsia="ja-JP"/>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4707C69" w14:textId="77777777" w:rsidR="002F6EF4" w:rsidRPr="0050431F" w:rsidRDefault="002F6EF4" w:rsidP="002F6EF4">
            <w:pPr>
              <w:pStyle w:val="TAC"/>
              <w:rPr>
                <w:lang w:eastAsia="zh-CN"/>
              </w:rPr>
            </w:pPr>
            <w:r w:rsidRPr="0050431F">
              <w:rPr>
                <w:lang w:eastAsia="ja-JP"/>
              </w:rPr>
              <w:t>6</w:t>
            </w:r>
          </w:p>
        </w:tc>
      </w:tr>
    </w:tbl>
    <w:p w14:paraId="0F4AE9D1" w14:textId="77777777" w:rsidR="000D3FD1" w:rsidRPr="0050431F" w:rsidRDefault="000D3FD1" w:rsidP="002F6B1E"/>
    <w:p w14:paraId="47F8AAB3" w14:textId="77777777" w:rsidR="002F6B1E" w:rsidRPr="0050431F" w:rsidRDefault="002F6B1E" w:rsidP="00EB0F3C">
      <w:pPr>
        <w:pStyle w:val="TH"/>
      </w:pPr>
      <w:r w:rsidRPr="0050431F">
        <w:t xml:space="preserve">Table 7.7.5.2-2: Interfering signals for </w:t>
      </w:r>
      <w:r w:rsidRPr="0050431F">
        <w:rPr>
          <w:rFonts w:cs="v5.0.0"/>
        </w:rPr>
        <w:t xml:space="preserve">narrowband </w:t>
      </w:r>
      <w:r w:rsidRPr="0050431F">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F6B1E" w:rsidRPr="0050431F" w14:paraId="31CA3B44" w14:textId="77777777">
        <w:trPr>
          <w:jc w:val="center"/>
        </w:trPr>
        <w:tc>
          <w:tcPr>
            <w:tcW w:w="1809" w:type="dxa"/>
          </w:tcPr>
          <w:p w14:paraId="29B98293" w14:textId="77777777" w:rsidR="002F6B1E" w:rsidRPr="0050431F" w:rsidRDefault="002F6B1E" w:rsidP="00C23C7B">
            <w:pPr>
              <w:pStyle w:val="TAH"/>
              <w:rPr>
                <w:rFonts w:cs="Arial"/>
                <w:lang w:eastAsia="en-US"/>
              </w:rPr>
            </w:pPr>
            <w:r w:rsidRPr="0050431F">
              <w:rPr>
                <w:rFonts w:cs="Arial"/>
                <w:lang w:eastAsia="en-US"/>
              </w:rPr>
              <w:t>RAT of the carrier</w:t>
            </w:r>
            <w:r w:rsidR="006D3267" w:rsidRPr="0050431F">
              <w:rPr>
                <w:rFonts w:cs="Arial"/>
                <w:lang w:eastAsia="en-US"/>
              </w:rPr>
              <w:t xml:space="preserve"> adjacent to the </w:t>
            </w:r>
            <w:r w:rsidR="00C23C7B" w:rsidRPr="0050431F">
              <w:rPr>
                <w:rFonts w:cs="Arial"/>
                <w:lang w:eastAsia="en-US"/>
              </w:rPr>
              <w:t>upper</w:t>
            </w:r>
            <w:r w:rsidR="0033660A" w:rsidRPr="0050431F">
              <w:rPr>
                <w:rFonts w:cs="Arial"/>
                <w:lang w:eastAsia="en-US"/>
              </w:rPr>
              <w:t>/</w:t>
            </w:r>
            <w:r w:rsidR="006D3267" w:rsidRPr="0050431F">
              <w:rPr>
                <w:rFonts w:cs="Arial"/>
                <w:lang w:eastAsia="en-US"/>
              </w:rPr>
              <w:t>low</w:t>
            </w:r>
            <w:r w:rsidR="00C23C7B" w:rsidRPr="0050431F">
              <w:rPr>
                <w:rFonts w:cs="Arial"/>
                <w:lang w:eastAsia="en-US"/>
              </w:rPr>
              <w:t>er</w:t>
            </w:r>
            <w:r w:rsidR="006D3267" w:rsidRPr="0050431F">
              <w:rPr>
                <w:rFonts w:cs="Arial"/>
                <w:lang w:eastAsia="en-US"/>
              </w:rPr>
              <w:t xml:space="preserve"> </w:t>
            </w:r>
            <w:r w:rsidR="0033660A" w:rsidRPr="0050431F">
              <w:rPr>
                <w:rFonts w:cs="Arial"/>
                <w:lang w:eastAsia="en-US"/>
              </w:rPr>
              <w:t xml:space="preserve">Base Station </w:t>
            </w:r>
            <w:r w:rsidR="006D3267" w:rsidRPr="0050431F">
              <w:rPr>
                <w:rFonts w:cs="Arial"/>
                <w:lang w:eastAsia="en-US"/>
              </w:rPr>
              <w:t xml:space="preserve">RF </w:t>
            </w:r>
            <w:r w:rsidR="00C23C7B" w:rsidRPr="0050431F">
              <w:rPr>
                <w:rFonts w:cs="Arial"/>
                <w:lang w:eastAsia="en-US"/>
              </w:rPr>
              <w:t>B</w:t>
            </w:r>
            <w:r w:rsidR="006D3267" w:rsidRPr="0050431F">
              <w:rPr>
                <w:rFonts w:cs="Arial"/>
                <w:lang w:eastAsia="en-US"/>
              </w:rPr>
              <w:t>andwidth</w:t>
            </w:r>
            <w:r w:rsidR="00C23C7B" w:rsidRPr="0050431F">
              <w:rPr>
                <w:rFonts w:cs="Arial"/>
                <w:lang w:eastAsia="en-US"/>
              </w:rPr>
              <w:t xml:space="preserve"> edge</w:t>
            </w:r>
            <w:r w:rsidR="001456DA" w:rsidRPr="0050431F">
              <w:rPr>
                <w:rFonts w:cs="Arial"/>
                <w:lang w:eastAsia="en-US"/>
              </w:rPr>
              <w:t xml:space="preserve"> or sub-block</w:t>
            </w:r>
            <w:r w:rsidR="00C23C7B" w:rsidRPr="0050431F">
              <w:rPr>
                <w:rFonts w:cs="Arial"/>
                <w:lang w:eastAsia="en-US"/>
              </w:rPr>
              <w:t xml:space="preserve"> edge</w:t>
            </w:r>
          </w:p>
        </w:tc>
        <w:tc>
          <w:tcPr>
            <w:tcW w:w="2835" w:type="dxa"/>
          </w:tcPr>
          <w:p w14:paraId="4CD30A4F" w14:textId="77777777" w:rsidR="002F6B1E" w:rsidRPr="0050431F" w:rsidRDefault="002F6B1E" w:rsidP="00C23C7B">
            <w:pPr>
              <w:pStyle w:val="TAH"/>
              <w:rPr>
                <w:rFonts w:cs="Arial"/>
                <w:lang w:eastAsia="en-US"/>
              </w:rPr>
            </w:pPr>
            <w:r w:rsidRPr="0050431F">
              <w:rPr>
                <w:rFonts w:cs="Arial"/>
                <w:lang w:eastAsia="en-US"/>
              </w:rPr>
              <w:t xml:space="preserve">Interfering signal centre frequency offset from the </w:t>
            </w:r>
            <w:r w:rsidR="00C23C7B" w:rsidRPr="0050431F">
              <w:rPr>
                <w:rFonts w:cs="Arial"/>
                <w:lang w:eastAsia="en-US"/>
              </w:rPr>
              <w:t>Base Station RF Bandwidth</w:t>
            </w:r>
            <w:r w:rsidRPr="0050431F">
              <w:rPr>
                <w:rFonts w:cs="Arial"/>
                <w:lang w:eastAsia="en-US"/>
              </w:rPr>
              <w:t xml:space="preserve">edge </w:t>
            </w:r>
            <w:r w:rsidR="00BD6B20" w:rsidRPr="0050431F">
              <w:rPr>
                <w:rFonts w:cs="Arial"/>
                <w:lang w:eastAsia="en-US"/>
              </w:rPr>
              <w:t xml:space="preserve">or sub-block </w:t>
            </w:r>
            <w:r w:rsidR="00C23C7B" w:rsidRPr="0050431F">
              <w:rPr>
                <w:rFonts w:cs="Arial"/>
                <w:lang w:eastAsia="en-US"/>
              </w:rPr>
              <w:t xml:space="preserve">edge </w:t>
            </w:r>
            <w:r w:rsidR="00BD6B20" w:rsidRPr="0050431F">
              <w:rPr>
                <w:rFonts w:cs="Arial"/>
                <w:lang w:eastAsia="en-US"/>
              </w:rPr>
              <w:t xml:space="preserve">inside a gap </w:t>
            </w:r>
            <w:r w:rsidRPr="0050431F">
              <w:rPr>
                <w:rFonts w:cs="Arial"/>
                <w:lang w:eastAsia="en-US"/>
              </w:rPr>
              <w:t>[kHz]</w:t>
            </w:r>
          </w:p>
        </w:tc>
        <w:tc>
          <w:tcPr>
            <w:tcW w:w="3010" w:type="dxa"/>
          </w:tcPr>
          <w:p w14:paraId="573F486C" w14:textId="77777777" w:rsidR="002F6B1E" w:rsidRPr="0050431F" w:rsidRDefault="002F6B1E" w:rsidP="00DF4388">
            <w:pPr>
              <w:pStyle w:val="TAH"/>
              <w:rPr>
                <w:rFonts w:cs="Arial"/>
                <w:lang w:eastAsia="en-US"/>
              </w:rPr>
            </w:pPr>
            <w:r w:rsidRPr="0050431F">
              <w:rPr>
                <w:rFonts w:cs="Arial"/>
                <w:lang w:eastAsia="en-US"/>
              </w:rPr>
              <w:t>Type of interfering signal</w:t>
            </w:r>
          </w:p>
        </w:tc>
      </w:tr>
      <w:tr w:rsidR="002F6B1E" w:rsidRPr="0050431F" w14:paraId="19776E65" w14:textId="77777777">
        <w:trPr>
          <w:jc w:val="center"/>
        </w:trPr>
        <w:tc>
          <w:tcPr>
            <w:tcW w:w="1809" w:type="dxa"/>
            <w:vMerge w:val="restart"/>
          </w:tcPr>
          <w:p w14:paraId="365065FD" w14:textId="77777777" w:rsidR="002F6B1E" w:rsidRPr="0050431F" w:rsidRDefault="002F6B1E" w:rsidP="00DF4388">
            <w:pPr>
              <w:pStyle w:val="TAC"/>
              <w:rPr>
                <w:rFonts w:cs="Arial"/>
                <w:lang w:eastAsia="en-US"/>
              </w:rPr>
            </w:pPr>
            <w:r w:rsidRPr="0050431F">
              <w:rPr>
                <w:rFonts w:cs="Arial"/>
                <w:lang w:eastAsia="en-US"/>
              </w:rPr>
              <w:t>E-UTRA 1.4 MHz</w:t>
            </w:r>
          </w:p>
        </w:tc>
        <w:tc>
          <w:tcPr>
            <w:tcW w:w="2835" w:type="dxa"/>
            <w:vAlign w:val="center"/>
          </w:tcPr>
          <w:p w14:paraId="45655CEC" w14:textId="77777777" w:rsidR="002F6B1E" w:rsidRPr="0050431F" w:rsidRDefault="002F6B1E" w:rsidP="00DF4388">
            <w:pPr>
              <w:pStyle w:val="TAC"/>
              <w:rPr>
                <w:rFonts w:cs="Arial"/>
                <w:lang w:eastAsia="en-US"/>
              </w:rPr>
            </w:pPr>
            <w:r w:rsidRPr="0050431F">
              <w:rPr>
                <w:rFonts w:cs="Arial"/>
                <w:lang w:eastAsia="en-US"/>
              </w:rPr>
              <w:t>±260 (BC1 and BC3) /</w:t>
            </w:r>
            <w:r w:rsidR="00C462C9" w:rsidRPr="0050431F">
              <w:rPr>
                <w:rFonts w:cs="Arial"/>
                <w:lang w:eastAsia="en-US"/>
              </w:rPr>
              <w:t xml:space="preserve"> </w:t>
            </w:r>
            <w:r w:rsidRPr="0050431F">
              <w:rPr>
                <w:rFonts w:cs="Arial"/>
                <w:lang w:eastAsia="en-US"/>
              </w:rPr>
              <w:br/>
              <w:t>±270 (BC2)</w:t>
            </w:r>
          </w:p>
        </w:tc>
        <w:tc>
          <w:tcPr>
            <w:tcW w:w="3010" w:type="dxa"/>
          </w:tcPr>
          <w:p w14:paraId="5CAAA48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590BDE1" w14:textId="77777777">
        <w:trPr>
          <w:jc w:val="center"/>
        </w:trPr>
        <w:tc>
          <w:tcPr>
            <w:tcW w:w="1809" w:type="dxa"/>
            <w:vMerge/>
          </w:tcPr>
          <w:p w14:paraId="15D2E2E0" w14:textId="77777777" w:rsidR="002F6B1E" w:rsidRPr="0050431F" w:rsidRDefault="002F6B1E" w:rsidP="00DF4388">
            <w:pPr>
              <w:pStyle w:val="TAC"/>
              <w:rPr>
                <w:rFonts w:cs="Arial"/>
                <w:lang w:eastAsia="en-US"/>
              </w:rPr>
            </w:pPr>
          </w:p>
        </w:tc>
        <w:tc>
          <w:tcPr>
            <w:tcW w:w="2835" w:type="dxa"/>
            <w:vAlign w:val="center"/>
          </w:tcPr>
          <w:p w14:paraId="5656581B" w14:textId="77777777" w:rsidR="002F6B1E" w:rsidRPr="0050431F" w:rsidRDefault="002F6B1E" w:rsidP="00DF4388">
            <w:pPr>
              <w:pStyle w:val="TAC"/>
              <w:rPr>
                <w:rFonts w:cs="Arial"/>
                <w:lang w:eastAsia="en-US"/>
              </w:rPr>
            </w:pPr>
            <w:r w:rsidRPr="0050431F">
              <w:rPr>
                <w:rFonts w:cs="Arial"/>
                <w:lang w:eastAsia="en-US"/>
              </w:rPr>
              <w:t xml:space="preserve">±970 (BC1 and BC3) / </w:t>
            </w:r>
            <w:r w:rsidRPr="0050431F">
              <w:rPr>
                <w:rFonts w:cs="Arial"/>
                <w:lang w:eastAsia="en-US"/>
              </w:rPr>
              <w:br/>
              <w:t>±790 (BC2)</w:t>
            </w:r>
          </w:p>
        </w:tc>
        <w:tc>
          <w:tcPr>
            <w:tcW w:w="3010" w:type="dxa"/>
          </w:tcPr>
          <w:p w14:paraId="497EEE82" w14:textId="77777777" w:rsidR="002F6B1E" w:rsidRPr="005C5D7F" w:rsidRDefault="002F6B1E" w:rsidP="00B1053B">
            <w:pPr>
              <w:pStyle w:val="TAC"/>
              <w:rPr>
                <w:rFonts w:cs="Arial"/>
                <w:lang w:val="sv-FI" w:eastAsia="en-US"/>
              </w:rPr>
            </w:pPr>
            <w:r w:rsidRPr="005C5D7F">
              <w:rPr>
                <w:rFonts w:cs="Arial"/>
                <w:lang w:val="sv-FI" w:eastAsia="en-US"/>
              </w:rPr>
              <w:t>1.4 MHz E-UTRA signal, 1 RB</w:t>
            </w:r>
            <w:r w:rsidR="00B1053B" w:rsidRPr="005C5D7F">
              <w:rPr>
                <w:rFonts w:cs="Arial"/>
                <w:lang w:val="sv-FI" w:eastAsia="en-US"/>
              </w:rPr>
              <w:t xml:space="preserve"> (NOTE 1)</w:t>
            </w:r>
          </w:p>
        </w:tc>
      </w:tr>
      <w:tr w:rsidR="002F6B1E" w:rsidRPr="0050431F" w14:paraId="0149DDA3" w14:textId="77777777">
        <w:trPr>
          <w:jc w:val="center"/>
        </w:trPr>
        <w:tc>
          <w:tcPr>
            <w:tcW w:w="1809" w:type="dxa"/>
            <w:vMerge w:val="restart"/>
          </w:tcPr>
          <w:p w14:paraId="3CD1339C"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 </w:t>
            </w:r>
            <w:r w:rsidRPr="0050431F">
              <w:rPr>
                <w:rFonts w:cs="Arial"/>
                <w:lang w:eastAsia="en-US"/>
              </w:rPr>
              <w:t>3 MHz</w:t>
            </w:r>
          </w:p>
        </w:tc>
        <w:tc>
          <w:tcPr>
            <w:tcW w:w="2835" w:type="dxa"/>
            <w:vAlign w:val="center"/>
          </w:tcPr>
          <w:p w14:paraId="40B5BD77" w14:textId="77777777" w:rsidR="002F6B1E" w:rsidRPr="0050431F" w:rsidRDefault="002F6B1E" w:rsidP="00DF4388">
            <w:pPr>
              <w:pStyle w:val="TAC"/>
              <w:rPr>
                <w:rFonts w:cs="Arial"/>
                <w:lang w:eastAsia="en-US"/>
              </w:rPr>
            </w:pPr>
            <w:r w:rsidRPr="0050431F">
              <w:rPr>
                <w:rFonts w:cs="Arial"/>
                <w:lang w:eastAsia="en-US"/>
              </w:rPr>
              <w:t xml:space="preserve">±260 (BC1 and BC3) / </w:t>
            </w:r>
            <w:r w:rsidRPr="0050431F">
              <w:rPr>
                <w:rFonts w:cs="Arial"/>
                <w:lang w:eastAsia="en-US"/>
              </w:rPr>
              <w:br/>
              <w:t>±270 (BC2)</w:t>
            </w:r>
          </w:p>
        </w:tc>
        <w:tc>
          <w:tcPr>
            <w:tcW w:w="3010" w:type="dxa"/>
          </w:tcPr>
          <w:p w14:paraId="1732574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33511D0" w14:textId="77777777">
        <w:trPr>
          <w:jc w:val="center"/>
        </w:trPr>
        <w:tc>
          <w:tcPr>
            <w:tcW w:w="1809" w:type="dxa"/>
            <w:vMerge/>
          </w:tcPr>
          <w:p w14:paraId="09C87037" w14:textId="77777777" w:rsidR="002F6B1E" w:rsidRPr="0050431F" w:rsidRDefault="002F6B1E" w:rsidP="00DF4388">
            <w:pPr>
              <w:pStyle w:val="TAC"/>
              <w:rPr>
                <w:rFonts w:cs="Arial"/>
                <w:lang w:eastAsia="en-US"/>
              </w:rPr>
            </w:pPr>
          </w:p>
        </w:tc>
        <w:tc>
          <w:tcPr>
            <w:tcW w:w="2835" w:type="dxa"/>
            <w:vAlign w:val="center"/>
          </w:tcPr>
          <w:p w14:paraId="698591B8" w14:textId="77777777" w:rsidR="002F6B1E" w:rsidRPr="0050431F" w:rsidRDefault="002F6B1E" w:rsidP="00DF4388">
            <w:pPr>
              <w:pStyle w:val="TAC"/>
              <w:rPr>
                <w:rFonts w:cs="Arial"/>
                <w:lang w:eastAsia="en-US"/>
              </w:rPr>
            </w:pPr>
            <w:r w:rsidRPr="0050431F">
              <w:rPr>
                <w:rFonts w:cs="Arial"/>
                <w:lang w:eastAsia="en-US"/>
              </w:rPr>
              <w:t xml:space="preserve">±960 (BC1 and BC3) / </w:t>
            </w:r>
            <w:r w:rsidRPr="0050431F">
              <w:rPr>
                <w:rFonts w:cs="Arial"/>
                <w:lang w:eastAsia="en-US"/>
              </w:rPr>
              <w:br/>
              <w:t>±780 (BC2)</w:t>
            </w:r>
          </w:p>
        </w:tc>
        <w:tc>
          <w:tcPr>
            <w:tcW w:w="3010" w:type="dxa"/>
          </w:tcPr>
          <w:p w14:paraId="44343DD6" w14:textId="77777777" w:rsidR="002F6B1E" w:rsidRPr="005C5D7F" w:rsidRDefault="002F6B1E" w:rsidP="00B1053B">
            <w:pPr>
              <w:pStyle w:val="TAC"/>
              <w:rPr>
                <w:rFonts w:cs="Arial"/>
                <w:lang w:val="sv-FI" w:eastAsia="en-US"/>
              </w:rPr>
            </w:pPr>
            <w:r w:rsidRPr="005C5D7F">
              <w:rPr>
                <w:rFonts w:cs="Arial"/>
                <w:lang w:val="sv-FI" w:eastAsia="en-US"/>
              </w:rPr>
              <w:t>3.0 MHz E-UTRA signal, 1 RB</w:t>
            </w:r>
            <w:r w:rsidR="00B1053B" w:rsidRPr="005C5D7F">
              <w:rPr>
                <w:rFonts w:cs="Arial"/>
                <w:lang w:val="sv-FI" w:eastAsia="en-US"/>
              </w:rPr>
              <w:t xml:space="preserve"> (NOTE 1)</w:t>
            </w:r>
          </w:p>
        </w:tc>
      </w:tr>
      <w:tr w:rsidR="002F6B1E" w:rsidRPr="0050431F" w14:paraId="19D2EEC4" w14:textId="77777777">
        <w:trPr>
          <w:jc w:val="center"/>
        </w:trPr>
        <w:tc>
          <w:tcPr>
            <w:tcW w:w="1809" w:type="dxa"/>
            <w:vMerge w:val="restart"/>
          </w:tcPr>
          <w:p w14:paraId="45F90E96"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5 MHz</w:t>
            </w:r>
          </w:p>
        </w:tc>
        <w:tc>
          <w:tcPr>
            <w:tcW w:w="2835" w:type="dxa"/>
            <w:vAlign w:val="center"/>
          </w:tcPr>
          <w:p w14:paraId="7EB168E7" w14:textId="77777777" w:rsidR="002F6B1E" w:rsidRPr="0050431F" w:rsidRDefault="002F6B1E" w:rsidP="00B1053B">
            <w:pPr>
              <w:pStyle w:val="TAC"/>
              <w:rPr>
                <w:rFonts w:cs="Arial"/>
                <w:lang w:eastAsia="en-US"/>
              </w:rPr>
            </w:pPr>
            <w:r w:rsidRPr="0050431F">
              <w:rPr>
                <w:rFonts w:cs="Arial"/>
                <w:lang w:eastAsia="en-US"/>
              </w:rPr>
              <w:t>±360</w:t>
            </w:r>
            <w:r w:rsidR="00B1053B" w:rsidRPr="0050431F">
              <w:rPr>
                <w:rFonts w:cs="Arial"/>
                <w:lang w:eastAsia="ja-JP"/>
              </w:rPr>
              <w:t xml:space="preserve"> (NOTE 3)</w:t>
            </w:r>
          </w:p>
        </w:tc>
        <w:tc>
          <w:tcPr>
            <w:tcW w:w="3010" w:type="dxa"/>
          </w:tcPr>
          <w:p w14:paraId="77127301"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13175F30" w14:textId="77777777">
        <w:trPr>
          <w:jc w:val="center"/>
        </w:trPr>
        <w:tc>
          <w:tcPr>
            <w:tcW w:w="1809" w:type="dxa"/>
            <w:vMerge/>
          </w:tcPr>
          <w:p w14:paraId="4C1EA35A" w14:textId="77777777" w:rsidR="002F6B1E" w:rsidRPr="0050431F" w:rsidRDefault="002F6B1E" w:rsidP="00DF4388">
            <w:pPr>
              <w:pStyle w:val="TAC"/>
              <w:rPr>
                <w:rFonts w:cs="Arial"/>
                <w:lang w:eastAsia="en-US"/>
              </w:rPr>
            </w:pPr>
          </w:p>
        </w:tc>
        <w:tc>
          <w:tcPr>
            <w:tcW w:w="2835" w:type="dxa"/>
            <w:vAlign w:val="center"/>
          </w:tcPr>
          <w:p w14:paraId="4E6D9ED8" w14:textId="77777777" w:rsidR="002F6B1E" w:rsidRPr="0050431F" w:rsidRDefault="002F6B1E" w:rsidP="00DF4388">
            <w:pPr>
              <w:pStyle w:val="TAC"/>
              <w:rPr>
                <w:rFonts w:cs="Arial"/>
                <w:lang w:eastAsia="en-US"/>
              </w:rPr>
            </w:pPr>
            <w:r w:rsidRPr="0050431F">
              <w:rPr>
                <w:rFonts w:cs="Arial"/>
                <w:lang w:eastAsia="en-US"/>
              </w:rPr>
              <w:t>±1060</w:t>
            </w:r>
          </w:p>
        </w:tc>
        <w:tc>
          <w:tcPr>
            <w:tcW w:w="3010" w:type="dxa"/>
          </w:tcPr>
          <w:p w14:paraId="5E739491" w14:textId="77777777" w:rsidR="002F6B1E" w:rsidRPr="005C5D7F" w:rsidRDefault="002F6B1E" w:rsidP="00B1053B">
            <w:pPr>
              <w:pStyle w:val="TAC"/>
              <w:rPr>
                <w:rFonts w:cs="Arial"/>
                <w:lang w:val="sv-FI" w:eastAsia="en-US"/>
              </w:rPr>
            </w:pPr>
            <w:r w:rsidRPr="005C5D7F">
              <w:rPr>
                <w:rFonts w:cs="Arial"/>
                <w:lang w:val="sv-FI" w:eastAsia="en-US"/>
              </w:rPr>
              <w:t>5 MHz E-UTRA signal, 1 RB</w:t>
            </w:r>
            <w:r w:rsidR="00B1053B" w:rsidRPr="005C5D7F">
              <w:rPr>
                <w:rFonts w:cs="Arial"/>
                <w:lang w:val="sv-FI" w:eastAsia="en-US"/>
              </w:rPr>
              <w:t xml:space="preserve"> (NOTE 1)</w:t>
            </w:r>
          </w:p>
        </w:tc>
      </w:tr>
      <w:tr w:rsidR="002F6B1E" w:rsidRPr="0050431F" w14:paraId="0BB1362B" w14:textId="77777777">
        <w:trPr>
          <w:jc w:val="center"/>
        </w:trPr>
        <w:tc>
          <w:tcPr>
            <w:tcW w:w="1809" w:type="dxa"/>
            <w:vMerge w:val="restart"/>
          </w:tcPr>
          <w:p w14:paraId="02AB661E"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10 MHz</w:t>
            </w:r>
          </w:p>
          <w:p w14:paraId="047950CA"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D1CF83A" w14:textId="77777777" w:rsidR="002F6B1E" w:rsidRPr="0050431F" w:rsidRDefault="002F6B1E" w:rsidP="00DF4388">
            <w:pPr>
              <w:pStyle w:val="TAC"/>
              <w:rPr>
                <w:rFonts w:cs="Arial"/>
                <w:lang w:eastAsia="en-US"/>
              </w:rPr>
            </w:pPr>
            <w:r w:rsidRPr="0050431F">
              <w:rPr>
                <w:rFonts w:cs="Arial"/>
                <w:lang w:eastAsia="en-US"/>
              </w:rPr>
              <w:t>±325</w:t>
            </w:r>
            <w:r w:rsidR="00B1053B" w:rsidRPr="0050431F">
              <w:rPr>
                <w:rFonts w:cs="Arial"/>
                <w:lang w:eastAsia="ja-JP"/>
              </w:rPr>
              <w:t xml:space="preserve"> (NOTE 3)</w:t>
            </w:r>
          </w:p>
        </w:tc>
        <w:tc>
          <w:tcPr>
            <w:tcW w:w="3010" w:type="dxa"/>
          </w:tcPr>
          <w:p w14:paraId="1B6BA54D"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70422697" w14:textId="77777777">
        <w:trPr>
          <w:jc w:val="center"/>
        </w:trPr>
        <w:tc>
          <w:tcPr>
            <w:tcW w:w="1809" w:type="dxa"/>
            <w:vMerge/>
          </w:tcPr>
          <w:p w14:paraId="2877D621" w14:textId="77777777" w:rsidR="002F6B1E" w:rsidRPr="0050431F" w:rsidRDefault="002F6B1E" w:rsidP="00DF4388">
            <w:pPr>
              <w:pStyle w:val="TAC"/>
              <w:rPr>
                <w:rFonts w:cs="Arial"/>
                <w:lang w:eastAsia="en-US"/>
              </w:rPr>
            </w:pPr>
          </w:p>
        </w:tc>
        <w:tc>
          <w:tcPr>
            <w:tcW w:w="2835" w:type="dxa"/>
            <w:vAlign w:val="center"/>
          </w:tcPr>
          <w:p w14:paraId="185E86E8" w14:textId="77777777" w:rsidR="002F6B1E" w:rsidRPr="0050431F" w:rsidRDefault="002F6B1E" w:rsidP="00DF4388">
            <w:pPr>
              <w:pStyle w:val="TAC"/>
              <w:rPr>
                <w:rFonts w:cs="Arial"/>
                <w:lang w:eastAsia="en-US"/>
              </w:rPr>
            </w:pPr>
            <w:r w:rsidRPr="0050431F">
              <w:rPr>
                <w:rFonts w:cs="Arial"/>
                <w:lang w:eastAsia="en-US"/>
              </w:rPr>
              <w:t>±1240</w:t>
            </w:r>
          </w:p>
        </w:tc>
        <w:tc>
          <w:tcPr>
            <w:tcW w:w="3010" w:type="dxa"/>
          </w:tcPr>
          <w:p w14:paraId="7D6A40BA" w14:textId="77777777" w:rsidR="002F6B1E" w:rsidRPr="005C5D7F" w:rsidRDefault="002F6B1E" w:rsidP="00B1053B">
            <w:pPr>
              <w:pStyle w:val="TAC"/>
              <w:rPr>
                <w:rFonts w:cs="Arial"/>
                <w:lang w:val="sv-FI" w:eastAsia="en-US"/>
              </w:rPr>
            </w:pPr>
            <w:r w:rsidRPr="005C5D7F">
              <w:rPr>
                <w:rFonts w:cs="Arial"/>
                <w:lang w:val="sv-FI" w:eastAsia="en-US"/>
              </w:rPr>
              <w:t>5 MHz E-UTRA signal, 1 RB</w:t>
            </w:r>
            <w:r w:rsidR="00B1053B" w:rsidRPr="005C5D7F">
              <w:rPr>
                <w:rFonts w:cs="Arial"/>
                <w:lang w:val="sv-FI" w:eastAsia="en-US"/>
              </w:rPr>
              <w:t xml:space="preserve"> (NOTE 1)</w:t>
            </w:r>
          </w:p>
        </w:tc>
      </w:tr>
      <w:tr w:rsidR="002F6B1E" w:rsidRPr="0050431F" w14:paraId="05648EBD" w14:textId="77777777">
        <w:trPr>
          <w:jc w:val="center"/>
        </w:trPr>
        <w:tc>
          <w:tcPr>
            <w:tcW w:w="1809" w:type="dxa"/>
            <w:vMerge w:val="restart"/>
          </w:tcPr>
          <w:p w14:paraId="34CF54FC"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15 MHz</w:t>
            </w:r>
          </w:p>
          <w:p w14:paraId="10FC1134"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12CC093" w14:textId="77777777" w:rsidR="002F6B1E" w:rsidRPr="0050431F" w:rsidRDefault="002F6B1E" w:rsidP="00DF4388">
            <w:pPr>
              <w:pStyle w:val="TAC"/>
              <w:rPr>
                <w:rFonts w:cs="Arial"/>
                <w:lang w:eastAsia="en-US"/>
              </w:rPr>
            </w:pPr>
            <w:r w:rsidRPr="0050431F">
              <w:rPr>
                <w:rFonts w:cs="Arial"/>
                <w:lang w:eastAsia="en-US"/>
              </w:rPr>
              <w:t>±380</w:t>
            </w:r>
            <w:r w:rsidR="00B1053B" w:rsidRPr="0050431F">
              <w:rPr>
                <w:rFonts w:cs="Arial"/>
                <w:lang w:eastAsia="ja-JP"/>
              </w:rPr>
              <w:t xml:space="preserve"> (NOTE 3)</w:t>
            </w:r>
          </w:p>
        </w:tc>
        <w:tc>
          <w:tcPr>
            <w:tcW w:w="3010" w:type="dxa"/>
          </w:tcPr>
          <w:p w14:paraId="1CE4823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44384FF4" w14:textId="77777777">
        <w:trPr>
          <w:jc w:val="center"/>
        </w:trPr>
        <w:tc>
          <w:tcPr>
            <w:tcW w:w="1809" w:type="dxa"/>
            <w:vMerge/>
          </w:tcPr>
          <w:p w14:paraId="7DC4ADD1" w14:textId="77777777" w:rsidR="002F6B1E" w:rsidRPr="0050431F" w:rsidRDefault="002F6B1E" w:rsidP="00DF4388">
            <w:pPr>
              <w:pStyle w:val="TAC"/>
              <w:rPr>
                <w:rFonts w:cs="Arial"/>
                <w:lang w:eastAsia="en-US"/>
              </w:rPr>
            </w:pPr>
          </w:p>
        </w:tc>
        <w:tc>
          <w:tcPr>
            <w:tcW w:w="2835" w:type="dxa"/>
            <w:vAlign w:val="center"/>
          </w:tcPr>
          <w:p w14:paraId="7D4D1DDD" w14:textId="77777777" w:rsidR="002F6B1E" w:rsidRPr="0050431F" w:rsidRDefault="002F6B1E" w:rsidP="00DF4388">
            <w:pPr>
              <w:pStyle w:val="TAC"/>
              <w:rPr>
                <w:rFonts w:cs="Arial"/>
                <w:lang w:eastAsia="en-US"/>
              </w:rPr>
            </w:pPr>
            <w:r w:rsidRPr="0050431F">
              <w:rPr>
                <w:rFonts w:cs="Arial"/>
                <w:lang w:eastAsia="en-US"/>
              </w:rPr>
              <w:t>±1600</w:t>
            </w:r>
          </w:p>
        </w:tc>
        <w:tc>
          <w:tcPr>
            <w:tcW w:w="3010" w:type="dxa"/>
          </w:tcPr>
          <w:p w14:paraId="127F99B4"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23CD19F1" w14:textId="77777777">
        <w:trPr>
          <w:jc w:val="center"/>
        </w:trPr>
        <w:tc>
          <w:tcPr>
            <w:tcW w:w="1809" w:type="dxa"/>
            <w:vMerge w:val="restart"/>
          </w:tcPr>
          <w:p w14:paraId="3F601B02"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20 MHz</w:t>
            </w:r>
          </w:p>
          <w:p w14:paraId="64F8ED9F"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CC0DB0F" w14:textId="77777777" w:rsidR="002F6B1E" w:rsidRPr="0050431F" w:rsidRDefault="002F6B1E" w:rsidP="00DF4388">
            <w:pPr>
              <w:pStyle w:val="TAC"/>
              <w:rPr>
                <w:rFonts w:cs="Arial"/>
                <w:lang w:eastAsia="en-US"/>
              </w:rPr>
            </w:pPr>
            <w:r w:rsidRPr="0050431F">
              <w:rPr>
                <w:rFonts w:cs="Arial"/>
                <w:lang w:eastAsia="en-US"/>
              </w:rPr>
              <w:t>±345</w:t>
            </w:r>
            <w:r w:rsidR="00B1053B" w:rsidRPr="0050431F">
              <w:rPr>
                <w:rFonts w:cs="Arial"/>
                <w:lang w:eastAsia="ja-JP"/>
              </w:rPr>
              <w:t xml:space="preserve"> (NOTE 3)</w:t>
            </w:r>
          </w:p>
        </w:tc>
        <w:tc>
          <w:tcPr>
            <w:tcW w:w="3010" w:type="dxa"/>
          </w:tcPr>
          <w:p w14:paraId="4DA0905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63267786" w14:textId="77777777">
        <w:trPr>
          <w:jc w:val="center"/>
        </w:trPr>
        <w:tc>
          <w:tcPr>
            <w:tcW w:w="1809" w:type="dxa"/>
            <w:vMerge/>
          </w:tcPr>
          <w:p w14:paraId="0E68F3F7" w14:textId="77777777" w:rsidR="002F6B1E" w:rsidRPr="0050431F" w:rsidRDefault="002F6B1E" w:rsidP="00DF4388">
            <w:pPr>
              <w:pStyle w:val="TAC"/>
              <w:rPr>
                <w:rFonts w:cs="Arial"/>
                <w:lang w:eastAsia="en-US"/>
              </w:rPr>
            </w:pPr>
          </w:p>
        </w:tc>
        <w:tc>
          <w:tcPr>
            <w:tcW w:w="2835" w:type="dxa"/>
            <w:vAlign w:val="center"/>
          </w:tcPr>
          <w:p w14:paraId="6B641428" w14:textId="77777777" w:rsidR="002F6B1E" w:rsidRPr="0050431F" w:rsidRDefault="002F6B1E" w:rsidP="00DF4388">
            <w:pPr>
              <w:pStyle w:val="TAC"/>
              <w:rPr>
                <w:rFonts w:cs="Arial"/>
                <w:lang w:eastAsia="en-US"/>
              </w:rPr>
            </w:pPr>
            <w:r w:rsidRPr="0050431F">
              <w:rPr>
                <w:rFonts w:cs="Arial"/>
                <w:lang w:eastAsia="en-US"/>
              </w:rPr>
              <w:t>±1780</w:t>
            </w:r>
          </w:p>
        </w:tc>
        <w:tc>
          <w:tcPr>
            <w:tcW w:w="3010" w:type="dxa"/>
          </w:tcPr>
          <w:p w14:paraId="79664308"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1D580040" w14:textId="77777777">
        <w:trPr>
          <w:jc w:val="center"/>
        </w:trPr>
        <w:tc>
          <w:tcPr>
            <w:tcW w:w="1809" w:type="dxa"/>
            <w:vMerge w:val="restart"/>
          </w:tcPr>
          <w:p w14:paraId="55C445FE" w14:textId="77777777" w:rsidR="002F6B1E" w:rsidRPr="0050431F" w:rsidRDefault="002F6B1E" w:rsidP="00DF4388">
            <w:pPr>
              <w:pStyle w:val="TAC"/>
              <w:rPr>
                <w:rFonts w:cs="Arial"/>
                <w:lang w:eastAsia="en-US"/>
              </w:rPr>
            </w:pPr>
            <w:r w:rsidRPr="0050431F">
              <w:rPr>
                <w:rFonts w:cs="Arial"/>
                <w:lang w:eastAsia="en-US"/>
              </w:rPr>
              <w:t>UTRA FDD</w:t>
            </w:r>
          </w:p>
        </w:tc>
        <w:tc>
          <w:tcPr>
            <w:tcW w:w="2835" w:type="dxa"/>
            <w:vAlign w:val="center"/>
          </w:tcPr>
          <w:p w14:paraId="65BDF3D8" w14:textId="77777777" w:rsidR="002F6B1E" w:rsidRPr="0050431F" w:rsidRDefault="002F6B1E" w:rsidP="00DF4388">
            <w:pPr>
              <w:pStyle w:val="TAC"/>
              <w:rPr>
                <w:rFonts w:cs="Arial"/>
                <w:lang w:eastAsia="en-US"/>
              </w:rPr>
            </w:pPr>
            <w:r w:rsidRPr="0050431F">
              <w:rPr>
                <w:rFonts w:cs="Arial"/>
                <w:lang w:eastAsia="en-US"/>
              </w:rPr>
              <w:t>±345 (BC1 and BC2)</w:t>
            </w:r>
          </w:p>
        </w:tc>
        <w:tc>
          <w:tcPr>
            <w:tcW w:w="3010" w:type="dxa"/>
          </w:tcPr>
          <w:p w14:paraId="434085C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669C4F18" w14:textId="77777777">
        <w:trPr>
          <w:jc w:val="center"/>
        </w:trPr>
        <w:tc>
          <w:tcPr>
            <w:tcW w:w="1809" w:type="dxa"/>
            <w:vMerge/>
          </w:tcPr>
          <w:p w14:paraId="540E677F" w14:textId="77777777" w:rsidR="002F6B1E" w:rsidRPr="0050431F" w:rsidRDefault="002F6B1E" w:rsidP="00DF4388">
            <w:pPr>
              <w:pStyle w:val="TAC"/>
              <w:rPr>
                <w:rFonts w:cs="Arial"/>
                <w:lang w:eastAsia="en-US"/>
              </w:rPr>
            </w:pPr>
          </w:p>
        </w:tc>
        <w:tc>
          <w:tcPr>
            <w:tcW w:w="2835" w:type="dxa"/>
            <w:vAlign w:val="center"/>
          </w:tcPr>
          <w:p w14:paraId="47A56195" w14:textId="77777777" w:rsidR="002F6B1E" w:rsidRPr="0050431F" w:rsidRDefault="002F6B1E" w:rsidP="00DF4388">
            <w:pPr>
              <w:pStyle w:val="TAC"/>
              <w:rPr>
                <w:rFonts w:cs="Arial"/>
                <w:lang w:eastAsia="en-US"/>
              </w:rPr>
            </w:pPr>
            <w:r w:rsidRPr="0050431F">
              <w:rPr>
                <w:rFonts w:cs="Arial"/>
                <w:lang w:eastAsia="en-US"/>
              </w:rPr>
              <w:t>±1780 (BC1 and BC2)</w:t>
            </w:r>
          </w:p>
        </w:tc>
        <w:tc>
          <w:tcPr>
            <w:tcW w:w="3010" w:type="dxa"/>
          </w:tcPr>
          <w:p w14:paraId="2E9D60EE"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66AF1722" w14:textId="77777777">
        <w:trPr>
          <w:jc w:val="center"/>
        </w:trPr>
        <w:tc>
          <w:tcPr>
            <w:tcW w:w="1809" w:type="dxa"/>
            <w:vMerge w:val="restart"/>
          </w:tcPr>
          <w:p w14:paraId="1593343F" w14:textId="77777777" w:rsidR="002F6B1E" w:rsidRPr="0050431F" w:rsidRDefault="002F6B1E" w:rsidP="00DF4388">
            <w:pPr>
              <w:pStyle w:val="TAC"/>
              <w:rPr>
                <w:rFonts w:cs="Arial"/>
                <w:lang w:eastAsia="en-US"/>
              </w:rPr>
            </w:pPr>
            <w:r w:rsidRPr="0050431F">
              <w:rPr>
                <w:rFonts w:cs="Arial"/>
                <w:lang w:eastAsia="en-US"/>
              </w:rPr>
              <w:t>GSM/EDGE</w:t>
            </w:r>
          </w:p>
        </w:tc>
        <w:tc>
          <w:tcPr>
            <w:tcW w:w="2835" w:type="dxa"/>
            <w:vAlign w:val="center"/>
          </w:tcPr>
          <w:p w14:paraId="4B481746" w14:textId="77777777" w:rsidR="002F6B1E" w:rsidRPr="0050431F" w:rsidRDefault="002F6B1E" w:rsidP="00DF4388">
            <w:pPr>
              <w:pStyle w:val="TAC"/>
              <w:rPr>
                <w:rFonts w:cs="Arial"/>
                <w:lang w:eastAsia="en-US"/>
              </w:rPr>
            </w:pPr>
            <w:r w:rsidRPr="0050431F">
              <w:rPr>
                <w:rFonts w:cs="Arial"/>
                <w:lang w:eastAsia="en-US"/>
              </w:rPr>
              <w:t>±340</w:t>
            </w:r>
          </w:p>
        </w:tc>
        <w:tc>
          <w:tcPr>
            <w:tcW w:w="3010" w:type="dxa"/>
          </w:tcPr>
          <w:p w14:paraId="27B1AFB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E19C811" w14:textId="77777777">
        <w:trPr>
          <w:jc w:val="center"/>
        </w:trPr>
        <w:tc>
          <w:tcPr>
            <w:tcW w:w="1809" w:type="dxa"/>
            <w:vMerge/>
          </w:tcPr>
          <w:p w14:paraId="661765C4" w14:textId="77777777" w:rsidR="002F6B1E" w:rsidRPr="0050431F" w:rsidRDefault="002F6B1E" w:rsidP="00DF4388">
            <w:pPr>
              <w:pStyle w:val="TAC"/>
              <w:rPr>
                <w:rFonts w:cs="Arial"/>
                <w:lang w:eastAsia="en-US"/>
              </w:rPr>
            </w:pPr>
          </w:p>
        </w:tc>
        <w:tc>
          <w:tcPr>
            <w:tcW w:w="2835" w:type="dxa"/>
            <w:vAlign w:val="center"/>
          </w:tcPr>
          <w:p w14:paraId="2AA7F80E" w14:textId="77777777" w:rsidR="002F6B1E" w:rsidRPr="0050431F" w:rsidRDefault="002F6B1E" w:rsidP="00DF4388">
            <w:pPr>
              <w:pStyle w:val="TAC"/>
              <w:rPr>
                <w:rFonts w:cs="Arial"/>
                <w:lang w:eastAsia="en-US"/>
              </w:rPr>
            </w:pPr>
            <w:r w:rsidRPr="0050431F">
              <w:rPr>
                <w:rFonts w:cs="Arial"/>
                <w:lang w:eastAsia="en-US"/>
              </w:rPr>
              <w:t>±880</w:t>
            </w:r>
          </w:p>
        </w:tc>
        <w:tc>
          <w:tcPr>
            <w:tcW w:w="3010" w:type="dxa"/>
          </w:tcPr>
          <w:p w14:paraId="08E4017D"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EF4" w:rsidRPr="0050431F" w14:paraId="08413035" w14:textId="77777777" w:rsidTr="00E819CF">
        <w:trPr>
          <w:jc w:val="center"/>
        </w:trPr>
        <w:tc>
          <w:tcPr>
            <w:tcW w:w="1809" w:type="dxa"/>
            <w:vMerge w:val="restart"/>
          </w:tcPr>
          <w:p w14:paraId="2E1CFBBC" w14:textId="77777777" w:rsidR="002F6EF4" w:rsidRPr="0050431F" w:rsidRDefault="002F6EF4" w:rsidP="00E819CF">
            <w:pPr>
              <w:pStyle w:val="TAC"/>
              <w:rPr>
                <w:rFonts w:cs="Arial"/>
                <w:lang w:eastAsia="en-US"/>
              </w:rPr>
            </w:pPr>
            <w:r w:rsidRPr="0050431F">
              <w:rPr>
                <w:rFonts w:cs="Arial"/>
                <w:lang w:eastAsia="zh-CN"/>
              </w:rPr>
              <w:t>NB-IoT standalone</w:t>
            </w:r>
          </w:p>
        </w:tc>
        <w:tc>
          <w:tcPr>
            <w:tcW w:w="2835" w:type="dxa"/>
            <w:vAlign w:val="center"/>
          </w:tcPr>
          <w:p w14:paraId="28F220AF" w14:textId="77777777" w:rsidR="002F6EF4" w:rsidRPr="0050431F" w:rsidRDefault="002F6EF4" w:rsidP="00E819CF">
            <w:pPr>
              <w:pStyle w:val="TAC"/>
              <w:rPr>
                <w:rFonts w:cs="Arial"/>
                <w:lang w:eastAsia="en-US"/>
              </w:rPr>
            </w:pPr>
            <w:r w:rsidRPr="0050431F">
              <w:rPr>
                <w:rFonts w:cs="Arial"/>
                <w:lang w:eastAsia="en-US"/>
              </w:rPr>
              <w:t>±340</w:t>
            </w:r>
          </w:p>
        </w:tc>
        <w:tc>
          <w:tcPr>
            <w:tcW w:w="3010" w:type="dxa"/>
          </w:tcPr>
          <w:p w14:paraId="6BDC94B1" w14:textId="77777777" w:rsidR="002F6EF4" w:rsidRPr="0050431F" w:rsidRDefault="002F6EF4" w:rsidP="00E819CF">
            <w:pPr>
              <w:pStyle w:val="TAC"/>
              <w:rPr>
                <w:rFonts w:cs="Arial"/>
                <w:lang w:eastAsia="en-US"/>
              </w:rPr>
            </w:pPr>
            <w:r w:rsidRPr="0050431F">
              <w:rPr>
                <w:rFonts w:cs="Arial"/>
                <w:lang w:eastAsia="en-US"/>
              </w:rPr>
              <w:t>CW</w:t>
            </w:r>
          </w:p>
        </w:tc>
      </w:tr>
      <w:tr w:rsidR="002F6EF4" w:rsidRPr="005C5D7F" w14:paraId="34B4BE93" w14:textId="77777777" w:rsidTr="00E819CF">
        <w:trPr>
          <w:jc w:val="center"/>
        </w:trPr>
        <w:tc>
          <w:tcPr>
            <w:tcW w:w="1809" w:type="dxa"/>
            <w:vMerge/>
          </w:tcPr>
          <w:p w14:paraId="47E315EE" w14:textId="77777777" w:rsidR="002F6EF4" w:rsidRPr="0050431F" w:rsidRDefault="002F6EF4" w:rsidP="00E819CF">
            <w:pPr>
              <w:pStyle w:val="TAC"/>
              <w:rPr>
                <w:rFonts w:cs="Arial"/>
                <w:lang w:eastAsia="en-US"/>
              </w:rPr>
            </w:pPr>
          </w:p>
        </w:tc>
        <w:tc>
          <w:tcPr>
            <w:tcW w:w="2835" w:type="dxa"/>
            <w:vAlign w:val="center"/>
          </w:tcPr>
          <w:p w14:paraId="6DCD1989" w14:textId="77777777" w:rsidR="002F6EF4" w:rsidRPr="0050431F" w:rsidRDefault="002F6EF4" w:rsidP="00E819CF">
            <w:pPr>
              <w:pStyle w:val="TAC"/>
              <w:rPr>
                <w:rFonts w:cs="Arial"/>
                <w:lang w:eastAsia="en-US"/>
              </w:rPr>
            </w:pPr>
            <w:r w:rsidRPr="0050431F">
              <w:rPr>
                <w:rFonts w:cs="Arial"/>
                <w:lang w:eastAsia="en-US"/>
              </w:rPr>
              <w:t>±880</w:t>
            </w:r>
          </w:p>
        </w:tc>
        <w:tc>
          <w:tcPr>
            <w:tcW w:w="3010" w:type="dxa"/>
          </w:tcPr>
          <w:p w14:paraId="705980F2" w14:textId="77777777" w:rsidR="002F6EF4" w:rsidRPr="005C5D7F" w:rsidRDefault="002F6EF4"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5E5E8C16" w14:textId="77777777">
        <w:trPr>
          <w:jc w:val="center"/>
        </w:trPr>
        <w:tc>
          <w:tcPr>
            <w:tcW w:w="1809" w:type="dxa"/>
            <w:vMerge w:val="restart"/>
          </w:tcPr>
          <w:p w14:paraId="14FFCE38" w14:textId="77777777" w:rsidR="002F6B1E" w:rsidRPr="0050431F" w:rsidRDefault="002F6B1E" w:rsidP="00DF4388">
            <w:pPr>
              <w:pStyle w:val="TAC"/>
              <w:rPr>
                <w:rFonts w:cs="Arial"/>
                <w:lang w:eastAsia="en-US"/>
              </w:rPr>
            </w:pPr>
            <w:r w:rsidRPr="0050431F">
              <w:rPr>
                <w:rFonts w:cs="Arial"/>
                <w:lang w:eastAsia="en-US"/>
              </w:rPr>
              <w:t>1.28Mcps UTRA TDD</w:t>
            </w:r>
          </w:p>
        </w:tc>
        <w:tc>
          <w:tcPr>
            <w:tcW w:w="2835" w:type="dxa"/>
            <w:vAlign w:val="center"/>
          </w:tcPr>
          <w:p w14:paraId="3496F264" w14:textId="77777777" w:rsidR="002F6B1E" w:rsidRPr="0050431F" w:rsidRDefault="002F6B1E" w:rsidP="00DF4388">
            <w:pPr>
              <w:pStyle w:val="TAC"/>
              <w:rPr>
                <w:rFonts w:cs="Arial"/>
                <w:lang w:eastAsia="en-US"/>
              </w:rPr>
            </w:pPr>
            <w:r w:rsidRPr="0050431F">
              <w:rPr>
                <w:rFonts w:cs="Arial"/>
                <w:lang w:eastAsia="en-US"/>
              </w:rPr>
              <w:t>±190 (BC3)</w:t>
            </w:r>
          </w:p>
        </w:tc>
        <w:tc>
          <w:tcPr>
            <w:tcW w:w="3010" w:type="dxa"/>
          </w:tcPr>
          <w:p w14:paraId="1DDDBB13"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9D6AB2D" w14:textId="77777777">
        <w:trPr>
          <w:jc w:val="center"/>
        </w:trPr>
        <w:tc>
          <w:tcPr>
            <w:tcW w:w="1809" w:type="dxa"/>
            <w:vMerge/>
          </w:tcPr>
          <w:p w14:paraId="6C310D11" w14:textId="77777777" w:rsidR="002F6B1E" w:rsidRPr="0050431F" w:rsidRDefault="002F6B1E" w:rsidP="00DF4388">
            <w:pPr>
              <w:pStyle w:val="TAC"/>
              <w:rPr>
                <w:rFonts w:cs="Arial"/>
                <w:lang w:eastAsia="en-US"/>
              </w:rPr>
            </w:pPr>
          </w:p>
        </w:tc>
        <w:tc>
          <w:tcPr>
            <w:tcW w:w="2835" w:type="dxa"/>
            <w:vAlign w:val="center"/>
          </w:tcPr>
          <w:p w14:paraId="30CF46A7" w14:textId="77777777" w:rsidR="002F6B1E" w:rsidRPr="0050431F" w:rsidRDefault="002F6B1E" w:rsidP="00DF4388">
            <w:pPr>
              <w:pStyle w:val="TAC"/>
              <w:rPr>
                <w:rFonts w:cs="Arial"/>
                <w:lang w:eastAsia="en-US"/>
              </w:rPr>
            </w:pPr>
            <w:r w:rsidRPr="0050431F">
              <w:rPr>
                <w:rFonts w:cs="Arial"/>
                <w:lang w:eastAsia="en-US"/>
              </w:rPr>
              <w:t>±970 (BC3)</w:t>
            </w:r>
          </w:p>
        </w:tc>
        <w:tc>
          <w:tcPr>
            <w:tcW w:w="3010" w:type="dxa"/>
          </w:tcPr>
          <w:p w14:paraId="1AD649B7" w14:textId="77777777" w:rsidR="002F6B1E" w:rsidRPr="005C5D7F" w:rsidRDefault="002F6B1E" w:rsidP="00B1053B">
            <w:pPr>
              <w:pStyle w:val="TAC"/>
              <w:rPr>
                <w:rFonts w:cs="Arial"/>
                <w:lang w:val="sv-FI" w:eastAsia="en-US"/>
              </w:rPr>
            </w:pPr>
            <w:r w:rsidRPr="005C5D7F">
              <w:rPr>
                <w:rFonts w:cs="Arial"/>
                <w:lang w:val="sv-FI" w:eastAsia="en-US"/>
              </w:rPr>
              <w:t>1.4 MHz E-UTRA signal, 1 RB</w:t>
            </w:r>
            <w:r w:rsidR="00B1053B" w:rsidRPr="005C5D7F">
              <w:rPr>
                <w:rFonts w:cs="Arial"/>
                <w:lang w:val="sv-FI" w:eastAsia="en-US"/>
              </w:rPr>
              <w:t xml:space="preserve"> (NOTE 1)</w:t>
            </w:r>
          </w:p>
        </w:tc>
      </w:tr>
      <w:tr w:rsidR="002F6B1E" w:rsidRPr="0050431F" w14:paraId="7ED380FD" w14:textId="77777777">
        <w:trPr>
          <w:jc w:val="center"/>
        </w:trPr>
        <w:tc>
          <w:tcPr>
            <w:tcW w:w="7654" w:type="dxa"/>
            <w:gridSpan w:val="3"/>
          </w:tcPr>
          <w:p w14:paraId="2B71B1F1" w14:textId="77777777" w:rsidR="002F6B1E" w:rsidRPr="0050431F" w:rsidRDefault="002F6B1E" w:rsidP="00B1053B">
            <w:pPr>
              <w:pStyle w:val="TAN"/>
              <w:rPr>
                <w:lang w:eastAsia="en-US"/>
              </w:rPr>
            </w:pPr>
            <w:r w:rsidRPr="0050431F">
              <w:rPr>
                <w:lang w:eastAsia="en-US"/>
              </w:rPr>
              <w:t>NOTE</w:t>
            </w:r>
            <w:r w:rsidR="00B1053B" w:rsidRPr="0050431F">
              <w:rPr>
                <w:lang w:eastAsia="en-US"/>
              </w:rPr>
              <w:t xml:space="preserve"> 1</w:t>
            </w:r>
            <w:r w:rsidRPr="0050431F">
              <w:rPr>
                <w:lang w:eastAsia="en-US"/>
              </w:rPr>
              <w:t>:</w:t>
            </w:r>
            <w:r w:rsidRPr="0050431F">
              <w:rPr>
                <w:lang w:eastAsia="en-US"/>
              </w:rPr>
              <w:tab/>
              <w:t xml:space="preserve">Interfering signal consisting of one resource block positioned at the stated offset, the channel bandwidth of the interfering signal is located adjacently to the </w:t>
            </w:r>
            <w:r w:rsidR="00C23C7B" w:rsidRPr="0050431F">
              <w:rPr>
                <w:lang w:eastAsia="en-US"/>
              </w:rPr>
              <w:t>Base Station RF Bandwidth</w:t>
            </w:r>
            <w:r w:rsidRPr="0050431F">
              <w:rPr>
                <w:lang w:eastAsia="en-US"/>
              </w:rPr>
              <w:t xml:space="preserve"> edge</w:t>
            </w:r>
            <w:r w:rsidR="00A45DD5" w:rsidRPr="0050431F">
              <w:rPr>
                <w:lang w:eastAsia="en-US"/>
              </w:rPr>
              <w:t xml:space="preserve"> or sub-block</w:t>
            </w:r>
            <w:r w:rsidR="00C23C7B" w:rsidRPr="0050431F">
              <w:rPr>
                <w:lang w:eastAsia="en-US"/>
              </w:rPr>
              <w:t xml:space="preserve"> edge</w:t>
            </w:r>
            <w:r w:rsidR="00A45DD5" w:rsidRPr="0050431F">
              <w:rPr>
                <w:lang w:eastAsia="en-US"/>
              </w:rPr>
              <w:t xml:space="preserve"> inside a gap</w:t>
            </w:r>
            <w:r w:rsidRPr="0050431F">
              <w:rPr>
                <w:lang w:eastAsia="en-US"/>
              </w:rPr>
              <w:t>.</w:t>
            </w:r>
          </w:p>
          <w:p w14:paraId="43C4472A" w14:textId="77777777" w:rsidR="00B1053B" w:rsidRPr="0050431F" w:rsidRDefault="002F6B1E" w:rsidP="00B1053B">
            <w:pPr>
              <w:pStyle w:val="TAN"/>
            </w:pPr>
            <w:r w:rsidRPr="0050431F">
              <w:rPr>
                <w:lang w:eastAsia="en-US"/>
              </w:rPr>
              <w:t>NOTE</w:t>
            </w:r>
            <w:r w:rsidR="00B1053B" w:rsidRPr="0050431F">
              <w:rPr>
                <w:lang w:eastAsia="en-US"/>
              </w:rPr>
              <w:t xml:space="preserve"> 2</w:t>
            </w:r>
            <w:r w:rsidRPr="0050431F">
              <w:rPr>
                <w:lang w:eastAsia="en-US"/>
              </w:rPr>
              <w:t>:</w:t>
            </w:r>
            <w:r w:rsidRPr="0050431F">
              <w:rPr>
                <w:lang w:eastAsia="en-US"/>
              </w:rPr>
              <w:tab/>
              <w:t>This requirement shall apply only for an E-UTRA FRC A1-3 mapped to the frequency range at the channel edge adjacent to the interfering signals.</w:t>
            </w:r>
            <w:r w:rsidR="00B1053B" w:rsidRPr="0050431F">
              <w:t xml:space="preserve"> </w:t>
            </w:r>
          </w:p>
          <w:p w14:paraId="5BEADD37" w14:textId="77777777" w:rsidR="002F6B1E" w:rsidRPr="0050431F" w:rsidRDefault="00B1053B" w:rsidP="00B1053B">
            <w:pPr>
              <w:pStyle w:val="TAN"/>
            </w:pPr>
            <w:r w:rsidRPr="0050431F">
              <w:t>NOTE 3:</w:t>
            </w:r>
            <w:r w:rsidRPr="0050431F">
              <w:tab/>
              <w:t>The frequency offset shall be adjusted to accommodate the IMD product to fall in the NB-IoT RB for NB-IoT in-band/guard band operation.</w:t>
            </w:r>
          </w:p>
          <w:p w14:paraId="5C356158" w14:textId="77777777" w:rsidR="003527EC" w:rsidRPr="0050431F" w:rsidRDefault="003527EC" w:rsidP="003527EC">
            <w:pPr>
              <w:pStyle w:val="TAN"/>
            </w:pPr>
            <w:r w:rsidRPr="0050431F">
              <w:t>NOTE 4:</w:t>
            </w:r>
            <w:r w:rsidRPr="0050431F">
              <w:tab/>
              <w:t>The frequency offset shall be adjusted to accommodate the IMD product to fall in the NB-IoT RB for NB-IoT in-band/guard band operation.</w:t>
            </w:r>
          </w:p>
          <w:p w14:paraId="06E4490F" w14:textId="77777777" w:rsidR="003527EC" w:rsidRPr="0050431F" w:rsidRDefault="003527EC" w:rsidP="003527EC">
            <w:pPr>
              <w:pStyle w:val="TAN"/>
              <w:rPr>
                <w:lang w:eastAsia="en-US"/>
              </w:rPr>
            </w:pPr>
            <w:r w:rsidRPr="0050431F">
              <w:rPr>
                <w:rFonts w:cs="Arial"/>
                <w:szCs w:val="18"/>
              </w:rPr>
              <w:t>NOTE 5:</w:t>
            </w:r>
            <w:r w:rsidRPr="0050431F">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13086120" w14:textId="77777777" w:rsidR="002F6B1E" w:rsidRPr="0050431F" w:rsidRDefault="002F6B1E" w:rsidP="002F6B1E"/>
    <w:p w14:paraId="4382BBCD" w14:textId="77777777" w:rsidR="002F6B1E" w:rsidRPr="0050431F" w:rsidRDefault="002F6B1E" w:rsidP="00F311C8">
      <w:pPr>
        <w:pStyle w:val="Heading4"/>
      </w:pPr>
      <w:bookmarkStart w:id="2333" w:name="_Toc13048747"/>
      <w:bookmarkStart w:id="2334" w:name="_Toc29764963"/>
      <w:bookmarkStart w:id="2335" w:name="_Toc29765381"/>
      <w:bookmarkStart w:id="2336" w:name="_Toc52556879"/>
      <w:bookmarkStart w:id="2337" w:name="_Toc67912581"/>
      <w:bookmarkStart w:id="2338" w:name="_Toc89855516"/>
      <w:r w:rsidRPr="0050431F">
        <w:t>7.7.5.3</w:t>
      </w:r>
      <w:r w:rsidRPr="0050431F">
        <w:tab/>
        <w:t>Additional narrowband intermodulation test requirement for GSM/EDGE</w:t>
      </w:r>
      <w:bookmarkEnd w:id="2333"/>
      <w:bookmarkEnd w:id="2334"/>
      <w:bookmarkEnd w:id="2335"/>
      <w:bookmarkEnd w:id="2336"/>
      <w:bookmarkEnd w:id="2337"/>
      <w:bookmarkEnd w:id="2338"/>
    </w:p>
    <w:p w14:paraId="096B83A3" w14:textId="77777777" w:rsidR="002F6B1E" w:rsidRPr="0050431F" w:rsidRDefault="002F6B1E" w:rsidP="002F6B1E">
      <w:r w:rsidRPr="0050431F">
        <w:t>The GSM/EDGE MC-BTS receiver intermodulation test requirements are stated in TS 51.021 [11], applicable parts of subclause 7.7, shall apply for GSM/EDGE carriers.</w:t>
      </w:r>
    </w:p>
    <w:p w14:paraId="7CA5C7B9" w14:textId="77777777" w:rsidR="002F6B1E" w:rsidRPr="0050431F" w:rsidRDefault="002F6B1E" w:rsidP="002F6B1E">
      <w:r w:rsidRPr="0050431F">
        <w:t>The conditions specified in TS 45.005 [</w:t>
      </w:r>
      <w:r w:rsidR="00C50614" w:rsidRPr="0050431F">
        <w:t>6</w:t>
      </w:r>
      <w:r w:rsidRPr="0050431F">
        <w:t>], Annex P.2.2 apply for the GSM/EDGE intermodulation requirement.</w:t>
      </w:r>
    </w:p>
    <w:p w14:paraId="7EEBF74B" w14:textId="77777777" w:rsidR="00A26C61" w:rsidRPr="0050431F" w:rsidRDefault="00A26C61" w:rsidP="00F311C8">
      <w:pPr>
        <w:pStyle w:val="Heading2"/>
      </w:pPr>
      <w:bookmarkStart w:id="2339" w:name="_Toc13048748"/>
      <w:bookmarkStart w:id="2340" w:name="_Toc29764964"/>
      <w:bookmarkStart w:id="2341" w:name="_Toc29765382"/>
      <w:bookmarkStart w:id="2342" w:name="_Toc52556880"/>
      <w:bookmarkStart w:id="2343" w:name="_Toc67912582"/>
      <w:bookmarkStart w:id="2344" w:name="_Toc89855517"/>
      <w:r w:rsidRPr="0050431F">
        <w:t>7.8</w:t>
      </w:r>
      <w:r w:rsidRPr="0050431F">
        <w:tab/>
        <w:t>In-channel selectivity</w:t>
      </w:r>
      <w:bookmarkEnd w:id="2339"/>
      <w:bookmarkEnd w:id="2340"/>
      <w:bookmarkEnd w:id="2341"/>
      <w:bookmarkEnd w:id="2342"/>
      <w:bookmarkEnd w:id="2343"/>
      <w:bookmarkEnd w:id="2344"/>
    </w:p>
    <w:p w14:paraId="3D7AF873" w14:textId="77777777" w:rsidR="008F5BA6" w:rsidRPr="0050431F" w:rsidRDefault="008F5BA6" w:rsidP="00F311C8">
      <w:pPr>
        <w:pStyle w:val="Heading3"/>
      </w:pPr>
      <w:bookmarkStart w:id="2345" w:name="_Toc13048749"/>
      <w:bookmarkStart w:id="2346" w:name="_Toc29764965"/>
      <w:bookmarkStart w:id="2347" w:name="_Toc29765383"/>
      <w:bookmarkStart w:id="2348" w:name="_Toc52556881"/>
      <w:bookmarkStart w:id="2349" w:name="_Toc67912583"/>
      <w:bookmarkStart w:id="2350" w:name="_Toc89855518"/>
      <w:r w:rsidRPr="0050431F">
        <w:t>7.8.1</w:t>
      </w:r>
      <w:r w:rsidRPr="0050431F">
        <w:tab/>
        <w:t>Definition and applicability</w:t>
      </w:r>
      <w:bookmarkEnd w:id="2345"/>
      <w:bookmarkEnd w:id="2346"/>
      <w:bookmarkEnd w:id="2347"/>
      <w:bookmarkEnd w:id="2348"/>
      <w:bookmarkEnd w:id="2349"/>
      <w:bookmarkEnd w:id="2350"/>
    </w:p>
    <w:p w14:paraId="319A2586" w14:textId="77777777" w:rsidR="008F5BA6" w:rsidRPr="0050431F" w:rsidRDefault="008F5BA6" w:rsidP="008F5BA6">
      <w:r w:rsidRPr="0050431F">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50431F">
        <w:t>and NB-IoT in-band operation carrier</w:t>
      </w:r>
      <w:r w:rsidRPr="0050431F">
        <w:t>.</w:t>
      </w:r>
    </w:p>
    <w:p w14:paraId="019E660B" w14:textId="77777777" w:rsidR="008F5BA6" w:rsidRPr="0050431F" w:rsidRDefault="008F5BA6" w:rsidP="00F311C8">
      <w:pPr>
        <w:pStyle w:val="Heading3"/>
      </w:pPr>
      <w:bookmarkStart w:id="2351" w:name="_Toc13048750"/>
      <w:bookmarkStart w:id="2352" w:name="_Toc29764966"/>
      <w:bookmarkStart w:id="2353" w:name="_Toc29765384"/>
      <w:bookmarkStart w:id="2354" w:name="_Toc52556882"/>
      <w:bookmarkStart w:id="2355" w:name="_Toc67912584"/>
      <w:bookmarkStart w:id="2356" w:name="_Toc89855519"/>
      <w:r w:rsidRPr="0050431F">
        <w:t>7.8.2</w:t>
      </w:r>
      <w:r w:rsidRPr="0050431F">
        <w:tab/>
      </w:r>
      <w:r w:rsidR="00DB7FF2" w:rsidRPr="0050431F">
        <w:t>Minimum requirement</w:t>
      </w:r>
      <w:bookmarkEnd w:id="2351"/>
      <w:bookmarkEnd w:id="2352"/>
      <w:bookmarkEnd w:id="2353"/>
      <w:bookmarkEnd w:id="2354"/>
      <w:bookmarkEnd w:id="2355"/>
      <w:bookmarkEnd w:id="2356"/>
    </w:p>
    <w:p w14:paraId="34BD57BD" w14:textId="77777777" w:rsidR="008F5BA6" w:rsidRPr="0050431F" w:rsidRDefault="008F5BA6" w:rsidP="008F5BA6">
      <w:r w:rsidRPr="0050431F">
        <w:t>The minimum requirement is in TS 37.104 [2] subclause 7.8.1.</w:t>
      </w:r>
    </w:p>
    <w:p w14:paraId="5EDBB9C9" w14:textId="77777777" w:rsidR="008F5BA6" w:rsidRPr="0050431F" w:rsidRDefault="008F5BA6" w:rsidP="00F311C8">
      <w:pPr>
        <w:pStyle w:val="Heading3"/>
      </w:pPr>
      <w:bookmarkStart w:id="2357" w:name="_Toc13048751"/>
      <w:bookmarkStart w:id="2358" w:name="_Toc29764967"/>
      <w:bookmarkStart w:id="2359" w:name="_Toc29765385"/>
      <w:bookmarkStart w:id="2360" w:name="_Toc52556883"/>
      <w:bookmarkStart w:id="2361" w:name="_Toc67912585"/>
      <w:bookmarkStart w:id="2362" w:name="_Toc89855520"/>
      <w:r w:rsidRPr="0050431F">
        <w:t>7.8.3</w:t>
      </w:r>
      <w:r w:rsidRPr="0050431F">
        <w:tab/>
        <w:t>Test purpose</w:t>
      </w:r>
      <w:bookmarkEnd w:id="2357"/>
      <w:bookmarkEnd w:id="2358"/>
      <w:bookmarkEnd w:id="2359"/>
      <w:bookmarkEnd w:id="2360"/>
      <w:bookmarkEnd w:id="2361"/>
      <w:bookmarkEnd w:id="2362"/>
    </w:p>
    <w:p w14:paraId="2E734E57" w14:textId="77777777" w:rsidR="008F5BA6" w:rsidRPr="0050431F" w:rsidRDefault="008F5BA6" w:rsidP="008F5BA6">
      <w:r w:rsidRPr="0050431F">
        <w:t>The purpose of this test is to verify the BS receiver ability to suppress the IQ leakage.</w:t>
      </w:r>
    </w:p>
    <w:p w14:paraId="18913A92" w14:textId="77777777" w:rsidR="008F5BA6" w:rsidRPr="0050431F" w:rsidRDefault="008F5BA6" w:rsidP="00F311C8">
      <w:pPr>
        <w:pStyle w:val="Heading3"/>
      </w:pPr>
      <w:bookmarkStart w:id="2363" w:name="_Toc13048752"/>
      <w:bookmarkStart w:id="2364" w:name="_Toc29764968"/>
      <w:bookmarkStart w:id="2365" w:name="_Toc29765386"/>
      <w:bookmarkStart w:id="2366" w:name="_Toc52556884"/>
      <w:bookmarkStart w:id="2367" w:name="_Toc67912586"/>
      <w:bookmarkStart w:id="2368" w:name="_Toc89855521"/>
      <w:r w:rsidRPr="0050431F">
        <w:t>7.8.4</w:t>
      </w:r>
      <w:r w:rsidRPr="0050431F">
        <w:tab/>
        <w:t>Method of testing</w:t>
      </w:r>
      <w:bookmarkEnd w:id="2363"/>
      <w:bookmarkEnd w:id="2364"/>
      <w:bookmarkEnd w:id="2365"/>
      <w:bookmarkEnd w:id="2366"/>
      <w:bookmarkEnd w:id="2367"/>
      <w:bookmarkEnd w:id="2368"/>
    </w:p>
    <w:p w14:paraId="1680BA26" w14:textId="77777777" w:rsidR="004F12B9" w:rsidRPr="0050431F" w:rsidRDefault="004F12B9" w:rsidP="004F12B9">
      <w:pPr>
        <w:keepNext/>
        <w:rPr>
          <w:rFonts w:cs="v5.0.0"/>
          <w:snapToGrid w:val="0"/>
        </w:rPr>
      </w:pPr>
      <w:r w:rsidRPr="0050431F">
        <w:t xml:space="preserve">For this requirement Tables 5.1-1 and </w:t>
      </w:r>
      <w:r w:rsidR="001575EF" w:rsidRPr="0050431F">
        <w:rPr>
          <w:lang w:eastAsia="zh-CN"/>
        </w:rPr>
        <w:t>5.2-1</w:t>
      </w:r>
      <w:r w:rsidR="001575EF" w:rsidRPr="0050431F">
        <w:rPr>
          <w:rFonts w:cs="v5.0.0"/>
          <w:snapToGrid w:val="0"/>
        </w:rPr>
        <w:t xml:space="preserve"> </w:t>
      </w:r>
      <w:r w:rsidRPr="0050431F">
        <w:rPr>
          <w:rFonts w:cs="v5.0.0"/>
          <w:snapToGrid w:val="0"/>
        </w:rPr>
        <w:t>refer to single-RAT specifications; see clause 5. The following shall apply:</w:t>
      </w:r>
    </w:p>
    <w:p w14:paraId="637205BD" w14:textId="77777777" w:rsidR="004F12B9" w:rsidRPr="0050431F" w:rsidRDefault="00D75E25" w:rsidP="00D75E25">
      <w:pPr>
        <w:pStyle w:val="B10"/>
      </w:pPr>
      <w:r w:rsidRPr="0050431F">
        <w:t>-</w:t>
      </w:r>
      <w:r w:rsidRPr="0050431F">
        <w:tab/>
      </w:r>
      <w:r w:rsidR="004F12B9" w:rsidRPr="0050431F">
        <w:t>For references to TS 36.141</w:t>
      </w:r>
      <w:r w:rsidR="00AB74E3" w:rsidRPr="0050431F">
        <w:t xml:space="preserve"> [9]</w:t>
      </w:r>
      <w:r w:rsidR="004F12B9" w:rsidRPr="0050431F">
        <w:t>, the method of test is specified in TS 36.141 [9], subclause 7.4.4.</w:t>
      </w:r>
    </w:p>
    <w:p w14:paraId="28531DDF" w14:textId="77777777" w:rsidR="006F42EF" w:rsidRPr="0050431F" w:rsidRDefault="006F42EF" w:rsidP="006F42EF">
      <w:r w:rsidRPr="0050431F">
        <w:t>In addition, for a multi-band capable BS, the following step shall apply</w:t>
      </w:r>
      <w:r w:rsidR="00B16C24" w:rsidRPr="0050431F">
        <w:t>:</w:t>
      </w:r>
    </w:p>
    <w:p w14:paraId="17ADB14E" w14:textId="77777777" w:rsidR="006F42EF" w:rsidRPr="0050431F" w:rsidRDefault="004971E5" w:rsidP="006F42EF">
      <w:pPr>
        <w:pStyle w:val="B10"/>
      </w:pPr>
      <w:r w:rsidRPr="0050431F">
        <w:t>-</w:t>
      </w:r>
      <w:r w:rsidRPr="0050431F">
        <w:tab/>
        <w:t>For multi-band capable BS and single band tests, repeat the tests per involved band with no carrier activated in the other band.</w:t>
      </w:r>
      <w:r w:rsidR="00C23C7B" w:rsidRPr="0050431F">
        <w:t xml:space="preserve"> </w:t>
      </w:r>
      <w:r w:rsidR="006F42EF" w:rsidRPr="0050431F">
        <w:t>For multi-band capable BS with separate antenna connector, the antenna connector not being under test shall be terminated.</w:t>
      </w:r>
    </w:p>
    <w:p w14:paraId="7D77C723" w14:textId="77777777" w:rsidR="008F5BA6" w:rsidRPr="0050431F" w:rsidRDefault="008F5BA6" w:rsidP="00F311C8">
      <w:pPr>
        <w:pStyle w:val="Heading3"/>
      </w:pPr>
      <w:bookmarkStart w:id="2369" w:name="_Toc13048753"/>
      <w:bookmarkStart w:id="2370" w:name="_Toc29764969"/>
      <w:bookmarkStart w:id="2371" w:name="_Toc29765387"/>
      <w:bookmarkStart w:id="2372" w:name="_Toc52556885"/>
      <w:bookmarkStart w:id="2373" w:name="_Toc67912587"/>
      <w:bookmarkStart w:id="2374" w:name="_Toc89855522"/>
      <w:r w:rsidRPr="0050431F">
        <w:t>7.8.5</w:t>
      </w:r>
      <w:r w:rsidRPr="0050431F">
        <w:tab/>
      </w:r>
      <w:r w:rsidR="00DB7FF2" w:rsidRPr="0050431F">
        <w:t>Test requirement</w:t>
      </w:r>
      <w:r w:rsidRPr="0050431F">
        <w:t>s</w:t>
      </w:r>
      <w:bookmarkEnd w:id="2369"/>
      <w:bookmarkEnd w:id="2370"/>
      <w:bookmarkEnd w:id="2371"/>
      <w:bookmarkEnd w:id="2372"/>
      <w:bookmarkEnd w:id="2373"/>
      <w:bookmarkEnd w:id="2374"/>
    </w:p>
    <w:p w14:paraId="771F86B1" w14:textId="77777777" w:rsidR="00A26C61" w:rsidRPr="0050431F" w:rsidRDefault="008F5BA6" w:rsidP="00E46B59">
      <w:r w:rsidRPr="0050431F">
        <w:t>The test requirements are in TS 36.141</w:t>
      </w:r>
      <w:r w:rsidR="00AB74E3" w:rsidRPr="0050431F">
        <w:t xml:space="preserve"> [9]</w:t>
      </w:r>
      <w:r w:rsidRPr="0050431F">
        <w:t>, subclause 7.4.5.</w:t>
      </w:r>
    </w:p>
    <w:p w14:paraId="0F7F339B" w14:textId="77777777" w:rsidR="0012070E" w:rsidRPr="0050431F" w:rsidRDefault="0012070E" w:rsidP="00F311C8">
      <w:pPr>
        <w:pStyle w:val="Heading1"/>
      </w:pPr>
      <w:bookmarkStart w:id="2375" w:name="_Toc13048754"/>
      <w:bookmarkStart w:id="2376" w:name="_Toc29764970"/>
      <w:bookmarkStart w:id="2377" w:name="_Toc29765388"/>
      <w:bookmarkStart w:id="2378" w:name="_Toc52556886"/>
      <w:bookmarkStart w:id="2379" w:name="_Toc67912588"/>
      <w:bookmarkStart w:id="2380" w:name="_Toc89855523"/>
      <w:bookmarkStart w:id="2381" w:name="historyclause"/>
      <w:r w:rsidRPr="0050431F">
        <w:t>8</w:t>
      </w:r>
      <w:r w:rsidRPr="0050431F">
        <w:tab/>
        <w:t>Performance requirements</w:t>
      </w:r>
      <w:bookmarkEnd w:id="2375"/>
      <w:bookmarkEnd w:id="2376"/>
      <w:bookmarkEnd w:id="2377"/>
      <w:bookmarkEnd w:id="2378"/>
      <w:bookmarkEnd w:id="2379"/>
      <w:bookmarkEnd w:id="2380"/>
    </w:p>
    <w:p w14:paraId="1DEB8C2A" w14:textId="77777777" w:rsidR="0012070E" w:rsidRPr="0050431F" w:rsidRDefault="00E46B59" w:rsidP="0012070E">
      <w:r w:rsidRPr="0050431F">
        <w:t>Void</w:t>
      </w:r>
    </w:p>
    <w:p w14:paraId="706CEC57" w14:textId="77777777" w:rsidR="005F0157" w:rsidRPr="0050431F" w:rsidRDefault="00F455C8" w:rsidP="00F455C8">
      <w:pPr>
        <w:pStyle w:val="Heading8"/>
      </w:pPr>
      <w:r w:rsidRPr="0050431F">
        <w:br w:type="page"/>
      </w:r>
      <w:bookmarkStart w:id="2382" w:name="_Toc13048755"/>
      <w:bookmarkStart w:id="2383" w:name="_Toc29764971"/>
      <w:bookmarkStart w:id="2384" w:name="_Toc29765389"/>
      <w:bookmarkStart w:id="2385" w:name="_Toc52556887"/>
      <w:bookmarkStart w:id="2386" w:name="_Toc67912589"/>
      <w:bookmarkStart w:id="2387" w:name="_Toc89855524"/>
      <w:r w:rsidR="005F0157" w:rsidRPr="0050431F">
        <w:t>Annex A (normative):</w:t>
      </w:r>
      <w:r w:rsidRPr="0050431F">
        <w:br/>
      </w:r>
      <w:r w:rsidR="005F0157" w:rsidRPr="0050431F">
        <w:t>Characteristics of interfering signals</w:t>
      </w:r>
      <w:bookmarkEnd w:id="2382"/>
      <w:bookmarkEnd w:id="2383"/>
      <w:bookmarkEnd w:id="2384"/>
      <w:bookmarkEnd w:id="2385"/>
      <w:bookmarkEnd w:id="2386"/>
      <w:bookmarkEnd w:id="2387"/>
      <w:r w:rsidR="00C462C9" w:rsidRPr="0050431F">
        <w:t xml:space="preserve"> </w:t>
      </w:r>
    </w:p>
    <w:p w14:paraId="1DB3B194" w14:textId="77777777" w:rsidR="00200D14" w:rsidRPr="0050431F" w:rsidRDefault="00200D14" w:rsidP="00F311C8">
      <w:pPr>
        <w:pStyle w:val="Heading1"/>
      </w:pPr>
      <w:bookmarkStart w:id="2388" w:name="_Toc13048756"/>
      <w:bookmarkStart w:id="2389" w:name="_Toc29764972"/>
      <w:bookmarkStart w:id="2390" w:name="_Toc29765390"/>
      <w:bookmarkStart w:id="2391" w:name="_Toc52556888"/>
      <w:bookmarkStart w:id="2392" w:name="_Toc67912590"/>
      <w:bookmarkStart w:id="2393" w:name="_Toc89855525"/>
      <w:r w:rsidRPr="0050431F">
        <w:t>A.1</w:t>
      </w:r>
      <w:r w:rsidRPr="0050431F">
        <w:tab/>
        <w:t>UTRA FDD interfering signal</w:t>
      </w:r>
      <w:bookmarkEnd w:id="2388"/>
      <w:bookmarkEnd w:id="2389"/>
      <w:bookmarkEnd w:id="2390"/>
      <w:bookmarkEnd w:id="2391"/>
      <w:bookmarkEnd w:id="2392"/>
      <w:bookmarkEnd w:id="2393"/>
    </w:p>
    <w:p w14:paraId="11B04ADE" w14:textId="77777777" w:rsidR="00200D14" w:rsidRPr="0050431F" w:rsidRDefault="00200D14" w:rsidP="00200D14">
      <w:r w:rsidRPr="0050431F">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3334E0CB" w14:textId="77777777" w:rsidR="00200D14" w:rsidRPr="0050431F" w:rsidRDefault="00200D14" w:rsidP="00EB0F3C">
      <w:pPr>
        <w:pStyle w:val="TH"/>
      </w:pPr>
      <w:r w:rsidRPr="0050431F">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00D14" w:rsidRPr="0050431F" w14:paraId="3A0D231E" w14:textId="77777777">
        <w:trPr>
          <w:jc w:val="center"/>
        </w:trPr>
        <w:tc>
          <w:tcPr>
            <w:tcW w:w="1384" w:type="dxa"/>
          </w:tcPr>
          <w:p w14:paraId="0EA0A3CA" w14:textId="77777777" w:rsidR="00200D14" w:rsidRPr="0050431F" w:rsidRDefault="00200D14" w:rsidP="003819FB">
            <w:pPr>
              <w:pStyle w:val="TAH"/>
              <w:rPr>
                <w:rFonts w:cs="Arial"/>
                <w:lang w:eastAsia="en-US"/>
              </w:rPr>
            </w:pPr>
            <w:r w:rsidRPr="0050431F">
              <w:rPr>
                <w:rFonts w:cs="Arial"/>
                <w:lang w:eastAsia="en-US"/>
              </w:rPr>
              <w:t>Channel</w:t>
            </w:r>
          </w:p>
        </w:tc>
        <w:tc>
          <w:tcPr>
            <w:tcW w:w="1408" w:type="dxa"/>
          </w:tcPr>
          <w:p w14:paraId="43B84045" w14:textId="77777777" w:rsidR="00200D14" w:rsidRPr="0050431F" w:rsidRDefault="00200D14" w:rsidP="003819FB">
            <w:pPr>
              <w:pStyle w:val="TAH"/>
              <w:rPr>
                <w:rFonts w:cs="Arial"/>
                <w:lang w:eastAsia="en-US"/>
              </w:rPr>
            </w:pPr>
            <w:r w:rsidRPr="0050431F">
              <w:rPr>
                <w:rFonts w:cs="Arial"/>
                <w:lang w:eastAsia="en-US"/>
              </w:rPr>
              <w:t>Bit Rate</w:t>
            </w:r>
          </w:p>
        </w:tc>
        <w:tc>
          <w:tcPr>
            <w:tcW w:w="1561" w:type="dxa"/>
          </w:tcPr>
          <w:p w14:paraId="0E866046" w14:textId="77777777" w:rsidR="00200D14" w:rsidRPr="0050431F" w:rsidRDefault="00200D14" w:rsidP="003819FB">
            <w:pPr>
              <w:pStyle w:val="TAH"/>
              <w:rPr>
                <w:rFonts w:cs="Arial"/>
                <w:lang w:eastAsia="en-US"/>
              </w:rPr>
            </w:pPr>
            <w:r w:rsidRPr="0050431F">
              <w:rPr>
                <w:rFonts w:cs="Arial"/>
                <w:lang w:eastAsia="en-US"/>
              </w:rPr>
              <w:t>Spreading Factor</w:t>
            </w:r>
          </w:p>
        </w:tc>
        <w:tc>
          <w:tcPr>
            <w:tcW w:w="1497" w:type="dxa"/>
          </w:tcPr>
          <w:p w14:paraId="542822AA" w14:textId="77777777" w:rsidR="00200D14" w:rsidRPr="0050431F" w:rsidRDefault="00200D14" w:rsidP="003819FB">
            <w:pPr>
              <w:pStyle w:val="TAH"/>
              <w:rPr>
                <w:rFonts w:cs="Arial"/>
                <w:lang w:eastAsia="en-US"/>
              </w:rPr>
            </w:pPr>
            <w:r w:rsidRPr="0050431F">
              <w:rPr>
                <w:rFonts w:cs="Arial"/>
                <w:lang w:eastAsia="en-US"/>
              </w:rPr>
              <w:t>Channelization Code</w:t>
            </w:r>
          </w:p>
        </w:tc>
        <w:tc>
          <w:tcPr>
            <w:tcW w:w="1605" w:type="dxa"/>
          </w:tcPr>
          <w:p w14:paraId="22C6A74E" w14:textId="77777777" w:rsidR="00200D14" w:rsidRPr="0050431F" w:rsidRDefault="00200D14" w:rsidP="003819FB">
            <w:pPr>
              <w:pStyle w:val="TAH"/>
              <w:rPr>
                <w:rFonts w:cs="Arial"/>
                <w:lang w:eastAsia="en-US"/>
              </w:rPr>
            </w:pPr>
            <w:r w:rsidRPr="0050431F">
              <w:rPr>
                <w:rFonts w:cs="Arial"/>
                <w:lang w:eastAsia="en-US"/>
              </w:rPr>
              <w:t>Relative Power</w:t>
            </w:r>
          </w:p>
        </w:tc>
      </w:tr>
      <w:tr w:rsidR="00200D14" w:rsidRPr="0050431F" w14:paraId="3029E46B" w14:textId="77777777">
        <w:trPr>
          <w:jc w:val="center"/>
        </w:trPr>
        <w:tc>
          <w:tcPr>
            <w:tcW w:w="1384" w:type="dxa"/>
          </w:tcPr>
          <w:p w14:paraId="25091030" w14:textId="77777777" w:rsidR="00200D14" w:rsidRPr="0050431F" w:rsidRDefault="00200D14" w:rsidP="003819FB">
            <w:pPr>
              <w:pStyle w:val="TAC"/>
              <w:rPr>
                <w:rFonts w:cs="Arial"/>
                <w:lang w:eastAsia="en-US"/>
              </w:rPr>
            </w:pPr>
            <w:r w:rsidRPr="0050431F">
              <w:rPr>
                <w:rFonts w:cs="Arial"/>
                <w:lang w:eastAsia="en-US"/>
              </w:rPr>
              <w:t>DPDCH</w:t>
            </w:r>
          </w:p>
        </w:tc>
        <w:tc>
          <w:tcPr>
            <w:tcW w:w="1408" w:type="dxa"/>
          </w:tcPr>
          <w:p w14:paraId="67BED68E" w14:textId="77777777" w:rsidR="00200D14" w:rsidRPr="0050431F" w:rsidRDefault="00200D14" w:rsidP="003819FB">
            <w:pPr>
              <w:pStyle w:val="TAC"/>
              <w:rPr>
                <w:rFonts w:cs="Arial"/>
                <w:lang w:eastAsia="en-US"/>
              </w:rPr>
            </w:pPr>
            <w:r w:rsidRPr="0050431F">
              <w:rPr>
                <w:rFonts w:cs="Arial"/>
                <w:lang w:eastAsia="en-US"/>
              </w:rPr>
              <w:t>240 kbps</w:t>
            </w:r>
          </w:p>
        </w:tc>
        <w:tc>
          <w:tcPr>
            <w:tcW w:w="1561" w:type="dxa"/>
          </w:tcPr>
          <w:p w14:paraId="1F39EC9D" w14:textId="77777777" w:rsidR="00200D14" w:rsidRPr="0050431F" w:rsidRDefault="00200D14" w:rsidP="003819FB">
            <w:pPr>
              <w:pStyle w:val="TAC"/>
              <w:rPr>
                <w:rFonts w:cs="Arial"/>
                <w:lang w:eastAsia="en-US"/>
              </w:rPr>
            </w:pPr>
            <w:r w:rsidRPr="0050431F">
              <w:rPr>
                <w:rFonts w:cs="Arial"/>
                <w:lang w:eastAsia="en-US"/>
              </w:rPr>
              <w:t>16</w:t>
            </w:r>
          </w:p>
        </w:tc>
        <w:tc>
          <w:tcPr>
            <w:tcW w:w="1497" w:type="dxa"/>
          </w:tcPr>
          <w:p w14:paraId="0C371383" w14:textId="77777777" w:rsidR="00200D14" w:rsidRPr="0050431F" w:rsidRDefault="00200D14" w:rsidP="003819FB">
            <w:pPr>
              <w:pStyle w:val="TAC"/>
              <w:rPr>
                <w:rFonts w:cs="Arial"/>
                <w:lang w:eastAsia="en-US"/>
              </w:rPr>
            </w:pPr>
            <w:r w:rsidRPr="0050431F">
              <w:rPr>
                <w:rFonts w:cs="Arial"/>
                <w:lang w:eastAsia="en-US"/>
              </w:rPr>
              <w:t>4</w:t>
            </w:r>
          </w:p>
        </w:tc>
        <w:tc>
          <w:tcPr>
            <w:tcW w:w="1605" w:type="dxa"/>
          </w:tcPr>
          <w:p w14:paraId="37F43F37" w14:textId="77777777" w:rsidR="00200D14" w:rsidRPr="0050431F" w:rsidRDefault="00200D14" w:rsidP="003819FB">
            <w:pPr>
              <w:pStyle w:val="TAC"/>
              <w:rPr>
                <w:rFonts w:cs="Arial"/>
                <w:lang w:eastAsia="en-US"/>
              </w:rPr>
            </w:pPr>
            <w:r w:rsidRPr="0050431F">
              <w:rPr>
                <w:rFonts w:cs="Arial"/>
                <w:lang w:eastAsia="en-US"/>
              </w:rPr>
              <w:t>0 dB</w:t>
            </w:r>
          </w:p>
        </w:tc>
      </w:tr>
      <w:tr w:rsidR="00200D14" w:rsidRPr="0050431F" w14:paraId="6194B892" w14:textId="77777777">
        <w:trPr>
          <w:jc w:val="center"/>
        </w:trPr>
        <w:tc>
          <w:tcPr>
            <w:tcW w:w="1384" w:type="dxa"/>
          </w:tcPr>
          <w:p w14:paraId="522CA2A1" w14:textId="77777777" w:rsidR="00200D14" w:rsidRPr="0050431F" w:rsidRDefault="00200D14" w:rsidP="003819FB">
            <w:pPr>
              <w:pStyle w:val="TAC"/>
              <w:rPr>
                <w:rFonts w:cs="Arial"/>
                <w:lang w:eastAsia="en-US"/>
              </w:rPr>
            </w:pPr>
            <w:r w:rsidRPr="0050431F">
              <w:rPr>
                <w:rFonts w:cs="Arial"/>
                <w:lang w:eastAsia="en-US"/>
              </w:rPr>
              <w:t>DPCCH</w:t>
            </w:r>
          </w:p>
        </w:tc>
        <w:tc>
          <w:tcPr>
            <w:tcW w:w="1408" w:type="dxa"/>
          </w:tcPr>
          <w:p w14:paraId="1567D874" w14:textId="77777777" w:rsidR="00200D14" w:rsidRPr="0050431F" w:rsidRDefault="00200D14" w:rsidP="003819FB">
            <w:pPr>
              <w:pStyle w:val="TAC"/>
              <w:rPr>
                <w:rFonts w:cs="Arial"/>
                <w:lang w:eastAsia="en-US"/>
              </w:rPr>
            </w:pPr>
            <w:r w:rsidRPr="0050431F">
              <w:rPr>
                <w:rFonts w:cs="Arial"/>
                <w:lang w:eastAsia="en-US"/>
              </w:rPr>
              <w:t>15 kbps</w:t>
            </w:r>
          </w:p>
        </w:tc>
        <w:tc>
          <w:tcPr>
            <w:tcW w:w="1561" w:type="dxa"/>
          </w:tcPr>
          <w:p w14:paraId="4BE78513" w14:textId="77777777" w:rsidR="00200D14" w:rsidRPr="0050431F" w:rsidRDefault="00200D14" w:rsidP="003819FB">
            <w:pPr>
              <w:pStyle w:val="TAC"/>
              <w:rPr>
                <w:rFonts w:cs="Arial"/>
                <w:lang w:eastAsia="en-US"/>
              </w:rPr>
            </w:pPr>
            <w:r w:rsidRPr="0050431F">
              <w:rPr>
                <w:rFonts w:cs="Arial"/>
                <w:lang w:eastAsia="en-US"/>
              </w:rPr>
              <w:t>256</w:t>
            </w:r>
          </w:p>
        </w:tc>
        <w:tc>
          <w:tcPr>
            <w:tcW w:w="1497" w:type="dxa"/>
          </w:tcPr>
          <w:p w14:paraId="0BE906D1" w14:textId="77777777" w:rsidR="00200D14" w:rsidRPr="0050431F" w:rsidRDefault="00200D14" w:rsidP="003819FB">
            <w:pPr>
              <w:pStyle w:val="TAC"/>
              <w:rPr>
                <w:rFonts w:cs="Arial"/>
                <w:lang w:eastAsia="en-US"/>
              </w:rPr>
            </w:pPr>
            <w:r w:rsidRPr="0050431F">
              <w:rPr>
                <w:rFonts w:cs="Arial"/>
                <w:lang w:eastAsia="en-US"/>
              </w:rPr>
              <w:t>0</w:t>
            </w:r>
          </w:p>
        </w:tc>
        <w:tc>
          <w:tcPr>
            <w:tcW w:w="1605" w:type="dxa"/>
          </w:tcPr>
          <w:p w14:paraId="05B73C66" w14:textId="77777777" w:rsidR="00200D14" w:rsidRPr="0050431F" w:rsidRDefault="00200D14" w:rsidP="003819FB">
            <w:pPr>
              <w:pStyle w:val="TAC"/>
              <w:rPr>
                <w:rFonts w:cs="Arial"/>
                <w:lang w:eastAsia="en-US"/>
              </w:rPr>
            </w:pPr>
            <w:r w:rsidRPr="0050431F">
              <w:rPr>
                <w:rFonts w:cs="Arial"/>
                <w:lang w:eastAsia="en-US"/>
              </w:rPr>
              <w:t>-5.46 dB</w:t>
            </w:r>
          </w:p>
        </w:tc>
      </w:tr>
      <w:tr w:rsidR="00200D14" w:rsidRPr="0050431F" w14:paraId="50944CF1" w14:textId="77777777">
        <w:trPr>
          <w:jc w:val="center"/>
        </w:trPr>
        <w:tc>
          <w:tcPr>
            <w:tcW w:w="7455" w:type="dxa"/>
            <w:gridSpan w:val="5"/>
          </w:tcPr>
          <w:p w14:paraId="217996A0" w14:textId="77777777" w:rsidR="00200D14" w:rsidRPr="0050431F" w:rsidRDefault="00200D14" w:rsidP="003819FB">
            <w:pPr>
              <w:pStyle w:val="TAN"/>
              <w:rPr>
                <w:rFonts w:cs="Arial"/>
                <w:lang w:eastAsia="en-US"/>
              </w:rPr>
            </w:pPr>
            <w:r w:rsidRPr="0050431F">
              <w:rPr>
                <w:rFonts w:cs="Arial"/>
                <w:lang w:eastAsia="en-US"/>
              </w:rPr>
              <w:t>NOTE:</w:t>
            </w:r>
            <w:r w:rsidRPr="0050431F">
              <w:rPr>
                <w:rFonts w:cs="Arial"/>
                <w:lang w:eastAsia="en-US"/>
              </w:rPr>
              <w:tab/>
              <w:t>The DPDCH and DPCCH settings are chosen to simulate a signal with realistic Peak to Average Ratio.</w:t>
            </w:r>
          </w:p>
        </w:tc>
      </w:tr>
    </w:tbl>
    <w:p w14:paraId="6458AB11" w14:textId="77777777" w:rsidR="00200D14" w:rsidRPr="0050431F" w:rsidRDefault="00200D14" w:rsidP="00200D14"/>
    <w:p w14:paraId="38A78C22" w14:textId="77777777" w:rsidR="00200D14" w:rsidRPr="0050431F" w:rsidRDefault="00200D14" w:rsidP="00F311C8">
      <w:pPr>
        <w:pStyle w:val="Heading1"/>
      </w:pPr>
      <w:bookmarkStart w:id="2394" w:name="_Toc13048757"/>
      <w:bookmarkStart w:id="2395" w:name="_Toc29764973"/>
      <w:bookmarkStart w:id="2396" w:name="_Toc29765391"/>
      <w:bookmarkStart w:id="2397" w:name="_Toc52556889"/>
      <w:bookmarkStart w:id="2398" w:name="_Toc67912591"/>
      <w:bookmarkStart w:id="2399" w:name="_Toc89855526"/>
      <w:r w:rsidRPr="0050431F">
        <w:t>A.2</w:t>
      </w:r>
      <w:r w:rsidRPr="0050431F">
        <w:tab/>
        <w:t>UTRA TDD interfering signal</w:t>
      </w:r>
      <w:bookmarkEnd w:id="2394"/>
      <w:bookmarkEnd w:id="2395"/>
      <w:bookmarkEnd w:id="2396"/>
      <w:bookmarkEnd w:id="2397"/>
      <w:bookmarkEnd w:id="2398"/>
      <w:bookmarkEnd w:id="2399"/>
    </w:p>
    <w:p w14:paraId="0EB7CFD8" w14:textId="77777777" w:rsidR="00200D14" w:rsidRPr="0050431F" w:rsidRDefault="00200D14" w:rsidP="00200D14">
      <w:r w:rsidRPr="0050431F">
        <w:t>The UTRA</w:t>
      </w:r>
      <w:r w:rsidRPr="0050431F">
        <w:rPr>
          <w:lang w:eastAsia="zh-CN"/>
        </w:rPr>
        <w:t xml:space="preserve"> TDD </w:t>
      </w:r>
      <w:r w:rsidRPr="0050431F">
        <w:t xml:space="preserve">interfering signal shall be 1.28 Mcps </w:t>
      </w:r>
      <w:r w:rsidRPr="0050431F">
        <w:rPr>
          <w:lang w:eastAsia="zh-CN"/>
        </w:rPr>
        <w:t>UTRA TDD signal with one code</w:t>
      </w:r>
      <w:r w:rsidRPr="0050431F">
        <w:t xml:space="preserve">. The data content shall be uncorrelated to the wanted signal. </w:t>
      </w:r>
      <w:r w:rsidRPr="0050431F">
        <w:rPr>
          <w:lang w:eastAsia="zh-CN"/>
        </w:rPr>
        <w:t>They</w:t>
      </w:r>
      <w:r w:rsidRPr="0050431F">
        <w:t xml:space="preserve"> are specified in Table A.2-</w:t>
      </w:r>
      <w:r w:rsidRPr="0050431F">
        <w:rPr>
          <w:lang w:eastAsia="zh-CN"/>
        </w:rPr>
        <w:t>1</w:t>
      </w:r>
      <w:r w:rsidRPr="0050431F">
        <w:t>.</w:t>
      </w:r>
    </w:p>
    <w:p w14:paraId="3CAD3CA1" w14:textId="77777777" w:rsidR="00200D14" w:rsidRPr="0050431F" w:rsidRDefault="00200D14" w:rsidP="00EB0F3C">
      <w:pPr>
        <w:pStyle w:val="TH"/>
      </w:pPr>
      <w:r w:rsidRPr="0050431F">
        <w:t>Table A.2-</w:t>
      </w:r>
      <w:r w:rsidRPr="0050431F">
        <w:rPr>
          <w:lang w:eastAsia="zh-CN"/>
        </w:rPr>
        <w:t>1</w:t>
      </w:r>
      <w:r w:rsidRPr="0050431F">
        <w:t>: Characteristics of UTRA</w:t>
      </w:r>
      <w:r w:rsidRPr="0050431F">
        <w:rPr>
          <w:lang w:eastAsia="zh-CN"/>
        </w:rPr>
        <w:t xml:space="preserve"> TDD</w:t>
      </w:r>
      <w:r w:rsidRPr="0050431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200D14" w:rsidRPr="0050431F" w14:paraId="20CBDDD2" w14:textId="77777777">
        <w:trPr>
          <w:jc w:val="center"/>
        </w:trPr>
        <w:tc>
          <w:tcPr>
            <w:tcW w:w="0" w:type="auto"/>
          </w:tcPr>
          <w:p w14:paraId="5CFBB7F1" w14:textId="77777777" w:rsidR="00200D14" w:rsidRPr="0050431F" w:rsidRDefault="00200D14" w:rsidP="003819FB">
            <w:pPr>
              <w:pStyle w:val="TAH"/>
              <w:rPr>
                <w:rFonts w:cs="Arial"/>
                <w:lang w:eastAsia="en-US"/>
              </w:rPr>
            </w:pPr>
            <w:r w:rsidRPr="0050431F">
              <w:rPr>
                <w:rFonts w:cs="Arial"/>
                <w:lang w:eastAsia="zh-CN"/>
              </w:rPr>
              <w:t>UTRA TDD option</w:t>
            </w:r>
          </w:p>
        </w:tc>
        <w:tc>
          <w:tcPr>
            <w:tcW w:w="0" w:type="auto"/>
          </w:tcPr>
          <w:p w14:paraId="3FCC6F05" w14:textId="77777777" w:rsidR="00200D14" w:rsidRPr="0050431F" w:rsidRDefault="00200D14" w:rsidP="003819FB">
            <w:pPr>
              <w:pStyle w:val="TAH"/>
              <w:rPr>
                <w:rFonts w:cs="Arial"/>
                <w:lang w:eastAsia="en-US"/>
              </w:rPr>
            </w:pPr>
            <w:r w:rsidRPr="0050431F">
              <w:rPr>
                <w:rFonts w:cs="Arial"/>
                <w:lang w:eastAsia="en-US"/>
              </w:rPr>
              <w:t>Type of Interfering Signal</w:t>
            </w:r>
          </w:p>
        </w:tc>
      </w:tr>
      <w:tr w:rsidR="00200D14" w:rsidRPr="0050431F" w14:paraId="2C7E12BC" w14:textId="77777777">
        <w:trPr>
          <w:jc w:val="center"/>
        </w:trPr>
        <w:tc>
          <w:tcPr>
            <w:tcW w:w="0" w:type="auto"/>
          </w:tcPr>
          <w:p w14:paraId="4809944F" w14:textId="77777777" w:rsidR="00200D14" w:rsidRPr="0050431F" w:rsidRDefault="00200D14" w:rsidP="003819FB">
            <w:pPr>
              <w:pStyle w:val="TAC"/>
              <w:rPr>
                <w:rFonts w:cs="Arial"/>
                <w:lang w:eastAsia="en-US"/>
              </w:rPr>
            </w:pPr>
            <w:r w:rsidRPr="0050431F">
              <w:rPr>
                <w:rFonts w:cs="Arial"/>
                <w:lang w:eastAsia="zh-CN"/>
              </w:rPr>
              <w:t>1.28 Mcps UTRA TDD</w:t>
            </w:r>
          </w:p>
        </w:tc>
        <w:tc>
          <w:tcPr>
            <w:tcW w:w="0" w:type="auto"/>
          </w:tcPr>
          <w:p w14:paraId="328B7E6E" w14:textId="77777777" w:rsidR="00200D14" w:rsidRPr="0050431F" w:rsidRDefault="00200D14" w:rsidP="003819FB">
            <w:pPr>
              <w:pStyle w:val="TAC"/>
              <w:rPr>
                <w:rFonts w:cs="Arial"/>
                <w:lang w:eastAsia="zh-CN"/>
              </w:rPr>
            </w:pPr>
            <w:r w:rsidRPr="0050431F">
              <w:rPr>
                <w:rFonts w:cs="Arial"/>
                <w:lang w:eastAsia="en-US"/>
              </w:rPr>
              <w:t>1,28 Mcps UTRA TDD signal with one code</w:t>
            </w:r>
            <w:r w:rsidRPr="0050431F">
              <w:rPr>
                <w:rFonts w:cs="Arial"/>
                <w:lang w:eastAsia="zh-CN"/>
              </w:rPr>
              <w:t>*</w:t>
            </w:r>
          </w:p>
        </w:tc>
      </w:tr>
      <w:tr w:rsidR="00200D14" w:rsidRPr="0050431F" w14:paraId="31410612" w14:textId="77777777">
        <w:trPr>
          <w:jc w:val="center"/>
        </w:trPr>
        <w:tc>
          <w:tcPr>
            <w:tcW w:w="0" w:type="auto"/>
          </w:tcPr>
          <w:p w14:paraId="7BA188CA" w14:textId="77777777" w:rsidR="00200D14" w:rsidRPr="0050431F" w:rsidRDefault="00200D14" w:rsidP="003819FB">
            <w:pPr>
              <w:pStyle w:val="TAC"/>
              <w:rPr>
                <w:rFonts w:cs="Arial"/>
                <w:lang w:eastAsia="en-US"/>
              </w:rPr>
            </w:pPr>
          </w:p>
        </w:tc>
        <w:tc>
          <w:tcPr>
            <w:tcW w:w="0" w:type="auto"/>
          </w:tcPr>
          <w:p w14:paraId="7F09AD0F" w14:textId="77777777" w:rsidR="00200D14" w:rsidRPr="0050431F" w:rsidRDefault="00200D14" w:rsidP="003819FB">
            <w:pPr>
              <w:pStyle w:val="TAC"/>
              <w:rPr>
                <w:rFonts w:cs="Arial"/>
                <w:lang w:eastAsia="en-US"/>
              </w:rPr>
            </w:pPr>
          </w:p>
        </w:tc>
      </w:tr>
      <w:tr w:rsidR="00200D14" w:rsidRPr="0050431F" w14:paraId="64897DFB" w14:textId="77777777">
        <w:trPr>
          <w:jc w:val="center"/>
        </w:trPr>
        <w:tc>
          <w:tcPr>
            <w:tcW w:w="0" w:type="auto"/>
            <w:gridSpan w:val="2"/>
          </w:tcPr>
          <w:p w14:paraId="2692B07D" w14:textId="77777777" w:rsidR="00200D14" w:rsidRPr="0050431F" w:rsidRDefault="00200D14" w:rsidP="003819FB">
            <w:pPr>
              <w:pStyle w:val="TAN"/>
              <w:rPr>
                <w:rFonts w:cs="Arial"/>
                <w:lang w:eastAsia="zh-CN"/>
              </w:rPr>
            </w:pPr>
            <w:r w:rsidRPr="0050431F">
              <w:rPr>
                <w:rFonts w:cs="Arial"/>
                <w:lang w:eastAsia="zh-CN"/>
              </w:rPr>
              <w:t>* NOTE:</w:t>
            </w:r>
            <w:r w:rsidR="002B1E27">
              <w:rPr>
                <w:rFonts w:cs="Arial"/>
                <w:lang w:eastAsia="zh-CN"/>
              </w:rPr>
              <w:tab/>
            </w:r>
            <w:r w:rsidRPr="0050431F">
              <w:rPr>
                <w:rFonts w:cs="Arial"/>
                <w:lang w:eastAsia="zh-CN"/>
              </w:rPr>
              <w:t>The channelisation code ID and Midamble shift shall be different with the wanted signal’s.</w:t>
            </w:r>
          </w:p>
        </w:tc>
      </w:tr>
    </w:tbl>
    <w:p w14:paraId="09B2E678" w14:textId="77777777" w:rsidR="00200D14" w:rsidRPr="0050431F" w:rsidRDefault="00200D14" w:rsidP="00200D14"/>
    <w:p w14:paraId="2F404CBB" w14:textId="77777777" w:rsidR="00200D14" w:rsidRPr="0050431F" w:rsidRDefault="00200D14" w:rsidP="00200D14">
      <w:pPr>
        <w:pStyle w:val="Heading1"/>
      </w:pPr>
      <w:bookmarkStart w:id="2400" w:name="_Toc13048758"/>
      <w:bookmarkStart w:id="2401" w:name="_Toc29764974"/>
      <w:bookmarkStart w:id="2402" w:name="_Toc29765392"/>
      <w:bookmarkStart w:id="2403" w:name="_Toc52556890"/>
      <w:bookmarkStart w:id="2404" w:name="_Toc67912592"/>
      <w:bookmarkStart w:id="2405" w:name="_Toc89855527"/>
      <w:r w:rsidRPr="0050431F">
        <w:t>A.3</w:t>
      </w:r>
      <w:r w:rsidRPr="0050431F">
        <w:tab/>
        <w:t>E-UTRA interfering signal</w:t>
      </w:r>
      <w:bookmarkEnd w:id="2400"/>
      <w:bookmarkEnd w:id="2401"/>
      <w:bookmarkEnd w:id="2402"/>
      <w:bookmarkEnd w:id="2403"/>
      <w:bookmarkEnd w:id="2404"/>
      <w:bookmarkEnd w:id="2405"/>
    </w:p>
    <w:p w14:paraId="50CC722E" w14:textId="77777777" w:rsidR="00200D14" w:rsidRPr="0050431F" w:rsidRDefault="00200D14" w:rsidP="00200D14">
      <w:r w:rsidRPr="0050431F">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E453D28" w14:textId="77777777" w:rsidR="00200D14" w:rsidRPr="0050431F" w:rsidRDefault="00200D14" w:rsidP="00EB0F3C">
      <w:pPr>
        <w:pStyle w:val="TH"/>
      </w:pPr>
      <w:r w:rsidRPr="0050431F">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00D14" w:rsidRPr="0050431F" w14:paraId="7866561D" w14:textId="77777777">
        <w:trPr>
          <w:jc w:val="center"/>
        </w:trPr>
        <w:tc>
          <w:tcPr>
            <w:tcW w:w="2507" w:type="dxa"/>
          </w:tcPr>
          <w:p w14:paraId="5147F754" w14:textId="77777777" w:rsidR="00200D14" w:rsidRPr="0050431F" w:rsidRDefault="00200D14" w:rsidP="003819FB">
            <w:pPr>
              <w:pStyle w:val="TAH"/>
              <w:rPr>
                <w:rFonts w:cs="Arial"/>
                <w:lang w:eastAsia="en-US"/>
              </w:rPr>
            </w:pPr>
            <w:r w:rsidRPr="0050431F">
              <w:rPr>
                <w:rFonts w:cs="Arial"/>
                <w:lang w:eastAsia="en-US"/>
              </w:rPr>
              <w:t>Receiver requirement</w:t>
            </w:r>
          </w:p>
        </w:tc>
        <w:tc>
          <w:tcPr>
            <w:tcW w:w="1761" w:type="dxa"/>
          </w:tcPr>
          <w:p w14:paraId="50E83C83" w14:textId="77777777" w:rsidR="00200D14" w:rsidRPr="0050431F" w:rsidRDefault="00200D14" w:rsidP="003819FB">
            <w:pPr>
              <w:pStyle w:val="TAH"/>
              <w:rPr>
                <w:rFonts w:cs="Arial"/>
                <w:lang w:eastAsia="en-US"/>
              </w:rPr>
            </w:pPr>
            <w:r w:rsidRPr="0050431F">
              <w:rPr>
                <w:rFonts w:cs="Arial"/>
                <w:lang w:eastAsia="en-US"/>
              </w:rPr>
              <w:t>Modulation</w:t>
            </w:r>
          </w:p>
        </w:tc>
      </w:tr>
      <w:tr w:rsidR="00200D14" w:rsidRPr="0050431F" w14:paraId="2617B83C" w14:textId="77777777">
        <w:trPr>
          <w:jc w:val="center"/>
        </w:trPr>
        <w:tc>
          <w:tcPr>
            <w:tcW w:w="2507" w:type="dxa"/>
          </w:tcPr>
          <w:p w14:paraId="09027F4A" w14:textId="77777777" w:rsidR="00200D14" w:rsidRPr="0050431F" w:rsidRDefault="00200D14" w:rsidP="003819FB">
            <w:pPr>
              <w:pStyle w:val="TAC"/>
              <w:rPr>
                <w:rFonts w:cs="Arial"/>
                <w:lang w:eastAsia="en-US"/>
              </w:rPr>
            </w:pPr>
            <w:r w:rsidRPr="0050431F">
              <w:rPr>
                <w:rFonts w:cs="Arial"/>
                <w:lang w:eastAsia="en-US"/>
              </w:rPr>
              <w:t>Narrowband blocking</w:t>
            </w:r>
          </w:p>
        </w:tc>
        <w:tc>
          <w:tcPr>
            <w:tcW w:w="1761" w:type="dxa"/>
          </w:tcPr>
          <w:p w14:paraId="3FD9EAF6" w14:textId="77777777" w:rsidR="00200D14" w:rsidRPr="0050431F" w:rsidRDefault="00200D14" w:rsidP="003819FB">
            <w:pPr>
              <w:pStyle w:val="TAC"/>
              <w:rPr>
                <w:rFonts w:cs="Arial"/>
                <w:lang w:eastAsia="en-US"/>
              </w:rPr>
            </w:pPr>
            <w:r w:rsidRPr="0050431F">
              <w:rPr>
                <w:rFonts w:cs="Arial"/>
                <w:lang w:eastAsia="en-US"/>
              </w:rPr>
              <w:t>QPSK</w:t>
            </w:r>
          </w:p>
        </w:tc>
      </w:tr>
      <w:tr w:rsidR="00200D14" w:rsidRPr="0050431F" w14:paraId="15242F01" w14:textId="77777777">
        <w:trPr>
          <w:jc w:val="center"/>
        </w:trPr>
        <w:tc>
          <w:tcPr>
            <w:tcW w:w="2507" w:type="dxa"/>
          </w:tcPr>
          <w:p w14:paraId="7703999B" w14:textId="77777777" w:rsidR="00200D14" w:rsidRPr="0050431F" w:rsidRDefault="00200D14" w:rsidP="003819FB">
            <w:pPr>
              <w:pStyle w:val="TAC"/>
              <w:rPr>
                <w:rFonts w:cs="Arial"/>
                <w:lang w:eastAsia="en-US"/>
              </w:rPr>
            </w:pPr>
            <w:r w:rsidRPr="0050431F">
              <w:rPr>
                <w:rFonts w:cs="Arial"/>
                <w:lang w:eastAsia="en-US"/>
              </w:rPr>
              <w:t>Receiver intermodulation</w:t>
            </w:r>
          </w:p>
        </w:tc>
        <w:tc>
          <w:tcPr>
            <w:tcW w:w="1761" w:type="dxa"/>
          </w:tcPr>
          <w:p w14:paraId="6028B7E8" w14:textId="77777777" w:rsidR="00200D14" w:rsidRPr="0050431F" w:rsidRDefault="00200D14" w:rsidP="003819FB">
            <w:pPr>
              <w:pStyle w:val="TAC"/>
              <w:rPr>
                <w:rFonts w:cs="Arial"/>
                <w:lang w:eastAsia="en-US"/>
              </w:rPr>
            </w:pPr>
            <w:r w:rsidRPr="0050431F">
              <w:rPr>
                <w:rFonts w:cs="Arial"/>
                <w:lang w:eastAsia="en-US"/>
              </w:rPr>
              <w:t>QPSK</w:t>
            </w:r>
          </w:p>
        </w:tc>
      </w:tr>
    </w:tbl>
    <w:p w14:paraId="282BE62C" w14:textId="77777777" w:rsidR="00200D14" w:rsidRPr="0050431F" w:rsidRDefault="00200D14" w:rsidP="00200D14"/>
    <w:p w14:paraId="3729F14A" w14:textId="77777777" w:rsidR="00F455C8" w:rsidRPr="0050431F" w:rsidRDefault="00F455C8" w:rsidP="00F455C8">
      <w:pPr>
        <w:pStyle w:val="Heading8"/>
      </w:pPr>
      <w:r w:rsidRPr="0050431F">
        <w:br w:type="page"/>
      </w:r>
      <w:bookmarkStart w:id="2406" w:name="_Toc13048759"/>
      <w:bookmarkStart w:id="2407" w:name="_Toc29764975"/>
      <w:bookmarkStart w:id="2408" w:name="_Toc29765393"/>
      <w:bookmarkStart w:id="2409" w:name="_Toc52556891"/>
      <w:bookmarkStart w:id="2410" w:name="_Toc67912593"/>
      <w:bookmarkStart w:id="2411" w:name="_Toc89855528"/>
      <w:r w:rsidRPr="0050431F">
        <w:t xml:space="preserve">Annex B (normative): </w:t>
      </w:r>
      <w:r w:rsidRPr="0050431F">
        <w:br/>
        <w:t>Environmental requirements for the BS equipment</w:t>
      </w:r>
      <w:bookmarkEnd w:id="2406"/>
      <w:bookmarkEnd w:id="2407"/>
      <w:bookmarkEnd w:id="2408"/>
      <w:bookmarkEnd w:id="2409"/>
      <w:bookmarkEnd w:id="2410"/>
      <w:bookmarkEnd w:id="2411"/>
    </w:p>
    <w:p w14:paraId="5F1A6C69" w14:textId="77777777" w:rsidR="00B42243" w:rsidRPr="0050431F" w:rsidRDefault="00B42243" w:rsidP="00F311C8">
      <w:pPr>
        <w:pStyle w:val="Heading1"/>
      </w:pPr>
      <w:bookmarkStart w:id="2412" w:name="_Toc13048760"/>
      <w:bookmarkStart w:id="2413" w:name="_Toc29764976"/>
      <w:bookmarkStart w:id="2414" w:name="_Toc29765394"/>
      <w:bookmarkStart w:id="2415" w:name="_Toc52556892"/>
      <w:bookmarkStart w:id="2416" w:name="_Toc67912594"/>
      <w:bookmarkStart w:id="2417" w:name="_Toc89855529"/>
      <w:r w:rsidRPr="0050431F">
        <w:t>B.1</w:t>
      </w:r>
      <w:r w:rsidRPr="0050431F">
        <w:tab/>
        <w:t>General</w:t>
      </w:r>
      <w:bookmarkEnd w:id="2412"/>
      <w:bookmarkEnd w:id="2413"/>
      <w:bookmarkEnd w:id="2414"/>
      <w:bookmarkEnd w:id="2415"/>
      <w:bookmarkEnd w:id="2416"/>
      <w:bookmarkEnd w:id="2417"/>
    </w:p>
    <w:p w14:paraId="13BDF1C2" w14:textId="77777777" w:rsidR="00B42243" w:rsidRPr="0050431F" w:rsidRDefault="00B42243" w:rsidP="00B42243">
      <w:pPr>
        <w:rPr>
          <w:rFonts w:cs="v4.2.0"/>
        </w:rPr>
      </w:pPr>
      <w:r w:rsidRPr="0050431F">
        <w:rPr>
          <w:rFonts w:cs="v4.2.0"/>
        </w:rPr>
        <w:t xml:space="preserve">For each test in the present document, the environmental conditions under which the BS is to be tested are defined. </w:t>
      </w:r>
      <w:r w:rsidRPr="0050431F">
        <w:rPr>
          <w:rFonts w:cs="v5.0.0"/>
        </w:rPr>
        <w:t>The environmental conditions and class shall be from the relevant IEC specifications or the corresponding ETSI specifications.</w:t>
      </w:r>
      <w:r w:rsidRPr="0050431F">
        <w:rPr>
          <w:rFonts w:cs="v4.2.0"/>
        </w:rPr>
        <w:t xml:space="preserve"> </w:t>
      </w:r>
    </w:p>
    <w:p w14:paraId="78F04B62" w14:textId="77777777" w:rsidR="00B42243" w:rsidRPr="0050431F" w:rsidRDefault="00B42243" w:rsidP="00B42243">
      <w:pPr>
        <w:pStyle w:val="Heading1"/>
      </w:pPr>
      <w:bookmarkStart w:id="2418" w:name="_Toc13048761"/>
      <w:bookmarkStart w:id="2419" w:name="_Toc29764977"/>
      <w:bookmarkStart w:id="2420" w:name="_Toc29765395"/>
      <w:bookmarkStart w:id="2421" w:name="_Toc52556893"/>
      <w:bookmarkStart w:id="2422" w:name="_Toc67912595"/>
      <w:bookmarkStart w:id="2423" w:name="_Toc89855530"/>
      <w:r w:rsidRPr="0050431F">
        <w:t>B.2</w:t>
      </w:r>
      <w:r w:rsidRPr="0050431F">
        <w:tab/>
      </w:r>
      <w:r w:rsidRPr="0050431F">
        <w:rPr>
          <w:rFonts w:cs="v4.2.0"/>
        </w:rPr>
        <w:t>Normal test environment</w:t>
      </w:r>
      <w:bookmarkEnd w:id="2418"/>
      <w:bookmarkEnd w:id="2419"/>
      <w:bookmarkEnd w:id="2420"/>
      <w:bookmarkEnd w:id="2421"/>
      <w:bookmarkEnd w:id="2422"/>
      <w:bookmarkEnd w:id="2423"/>
    </w:p>
    <w:p w14:paraId="3588D960" w14:textId="77777777" w:rsidR="00B42243" w:rsidRPr="0050431F" w:rsidRDefault="00B42243" w:rsidP="00B42243">
      <w:pPr>
        <w:rPr>
          <w:rFonts w:cs="v4.2.0"/>
        </w:rPr>
      </w:pPr>
      <w:r w:rsidRPr="0050431F">
        <w:rPr>
          <w:rFonts w:cs="v4.2.0"/>
        </w:rPr>
        <w:t>When a normal test environment is specified for a test, the test should be performed within the minimum and maximum limits of the conditions stated in Table B.1.</w:t>
      </w:r>
    </w:p>
    <w:p w14:paraId="5E080B92" w14:textId="77777777" w:rsidR="00B42243" w:rsidRPr="0050431F" w:rsidRDefault="00B42243" w:rsidP="00EB0F3C">
      <w:pPr>
        <w:pStyle w:val="TH"/>
      </w:pPr>
      <w:r w:rsidRPr="0050431F">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42243" w:rsidRPr="0050431F" w14:paraId="3EE949B7" w14:textId="77777777">
        <w:trPr>
          <w:jc w:val="center"/>
        </w:trPr>
        <w:tc>
          <w:tcPr>
            <w:tcW w:w="2952" w:type="dxa"/>
          </w:tcPr>
          <w:p w14:paraId="75B0B5C1" w14:textId="77777777" w:rsidR="00B42243" w:rsidRPr="0050431F" w:rsidRDefault="00B42243" w:rsidP="003819FB">
            <w:pPr>
              <w:pStyle w:val="TAH"/>
              <w:rPr>
                <w:rFonts w:cs="v4.2.0"/>
                <w:lang w:eastAsia="en-US"/>
              </w:rPr>
            </w:pPr>
            <w:r w:rsidRPr="0050431F">
              <w:rPr>
                <w:rFonts w:cs="v4.2.0"/>
                <w:lang w:eastAsia="en-US"/>
              </w:rPr>
              <w:t>Condition</w:t>
            </w:r>
          </w:p>
        </w:tc>
        <w:tc>
          <w:tcPr>
            <w:tcW w:w="2952" w:type="dxa"/>
          </w:tcPr>
          <w:p w14:paraId="1739A587" w14:textId="77777777" w:rsidR="00B42243" w:rsidRPr="0050431F" w:rsidRDefault="00B42243" w:rsidP="003819FB">
            <w:pPr>
              <w:pStyle w:val="TAH"/>
              <w:rPr>
                <w:rFonts w:cs="v4.2.0"/>
                <w:lang w:eastAsia="en-US"/>
              </w:rPr>
            </w:pPr>
            <w:r w:rsidRPr="0050431F">
              <w:rPr>
                <w:rFonts w:cs="v4.2.0"/>
                <w:lang w:eastAsia="en-US"/>
              </w:rPr>
              <w:t>Minimum</w:t>
            </w:r>
          </w:p>
        </w:tc>
        <w:tc>
          <w:tcPr>
            <w:tcW w:w="2952" w:type="dxa"/>
          </w:tcPr>
          <w:p w14:paraId="198FDBA0" w14:textId="77777777" w:rsidR="00B42243" w:rsidRPr="0050431F" w:rsidRDefault="00B42243" w:rsidP="003819FB">
            <w:pPr>
              <w:pStyle w:val="TAH"/>
              <w:rPr>
                <w:rFonts w:cs="v4.2.0"/>
                <w:lang w:eastAsia="en-US"/>
              </w:rPr>
            </w:pPr>
            <w:r w:rsidRPr="0050431F">
              <w:rPr>
                <w:rFonts w:cs="v4.2.0"/>
                <w:lang w:eastAsia="en-US"/>
              </w:rPr>
              <w:t>Maximum</w:t>
            </w:r>
          </w:p>
        </w:tc>
      </w:tr>
      <w:tr w:rsidR="00B42243" w:rsidRPr="0050431F" w14:paraId="2C53F800" w14:textId="77777777">
        <w:trPr>
          <w:jc w:val="center"/>
        </w:trPr>
        <w:tc>
          <w:tcPr>
            <w:tcW w:w="2952" w:type="dxa"/>
          </w:tcPr>
          <w:p w14:paraId="16BDBAFD" w14:textId="77777777" w:rsidR="00B42243" w:rsidRPr="0050431F" w:rsidRDefault="00B42243" w:rsidP="003819FB">
            <w:pPr>
              <w:pStyle w:val="TAL"/>
              <w:rPr>
                <w:rFonts w:cs="v4.2.0"/>
                <w:lang w:eastAsia="en-US"/>
              </w:rPr>
            </w:pPr>
            <w:r w:rsidRPr="0050431F">
              <w:rPr>
                <w:rFonts w:cs="v4.2.0"/>
                <w:lang w:eastAsia="en-US"/>
              </w:rPr>
              <w:t>Barometric pressure</w:t>
            </w:r>
          </w:p>
        </w:tc>
        <w:tc>
          <w:tcPr>
            <w:tcW w:w="2952" w:type="dxa"/>
          </w:tcPr>
          <w:p w14:paraId="07BB36A8" w14:textId="77777777" w:rsidR="00B42243" w:rsidRPr="0050431F" w:rsidRDefault="00B42243" w:rsidP="003819FB">
            <w:pPr>
              <w:pStyle w:val="TAL"/>
              <w:rPr>
                <w:rFonts w:cs="v4.2.0"/>
                <w:lang w:eastAsia="en-US"/>
              </w:rPr>
            </w:pPr>
            <w:r w:rsidRPr="0050431F">
              <w:rPr>
                <w:rFonts w:cs="v4.2.0"/>
                <w:lang w:eastAsia="en-US"/>
              </w:rPr>
              <w:t>86 kPa</w:t>
            </w:r>
          </w:p>
        </w:tc>
        <w:tc>
          <w:tcPr>
            <w:tcW w:w="2952" w:type="dxa"/>
          </w:tcPr>
          <w:p w14:paraId="342C8E18" w14:textId="77777777" w:rsidR="00B42243" w:rsidRPr="0050431F" w:rsidRDefault="00B42243" w:rsidP="003819FB">
            <w:pPr>
              <w:pStyle w:val="TAL"/>
              <w:rPr>
                <w:rFonts w:cs="v4.2.0"/>
                <w:lang w:eastAsia="en-US"/>
              </w:rPr>
            </w:pPr>
            <w:r w:rsidRPr="0050431F">
              <w:rPr>
                <w:rFonts w:cs="v4.2.0"/>
                <w:lang w:eastAsia="en-US"/>
              </w:rPr>
              <w:t>106 kPa</w:t>
            </w:r>
          </w:p>
        </w:tc>
      </w:tr>
      <w:tr w:rsidR="00B42243" w:rsidRPr="0050431F" w14:paraId="28E6E7E6" w14:textId="77777777">
        <w:trPr>
          <w:jc w:val="center"/>
        </w:trPr>
        <w:tc>
          <w:tcPr>
            <w:tcW w:w="2952" w:type="dxa"/>
          </w:tcPr>
          <w:p w14:paraId="2C5DE434" w14:textId="77777777" w:rsidR="00B42243" w:rsidRPr="0050431F" w:rsidRDefault="00B42243" w:rsidP="003819FB">
            <w:pPr>
              <w:pStyle w:val="TAL"/>
              <w:rPr>
                <w:rFonts w:cs="v4.2.0"/>
                <w:lang w:eastAsia="en-US"/>
              </w:rPr>
            </w:pPr>
            <w:r w:rsidRPr="0050431F">
              <w:rPr>
                <w:rFonts w:cs="v4.2.0"/>
                <w:lang w:eastAsia="en-US"/>
              </w:rPr>
              <w:t>Temperature</w:t>
            </w:r>
          </w:p>
        </w:tc>
        <w:tc>
          <w:tcPr>
            <w:tcW w:w="2952" w:type="dxa"/>
          </w:tcPr>
          <w:p w14:paraId="29086E51" w14:textId="77777777" w:rsidR="00B42243" w:rsidRPr="0050431F" w:rsidRDefault="00B42243" w:rsidP="003819FB">
            <w:pPr>
              <w:pStyle w:val="TAL"/>
              <w:rPr>
                <w:rFonts w:cs="v4.2.0"/>
                <w:lang w:eastAsia="en-US"/>
              </w:rPr>
            </w:pPr>
            <w:r w:rsidRPr="0050431F">
              <w:rPr>
                <w:rFonts w:cs="v4.2.0"/>
                <w:lang w:eastAsia="en-US"/>
              </w:rPr>
              <w:t>15</w:t>
            </w:r>
            <w:r w:rsidRPr="0050431F">
              <w:rPr>
                <w:rFonts w:cs="v4.2.0"/>
                <w:lang w:eastAsia="en-US"/>
              </w:rPr>
              <w:sym w:font="Symbol" w:char="F0B0"/>
            </w:r>
            <w:r w:rsidRPr="0050431F">
              <w:rPr>
                <w:rFonts w:cs="v4.2.0"/>
                <w:lang w:eastAsia="en-US"/>
              </w:rPr>
              <w:t>C</w:t>
            </w:r>
          </w:p>
        </w:tc>
        <w:tc>
          <w:tcPr>
            <w:tcW w:w="2952" w:type="dxa"/>
          </w:tcPr>
          <w:p w14:paraId="437CE195" w14:textId="77777777" w:rsidR="00B42243" w:rsidRPr="0050431F" w:rsidRDefault="00B42243" w:rsidP="003819FB">
            <w:pPr>
              <w:pStyle w:val="TAL"/>
              <w:rPr>
                <w:rFonts w:cs="v4.2.0"/>
                <w:lang w:eastAsia="en-US"/>
              </w:rPr>
            </w:pPr>
            <w:r w:rsidRPr="0050431F">
              <w:rPr>
                <w:rFonts w:cs="v4.2.0"/>
                <w:lang w:eastAsia="en-US"/>
              </w:rPr>
              <w:t>30</w:t>
            </w:r>
            <w:r w:rsidRPr="0050431F">
              <w:rPr>
                <w:rFonts w:cs="v4.2.0"/>
                <w:lang w:eastAsia="en-US"/>
              </w:rPr>
              <w:sym w:font="Symbol" w:char="F0B0"/>
            </w:r>
            <w:r w:rsidRPr="0050431F">
              <w:rPr>
                <w:rFonts w:cs="v4.2.0"/>
                <w:lang w:eastAsia="en-US"/>
              </w:rPr>
              <w:t>C</w:t>
            </w:r>
          </w:p>
        </w:tc>
      </w:tr>
      <w:tr w:rsidR="00B42243" w:rsidRPr="0050431F" w14:paraId="78A16D1C" w14:textId="77777777">
        <w:trPr>
          <w:jc w:val="center"/>
        </w:trPr>
        <w:tc>
          <w:tcPr>
            <w:tcW w:w="2952" w:type="dxa"/>
          </w:tcPr>
          <w:p w14:paraId="3D5B2312" w14:textId="77777777" w:rsidR="00B42243" w:rsidRPr="0050431F" w:rsidRDefault="00B42243" w:rsidP="003819FB">
            <w:pPr>
              <w:pStyle w:val="TAL"/>
              <w:rPr>
                <w:rFonts w:cs="v4.2.0"/>
                <w:lang w:eastAsia="en-US"/>
              </w:rPr>
            </w:pPr>
            <w:r w:rsidRPr="0050431F">
              <w:rPr>
                <w:rFonts w:cs="v4.2.0"/>
                <w:lang w:eastAsia="en-US"/>
              </w:rPr>
              <w:t xml:space="preserve">Relative Humidity </w:t>
            </w:r>
          </w:p>
        </w:tc>
        <w:tc>
          <w:tcPr>
            <w:tcW w:w="2952" w:type="dxa"/>
          </w:tcPr>
          <w:p w14:paraId="6C5D2C13" w14:textId="77777777" w:rsidR="00B42243" w:rsidRPr="0050431F" w:rsidRDefault="00B42243" w:rsidP="003819FB">
            <w:pPr>
              <w:pStyle w:val="TAL"/>
              <w:rPr>
                <w:rFonts w:cs="v4.2.0"/>
                <w:lang w:eastAsia="en-US"/>
              </w:rPr>
            </w:pPr>
            <w:r w:rsidRPr="0050431F">
              <w:rPr>
                <w:rFonts w:cs="v4.2.0"/>
                <w:lang w:eastAsia="en-US"/>
              </w:rPr>
              <w:t>20 %</w:t>
            </w:r>
          </w:p>
        </w:tc>
        <w:tc>
          <w:tcPr>
            <w:tcW w:w="2952" w:type="dxa"/>
          </w:tcPr>
          <w:p w14:paraId="4D70BA21" w14:textId="77777777" w:rsidR="00B42243" w:rsidRPr="0050431F" w:rsidRDefault="00B42243" w:rsidP="003819FB">
            <w:pPr>
              <w:pStyle w:val="TAL"/>
              <w:rPr>
                <w:rFonts w:cs="v4.2.0"/>
                <w:lang w:eastAsia="en-US"/>
              </w:rPr>
            </w:pPr>
            <w:r w:rsidRPr="0050431F">
              <w:rPr>
                <w:rFonts w:cs="v4.2.0"/>
                <w:lang w:eastAsia="en-US"/>
              </w:rPr>
              <w:t>85 %</w:t>
            </w:r>
          </w:p>
        </w:tc>
      </w:tr>
      <w:tr w:rsidR="00B42243" w:rsidRPr="0050431F" w14:paraId="293359D9" w14:textId="77777777">
        <w:trPr>
          <w:jc w:val="center"/>
        </w:trPr>
        <w:tc>
          <w:tcPr>
            <w:tcW w:w="2952" w:type="dxa"/>
          </w:tcPr>
          <w:p w14:paraId="63E3C54E" w14:textId="77777777" w:rsidR="00B42243" w:rsidRPr="0050431F" w:rsidRDefault="00B42243" w:rsidP="003819FB">
            <w:pPr>
              <w:pStyle w:val="TAL"/>
              <w:rPr>
                <w:rFonts w:cs="v4.2.0"/>
                <w:lang w:eastAsia="en-US"/>
              </w:rPr>
            </w:pPr>
            <w:r w:rsidRPr="0050431F">
              <w:rPr>
                <w:rFonts w:cs="v4.2.0"/>
                <w:lang w:eastAsia="en-US"/>
              </w:rPr>
              <w:t>Power supply</w:t>
            </w:r>
          </w:p>
        </w:tc>
        <w:tc>
          <w:tcPr>
            <w:tcW w:w="5904" w:type="dxa"/>
            <w:gridSpan w:val="2"/>
          </w:tcPr>
          <w:p w14:paraId="34151E2C" w14:textId="77777777" w:rsidR="00B42243" w:rsidRPr="0050431F" w:rsidRDefault="00B42243" w:rsidP="003819FB">
            <w:pPr>
              <w:pStyle w:val="TAL"/>
              <w:rPr>
                <w:rFonts w:cs="v4.2.0"/>
                <w:lang w:eastAsia="en-US"/>
              </w:rPr>
            </w:pPr>
            <w:r w:rsidRPr="0050431F">
              <w:rPr>
                <w:rFonts w:cs="v4.2.0"/>
                <w:lang w:eastAsia="en-US"/>
              </w:rPr>
              <w:t>Nominal, as declared by the manufacturer</w:t>
            </w:r>
          </w:p>
        </w:tc>
      </w:tr>
      <w:tr w:rsidR="00B42243" w:rsidRPr="0050431F" w14:paraId="60C04032" w14:textId="77777777">
        <w:trPr>
          <w:jc w:val="center"/>
        </w:trPr>
        <w:tc>
          <w:tcPr>
            <w:tcW w:w="2952" w:type="dxa"/>
          </w:tcPr>
          <w:p w14:paraId="320AA7D5" w14:textId="77777777" w:rsidR="00B42243" w:rsidRPr="0050431F" w:rsidRDefault="00B42243" w:rsidP="003819FB">
            <w:pPr>
              <w:pStyle w:val="TAL"/>
              <w:rPr>
                <w:rFonts w:cs="v4.2.0"/>
                <w:lang w:eastAsia="en-US"/>
              </w:rPr>
            </w:pPr>
            <w:r w:rsidRPr="0050431F">
              <w:rPr>
                <w:rFonts w:cs="v4.2.0"/>
                <w:lang w:eastAsia="en-US"/>
              </w:rPr>
              <w:t>Vibration</w:t>
            </w:r>
          </w:p>
        </w:tc>
        <w:tc>
          <w:tcPr>
            <w:tcW w:w="5904" w:type="dxa"/>
            <w:gridSpan w:val="2"/>
          </w:tcPr>
          <w:p w14:paraId="5DD57397" w14:textId="77777777" w:rsidR="00B42243" w:rsidRPr="0050431F" w:rsidRDefault="00B42243" w:rsidP="003819FB">
            <w:pPr>
              <w:pStyle w:val="TAL"/>
              <w:rPr>
                <w:rFonts w:cs="v4.2.0"/>
                <w:lang w:eastAsia="en-US"/>
              </w:rPr>
            </w:pPr>
            <w:r w:rsidRPr="0050431F">
              <w:rPr>
                <w:rFonts w:cs="v4.2.0"/>
                <w:lang w:eastAsia="en-US"/>
              </w:rPr>
              <w:t>Negligible</w:t>
            </w:r>
          </w:p>
        </w:tc>
      </w:tr>
    </w:tbl>
    <w:p w14:paraId="4A6B9DEC" w14:textId="77777777" w:rsidR="00B42243" w:rsidRPr="0050431F" w:rsidRDefault="00B42243" w:rsidP="00B42243">
      <w:pPr>
        <w:rPr>
          <w:rFonts w:cs="v4.2.0"/>
        </w:rPr>
      </w:pPr>
    </w:p>
    <w:p w14:paraId="1D9645D2" w14:textId="77777777" w:rsidR="00B42243" w:rsidRPr="0050431F" w:rsidRDefault="00B42243" w:rsidP="00B42243">
      <w:r w:rsidRPr="0050431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9015006" w14:textId="77777777" w:rsidR="00B42243" w:rsidRPr="0050431F" w:rsidRDefault="00CB0825" w:rsidP="00F311C8">
      <w:pPr>
        <w:pStyle w:val="Heading1"/>
      </w:pPr>
      <w:bookmarkStart w:id="2424" w:name="_Toc13048762"/>
      <w:bookmarkStart w:id="2425" w:name="_Toc29764978"/>
      <w:bookmarkStart w:id="2426" w:name="_Toc29765396"/>
      <w:bookmarkStart w:id="2427" w:name="_Toc52556894"/>
      <w:bookmarkStart w:id="2428" w:name="_Toc67912596"/>
      <w:bookmarkStart w:id="2429" w:name="_Toc89855531"/>
      <w:r w:rsidRPr="0050431F">
        <w:t>B.3</w:t>
      </w:r>
      <w:r w:rsidRPr="0050431F">
        <w:tab/>
      </w:r>
      <w:r w:rsidR="00B42243" w:rsidRPr="0050431F">
        <w:rPr>
          <w:rFonts w:cs="v4.2.0"/>
        </w:rPr>
        <w:t>Extreme test environment</w:t>
      </w:r>
      <w:bookmarkEnd w:id="2424"/>
      <w:bookmarkEnd w:id="2425"/>
      <w:bookmarkEnd w:id="2426"/>
      <w:bookmarkEnd w:id="2427"/>
      <w:bookmarkEnd w:id="2428"/>
      <w:bookmarkEnd w:id="2429"/>
    </w:p>
    <w:p w14:paraId="3267BBA4" w14:textId="77777777" w:rsidR="00B42243" w:rsidRPr="0050431F" w:rsidRDefault="00B42243" w:rsidP="00B42243">
      <w:pPr>
        <w:rPr>
          <w:rFonts w:cs="v4.2.0"/>
        </w:rPr>
      </w:pPr>
      <w:r w:rsidRPr="0050431F">
        <w:rPr>
          <w:rFonts w:cs="v4.2.0"/>
        </w:rPr>
        <w:t>The manufacturer shall declare one of the following:</w:t>
      </w:r>
    </w:p>
    <w:p w14:paraId="509644AA" w14:textId="77777777" w:rsidR="00B42243" w:rsidRPr="0050431F" w:rsidRDefault="00B42243" w:rsidP="00B42243">
      <w:pPr>
        <w:pStyle w:val="B10"/>
        <w:rPr>
          <w:rFonts w:cs="v4.2.0"/>
        </w:rPr>
      </w:pPr>
      <w:r w:rsidRPr="0050431F">
        <w:rPr>
          <w:rFonts w:cs="v4.2.0"/>
        </w:rPr>
        <w:t>1)</w:t>
      </w:r>
      <w:r w:rsidRPr="0050431F">
        <w:rPr>
          <w:rFonts w:cs="v4.2.0"/>
        </w:rPr>
        <w:tab/>
        <w:t xml:space="preserve">The equipment class for the equipment under test, as defined in the IEC 60721-3-3 [17] or </w:t>
      </w:r>
      <w:r w:rsidRPr="0050431F">
        <w:t>ETSI EN 300 019-1-3 [19] ("Stationary use at weather protected locations")</w:t>
      </w:r>
      <w:r w:rsidRPr="0050431F">
        <w:rPr>
          <w:rFonts w:cs="v4.2.0"/>
        </w:rPr>
        <w:t>;</w:t>
      </w:r>
    </w:p>
    <w:p w14:paraId="2FD50F8A" w14:textId="77777777" w:rsidR="00B42243" w:rsidRPr="0050431F" w:rsidRDefault="00B42243" w:rsidP="00B42243">
      <w:pPr>
        <w:pStyle w:val="B10"/>
        <w:rPr>
          <w:rFonts w:cs="v4.2.0"/>
        </w:rPr>
      </w:pPr>
      <w:r w:rsidRPr="0050431F">
        <w:rPr>
          <w:rFonts w:cs="v4.2.0"/>
        </w:rPr>
        <w:t>2)</w:t>
      </w:r>
      <w:r w:rsidRPr="0050431F">
        <w:rPr>
          <w:rFonts w:cs="v4.2.0"/>
        </w:rPr>
        <w:tab/>
        <w:t xml:space="preserve">The equipment class for the equipment under test, as defined in the IEC 60721-3-4 [18] or </w:t>
      </w:r>
      <w:r w:rsidRPr="0050431F">
        <w:t>ETSI EN 300 019-1-4 [20] ("Stationary use at non weather protected locations")</w:t>
      </w:r>
      <w:r w:rsidRPr="0050431F">
        <w:rPr>
          <w:rFonts w:cs="v4.2.0"/>
        </w:rPr>
        <w:t>;</w:t>
      </w:r>
    </w:p>
    <w:p w14:paraId="1BC1FC8C" w14:textId="77777777" w:rsidR="00B42243" w:rsidRPr="0050431F" w:rsidRDefault="00B42243" w:rsidP="00B42243">
      <w:pPr>
        <w:pStyle w:val="B10"/>
        <w:rPr>
          <w:rFonts w:cs="v4.2.0"/>
        </w:rPr>
      </w:pPr>
      <w:r w:rsidRPr="0050431F">
        <w:rPr>
          <w:rFonts w:cs="v4.2.0"/>
        </w:rPr>
        <w:t>3)</w:t>
      </w:r>
      <w:r w:rsidRPr="0050431F">
        <w:rPr>
          <w:rFonts w:cs="v4.2.0"/>
        </w:rPr>
        <w:tab/>
        <w:t>The equipment that does not comply to the mentioned classes, the relevant classes from IEC 60721 [16] documentation for Temperature, Humidity and Vibration shall be declared.</w:t>
      </w:r>
    </w:p>
    <w:p w14:paraId="7C025169" w14:textId="77777777" w:rsidR="00B42243" w:rsidRPr="0050431F" w:rsidRDefault="00B42243" w:rsidP="00B42243">
      <w:pPr>
        <w:pStyle w:val="NO"/>
        <w:rPr>
          <w:rFonts w:cs="v4.2.0"/>
        </w:rPr>
      </w:pPr>
      <w:r w:rsidRPr="0050431F">
        <w:rPr>
          <w:rFonts w:cs="v4.2.0"/>
        </w:rPr>
        <w:t>NOTE:</w:t>
      </w:r>
      <w:r w:rsidRPr="0050431F">
        <w:rPr>
          <w:rFonts w:cs="v4.2.0"/>
        </w:rPr>
        <w:tab/>
        <w:t>Reduced functionality for conditions that fall out side of the standard operational conditions are not tested in the present document. These may be stated and tested separately.</w:t>
      </w:r>
    </w:p>
    <w:p w14:paraId="7FFA1F14" w14:textId="77777777" w:rsidR="00B42243" w:rsidRPr="0050431F" w:rsidRDefault="00B42243" w:rsidP="00B42243">
      <w:pPr>
        <w:pStyle w:val="Heading2"/>
      </w:pPr>
      <w:bookmarkStart w:id="2430" w:name="_Toc13048763"/>
      <w:bookmarkStart w:id="2431" w:name="_Toc29764979"/>
      <w:bookmarkStart w:id="2432" w:name="_Toc29765397"/>
      <w:bookmarkStart w:id="2433" w:name="_Toc52556895"/>
      <w:bookmarkStart w:id="2434" w:name="_Toc67912597"/>
      <w:bookmarkStart w:id="2435" w:name="_Toc89855532"/>
      <w:r w:rsidRPr="0050431F">
        <w:t>B.3.1</w:t>
      </w:r>
      <w:r w:rsidRPr="0050431F">
        <w:tab/>
        <w:t>Extreme temperature</w:t>
      </w:r>
      <w:bookmarkEnd w:id="2430"/>
      <w:bookmarkEnd w:id="2431"/>
      <w:bookmarkEnd w:id="2432"/>
      <w:bookmarkEnd w:id="2433"/>
      <w:bookmarkEnd w:id="2434"/>
      <w:bookmarkEnd w:id="2435"/>
    </w:p>
    <w:p w14:paraId="39873EDF" w14:textId="77777777" w:rsidR="00B42243" w:rsidRPr="0050431F" w:rsidRDefault="00B42243" w:rsidP="00B42243">
      <w:pPr>
        <w:rPr>
          <w:rFonts w:cs="v4.2.0"/>
        </w:rPr>
      </w:pPr>
      <w:r w:rsidRPr="0050431F">
        <w:rPr>
          <w:rFonts w:cs="v4.2.0"/>
        </w:rPr>
        <w:t>When an extreme temperature test environment is specified for a test, the test shall be performed at the standard minimum and maximum operating temperatures defined by the manufacturer's declaration for the equipment under test.</w:t>
      </w:r>
    </w:p>
    <w:p w14:paraId="1483CD8D" w14:textId="77777777" w:rsidR="00B42243" w:rsidRPr="00EB0F3C" w:rsidRDefault="00B42243" w:rsidP="00EB0F3C">
      <w:pPr>
        <w:rPr>
          <w:b/>
        </w:rPr>
      </w:pPr>
      <w:r w:rsidRPr="00EB0F3C">
        <w:rPr>
          <w:b/>
        </w:rPr>
        <w:t>Minimum temperature:</w:t>
      </w:r>
    </w:p>
    <w:p w14:paraId="1F715A37" w14:textId="77777777" w:rsidR="00B42243" w:rsidRPr="0050431F" w:rsidRDefault="00B42243" w:rsidP="00B42243">
      <w:pPr>
        <w:rPr>
          <w:rFonts w:cs="v4.2.0"/>
        </w:rPr>
      </w:pPr>
      <w:r w:rsidRPr="0050431F">
        <w:rPr>
          <w:rFonts w:cs="v4.2.0"/>
        </w:rPr>
        <w:t>The test shall be performed with the environment test equipment and methods including the required environmental phenomena into the equipment, conforming to the test procedure of IEC 60068-2-1 [21].</w:t>
      </w:r>
    </w:p>
    <w:p w14:paraId="5A9EA81A" w14:textId="77777777" w:rsidR="00B42243" w:rsidRPr="00EB0F3C" w:rsidRDefault="00B42243" w:rsidP="00EB0F3C">
      <w:pPr>
        <w:rPr>
          <w:b/>
        </w:rPr>
      </w:pPr>
      <w:r w:rsidRPr="00EB0F3C">
        <w:rPr>
          <w:b/>
        </w:rPr>
        <w:t>Maximum temperature:</w:t>
      </w:r>
    </w:p>
    <w:p w14:paraId="13A3C929" w14:textId="77777777" w:rsidR="00B42243" w:rsidRPr="0050431F" w:rsidRDefault="00B42243" w:rsidP="00B42243">
      <w:pPr>
        <w:rPr>
          <w:rFonts w:cs="v4.2.0"/>
        </w:rPr>
      </w:pPr>
      <w:r w:rsidRPr="0050431F">
        <w:rPr>
          <w:rFonts w:cs="v4.2.0"/>
        </w:rPr>
        <w:t>The test shall be performed with the environmental test equipment and methods including the required environmental phenomena into the equipment, conforming to the test procedure of IEC 60068-2-2 [22].</w:t>
      </w:r>
    </w:p>
    <w:p w14:paraId="0D68E9F6" w14:textId="77777777" w:rsidR="00B42243" w:rsidRPr="0050431F" w:rsidRDefault="00B42243" w:rsidP="00B42243">
      <w:pPr>
        <w:pStyle w:val="NO"/>
        <w:rPr>
          <w:rFonts w:cs="v4.2.0"/>
        </w:rPr>
      </w:pPr>
      <w:r w:rsidRPr="0050431F">
        <w:rPr>
          <w:rFonts w:cs="v4.2.0"/>
        </w:rPr>
        <w:t>NOTE:</w:t>
      </w:r>
      <w:r w:rsidRPr="0050431F">
        <w:rPr>
          <w:rFonts w:cs="v4.2.0"/>
        </w:rPr>
        <w:tab/>
        <w:t>It is recommended that the equipment is made fully operational prior to the equipment being taken to its lower operating temperature.</w:t>
      </w:r>
    </w:p>
    <w:p w14:paraId="0CE44176" w14:textId="77777777" w:rsidR="00B42243" w:rsidRPr="0050431F" w:rsidRDefault="00B42243" w:rsidP="00F311C8">
      <w:pPr>
        <w:pStyle w:val="Heading1"/>
      </w:pPr>
      <w:bookmarkStart w:id="2436" w:name="_Toc13048764"/>
      <w:bookmarkStart w:id="2437" w:name="_Toc29764980"/>
      <w:bookmarkStart w:id="2438" w:name="_Toc29765398"/>
      <w:bookmarkStart w:id="2439" w:name="_Toc52556896"/>
      <w:bookmarkStart w:id="2440" w:name="_Toc67912598"/>
      <w:bookmarkStart w:id="2441" w:name="_Toc89855533"/>
      <w:r w:rsidRPr="0050431F">
        <w:t>B.4</w:t>
      </w:r>
      <w:r w:rsidRPr="0050431F">
        <w:tab/>
      </w:r>
      <w:r w:rsidRPr="0050431F">
        <w:rPr>
          <w:rFonts w:cs="v4.2.0"/>
        </w:rPr>
        <w:t>Vibration</w:t>
      </w:r>
      <w:bookmarkEnd w:id="2436"/>
      <w:bookmarkEnd w:id="2437"/>
      <w:bookmarkEnd w:id="2438"/>
      <w:bookmarkEnd w:id="2439"/>
      <w:bookmarkEnd w:id="2440"/>
      <w:bookmarkEnd w:id="2441"/>
    </w:p>
    <w:p w14:paraId="2BAFFD19" w14:textId="77777777" w:rsidR="00B42243" w:rsidRPr="0050431F" w:rsidRDefault="00B42243" w:rsidP="00B42243">
      <w:pPr>
        <w:rPr>
          <w:rFonts w:cs="v4.2.0"/>
        </w:rPr>
      </w:pPr>
      <w:r w:rsidRPr="0050431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198D6886" w14:textId="77777777" w:rsidR="00B42243" w:rsidRPr="0050431F" w:rsidRDefault="00B42243" w:rsidP="00B42243">
      <w:pPr>
        <w:pStyle w:val="NO"/>
        <w:rPr>
          <w:rFonts w:cs="v4.2.0"/>
        </w:rPr>
      </w:pPr>
      <w:r w:rsidRPr="0050431F">
        <w:rPr>
          <w:rFonts w:cs="v4.2.0"/>
        </w:rPr>
        <w:t>NOTE:</w:t>
      </w:r>
      <w:r w:rsidRPr="0050431F">
        <w:rPr>
          <w:rFonts w:cs="v4.2.0"/>
        </w:rPr>
        <w:tab/>
        <w:t>The higher levels of vibration may induce undue physical stress in to equipment after a prolonged series of tests. The testing body should only vibrate the equipment during the RF measurement process.</w:t>
      </w:r>
    </w:p>
    <w:p w14:paraId="60EF983F" w14:textId="77777777" w:rsidR="00B42243" w:rsidRPr="0050431F" w:rsidRDefault="00B42243" w:rsidP="00B42243">
      <w:pPr>
        <w:pStyle w:val="Heading1"/>
      </w:pPr>
      <w:bookmarkStart w:id="2442" w:name="_Toc13048765"/>
      <w:bookmarkStart w:id="2443" w:name="_Toc29764981"/>
      <w:bookmarkStart w:id="2444" w:name="_Toc29765399"/>
      <w:bookmarkStart w:id="2445" w:name="_Toc52556897"/>
      <w:bookmarkStart w:id="2446" w:name="_Toc67912599"/>
      <w:bookmarkStart w:id="2447" w:name="_Toc89855534"/>
      <w:r w:rsidRPr="0050431F">
        <w:t>B.5</w:t>
      </w:r>
      <w:r w:rsidRPr="0050431F">
        <w:tab/>
      </w:r>
      <w:r w:rsidRPr="0050431F">
        <w:rPr>
          <w:rFonts w:cs="v4.2.0"/>
        </w:rPr>
        <w:t>Power supply</w:t>
      </w:r>
      <w:bookmarkEnd w:id="2442"/>
      <w:bookmarkEnd w:id="2443"/>
      <w:bookmarkEnd w:id="2444"/>
      <w:bookmarkEnd w:id="2445"/>
      <w:bookmarkEnd w:id="2446"/>
      <w:bookmarkEnd w:id="2447"/>
    </w:p>
    <w:p w14:paraId="62B0923C" w14:textId="77777777" w:rsidR="00B42243" w:rsidRPr="0050431F" w:rsidRDefault="00B42243" w:rsidP="00B42243">
      <w:pPr>
        <w:rPr>
          <w:rFonts w:cs="v4.2.0"/>
        </w:rPr>
      </w:pPr>
      <w:r w:rsidRPr="0050431F">
        <w:rPr>
          <w:rFonts w:cs="v4.2.0"/>
        </w:rPr>
        <w:t>When extreme power supply conditions are specified for a test, the test shall be performed at the standard upper and lower limits of operating voltage defined by manufacturer's declaration for the equipment under test.</w:t>
      </w:r>
    </w:p>
    <w:p w14:paraId="2AE6F079" w14:textId="77777777" w:rsidR="00B42243" w:rsidRPr="00EB0F3C" w:rsidRDefault="00B42243" w:rsidP="00EB0F3C">
      <w:pPr>
        <w:rPr>
          <w:b/>
        </w:rPr>
      </w:pPr>
      <w:r w:rsidRPr="00EB0F3C">
        <w:rPr>
          <w:b/>
        </w:rPr>
        <w:t>Upper voltage limit:</w:t>
      </w:r>
    </w:p>
    <w:p w14:paraId="78A42247" w14:textId="77777777" w:rsidR="00B42243" w:rsidRPr="0050431F" w:rsidRDefault="00B42243" w:rsidP="00B42243">
      <w:pPr>
        <w:rPr>
          <w:rFonts w:cs="v4.2.0"/>
        </w:rPr>
      </w:pPr>
      <w:r w:rsidRPr="0050431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C3F335" w14:textId="77777777" w:rsidR="00B42243" w:rsidRPr="00EB0F3C" w:rsidRDefault="00B42243" w:rsidP="00EB0F3C">
      <w:pPr>
        <w:rPr>
          <w:b/>
        </w:rPr>
      </w:pPr>
      <w:r w:rsidRPr="00EB0F3C">
        <w:rPr>
          <w:b/>
        </w:rPr>
        <w:t>Lower voltage limit:</w:t>
      </w:r>
    </w:p>
    <w:p w14:paraId="37560402" w14:textId="77777777" w:rsidR="00B42243" w:rsidRPr="0050431F" w:rsidRDefault="00B42243" w:rsidP="00B42243">
      <w:pPr>
        <w:rPr>
          <w:rFonts w:cs="v4.2.0"/>
        </w:rPr>
      </w:pPr>
      <w:r w:rsidRPr="0050431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79E48CB3" w14:textId="77777777" w:rsidR="00B42243" w:rsidRPr="0050431F" w:rsidRDefault="00B42243" w:rsidP="00F311C8">
      <w:pPr>
        <w:pStyle w:val="Heading1"/>
        <w:rPr>
          <w:lang w:eastAsia="sv-SE"/>
        </w:rPr>
      </w:pPr>
      <w:bookmarkStart w:id="2448" w:name="_Toc13048766"/>
      <w:bookmarkStart w:id="2449" w:name="_Toc29764982"/>
      <w:bookmarkStart w:id="2450" w:name="_Toc29765400"/>
      <w:bookmarkStart w:id="2451" w:name="_Toc52556898"/>
      <w:bookmarkStart w:id="2452" w:name="_Toc67912600"/>
      <w:bookmarkStart w:id="2453" w:name="_Toc89855535"/>
      <w:r w:rsidRPr="0050431F">
        <w:rPr>
          <w:lang w:eastAsia="sv-SE"/>
        </w:rPr>
        <w:t>B.6</w:t>
      </w:r>
      <w:r w:rsidRPr="0050431F">
        <w:rPr>
          <w:lang w:eastAsia="sv-SE"/>
        </w:rPr>
        <w:tab/>
        <w:t>Measurement of test environments</w:t>
      </w:r>
      <w:bookmarkEnd w:id="2448"/>
      <w:bookmarkEnd w:id="2449"/>
      <w:bookmarkEnd w:id="2450"/>
      <w:bookmarkEnd w:id="2451"/>
      <w:bookmarkEnd w:id="2452"/>
      <w:bookmarkEnd w:id="2453"/>
    </w:p>
    <w:p w14:paraId="4FF6B646" w14:textId="77777777" w:rsidR="00B42243" w:rsidRPr="0050431F" w:rsidRDefault="00B42243" w:rsidP="00B42243">
      <w:pPr>
        <w:rPr>
          <w:rFonts w:cs="v4.2.0"/>
          <w:lang w:eastAsia="sv-SE"/>
        </w:rPr>
      </w:pPr>
      <w:r w:rsidRPr="0050431F">
        <w:rPr>
          <w:rFonts w:cs="v4.2.0"/>
          <w:lang w:eastAsia="sv-SE"/>
        </w:rPr>
        <w:t>The measurement accuracy of the BS test environments shall be.</w:t>
      </w:r>
    </w:p>
    <w:p w14:paraId="46BB7006" w14:textId="77777777" w:rsidR="00B42243" w:rsidRPr="0050431F" w:rsidRDefault="00B42243" w:rsidP="00B42243">
      <w:pPr>
        <w:pStyle w:val="EW"/>
        <w:ind w:left="2410" w:hanging="2126"/>
        <w:rPr>
          <w:lang w:eastAsia="sv-SE"/>
        </w:rPr>
      </w:pPr>
      <w:r w:rsidRPr="0050431F">
        <w:rPr>
          <w:snapToGrid w:val="0"/>
          <w:lang w:eastAsia="sv-SE"/>
        </w:rPr>
        <w:t>Pressure:</w:t>
      </w:r>
      <w:r w:rsidRPr="0050431F">
        <w:rPr>
          <w:snapToGrid w:val="0"/>
          <w:lang w:eastAsia="sv-SE"/>
        </w:rPr>
        <w:tab/>
      </w:r>
      <w:r w:rsidRPr="0050431F">
        <w:rPr>
          <w:rFonts w:ascii="Symbol" w:hAnsi="Symbol"/>
          <w:snapToGrid w:val="0"/>
          <w:lang w:eastAsia="sv-SE"/>
        </w:rPr>
        <w:t></w:t>
      </w:r>
      <w:r w:rsidRPr="0050431F">
        <w:rPr>
          <w:snapToGrid w:val="0"/>
          <w:lang w:eastAsia="sv-SE"/>
        </w:rPr>
        <w:t>5 kPa.</w:t>
      </w:r>
    </w:p>
    <w:p w14:paraId="1FC572CB" w14:textId="77777777" w:rsidR="00B42243" w:rsidRPr="0050431F" w:rsidRDefault="00B42243" w:rsidP="00B42243">
      <w:pPr>
        <w:pStyle w:val="EW"/>
        <w:ind w:left="2410" w:hanging="2126"/>
        <w:rPr>
          <w:lang w:eastAsia="sv-SE"/>
        </w:rPr>
      </w:pPr>
      <w:r w:rsidRPr="0050431F">
        <w:rPr>
          <w:snapToGrid w:val="0"/>
          <w:lang w:eastAsia="sv-SE"/>
        </w:rPr>
        <w:t>Temperature:</w:t>
      </w:r>
      <w:r w:rsidRPr="0050431F">
        <w:rPr>
          <w:snapToGrid w:val="0"/>
          <w:lang w:eastAsia="sv-SE"/>
        </w:rPr>
        <w:tab/>
      </w:r>
      <w:r w:rsidRPr="0050431F">
        <w:rPr>
          <w:rFonts w:ascii="Symbol" w:hAnsi="Symbol"/>
          <w:snapToGrid w:val="0"/>
          <w:lang w:eastAsia="sv-SE"/>
        </w:rPr>
        <w:t></w:t>
      </w:r>
      <w:r w:rsidRPr="0050431F">
        <w:rPr>
          <w:snapToGrid w:val="0"/>
          <w:lang w:eastAsia="sv-SE"/>
        </w:rPr>
        <w:t>2 degrees.</w:t>
      </w:r>
    </w:p>
    <w:p w14:paraId="74D19CB3" w14:textId="77777777" w:rsidR="00B42243" w:rsidRPr="0050431F" w:rsidRDefault="00B42243" w:rsidP="00B42243">
      <w:pPr>
        <w:pStyle w:val="EW"/>
        <w:ind w:left="2410" w:hanging="2126"/>
        <w:rPr>
          <w:lang w:eastAsia="sv-SE"/>
        </w:rPr>
      </w:pPr>
      <w:r w:rsidRPr="0050431F">
        <w:rPr>
          <w:snapToGrid w:val="0"/>
          <w:lang w:eastAsia="sv-SE"/>
        </w:rPr>
        <w:t>Relative Humidity:</w:t>
      </w:r>
      <w:r w:rsidRPr="0050431F">
        <w:rPr>
          <w:snapToGrid w:val="0"/>
          <w:lang w:eastAsia="sv-SE"/>
        </w:rPr>
        <w:tab/>
      </w:r>
      <w:r w:rsidRPr="0050431F">
        <w:rPr>
          <w:rFonts w:ascii="Symbol" w:hAnsi="Symbol"/>
          <w:snapToGrid w:val="0"/>
          <w:lang w:eastAsia="sv-SE"/>
        </w:rPr>
        <w:t></w:t>
      </w:r>
      <w:r w:rsidRPr="0050431F">
        <w:rPr>
          <w:snapToGrid w:val="0"/>
          <w:lang w:eastAsia="sv-SE"/>
        </w:rPr>
        <w:t>5 %.</w:t>
      </w:r>
    </w:p>
    <w:p w14:paraId="28757FC2" w14:textId="77777777" w:rsidR="00B42243" w:rsidRPr="0050431F" w:rsidRDefault="00B42243" w:rsidP="00B42243">
      <w:pPr>
        <w:pStyle w:val="EW"/>
        <w:ind w:left="2410" w:hanging="2126"/>
        <w:rPr>
          <w:snapToGrid w:val="0"/>
          <w:lang w:eastAsia="sv-SE"/>
        </w:rPr>
      </w:pPr>
      <w:r w:rsidRPr="0050431F">
        <w:rPr>
          <w:snapToGrid w:val="0"/>
          <w:lang w:eastAsia="sv-SE"/>
        </w:rPr>
        <w:t>DC Voltage:</w:t>
      </w:r>
      <w:r w:rsidRPr="0050431F">
        <w:rPr>
          <w:snapToGrid w:val="0"/>
          <w:lang w:eastAsia="sv-SE"/>
        </w:rPr>
        <w:tab/>
      </w:r>
      <w:r w:rsidRPr="0050431F">
        <w:rPr>
          <w:rFonts w:ascii="Symbol" w:hAnsi="Symbol"/>
          <w:snapToGrid w:val="0"/>
          <w:lang w:eastAsia="sv-SE"/>
        </w:rPr>
        <w:t></w:t>
      </w:r>
      <w:r w:rsidRPr="0050431F">
        <w:rPr>
          <w:snapToGrid w:val="0"/>
          <w:lang w:eastAsia="sv-SE"/>
        </w:rPr>
        <w:t>1,0 %.</w:t>
      </w:r>
    </w:p>
    <w:p w14:paraId="3EB2EB5A" w14:textId="77777777" w:rsidR="00B42243" w:rsidRPr="0050431F" w:rsidRDefault="00B42243" w:rsidP="00B42243">
      <w:pPr>
        <w:pStyle w:val="EW"/>
        <w:ind w:left="2410" w:hanging="2126"/>
        <w:rPr>
          <w:snapToGrid w:val="0"/>
          <w:lang w:eastAsia="sv-SE"/>
        </w:rPr>
      </w:pPr>
      <w:r w:rsidRPr="0050431F">
        <w:rPr>
          <w:snapToGrid w:val="0"/>
          <w:lang w:eastAsia="sv-SE"/>
        </w:rPr>
        <w:t>AC Voltage:</w:t>
      </w:r>
      <w:r w:rsidRPr="0050431F">
        <w:rPr>
          <w:snapToGrid w:val="0"/>
          <w:lang w:eastAsia="sv-SE"/>
        </w:rPr>
        <w:tab/>
      </w:r>
      <w:r w:rsidRPr="0050431F">
        <w:rPr>
          <w:rFonts w:ascii="Symbol" w:hAnsi="Symbol"/>
          <w:snapToGrid w:val="0"/>
          <w:lang w:eastAsia="sv-SE"/>
        </w:rPr>
        <w:t></w:t>
      </w:r>
      <w:r w:rsidRPr="0050431F">
        <w:rPr>
          <w:snapToGrid w:val="0"/>
          <w:lang w:eastAsia="sv-SE"/>
        </w:rPr>
        <w:t>1,5 %.</w:t>
      </w:r>
    </w:p>
    <w:p w14:paraId="70FBA62C" w14:textId="77777777" w:rsidR="00B42243" w:rsidRPr="0050431F" w:rsidRDefault="00B42243" w:rsidP="00B42243">
      <w:pPr>
        <w:pStyle w:val="EW"/>
        <w:ind w:left="2410" w:hanging="2126"/>
        <w:rPr>
          <w:snapToGrid w:val="0"/>
          <w:lang w:eastAsia="sv-SE"/>
        </w:rPr>
      </w:pPr>
      <w:r w:rsidRPr="0050431F">
        <w:rPr>
          <w:snapToGrid w:val="0"/>
          <w:lang w:eastAsia="sv-SE"/>
        </w:rPr>
        <w:t>Vibration:</w:t>
      </w:r>
      <w:r w:rsidRPr="0050431F">
        <w:rPr>
          <w:snapToGrid w:val="0"/>
          <w:lang w:eastAsia="sv-SE"/>
        </w:rPr>
        <w:tab/>
        <w:t>10 %.</w:t>
      </w:r>
    </w:p>
    <w:p w14:paraId="0122D4F5" w14:textId="77777777" w:rsidR="00B42243" w:rsidRPr="0050431F" w:rsidRDefault="00B42243" w:rsidP="00B42243">
      <w:pPr>
        <w:pStyle w:val="EX"/>
        <w:ind w:left="2410" w:hanging="2126"/>
        <w:rPr>
          <w:snapToGrid w:val="0"/>
          <w:lang w:eastAsia="sv-SE"/>
        </w:rPr>
      </w:pPr>
      <w:r w:rsidRPr="0050431F">
        <w:rPr>
          <w:snapToGrid w:val="0"/>
          <w:lang w:eastAsia="sv-SE"/>
        </w:rPr>
        <w:t>Vibration frequency:</w:t>
      </w:r>
      <w:r w:rsidRPr="0050431F">
        <w:rPr>
          <w:snapToGrid w:val="0"/>
          <w:lang w:eastAsia="sv-SE"/>
        </w:rPr>
        <w:tab/>
        <w:t>0,1 Hz.</w:t>
      </w:r>
    </w:p>
    <w:p w14:paraId="30506EEE" w14:textId="77777777" w:rsidR="00B42243" w:rsidRPr="0050431F" w:rsidRDefault="00B42243" w:rsidP="00B42243">
      <w:pPr>
        <w:rPr>
          <w:rFonts w:cs="v4.2.0"/>
        </w:rPr>
      </w:pPr>
      <w:r w:rsidRPr="0050431F">
        <w:rPr>
          <w:rFonts w:cs="v4.2.0"/>
        </w:rPr>
        <w:t>The above values shall apply unless the test environment is otherwise controlled and the specification for the control of the test environment specifies the uncertainty for the parameter.</w:t>
      </w:r>
    </w:p>
    <w:p w14:paraId="18BC7595" w14:textId="77777777" w:rsidR="00626987" w:rsidRPr="0050431F" w:rsidRDefault="00F455C8" w:rsidP="00F455C8">
      <w:pPr>
        <w:pStyle w:val="Heading8"/>
      </w:pPr>
      <w:r w:rsidRPr="0050431F">
        <w:br w:type="page"/>
      </w:r>
      <w:bookmarkStart w:id="2454" w:name="_Toc13048767"/>
      <w:bookmarkStart w:id="2455" w:name="_Toc29764983"/>
      <w:bookmarkStart w:id="2456" w:name="_Toc29765401"/>
      <w:bookmarkStart w:id="2457" w:name="_Toc52556899"/>
      <w:bookmarkStart w:id="2458" w:name="_Toc67912601"/>
      <w:bookmarkStart w:id="2459" w:name="_Toc89855536"/>
      <w:r w:rsidR="00626987" w:rsidRPr="0050431F">
        <w:t xml:space="preserve">Annex </w:t>
      </w:r>
      <w:r w:rsidRPr="0050431F">
        <w:t>C</w:t>
      </w:r>
      <w:r w:rsidR="00626987" w:rsidRPr="0050431F">
        <w:t xml:space="preserve"> (informative):</w:t>
      </w:r>
      <w:r w:rsidRPr="0050431F">
        <w:br/>
      </w:r>
      <w:r w:rsidR="00626987" w:rsidRPr="0050431F">
        <w:t xml:space="preserve">Test Tolerances and Derivation of </w:t>
      </w:r>
      <w:r w:rsidR="00DB7FF2" w:rsidRPr="0050431F">
        <w:t>test requirement</w:t>
      </w:r>
      <w:r w:rsidR="00626987" w:rsidRPr="0050431F">
        <w:t>s</w:t>
      </w:r>
      <w:bookmarkEnd w:id="2454"/>
      <w:bookmarkEnd w:id="2455"/>
      <w:bookmarkEnd w:id="2456"/>
      <w:bookmarkEnd w:id="2457"/>
      <w:bookmarkEnd w:id="2458"/>
      <w:bookmarkEnd w:id="2459"/>
    </w:p>
    <w:p w14:paraId="10F7A14C" w14:textId="77777777" w:rsidR="00090773" w:rsidRPr="0050431F" w:rsidRDefault="00090773" w:rsidP="00090773">
      <w:pPr>
        <w:rPr>
          <w:rFonts w:cs="v4.2.0"/>
        </w:rPr>
      </w:pPr>
      <w:r w:rsidRPr="0050431F">
        <w:rPr>
          <w:rFonts w:cs="v4.2.0"/>
        </w:rPr>
        <w:t xml:space="preserve">The </w:t>
      </w:r>
      <w:r w:rsidR="00DB7FF2" w:rsidRPr="0050431F">
        <w:rPr>
          <w:rFonts w:cs="v4.2.0"/>
        </w:rPr>
        <w:t>test requirement</w:t>
      </w:r>
      <w:r w:rsidRPr="0050431F">
        <w:rPr>
          <w:rFonts w:cs="v4.2.0"/>
        </w:rPr>
        <w:t xml:space="preserve">s </w:t>
      </w:r>
      <w:r w:rsidR="00775FC7" w:rsidRPr="0050431F">
        <w:rPr>
          <w:rFonts w:cs="v4.2.0"/>
        </w:rPr>
        <w:t xml:space="preserve">explicitly defined </w:t>
      </w:r>
      <w:r w:rsidRPr="0050431F">
        <w:rPr>
          <w:rFonts w:cs="v4.2.0"/>
        </w:rPr>
        <w:t xml:space="preserve">in this specification have been calculated by relaxing the </w:t>
      </w:r>
      <w:r w:rsidR="00DB7FF2" w:rsidRPr="0050431F">
        <w:rPr>
          <w:rFonts w:cs="v4.2.0"/>
        </w:rPr>
        <w:t>minimum requirement</w:t>
      </w:r>
      <w:r w:rsidRPr="0050431F">
        <w:rPr>
          <w:rFonts w:cs="v4.2.0"/>
        </w:rPr>
        <w:t xml:space="preserve">s of the core specification using the Test Tolerances defined here. When the Test Tolerance is zero, the </w:t>
      </w:r>
      <w:r w:rsidR="00DB7FF2" w:rsidRPr="0050431F">
        <w:rPr>
          <w:rFonts w:cs="v4.2.0"/>
        </w:rPr>
        <w:t>test requirement</w:t>
      </w:r>
      <w:r w:rsidRPr="0050431F">
        <w:rPr>
          <w:rFonts w:cs="v4.2.0"/>
        </w:rPr>
        <w:t xml:space="preserve"> will be the same as the </w:t>
      </w:r>
      <w:r w:rsidR="00DB7FF2" w:rsidRPr="0050431F">
        <w:rPr>
          <w:rFonts w:cs="v4.2.0"/>
        </w:rPr>
        <w:t>minimum requirement</w:t>
      </w:r>
      <w:r w:rsidRPr="0050431F">
        <w:rPr>
          <w:rFonts w:cs="v4.2.0"/>
        </w:rPr>
        <w:t xml:space="preserve">. When the Test Tolerance is non-zero, the </w:t>
      </w:r>
      <w:r w:rsidR="00DB7FF2" w:rsidRPr="0050431F">
        <w:rPr>
          <w:rFonts w:cs="v4.2.0"/>
        </w:rPr>
        <w:t>test requirement</w:t>
      </w:r>
      <w:r w:rsidRPr="0050431F">
        <w:rPr>
          <w:rFonts w:cs="v4.2.0"/>
        </w:rPr>
        <w:t xml:space="preserve">s will differ from the </w:t>
      </w:r>
      <w:r w:rsidR="00DB7FF2" w:rsidRPr="0050431F">
        <w:rPr>
          <w:rFonts w:cs="v4.2.0"/>
        </w:rPr>
        <w:t>minimum requirement</w:t>
      </w:r>
      <w:r w:rsidRPr="0050431F">
        <w:rPr>
          <w:rFonts w:cs="v4.2.0"/>
        </w:rPr>
        <w:t>s, and the formula used for this relaxation is given in the following tables.</w:t>
      </w:r>
    </w:p>
    <w:p w14:paraId="06F3995F" w14:textId="77777777" w:rsidR="00775FC7" w:rsidRPr="0050431F" w:rsidRDefault="00775FC7" w:rsidP="00775FC7">
      <w:pPr>
        <w:keepNext/>
        <w:rPr>
          <w:rFonts w:cs="v4.2.0"/>
        </w:rPr>
      </w:pPr>
      <w:r w:rsidRPr="0050431F">
        <w:rPr>
          <w:rFonts w:cs="v5.0.0"/>
          <w:snapToGrid w:val="0"/>
        </w:rPr>
        <w:t xml:space="preserve">Test requirements which are included by reference to TS 25.141 [10], TS 25.142[12], TS 36.141[9] or TS 51.021[11] have </w:t>
      </w:r>
      <w:r w:rsidRPr="0050431F">
        <w:rPr>
          <w:rFonts w:cs="v4.2.0"/>
        </w:rPr>
        <w:t>been calculated within the referred test specification using the Test Tolerances defined therein.</w:t>
      </w:r>
    </w:p>
    <w:p w14:paraId="4A4F888C" w14:textId="77777777" w:rsidR="00090773" w:rsidRPr="0050431F" w:rsidRDefault="00090773" w:rsidP="00090773">
      <w:pPr>
        <w:keepNext/>
        <w:rPr>
          <w:noProof/>
          <w:snapToGrid w:val="0"/>
        </w:rPr>
      </w:pPr>
      <w:r w:rsidRPr="0050431F">
        <w:rPr>
          <w:noProof/>
          <w:snapToGrid w:val="0"/>
        </w:rPr>
        <w:t>The Test Tolerances are derived from Test System uncertainties, regulatory requirements and criticality to system performance. As a result, the Test Tolerances may sometimes be set to zero.</w:t>
      </w:r>
    </w:p>
    <w:p w14:paraId="68363970" w14:textId="77777777" w:rsidR="00090773" w:rsidRPr="0050431F" w:rsidRDefault="00090773" w:rsidP="00090773">
      <w:pPr>
        <w:keepNext/>
        <w:rPr>
          <w:noProof/>
        </w:rPr>
      </w:pPr>
      <w:r w:rsidRPr="0050431F">
        <w:rPr>
          <w:noProof/>
        </w:rPr>
        <w:t>The test tolerances should not be modified for any reason e.g. to take account of commonly known test system errors (such as mismatch, cable loss, etc.).</w:t>
      </w:r>
    </w:p>
    <w:p w14:paraId="0346664B" w14:textId="77777777" w:rsidR="002F6EF4" w:rsidRPr="0050431F" w:rsidRDefault="00090773" w:rsidP="002F6EF4">
      <w:pPr>
        <w:rPr>
          <w:rFonts w:cs="v4.2.0"/>
        </w:rPr>
      </w:pPr>
      <w:r w:rsidRPr="0050431F">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50431F">
        <w:rPr>
          <w:rFonts w:cs="v4.2.0"/>
        </w:rPr>
        <w:t>sub</w:t>
      </w:r>
      <w:r w:rsidRPr="0050431F">
        <w:rPr>
          <w:rFonts w:cs="v4.2.0"/>
        </w:rPr>
        <w:t xml:space="preserve">clause 4.1.2. In this event, the excess error shall be subtracted from the defined test tolerance in order to generate the correct tightened </w:t>
      </w:r>
      <w:r w:rsidR="00DB7FF2" w:rsidRPr="0050431F">
        <w:rPr>
          <w:rFonts w:cs="v4.2.0"/>
        </w:rPr>
        <w:t>test requirement</w:t>
      </w:r>
      <w:r w:rsidRPr="0050431F">
        <w:rPr>
          <w:rFonts w:cs="v4.2.0"/>
        </w:rPr>
        <w:t>s as defined in this Annex.</w:t>
      </w:r>
    </w:p>
    <w:p w14:paraId="3ECEEE3D" w14:textId="77777777" w:rsidR="00090773" w:rsidRPr="0050431F" w:rsidRDefault="002F6EF4" w:rsidP="002F6EF4">
      <w:pPr>
        <w:spacing w:after="0"/>
        <w:rPr>
          <w:rFonts w:cs="Arial"/>
        </w:rPr>
      </w:pPr>
      <w:r w:rsidRPr="0050431F">
        <w:rPr>
          <w:rFonts w:cs="Arial"/>
        </w:rPr>
        <w:t>Unless otherwise stated, the uncertainties in subclause 4.1.2 apply to the Test System for testing E-UTRA, UTRA</w:t>
      </w:r>
      <w:r w:rsidRPr="0050431F">
        <w:rPr>
          <w:rFonts w:cs="Arial"/>
          <w:lang w:eastAsia="zh-CN"/>
        </w:rPr>
        <w:t xml:space="preserve">, </w:t>
      </w:r>
      <w:r w:rsidRPr="0050431F">
        <w:rPr>
          <w:rFonts w:cs="Arial"/>
        </w:rPr>
        <w:t>GSM/EDGE</w:t>
      </w:r>
      <w:r w:rsidRPr="0050431F">
        <w:rPr>
          <w:rFonts w:cs="Arial"/>
          <w:lang w:eastAsia="zh-CN"/>
        </w:rPr>
        <w:t xml:space="preserve"> and NB-IoT MSR BS</w:t>
      </w:r>
      <w:r w:rsidRPr="0050431F">
        <w:rPr>
          <w:rFonts w:cs="Arial"/>
        </w:rPr>
        <w:t>.</w:t>
      </w:r>
    </w:p>
    <w:p w14:paraId="23966D56" w14:textId="77777777" w:rsidR="00090773" w:rsidRPr="0050431F" w:rsidRDefault="00090773" w:rsidP="00F311C8">
      <w:pPr>
        <w:pStyle w:val="Heading1"/>
      </w:pPr>
      <w:bookmarkStart w:id="2460" w:name="_Toc13048768"/>
      <w:bookmarkStart w:id="2461" w:name="_Toc29764984"/>
      <w:bookmarkStart w:id="2462" w:name="_Toc29765402"/>
      <w:bookmarkStart w:id="2463" w:name="_Toc52556900"/>
      <w:bookmarkStart w:id="2464" w:name="_Toc67912602"/>
      <w:bookmarkStart w:id="2465" w:name="_Toc89855537"/>
      <w:r w:rsidRPr="0050431F">
        <w:t>C.1</w:t>
      </w:r>
      <w:r w:rsidRPr="0050431F">
        <w:tab/>
      </w:r>
      <w:r w:rsidRPr="0050431F">
        <w:rPr>
          <w:lang w:eastAsia="sv-SE"/>
        </w:rPr>
        <w:t>Measurement of t</w:t>
      </w:r>
      <w:r w:rsidRPr="0050431F">
        <w:t>ransmitter</w:t>
      </w:r>
      <w:bookmarkEnd w:id="2460"/>
      <w:bookmarkEnd w:id="2461"/>
      <w:bookmarkEnd w:id="2462"/>
      <w:bookmarkEnd w:id="2463"/>
      <w:bookmarkEnd w:id="2464"/>
      <w:bookmarkEnd w:id="2465"/>
    </w:p>
    <w:p w14:paraId="5CED382F" w14:textId="77777777" w:rsidR="00090773" w:rsidRPr="0050431F" w:rsidRDefault="00090773" w:rsidP="00EB0F3C">
      <w:pPr>
        <w:pStyle w:val="TH"/>
      </w:pPr>
      <w:r w:rsidRPr="0050431F">
        <w:t xml:space="preserve">Table C.1-1: Derivation of </w:t>
      </w:r>
      <w:r w:rsidR="00DB7FF2" w:rsidRPr="0050431F">
        <w:t>test requirement</w:t>
      </w:r>
      <w:r w:rsidRPr="0050431F">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090773" w:rsidRPr="0050431F" w14:paraId="302FCAC7" w14:textId="77777777">
        <w:trPr>
          <w:jc w:val="center"/>
        </w:trPr>
        <w:tc>
          <w:tcPr>
            <w:tcW w:w="2448" w:type="dxa"/>
          </w:tcPr>
          <w:p w14:paraId="139148E8" w14:textId="77777777" w:rsidR="00090773" w:rsidRPr="0050431F" w:rsidRDefault="00090773" w:rsidP="00E634D2">
            <w:pPr>
              <w:pStyle w:val="TAH"/>
              <w:rPr>
                <w:rFonts w:cs="v4.2.0"/>
                <w:lang w:eastAsia="en-US"/>
              </w:rPr>
            </w:pPr>
            <w:r w:rsidRPr="0050431F">
              <w:rPr>
                <w:rFonts w:cs="v4.2.0"/>
                <w:lang w:eastAsia="en-US"/>
              </w:rPr>
              <w:t xml:space="preserve">Test </w:t>
            </w:r>
          </w:p>
        </w:tc>
        <w:tc>
          <w:tcPr>
            <w:tcW w:w="2869" w:type="dxa"/>
          </w:tcPr>
          <w:p w14:paraId="47A699FD" w14:textId="77777777" w:rsidR="00090773" w:rsidRPr="0050431F" w:rsidRDefault="00DB7FF2" w:rsidP="00E634D2">
            <w:pPr>
              <w:pStyle w:val="TAH"/>
              <w:rPr>
                <w:rFonts w:cs="v4.2.0"/>
                <w:lang w:eastAsia="en-US"/>
              </w:rPr>
            </w:pPr>
            <w:r w:rsidRPr="0050431F">
              <w:rPr>
                <w:rFonts w:cs="v4.2.0"/>
                <w:lang w:eastAsia="en-US"/>
              </w:rPr>
              <w:t>Minimum requirement</w:t>
            </w:r>
            <w:r w:rsidR="00090773" w:rsidRPr="0050431F">
              <w:rPr>
                <w:rFonts w:cs="v4.2.0"/>
                <w:lang w:eastAsia="en-US"/>
              </w:rPr>
              <w:t xml:space="preserve"> in TS 37.104</w:t>
            </w:r>
          </w:p>
        </w:tc>
        <w:tc>
          <w:tcPr>
            <w:tcW w:w="1208" w:type="dxa"/>
          </w:tcPr>
          <w:p w14:paraId="5D6E511B" w14:textId="77777777" w:rsidR="00090773" w:rsidRPr="0050431F" w:rsidRDefault="00090773" w:rsidP="00E634D2">
            <w:pPr>
              <w:pStyle w:val="TAH"/>
              <w:rPr>
                <w:rFonts w:cs="v4.2.0"/>
                <w:lang w:eastAsia="en-US"/>
              </w:rPr>
            </w:pPr>
            <w:r w:rsidRPr="0050431F">
              <w:rPr>
                <w:rFonts w:cs="v4.2.0"/>
                <w:lang w:eastAsia="en-US"/>
              </w:rPr>
              <w:t>Test Tolerance</w:t>
            </w:r>
            <w:r w:rsidRPr="0050431F">
              <w:rPr>
                <w:rFonts w:cs="v4.2.0"/>
                <w:lang w:eastAsia="en-US"/>
              </w:rPr>
              <w:br/>
              <w:t>(TT)</w:t>
            </w:r>
          </w:p>
        </w:tc>
        <w:tc>
          <w:tcPr>
            <w:tcW w:w="3260" w:type="dxa"/>
          </w:tcPr>
          <w:p w14:paraId="6C2A5C9C" w14:textId="77777777" w:rsidR="00090773" w:rsidRPr="0050431F" w:rsidRDefault="00DB7FF2" w:rsidP="00E634D2">
            <w:pPr>
              <w:pStyle w:val="TAH"/>
              <w:rPr>
                <w:rFonts w:cs="v4.2.0"/>
                <w:lang w:eastAsia="en-US"/>
              </w:rPr>
            </w:pPr>
            <w:r w:rsidRPr="0050431F">
              <w:rPr>
                <w:rFonts w:cs="v4.2.0"/>
                <w:lang w:eastAsia="en-US"/>
              </w:rPr>
              <w:t>Test requirement</w:t>
            </w:r>
          </w:p>
        </w:tc>
      </w:tr>
      <w:tr w:rsidR="0050417E" w:rsidRPr="0050431F" w14:paraId="38BF92E4" w14:textId="77777777">
        <w:trPr>
          <w:cantSplit/>
          <w:jc w:val="center"/>
        </w:trPr>
        <w:tc>
          <w:tcPr>
            <w:tcW w:w="2448" w:type="dxa"/>
          </w:tcPr>
          <w:p w14:paraId="348302BE" w14:textId="77777777" w:rsidR="0050417E" w:rsidRPr="0050431F" w:rsidRDefault="0050417E" w:rsidP="00E634D2">
            <w:pPr>
              <w:pStyle w:val="TAL"/>
              <w:tabs>
                <w:tab w:val="left" w:pos="523"/>
              </w:tabs>
              <w:rPr>
                <w:rFonts w:cs="Arial"/>
                <w:lang w:eastAsia="en-US"/>
              </w:rPr>
            </w:pPr>
            <w:r w:rsidRPr="0050431F">
              <w:rPr>
                <w:rFonts w:cs="Arial"/>
                <w:lang w:eastAsia="en-US"/>
              </w:rPr>
              <w:t>6.2.1</w:t>
            </w:r>
            <w:r w:rsidRPr="0050431F">
              <w:rPr>
                <w:rFonts w:cs="Arial"/>
                <w:lang w:eastAsia="en-US"/>
              </w:rPr>
              <w:tab/>
              <w:t>Base Station maximum output power</w:t>
            </w:r>
          </w:p>
        </w:tc>
        <w:tc>
          <w:tcPr>
            <w:tcW w:w="2869" w:type="dxa"/>
          </w:tcPr>
          <w:p w14:paraId="210D13AF" w14:textId="77777777" w:rsidR="0050417E" w:rsidRPr="0050431F" w:rsidRDefault="0050417E" w:rsidP="00E2384A">
            <w:pPr>
              <w:pStyle w:val="TAL"/>
              <w:rPr>
                <w:rFonts w:cs="Arial"/>
                <w:lang w:eastAsia="en-US"/>
              </w:rPr>
            </w:pPr>
            <w:r w:rsidRPr="0050431F">
              <w:rPr>
                <w:rFonts w:cs="Arial"/>
                <w:lang w:eastAsia="en-US"/>
              </w:rPr>
              <w:t>UTRA and E-UTRA</w:t>
            </w:r>
          </w:p>
          <w:p w14:paraId="0DB8E031" w14:textId="77777777" w:rsidR="0050417E" w:rsidRPr="0050431F" w:rsidRDefault="0050417E" w:rsidP="00E2384A">
            <w:pPr>
              <w:pStyle w:val="TAL"/>
              <w:rPr>
                <w:rFonts w:cs="Arial"/>
                <w:lang w:eastAsia="en-US"/>
              </w:rPr>
            </w:pPr>
            <w:r w:rsidRPr="0050431F">
              <w:rPr>
                <w:rFonts w:cs="Arial"/>
                <w:lang w:eastAsia="en-US"/>
              </w:rPr>
              <w:t>In normal conditions:</w:t>
            </w:r>
          </w:p>
          <w:p w14:paraId="087D7373" w14:textId="77777777" w:rsidR="0050417E" w:rsidRPr="0050431F" w:rsidRDefault="0050417E" w:rsidP="00E2384A">
            <w:pPr>
              <w:pStyle w:val="TAL"/>
              <w:rPr>
                <w:rFonts w:cs="Arial"/>
                <w:lang w:eastAsia="en-US"/>
              </w:rPr>
            </w:pPr>
            <w:r w:rsidRPr="0050431F">
              <w:rPr>
                <w:rFonts w:cs="Arial"/>
                <w:lang w:eastAsia="en-US"/>
              </w:rPr>
              <w:t>within ±2 dB of manufacturer's rated output power</w:t>
            </w:r>
          </w:p>
          <w:p w14:paraId="4FC2A65E" w14:textId="77777777" w:rsidR="0050417E" w:rsidRPr="0050431F" w:rsidRDefault="0050417E" w:rsidP="00E2384A">
            <w:pPr>
              <w:pStyle w:val="TAL"/>
              <w:rPr>
                <w:rFonts w:cs="Arial"/>
                <w:lang w:eastAsia="en-US"/>
              </w:rPr>
            </w:pPr>
          </w:p>
          <w:p w14:paraId="797548B3" w14:textId="77777777" w:rsidR="0050417E" w:rsidRPr="0050431F" w:rsidRDefault="0050417E" w:rsidP="00E2384A">
            <w:pPr>
              <w:pStyle w:val="TAL"/>
              <w:rPr>
                <w:rFonts w:cs="Arial"/>
                <w:lang w:eastAsia="en-US"/>
              </w:rPr>
            </w:pPr>
          </w:p>
          <w:p w14:paraId="2372F217" w14:textId="77777777" w:rsidR="0050417E" w:rsidRPr="0050431F" w:rsidRDefault="0050417E" w:rsidP="00E2384A">
            <w:pPr>
              <w:pStyle w:val="TAL"/>
              <w:rPr>
                <w:rFonts w:cs="Arial"/>
                <w:lang w:eastAsia="en-US"/>
              </w:rPr>
            </w:pPr>
          </w:p>
          <w:p w14:paraId="0BBE27F6" w14:textId="77777777" w:rsidR="0050417E" w:rsidRPr="0050431F" w:rsidRDefault="0050417E" w:rsidP="00E2384A">
            <w:pPr>
              <w:pStyle w:val="TAL"/>
              <w:rPr>
                <w:rFonts w:cs="Arial"/>
                <w:lang w:eastAsia="en-US"/>
              </w:rPr>
            </w:pPr>
          </w:p>
          <w:p w14:paraId="190FC669" w14:textId="77777777" w:rsidR="0050417E" w:rsidRPr="0050431F" w:rsidRDefault="0050417E" w:rsidP="00E2384A">
            <w:pPr>
              <w:pStyle w:val="TAL"/>
              <w:rPr>
                <w:rFonts w:cs="Arial"/>
                <w:lang w:eastAsia="en-US"/>
              </w:rPr>
            </w:pPr>
          </w:p>
          <w:p w14:paraId="0D3B6CE9" w14:textId="77777777" w:rsidR="0050417E" w:rsidRPr="0050431F" w:rsidRDefault="0050417E" w:rsidP="00E2384A">
            <w:pPr>
              <w:pStyle w:val="TAL"/>
              <w:rPr>
                <w:rFonts w:cs="Arial"/>
                <w:lang w:eastAsia="en-US"/>
              </w:rPr>
            </w:pPr>
          </w:p>
          <w:p w14:paraId="3BCDD40D" w14:textId="77777777" w:rsidR="0050417E" w:rsidRPr="0050431F" w:rsidRDefault="0050417E" w:rsidP="00E2384A">
            <w:pPr>
              <w:pStyle w:val="TAL"/>
              <w:rPr>
                <w:rFonts w:cs="Arial"/>
                <w:lang w:eastAsia="en-US"/>
              </w:rPr>
            </w:pPr>
          </w:p>
          <w:p w14:paraId="624CD368"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38573112" w14:textId="77777777" w:rsidR="0050417E" w:rsidRPr="0050431F" w:rsidRDefault="0050417E" w:rsidP="00E2384A">
            <w:pPr>
              <w:pStyle w:val="TAL"/>
              <w:rPr>
                <w:rFonts w:cs="Arial"/>
                <w:lang w:eastAsia="en-US"/>
              </w:rPr>
            </w:pPr>
            <w:r w:rsidRPr="0050431F">
              <w:rPr>
                <w:rFonts w:cs="Arial"/>
                <w:lang w:eastAsia="en-US"/>
              </w:rPr>
              <w:t>within ±2.5 dB of manufacturer's rated output power</w:t>
            </w:r>
          </w:p>
          <w:p w14:paraId="040255C9" w14:textId="77777777" w:rsidR="0050417E" w:rsidRPr="0050431F" w:rsidRDefault="0050417E" w:rsidP="00E2384A">
            <w:pPr>
              <w:pStyle w:val="TAL"/>
              <w:rPr>
                <w:rFonts w:cs="Arial"/>
                <w:lang w:eastAsia="en-US"/>
              </w:rPr>
            </w:pPr>
          </w:p>
          <w:p w14:paraId="68A1B61E" w14:textId="77777777" w:rsidR="0050417E" w:rsidRPr="0050431F" w:rsidRDefault="0050417E" w:rsidP="00E2384A">
            <w:pPr>
              <w:pStyle w:val="TAL"/>
              <w:rPr>
                <w:rFonts w:cs="Arial"/>
                <w:lang w:eastAsia="en-US"/>
              </w:rPr>
            </w:pPr>
          </w:p>
          <w:p w14:paraId="1ED47C49" w14:textId="77777777" w:rsidR="0050417E" w:rsidRPr="0050431F" w:rsidRDefault="0050417E" w:rsidP="00E2384A">
            <w:pPr>
              <w:pStyle w:val="TAL"/>
              <w:rPr>
                <w:rFonts w:cs="Arial"/>
                <w:lang w:eastAsia="en-US"/>
              </w:rPr>
            </w:pPr>
          </w:p>
          <w:p w14:paraId="58B0B8C3" w14:textId="77777777" w:rsidR="0050417E" w:rsidRPr="0050431F" w:rsidRDefault="0050417E" w:rsidP="00E2384A">
            <w:pPr>
              <w:pStyle w:val="TAL"/>
              <w:rPr>
                <w:rFonts w:cs="Arial"/>
                <w:lang w:eastAsia="en-US"/>
              </w:rPr>
            </w:pPr>
          </w:p>
          <w:p w14:paraId="0EACEC2E" w14:textId="77777777" w:rsidR="0050417E" w:rsidRPr="0050431F" w:rsidRDefault="0050417E" w:rsidP="00E2384A">
            <w:pPr>
              <w:pStyle w:val="TAL"/>
              <w:rPr>
                <w:rFonts w:cs="Arial"/>
                <w:lang w:eastAsia="en-US"/>
              </w:rPr>
            </w:pPr>
          </w:p>
          <w:p w14:paraId="1AED644D" w14:textId="77777777" w:rsidR="0050417E" w:rsidRPr="0050431F" w:rsidRDefault="0050417E" w:rsidP="00E2384A">
            <w:pPr>
              <w:pStyle w:val="TAL"/>
              <w:rPr>
                <w:rFonts w:cs="Arial"/>
                <w:lang w:eastAsia="en-US"/>
              </w:rPr>
            </w:pPr>
          </w:p>
          <w:p w14:paraId="202D8B4E" w14:textId="77777777" w:rsidR="0050417E" w:rsidRPr="0050431F" w:rsidRDefault="0050417E" w:rsidP="00E2384A">
            <w:pPr>
              <w:pStyle w:val="TAL"/>
              <w:rPr>
                <w:rFonts w:cs="Arial"/>
                <w:lang w:eastAsia="en-US"/>
              </w:rPr>
            </w:pPr>
            <w:r w:rsidRPr="0050431F">
              <w:rPr>
                <w:rFonts w:cs="Arial"/>
                <w:lang w:eastAsia="en-US"/>
              </w:rPr>
              <w:t>GSM/EDGE</w:t>
            </w:r>
            <w:r w:rsidR="002F6EF4" w:rsidRPr="0050431F">
              <w:rPr>
                <w:rFonts w:cs="Arial"/>
                <w:szCs w:val="18"/>
                <w:lang w:eastAsia="ja-JP"/>
              </w:rPr>
              <w:t xml:space="preserve"> or standalone NB-IoT</w:t>
            </w:r>
          </w:p>
          <w:p w14:paraId="0E46050F" w14:textId="77777777" w:rsidR="0050417E" w:rsidRPr="0050431F" w:rsidRDefault="0050417E" w:rsidP="00E2384A">
            <w:pPr>
              <w:pStyle w:val="TAL"/>
              <w:rPr>
                <w:rFonts w:cs="Arial"/>
                <w:lang w:eastAsia="en-US"/>
              </w:rPr>
            </w:pPr>
            <w:r w:rsidRPr="0050431F">
              <w:rPr>
                <w:rFonts w:cs="Arial"/>
                <w:lang w:eastAsia="en-US"/>
              </w:rPr>
              <w:t>In normal conditions:</w:t>
            </w:r>
          </w:p>
          <w:p w14:paraId="2F3CBC22" w14:textId="77777777" w:rsidR="0050417E" w:rsidRPr="0050431F" w:rsidRDefault="0050417E" w:rsidP="00E2384A">
            <w:pPr>
              <w:pStyle w:val="TAL"/>
              <w:rPr>
                <w:rFonts w:cs="Arial"/>
                <w:lang w:eastAsia="en-US"/>
              </w:rPr>
            </w:pPr>
            <w:r w:rsidRPr="0050431F">
              <w:rPr>
                <w:rFonts w:cs="Arial"/>
                <w:lang w:eastAsia="en-US"/>
              </w:rPr>
              <w:t>within ±2 dB of manufacturer's rated output power</w:t>
            </w:r>
          </w:p>
          <w:p w14:paraId="480A3A38" w14:textId="77777777" w:rsidR="0050417E" w:rsidRPr="0050431F" w:rsidRDefault="0050417E" w:rsidP="00E2384A">
            <w:pPr>
              <w:pStyle w:val="TAL"/>
              <w:rPr>
                <w:rFonts w:cs="Arial"/>
                <w:lang w:eastAsia="en-US"/>
              </w:rPr>
            </w:pPr>
          </w:p>
          <w:p w14:paraId="4B685654"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7CC4A223" w14:textId="77777777" w:rsidR="0050417E" w:rsidRPr="0050431F" w:rsidRDefault="0050417E" w:rsidP="00E634D2">
            <w:pPr>
              <w:pStyle w:val="TAL"/>
              <w:rPr>
                <w:rFonts w:cs="Arial"/>
                <w:lang w:eastAsia="en-US"/>
              </w:rPr>
            </w:pPr>
            <w:r w:rsidRPr="0050431F">
              <w:rPr>
                <w:rFonts w:cs="Arial"/>
                <w:lang w:eastAsia="en-US"/>
              </w:rPr>
              <w:t>within ±2.5 dB of manufacturer's rated output power</w:t>
            </w:r>
          </w:p>
        </w:tc>
        <w:tc>
          <w:tcPr>
            <w:tcW w:w="1208" w:type="dxa"/>
          </w:tcPr>
          <w:p w14:paraId="1E8D1FD0" w14:textId="77777777" w:rsidR="0050417E" w:rsidRPr="0050431F" w:rsidRDefault="0050417E" w:rsidP="00E2384A">
            <w:pPr>
              <w:pStyle w:val="TAL"/>
              <w:rPr>
                <w:rFonts w:cs="Arial"/>
                <w:lang w:eastAsia="en-US"/>
              </w:rPr>
            </w:pPr>
          </w:p>
          <w:p w14:paraId="270A3539" w14:textId="77777777" w:rsidR="0050417E" w:rsidRPr="0050431F" w:rsidRDefault="0050417E" w:rsidP="00E2384A">
            <w:pPr>
              <w:pStyle w:val="TAL"/>
              <w:rPr>
                <w:rFonts w:cs="Arial"/>
                <w:lang w:eastAsia="en-US"/>
              </w:rPr>
            </w:pPr>
          </w:p>
          <w:p w14:paraId="4DA88A32" w14:textId="77777777" w:rsidR="0050417E" w:rsidRPr="0050431F" w:rsidRDefault="0050417E" w:rsidP="00E2384A">
            <w:pPr>
              <w:pStyle w:val="TAL"/>
              <w:spacing w:after="120"/>
              <w:rPr>
                <w:rFonts w:cs="v4.2.0"/>
                <w:lang w:eastAsia="en-US"/>
              </w:rPr>
            </w:pPr>
            <w:r w:rsidRPr="0050431F">
              <w:rPr>
                <w:rFonts w:cs="Arial"/>
                <w:lang w:eastAsia="en-US"/>
              </w:rPr>
              <w:t>0.7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55CA8CBC" w14:textId="77777777" w:rsidR="0050417E" w:rsidRPr="0050431F" w:rsidDel="00B064D3" w:rsidRDefault="0050417E" w:rsidP="00E2384A">
            <w:pPr>
              <w:pStyle w:val="TAL"/>
              <w:spacing w:after="120"/>
              <w:rPr>
                <w:rFonts w:cs="v4.2.0"/>
                <w:lang w:eastAsia="en-US"/>
              </w:rPr>
            </w:pPr>
            <w:r w:rsidRPr="0050431F">
              <w:rPr>
                <w:rFonts w:cs="v4.2.0"/>
                <w:lang w:eastAsia="en-US"/>
              </w:rPr>
              <w:t xml:space="preserve">1.0 dB, 3.0 GHz &lt; f </w:t>
            </w:r>
            <w:r w:rsidRPr="0050431F">
              <w:rPr>
                <w:rFonts w:cs="Arial"/>
                <w:lang w:eastAsia="en-US"/>
              </w:rPr>
              <w:t>≤</w:t>
            </w:r>
            <w:r w:rsidRPr="0050431F">
              <w:rPr>
                <w:rFonts w:cs="v4.2.0"/>
                <w:lang w:eastAsia="en-US"/>
              </w:rPr>
              <w:t xml:space="preserve"> 4.2 GHz</w:t>
            </w:r>
          </w:p>
          <w:p w14:paraId="5685E9B4" w14:textId="77777777" w:rsidR="0050417E" w:rsidRPr="0050431F" w:rsidRDefault="0050417E" w:rsidP="00E2384A">
            <w:pPr>
              <w:pStyle w:val="TAL"/>
              <w:rPr>
                <w:rFonts w:cs="Arial"/>
                <w:lang w:eastAsia="en-US"/>
              </w:rPr>
            </w:pPr>
          </w:p>
          <w:p w14:paraId="6A637D53" w14:textId="77777777" w:rsidR="0050417E" w:rsidRPr="0050431F" w:rsidRDefault="0050417E" w:rsidP="00E2384A">
            <w:pPr>
              <w:pStyle w:val="TAL"/>
              <w:rPr>
                <w:rFonts w:cs="Arial"/>
                <w:lang w:eastAsia="en-US"/>
              </w:rPr>
            </w:pPr>
          </w:p>
          <w:p w14:paraId="05CBB851" w14:textId="77777777" w:rsidR="0050417E" w:rsidRPr="0050431F" w:rsidRDefault="0050417E" w:rsidP="00E2384A">
            <w:pPr>
              <w:pStyle w:val="TAL"/>
              <w:rPr>
                <w:rFonts w:cs="Arial"/>
                <w:lang w:eastAsia="en-US"/>
              </w:rPr>
            </w:pPr>
          </w:p>
          <w:p w14:paraId="736AA2C3" w14:textId="77777777" w:rsidR="0050417E" w:rsidRPr="0050431F" w:rsidRDefault="0050417E" w:rsidP="00E2384A">
            <w:pPr>
              <w:pStyle w:val="TAL"/>
              <w:spacing w:after="120"/>
              <w:rPr>
                <w:rFonts w:cs="v4.2.0"/>
                <w:lang w:eastAsia="en-US"/>
              </w:rPr>
            </w:pPr>
            <w:r w:rsidRPr="0050431F">
              <w:rPr>
                <w:rFonts w:cs="Arial"/>
                <w:lang w:eastAsia="en-US"/>
              </w:rPr>
              <w:t>0.7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5CF2FA8A" w14:textId="77777777" w:rsidR="0050417E" w:rsidRPr="0050431F" w:rsidDel="00B064D3" w:rsidRDefault="0050417E" w:rsidP="00E2384A">
            <w:pPr>
              <w:pStyle w:val="TAL"/>
              <w:spacing w:after="120"/>
              <w:rPr>
                <w:rFonts w:cs="v4.2.0"/>
                <w:lang w:eastAsia="en-US"/>
              </w:rPr>
            </w:pPr>
            <w:r w:rsidRPr="0050431F">
              <w:rPr>
                <w:rFonts w:cs="v4.2.0"/>
                <w:lang w:eastAsia="en-US"/>
              </w:rPr>
              <w:t xml:space="preserve">1.0 dB, 3.0 GHz &lt; f </w:t>
            </w:r>
            <w:r w:rsidRPr="0050431F">
              <w:rPr>
                <w:rFonts w:cs="Arial"/>
                <w:lang w:eastAsia="en-US"/>
              </w:rPr>
              <w:t>≤</w:t>
            </w:r>
            <w:r w:rsidRPr="0050431F">
              <w:rPr>
                <w:rFonts w:cs="v4.2.0"/>
                <w:lang w:eastAsia="en-US"/>
              </w:rPr>
              <w:t xml:space="preserve"> 4.2 GHz</w:t>
            </w:r>
          </w:p>
          <w:p w14:paraId="708268F4" w14:textId="77777777" w:rsidR="0050417E" w:rsidRPr="0050431F" w:rsidRDefault="0050417E" w:rsidP="00E2384A">
            <w:pPr>
              <w:pStyle w:val="TAL"/>
              <w:rPr>
                <w:rFonts w:cs="Arial"/>
                <w:lang w:eastAsia="en-US"/>
              </w:rPr>
            </w:pPr>
          </w:p>
          <w:p w14:paraId="56015D43" w14:textId="77777777" w:rsidR="0050417E" w:rsidRPr="0050431F" w:rsidRDefault="0050417E" w:rsidP="00E2384A">
            <w:pPr>
              <w:pStyle w:val="TAL"/>
              <w:rPr>
                <w:rFonts w:cs="Arial"/>
                <w:lang w:eastAsia="en-US"/>
              </w:rPr>
            </w:pPr>
          </w:p>
          <w:p w14:paraId="0D63C0AA" w14:textId="77777777" w:rsidR="0050417E" w:rsidRPr="0050431F" w:rsidRDefault="0050417E" w:rsidP="00E2384A">
            <w:pPr>
              <w:pStyle w:val="TAL"/>
              <w:rPr>
                <w:rFonts w:cs="Arial"/>
                <w:lang w:eastAsia="en-US"/>
              </w:rPr>
            </w:pPr>
          </w:p>
          <w:p w14:paraId="46E2EDC2" w14:textId="77777777" w:rsidR="0050417E" w:rsidRPr="0050431F" w:rsidRDefault="0050417E" w:rsidP="00E2384A">
            <w:pPr>
              <w:pStyle w:val="TAL"/>
              <w:rPr>
                <w:rFonts w:cs="Arial"/>
                <w:lang w:eastAsia="en-US"/>
              </w:rPr>
            </w:pPr>
            <w:r w:rsidRPr="0050431F">
              <w:rPr>
                <w:rFonts w:cs="Arial"/>
                <w:lang w:eastAsia="en-US"/>
              </w:rPr>
              <w:t>1.0 dB</w:t>
            </w:r>
          </w:p>
          <w:p w14:paraId="0AC80791" w14:textId="77777777" w:rsidR="0050417E" w:rsidRPr="0050431F" w:rsidRDefault="0050417E" w:rsidP="00E2384A">
            <w:pPr>
              <w:pStyle w:val="TAL"/>
              <w:rPr>
                <w:rFonts w:cs="Arial"/>
                <w:lang w:eastAsia="en-US"/>
              </w:rPr>
            </w:pPr>
          </w:p>
          <w:p w14:paraId="36D70238" w14:textId="77777777" w:rsidR="0050417E" w:rsidRPr="0050431F" w:rsidRDefault="0050417E" w:rsidP="00E2384A">
            <w:pPr>
              <w:pStyle w:val="TAL"/>
              <w:rPr>
                <w:rFonts w:cs="Arial"/>
                <w:lang w:eastAsia="en-US"/>
              </w:rPr>
            </w:pPr>
          </w:p>
          <w:p w14:paraId="717CEF30" w14:textId="77777777" w:rsidR="0050417E" w:rsidRPr="0050431F" w:rsidRDefault="0050417E" w:rsidP="00E2384A">
            <w:pPr>
              <w:pStyle w:val="TAL"/>
              <w:rPr>
                <w:rFonts w:cs="Arial"/>
                <w:lang w:eastAsia="en-US"/>
              </w:rPr>
            </w:pPr>
          </w:p>
          <w:p w14:paraId="60F10443" w14:textId="77777777" w:rsidR="0050417E" w:rsidRPr="0050431F" w:rsidRDefault="0050417E" w:rsidP="00E634D2">
            <w:pPr>
              <w:pStyle w:val="TAL"/>
              <w:rPr>
                <w:rFonts w:cs="Arial"/>
                <w:lang w:eastAsia="en-US"/>
              </w:rPr>
            </w:pPr>
            <w:r w:rsidRPr="0050431F">
              <w:rPr>
                <w:rFonts w:cs="Arial"/>
                <w:lang w:eastAsia="en-US"/>
              </w:rPr>
              <w:t>1.0 dB</w:t>
            </w:r>
          </w:p>
        </w:tc>
        <w:tc>
          <w:tcPr>
            <w:tcW w:w="3260" w:type="dxa"/>
            <w:tcBorders>
              <w:bottom w:val="single" w:sz="4" w:space="0" w:color="auto"/>
            </w:tcBorders>
          </w:tcPr>
          <w:p w14:paraId="193D7A0D" w14:textId="77777777" w:rsidR="0050417E" w:rsidRPr="0050431F" w:rsidRDefault="0050417E" w:rsidP="00E2384A">
            <w:pPr>
              <w:pStyle w:val="TAL"/>
              <w:rPr>
                <w:rFonts w:cs="Arial"/>
                <w:lang w:eastAsia="en-US"/>
              </w:rPr>
            </w:pPr>
            <w:r w:rsidRPr="0050431F">
              <w:rPr>
                <w:rFonts w:cs="Arial"/>
                <w:lang w:eastAsia="en-US"/>
              </w:rPr>
              <w:t>Formula: Upper limit + TT, Lower limit - TT</w:t>
            </w:r>
          </w:p>
          <w:p w14:paraId="667FF3ED" w14:textId="77777777" w:rsidR="0050417E" w:rsidRPr="0050431F" w:rsidRDefault="0050417E" w:rsidP="00E2384A">
            <w:pPr>
              <w:pStyle w:val="TAL"/>
              <w:rPr>
                <w:rFonts w:cs="Arial"/>
                <w:lang w:eastAsia="en-US"/>
              </w:rPr>
            </w:pPr>
            <w:r w:rsidRPr="0050431F">
              <w:rPr>
                <w:rFonts w:cs="Arial"/>
                <w:lang w:eastAsia="en-US"/>
              </w:rPr>
              <w:t>In normal conditions:</w:t>
            </w:r>
          </w:p>
          <w:p w14:paraId="55BDB592" w14:textId="77777777" w:rsidR="0050417E" w:rsidRPr="0050431F" w:rsidRDefault="0050417E" w:rsidP="00E2384A">
            <w:pPr>
              <w:pStyle w:val="TAL"/>
              <w:rPr>
                <w:rFonts w:cs="Arial"/>
                <w:lang w:eastAsia="en-US"/>
              </w:rPr>
            </w:pPr>
            <w:r w:rsidRPr="0050431F">
              <w:rPr>
                <w:rFonts w:cs="Arial"/>
                <w:lang w:eastAsia="en-US"/>
              </w:rPr>
              <w:t>within +2.7 dB and -2.7 dB of the manufacturer's rated output power</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69EB8026" w14:textId="77777777" w:rsidR="0050417E" w:rsidRPr="0050431F" w:rsidRDefault="0050417E" w:rsidP="00E2384A">
            <w:pPr>
              <w:pStyle w:val="TAL"/>
              <w:rPr>
                <w:rFonts w:cs="Arial"/>
                <w:lang w:eastAsia="en-US"/>
              </w:rPr>
            </w:pPr>
            <w:r w:rsidRPr="0050431F">
              <w:rPr>
                <w:rFonts w:cs="Arial"/>
                <w:lang w:eastAsia="en-US"/>
              </w:rPr>
              <w:t xml:space="preserve">within +3 dB and -3 dB of the manufacturer's rated output power,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0AA0110B" w14:textId="77777777" w:rsidR="0050417E" w:rsidRPr="0050431F" w:rsidRDefault="0050417E" w:rsidP="00E2384A">
            <w:pPr>
              <w:pStyle w:val="TAL"/>
              <w:rPr>
                <w:rFonts w:cs="Arial"/>
                <w:lang w:eastAsia="en-US"/>
              </w:rPr>
            </w:pPr>
          </w:p>
          <w:p w14:paraId="39BA814D" w14:textId="77777777" w:rsidR="0050417E" w:rsidRPr="0050431F" w:rsidRDefault="0050417E" w:rsidP="00E2384A">
            <w:pPr>
              <w:pStyle w:val="TAL"/>
              <w:rPr>
                <w:rFonts w:cs="Arial"/>
                <w:lang w:eastAsia="en-US"/>
              </w:rPr>
            </w:pPr>
          </w:p>
          <w:p w14:paraId="42FF4A8D"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56DBEC6C" w14:textId="77777777" w:rsidR="0050417E" w:rsidRPr="0050431F" w:rsidRDefault="0050417E" w:rsidP="00E2384A">
            <w:pPr>
              <w:pStyle w:val="TAL"/>
              <w:rPr>
                <w:rFonts w:cs="Arial"/>
                <w:lang w:eastAsia="en-US"/>
              </w:rPr>
            </w:pPr>
            <w:r w:rsidRPr="0050431F">
              <w:rPr>
                <w:rFonts w:cs="Arial"/>
                <w:lang w:eastAsia="en-US"/>
              </w:rPr>
              <w:t>within +3.2 dB and -3.2 dB of the manufacturer's rated output power</w:t>
            </w:r>
            <w:r w:rsidRPr="0050431F">
              <w:rPr>
                <w:rFonts w:cs="v4.2.0"/>
                <w:lang w:eastAsia="en-US"/>
              </w:rPr>
              <w:t xml:space="preserve">, f </w:t>
            </w:r>
            <w:r w:rsidRPr="0050431F">
              <w:rPr>
                <w:rFonts w:cs="Arial"/>
                <w:lang w:eastAsia="en-US"/>
              </w:rPr>
              <w:t>≤</w:t>
            </w:r>
            <w:r w:rsidRPr="0050431F">
              <w:rPr>
                <w:rFonts w:cs="v4.2.0"/>
                <w:lang w:eastAsia="en-US"/>
              </w:rPr>
              <w:t xml:space="preserve"> 3.0 GHz;</w:t>
            </w:r>
          </w:p>
          <w:p w14:paraId="4E09C5F9" w14:textId="77777777" w:rsidR="0050417E" w:rsidRPr="0050431F" w:rsidRDefault="0050417E" w:rsidP="00E2384A">
            <w:pPr>
              <w:pStyle w:val="TAL"/>
              <w:rPr>
                <w:rFonts w:cs="Arial"/>
                <w:lang w:eastAsia="en-US"/>
              </w:rPr>
            </w:pPr>
            <w:r w:rsidRPr="0050431F">
              <w:rPr>
                <w:rFonts w:cs="Arial"/>
                <w:lang w:eastAsia="en-US"/>
              </w:rPr>
              <w:t xml:space="preserve">within +3.5 dB and -3.5 dB of the manufacturer's rated output power,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67FCBA05" w14:textId="77777777" w:rsidR="0050417E" w:rsidRPr="0050431F" w:rsidRDefault="0050417E" w:rsidP="00E2384A">
            <w:pPr>
              <w:pStyle w:val="TAL"/>
              <w:rPr>
                <w:rFonts w:cs="Arial"/>
                <w:lang w:eastAsia="en-US"/>
              </w:rPr>
            </w:pPr>
          </w:p>
          <w:p w14:paraId="6579467A" w14:textId="77777777" w:rsidR="0050417E" w:rsidRPr="0050431F" w:rsidRDefault="0050417E" w:rsidP="00E2384A">
            <w:pPr>
              <w:pStyle w:val="TAL"/>
              <w:rPr>
                <w:rFonts w:cs="Arial"/>
                <w:lang w:eastAsia="en-US"/>
              </w:rPr>
            </w:pPr>
          </w:p>
          <w:p w14:paraId="7891AF67" w14:textId="77777777" w:rsidR="0050417E" w:rsidRPr="0050431F" w:rsidRDefault="0050417E" w:rsidP="00E2384A">
            <w:pPr>
              <w:pStyle w:val="TAL"/>
              <w:rPr>
                <w:rFonts w:cs="Arial"/>
                <w:lang w:eastAsia="en-US"/>
              </w:rPr>
            </w:pPr>
            <w:r w:rsidRPr="0050431F">
              <w:rPr>
                <w:rFonts w:cs="Arial"/>
                <w:lang w:eastAsia="en-US"/>
              </w:rPr>
              <w:t>In normal conditions:</w:t>
            </w:r>
          </w:p>
          <w:p w14:paraId="0802F0A4" w14:textId="77777777" w:rsidR="0050417E" w:rsidRPr="0050431F" w:rsidRDefault="0050417E" w:rsidP="00E2384A">
            <w:pPr>
              <w:pStyle w:val="TAL"/>
              <w:rPr>
                <w:rFonts w:cs="Arial"/>
                <w:lang w:eastAsia="en-US"/>
              </w:rPr>
            </w:pPr>
            <w:r w:rsidRPr="0050431F">
              <w:rPr>
                <w:rFonts w:cs="Arial"/>
                <w:lang w:eastAsia="en-US"/>
              </w:rPr>
              <w:t>within +3.0 dB and -3.0 dB of the manufacturer's rated output power</w:t>
            </w:r>
          </w:p>
          <w:p w14:paraId="73D67E8B" w14:textId="77777777" w:rsidR="0050417E" w:rsidRPr="0050431F" w:rsidRDefault="0050417E" w:rsidP="00E2384A">
            <w:pPr>
              <w:pStyle w:val="TAL"/>
              <w:rPr>
                <w:rFonts w:cs="Arial"/>
                <w:lang w:eastAsia="en-US"/>
              </w:rPr>
            </w:pPr>
          </w:p>
          <w:p w14:paraId="06C198D4"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4C10BA15" w14:textId="77777777" w:rsidR="0050417E" w:rsidRPr="0050431F" w:rsidRDefault="0050417E" w:rsidP="00E634D2">
            <w:pPr>
              <w:pStyle w:val="TAL"/>
              <w:rPr>
                <w:rFonts w:cs="Arial"/>
                <w:lang w:eastAsia="en-US"/>
              </w:rPr>
            </w:pPr>
            <w:r w:rsidRPr="0050431F">
              <w:rPr>
                <w:rFonts w:cs="Arial"/>
                <w:lang w:eastAsia="en-US"/>
              </w:rPr>
              <w:t>within +3.5 dB and -3.5 dB of the manufacturer's rated output power</w:t>
            </w:r>
          </w:p>
        </w:tc>
      </w:tr>
      <w:tr w:rsidR="0050417E" w:rsidRPr="0050431F" w14:paraId="2ADF8F0E" w14:textId="77777777">
        <w:trPr>
          <w:cantSplit/>
          <w:jc w:val="center"/>
        </w:trPr>
        <w:tc>
          <w:tcPr>
            <w:tcW w:w="2448" w:type="dxa"/>
          </w:tcPr>
          <w:p w14:paraId="287317CF" w14:textId="77777777" w:rsidR="0050417E" w:rsidRPr="0050431F" w:rsidRDefault="0050417E" w:rsidP="009002E0">
            <w:pPr>
              <w:pStyle w:val="TAL"/>
              <w:tabs>
                <w:tab w:val="left" w:pos="523"/>
              </w:tabs>
              <w:rPr>
                <w:rFonts w:cs="Arial"/>
                <w:lang w:eastAsia="en-US"/>
              </w:rPr>
            </w:pPr>
            <w:r w:rsidRPr="0050431F">
              <w:rPr>
                <w:rFonts w:cs="Arial"/>
                <w:lang w:eastAsia="en-US"/>
              </w:rPr>
              <w:t>6.4 Transmit ON/OFF power</w:t>
            </w:r>
          </w:p>
        </w:tc>
        <w:tc>
          <w:tcPr>
            <w:tcW w:w="2869" w:type="dxa"/>
          </w:tcPr>
          <w:p w14:paraId="62653803" w14:textId="77777777" w:rsidR="0050417E" w:rsidRPr="0050431F" w:rsidRDefault="0050417E" w:rsidP="009002E0">
            <w:pPr>
              <w:pStyle w:val="TAL"/>
              <w:rPr>
                <w:rFonts w:cs="Arial"/>
                <w:lang w:eastAsia="en-US"/>
              </w:rPr>
            </w:pPr>
            <w:r w:rsidRPr="0050431F">
              <w:rPr>
                <w:rFonts w:cs="Arial"/>
                <w:lang w:eastAsia="en-US"/>
              </w:rPr>
              <w:t>-85 dBm/MHz.</w:t>
            </w:r>
          </w:p>
        </w:tc>
        <w:tc>
          <w:tcPr>
            <w:tcW w:w="1208" w:type="dxa"/>
          </w:tcPr>
          <w:p w14:paraId="6022C6CB" w14:textId="77777777" w:rsidR="0050417E" w:rsidRPr="0050431F" w:rsidRDefault="0050417E" w:rsidP="00E2384A">
            <w:pPr>
              <w:pStyle w:val="TAL"/>
              <w:rPr>
                <w:rFonts w:cs="v4.2.0"/>
                <w:lang w:eastAsia="en-US"/>
              </w:rPr>
            </w:pPr>
            <w:r w:rsidRPr="0050431F">
              <w:rPr>
                <w:rFonts w:cs="Arial"/>
                <w:lang w:eastAsia="en-US"/>
              </w:rPr>
              <w:t>2 dB</w:t>
            </w:r>
            <w:r w:rsidRPr="0050431F">
              <w:rPr>
                <w:rFonts w:cs="v4.2.0"/>
                <w:lang w:eastAsia="en-US"/>
              </w:rPr>
              <w:t xml:space="preserve"> , f </w:t>
            </w:r>
            <w:r w:rsidRPr="0050431F">
              <w:rPr>
                <w:rFonts w:cs="Arial"/>
                <w:lang w:eastAsia="en-US"/>
              </w:rPr>
              <w:t>≤</w:t>
            </w:r>
            <w:r w:rsidRPr="0050431F">
              <w:rPr>
                <w:rFonts w:cs="v4.2.0"/>
                <w:lang w:eastAsia="en-US"/>
              </w:rPr>
              <w:t xml:space="preserve"> 3.0GHz</w:t>
            </w:r>
          </w:p>
          <w:p w14:paraId="313155AE" w14:textId="77777777" w:rsidR="0050417E" w:rsidRPr="0050431F" w:rsidRDefault="0050417E" w:rsidP="00E2384A">
            <w:pPr>
              <w:pStyle w:val="TAL"/>
              <w:rPr>
                <w:rFonts w:cs="v4.2.0"/>
                <w:lang w:eastAsia="en-US"/>
              </w:rPr>
            </w:pPr>
          </w:p>
          <w:p w14:paraId="4CB0B852" w14:textId="77777777" w:rsidR="0050417E" w:rsidRPr="0050431F" w:rsidRDefault="0050417E" w:rsidP="00E2384A">
            <w:pPr>
              <w:pStyle w:val="TAL"/>
              <w:rPr>
                <w:rFonts w:cs="v4.2.0"/>
                <w:lang w:eastAsia="en-US"/>
              </w:rPr>
            </w:pPr>
            <w:r w:rsidRPr="0050431F">
              <w:rPr>
                <w:rFonts w:cs="v4.2.0"/>
                <w:lang w:eastAsia="en-US"/>
              </w:rPr>
              <w:t xml:space="preserve">2.5 dB, 3.0GHz &lt; f </w:t>
            </w:r>
            <w:r w:rsidRPr="0050431F">
              <w:rPr>
                <w:rFonts w:cs="Arial"/>
                <w:lang w:eastAsia="en-US"/>
              </w:rPr>
              <w:t>≤</w:t>
            </w:r>
            <w:r w:rsidRPr="0050431F">
              <w:rPr>
                <w:rFonts w:cs="v4.2.0"/>
                <w:lang w:eastAsia="en-US"/>
              </w:rPr>
              <w:t xml:space="preserve"> 4.2GHz</w:t>
            </w:r>
          </w:p>
          <w:p w14:paraId="329BFFE6" w14:textId="77777777" w:rsidR="0050417E" w:rsidRPr="0050431F" w:rsidRDefault="0050417E" w:rsidP="009002E0">
            <w:pPr>
              <w:pStyle w:val="TAL"/>
              <w:rPr>
                <w:rFonts w:cs="Arial"/>
                <w:lang w:eastAsia="en-US"/>
              </w:rPr>
            </w:pPr>
          </w:p>
        </w:tc>
        <w:tc>
          <w:tcPr>
            <w:tcW w:w="3260" w:type="dxa"/>
            <w:tcBorders>
              <w:bottom w:val="single" w:sz="4" w:space="0" w:color="auto"/>
            </w:tcBorders>
          </w:tcPr>
          <w:p w14:paraId="25B4F9CA" w14:textId="77777777" w:rsidR="0050417E" w:rsidRPr="0050431F" w:rsidRDefault="0050417E" w:rsidP="009002E0">
            <w:pPr>
              <w:pStyle w:val="TAL"/>
              <w:rPr>
                <w:rFonts w:cs="Arial"/>
                <w:lang w:eastAsia="en-US"/>
              </w:rPr>
            </w:pPr>
            <w:r w:rsidRPr="0050431F">
              <w:rPr>
                <w:rFonts w:cs="Arial"/>
                <w:lang w:eastAsia="en-US"/>
              </w:rPr>
              <w:t>Formula: Minimum Requirement + TT</w:t>
            </w:r>
          </w:p>
        </w:tc>
      </w:tr>
      <w:tr w:rsidR="00B42243" w:rsidRPr="0050431F" w14:paraId="7360013A" w14:textId="77777777">
        <w:trPr>
          <w:cantSplit/>
          <w:jc w:val="center"/>
        </w:trPr>
        <w:tc>
          <w:tcPr>
            <w:tcW w:w="2448" w:type="dxa"/>
          </w:tcPr>
          <w:p w14:paraId="5D7FC94D" w14:textId="77777777" w:rsidR="00B42243" w:rsidRPr="0050431F" w:rsidRDefault="00B42243" w:rsidP="003819FB">
            <w:pPr>
              <w:pStyle w:val="TAL"/>
              <w:tabs>
                <w:tab w:val="left" w:pos="523"/>
              </w:tabs>
              <w:rPr>
                <w:rFonts w:cs="Arial"/>
                <w:lang w:eastAsia="en-US"/>
              </w:rPr>
            </w:pPr>
            <w:r w:rsidRPr="0050431F">
              <w:rPr>
                <w:rFonts w:cs="Arial"/>
                <w:lang w:eastAsia="en-US"/>
              </w:rPr>
              <w:t>6.6.1.5.1</w:t>
            </w:r>
            <w:r w:rsidRPr="0050431F">
              <w:rPr>
                <w:rFonts w:cs="Arial"/>
                <w:lang w:eastAsia="en-US"/>
              </w:rPr>
              <w:tab/>
              <w:t>Transmitter spurious emissions, Mandatory Requirements</w:t>
            </w:r>
          </w:p>
        </w:tc>
        <w:tc>
          <w:tcPr>
            <w:tcW w:w="2869" w:type="dxa"/>
          </w:tcPr>
          <w:p w14:paraId="0A5A782D" w14:textId="77777777" w:rsidR="00B42243" w:rsidRPr="0050431F" w:rsidRDefault="00B42243" w:rsidP="003819FB">
            <w:pPr>
              <w:pStyle w:val="TAL"/>
              <w:rPr>
                <w:rFonts w:cs="Arial"/>
                <w:lang w:eastAsia="en-US"/>
              </w:rPr>
            </w:pPr>
            <w:r w:rsidRPr="0050431F">
              <w:rPr>
                <w:rFonts w:cs="Arial"/>
                <w:lang w:eastAsia="en-US"/>
              </w:rPr>
              <w:t>Maximum level defined in Table 6.6.1.1.1-1 of TS 37.104 [2].</w:t>
            </w:r>
          </w:p>
        </w:tc>
        <w:tc>
          <w:tcPr>
            <w:tcW w:w="1208" w:type="dxa"/>
          </w:tcPr>
          <w:p w14:paraId="4BC10AB9"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47C533C6"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5C0A33CA" w14:textId="77777777">
        <w:trPr>
          <w:cantSplit/>
          <w:jc w:val="center"/>
        </w:trPr>
        <w:tc>
          <w:tcPr>
            <w:tcW w:w="2448" w:type="dxa"/>
          </w:tcPr>
          <w:p w14:paraId="451C0728" w14:textId="77777777" w:rsidR="00B42243" w:rsidRPr="0050431F" w:rsidRDefault="00B42243" w:rsidP="003819FB">
            <w:pPr>
              <w:pStyle w:val="TAL"/>
              <w:tabs>
                <w:tab w:val="left" w:pos="523"/>
              </w:tabs>
              <w:rPr>
                <w:rFonts w:cs="Arial"/>
                <w:lang w:eastAsia="en-US"/>
              </w:rPr>
            </w:pPr>
            <w:r w:rsidRPr="0050431F">
              <w:rPr>
                <w:rFonts w:cs="Arial"/>
                <w:lang w:eastAsia="en-US"/>
              </w:rPr>
              <w:t>6.6.1.5.2</w:t>
            </w:r>
            <w:r w:rsidRPr="0050431F">
              <w:rPr>
                <w:rFonts w:cs="Arial"/>
                <w:lang w:eastAsia="en-US"/>
              </w:rPr>
              <w:tab/>
              <w:t>Transmitter spurious emissions, Mandatory Requirements</w:t>
            </w:r>
          </w:p>
        </w:tc>
        <w:tc>
          <w:tcPr>
            <w:tcW w:w="2869" w:type="dxa"/>
          </w:tcPr>
          <w:p w14:paraId="5F4B5163" w14:textId="77777777" w:rsidR="00B42243" w:rsidRPr="0050431F" w:rsidRDefault="00B42243" w:rsidP="003819FB">
            <w:pPr>
              <w:pStyle w:val="TAL"/>
              <w:rPr>
                <w:rFonts w:cs="Arial"/>
                <w:lang w:eastAsia="en-US"/>
              </w:rPr>
            </w:pPr>
            <w:r w:rsidRPr="0050431F">
              <w:rPr>
                <w:rFonts w:cs="Arial"/>
                <w:lang w:eastAsia="en-US"/>
              </w:rPr>
              <w:t>Maximum level defined in Table 6.6.1.1.2-1 of TS 37.104 [2].</w:t>
            </w:r>
          </w:p>
        </w:tc>
        <w:tc>
          <w:tcPr>
            <w:tcW w:w="1208" w:type="dxa"/>
          </w:tcPr>
          <w:p w14:paraId="677E2438"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6D406FB4"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2E3BFBB1" w14:textId="77777777">
        <w:trPr>
          <w:cantSplit/>
          <w:jc w:val="center"/>
        </w:trPr>
        <w:tc>
          <w:tcPr>
            <w:tcW w:w="2448" w:type="dxa"/>
          </w:tcPr>
          <w:p w14:paraId="0E71BFB3" w14:textId="77777777" w:rsidR="00B42243" w:rsidRPr="0050431F" w:rsidRDefault="00B42243" w:rsidP="003819FB">
            <w:pPr>
              <w:pStyle w:val="TAL"/>
              <w:tabs>
                <w:tab w:val="left" w:pos="523"/>
              </w:tabs>
              <w:rPr>
                <w:rFonts w:cs="Arial"/>
                <w:lang w:eastAsia="en-US"/>
              </w:rPr>
            </w:pPr>
            <w:r w:rsidRPr="0050431F">
              <w:rPr>
                <w:rFonts w:cs="Arial"/>
                <w:lang w:eastAsia="en-US"/>
              </w:rPr>
              <w:t>6.6.1.5.3</w:t>
            </w:r>
            <w:r w:rsidRPr="0050431F">
              <w:rPr>
                <w:rFonts w:cs="Arial"/>
                <w:lang w:eastAsia="en-US"/>
              </w:rPr>
              <w:tab/>
              <w:t>Transmitter spurious emissions, Additional BC2 Requirement</w:t>
            </w:r>
          </w:p>
        </w:tc>
        <w:tc>
          <w:tcPr>
            <w:tcW w:w="2869" w:type="dxa"/>
          </w:tcPr>
          <w:p w14:paraId="3CD3FE69" w14:textId="77777777" w:rsidR="00B42243" w:rsidRPr="0050431F" w:rsidRDefault="00B42243" w:rsidP="003819FB">
            <w:pPr>
              <w:pStyle w:val="TAL"/>
              <w:rPr>
                <w:rFonts w:cs="Arial"/>
                <w:lang w:eastAsia="en-US"/>
              </w:rPr>
            </w:pPr>
            <w:r w:rsidRPr="0050431F">
              <w:rPr>
                <w:rFonts w:cs="Arial"/>
                <w:lang w:eastAsia="en-US"/>
              </w:rPr>
              <w:t>Maximum level defined in Table 6.6.1.1.3-1 of TS 37.104 [2].</w:t>
            </w:r>
          </w:p>
        </w:tc>
        <w:tc>
          <w:tcPr>
            <w:tcW w:w="1208" w:type="dxa"/>
          </w:tcPr>
          <w:p w14:paraId="2BD3C774"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69787A7"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5D0DBF84" w14:textId="77777777">
        <w:trPr>
          <w:cantSplit/>
          <w:jc w:val="center"/>
        </w:trPr>
        <w:tc>
          <w:tcPr>
            <w:tcW w:w="2448" w:type="dxa"/>
          </w:tcPr>
          <w:p w14:paraId="4E33900A" w14:textId="77777777" w:rsidR="00B42243" w:rsidRPr="0050431F" w:rsidRDefault="00B42243" w:rsidP="003819FB">
            <w:pPr>
              <w:pStyle w:val="TAL"/>
              <w:tabs>
                <w:tab w:val="left" w:pos="523"/>
              </w:tabs>
              <w:rPr>
                <w:rFonts w:cs="Arial"/>
                <w:lang w:eastAsia="en-US"/>
              </w:rPr>
            </w:pPr>
            <w:r w:rsidRPr="0050431F">
              <w:rPr>
                <w:rFonts w:cs="Arial"/>
                <w:lang w:eastAsia="en-US"/>
              </w:rPr>
              <w:t>6.6.1.5.4</w:t>
            </w:r>
            <w:r w:rsidRPr="0050431F">
              <w:rPr>
                <w:rFonts w:cs="Arial"/>
                <w:lang w:eastAsia="en-US"/>
              </w:rPr>
              <w:tab/>
              <w:t>Transmitter spurious emissions, Protection of BS receiver</w:t>
            </w:r>
          </w:p>
        </w:tc>
        <w:tc>
          <w:tcPr>
            <w:tcW w:w="2869" w:type="dxa"/>
          </w:tcPr>
          <w:p w14:paraId="2B29A833" w14:textId="77777777" w:rsidR="00B42243" w:rsidRPr="0050431F" w:rsidRDefault="00B42243" w:rsidP="003819FB">
            <w:pPr>
              <w:pStyle w:val="TAL"/>
              <w:rPr>
                <w:rFonts w:cs="Arial"/>
                <w:lang w:eastAsia="en-US"/>
              </w:rPr>
            </w:pPr>
            <w:r w:rsidRPr="0050431F">
              <w:rPr>
                <w:rFonts w:cs="Arial"/>
                <w:lang w:eastAsia="en-US"/>
              </w:rPr>
              <w:t>Maximum level defined in Table 6.6.1.2.1-1 of TS 37.104 [2].</w:t>
            </w:r>
          </w:p>
        </w:tc>
        <w:tc>
          <w:tcPr>
            <w:tcW w:w="1208" w:type="dxa"/>
          </w:tcPr>
          <w:p w14:paraId="78267AD3"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742E9BC"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114FDA43" w14:textId="77777777">
        <w:trPr>
          <w:cantSplit/>
          <w:jc w:val="center"/>
        </w:trPr>
        <w:tc>
          <w:tcPr>
            <w:tcW w:w="2448" w:type="dxa"/>
          </w:tcPr>
          <w:p w14:paraId="73790C48" w14:textId="77777777" w:rsidR="00B42243" w:rsidRPr="0050431F" w:rsidRDefault="00B42243" w:rsidP="003819FB">
            <w:pPr>
              <w:pStyle w:val="TAL"/>
              <w:tabs>
                <w:tab w:val="left" w:pos="523"/>
              </w:tabs>
              <w:rPr>
                <w:rFonts w:cs="Arial"/>
                <w:lang w:eastAsia="en-US"/>
              </w:rPr>
            </w:pPr>
            <w:r w:rsidRPr="0050431F">
              <w:rPr>
                <w:rFonts w:cs="Arial"/>
                <w:lang w:eastAsia="en-US"/>
              </w:rPr>
              <w:t>6.6.1.5.5</w:t>
            </w:r>
            <w:r w:rsidRPr="0050431F">
              <w:rPr>
                <w:rFonts w:cs="Arial"/>
                <w:lang w:eastAsia="en-US"/>
              </w:rPr>
              <w:tab/>
              <w:t>Transmitter spurious emissions, Additional spurious emission requirements</w:t>
            </w:r>
          </w:p>
        </w:tc>
        <w:tc>
          <w:tcPr>
            <w:tcW w:w="2869" w:type="dxa"/>
          </w:tcPr>
          <w:p w14:paraId="05D9247D" w14:textId="77777777" w:rsidR="00B42243" w:rsidRPr="0050431F" w:rsidRDefault="00B42243" w:rsidP="003819FB">
            <w:pPr>
              <w:pStyle w:val="TAL"/>
              <w:rPr>
                <w:rFonts w:cs="Arial"/>
                <w:lang w:eastAsia="en-US"/>
              </w:rPr>
            </w:pPr>
            <w:r w:rsidRPr="0050431F">
              <w:rPr>
                <w:rFonts w:cs="Arial"/>
                <w:lang w:eastAsia="en-US"/>
              </w:rPr>
              <w:t>Maximum level defined in Tables 6.6.1.3.1-1 and 6.6.1.3.1-2 of TS 37.104 [2].</w:t>
            </w:r>
          </w:p>
        </w:tc>
        <w:tc>
          <w:tcPr>
            <w:tcW w:w="1208" w:type="dxa"/>
          </w:tcPr>
          <w:p w14:paraId="76598C79"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646EFF95"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13CEF313" w14:textId="77777777">
        <w:trPr>
          <w:cantSplit/>
          <w:jc w:val="center"/>
        </w:trPr>
        <w:tc>
          <w:tcPr>
            <w:tcW w:w="2448" w:type="dxa"/>
          </w:tcPr>
          <w:p w14:paraId="3F74FBBB" w14:textId="77777777" w:rsidR="00B42243" w:rsidRPr="0050431F" w:rsidRDefault="00B42243" w:rsidP="003819FB">
            <w:pPr>
              <w:pStyle w:val="TAL"/>
              <w:tabs>
                <w:tab w:val="left" w:pos="523"/>
              </w:tabs>
              <w:rPr>
                <w:rFonts w:cs="Arial"/>
                <w:lang w:eastAsia="en-US"/>
              </w:rPr>
            </w:pPr>
            <w:r w:rsidRPr="0050431F">
              <w:rPr>
                <w:rFonts w:cs="Arial"/>
                <w:lang w:eastAsia="en-US"/>
              </w:rPr>
              <w:t>6.6.1.5.6</w:t>
            </w:r>
            <w:r w:rsidRPr="0050431F">
              <w:rPr>
                <w:rFonts w:cs="Arial"/>
                <w:lang w:eastAsia="en-US"/>
              </w:rPr>
              <w:tab/>
              <w:t xml:space="preserve">Transmitter spurious emissions, </w:t>
            </w:r>
            <w:r w:rsidRPr="0050431F">
              <w:rPr>
                <w:rFonts w:cs="Arial"/>
                <w:lang w:eastAsia="en-US"/>
              </w:rPr>
              <w:br/>
              <w:t>Co-location</w:t>
            </w:r>
          </w:p>
        </w:tc>
        <w:tc>
          <w:tcPr>
            <w:tcW w:w="2869" w:type="dxa"/>
          </w:tcPr>
          <w:p w14:paraId="05EA020A" w14:textId="77777777" w:rsidR="00B42243" w:rsidRPr="0050431F" w:rsidRDefault="00B42243" w:rsidP="003819FB">
            <w:pPr>
              <w:pStyle w:val="TAL"/>
              <w:rPr>
                <w:rFonts w:cs="Arial"/>
                <w:lang w:eastAsia="en-US"/>
              </w:rPr>
            </w:pPr>
            <w:r w:rsidRPr="0050431F">
              <w:rPr>
                <w:rFonts w:cs="Arial"/>
                <w:lang w:eastAsia="en-US"/>
              </w:rPr>
              <w:t>Maximum level defined in Table 6.6.1.4.1-1 of TS 37.104 [2].</w:t>
            </w:r>
          </w:p>
        </w:tc>
        <w:tc>
          <w:tcPr>
            <w:tcW w:w="1208" w:type="dxa"/>
          </w:tcPr>
          <w:p w14:paraId="7D5CE995"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07A02EB"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50417E" w:rsidRPr="0050431F" w14:paraId="49519A20" w14:textId="77777777">
        <w:trPr>
          <w:cantSplit/>
          <w:jc w:val="center"/>
        </w:trPr>
        <w:tc>
          <w:tcPr>
            <w:tcW w:w="2448" w:type="dxa"/>
          </w:tcPr>
          <w:p w14:paraId="054FE391" w14:textId="77777777" w:rsidR="0050417E" w:rsidRPr="0050431F" w:rsidRDefault="0050417E" w:rsidP="00E634D2">
            <w:pPr>
              <w:pStyle w:val="TAL"/>
              <w:tabs>
                <w:tab w:val="left" w:pos="523"/>
              </w:tabs>
              <w:rPr>
                <w:rFonts w:cs="v4.2.0"/>
                <w:lang w:eastAsia="en-US"/>
              </w:rPr>
            </w:pPr>
            <w:r w:rsidRPr="0050431F">
              <w:rPr>
                <w:rFonts w:cs="Arial"/>
                <w:lang w:eastAsia="en-US"/>
              </w:rPr>
              <w:t>6.6.2</w:t>
            </w:r>
            <w:r w:rsidRPr="0050431F">
              <w:rPr>
                <w:rFonts w:cs="Arial"/>
                <w:lang w:eastAsia="en-US"/>
              </w:rPr>
              <w:tab/>
              <w:t>Operating band unwanted emissions</w:t>
            </w:r>
            <w:r w:rsidRPr="0050431F" w:rsidDel="006E1FB1">
              <w:rPr>
                <w:rFonts w:cs="v4.2.0"/>
                <w:lang w:eastAsia="en-US"/>
              </w:rPr>
              <w:t xml:space="preserve"> </w:t>
            </w:r>
          </w:p>
        </w:tc>
        <w:tc>
          <w:tcPr>
            <w:tcW w:w="2869" w:type="dxa"/>
          </w:tcPr>
          <w:p w14:paraId="64D9E5F9" w14:textId="77777777" w:rsidR="0050417E" w:rsidRPr="0050431F" w:rsidRDefault="0050417E" w:rsidP="00E2384A">
            <w:pPr>
              <w:pStyle w:val="TAL"/>
              <w:rPr>
                <w:rFonts w:cs="Arial"/>
                <w:u w:val="single"/>
                <w:lang w:eastAsia="en-US"/>
              </w:rPr>
            </w:pPr>
            <w:r w:rsidRPr="0050431F">
              <w:rPr>
                <w:rFonts w:cs="Arial"/>
                <w:u w:val="single"/>
                <w:lang w:eastAsia="en-US"/>
              </w:rPr>
              <w:t>For BC1 and BC2:</w:t>
            </w:r>
          </w:p>
          <w:p w14:paraId="1658796C" w14:textId="77777777" w:rsidR="0050417E" w:rsidRPr="0050431F" w:rsidRDefault="0050417E" w:rsidP="00E2384A">
            <w:pPr>
              <w:pStyle w:val="TAL"/>
              <w:rPr>
                <w:rFonts w:cs="Arial"/>
                <w:lang w:eastAsia="en-US"/>
              </w:rPr>
            </w:pPr>
          </w:p>
          <w:p w14:paraId="5B36D04A" w14:textId="77777777" w:rsidR="0050417E" w:rsidRPr="0050431F" w:rsidRDefault="0050417E" w:rsidP="00E2384A">
            <w:pPr>
              <w:pStyle w:val="TAL"/>
              <w:rPr>
                <w:rFonts w:cs="Arial"/>
                <w:lang w:eastAsia="en-US"/>
              </w:rPr>
            </w:pPr>
            <w:r w:rsidRPr="0050431F">
              <w:rPr>
                <w:rFonts w:cs="Arial"/>
                <w:lang w:eastAsia="en-US"/>
              </w:rPr>
              <w:t xml:space="preserve">Offset &lt; 1 MHz </w:t>
            </w:r>
          </w:p>
          <w:p w14:paraId="60E19F97" w14:textId="77777777" w:rsidR="0050417E" w:rsidRPr="0050431F" w:rsidRDefault="0050417E" w:rsidP="00E2384A">
            <w:pPr>
              <w:pStyle w:val="TAL"/>
              <w:rPr>
                <w:rFonts w:cs="Arial"/>
                <w:lang w:eastAsia="en-US"/>
              </w:rPr>
            </w:pPr>
            <w:r w:rsidRPr="0050431F">
              <w:rPr>
                <w:rFonts w:cs="Arial"/>
                <w:lang w:eastAsia="en-US"/>
              </w:rPr>
              <w:t>-14dBm/30kHz to -26dBm/30kHz</w:t>
            </w:r>
          </w:p>
          <w:p w14:paraId="4AB45599" w14:textId="77777777" w:rsidR="0050417E" w:rsidRPr="0050431F" w:rsidRDefault="0050417E" w:rsidP="00E2384A">
            <w:pPr>
              <w:pStyle w:val="TAL"/>
              <w:rPr>
                <w:rFonts w:cs="Arial"/>
                <w:lang w:eastAsia="en-US"/>
              </w:rPr>
            </w:pPr>
          </w:p>
          <w:p w14:paraId="03449E16" w14:textId="77777777" w:rsidR="0050417E" w:rsidRPr="0050431F" w:rsidRDefault="0050417E" w:rsidP="00E2384A">
            <w:pPr>
              <w:pStyle w:val="TAL"/>
              <w:rPr>
                <w:rFonts w:cs="Arial"/>
                <w:lang w:eastAsia="en-US"/>
              </w:rPr>
            </w:pPr>
          </w:p>
          <w:p w14:paraId="7A715AC0" w14:textId="77777777" w:rsidR="0050417E" w:rsidRPr="0050431F" w:rsidRDefault="0050417E" w:rsidP="00E2384A">
            <w:pPr>
              <w:pStyle w:val="TAL"/>
              <w:rPr>
                <w:rFonts w:cs="Arial"/>
                <w:lang w:eastAsia="en-US"/>
              </w:rPr>
            </w:pPr>
          </w:p>
          <w:p w14:paraId="69B370C2" w14:textId="77777777" w:rsidR="0050417E" w:rsidRPr="0050431F" w:rsidRDefault="0050417E" w:rsidP="00E2384A">
            <w:pPr>
              <w:pStyle w:val="TAL"/>
              <w:rPr>
                <w:rFonts w:cs="Arial"/>
                <w:lang w:eastAsia="en-US"/>
              </w:rPr>
            </w:pPr>
          </w:p>
          <w:p w14:paraId="23F9C0BC" w14:textId="77777777" w:rsidR="0050417E" w:rsidRPr="0050431F" w:rsidRDefault="0050417E" w:rsidP="00E2384A">
            <w:pPr>
              <w:pStyle w:val="TAL"/>
              <w:rPr>
                <w:rFonts w:cs="Arial"/>
                <w:lang w:eastAsia="en-US"/>
              </w:rPr>
            </w:pPr>
          </w:p>
          <w:p w14:paraId="3F63A23F" w14:textId="77777777" w:rsidR="0050417E" w:rsidRPr="0050431F" w:rsidRDefault="0050417E" w:rsidP="00E2384A">
            <w:pPr>
              <w:pStyle w:val="TAL"/>
              <w:rPr>
                <w:rFonts w:cs="Arial"/>
                <w:lang w:eastAsia="en-US"/>
              </w:rPr>
            </w:pPr>
            <w:r w:rsidRPr="0050431F">
              <w:rPr>
                <w:rFonts w:cs="Arial"/>
                <w:lang w:eastAsia="en-US"/>
              </w:rPr>
              <w:t xml:space="preserve">1 MHz ≤ Offset &lt;10 MHz </w:t>
            </w:r>
            <w:r w:rsidRPr="0050431F">
              <w:rPr>
                <w:rFonts w:cs="Arial"/>
                <w:lang w:eastAsia="en-US"/>
              </w:rPr>
              <w:br/>
              <w:t xml:space="preserve"> -13 dBm/1 MHz </w:t>
            </w:r>
          </w:p>
          <w:p w14:paraId="6C541C55" w14:textId="77777777" w:rsidR="0050417E" w:rsidRPr="0050431F" w:rsidRDefault="0050417E" w:rsidP="00E2384A">
            <w:pPr>
              <w:pStyle w:val="TAL"/>
              <w:rPr>
                <w:rFonts w:cs="Arial"/>
                <w:lang w:eastAsia="en-US"/>
              </w:rPr>
            </w:pPr>
          </w:p>
          <w:p w14:paraId="71CFD3B9" w14:textId="77777777" w:rsidR="0050417E" w:rsidRPr="0050431F" w:rsidRDefault="0050417E" w:rsidP="00E2384A">
            <w:pPr>
              <w:pStyle w:val="TAL"/>
              <w:rPr>
                <w:rFonts w:cs="Arial"/>
                <w:lang w:eastAsia="en-US"/>
              </w:rPr>
            </w:pPr>
          </w:p>
          <w:p w14:paraId="4CFA614F" w14:textId="77777777" w:rsidR="0050417E" w:rsidRPr="0050431F" w:rsidRDefault="0050417E" w:rsidP="00E2384A">
            <w:pPr>
              <w:pStyle w:val="TAL"/>
              <w:rPr>
                <w:rFonts w:cs="Arial"/>
                <w:lang w:eastAsia="en-US"/>
              </w:rPr>
            </w:pPr>
          </w:p>
          <w:p w14:paraId="3C73EC57" w14:textId="77777777" w:rsidR="0050417E" w:rsidRPr="0050431F" w:rsidRDefault="0050417E" w:rsidP="00E2384A">
            <w:pPr>
              <w:pStyle w:val="TAL"/>
              <w:rPr>
                <w:rFonts w:cs="Arial"/>
                <w:lang w:eastAsia="en-US"/>
              </w:rPr>
            </w:pPr>
          </w:p>
          <w:p w14:paraId="463E9AE0" w14:textId="77777777" w:rsidR="0050417E" w:rsidRPr="0050431F" w:rsidRDefault="0050417E" w:rsidP="00E2384A">
            <w:pPr>
              <w:pStyle w:val="TAL"/>
              <w:rPr>
                <w:rFonts w:cs="Arial"/>
                <w:lang w:eastAsia="en-US"/>
              </w:rPr>
            </w:pPr>
          </w:p>
          <w:p w14:paraId="6AC851F9" w14:textId="77777777" w:rsidR="0050417E" w:rsidRPr="0050431F" w:rsidRDefault="0050417E" w:rsidP="00E2384A">
            <w:pPr>
              <w:pStyle w:val="TAL"/>
              <w:rPr>
                <w:rFonts w:cs="Arial"/>
                <w:lang w:eastAsia="en-US"/>
              </w:rPr>
            </w:pPr>
            <w:r w:rsidRPr="0050431F">
              <w:rPr>
                <w:rFonts w:cs="Arial"/>
                <w:lang w:eastAsia="en-US"/>
              </w:rPr>
              <w:t xml:space="preserve">10 MHz ≤ Offsets </w:t>
            </w:r>
            <w:r w:rsidRPr="0050431F">
              <w:rPr>
                <w:rFonts w:cs="Arial"/>
                <w:lang w:eastAsia="en-US"/>
              </w:rPr>
              <w:br/>
              <w:t xml:space="preserve"> -15 dBm/1 MHz </w:t>
            </w:r>
          </w:p>
          <w:p w14:paraId="21FDAC0E" w14:textId="77777777" w:rsidR="0050417E" w:rsidRPr="0050431F" w:rsidRDefault="0050417E" w:rsidP="002F6EF4">
            <w:pPr>
              <w:pStyle w:val="TAL"/>
              <w:rPr>
                <w:lang w:eastAsia="en-US"/>
              </w:rPr>
            </w:pPr>
          </w:p>
          <w:p w14:paraId="1BBE4C76" w14:textId="77777777" w:rsidR="002F6EF4" w:rsidRPr="0050431F" w:rsidRDefault="002F6EF4" w:rsidP="002F6EF4">
            <w:pPr>
              <w:pStyle w:val="TAL"/>
              <w:rPr>
                <w:szCs w:val="18"/>
                <w:lang w:eastAsia="ja-JP"/>
              </w:rPr>
            </w:pPr>
          </w:p>
          <w:p w14:paraId="6E880742" w14:textId="77777777" w:rsidR="002F6EF4" w:rsidRPr="0050431F" w:rsidRDefault="002F6EF4" w:rsidP="002F6EF4">
            <w:pPr>
              <w:pStyle w:val="TAL"/>
              <w:rPr>
                <w:szCs w:val="18"/>
                <w:u w:val="single"/>
                <w:lang w:eastAsia="ja-JP"/>
              </w:rPr>
            </w:pPr>
            <w:r w:rsidRPr="0050431F">
              <w:rPr>
                <w:szCs w:val="18"/>
                <w:u w:val="single"/>
                <w:lang w:eastAsia="ja-JP"/>
              </w:rPr>
              <w:t xml:space="preserve">For BC1 with adjacent standalone NB-IoT carriers: </w:t>
            </w:r>
          </w:p>
          <w:p w14:paraId="738B583F" w14:textId="77777777" w:rsidR="002F6EF4" w:rsidRPr="0050431F" w:rsidRDefault="002F6EF4" w:rsidP="002F6EF4">
            <w:pPr>
              <w:pStyle w:val="TAL"/>
              <w:rPr>
                <w:szCs w:val="18"/>
                <w:u w:val="single"/>
                <w:lang w:eastAsia="ja-JP"/>
              </w:rPr>
            </w:pPr>
          </w:p>
          <w:p w14:paraId="43C57108" w14:textId="77777777" w:rsidR="002F6EF4" w:rsidRPr="0050431F" w:rsidRDefault="002F6EF4" w:rsidP="002F6EF4">
            <w:pPr>
              <w:pStyle w:val="TAL"/>
              <w:rPr>
                <w:szCs w:val="18"/>
                <w:u w:val="single"/>
                <w:lang w:eastAsia="ja-JP"/>
              </w:rPr>
            </w:pPr>
            <w:r w:rsidRPr="0050431F">
              <w:rPr>
                <w:szCs w:val="18"/>
                <w:lang w:eastAsia="ja-JP"/>
              </w:rPr>
              <w:t xml:space="preserve">Offset &lt; 0.05 MHz </w:t>
            </w:r>
          </w:p>
          <w:p w14:paraId="088E1B66" w14:textId="77777777" w:rsidR="002F6EF4" w:rsidRPr="0050431F" w:rsidRDefault="002F6EF4" w:rsidP="002F6EF4">
            <w:pPr>
              <w:pStyle w:val="TAL"/>
              <w:rPr>
                <w:szCs w:val="18"/>
                <w:lang w:eastAsia="ja-JP"/>
              </w:rPr>
            </w:pPr>
            <w:r w:rsidRPr="0050431F">
              <w:rPr>
                <w:szCs w:val="18"/>
                <w:lang w:eastAsia="ja-JP"/>
              </w:rPr>
              <w:t xml:space="preserve"> 2 dBm/30kHz to </w:t>
            </w:r>
            <w:r w:rsidRPr="0050431F">
              <w:rPr>
                <w:szCs w:val="18"/>
                <w:lang w:eastAsia="ja-JP"/>
              </w:rPr>
              <w:br/>
              <w:t xml:space="preserve"> 5 dBm/30 kHz </w:t>
            </w:r>
          </w:p>
          <w:p w14:paraId="4EBDC336" w14:textId="77777777" w:rsidR="002F6EF4" w:rsidRPr="0050431F" w:rsidRDefault="002F6EF4" w:rsidP="002F6EF4">
            <w:pPr>
              <w:pStyle w:val="TAL"/>
              <w:rPr>
                <w:szCs w:val="18"/>
                <w:lang w:eastAsia="ja-JP"/>
              </w:rPr>
            </w:pPr>
          </w:p>
          <w:p w14:paraId="60F6E06E" w14:textId="77777777" w:rsidR="002F6EF4" w:rsidRPr="0050431F" w:rsidRDefault="002F6EF4" w:rsidP="002F6EF4">
            <w:pPr>
              <w:pStyle w:val="TAL"/>
              <w:rPr>
                <w:szCs w:val="18"/>
                <w:lang w:eastAsia="ja-JP"/>
              </w:rPr>
            </w:pPr>
            <w:r w:rsidRPr="0050431F">
              <w:rPr>
                <w:szCs w:val="18"/>
                <w:lang w:eastAsia="ja-JP"/>
              </w:rPr>
              <w:t>0.05 MHz ≤ Offset</w:t>
            </w:r>
          </w:p>
          <w:p w14:paraId="7A0CD8CA" w14:textId="77777777" w:rsidR="002F6EF4" w:rsidRPr="0050431F" w:rsidRDefault="002F6EF4" w:rsidP="002F6EF4">
            <w:pPr>
              <w:pStyle w:val="TAL"/>
              <w:rPr>
                <w:szCs w:val="18"/>
                <w:lang w:eastAsia="ja-JP"/>
              </w:rPr>
            </w:pPr>
            <w:r w:rsidRPr="0050431F">
              <w:rPr>
                <w:szCs w:val="18"/>
                <w:lang w:eastAsia="ja-JP"/>
              </w:rPr>
              <w:t xml:space="preserve">-14 dBm/30kHz to </w:t>
            </w:r>
            <w:r w:rsidRPr="0050431F">
              <w:rPr>
                <w:szCs w:val="18"/>
                <w:lang w:eastAsia="ja-JP"/>
              </w:rPr>
              <w:br/>
              <w:t xml:space="preserve"> 2 dBm/30 kHz</w:t>
            </w:r>
          </w:p>
          <w:p w14:paraId="59E5AEC0" w14:textId="77777777" w:rsidR="0050417E" w:rsidRPr="0050431F" w:rsidRDefault="0050417E" w:rsidP="00E2384A">
            <w:pPr>
              <w:pStyle w:val="TAL"/>
              <w:rPr>
                <w:rFonts w:cs="Arial"/>
                <w:lang w:eastAsia="en-US"/>
              </w:rPr>
            </w:pPr>
          </w:p>
          <w:p w14:paraId="5B6DCED8" w14:textId="77777777" w:rsidR="0050417E" w:rsidRPr="0050431F" w:rsidRDefault="0050417E" w:rsidP="00E2384A">
            <w:pPr>
              <w:pStyle w:val="TAL"/>
              <w:rPr>
                <w:rFonts w:cs="Arial"/>
                <w:u w:val="single"/>
                <w:lang w:eastAsia="en-US"/>
              </w:rPr>
            </w:pPr>
            <w:r w:rsidRPr="0050431F">
              <w:rPr>
                <w:rFonts w:cs="Arial"/>
                <w:u w:val="single"/>
                <w:lang w:eastAsia="en-US"/>
              </w:rPr>
              <w:t>For BC2 with adjacent GSM/EDGE</w:t>
            </w:r>
            <w:r w:rsidR="002F6EF4" w:rsidRPr="0050431F">
              <w:rPr>
                <w:rFonts w:cs="Arial"/>
                <w:szCs w:val="18"/>
                <w:u w:val="single"/>
                <w:lang w:eastAsia="ja-JP"/>
              </w:rPr>
              <w:t xml:space="preserve"> or standalone NB-IoT</w:t>
            </w:r>
            <w:r w:rsidRPr="0050431F">
              <w:rPr>
                <w:rFonts w:cs="Arial"/>
                <w:u w:val="single"/>
                <w:lang w:eastAsia="en-US"/>
              </w:rPr>
              <w:t xml:space="preserve"> or E-UTRA 1.4 and 3 MHz carriers: </w:t>
            </w:r>
          </w:p>
          <w:p w14:paraId="1EA51F2B" w14:textId="77777777" w:rsidR="0050417E" w:rsidRPr="0050431F" w:rsidRDefault="0050417E" w:rsidP="00E2384A">
            <w:pPr>
              <w:pStyle w:val="TAL"/>
              <w:rPr>
                <w:rFonts w:cs="Arial"/>
                <w:u w:val="single"/>
                <w:lang w:eastAsia="en-US"/>
              </w:rPr>
            </w:pPr>
          </w:p>
          <w:p w14:paraId="3FA98146" w14:textId="77777777" w:rsidR="0050417E" w:rsidRPr="0050431F" w:rsidRDefault="0050417E" w:rsidP="00E2384A">
            <w:pPr>
              <w:pStyle w:val="TAL"/>
              <w:rPr>
                <w:rFonts w:cs="Arial"/>
                <w:u w:val="single"/>
                <w:lang w:eastAsia="en-US"/>
              </w:rPr>
            </w:pPr>
            <w:r w:rsidRPr="0050431F">
              <w:rPr>
                <w:rFonts w:cs="Arial"/>
                <w:lang w:eastAsia="en-US"/>
              </w:rPr>
              <w:t xml:space="preserve">Offset &lt; 0.05 MHz </w:t>
            </w:r>
          </w:p>
          <w:p w14:paraId="64D12D4C" w14:textId="77777777" w:rsidR="0050417E" w:rsidRPr="0050431F" w:rsidRDefault="0050417E" w:rsidP="00E2384A">
            <w:pPr>
              <w:pStyle w:val="TAL"/>
              <w:rPr>
                <w:rFonts w:cs="Arial"/>
                <w:lang w:eastAsia="en-US"/>
              </w:rPr>
            </w:pPr>
            <w:r w:rsidRPr="0050431F">
              <w:rPr>
                <w:rFonts w:cs="Arial"/>
                <w:lang w:eastAsia="en-US"/>
              </w:rPr>
              <w:t xml:space="preserve"> 2 dBm/30kHz to </w:t>
            </w:r>
            <w:r w:rsidRPr="0050431F">
              <w:rPr>
                <w:rFonts w:cs="Arial"/>
                <w:lang w:eastAsia="en-US"/>
              </w:rPr>
              <w:br/>
              <w:t xml:space="preserve"> 5 dBm/30 kHz </w:t>
            </w:r>
          </w:p>
          <w:p w14:paraId="47C3B8C4" w14:textId="77777777" w:rsidR="0050417E" w:rsidRPr="0050431F" w:rsidRDefault="0050417E" w:rsidP="00E2384A">
            <w:pPr>
              <w:pStyle w:val="TAL"/>
              <w:rPr>
                <w:rFonts w:cs="Arial"/>
                <w:lang w:eastAsia="en-US"/>
              </w:rPr>
            </w:pPr>
          </w:p>
          <w:p w14:paraId="3A941038" w14:textId="77777777" w:rsidR="0050417E" w:rsidRPr="0050431F" w:rsidRDefault="0050417E" w:rsidP="00E2384A">
            <w:pPr>
              <w:pStyle w:val="TAL"/>
              <w:rPr>
                <w:rFonts w:cs="Arial"/>
                <w:lang w:eastAsia="en-US"/>
              </w:rPr>
            </w:pPr>
            <w:r w:rsidRPr="0050431F">
              <w:rPr>
                <w:rFonts w:cs="Arial"/>
                <w:lang w:eastAsia="en-US"/>
              </w:rPr>
              <w:t>0.05 MHz ≤ Offset</w:t>
            </w:r>
          </w:p>
          <w:p w14:paraId="5D3F0617" w14:textId="77777777" w:rsidR="0050417E" w:rsidRPr="0050431F" w:rsidRDefault="0050417E" w:rsidP="00E634D2">
            <w:pPr>
              <w:pStyle w:val="TAL"/>
              <w:rPr>
                <w:rFonts w:cs="Arial"/>
                <w:lang w:eastAsia="en-US"/>
              </w:rPr>
            </w:pPr>
            <w:r w:rsidRPr="0050431F">
              <w:rPr>
                <w:rFonts w:cs="Arial"/>
                <w:lang w:eastAsia="en-US"/>
              </w:rPr>
              <w:t xml:space="preserve">-14 dBm/30kHz to </w:t>
            </w:r>
            <w:r w:rsidRPr="0050431F">
              <w:rPr>
                <w:rFonts w:cs="Arial"/>
                <w:lang w:eastAsia="en-US"/>
              </w:rPr>
              <w:br/>
              <w:t xml:space="preserve"> 2 dBm/30 kHz </w:t>
            </w:r>
          </w:p>
        </w:tc>
        <w:tc>
          <w:tcPr>
            <w:tcW w:w="1208" w:type="dxa"/>
          </w:tcPr>
          <w:p w14:paraId="55D980B6" w14:textId="77777777" w:rsidR="0050417E" w:rsidRPr="0050431F" w:rsidRDefault="0050417E" w:rsidP="00E2384A">
            <w:pPr>
              <w:pStyle w:val="TAL"/>
              <w:rPr>
                <w:rFonts w:cs="Arial"/>
                <w:lang w:eastAsia="en-US"/>
              </w:rPr>
            </w:pPr>
          </w:p>
          <w:p w14:paraId="142BB696" w14:textId="77777777" w:rsidR="0050417E" w:rsidRPr="0050431F" w:rsidRDefault="0050417E" w:rsidP="00E2384A">
            <w:pPr>
              <w:pStyle w:val="TAL"/>
              <w:rPr>
                <w:rFonts w:cs="Arial"/>
                <w:lang w:eastAsia="en-US"/>
              </w:rPr>
            </w:pPr>
          </w:p>
          <w:p w14:paraId="6C08649E" w14:textId="77777777" w:rsidR="0050417E" w:rsidRPr="0050431F" w:rsidRDefault="0050417E" w:rsidP="00E2384A">
            <w:pPr>
              <w:pStyle w:val="TAL"/>
              <w:rPr>
                <w:rFonts w:cs="Arial"/>
                <w:lang w:eastAsia="en-US"/>
              </w:rPr>
            </w:pPr>
            <w:r w:rsidRPr="0050431F">
              <w:rPr>
                <w:rFonts w:cs="Arial"/>
                <w:lang w:eastAsia="en-US"/>
              </w:rPr>
              <w:t>1.5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1908F038" w14:textId="77777777" w:rsidR="0050417E" w:rsidRPr="0050431F" w:rsidRDefault="0050417E" w:rsidP="00E2384A">
            <w:pPr>
              <w:pStyle w:val="TAL"/>
              <w:rPr>
                <w:rFonts w:cs="Arial"/>
                <w:lang w:eastAsia="en-US"/>
              </w:rPr>
            </w:pPr>
            <w:r w:rsidRPr="0050431F">
              <w:rPr>
                <w:rFonts w:cs="Arial"/>
                <w:noProof/>
                <w:lang w:eastAsia="en-US"/>
              </w:rPr>
              <w:t>1.8 dB</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06F460B3" w14:textId="77777777" w:rsidR="0050417E" w:rsidRPr="0050431F" w:rsidRDefault="0050417E" w:rsidP="00E2384A">
            <w:pPr>
              <w:pStyle w:val="TAL"/>
              <w:rPr>
                <w:rFonts w:cs="Arial"/>
                <w:lang w:eastAsia="en-US"/>
              </w:rPr>
            </w:pPr>
          </w:p>
          <w:p w14:paraId="682E6A06" w14:textId="77777777" w:rsidR="0050417E" w:rsidRPr="0050431F" w:rsidRDefault="0050417E" w:rsidP="00E2384A">
            <w:pPr>
              <w:pStyle w:val="TAL"/>
              <w:rPr>
                <w:rFonts w:cs="Arial"/>
                <w:lang w:eastAsia="en-US"/>
              </w:rPr>
            </w:pPr>
          </w:p>
          <w:p w14:paraId="57A64E75" w14:textId="77777777" w:rsidR="0050417E" w:rsidRPr="0050431F" w:rsidRDefault="0050417E" w:rsidP="00E2384A">
            <w:pPr>
              <w:pStyle w:val="TAL"/>
              <w:rPr>
                <w:rFonts w:cs="Arial"/>
                <w:lang w:eastAsia="en-US"/>
              </w:rPr>
            </w:pPr>
            <w:r w:rsidRPr="0050431F">
              <w:rPr>
                <w:rFonts w:cs="Arial"/>
                <w:lang w:eastAsia="en-US"/>
              </w:rPr>
              <w:t>1.5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221CB606" w14:textId="77777777" w:rsidR="0050417E" w:rsidRPr="0050431F" w:rsidRDefault="0050417E" w:rsidP="00E2384A">
            <w:pPr>
              <w:pStyle w:val="TAL"/>
              <w:rPr>
                <w:rFonts w:cs="Arial"/>
                <w:lang w:eastAsia="en-US"/>
              </w:rPr>
            </w:pPr>
            <w:r w:rsidRPr="0050431F">
              <w:rPr>
                <w:rFonts w:cs="Arial"/>
                <w:noProof/>
                <w:lang w:eastAsia="en-US"/>
              </w:rPr>
              <w:t>1.8 dB</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427FBDA6" w14:textId="77777777" w:rsidR="0050417E" w:rsidRPr="0050431F" w:rsidRDefault="0050417E" w:rsidP="00E2384A">
            <w:pPr>
              <w:pStyle w:val="TAL"/>
              <w:rPr>
                <w:rFonts w:cs="Arial"/>
                <w:lang w:eastAsia="en-US"/>
              </w:rPr>
            </w:pPr>
          </w:p>
          <w:p w14:paraId="399B6F5C" w14:textId="77777777" w:rsidR="0050417E" w:rsidRPr="0050431F" w:rsidRDefault="0050417E" w:rsidP="00E2384A">
            <w:pPr>
              <w:pStyle w:val="TAL"/>
              <w:rPr>
                <w:rFonts w:cs="Arial"/>
                <w:lang w:eastAsia="en-US"/>
              </w:rPr>
            </w:pPr>
          </w:p>
          <w:p w14:paraId="1B0BDF09" w14:textId="77777777" w:rsidR="0050417E" w:rsidRPr="0050431F" w:rsidRDefault="0050417E" w:rsidP="00E2384A">
            <w:pPr>
              <w:pStyle w:val="TAL"/>
              <w:rPr>
                <w:rFonts w:cs="Arial"/>
                <w:lang w:eastAsia="en-US"/>
              </w:rPr>
            </w:pPr>
            <w:r w:rsidRPr="0050431F">
              <w:rPr>
                <w:rFonts w:cs="Arial"/>
                <w:lang w:eastAsia="en-US"/>
              </w:rPr>
              <w:t xml:space="preserve">0 dB </w:t>
            </w:r>
          </w:p>
          <w:p w14:paraId="3178221B" w14:textId="77777777" w:rsidR="0050417E" w:rsidRPr="0050431F" w:rsidRDefault="0050417E" w:rsidP="00E2384A">
            <w:pPr>
              <w:pStyle w:val="TAL"/>
              <w:rPr>
                <w:rFonts w:cs="Arial"/>
                <w:lang w:eastAsia="en-US"/>
              </w:rPr>
            </w:pPr>
          </w:p>
          <w:p w14:paraId="68C1245F" w14:textId="77777777" w:rsidR="0050417E" w:rsidRPr="0050431F" w:rsidRDefault="0050417E" w:rsidP="00E2384A">
            <w:pPr>
              <w:pStyle w:val="TAL"/>
              <w:rPr>
                <w:rFonts w:cs="Arial"/>
                <w:lang w:eastAsia="en-US"/>
              </w:rPr>
            </w:pPr>
          </w:p>
          <w:p w14:paraId="549D440D" w14:textId="77777777" w:rsidR="002F6EF4" w:rsidRPr="0050431F" w:rsidRDefault="002F6EF4" w:rsidP="002F6EF4">
            <w:pPr>
              <w:pStyle w:val="TAL"/>
              <w:rPr>
                <w:lang w:eastAsia="ja-JP"/>
              </w:rPr>
            </w:pPr>
          </w:p>
          <w:p w14:paraId="30488402" w14:textId="77777777" w:rsidR="002F6EF4" w:rsidRPr="0050431F" w:rsidRDefault="002F6EF4" w:rsidP="002F6EF4">
            <w:pPr>
              <w:pStyle w:val="TAL"/>
              <w:rPr>
                <w:lang w:eastAsia="ja-JP"/>
              </w:rPr>
            </w:pPr>
          </w:p>
          <w:p w14:paraId="68FD2008" w14:textId="77777777" w:rsidR="002F6EF4" w:rsidRPr="0050431F" w:rsidRDefault="002F6EF4" w:rsidP="002F6EF4">
            <w:pPr>
              <w:pStyle w:val="TAL"/>
              <w:rPr>
                <w:lang w:eastAsia="ja-JP"/>
              </w:rPr>
            </w:pPr>
          </w:p>
          <w:p w14:paraId="51C2D4E8" w14:textId="77777777" w:rsidR="002F6EF4" w:rsidRPr="0050431F" w:rsidRDefault="002F6EF4" w:rsidP="002F6EF4">
            <w:pPr>
              <w:pStyle w:val="TAL"/>
              <w:rPr>
                <w:lang w:eastAsia="ja-JP"/>
              </w:rPr>
            </w:pPr>
          </w:p>
          <w:p w14:paraId="3A6EA7BE" w14:textId="77777777" w:rsidR="002F6EF4" w:rsidRPr="0050431F" w:rsidRDefault="002F6EF4" w:rsidP="002F6EF4">
            <w:pPr>
              <w:pStyle w:val="TAL"/>
              <w:rPr>
                <w:lang w:eastAsia="ja-JP"/>
              </w:rPr>
            </w:pPr>
            <w:r w:rsidRPr="0050431F">
              <w:rPr>
                <w:lang w:eastAsia="ja-JP"/>
              </w:rPr>
              <w:t>1.5 dB</w:t>
            </w:r>
          </w:p>
          <w:p w14:paraId="4225E73C" w14:textId="77777777" w:rsidR="002F6EF4" w:rsidRPr="0050431F" w:rsidRDefault="002F6EF4" w:rsidP="002F6EF4">
            <w:pPr>
              <w:pStyle w:val="TAL"/>
              <w:rPr>
                <w:lang w:eastAsia="ja-JP"/>
              </w:rPr>
            </w:pPr>
          </w:p>
          <w:p w14:paraId="4324C003" w14:textId="77777777" w:rsidR="002F6EF4" w:rsidRPr="0050431F" w:rsidRDefault="002F6EF4" w:rsidP="002F6EF4">
            <w:pPr>
              <w:pStyle w:val="TAL"/>
              <w:rPr>
                <w:lang w:eastAsia="ja-JP"/>
              </w:rPr>
            </w:pPr>
          </w:p>
          <w:p w14:paraId="73E71D69" w14:textId="77777777" w:rsidR="002F6EF4" w:rsidRPr="0050431F" w:rsidRDefault="002F6EF4" w:rsidP="002F6EF4">
            <w:pPr>
              <w:pStyle w:val="TAL"/>
              <w:rPr>
                <w:lang w:eastAsia="ja-JP"/>
              </w:rPr>
            </w:pPr>
          </w:p>
          <w:p w14:paraId="04603BAF" w14:textId="77777777" w:rsidR="002F6EF4" w:rsidRPr="0050431F" w:rsidRDefault="002F6EF4" w:rsidP="002F6EF4">
            <w:pPr>
              <w:pStyle w:val="TAL"/>
              <w:rPr>
                <w:lang w:eastAsia="ja-JP"/>
              </w:rPr>
            </w:pPr>
            <w:r w:rsidRPr="0050431F">
              <w:rPr>
                <w:lang w:eastAsia="ja-JP"/>
              </w:rPr>
              <w:t>1.5 dB</w:t>
            </w:r>
          </w:p>
          <w:p w14:paraId="7ADE69D5" w14:textId="77777777" w:rsidR="002F6EF4" w:rsidRPr="0050431F" w:rsidRDefault="002F6EF4" w:rsidP="002F6EF4">
            <w:pPr>
              <w:pStyle w:val="TAL"/>
              <w:rPr>
                <w:lang w:eastAsia="ja-JP"/>
              </w:rPr>
            </w:pPr>
          </w:p>
          <w:p w14:paraId="418F1899" w14:textId="77777777" w:rsidR="002F6EF4" w:rsidRPr="0050431F" w:rsidRDefault="002F6EF4" w:rsidP="002F6EF4">
            <w:pPr>
              <w:pStyle w:val="TAL"/>
              <w:rPr>
                <w:lang w:eastAsia="ja-JP"/>
              </w:rPr>
            </w:pPr>
          </w:p>
          <w:p w14:paraId="29AF881D" w14:textId="77777777" w:rsidR="0050417E" w:rsidRPr="0050431F" w:rsidRDefault="0050417E" w:rsidP="002F6EF4">
            <w:pPr>
              <w:pStyle w:val="TAL"/>
              <w:rPr>
                <w:lang w:eastAsia="en-US"/>
              </w:rPr>
            </w:pPr>
          </w:p>
          <w:p w14:paraId="4E0594E7" w14:textId="77777777" w:rsidR="0050417E" w:rsidRPr="0050431F" w:rsidRDefault="0050417E" w:rsidP="00E2384A">
            <w:pPr>
              <w:pStyle w:val="TAL"/>
              <w:rPr>
                <w:rFonts w:cs="Arial"/>
                <w:lang w:eastAsia="en-US"/>
              </w:rPr>
            </w:pPr>
          </w:p>
          <w:p w14:paraId="472E4FFD" w14:textId="77777777" w:rsidR="0050417E" w:rsidRPr="0050431F" w:rsidRDefault="0050417E" w:rsidP="00E2384A">
            <w:pPr>
              <w:pStyle w:val="TAL"/>
              <w:rPr>
                <w:rFonts w:cs="Arial"/>
                <w:lang w:eastAsia="en-US"/>
              </w:rPr>
            </w:pPr>
          </w:p>
          <w:p w14:paraId="56BF703B" w14:textId="77777777" w:rsidR="0050417E" w:rsidRPr="0050431F" w:rsidRDefault="0050417E" w:rsidP="00E2384A">
            <w:pPr>
              <w:pStyle w:val="TAL"/>
              <w:rPr>
                <w:rFonts w:cs="Arial"/>
                <w:lang w:eastAsia="en-US"/>
              </w:rPr>
            </w:pPr>
          </w:p>
          <w:p w14:paraId="094160AD" w14:textId="77777777" w:rsidR="0050417E" w:rsidRPr="0050431F" w:rsidRDefault="0050417E" w:rsidP="00E2384A">
            <w:pPr>
              <w:pStyle w:val="TAL"/>
              <w:rPr>
                <w:rFonts w:cs="Arial"/>
                <w:lang w:eastAsia="en-US"/>
              </w:rPr>
            </w:pPr>
          </w:p>
          <w:p w14:paraId="2C268D23" w14:textId="77777777" w:rsidR="0050417E" w:rsidRPr="0050431F" w:rsidRDefault="0050417E" w:rsidP="00E2384A">
            <w:pPr>
              <w:pStyle w:val="TAL"/>
              <w:rPr>
                <w:rFonts w:cs="Arial"/>
                <w:lang w:eastAsia="en-US"/>
              </w:rPr>
            </w:pPr>
            <w:r w:rsidRPr="0050431F">
              <w:rPr>
                <w:rFonts w:cs="Arial"/>
                <w:lang w:eastAsia="en-US"/>
              </w:rPr>
              <w:t>1.5 dB</w:t>
            </w:r>
          </w:p>
          <w:p w14:paraId="5E014BB5" w14:textId="77777777" w:rsidR="0050417E" w:rsidRPr="0050431F" w:rsidRDefault="0050417E" w:rsidP="00E2384A">
            <w:pPr>
              <w:pStyle w:val="TAL"/>
              <w:rPr>
                <w:rFonts w:cs="Arial"/>
                <w:lang w:eastAsia="en-US"/>
              </w:rPr>
            </w:pPr>
          </w:p>
          <w:p w14:paraId="72C25058" w14:textId="77777777" w:rsidR="0050417E" w:rsidRPr="0050431F" w:rsidRDefault="0050417E" w:rsidP="00E2384A">
            <w:pPr>
              <w:pStyle w:val="TAL"/>
              <w:rPr>
                <w:rFonts w:cs="Arial"/>
                <w:lang w:eastAsia="en-US"/>
              </w:rPr>
            </w:pPr>
          </w:p>
          <w:p w14:paraId="239127E5" w14:textId="77777777" w:rsidR="0050417E" w:rsidRPr="0050431F" w:rsidRDefault="0050417E" w:rsidP="00E2384A">
            <w:pPr>
              <w:pStyle w:val="TAL"/>
              <w:rPr>
                <w:rFonts w:cs="Arial"/>
                <w:lang w:eastAsia="en-US"/>
              </w:rPr>
            </w:pPr>
          </w:p>
          <w:p w14:paraId="12B453A3" w14:textId="77777777" w:rsidR="0050417E" w:rsidRPr="0050431F" w:rsidRDefault="0050417E" w:rsidP="00E634D2">
            <w:pPr>
              <w:pStyle w:val="TAL"/>
              <w:rPr>
                <w:rFonts w:cs="Arial"/>
                <w:lang w:eastAsia="en-US"/>
              </w:rPr>
            </w:pPr>
            <w:r w:rsidRPr="0050431F">
              <w:rPr>
                <w:rFonts w:cs="Arial"/>
                <w:lang w:eastAsia="en-US"/>
              </w:rPr>
              <w:t>1.5 dB</w:t>
            </w:r>
          </w:p>
        </w:tc>
        <w:tc>
          <w:tcPr>
            <w:tcW w:w="3260" w:type="dxa"/>
          </w:tcPr>
          <w:p w14:paraId="2AF946B8" w14:textId="77777777" w:rsidR="0050417E" w:rsidRPr="0050431F" w:rsidRDefault="0050417E" w:rsidP="00E2384A">
            <w:pPr>
              <w:pStyle w:val="TAL"/>
              <w:rPr>
                <w:rFonts w:cs="Arial"/>
                <w:lang w:eastAsia="en-US"/>
              </w:rPr>
            </w:pPr>
            <w:r w:rsidRPr="0050431F">
              <w:rPr>
                <w:rFonts w:cs="Arial"/>
                <w:lang w:eastAsia="en-US"/>
              </w:rPr>
              <w:t>Formula: Minimum requirement + TT</w:t>
            </w:r>
          </w:p>
          <w:p w14:paraId="381AC4A8" w14:textId="77777777" w:rsidR="0050417E" w:rsidRPr="0050431F" w:rsidRDefault="0050417E" w:rsidP="00E2384A">
            <w:pPr>
              <w:pStyle w:val="TAL"/>
              <w:rPr>
                <w:rFonts w:cs="Arial"/>
                <w:lang w:eastAsia="en-US"/>
              </w:rPr>
            </w:pPr>
          </w:p>
          <w:p w14:paraId="75F72344" w14:textId="77777777" w:rsidR="0050417E" w:rsidRPr="0050431F" w:rsidRDefault="0050417E" w:rsidP="00E2384A">
            <w:pPr>
              <w:pStyle w:val="TAL"/>
              <w:rPr>
                <w:rFonts w:cs="v4.2.0"/>
                <w:lang w:eastAsia="en-US"/>
              </w:rPr>
            </w:pPr>
            <w:r w:rsidRPr="0050431F">
              <w:rPr>
                <w:rFonts w:cs="Arial"/>
                <w:lang w:eastAsia="en-US"/>
              </w:rPr>
              <w:t>-12.5 dBm/30kHz to</w:t>
            </w:r>
            <w:r w:rsidRPr="0050431F">
              <w:rPr>
                <w:rFonts w:cs="Arial"/>
                <w:lang w:eastAsia="en-US"/>
              </w:rPr>
              <w:br/>
              <w:t xml:space="preserve"> -24.5 dBm/30kHz</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2510D76C" w14:textId="77777777" w:rsidR="0050417E" w:rsidRPr="0050431F" w:rsidRDefault="0050417E" w:rsidP="00E2384A">
            <w:pPr>
              <w:pStyle w:val="TAL"/>
              <w:rPr>
                <w:rFonts w:cs="Arial"/>
                <w:lang w:eastAsia="en-US"/>
              </w:rPr>
            </w:pPr>
            <w:r w:rsidRPr="0050431F">
              <w:rPr>
                <w:rFonts w:cs="Arial"/>
                <w:lang w:eastAsia="en-US"/>
              </w:rPr>
              <w:t>-12.2 dBm/30kHz to</w:t>
            </w:r>
            <w:r w:rsidRPr="0050431F">
              <w:rPr>
                <w:rFonts w:cs="Arial"/>
                <w:lang w:eastAsia="en-US"/>
              </w:rPr>
              <w:br/>
              <w:t xml:space="preserve"> -24.2 dBm/30kHz</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12251D7C" w14:textId="77777777" w:rsidR="0050417E" w:rsidRPr="0050431F" w:rsidRDefault="0050417E" w:rsidP="00E2384A">
            <w:pPr>
              <w:pStyle w:val="TAL"/>
              <w:rPr>
                <w:rFonts w:cs="Arial"/>
                <w:lang w:eastAsia="en-US"/>
              </w:rPr>
            </w:pPr>
          </w:p>
          <w:p w14:paraId="34E8C9F5" w14:textId="77777777" w:rsidR="0050417E" w:rsidRPr="0050431F" w:rsidRDefault="0050417E" w:rsidP="00E2384A">
            <w:pPr>
              <w:pStyle w:val="TAL"/>
              <w:rPr>
                <w:rFonts w:cs="Arial"/>
                <w:lang w:eastAsia="en-US"/>
              </w:rPr>
            </w:pPr>
            <w:r w:rsidRPr="0050431F" w:rsidDel="006E1FB1">
              <w:rPr>
                <w:rFonts w:cs="Arial"/>
                <w:lang w:eastAsia="en-US"/>
              </w:rPr>
              <w:t xml:space="preserve"> </w:t>
            </w:r>
          </w:p>
          <w:p w14:paraId="61988069" w14:textId="77777777" w:rsidR="0050417E" w:rsidRPr="0050431F" w:rsidRDefault="0050417E" w:rsidP="00E2384A">
            <w:pPr>
              <w:pStyle w:val="TAL"/>
              <w:rPr>
                <w:rFonts w:cs="Arial"/>
                <w:lang w:eastAsia="en-US"/>
              </w:rPr>
            </w:pPr>
            <w:r w:rsidRPr="0050431F">
              <w:rPr>
                <w:rFonts w:cs="Arial"/>
                <w:lang w:eastAsia="en-US"/>
              </w:rPr>
              <w:t xml:space="preserve">-11.5 dBm/1 MHz , </w:t>
            </w:r>
            <w:r w:rsidRPr="0050431F">
              <w:rPr>
                <w:rFonts w:cs="v4.2.0"/>
                <w:lang w:eastAsia="en-US"/>
              </w:rPr>
              <w:t xml:space="preserve">f </w:t>
            </w:r>
            <w:r w:rsidRPr="0050431F">
              <w:rPr>
                <w:rFonts w:cs="Arial"/>
                <w:lang w:eastAsia="en-US"/>
              </w:rPr>
              <w:t>≤</w:t>
            </w:r>
            <w:r w:rsidRPr="0050431F">
              <w:rPr>
                <w:rFonts w:cs="v4.2.0"/>
                <w:lang w:eastAsia="en-US"/>
              </w:rPr>
              <w:t xml:space="preserve"> 3.0 GHz;</w:t>
            </w:r>
          </w:p>
          <w:p w14:paraId="32833621" w14:textId="77777777" w:rsidR="0050417E" w:rsidRPr="0050431F" w:rsidRDefault="0050417E" w:rsidP="00E2384A">
            <w:pPr>
              <w:pStyle w:val="TAL"/>
              <w:rPr>
                <w:rFonts w:cs="Arial"/>
                <w:lang w:eastAsia="en-US"/>
              </w:rPr>
            </w:pPr>
            <w:r w:rsidRPr="0050431F">
              <w:rPr>
                <w:rFonts w:cs="Arial"/>
                <w:lang w:eastAsia="en-US"/>
              </w:rPr>
              <w:t xml:space="preserve">-11.2 dBm/1 MHz,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6EC05EBC" w14:textId="77777777" w:rsidR="0050417E" w:rsidRPr="0050431F" w:rsidRDefault="0050417E" w:rsidP="00E2384A">
            <w:pPr>
              <w:pStyle w:val="TAL"/>
              <w:rPr>
                <w:rFonts w:cs="Arial"/>
                <w:lang w:eastAsia="en-US"/>
              </w:rPr>
            </w:pPr>
            <w:r w:rsidRPr="0050431F">
              <w:rPr>
                <w:rFonts w:cs="Arial"/>
                <w:lang w:eastAsia="en-US"/>
              </w:rPr>
              <w:t xml:space="preserve"> </w:t>
            </w:r>
          </w:p>
          <w:p w14:paraId="64FF4ED3" w14:textId="77777777" w:rsidR="0050417E" w:rsidRPr="0050431F" w:rsidRDefault="0050417E" w:rsidP="00E2384A">
            <w:pPr>
              <w:pStyle w:val="TAL"/>
              <w:rPr>
                <w:rFonts w:cs="Arial"/>
                <w:lang w:eastAsia="en-US"/>
              </w:rPr>
            </w:pPr>
          </w:p>
          <w:p w14:paraId="317FF0A9" w14:textId="77777777" w:rsidR="0050417E" w:rsidRPr="0050431F" w:rsidRDefault="0050417E" w:rsidP="00E2384A">
            <w:pPr>
              <w:pStyle w:val="TAL"/>
              <w:rPr>
                <w:rFonts w:cs="Arial"/>
                <w:lang w:eastAsia="en-US"/>
              </w:rPr>
            </w:pPr>
          </w:p>
          <w:p w14:paraId="14404E7A" w14:textId="77777777" w:rsidR="0050417E" w:rsidRPr="0050431F" w:rsidRDefault="0050417E" w:rsidP="00E2384A">
            <w:pPr>
              <w:pStyle w:val="TAL"/>
              <w:rPr>
                <w:rFonts w:cs="Arial"/>
                <w:lang w:eastAsia="en-US"/>
              </w:rPr>
            </w:pPr>
          </w:p>
          <w:p w14:paraId="020F51F3" w14:textId="77777777" w:rsidR="0050417E" w:rsidRPr="0050431F" w:rsidRDefault="0050417E" w:rsidP="00E2384A">
            <w:pPr>
              <w:pStyle w:val="TAL"/>
              <w:rPr>
                <w:rFonts w:cs="Arial"/>
                <w:lang w:eastAsia="en-US"/>
              </w:rPr>
            </w:pPr>
            <w:r w:rsidRPr="0050431F">
              <w:rPr>
                <w:rFonts w:cs="Arial"/>
                <w:lang w:eastAsia="en-US"/>
              </w:rPr>
              <w:t xml:space="preserve">-15 dBm/1 MHz </w:t>
            </w:r>
          </w:p>
          <w:p w14:paraId="20C79086" w14:textId="77777777" w:rsidR="0050417E" w:rsidRPr="0050431F" w:rsidRDefault="0050417E" w:rsidP="00E2384A">
            <w:pPr>
              <w:pStyle w:val="TAL"/>
              <w:rPr>
                <w:rFonts w:cs="Arial"/>
                <w:lang w:eastAsia="en-US"/>
              </w:rPr>
            </w:pPr>
          </w:p>
          <w:p w14:paraId="230035D5" w14:textId="77777777" w:rsidR="002F6EF4" w:rsidRPr="0050431F" w:rsidRDefault="002F6EF4" w:rsidP="002F6EF4">
            <w:pPr>
              <w:pStyle w:val="TAL"/>
              <w:rPr>
                <w:lang w:eastAsia="ja-JP"/>
              </w:rPr>
            </w:pPr>
          </w:p>
          <w:p w14:paraId="5A1DEBFE" w14:textId="77777777" w:rsidR="002F6EF4" w:rsidRPr="0050431F" w:rsidRDefault="002F6EF4" w:rsidP="002F6EF4">
            <w:pPr>
              <w:pStyle w:val="TAL"/>
              <w:rPr>
                <w:lang w:eastAsia="ja-JP"/>
              </w:rPr>
            </w:pPr>
          </w:p>
          <w:p w14:paraId="48F35148" w14:textId="77777777" w:rsidR="002F6EF4" w:rsidRPr="0050431F" w:rsidRDefault="002F6EF4" w:rsidP="002F6EF4">
            <w:pPr>
              <w:pStyle w:val="TAL"/>
              <w:rPr>
                <w:lang w:eastAsia="ja-JP"/>
              </w:rPr>
            </w:pPr>
          </w:p>
          <w:p w14:paraId="3982011C" w14:textId="77777777" w:rsidR="002F6EF4" w:rsidRPr="0050431F" w:rsidRDefault="002F6EF4" w:rsidP="002F6EF4">
            <w:pPr>
              <w:pStyle w:val="TAL"/>
              <w:rPr>
                <w:lang w:eastAsia="ja-JP"/>
              </w:rPr>
            </w:pPr>
          </w:p>
          <w:p w14:paraId="4B7173BA" w14:textId="77777777" w:rsidR="002F6EF4" w:rsidRPr="0050431F" w:rsidRDefault="002F6EF4" w:rsidP="002F6EF4">
            <w:pPr>
              <w:pStyle w:val="TAL"/>
              <w:rPr>
                <w:lang w:eastAsia="ja-JP"/>
              </w:rPr>
            </w:pPr>
          </w:p>
          <w:p w14:paraId="5A717744" w14:textId="77777777" w:rsidR="002F6EF4" w:rsidRPr="0050431F" w:rsidRDefault="002F6EF4" w:rsidP="002F6EF4">
            <w:pPr>
              <w:pStyle w:val="TAL"/>
              <w:rPr>
                <w:lang w:eastAsia="ja-JP"/>
              </w:rPr>
            </w:pPr>
            <w:r w:rsidRPr="0050431F">
              <w:rPr>
                <w:lang w:eastAsia="ja-JP"/>
              </w:rPr>
              <w:t xml:space="preserve">3.5 dBm/30kHz to </w:t>
            </w:r>
          </w:p>
          <w:p w14:paraId="4DF95D98" w14:textId="77777777" w:rsidR="002F6EF4" w:rsidRPr="0050431F" w:rsidRDefault="002F6EF4" w:rsidP="002F6EF4">
            <w:pPr>
              <w:pStyle w:val="TAL"/>
              <w:rPr>
                <w:lang w:eastAsia="ja-JP"/>
              </w:rPr>
            </w:pPr>
            <w:r w:rsidRPr="0050431F">
              <w:rPr>
                <w:lang w:eastAsia="ja-JP"/>
              </w:rPr>
              <w:t xml:space="preserve">6.5 dBm/30 kHz </w:t>
            </w:r>
          </w:p>
          <w:p w14:paraId="72886DA7" w14:textId="77777777" w:rsidR="002F6EF4" w:rsidRPr="0050431F" w:rsidRDefault="002F6EF4" w:rsidP="002F6EF4">
            <w:pPr>
              <w:pStyle w:val="TAL"/>
              <w:rPr>
                <w:lang w:eastAsia="ja-JP"/>
              </w:rPr>
            </w:pPr>
          </w:p>
          <w:p w14:paraId="76E38CE9" w14:textId="77777777" w:rsidR="002F6EF4" w:rsidRPr="0050431F" w:rsidRDefault="002F6EF4" w:rsidP="002F6EF4">
            <w:pPr>
              <w:pStyle w:val="TAL"/>
              <w:rPr>
                <w:lang w:eastAsia="ja-JP"/>
              </w:rPr>
            </w:pPr>
          </w:p>
          <w:p w14:paraId="12A1C08E" w14:textId="77777777" w:rsidR="002F6EF4" w:rsidRPr="0050431F" w:rsidRDefault="002F6EF4" w:rsidP="002F6EF4">
            <w:pPr>
              <w:pStyle w:val="TAL"/>
              <w:rPr>
                <w:lang w:eastAsia="ja-JP"/>
              </w:rPr>
            </w:pPr>
            <w:r w:rsidRPr="0050431F">
              <w:rPr>
                <w:lang w:eastAsia="ja-JP"/>
              </w:rPr>
              <w:t xml:space="preserve">-12.5 dBm/30kHz to </w:t>
            </w:r>
            <w:r w:rsidRPr="0050431F">
              <w:rPr>
                <w:lang w:eastAsia="ja-JP"/>
              </w:rPr>
              <w:br/>
              <w:t xml:space="preserve"> 3.5 dBm/30 kHz</w:t>
            </w:r>
          </w:p>
          <w:p w14:paraId="6264CF71" w14:textId="77777777" w:rsidR="0050417E" w:rsidRPr="0050431F" w:rsidRDefault="0050417E" w:rsidP="00E2384A">
            <w:pPr>
              <w:pStyle w:val="TAL"/>
              <w:rPr>
                <w:rFonts w:cs="Arial"/>
                <w:lang w:eastAsia="en-US"/>
              </w:rPr>
            </w:pPr>
          </w:p>
          <w:p w14:paraId="5077034F" w14:textId="77777777" w:rsidR="0050417E" w:rsidRPr="0050431F" w:rsidRDefault="0050417E" w:rsidP="00E2384A">
            <w:pPr>
              <w:pStyle w:val="TAL"/>
              <w:rPr>
                <w:rFonts w:cs="Arial"/>
                <w:lang w:eastAsia="en-US"/>
              </w:rPr>
            </w:pPr>
          </w:p>
          <w:p w14:paraId="00C6BEB3" w14:textId="77777777" w:rsidR="0050417E" w:rsidRPr="0050431F" w:rsidRDefault="0050417E" w:rsidP="00E2384A">
            <w:pPr>
              <w:pStyle w:val="TAL"/>
              <w:rPr>
                <w:rFonts w:cs="Arial"/>
                <w:lang w:eastAsia="en-US"/>
              </w:rPr>
            </w:pPr>
          </w:p>
          <w:p w14:paraId="638E9A10" w14:textId="77777777" w:rsidR="0050417E" w:rsidRPr="0050431F" w:rsidRDefault="0050417E" w:rsidP="00E2384A">
            <w:pPr>
              <w:pStyle w:val="TAL"/>
              <w:rPr>
                <w:rFonts w:cs="Arial"/>
                <w:lang w:eastAsia="en-US"/>
              </w:rPr>
            </w:pPr>
          </w:p>
          <w:p w14:paraId="70B94B20" w14:textId="77777777" w:rsidR="0050417E" w:rsidRPr="0050431F" w:rsidRDefault="0050417E" w:rsidP="00E2384A">
            <w:pPr>
              <w:pStyle w:val="TAL"/>
              <w:rPr>
                <w:rFonts w:cs="Arial"/>
                <w:lang w:eastAsia="en-US"/>
              </w:rPr>
            </w:pPr>
          </w:p>
          <w:p w14:paraId="0F8404D6" w14:textId="77777777" w:rsidR="0050417E" w:rsidRPr="0050431F" w:rsidRDefault="0050417E" w:rsidP="00E2384A">
            <w:pPr>
              <w:pStyle w:val="TAL"/>
              <w:rPr>
                <w:rFonts w:cs="Arial"/>
                <w:lang w:eastAsia="en-US"/>
              </w:rPr>
            </w:pPr>
            <w:r w:rsidRPr="0050431F">
              <w:rPr>
                <w:rFonts w:cs="Arial"/>
                <w:lang w:eastAsia="en-US"/>
              </w:rPr>
              <w:t xml:space="preserve">3.5 dBm/30kHz to </w:t>
            </w:r>
          </w:p>
          <w:p w14:paraId="56BA431B" w14:textId="77777777" w:rsidR="0050417E" w:rsidRPr="0050431F" w:rsidRDefault="0050417E" w:rsidP="00E2384A">
            <w:pPr>
              <w:pStyle w:val="TAL"/>
              <w:rPr>
                <w:rFonts w:cs="Arial"/>
                <w:lang w:eastAsia="en-US"/>
              </w:rPr>
            </w:pPr>
            <w:r w:rsidRPr="0050431F">
              <w:rPr>
                <w:rFonts w:cs="Arial"/>
                <w:lang w:eastAsia="en-US"/>
              </w:rPr>
              <w:t xml:space="preserve">6.5 dBm/30 kHz </w:t>
            </w:r>
          </w:p>
          <w:p w14:paraId="42AD59F2" w14:textId="77777777" w:rsidR="0050417E" w:rsidRPr="0050431F" w:rsidRDefault="0050417E" w:rsidP="00E2384A">
            <w:pPr>
              <w:pStyle w:val="TAL"/>
              <w:rPr>
                <w:rFonts w:cs="Arial"/>
                <w:lang w:eastAsia="en-US"/>
              </w:rPr>
            </w:pPr>
          </w:p>
          <w:p w14:paraId="0F606B6A" w14:textId="77777777" w:rsidR="0050417E" w:rsidRPr="0050431F" w:rsidRDefault="0050417E" w:rsidP="00E2384A">
            <w:pPr>
              <w:pStyle w:val="TAL"/>
              <w:rPr>
                <w:rFonts w:cs="Arial"/>
                <w:lang w:eastAsia="en-US"/>
              </w:rPr>
            </w:pPr>
          </w:p>
          <w:p w14:paraId="01057477" w14:textId="77777777" w:rsidR="0050417E" w:rsidRPr="0050431F" w:rsidRDefault="0050417E" w:rsidP="00E634D2">
            <w:pPr>
              <w:pStyle w:val="TAL"/>
              <w:rPr>
                <w:rFonts w:cs="Arial"/>
                <w:lang w:eastAsia="en-US"/>
              </w:rPr>
            </w:pPr>
            <w:r w:rsidRPr="0050431F">
              <w:rPr>
                <w:rFonts w:cs="Arial"/>
                <w:lang w:eastAsia="en-US"/>
              </w:rPr>
              <w:t xml:space="preserve">-12.5 dBm/30kHz to </w:t>
            </w:r>
            <w:r w:rsidRPr="0050431F">
              <w:rPr>
                <w:rFonts w:cs="Arial"/>
                <w:lang w:eastAsia="en-US"/>
              </w:rPr>
              <w:br/>
              <w:t xml:space="preserve"> 3.5 dBm/30 kHz </w:t>
            </w:r>
          </w:p>
        </w:tc>
      </w:tr>
      <w:tr w:rsidR="00090773" w:rsidRPr="0050431F" w14:paraId="5F765406" w14:textId="77777777">
        <w:trPr>
          <w:cantSplit/>
          <w:jc w:val="center"/>
        </w:trPr>
        <w:tc>
          <w:tcPr>
            <w:tcW w:w="2448" w:type="dxa"/>
          </w:tcPr>
          <w:p w14:paraId="5A928D80" w14:textId="77777777" w:rsidR="00090773" w:rsidRPr="0050431F" w:rsidRDefault="00B42243" w:rsidP="00E634D2">
            <w:pPr>
              <w:pStyle w:val="TAL"/>
              <w:tabs>
                <w:tab w:val="left" w:pos="523"/>
              </w:tabs>
              <w:rPr>
                <w:rFonts w:cs="Arial"/>
                <w:lang w:eastAsia="en-US"/>
              </w:rPr>
            </w:pPr>
            <w:r w:rsidRPr="0050431F">
              <w:rPr>
                <w:rFonts w:cs="Arial"/>
                <w:lang w:eastAsia="en-US"/>
              </w:rPr>
              <w:t>6.6.3</w:t>
            </w:r>
            <w:r w:rsidRPr="0050431F">
              <w:rPr>
                <w:rFonts w:cs="Arial"/>
                <w:lang w:eastAsia="en-US"/>
              </w:rPr>
              <w:tab/>
              <w:t xml:space="preserve">Occupied bandwidth </w:t>
            </w:r>
          </w:p>
        </w:tc>
        <w:tc>
          <w:tcPr>
            <w:tcW w:w="2869" w:type="dxa"/>
          </w:tcPr>
          <w:p w14:paraId="434B3E91" w14:textId="77777777" w:rsidR="00B42243" w:rsidRPr="0050431F" w:rsidRDefault="00B42243" w:rsidP="00B42243">
            <w:pPr>
              <w:pStyle w:val="TAL"/>
              <w:rPr>
                <w:rFonts w:cs="v4.2.0"/>
                <w:snapToGrid w:val="0"/>
                <w:lang w:eastAsia="en-US"/>
              </w:rPr>
            </w:pPr>
            <w:r w:rsidRPr="0050431F">
              <w:rPr>
                <w:rFonts w:ascii="Times" w:hAnsi="Times" w:cs="Arial"/>
                <w:lang w:eastAsia="en-US"/>
              </w:rPr>
              <w:t>BW</w:t>
            </w:r>
            <w:r w:rsidRPr="0050431F">
              <w:rPr>
                <w:rFonts w:ascii="Times" w:hAnsi="Times" w:cs="Arial"/>
                <w:vertAlign w:val="subscript"/>
                <w:lang w:eastAsia="en-US"/>
              </w:rPr>
              <w:t>Channel</w:t>
            </w:r>
            <w:r w:rsidRPr="0050431F">
              <w:rPr>
                <w:rFonts w:cs="v4.2.0"/>
                <w:snapToGrid w:val="0"/>
                <w:lang w:eastAsia="en-US"/>
              </w:rPr>
              <w:t xml:space="preserve">  for E-UTRA</w:t>
            </w:r>
          </w:p>
          <w:p w14:paraId="38AC1D10" w14:textId="77777777" w:rsidR="00B42243" w:rsidRPr="0050431F" w:rsidRDefault="00B42243" w:rsidP="00B42243">
            <w:pPr>
              <w:pStyle w:val="TAL"/>
              <w:rPr>
                <w:rFonts w:cs="v4.2.0"/>
                <w:snapToGrid w:val="0"/>
                <w:lang w:eastAsia="en-US"/>
              </w:rPr>
            </w:pPr>
            <w:r w:rsidRPr="0050431F">
              <w:rPr>
                <w:rFonts w:cs="v4.2.0"/>
                <w:snapToGrid w:val="0"/>
                <w:lang w:eastAsia="en-US"/>
              </w:rPr>
              <w:t>5 MHz for UTRA FDD</w:t>
            </w:r>
          </w:p>
          <w:p w14:paraId="3DE3C73A" w14:textId="77777777" w:rsidR="002F6EF4" w:rsidRPr="0050431F" w:rsidRDefault="00B42243" w:rsidP="002F6EF4">
            <w:pPr>
              <w:pStyle w:val="TAL"/>
              <w:rPr>
                <w:rFonts w:cs="v4.2.0"/>
                <w:snapToGrid w:val="0"/>
                <w:lang w:eastAsia="en-US"/>
              </w:rPr>
            </w:pPr>
            <w:r w:rsidRPr="0050431F">
              <w:rPr>
                <w:rFonts w:cs="v4.2.0"/>
                <w:snapToGrid w:val="0"/>
                <w:lang w:eastAsia="en-US"/>
              </w:rPr>
              <w:t>1.6 MHz for UTRA TDD</w:t>
            </w:r>
          </w:p>
          <w:p w14:paraId="665EE2CC" w14:textId="77777777" w:rsidR="00090773" w:rsidRPr="0050431F" w:rsidRDefault="002F6EF4" w:rsidP="002F6EF4">
            <w:pPr>
              <w:pStyle w:val="TAL"/>
              <w:rPr>
                <w:rFonts w:cs="Arial"/>
                <w:lang w:eastAsia="en-US"/>
              </w:rPr>
            </w:pPr>
            <w:r w:rsidRPr="0050431F">
              <w:rPr>
                <w:rFonts w:cs="v4.2.0"/>
                <w:snapToGrid w:val="0"/>
                <w:szCs w:val="18"/>
                <w:lang w:eastAsia="ja-JP"/>
              </w:rPr>
              <w:t>200 kHz for standalone NB-IoT</w:t>
            </w:r>
          </w:p>
        </w:tc>
        <w:tc>
          <w:tcPr>
            <w:tcW w:w="1208" w:type="dxa"/>
          </w:tcPr>
          <w:p w14:paraId="612F8712" w14:textId="77777777" w:rsidR="00090773" w:rsidRPr="0050431F" w:rsidRDefault="00B42243" w:rsidP="00E634D2">
            <w:pPr>
              <w:pStyle w:val="TAL"/>
              <w:rPr>
                <w:rFonts w:cs="Arial"/>
                <w:lang w:eastAsia="en-US"/>
              </w:rPr>
            </w:pPr>
            <w:r w:rsidRPr="0050431F">
              <w:rPr>
                <w:rFonts w:cs="v4.2.0"/>
                <w:lang w:eastAsia="en-US"/>
              </w:rPr>
              <w:t>0 kHz</w:t>
            </w:r>
          </w:p>
        </w:tc>
        <w:tc>
          <w:tcPr>
            <w:tcW w:w="3260" w:type="dxa"/>
          </w:tcPr>
          <w:p w14:paraId="775DAB02" w14:textId="77777777" w:rsidR="00090773" w:rsidRPr="0050431F" w:rsidRDefault="00B42243" w:rsidP="00E634D2">
            <w:pPr>
              <w:pStyle w:val="TAL"/>
              <w:rPr>
                <w:rFonts w:cs="Arial"/>
                <w:lang w:eastAsia="en-US"/>
              </w:rPr>
            </w:pPr>
            <w:r w:rsidRPr="0050431F">
              <w:rPr>
                <w:rFonts w:cs="v4.2.0"/>
                <w:lang w:eastAsia="en-US"/>
              </w:rPr>
              <w:t>Formula: Minimum Requirement + TT</w:t>
            </w:r>
          </w:p>
        </w:tc>
      </w:tr>
      <w:tr w:rsidR="00BD6B20" w:rsidRPr="0050431F" w14:paraId="5F404E5F" w14:textId="77777777">
        <w:trPr>
          <w:cantSplit/>
          <w:jc w:val="center"/>
        </w:trPr>
        <w:tc>
          <w:tcPr>
            <w:tcW w:w="2448" w:type="dxa"/>
          </w:tcPr>
          <w:p w14:paraId="59826463" w14:textId="77777777" w:rsidR="00BD6B20" w:rsidRPr="0050431F" w:rsidRDefault="00BD6B20" w:rsidP="00E634D2">
            <w:pPr>
              <w:pStyle w:val="TAL"/>
              <w:tabs>
                <w:tab w:val="left" w:pos="523"/>
              </w:tabs>
              <w:rPr>
                <w:rFonts w:cs="Arial"/>
                <w:lang w:eastAsia="en-US"/>
              </w:rPr>
            </w:pPr>
            <w:r w:rsidRPr="0050431F">
              <w:rPr>
                <w:rFonts w:cs="Arial"/>
                <w:lang w:eastAsia="en-US"/>
              </w:rPr>
              <w:t>6.6.4</w:t>
            </w:r>
            <w:r w:rsidRPr="0050431F">
              <w:rPr>
                <w:rFonts w:cs="Arial"/>
                <w:lang w:eastAsia="en-US"/>
              </w:rPr>
              <w:tab/>
              <w:t>Adjacent Channel Leakage power Ratio (ACLR)</w:t>
            </w:r>
          </w:p>
        </w:tc>
        <w:tc>
          <w:tcPr>
            <w:tcW w:w="2869" w:type="dxa"/>
          </w:tcPr>
          <w:p w14:paraId="7A520D9E" w14:textId="77777777" w:rsidR="00BD6B20" w:rsidRPr="0050431F" w:rsidRDefault="00BD6B20" w:rsidP="00BD6B20">
            <w:pPr>
              <w:pStyle w:val="TAL"/>
              <w:rPr>
                <w:rFonts w:cs="Arial"/>
                <w:lang w:eastAsia="en-US"/>
              </w:rPr>
            </w:pPr>
          </w:p>
          <w:p w14:paraId="38E15691" w14:textId="77777777" w:rsidR="00F31415" w:rsidRPr="0050431F" w:rsidRDefault="00F31415" w:rsidP="00F31415">
            <w:pPr>
              <w:pStyle w:val="TAL"/>
              <w:rPr>
                <w:rFonts w:cs="v4.2.0"/>
                <w:lang w:eastAsia="en-US"/>
              </w:rPr>
            </w:pPr>
          </w:p>
          <w:p w14:paraId="37C2CF5E" w14:textId="77777777" w:rsidR="00F31415" w:rsidRPr="0050431F" w:rsidRDefault="00F31415" w:rsidP="00F31415">
            <w:pPr>
              <w:pStyle w:val="TAL"/>
              <w:rPr>
                <w:rFonts w:cs="v4.2.0"/>
                <w:lang w:eastAsia="en-US"/>
              </w:rPr>
            </w:pPr>
          </w:p>
          <w:p w14:paraId="479A290E" w14:textId="77777777" w:rsidR="00F31415" w:rsidRPr="0050431F" w:rsidRDefault="00F31415" w:rsidP="00F31415">
            <w:pPr>
              <w:pStyle w:val="TAL"/>
              <w:rPr>
                <w:rFonts w:cs="v4.2.0"/>
                <w:lang w:eastAsia="en-US"/>
              </w:rPr>
            </w:pPr>
          </w:p>
          <w:p w14:paraId="0025EB1C" w14:textId="77777777" w:rsidR="00F31415" w:rsidRPr="0050431F" w:rsidRDefault="00F31415" w:rsidP="00F31415">
            <w:pPr>
              <w:pStyle w:val="TAL"/>
              <w:rPr>
                <w:rFonts w:cs="v4.2.0"/>
                <w:lang w:eastAsia="en-US"/>
              </w:rPr>
            </w:pPr>
            <w:r w:rsidRPr="0050431F">
              <w:rPr>
                <w:rFonts w:cs="v4.2.0"/>
                <w:lang w:eastAsia="en-US"/>
              </w:rPr>
              <w:t>Paired spectrum ACLR:</w:t>
            </w:r>
          </w:p>
          <w:p w14:paraId="49B94FA9" w14:textId="77777777" w:rsidR="00F31415" w:rsidRPr="0050431F" w:rsidRDefault="00F31415" w:rsidP="00F31415">
            <w:pPr>
              <w:pStyle w:val="TAL"/>
              <w:rPr>
                <w:rFonts w:cs="v4.2.0"/>
                <w:lang w:eastAsia="en-US"/>
              </w:rPr>
            </w:pPr>
            <w:r w:rsidRPr="0050431F">
              <w:rPr>
                <w:rFonts w:cs="v4.2.0"/>
                <w:lang w:eastAsia="en-US"/>
              </w:rPr>
              <w:t>45 dB for E-UTRA</w:t>
            </w:r>
          </w:p>
          <w:p w14:paraId="6531F2F7" w14:textId="77777777" w:rsidR="002F6EF4" w:rsidRPr="0050431F" w:rsidRDefault="002F6EF4" w:rsidP="002F6EF4">
            <w:pPr>
              <w:pStyle w:val="TAL"/>
              <w:rPr>
                <w:lang w:eastAsia="ja-JP"/>
              </w:rPr>
            </w:pPr>
          </w:p>
          <w:p w14:paraId="4842DD86" w14:textId="77777777" w:rsidR="002F6EF4" w:rsidRPr="0050431F" w:rsidRDefault="002F6EF4" w:rsidP="002F6EF4">
            <w:pPr>
              <w:pStyle w:val="TAL"/>
              <w:rPr>
                <w:lang w:eastAsia="ja-JP"/>
              </w:rPr>
            </w:pPr>
            <w:r w:rsidRPr="0050431F">
              <w:rPr>
                <w:lang w:eastAsia="ja-JP"/>
              </w:rPr>
              <w:t>Standalone NB-IoT:</w:t>
            </w:r>
          </w:p>
          <w:p w14:paraId="483937D1" w14:textId="77777777" w:rsidR="002F6EF4" w:rsidRPr="0050431F" w:rsidRDefault="002F6EF4" w:rsidP="002F6EF4">
            <w:pPr>
              <w:pStyle w:val="TAL"/>
              <w:rPr>
                <w:rFonts w:cs="v4.2.0"/>
                <w:lang w:eastAsia="ja-JP"/>
              </w:rPr>
            </w:pPr>
            <w:r w:rsidRPr="0050431F">
              <w:rPr>
                <w:rFonts w:cs="v4.2.0"/>
                <w:lang w:eastAsia="ja-JP"/>
              </w:rPr>
              <w:t>40 dB (ACLR1)</w:t>
            </w:r>
          </w:p>
          <w:p w14:paraId="561F3A78" w14:textId="77777777" w:rsidR="002F6EF4" w:rsidRPr="0050431F" w:rsidRDefault="002F6EF4" w:rsidP="002F6EF4">
            <w:pPr>
              <w:pStyle w:val="TAL"/>
              <w:rPr>
                <w:rFonts w:cs="v5.0.0"/>
                <w:lang w:eastAsia="ja-JP"/>
              </w:rPr>
            </w:pPr>
            <w:r w:rsidRPr="0050431F">
              <w:rPr>
                <w:rFonts w:cs="v4.2.0"/>
                <w:lang w:eastAsia="ja-JP"/>
              </w:rPr>
              <w:t xml:space="preserve">50 dB (ACLR2) </w:t>
            </w:r>
          </w:p>
          <w:p w14:paraId="0712FCDE" w14:textId="77777777" w:rsidR="00F31415" w:rsidRPr="0050431F" w:rsidRDefault="00F31415" w:rsidP="002F6EF4">
            <w:pPr>
              <w:pStyle w:val="TAL"/>
              <w:rPr>
                <w:rFonts w:cs="v4.2.0"/>
                <w:lang w:eastAsia="en-US"/>
              </w:rPr>
            </w:pPr>
          </w:p>
          <w:p w14:paraId="7E7B7A01" w14:textId="77777777" w:rsidR="00F31415" w:rsidRPr="0050431F" w:rsidRDefault="00F31415" w:rsidP="00F31415">
            <w:pPr>
              <w:pStyle w:val="TAL"/>
              <w:rPr>
                <w:rFonts w:cs="v4.2.0"/>
                <w:lang w:eastAsia="en-US"/>
              </w:rPr>
            </w:pPr>
            <w:r w:rsidRPr="0050431F">
              <w:rPr>
                <w:rFonts w:cs="v4.2.0"/>
                <w:lang w:eastAsia="en-US"/>
              </w:rPr>
              <w:t>Unpaired spectrum ACLR:</w:t>
            </w:r>
          </w:p>
          <w:p w14:paraId="620482C1" w14:textId="77777777" w:rsidR="00F31415" w:rsidRPr="0050431F" w:rsidRDefault="00F31415" w:rsidP="00F31415">
            <w:pPr>
              <w:pStyle w:val="TAL"/>
              <w:rPr>
                <w:rFonts w:cs="v4.2.0"/>
                <w:lang w:eastAsia="en-US"/>
              </w:rPr>
            </w:pPr>
            <w:r w:rsidRPr="0050431F">
              <w:rPr>
                <w:rFonts w:cs="v4.2.0"/>
                <w:lang w:eastAsia="en-US"/>
              </w:rPr>
              <w:t>45 dB for E-UTRA</w:t>
            </w:r>
          </w:p>
          <w:p w14:paraId="621912D5" w14:textId="77777777" w:rsidR="00F31415" w:rsidRPr="0050431F" w:rsidRDefault="00F31415" w:rsidP="00F31415">
            <w:pPr>
              <w:pStyle w:val="TAL"/>
              <w:rPr>
                <w:rFonts w:cs="Arial"/>
                <w:lang w:eastAsia="en-US"/>
              </w:rPr>
            </w:pPr>
          </w:p>
          <w:p w14:paraId="76F464B8" w14:textId="77777777" w:rsidR="00BD6B20" w:rsidRPr="0050431F" w:rsidRDefault="00BD6B20" w:rsidP="00BD6B20">
            <w:pPr>
              <w:pStyle w:val="TAL"/>
              <w:rPr>
                <w:rFonts w:cs="Arial"/>
                <w:lang w:eastAsia="en-US"/>
              </w:rPr>
            </w:pPr>
            <w:r w:rsidRPr="0050431F">
              <w:rPr>
                <w:rFonts w:cs="Arial"/>
                <w:lang w:eastAsia="en-US"/>
              </w:rPr>
              <w:t>CACLR:</w:t>
            </w:r>
          </w:p>
          <w:p w14:paraId="18C8E3E7" w14:textId="77777777" w:rsidR="00BD6B20" w:rsidRPr="0050431F" w:rsidRDefault="00BD6B20" w:rsidP="00BD6B20">
            <w:pPr>
              <w:pStyle w:val="TAL"/>
              <w:rPr>
                <w:rFonts w:cs="Arial"/>
                <w:lang w:eastAsia="en-US"/>
              </w:rPr>
            </w:pPr>
            <w:r w:rsidRPr="0050431F">
              <w:rPr>
                <w:rFonts w:cs="Arial"/>
                <w:lang w:eastAsia="en-US"/>
              </w:rPr>
              <w:t>45 dB for E-UTRA</w:t>
            </w:r>
          </w:p>
          <w:p w14:paraId="6DDBCE89" w14:textId="77777777" w:rsidR="00BD6B20" w:rsidRPr="0050431F" w:rsidRDefault="00BD6B20" w:rsidP="00BD6B20">
            <w:pPr>
              <w:pStyle w:val="TAL"/>
              <w:rPr>
                <w:rFonts w:cs="Arial"/>
                <w:lang w:eastAsia="en-US"/>
              </w:rPr>
            </w:pPr>
            <w:r w:rsidRPr="0050431F">
              <w:rPr>
                <w:rFonts w:cs="Arial"/>
                <w:lang w:eastAsia="en-US"/>
              </w:rPr>
              <w:t>45 dB for UTRA</w:t>
            </w:r>
          </w:p>
          <w:p w14:paraId="248F51C3" w14:textId="77777777" w:rsidR="00BD6B20" w:rsidRPr="0050431F" w:rsidRDefault="00BD6B20" w:rsidP="00BD6B20">
            <w:pPr>
              <w:pStyle w:val="TAL"/>
              <w:rPr>
                <w:rFonts w:cs="Arial"/>
                <w:lang w:eastAsia="en-US"/>
              </w:rPr>
            </w:pPr>
          </w:p>
          <w:p w14:paraId="29406036" w14:textId="77777777" w:rsidR="00BD6B20" w:rsidRPr="0050431F" w:rsidRDefault="00BD6B20" w:rsidP="00BD6B20">
            <w:pPr>
              <w:pStyle w:val="TAL"/>
              <w:rPr>
                <w:rFonts w:cs="Arial"/>
                <w:lang w:eastAsia="en-US"/>
              </w:rPr>
            </w:pPr>
            <w:r w:rsidRPr="0050431F">
              <w:rPr>
                <w:rFonts w:cs="Arial"/>
                <w:lang w:eastAsia="en-US"/>
              </w:rPr>
              <w:t>Absolute limit -13 dBm/MHz</w:t>
            </w:r>
          </w:p>
          <w:p w14:paraId="25B7BE34" w14:textId="77777777" w:rsidR="00BD6B20" w:rsidRPr="0050431F" w:rsidRDefault="00BD6B20" w:rsidP="00BD6B20">
            <w:pPr>
              <w:pStyle w:val="TAL"/>
              <w:rPr>
                <w:rFonts w:ascii="Times" w:hAnsi="Times" w:cs="Arial"/>
                <w:lang w:eastAsia="en-US"/>
              </w:rPr>
            </w:pPr>
            <w:r w:rsidRPr="0050431F">
              <w:rPr>
                <w:rFonts w:cs="Arial"/>
                <w:lang w:eastAsia="en-US"/>
              </w:rPr>
              <w:t>Absolute limit -15 dBm/MHz</w:t>
            </w:r>
          </w:p>
        </w:tc>
        <w:tc>
          <w:tcPr>
            <w:tcW w:w="1208" w:type="dxa"/>
          </w:tcPr>
          <w:p w14:paraId="1508886A" w14:textId="77777777" w:rsidR="00F31415" w:rsidRPr="0050431F" w:rsidRDefault="00F31415" w:rsidP="00F31415">
            <w:pPr>
              <w:pStyle w:val="TAL"/>
              <w:rPr>
                <w:rFonts w:cs="Arial"/>
                <w:lang w:eastAsia="en-US"/>
              </w:rPr>
            </w:pPr>
          </w:p>
          <w:p w14:paraId="036614D7" w14:textId="77777777" w:rsidR="00F31415" w:rsidRPr="0050431F" w:rsidRDefault="00F31415" w:rsidP="00F31415">
            <w:pPr>
              <w:pStyle w:val="TAL"/>
              <w:rPr>
                <w:rFonts w:cs="Arial"/>
                <w:lang w:eastAsia="en-US"/>
              </w:rPr>
            </w:pPr>
          </w:p>
          <w:p w14:paraId="7E3A36C5" w14:textId="77777777" w:rsidR="00F31415" w:rsidRPr="0050431F" w:rsidRDefault="00F31415" w:rsidP="00F31415">
            <w:pPr>
              <w:pStyle w:val="TAL"/>
              <w:rPr>
                <w:rFonts w:cs="Arial"/>
                <w:lang w:eastAsia="en-US"/>
              </w:rPr>
            </w:pPr>
          </w:p>
          <w:p w14:paraId="1A542C63" w14:textId="77777777" w:rsidR="00F31415" w:rsidRPr="0050431F" w:rsidRDefault="00F31415" w:rsidP="00F31415">
            <w:pPr>
              <w:pStyle w:val="TAL"/>
              <w:rPr>
                <w:rFonts w:cs="Arial"/>
                <w:lang w:eastAsia="en-US"/>
              </w:rPr>
            </w:pPr>
          </w:p>
          <w:p w14:paraId="2A379F84" w14:textId="77777777" w:rsidR="00F31415" w:rsidRPr="0050431F" w:rsidRDefault="00F31415" w:rsidP="00F31415">
            <w:pPr>
              <w:pStyle w:val="TAL"/>
              <w:rPr>
                <w:rFonts w:cs="Arial"/>
                <w:lang w:eastAsia="en-US"/>
              </w:rPr>
            </w:pPr>
          </w:p>
          <w:p w14:paraId="32EF64B8" w14:textId="77777777" w:rsidR="00F31415" w:rsidRPr="0050431F" w:rsidDel="00E21FA1" w:rsidRDefault="00F31415" w:rsidP="00F31415">
            <w:pPr>
              <w:pStyle w:val="TAL"/>
              <w:rPr>
                <w:rFonts w:cs="Arial"/>
                <w:lang w:eastAsia="en-US"/>
              </w:rPr>
            </w:pPr>
            <w:r w:rsidRPr="0050431F">
              <w:rPr>
                <w:rFonts w:cs="Arial"/>
                <w:lang w:eastAsia="en-US"/>
              </w:rPr>
              <w:t>0.8 dB</w:t>
            </w:r>
          </w:p>
          <w:p w14:paraId="24F7B18D" w14:textId="77777777" w:rsidR="002F6EF4" w:rsidRPr="0050431F" w:rsidRDefault="002F6EF4" w:rsidP="002F6EF4">
            <w:pPr>
              <w:pStyle w:val="TAL"/>
              <w:rPr>
                <w:lang w:eastAsia="ja-JP"/>
              </w:rPr>
            </w:pPr>
          </w:p>
          <w:p w14:paraId="4D63255F" w14:textId="77777777" w:rsidR="002F6EF4" w:rsidRPr="0050431F" w:rsidRDefault="002F6EF4" w:rsidP="002F6EF4">
            <w:pPr>
              <w:pStyle w:val="TAL"/>
              <w:rPr>
                <w:lang w:eastAsia="ja-JP"/>
              </w:rPr>
            </w:pPr>
          </w:p>
          <w:p w14:paraId="6F9D7B5C" w14:textId="77777777" w:rsidR="002F6EF4" w:rsidRPr="0050431F" w:rsidRDefault="002F6EF4" w:rsidP="002F6EF4">
            <w:pPr>
              <w:pStyle w:val="TAL"/>
              <w:rPr>
                <w:lang w:eastAsia="ja-JP"/>
              </w:rPr>
            </w:pPr>
            <w:r w:rsidRPr="0050431F">
              <w:rPr>
                <w:lang w:eastAsia="ja-JP"/>
              </w:rPr>
              <w:t>0.8 dB</w:t>
            </w:r>
          </w:p>
          <w:p w14:paraId="07926E10" w14:textId="77777777" w:rsidR="002F6EF4" w:rsidRPr="0050431F" w:rsidRDefault="002F6EF4" w:rsidP="002F6EF4">
            <w:pPr>
              <w:pStyle w:val="TAL"/>
              <w:rPr>
                <w:lang w:eastAsia="ja-JP"/>
              </w:rPr>
            </w:pPr>
            <w:r w:rsidRPr="0050431F">
              <w:rPr>
                <w:lang w:eastAsia="ja-JP"/>
              </w:rPr>
              <w:t>0.8 dB</w:t>
            </w:r>
          </w:p>
          <w:p w14:paraId="1795162F" w14:textId="77777777" w:rsidR="00F31415" w:rsidRPr="0050431F" w:rsidRDefault="00F31415" w:rsidP="00F31415">
            <w:pPr>
              <w:pStyle w:val="TAL"/>
              <w:rPr>
                <w:rFonts w:cs="Arial"/>
                <w:lang w:eastAsia="en-US"/>
              </w:rPr>
            </w:pPr>
          </w:p>
          <w:p w14:paraId="4D80CFA8" w14:textId="77777777" w:rsidR="00F31415" w:rsidRPr="0050431F" w:rsidRDefault="00F31415" w:rsidP="00F31415">
            <w:pPr>
              <w:pStyle w:val="TAL"/>
              <w:rPr>
                <w:rFonts w:cs="Arial"/>
                <w:lang w:eastAsia="en-US"/>
              </w:rPr>
            </w:pPr>
          </w:p>
          <w:p w14:paraId="61AB3DEA" w14:textId="77777777" w:rsidR="00F31415" w:rsidRPr="0050431F" w:rsidRDefault="00F31415" w:rsidP="00F31415">
            <w:pPr>
              <w:pStyle w:val="TAL"/>
              <w:rPr>
                <w:rFonts w:cs="Arial"/>
                <w:lang w:eastAsia="en-US"/>
              </w:rPr>
            </w:pPr>
            <w:r w:rsidRPr="0050431F">
              <w:rPr>
                <w:rFonts w:cs="Arial"/>
                <w:lang w:eastAsia="en-US"/>
              </w:rPr>
              <w:t>0.8 dB</w:t>
            </w:r>
          </w:p>
          <w:p w14:paraId="01732AB4" w14:textId="77777777" w:rsidR="00BD6B20" w:rsidRPr="0050431F" w:rsidRDefault="00BD6B20" w:rsidP="00BD6B20">
            <w:pPr>
              <w:pStyle w:val="TAL"/>
              <w:rPr>
                <w:rFonts w:cs="Arial"/>
                <w:lang w:eastAsia="en-US"/>
              </w:rPr>
            </w:pPr>
          </w:p>
          <w:p w14:paraId="3A39F60F" w14:textId="77777777" w:rsidR="00BD6B20" w:rsidRPr="0050431F" w:rsidRDefault="00BD6B20" w:rsidP="00BD6B20">
            <w:pPr>
              <w:pStyle w:val="TAL"/>
              <w:rPr>
                <w:rFonts w:cs="Arial"/>
                <w:lang w:eastAsia="en-US"/>
              </w:rPr>
            </w:pPr>
          </w:p>
          <w:p w14:paraId="5CA17FE8" w14:textId="77777777" w:rsidR="00BD6B20" w:rsidRPr="0050431F" w:rsidRDefault="00BD6B20" w:rsidP="00BD6B20">
            <w:pPr>
              <w:pStyle w:val="TAL"/>
              <w:rPr>
                <w:rFonts w:cs="Arial"/>
                <w:lang w:eastAsia="en-US"/>
              </w:rPr>
            </w:pPr>
            <w:r w:rsidRPr="0050431F">
              <w:rPr>
                <w:rFonts w:cs="Arial"/>
                <w:lang w:eastAsia="en-US"/>
              </w:rPr>
              <w:t>0.8 dB</w:t>
            </w:r>
          </w:p>
          <w:p w14:paraId="3AB4C026" w14:textId="77777777" w:rsidR="00BD6B20" w:rsidRPr="0050431F" w:rsidRDefault="00BD6B20" w:rsidP="00BD6B20">
            <w:pPr>
              <w:pStyle w:val="TAL"/>
              <w:rPr>
                <w:rFonts w:cs="Arial"/>
                <w:lang w:eastAsia="en-US"/>
              </w:rPr>
            </w:pPr>
            <w:r w:rsidRPr="0050431F">
              <w:rPr>
                <w:rFonts w:cs="Arial"/>
                <w:lang w:eastAsia="en-US"/>
              </w:rPr>
              <w:t>0.8 dB</w:t>
            </w:r>
          </w:p>
          <w:p w14:paraId="433C359D" w14:textId="77777777" w:rsidR="00BD6B20" w:rsidRPr="0050431F" w:rsidRDefault="00BD6B20" w:rsidP="00BD6B20">
            <w:pPr>
              <w:pStyle w:val="TAL"/>
              <w:rPr>
                <w:rFonts w:cs="Arial"/>
                <w:lang w:eastAsia="en-US"/>
              </w:rPr>
            </w:pPr>
          </w:p>
          <w:p w14:paraId="77E1B0A2" w14:textId="77777777" w:rsidR="00BD6B20" w:rsidRPr="0050431F" w:rsidRDefault="00BD6B20" w:rsidP="00BD6B20">
            <w:pPr>
              <w:pStyle w:val="TAL"/>
              <w:rPr>
                <w:rFonts w:cs="v4.2.0"/>
                <w:lang w:eastAsia="en-US"/>
              </w:rPr>
            </w:pPr>
            <w:r w:rsidRPr="0050431F">
              <w:rPr>
                <w:rFonts w:cs="Arial"/>
                <w:lang w:eastAsia="en-US"/>
              </w:rPr>
              <w:t>0 dB</w:t>
            </w:r>
            <w:r w:rsidRPr="0050431F">
              <w:rPr>
                <w:rFonts w:cs="Arial"/>
                <w:lang w:eastAsia="en-US"/>
              </w:rPr>
              <w:br/>
              <w:t>0 dB</w:t>
            </w:r>
          </w:p>
        </w:tc>
        <w:tc>
          <w:tcPr>
            <w:tcW w:w="3260" w:type="dxa"/>
          </w:tcPr>
          <w:p w14:paraId="28422692" w14:textId="77777777" w:rsidR="00F31415" w:rsidRPr="0050431F" w:rsidRDefault="00BD6B20" w:rsidP="00F31415">
            <w:pPr>
              <w:pStyle w:val="TAL"/>
              <w:rPr>
                <w:rFonts w:cs="Arial"/>
                <w:lang w:eastAsia="en-US"/>
              </w:rPr>
            </w:pPr>
            <w:r w:rsidRPr="0050431F">
              <w:rPr>
                <w:rFonts w:cs="Arial"/>
                <w:lang w:eastAsia="en-US"/>
              </w:rPr>
              <w:t xml:space="preserve">Formula: </w:t>
            </w:r>
            <w:r w:rsidRPr="0050431F">
              <w:rPr>
                <w:rFonts w:cs="Arial"/>
                <w:lang w:eastAsia="en-US"/>
              </w:rPr>
              <w:br/>
            </w:r>
            <w:r w:rsidR="00F31415" w:rsidRPr="0050431F">
              <w:rPr>
                <w:rFonts w:cs="Arial"/>
                <w:lang w:eastAsia="en-US"/>
              </w:rPr>
              <w:t xml:space="preserve">ACLR Minimum Requirement - TT </w:t>
            </w:r>
          </w:p>
          <w:p w14:paraId="0CCE824A" w14:textId="77777777" w:rsidR="00F31415" w:rsidRPr="0050431F" w:rsidRDefault="00F31415" w:rsidP="00F31415">
            <w:pPr>
              <w:pStyle w:val="TAL"/>
              <w:rPr>
                <w:rFonts w:cs="Arial"/>
                <w:lang w:eastAsia="en-US"/>
              </w:rPr>
            </w:pPr>
            <w:r w:rsidRPr="0050431F">
              <w:rPr>
                <w:rFonts w:cs="v5.0.0"/>
                <w:lang w:eastAsia="en-US"/>
              </w:rPr>
              <w:t>Absolute limit +TT</w:t>
            </w:r>
            <w:r w:rsidRPr="0050431F">
              <w:rPr>
                <w:rFonts w:cs="Arial"/>
                <w:lang w:eastAsia="en-US"/>
              </w:rPr>
              <w:t xml:space="preserve"> </w:t>
            </w:r>
          </w:p>
          <w:p w14:paraId="6968FCCA" w14:textId="77777777" w:rsidR="00F31415" w:rsidRPr="0050431F" w:rsidRDefault="00F31415" w:rsidP="00F31415">
            <w:pPr>
              <w:pStyle w:val="TAL"/>
              <w:rPr>
                <w:rFonts w:cs="Arial"/>
                <w:lang w:eastAsia="en-US"/>
              </w:rPr>
            </w:pPr>
          </w:p>
          <w:p w14:paraId="7BB6BC27" w14:textId="77777777" w:rsidR="00F31415" w:rsidRPr="0050431F" w:rsidRDefault="00F31415" w:rsidP="00F31415">
            <w:pPr>
              <w:pStyle w:val="TAL"/>
              <w:rPr>
                <w:rFonts w:cs="Arial"/>
                <w:lang w:eastAsia="en-US"/>
              </w:rPr>
            </w:pPr>
            <w:r w:rsidRPr="0050431F">
              <w:rPr>
                <w:rFonts w:cs="Arial"/>
                <w:lang w:eastAsia="en-US"/>
              </w:rPr>
              <w:t>Paired spectrum ACLR:</w:t>
            </w:r>
          </w:p>
          <w:p w14:paraId="2C5D1E27" w14:textId="77777777" w:rsidR="00F31415" w:rsidRPr="0050431F" w:rsidRDefault="00F31415" w:rsidP="00F31415">
            <w:pPr>
              <w:pStyle w:val="TAL"/>
              <w:rPr>
                <w:rFonts w:cs="Arial"/>
                <w:lang w:eastAsia="en-US"/>
              </w:rPr>
            </w:pPr>
            <w:r w:rsidRPr="0050431F">
              <w:rPr>
                <w:rFonts w:cs="Arial"/>
                <w:lang w:eastAsia="en-US"/>
              </w:rPr>
              <w:t>44.2 dB</w:t>
            </w:r>
          </w:p>
          <w:p w14:paraId="0B5A8CEC" w14:textId="77777777" w:rsidR="002F6EF4" w:rsidRPr="0050431F" w:rsidRDefault="002F6EF4" w:rsidP="002F6EF4">
            <w:pPr>
              <w:pStyle w:val="TAL"/>
              <w:rPr>
                <w:rFonts w:cs="Arial"/>
                <w:lang w:eastAsia="en-US"/>
              </w:rPr>
            </w:pPr>
          </w:p>
          <w:p w14:paraId="2BDCE98A" w14:textId="77777777" w:rsidR="002F6EF4" w:rsidRPr="0050431F" w:rsidRDefault="002F6EF4" w:rsidP="002F6EF4">
            <w:pPr>
              <w:pStyle w:val="TAL"/>
              <w:rPr>
                <w:rFonts w:cs="Arial"/>
                <w:lang w:eastAsia="en-US"/>
              </w:rPr>
            </w:pPr>
            <w:r w:rsidRPr="0050431F">
              <w:rPr>
                <w:rFonts w:cs="Arial"/>
                <w:lang w:eastAsia="en-US"/>
              </w:rPr>
              <w:t>Standalone NB-IoT:</w:t>
            </w:r>
          </w:p>
          <w:p w14:paraId="54F828A0" w14:textId="77777777" w:rsidR="002F6EF4" w:rsidRPr="0050431F" w:rsidRDefault="002F6EF4" w:rsidP="002F6EF4">
            <w:pPr>
              <w:pStyle w:val="TAL"/>
              <w:rPr>
                <w:rFonts w:cs="Arial"/>
                <w:lang w:eastAsia="en-US"/>
              </w:rPr>
            </w:pPr>
            <w:r w:rsidRPr="0050431F">
              <w:rPr>
                <w:rFonts w:cs="Arial"/>
                <w:lang w:eastAsia="en-US"/>
              </w:rPr>
              <w:t>39.2 dB (ACLR1)</w:t>
            </w:r>
          </w:p>
          <w:p w14:paraId="4F3B65A1" w14:textId="77777777" w:rsidR="00F31415" w:rsidRPr="0050431F" w:rsidRDefault="002F6EF4" w:rsidP="002F6EF4">
            <w:pPr>
              <w:pStyle w:val="TAL"/>
              <w:rPr>
                <w:rFonts w:cs="Arial"/>
                <w:lang w:eastAsia="en-US"/>
              </w:rPr>
            </w:pPr>
            <w:r w:rsidRPr="0050431F">
              <w:rPr>
                <w:rFonts w:cs="Arial"/>
                <w:lang w:eastAsia="en-US"/>
              </w:rPr>
              <w:t>49.2 dB (ACLR2)</w:t>
            </w:r>
          </w:p>
          <w:p w14:paraId="34B6B3B8" w14:textId="77777777" w:rsidR="00F31415" w:rsidRPr="0050431F" w:rsidRDefault="00F31415" w:rsidP="00F31415">
            <w:pPr>
              <w:pStyle w:val="TAL"/>
              <w:rPr>
                <w:rFonts w:cs="Arial"/>
                <w:lang w:eastAsia="en-US"/>
              </w:rPr>
            </w:pPr>
            <w:r w:rsidRPr="0050431F">
              <w:rPr>
                <w:rFonts w:cs="Arial"/>
                <w:lang w:eastAsia="en-US"/>
              </w:rPr>
              <w:t>Unpaired spectrum ACLR:</w:t>
            </w:r>
          </w:p>
          <w:p w14:paraId="601978B4" w14:textId="77777777" w:rsidR="00F31415" w:rsidRPr="0050431F" w:rsidRDefault="00F31415" w:rsidP="00F31415">
            <w:pPr>
              <w:pStyle w:val="TAL"/>
              <w:rPr>
                <w:rFonts w:cs="Arial"/>
                <w:lang w:eastAsia="en-US"/>
              </w:rPr>
            </w:pPr>
            <w:r w:rsidRPr="0050431F">
              <w:rPr>
                <w:rFonts w:cs="Arial"/>
                <w:lang w:eastAsia="en-US"/>
              </w:rPr>
              <w:t>44.2 dB</w:t>
            </w:r>
          </w:p>
          <w:p w14:paraId="4C386995" w14:textId="77777777" w:rsidR="00F31415" w:rsidRPr="0050431F" w:rsidRDefault="00F31415" w:rsidP="00F31415">
            <w:pPr>
              <w:pStyle w:val="TAL"/>
              <w:rPr>
                <w:rFonts w:cs="Arial"/>
                <w:lang w:eastAsia="en-US"/>
              </w:rPr>
            </w:pPr>
          </w:p>
          <w:p w14:paraId="2B374AF4" w14:textId="77777777" w:rsidR="00BD6B20" w:rsidRPr="0050431F" w:rsidRDefault="00BD6B20" w:rsidP="00BD6B20">
            <w:pPr>
              <w:pStyle w:val="TAL"/>
              <w:rPr>
                <w:rFonts w:cs="Arial"/>
                <w:lang w:eastAsia="en-US"/>
              </w:rPr>
            </w:pPr>
            <w:r w:rsidRPr="0050431F">
              <w:rPr>
                <w:rFonts w:cs="Arial"/>
                <w:lang w:eastAsia="en-US"/>
              </w:rPr>
              <w:t xml:space="preserve">CACLR Minimum Requirement - TT </w:t>
            </w:r>
          </w:p>
          <w:p w14:paraId="0343339C" w14:textId="77777777" w:rsidR="00BD6B20" w:rsidRPr="0050431F" w:rsidRDefault="00BD6B20" w:rsidP="00BD6B20">
            <w:pPr>
              <w:pStyle w:val="TAL"/>
              <w:rPr>
                <w:rFonts w:cs="Arial"/>
                <w:lang w:eastAsia="en-US"/>
              </w:rPr>
            </w:pPr>
            <w:r w:rsidRPr="0050431F">
              <w:rPr>
                <w:rFonts w:cs="Arial"/>
                <w:lang w:eastAsia="en-US"/>
              </w:rPr>
              <w:t>44.2 dB</w:t>
            </w:r>
          </w:p>
          <w:p w14:paraId="441F874B" w14:textId="77777777" w:rsidR="00BD6B20" w:rsidRPr="0050431F" w:rsidRDefault="00BD6B20" w:rsidP="00BD6B20">
            <w:pPr>
              <w:pStyle w:val="TAL"/>
              <w:rPr>
                <w:rFonts w:cs="Arial"/>
                <w:lang w:eastAsia="en-US"/>
              </w:rPr>
            </w:pPr>
            <w:r w:rsidRPr="0050431F">
              <w:rPr>
                <w:rFonts w:cs="Arial"/>
                <w:lang w:eastAsia="en-US"/>
              </w:rPr>
              <w:t>44.2 dB</w:t>
            </w:r>
          </w:p>
          <w:p w14:paraId="089614C1" w14:textId="77777777" w:rsidR="00BD6B20" w:rsidRPr="0050431F" w:rsidRDefault="00BD6B20" w:rsidP="00BD6B20">
            <w:pPr>
              <w:pStyle w:val="TAL"/>
              <w:rPr>
                <w:rFonts w:cs="Arial"/>
                <w:lang w:eastAsia="en-US"/>
              </w:rPr>
            </w:pPr>
          </w:p>
          <w:p w14:paraId="00A6E5B1" w14:textId="77777777" w:rsidR="00BD6B20" w:rsidRPr="0050431F" w:rsidRDefault="00BD6B20" w:rsidP="00BD6B20">
            <w:pPr>
              <w:pStyle w:val="TAL"/>
              <w:rPr>
                <w:rFonts w:cs="Arial"/>
                <w:lang w:eastAsia="en-US"/>
              </w:rPr>
            </w:pPr>
            <w:r w:rsidRPr="0050431F">
              <w:rPr>
                <w:rFonts w:cs="Arial"/>
                <w:lang w:eastAsia="en-US"/>
              </w:rPr>
              <w:t>Absolute limit -13 dBm/MHz</w:t>
            </w:r>
          </w:p>
          <w:p w14:paraId="1DC665E9" w14:textId="77777777" w:rsidR="00BD6B20" w:rsidRPr="0050431F" w:rsidRDefault="00BD6B20" w:rsidP="00BD6B20">
            <w:pPr>
              <w:pStyle w:val="TAL"/>
              <w:rPr>
                <w:rFonts w:cs="v4.2.0"/>
                <w:lang w:eastAsia="en-US"/>
              </w:rPr>
            </w:pPr>
            <w:r w:rsidRPr="0050431F">
              <w:rPr>
                <w:rFonts w:cs="Arial"/>
                <w:lang w:eastAsia="en-US"/>
              </w:rPr>
              <w:t>Absolute limit -15 dBm/MHz</w:t>
            </w:r>
          </w:p>
        </w:tc>
      </w:tr>
      <w:tr w:rsidR="00090773" w:rsidRPr="0050431F" w14:paraId="72615BED" w14:textId="77777777">
        <w:trPr>
          <w:cantSplit/>
          <w:jc w:val="center"/>
        </w:trPr>
        <w:tc>
          <w:tcPr>
            <w:tcW w:w="2448" w:type="dxa"/>
          </w:tcPr>
          <w:p w14:paraId="410B76BB" w14:textId="77777777" w:rsidR="00B42243" w:rsidRPr="0050431F" w:rsidRDefault="00B42243" w:rsidP="00B42243">
            <w:pPr>
              <w:pStyle w:val="TAL"/>
              <w:tabs>
                <w:tab w:val="left" w:pos="523"/>
              </w:tabs>
              <w:rPr>
                <w:rFonts w:cs="Arial"/>
                <w:lang w:eastAsia="en-US"/>
              </w:rPr>
            </w:pPr>
            <w:r w:rsidRPr="0050431F">
              <w:rPr>
                <w:rFonts w:cs="Arial"/>
                <w:lang w:eastAsia="en-US"/>
              </w:rPr>
              <w:t>6.7</w:t>
            </w:r>
            <w:r w:rsidRPr="0050431F">
              <w:rPr>
                <w:rFonts w:cs="Arial"/>
                <w:lang w:eastAsia="en-US"/>
              </w:rPr>
              <w:tab/>
              <w:t xml:space="preserve">Transmitter intermodulation </w:t>
            </w:r>
            <w:r w:rsidRPr="0050431F">
              <w:rPr>
                <w:rFonts w:cs="Arial"/>
                <w:lang w:eastAsia="en-US"/>
              </w:rPr>
              <w:br/>
              <w:t>(interferer requirements)</w:t>
            </w:r>
          </w:p>
          <w:p w14:paraId="6FD6A86A" w14:textId="77777777" w:rsidR="00090773" w:rsidRPr="0050431F" w:rsidDel="006575B2" w:rsidRDefault="00B42243" w:rsidP="00B42243">
            <w:pPr>
              <w:pStyle w:val="TAL"/>
              <w:tabs>
                <w:tab w:val="left" w:pos="523"/>
              </w:tabs>
              <w:rPr>
                <w:rFonts w:cs="Arial"/>
                <w:lang w:eastAsia="en-US"/>
              </w:rPr>
            </w:pPr>
            <w:r w:rsidRPr="0050431F">
              <w:rPr>
                <w:rFonts w:cs="Arial"/>
                <w:lang w:eastAsia="en-US"/>
              </w:rPr>
              <w:t>This tolerance applies to the stimulus and not the measurements defined in 6.6.1, 6.6.2 and 6.6.4.</w:t>
            </w:r>
          </w:p>
        </w:tc>
        <w:tc>
          <w:tcPr>
            <w:tcW w:w="2869" w:type="dxa"/>
          </w:tcPr>
          <w:p w14:paraId="1907EB76" w14:textId="77777777" w:rsidR="00090773" w:rsidRPr="0050431F" w:rsidRDefault="00B42243" w:rsidP="00E634D2">
            <w:pPr>
              <w:pStyle w:val="TAL"/>
              <w:rPr>
                <w:rFonts w:cs="Arial"/>
                <w:lang w:eastAsia="en-US"/>
              </w:rPr>
            </w:pPr>
            <w:r w:rsidRPr="0050431F">
              <w:rPr>
                <w:rFonts w:cs="v4.2.0"/>
                <w:snapToGrid w:val="0"/>
                <w:lang w:eastAsia="en-US"/>
              </w:rPr>
              <w:t>Wanted signal level - interferer level = 30 dB</w:t>
            </w:r>
          </w:p>
        </w:tc>
        <w:tc>
          <w:tcPr>
            <w:tcW w:w="1208" w:type="dxa"/>
          </w:tcPr>
          <w:p w14:paraId="5FE0D892" w14:textId="77777777" w:rsidR="00090773" w:rsidRPr="0050431F" w:rsidRDefault="00B42243" w:rsidP="00E634D2">
            <w:pPr>
              <w:pStyle w:val="TAL"/>
              <w:rPr>
                <w:rFonts w:cs="Arial"/>
                <w:lang w:eastAsia="en-US"/>
              </w:rPr>
            </w:pPr>
            <w:r w:rsidRPr="0050431F">
              <w:rPr>
                <w:rFonts w:cs="v4.2.0"/>
                <w:lang w:eastAsia="en-US"/>
              </w:rPr>
              <w:t>0 dB</w:t>
            </w:r>
          </w:p>
        </w:tc>
        <w:tc>
          <w:tcPr>
            <w:tcW w:w="3260" w:type="dxa"/>
          </w:tcPr>
          <w:p w14:paraId="4FE1368D" w14:textId="77777777" w:rsidR="00B42243" w:rsidRPr="0050431F" w:rsidRDefault="00B42243" w:rsidP="00B42243">
            <w:pPr>
              <w:pStyle w:val="TAL"/>
              <w:rPr>
                <w:rFonts w:cs="v4.2.0"/>
                <w:lang w:eastAsia="en-US"/>
              </w:rPr>
            </w:pPr>
            <w:r w:rsidRPr="0050431F">
              <w:rPr>
                <w:rFonts w:cs="v4.2.0"/>
                <w:lang w:eastAsia="en-US"/>
              </w:rPr>
              <w:t>Formula: Ratio + TT</w:t>
            </w:r>
          </w:p>
          <w:p w14:paraId="0DF68D14" w14:textId="77777777" w:rsidR="00B42243" w:rsidRPr="0050431F" w:rsidRDefault="00B42243" w:rsidP="00B42243">
            <w:pPr>
              <w:pStyle w:val="TAL"/>
              <w:rPr>
                <w:rFonts w:cs="v4.2.0"/>
                <w:lang w:eastAsia="en-US"/>
              </w:rPr>
            </w:pPr>
          </w:p>
          <w:p w14:paraId="468EE12D" w14:textId="77777777" w:rsidR="00090773" w:rsidRPr="0050431F" w:rsidRDefault="00B42243" w:rsidP="00B42243">
            <w:pPr>
              <w:pStyle w:val="TAL"/>
              <w:rPr>
                <w:rFonts w:cs="Arial"/>
                <w:lang w:eastAsia="en-US"/>
              </w:rPr>
            </w:pPr>
            <w:r w:rsidRPr="0050431F">
              <w:rPr>
                <w:rFonts w:cs="v4.2.0"/>
                <w:snapToGrid w:val="0"/>
                <w:lang w:eastAsia="en-US"/>
              </w:rPr>
              <w:t>Wanted signal level - interferer level = 30 + 0 dB</w:t>
            </w:r>
          </w:p>
        </w:tc>
      </w:tr>
    </w:tbl>
    <w:p w14:paraId="1C109879" w14:textId="77777777" w:rsidR="00090773" w:rsidRPr="0050431F" w:rsidRDefault="00090773" w:rsidP="00090773">
      <w:pPr>
        <w:rPr>
          <w:rFonts w:cs="v4.2.0"/>
        </w:rPr>
      </w:pPr>
    </w:p>
    <w:p w14:paraId="43B619B9" w14:textId="77777777" w:rsidR="00090773" w:rsidRPr="0050431F" w:rsidRDefault="00090773" w:rsidP="00F311C8">
      <w:pPr>
        <w:pStyle w:val="Heading1"/>
      </w:pPr>
      <w:bookmarkStart w:id="2466" w:name="_Toc13048769"/>
      <w:bookmarkStart w:id="2467" w:name="_Toc29764985"/>
      <w:bookmarkStart w:id="2468" w:name="_Toc29765403"/>
      <w:bookmarkStart w:id="2469" w:name="_Toc52556901"/>
      <w:bookmarkStart w:id="2470" w:name="_Toc67912603"/>
      <w:bookmarkStart w:id="2471" w:name="_Toc89855538"/>
      <w:r w:rsidRPr="0050431F">
        <w:t>C.2</w:t>
      </w:r>
      <w:r w:rsidRPr="0050431F">
        <w:tab/>
      </w:r>
      <w:r w:rsidRPr="0050431F">
        <w:rPr>
          <w:lang w:eastAsia="sv-SE"/>
        </w:rPr>
        <w:t>Measurement of receiv</w:t>
      </w:r>
      <w:r w:rsidRPr="0050431F">
        <w:t>er</w:t>
      </w:r>
      <w:bookmarkEnd w:id="2466"/>
      <w:bookmarkEnd w:id="2467"/>
      <w:bookmarkEnd w:id="2468"/>
      <w:bookmarkEnd w:id="2469"/>
      <w:bookmarkEnd w:id="2470"/>
      <w:bookmarkEnd w:id="2471"/>
    </w:p>
    <w:p w14:paraId="3C0597CA" w14:textId="77777777" w:rsidR="00090773" w:rsidRPr="0050431F" w:rsidRDefault="00090773" w:rsidP="00EB0F3C">
      <w:pPr>
        <w:pStyle w:val="TH"/>
      </w:pPr>
      <w:r w:rsidRPr="0050431F">
        <w:t xml:space="preserve">Table C.2-1: Derivation of </w:t>
      </w:r>
      <w:r w:rsidR="00DB7FF2" w:rsidRPr="0050431F">
        <w:t>test requirement</w:t>
      </w:r>
      <w:r w:rsidRPr="0050431F">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F496B" w:rsidRPr="0050431F" w14:paraId="7B7AA16A" w14:textId="77777777">
        <w:trPr>
          <w:jc w:val="center"/>
        </w:trPr>
        <w:tc>
          <w:tcPr>
            <w:tcW w:w="2448" w:type="dxa"/>
          </w:tcPr>
          <w:p w14:paraId="3D9CE218" w14:textId="77777777" w:rsidR="002F496B" w:rsidRPr="0050431F" w:rsidRDefault="002F496B" w:rsidP="00B93350">
            <w:pPr>
              <w:pStyle w:val="TAH"/>
              <w:rPr>
                <w:rFonts w:cs="v4.2.0"/>
                <w:lang w:eastAsia="en-US"/>
              </w:rPr>
            </w:pPr>
            <w:r w:rsidRPr="0050431F">
              <w:rPr>
                <w:rFonts w:cs="v4.2.0"/>
                <w:lang w:eastAsia="en-US"/>
              </w:rPr>
              <w:t xml:space="preserve">Test </w:t>
            </w:r>
          </w:p>
        </w:tc>
        <w:tc>
          <w:tcPr>
            <w:tcW w:w="2801" w:type="dxa"/>
          </w:tcPr>
          <w:p w14:paraId="469A9806" w14:textId="77777777" w:rsidR="002F496B" w:rsidRPr="0050431F" w:rsidRDefault="002F496B" w:rsidP="00B93350">
            <w:pPr>
              <w:pStyle w:val="TAH"/>
              <w:rPr>
                <w:rFonts w:cs="v4.2.0"/>
                <w:lang w:eastAsia="en-US"/>
              </w:rPr>
            </w:pPr>
            <w:r w:rsidRPr="0050431F">
              <w:rPr>
                <w:rFonts w:cs="v4.2.0"/>
                <w:lang w:eastAsia="en-US"/>
              </w:rPr>
              <w:t>Minimum Requirement in TS 37.104</w:t>
            </w:r>
          </w:p>
        </w:tc>
        <w:tc>
          <w:tcPr>
            <w:tcW w:w="1159" w:type="dxa"/>
          </w:tcPr>
          <w:p w14:paraId="33C6E7D6" w14:textId="77777777" w:rsidR="002F496B" w:rsidRPr="0050431F" w:rsidRDefault="002F496B" w:rsidP="00B93350">
            <w:pPr>
              <w:pStyle w:val="TAH"/>
              <w:rPr>
                <w:rFonts w:cs="v4.2.0"/>
                <w:lang w:eastAsia="en-US"/>
              </w:rPr>
            </w:pPr>
            <w:r w:rsidRPr="0050431F">
              <w:rPr>
                <w:rFonts w:cs="v4.2.0"/>
                <w:lang w:eastAsia="en-US"/>
              </w:rPr>
              <w:t>Test Tolerance</w:t>
            </w:r>
            <w:r w:rsidRPr="0050431F">
              <w:rPr>
                <w:rFonts w:cs="v4.2.0"/>
                <w:lang w:eastAsia="en-US"/>
              </w:rPr>
              <w:br/>
              <w:t>(TT)</w:t>
            </w:r>
          </w:p>
        </w:tc>
        <w:tc>
          <w:tcPr>
            <w:tcW w:w="3240" w:type="dxa"/>
          </w:tcPr>
          <w:p w14:paraId="70B8C56C" w14:textId="77777777" w:rsidR="002F496B" w:rsidRPr="0050431F" w:rsidRDefault="002F496B" w:rsidP="00B93350">
            <w:pPr>
              <w:pStyle w:val="TAH"/>
              <w:rPr>
                <w:rFonts w:cs="v4.2.0"/>
                <w:lang w:eastAsia="en-US"/>
              </w:rPr>
            </w:pPr>
            <w:r w:rsidRPr="0050431F">
              <w:rPr>
                <w:rFonts w:cs="v4.2.0"/>
                <w:lang w:eastAsia="en-US"/>
              </w:rPr>
              <w:t>Test Requirement</w:t>
            </w:r>
          </w:p>
        </w:tc>
      </w:tr>
      <w:tr w:rsidR="002F496B" w:rsidRPr="0050431F" w14:paraId="4A18B144" w14:textId="77777777">
        <w:trPr>
          <w:cantSplit/>
          <w:jc w:val="center"/>
        </w:trPr>
        <w:tc>
          <w:tcPr>
            <w:tcW w:w="2448" w:type="dxa"/>
          </w:tcPr>
          <w:p w14:paraId="2A8F4FFA" w14:textId="77777777" w:rsidR="002F496B" w:rsidRPr="0050431F" w:rsidRDefault="00944820" w:rsidP="00B93350">
            <w:pPr>
              <w:pStyle w:val="TAL"/>
              <w:rPr>
                <w:rFonts w:cs="Arial"/>
                <w:lang w:eastAsia="en-US"/>
              </w:rPr>
            </w:pPr>
            <w:r w:rsidRPr="0050431F">
              <w:rPr>
                <w:rFonts w:cs="Arial"/>
                <w:lang w:eastAsia="en-US"/>
              </w:rPr>
              <w:t>7.4.5.1</w:t>
            </w:r>
            <w:r w:rsidRPr="0050431F">
              <w:rPr>
                <w:rFonts w:cs="Arial"/>
                <w:lang w:eastAsia="en-US"/>
              </w:rPr>
              <w:tab/>
            </w:r>
            <w:r w:rsidR="002F496B" w:rsidRPr="0050431F">
              <w:rPr>
                <w:rFonts w:cs="Arial"/>
                <w:lang w:eastAsia="en-US"/>
              </w:rPr>
              <w:t xml:space="preserve">In-band selectivity and blocking, General  blocking requirement </w:t>
            </w:r>
          </w:p>
        </w:tc>
        <w:tc>
          <w:tcPr>
            <w:tcW w:w="2801" w:type="dxa"/>
          </w:tcPr>
          <w:p w14:paraId="56FBF605"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lang w:eastAsia="en-US"/>
              </w:rPr>
              <w:t xml:space="preserve"> or NB-IoT</w:t>
            </w:r>
            <w:r w:rsidRPr="0050431F">
              <w:rPr>
                <w:rFonts w:cs="Arial"/>
                <w:lang w:eastAsia="en-US"/>
              </w:rPr>
              <w:t xml:space="preserve"> and equal to 3 in case of GSM/EDGE.</w:t>
            </w:r>
          </w:p>
          <w:p w14:paraId="1B1A139B" w14:textId="77777777" w:rsidR="002F496B" w:rsidRPr="0050431F" w:rsidRDefault="002F496B" w:rsidP="00B93350">
            <w:pPr>
              <w:pStyle w:val="TAL"/>
              <w:rPr>
                <w:rFonts w:cs="Arial"/>
                <w:lang w:eastAsia="en-US"/>
              </w:rPr>
            </w:pPr>
          </w:p>
          <w:p w14:paraId="526EE977" w14:textId="77777777" w:rsidR="002F496B" w:rsidRPr="0050431F" w:rsidRDefault="002F496B" w:rsidP="00B93350">
            <w:pPr>
              <w:pStyle w:val="TAL"/>
              <w:rPr>
                <w:rFonts w:cs="Arial"/>
                <w:lang w:eastAsia="en-US"/>
              </w:rPr>
            </w:pPr>
            <w:r w:rsidRPr="0050431F">
              <w:rPr>
                <w:rFonts w:cs="Arial"/>
                <w:lang w:eastAsia="en-US"/>
              </w:rPr>
              <w:t>Interferer signal mean power:</w:t>
            </w:r>
          </w:p>
          <w:p w14:paraId="03FF5100" w14:textId="77777777" w:rsidR="002F496B" w:rsidRPr="0050431F" w:rsidRDefault="002F496B" w:rsidP="00B93350">
            <w:pPr>
              <w:pStyle w:val="TAL"/>
              <w:rPr>
                <w:rFonts w:cs="Arial"/>
                <w:lang w:eastAsia="en-US"/>
              </w:rPr>
            </w:pPr>
            <w:r w:rsidRPr="0050431F">
              <w:rPr>
                <w:rFonts w:cs="Arial"/>
                <w:lang w:eastAsia="en-US"/>
              </w:rPr>
              <w:t>-40 dBm.</w:t>
            </w:r>
          </w:p>
        </w:tc>
        <w:tc>
          <w:tcPr>
            <w:tcW w:w="1159" w:type="dxa"/>
          </w:tcPr>
          <w:p w14:paraId="74D32D83"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6485E37D"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7F7517A2"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40460EB4" w14:textId="77777777">
        <w:trPr>
          <w:cantSplit/>
          <w:jc w:val="center"/>
        </w:trPr>
        <w:tc>
          <w:tcPr>
            <w:tcW w:w="2448" w:type="dxa"/>
          </w:tcPr>
          <w:p w14:paraId="30554AA8" w14:textId="77777777" w:rsidR="002F496B" w:rsidRPr="0050431F" w:rsidRDefault="00944820" w:rsidP="002F6EF4">
            <w:pPr>
              <w:pStyle w:val="TAL"/>
              <w:rPr>
                <w:lang w:eastAsia="en-US"/>
              </w:rPr>
            </w:pPr>
            <w:r w:rsidRPr="0050431F">
              <w:rPr>
                <w:lang w:eastAsia="en-US"/>
              </w:rPr>
              <w:t>7.4.5.2</w:t>
            </w:r>
            <w:r w:rsidRPr="0050431F">
              <w:rPr>
                <w:lang w:eastAsia="en-US"/>
              </w:rPr>
              <w:tab/>
            </w:r>
            <w:r w:rsidR="002F496B" w:rsidRPr="0050431F">
              <w:rPr>
                <w:lang w:eastAsia="en-US"/>
              </w:rPr>
              <w:t>In-band selectivity and blocking, General  narrowband blocking requirement</w:t>
            </w:r>
          </w:p>
        </w:tc>
        <w:tc>
          <w:tcPr>
            <w:tcW w:w="2801" w:type="dxa"/>
          </w:tcPr>
          <w:p w14:paraId="531DD769" w14:textId="77777777" w:rsidR="002F6EF4" w:rsidRPr="0050431F" w:rsidRDefault="002F496B" w:rsidP="002F6EF4">
            <w:pPr>
              <w:pStyle w:val="TAL"/>
              <w:rPr>
                <w:szCs w:val="18"/>
                <w:lang w:eastAsia="ja-JP"/>
              </w:rPr>
            </w:pPr>
            <w:r w:rsidRPr="0050431F">
              <w:rPr>
                <w:lang w:eastAsia="en-US"/>
              </w:rPr>
              <w:t>Wanted Signal mean power = P</w:t>
            </w:r>
            <w:r w:rsidRPr="0050431F">
              <w:rPr>
                <w:vertAlign w:val="subscript"/>
                <w:lang w:eastAsia="en-US"/>
              </w:rPr>
              <w:t>REFSENS</w:t>
            </w:r>
            <w:r w:rsidRPr="0050431F">
              <w:rPr>
                <w:lang w:eastAsia="en-US"/>
              </w:rPr>
              <w:t xml:space="preserve"> + x dB, where x is equal to 6 in case of E-UTRA or UTRA and equal to 3 in case of GSM/EDGE</w:t>
            </w:r>
            <w:r w:rsidR="002F6EF4" w:rsidRPr="0050431F">
              <w:rPr>
                <w:szCs w:val="18"/>
                <w:lang w:eastAsia="ja-JP"/>
              </w:rPr>
              <w:t>, and equal to the following in case of NB-IoT.</w:t>
            </w:r>
          </w:p>
          <w:p w14:paraId="3ADDC2D1" w14:textId="77777777" w:rsidR="002F6EF4" w:rsidRPr="0050431F" w:rsidRDefault="002F6EF4" w:rsidP="002F6EF4">
            <w:pPr>
              <w:pStyle w:val="TAL"/>
              <w:rPr>
                <w:rFonts w:cs="v4.2.0"/>
                <w:szCs w:val="18"/>
                <w:lang w:eastAsia="ja-JP"/>
              </w:rPr>
            </w:pPr>
          </w:p>
          <w:p w14:paraId="6887A670"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1.4 MHz and 3 MHz BW:</w:t>
            </w:r>
          </w:p>
          <w:p w14:paraId="370900B6"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11</w:t>
            </w:r>
          </w:p>
          <w:p w14:paraId="6F6D20C7"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5 MHz BW:</w:t>
            </w:r>
          </w:p>
          <w:p w14:paraId="488F6A41"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9</w:t>
            </w:r>
          </w:p>
          <w:p w14:paraId="40EC121C"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10MHz, 15MHz and 20MHz BW:</w:t>
            </w:r>
          </w:p>
          <w:p w14:paraId="3B7F957D"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6</w:t>
            </w:r>
          </w:p>
          <w:p w14:paraId="2896A3AB"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guard-band NB-IoT, </w:t>
            </w:r>
            <w:r w:rsidRPr="0050431F">
              <w:rPr>
                <w:rFonts w:cs="v4.2.0"/>
                <w:szCs w:val="18"/>
                <w:lang w:eastAsia="ja-JP"/>
              </w:rPr>
              <w:t>5 MHz BW:</w:t>
            </w:r>
          </w:p>
          <w:p w14:paraId="3611A6FF"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13</w:t>
            </w:r>
          </w:p>
          <w:p w14:paraId="5E40503D"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guard-band NB-IoT, </w:t>
            </w:r>
            <w:r w:rsidRPr="0050431F">
              <w:rPr>
                <w:rFonts w:cs="v4.2.0"/>
                <w:szCs w:val="18"/>
                <w:lang w:eastAsia="ja-JP"/>
              </w:rPr>
              <w:t>10MHz, 15MHz and 20MHz BW:</w:t>
            </w:r>
          </w:p>
          <w:p w14:paraId="64531890"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6</w:t>
            </w:r>
          </w:p>
          <w:p w14:paraId="62E2356F"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standalone NB-IoT, </w:t>
            </w:r>
            <w:r w:rsidRPr="0050431F">
              <w:rPr>
                <w:rFonts w:cs="v4.2.0"/>
                <w:szCs w:val="18"/>
                <w:lang w:eastAsia="ja-JP"/>
              </w:rPr>
              <w:t>200 kHz BW:</w:t>
            </w:r>
          </w:p>
          <w:p w14:paraId="1B28DD76"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12</w:t>
            </w:r>
          </w:p>
          <w:p w14:paraId="09C4AE32" w14:textId="77777777" w:rsidR="002F496B" w:rsidRPr="0050431F" w:rsidRDefault="002F496B" w:rsidP="002F6EF4">
            <w:pPr>
              <w:pStyle w:val="TAL"/>
              <w:rPr>
                <w:lang w:eastAsia="en-US"/>
              </w:rPr>
            </w:pPr>
          </w:p>
          <w:p w14:paraId="595B5BBA" w14:textId="77777777" w:rsidR="002F496B" w:rsidRPr="0050431F" w:rsidRDefault="002F496B" w:rsidP="002F6EF4">
            <w:pPr>
              <w:pStyle w:val="TAL"/>
              <w:rPr>
                <w:lang w:eastAsia="en-US"/>
              </w:rPr>
            </w:pPr>
          </w:p>
          <w:p w14:paraId="20DAC4D1" w14:textId="77777777" w:rsidR="002F496B" w:rsidRPr="0050431F" w:rsidRDefault="002F496B" w:rsidP="002F6EF4">
            <w:pPr>
              <w:pStyle w:val="TAL"/>
              <w:rPr>
                <w:lang w:eastAsia="en-US"/>
              </w:rPr>
            </w:pPr>
            <w:r w:rsidRPr="0050431F">
              <w:rPr>
                <w:lang w:eastAsia="en-US"/>
              </w:rPr>
              <w:t>Interferer signal mean power:</w:t>
            </w:r>
          </w:p>
          <w:p w14:paraId="03BD3C07" w14:textId="77777777" w:rsidR="002F496B" w:rsidRPr="0050431F" w:rsidRDefault="002F496B" w:rsidP="002F6EF4">
            <w:pPr>
              <w:pStyle w:val="TAL"/>
              <w:rPr>
                <w:lang w:eastAsia="en-US"/>
              </w:rPr>
            </w:pPr>
            <w:r w:rsidRPr="0050431F">
              <w:rPr>
                <w:lang w:eastAsia="en-US"/>
              </w:rPr>
              <w:t>-49 dBm.</w:t>
            </w:r>
          </w:p>
        </w:tc>
        <w:tc>
          <w:tcPr>
            <w:tcW w:w="1159" w:type="dxa"/>
          </w:tcPr>
          <w:p w14:paraId="0DB49191" w14:textId="77777777" w:rsidR="002F496B" w:rsidRPr="0050431F" w:rsidRDefault="002F496B" w:rsidP="002F6EF4">
            <w:pPr>
              <w:pStyle w:val="TAL"/>
              <w:rPr>
                <w:lang w:eastAsia="en-US"/>
              </w:rPr>
            </w:pPr>
            <w:r w:rsidRPr="0050431F">
              <w:rPr>
                <w:lang w:eastAsia="en-US"/>
              </w:rPr>
              <w:t>0 dB</w:t>
            </w:r>
          </w:p>
        </w:tc>
        <w:tc>
          <w:tcPr>
            <w:tcW w:w="3240" w:type="dxa"/>
          </w:tcPr>
          <w:p w14:paraId="634123EB" w14:textId="77777777" w:rsidR="002F496B" w:rsidRPr="0050431F" w:rsidRDefault="002F496B" w:rsidP="002F6EF4">
            <w:pPr>
              <w:pStyle w:val="TAL"/>
              <w:rPr>
                <w:lang w:eastAsia="en-US"/>
              </w:rPr>
            </w:pPr>
            <w:r w:rsidRPr="0050431F">
              <w:rPr>
                <w:lang w:eastAsia="en-US"/>
              </w:rPr>
              <w:t>Formula: Wanted signal power + TT.</w:t>
            </w:r>
            <w:r w:rsidRPr="0050431F">
              <w:rPr>
                <w:lang w:eastAsia="en-US"/>
              </w:rPr>
              <w:br/>
            </w:r>
          </w:p>
          <w:p w14:paraId="550BC9B5" w14:textId="77777777" w:rsidR="002F496B" w:rsidRPr="0050431F" w:rsidRDefault="002F496B" w:rsidP="002F6EF4">
            <w:pPr>
              <w:pStyle w:val="TAL"/>
              <w:rPr>
                <w:lang w:eastAsia="en-US"/>
              </w:rPr>
            </w:pPr>
            <w:r w:rsidRPr="0050431F">
              <w:rPr>
                <w:lang w:eastAsia="en-US"/>
              </w:rPr>
              <w:t>Interferer signal power unchanged.</w:t>
            </w:r>
          </w:p>
        </w:tc>
      </w:tr>
      <w:tr w:rsidR="002F496B" w:rsidRPr="0050431F" w14:paraId="017088E5" w14:textId="77777777">
        <w:trPr>
          <w:cantSplit/>
          <w:jc w:val="center"/>
        </w:trPr>
        <w:tc>
          <w:tcPr>
            <w:tcW w:w="2448" w:type="dxa"/>
          </w:tcPr>
          <w:p w14:paraId="5AAEE316" w14:textId="77777777" w:rsidR="002F496B" w:rsidRPr="0050431F" w:rsidRDefault="002F496B" w:rsidP="00944820">
            <w:pPr>
              <w:pStyle w:val="TAL"/>
              <w:rPr>
                <w:rFonts w:cs="Arial"/>
                <w:lang w:eastAsia="en-US"/>
              </w:rPr>
            </w:pPr>
            <w:r w:rsidRPr="0050431F">
              <w:rPr>
                <w:rFonts w:cs="Arial"/>
                <w:lang w:eastAsia="en-US"/>
              </w:rPr>
              <w:t>7.4.5.5</w:t>
            </w:r>
            <w:r w:rsidRPr="0050431F">
              <w:rPr>
                <w:rFonts w:cs="Arial"/>
                <w:lang w:eastAsia="en-US"/>
              </w:rPr>
              <w:tab/>
              <w:t>In-band selectivity and blocking, Additional BC3 requirement</w:t>
            </w:r>
          </w:p>
        </w:tc>
        <w:tc>
          <w:tcPr>
            <w:tcW w:w="2801" w:type="dxa"/>
          </w:tcPr>
          <w:p w14:paraId="024A98B7"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lang w:eastAsia="en-US"/>
              </w:rPr>
              <w:t xml:space="preserve"> </w:t>
            </w:r>
            <w:r w:rsidR="002F6EF4" w:rsidRPr="0050431F">
              <w:rPr>
                <w:rFonts w:cs="Arial"/>
                <w:szCs w:val="18"/>
                <w:lang w:eastAsia="zh-CN"/>
              </w:rPr>
              <w:t>[or NB-IoT]</w:t>
            </w:r>
            <w:r w:rsidRPr="0050431F">
              <w:rPr>
                <w:rFonts w:cs="Arial"/>
                <w:lang w:eastAsia="en-US"/>
              </w:rPr>
              <w:t>.</w:t>
            </w:r>
          </w:p>
          <w:p w14:paraId="02D1502B" w14:textId="77777777" w:rsidR="002F496B" w:rsidRPr="0050431F" w:rsidRDefault="002F496B" w:rsidP="00B93350">
            <w:pPr>
              <w:pStyle w:val="TAL"/>
              <w:rPr>
                <w:rFonts w:cs="Arial"/>
                <w:lang w:eastAsia="en-US"/>
              </w:rPr>
            </w:pPr>
          </w:p>
          <w:p w14:paraId="32FD3121" w14:textId="77777777" w:rsidR="002F496B" w:rsidRPr="0050431F" w:rsidRDefault="002F496B" w:rsidP="00B93350">
            <w:pPr>
              <w:pStyle w:val="TAL"/>
              <w:rPr>
                <w:rFonts w:cs="Arial"/>
                <w:lang w:eastAsia="en-US"/>
              </w:rPr>
            </w:pPr>
            <w:r w:rsidRPr="0050431F">
              <w:rPr>
                <w:rFonts w:cs="Arial"/>
                <w:lang w:eastAsia="en-US"/>
              </w:rPr>
              <w:t>Interferer signal mean power:</w:t>
            </w:r>
          </w:p>
          <w:p w14:paraId="36528F9B" w14:textId="77777777" w:rsidR="002F496B" w:rsidRPr="0050431F" w:rsidRDefault="002F496B" w:rsidP="00B93350">
            <w:pPr>
              <w:pStyle w:val="TAL"/>
              <w:rPr>
                <w:rFonts w:cs="Arial"/>
                <w:lang w:eastAsia="en-US"/>
              </w:rPr>
            </w:pPr>
            <w:r w:rsidRPr="0050431F">
              <w:rPr>
                <w:rFonts w:cs="Arial"/>
                <w:lang w:eastAsia="en-US"/>
              </w:rPr>
              <w:t>-40 dBm.</w:t>
            </w:r>
          </w:p>
        </w:tc>
        <w:tc>
          <w:tcPr>
            <w:tcW w:w="1159" w:type="dxa"/>
          </w:tcPr>
          <w:p w14:paraId="185C1097"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1EF53E2F"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415F55EF"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2F6FC0BA" w14:textId="77777777">
        <w:trPr>
          <w:cantSplit/>
          <w:jc w:val="center"/>
        </w:trPr>
        <w:tc>
          <w:tcPr>
            <w:tcW w:w="2448" w:type="dxa"/>
          </w:tcPr>
          <w:p w14:paraId="55406F37" w14:textId="77777777" w:rsidR="002F496B" w:rsidRPr="0050431F" w:rsidRDefault="00944820" w:rsidP="00B93350">
            <w:pPr>
              <w:pStyle w:val="TAL"/>
              <w:rPr>
                <w:rFonts w:cs="Arial"/>
                <w:lang w:eastAsia="en-US"/>
              </w:rPr>
            </w:pPr>
            <w:r w:rsidRPr="0050431F">
              <w:rPr>
                <w:rFonts w:cs="Arial"/>
                <w:lang w:eastAsia="en-US"/>
              </w:rPr>
              <w:t>7.5.5.1</w:t>
            </w:r>
            <w:r w:rsidRPr="0050431F">
              <w:rPr>
                <w:rFonts w:cs="Arial"/>
                <w:lang w:eastAsia="en-US"/>
              </w:rPr>
              <w:tab/>
            </w:r>
            <w:r w:rsidR="002F496B" w:rsidRPr="0050431F">
              <w:rPr>
                <w:rFonts w:cs="Arial"/>
                <w:lang w:eastAsia="en-US"/>
              </w:rPr>
              <w:t>Out-of-band blocking, General requirement</w:t>
            </w:r>
            <w:r w:rsidR="002F496B" w:rsidRPr="0050431F" w:rsidDel="00290B48">
              <w:rPr>
                <w:rFonts w:cs="Arial"/>
                <w:lang w:eastAsia="en-US"/>
              </w:rPr>
              <w:t xml:space="preserve"> </w:t>
            </w:r>
          </w:p>
        </w:tc>
        <w:tc>
          <w:tcPr>
            <w:tcW w:w="2801" w:type="dxa"/>
          </w:tcPr>
          <w:p w14:paraId="23F76966"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 xml:space="preserve">and equal to 3 in case of GSM/EDGE. </w:t>
            </w:r>
          </w:p>
          <w:p w14:paraId="659339E1" w14:textId="77777777" w:rsidR="002F496B" w:rsidRPr="0050431F" w:rsidRDefault="002F496B" w:rsidP="00B93350">
            <w:pPr>
              <w:pStyle w:val="TAL"/>
              <w:rPr>
                <w:rFonts w:cs="Arial"/>
                <w:lang w:eastAsia="en-US"/>
              </w:rPr>
            </w:pPr>
          </w:p>
          <w:p w14:paraId="5C20660C" w14:textId="77777777" w:rsidR="002F496B" w:rsidRPr="0050431F" w:rsidRDefault="002F496B" w:rsidP="00B93350">
            <w:pPr>
              <w:pStyle w:val="TAL"/>
              <w:rPr>
                <w:rFonts w:cs="Arial"/>
                <w:lang w:eastAsia="en-US"/>
              </w:rPr>
            </w:pPr>
            <w:r w:rsidRPr="0050431F">
              <w:rPr>
                <w:rFonts w:cs="Arial"/>
                <w:lang w:eastAsia="en-US"/>
              </w:rPr>
              <w:t>Interferer signal mean power:</w:t>
            </w:r>
          </w:p>
          <w:p w14:paraId="61F7B71E" w14:textId="77777777" w:rsidR="002F496B" w:rsidRPr="0050431F" w:rsidRDefault="002F496B" w:rsidP="00B93350">
            <w:pPr>
              <w:pStyle w:val="TAL"/>
              <w:rPr>
                <w:rFonts w:cs="Arial"/>
                <w:lang w:eastAsia="en-US"/>
              </w:rPr>
            </w:pPr>
            <w:r w:rsidRPr="0050431F">
              <w:rPr>
                <w:rFonts w:cs="Arial"/>
                <w:lang w:eastAsia="en-US"/>
              </w:rPr>
              <w:t>-15 dBm.</w:t>
            </w:r>
          </w:p>
        </w:tc>
        <w:tc>
          <w:tcPr>
            <w:tcW w:w="1159" w:type="dxa"/>
          </w:tcPr>
          <w:p w14:paraId="7738F527"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5F21D1A7"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2F74D081"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712863D8" w14:textId="77777777">
        <w:trPr>
          <w:cantSplit/>
          <w:jc w:val="center"/>
        </w:trPr>
        <w:tc>
          <w:tcPr>
            <w:tcW w:w="2448" w:type="dxa"/>
          </w:tcPr>
          <w:p w14:paraId="6D416D91" w14:textId="77777777" w:rsidR="002F496B" w:rsidRPr="0050431F" w:rsidRDefault="002F496B" w:rsidP="00944820">
            <w:pPr>
              <w:pStyle w:val="TAL"/>
              <w:rPr>
                <w:rFonts w:cs="Arial"/>
                <w:lang w:eastAsia="en-US"/>
              </w:rPr>
            </w:pPr>
            <w:r w:rsidRPr="0050431F">
              <w:rPr>
                <w:rFonts w:cs="Arial"/>
                <w:lang w:eastAsia="en-US"/>
              </w:rPr>
              <w:t>7.5.5.2</w:t>
            </w:r>
            <w:r w:rsidRPr="0050431F">
              <w:rPr>
                <w:rFonts w:cs="Arial"/>
                <w:lang w:eastAsia="en-US"/>
              </w:rPr>
              <w:tab/>
              <w:t>Out-of-band blocking, Co-location</w:t>
            </w:r>
          </w:p>
        </w:tc>
        <w:tc>
          <w:tcPr>
            <w:tcW w:w="2801" w:type="dxa"/>
          </w:tcPr>
          <w:p w14:paraId="02155741"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szCs w:val="18"/>
                <w:lang w:eastAsia="zh-CN"/>
              </w:rPr>
              <w:t xml:space="preserve"> or NB-IoT</w:t>
            </w:r>
            <w:r w:rsidRPr="0050431F">
              <w:rPr>
                <w:rFonts w:cs="Arial"/>
                <w:lang w:eastAsia="en-US"/>
              </w:rPr>
              <w:t xml:space="preserve"> and equal to 3 in case of GSM/EDGE. </w:t>
            </w:r>
          </w:p>
          <w:p w14:paraId="07C10A98" w14:textId="77777777" w:rsidR="002F496B" w:rsidRPr="0050431F" w:rsidRDefault="002F496B" w:rsidP="00B93350">
            <w:pPr>
              <w:pStyle w:val="TAL"/>
              <w:rPr>
                <w:rFonts w:cs="Arial"/>
                <w:lang w:eastAsia="en-US"/>
              </w:rPr>
            </w:pPr>
          </w:p>
          <w:p w14:paraId="13C0229F" w14:textId="77777777" w:rsidR="002F496B" w:rsidRPr="0050431F" w:rsidRDefault="002F496B" w:rsidP="00B93350">
            <w:pPr>
              <w:pStyle w:val="TAL"/>
              <w:rPr>
                <w:rFonts w:cs="Arial"/>
                <w:lang w:eastAsia="en-US"/>
              </w:rPr>
            </w:pPr>
            <w:r w:rsidRPr="0050431F">
              <w:rPr>
                <w:rFonts w:cs="Arial"/>
                <w:lang w:eastAsia="en-US"/>
              </w:rPr>
              <w:t>Interferer signal mean power:</w:t>
            </w:r>
          </w:p>
          <w:p w14:paraId="4CFCD71D" w14:textId="77777777" w:rsidR="002F496B" w:rsidRPr="0050431F" w:rsidRDefault="002F496B" w:rsidP="00B93350">
            <w:pPr>
              <w:pStyle w:val="TAL"/>
              <w:rPr>
                <w:rFonts w:cs="Arial"/>
                <w:lang w:eastAsia="en-US"/>
              </w:rPr>
            </w:pPr>
            <w:r w:rsidRPr="0050431F">
              <w:rPr>
                <w:rFonts w:cs="Arial"/>
                <w:lang w:eastAsia="en-US"/>
              </w:rPr>
              <w:t>+16 dBm.</w:t>
            </w:r>
          </w:p>
        </w:tc>
        <w:tc>
          <w:tcPr>
            <w:tcW w:w="1159" w:type="dxa"/>
          </w:tcPr>
          <w:p w14:paraId="1AD54852" w14:textId="77777777" w:rsidR="002F496B" w:rsidRPr="0050431F" w:rsidDel="000A0F88" w:rsidRDefault="002F496B" w:rsidP="00B93350">
            <w:pPr>
              <w:pStyle w:val="TAL"/>
              <w:rPr>
                <w:rFonts w:cs="Arial"/>
                <w:lang w:eastAsia="en-US"/>
              </w:rPr>
            </w:pPr>
            <w:r w:rsidRPr="0050431F">
              <w:rPr>
                <w:rFonts w:cs="Arial"/>
                <w:lang w:eastAsia="en-US"/>
              </w:rPr>
              <w:t>0 dB</w:t>
            </w:r>
          </w:p>
        </w:tc>
        <w:tc>
          <w:tcPr>
            <w:tcW w:w="3240" w:type="dxa"/>
          </w:tcPr>
          <w:p w14:paraId="0344263E"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687BD1B1"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6EB54657" w14:textId="77777777">
        <w:trPr>
          <w:cantSplit/>
          <w:jc w:val="center"/>
        </w:trPr>
        <w:tc>
          <w:tcPr>
            <w:tcW w:w="2448" w:type="dxa"/>
          </w:tcPr>
          <w:p w14:paraId="358B3F91" w14:textId="77777777" w:rsidR="002F496B" w:rsidRPr="0050431F" w:rsidRDefault="002F496B" w:rsidP="00B93350">
            <w:pPr>
              <w:pStyle w:val="TAL"/>
              <w:rPr>
                <w:rFonts w:cs="Arial"/>
                <w:lang w:eastAsia="en-US"/>
              </w:rPr>
            </w:pPr>
            <w:r w:rsidRPr="0050431F">
              <w:rPr>
                <w:rFonts w:cs="Arial"/>
                <w:lang w:eastAsia="en-US"/>
              </w:rPr>
              <w:t>7.6.5</w:t>
            </w:r>
            <w:r w:rsidRPr="0050431F">
              <w:rPr>
                <w:rFonts w:cs="Arial"/>
                <w:lang w:eastAsia="en-US"/>
              </w:rPr>
              <w:tab/>
              <w:t>Receiver spurious emissions</w:t>
            </w:r>
            <w:r w:rsidRPr="0050431F" w:rsidDel="009E5CEE">
              <w:rPr>
                <w:rFonts w:cs="Arial"/>
                <w:lang w:eastAsia="en-US"/>
              </w:rPr>
              <w:t xml:space="preserve"> </w:t>
            </w:r>
          </w:p>
        </w:tc>
        <w:tc>
          <w:tcPr>
            <w:tcW w:w="2801" w:type="dxa"/>
          </w:tcPr>
          <w:p w14:paraId="3A127F4F" w14:textId="77777777" w:rsidR="002F496B" w:rsidRPr="0050431F" w:rsidRDefault="002F496B" w:rsidP="00B93350">
            <w:pPr>
              <w:pStyle w:val="TAL"/>
              <w:rPr>
                <w:rFonts w:cs="Arial"/>
                <w:lang w:eastAsia="en-US"/>
              </w:rPr>
            </w:pPr>
            <w:r w:rsidRPr="0050431F">
              <w:rPr>
                <w:rFonts w:cs="Arial"/>
                <w:lang w:eastAsia="en-US"/>
              </w:rPr>
              <w:t>Maximum level defined in Tables 7.6.5.1-1 and 7.6.5.2-1 of TS 37.104 [2].</w:t>
            </w:r>
          </w:p>
        </w:tc>
        <w:tc>
          <w:tcPr>
            <w:tcW w:w="1159" w:type="dxa"/>
          </w:tcPr>
          <w:p w14:paraId="72AAC72C"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1CA7DC25" w14:textId="77777777" w:rsidR="002F496B" w:rsidRPr="0050431F" w:rsidRDefault="002F496B" w:rsidP="00B93350">
            <w:pPr>
              <w:pStyle w:val="TAL"/>
              <w:rPr>
                <w:rFonts w:cs="Arial"/>
                <w:lang w:eastAsia="en-US"/>
              </w:rPr>
            </w:pPr>
            <w:r w:rsidRPr="0050431F">
              <w:rPr>
                <w:rFonts w:cs="v4.2.0"/>
                <w:lang w:eastAsia="en-US"/>
              </w:rPr>
              <w:t>Formula: Maximum level + TT</w:t>
            </w:r>
          </w:p>
        </w:tc>
      </w:tr>
      <w:tr w:rsidR="002F496B" w:rsidRPr="0050431F" w14:paraId="5D568A82" w14:textId="77777777">
        <w:trPr>
          <w:cantSplit/>
          <w:jc w:val="center"/>
        </w:trPr>
        <w:tc>
          <w:tcPr>
            <w:tcW w:w="2448" w:type="dxa"/>
          </w:tcPr>
          <w:p w14:paraId="3B585BB6" w14:textId="77777777" w:rsidR="002F496B" w:rsidRPr="0050431F" w:rsidRDefault="002F496B" w:rsidP="00B93350">
            <w:pPr>
              <w:pStyle w:val="TAL"/>
              <w:rPr>
                <w:rFonts w:cs="Arial"/>
                <w:lang w:eastAsia="en-US"/>
              </w:rPr>
            </w:pPr>
            <w:r w:rsidRPr="0050431F">
              <w:rPr>
                <w:rFonts w:cs="Arial"/>
                <w:lang w:eastAsia="en-US"/>
              </w:rPr>
              <w:t>7.7.5.1  Receiver intermodulation, General requirement</w:t>
            </w:r>
          </w:p>
        </w:tc>
        <w:tc>
          <w:tcPr>
            <w:tcW w:w="2801" w:type="dxa"/>
          </w:tcPr>
          <w:p w14:paraId="47C3225E"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 xml:space="preserve">and equal to 3 in case of GSM/EDGE. </w:t>
            </w:r>
          </w:p>
          <w:p w14:paraId="240A5468" w14:textId="77777777" w:rsidR="002F496B" w:rsidRPr="0050431F" w:rsidRDefault="002F496B" w:rsidP="00B93350">
            <w:pPr>
              <w:pStyle w:val="TAL"/>
              <w:rPr>
                <w:rFonts w:cs="Arial"/>
                <w:lang w:eastAsia="en-US"/>
              </w:rPr>
            </w:pPr>
          </w:p>
          <w:p w14:paraId="3B54CE9B" w14:textId="77777777" w:rsidR="002F496B" w:rsidRPr="0050431F" w:rsidRDefault="002F496B" w:rsidP="00B93350">
            <w:pPr>
              <w:pStyle w:val="TAL"/>
              <w:rPr>
                <w:rFonts w:cs="Arial"/>
                <w:lang w:eastAsia="en-US"/>
              </w:rPr>
            </w:pPr>
            <w:r w:rsidRPr="0050431F">
              <w:rPr>
                <w:rFonts w:cs="Arial"/>
                <w:lang w:eastAsia="en-US"/>
              </w:rPr>
              <w:t>Interferer signal mean power:</w:t>
            </w:r>
          </w:p>
          <w:p w14:paraId="3F86EC52" w14:textId="77777777" w:rsidR="002F496B" w:rsidRPr="0050431F" w:rsidRDefault="002F496B" w:rsidP="00B93350">
            <w:pPr>
              <w:pStyle w:val="TAL"/>
              <w:rPr>
                <w:rFonts w:cs="Arial"/>
                <w:lang w:eastAsia="en-US"/>
              </w:rPr>
            </w:pPr>
            <w:r w:rsidRPr="0050431F">
              <w:rPr>
                <w:rFonts w:cs="Arial"/>
                <w:lang w:eastAsia="en-US"/>
              </w:rPr>
              <w:t>-48 dBm.</w:t>
            </w:r>
          </w:p>
        </w:tc>
        <w:tc>
          <w:tcPr>
            <w:tcW w:w="1159" w:type="dxa"/>
          </w:tcPr>
          <w:p w14:paraId="3624E1BA"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3FF4718A" w14:textId="77777777" w:rsidR="002F496B" w:rsidRPr="0050431F" w:rsidRDefault="002F496B" w:rsidP="00B93350">
            <w:pPr>
              <w:pStyle w:val="TAL"/>
              <w:rPr>
                <w:rFonts w:cs="v4.2.0"/>
                <w:lang w:eastAsia="en-US"/>
              </w:rPr>
            </w:pPr>
            <w:r w:rsidRPr="0050431F">
              <w:rPr>
                <w:rFonts w:cs="v4.2.0"/>
                <w:lang w:eastAsia="en-US"/>
              </w:rPr>
              <w:t>Formula: Wanted signal mean power + TT.</w:t>
            </w:r>
            <w:r w:rsidRPr="0050431F">
              <w:rPr>
                <w:rFonts w:cs="v4.2.0"/>
                <w:lang w:eastAsia="en-US"/>
              </w:rPr>
              <w:br/>
            </w:r>
          </w:p>
          <w:p w14:paraId="1FB4943A" w14:textId="77777777" w:rsidR="002F496B" w:rsidRPr="0050431F" w:rsidRDefault="002F496B" w:rsidP="00B93350">
            <w:pPr>
              <w:pStyle w:val="TAL"/>
              <w:rPr>
                <w:rFonts w:cs="Arial"/>
                <w:lang w:eastAsia="en-US"/>
              </w:rPr>
            </w:pPr>
            <w:r w:rsidRPr="0050431F">
              <w:rPr>
                <w:rFonts w:cs="Arial"/>
                <w:lang w:eastAsia="en-US"/>
              </w:rPr>
              <w:t>CW interferer signal power unchanged.</w:t>
            </w:r>
          </w:p>
          <w:p w14:paraId="6DA7276B" w14:textId="77777777" w:rsidR="002F496B" w:rsidRPr="0050431F" w:rsidRDefault="002F496B" w:rsidP="00B93350">
            <w:pPr>
              <w:pStyle w:val="TAL"/>
              <w:rPr>
                <w:rFonts w:cs="Arial"/>
                <w:lang w:eastAsia="en-US"/>
              </w:rPr>
            </w:pPr>
          </w:p>
          <w:p w14:paraId="40A03679" w14:textId="77777777" w:rsidR="002F496B" w:rsidRPr="0050431F" w:rsidRDefault="002F496B" w:rsidP="00B93350">
            <w:pPr>
              <w:pStyle w:val="TAL"/>
              <w:rPr>
                <w:rFonts w:cs="Arial"/>
                <w:lang w:eastAsia="en-US"/>
              </w:rPr>
            </w:pPr>
            <w:r w:rsidRPr="0050431F">
              <w:rPr>
                <w:rFonts w:cs="Arial"/>
                <w:lang w:eastAsia="en-US"/>
              </w:rPr>
              <w:t>Modulated interferer signal power unchanged.</w:t>
            </w:r>
          </w:p>
        </w:tc>
      </w:tr>
      <w:tr w:rsidR="002F496B" w:rsidRPr="0050431F" w14:paraId="0F64955C" w14:textId="77777777">
        <w:trPr>
          <w:cantSplit/>
          <w:jc w:val="center"/>
        </w:trPr>
        <w:tc>
          <w:tcPr>
            <w:tcW w:w="2448" w:type="dxa"/>
          </w:tcPr>
          <w:p w14:paraId="5C0C932A" w14:textId="77777777" w:rsidR="002F496B" w:rsidRPr="0050431F" w:rsidRDefault="00944820" w:rsidP="00B93350">
            <w:pPr>
              <w:pStyle w:val="TAL"/>
              <w:rPr>
                <w:rFonts w:cs="Arial"/>
                <w:lang w:eastAsia="en-US"/>
              </w:rPr>
            </w:pPr>
            <w:r w:rsidRPr="0050431F">
              <w:rPr>
                <w:rFonts w:cs="Arial"/>
                <w:lang w:eastAsia="en-US"/>
              </w:rPr>
              <w:t>7.7.5.2</w:t>
            </w:r>
            <w:r w:rsidRPr="0050431F">
              <w:rPr>
                <w:rFonts w:cs="Arial"/>
                <w:lang w:eastAsia="en-US"/>
              </w:rPr>
              <w:tab/>
            </w:r>
            <w:r w:rsidR="002F496B" w:rsidRPr="0050431F">
              <w:rPr>
                <w:rFonts w:cs="Arial"/>
                <w:lang w:eastAsia="en-US"/>
              </w:rPr>
              <w:t>Receiver intermodulation, General narrowband requirement</w:t>
            </w:r>
          </w:p>
        </w:tc>
        <w:tc>
          <w:tcPr>
            <w:tcW w:w="2801" w:type="dxa"/>
          </w:tcPr>
          <w:p w14:paraId="69768859"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and equal to 3 in case of GSM/EDGE.</w:t>
            </w:r>
          </w:p>
          <w:p w14:paraId="0359B339" w14:textId="77777777" w:rsidR="002F496B" w:rsidRPr="0050431F" w:rsidRDefault="002F496B" w:rsidP="00B93350">
            <w:pPr>
              <w:pStyle w:val="TAL"/>
              <w:rPr>
                <w:rFonts w:cs="Arial"/>
                <w:lang w:eastAsia="en-US"/>
              </w:rPr>
            </w:pPr>
          </w:p>
          <w:p w14:paraId="233D52F9" w14:textId="77777777" w:rsidR="002F496B" w:rsidRPr="0050431F" w:rsidRDefault="002F496B" w:rsidP="00B93350">
            <w:pPr>
              <w:pStyle w:val="TAL"/>
              <w:rPr>
                <w:rFonts w:cs="Arial"/>
                <w:lang w:eastAsia="en-US"/>
              </w:rPr>
            </w:pPr>
            <w:r w:rsidRPr="0050431F">
              <w:rPr>
                <w:rFonts w:cs="Arial"/>
                <w:lang w:eastAsia="en-US"/>
              </w:rPr>
              <w:t>Interferer signal mean power:</w:t>
            </w:r>
          </w:p>
          <w:p w14:paraId="02A4D5F4" w14:textId="77777777" w:rsidR="002F496B" w:rsidRPr="0050431F" w:rsidRDefault="002F496B" w:rsidP="00B93350">
            <w:pPr>
              <w:pStyle w:val="TAL"/>
              <w:rPr>
                <w:rFonts w:cs="Arial"/>
                <w:lang w:eastAsia="en-US"/>
              </w:rPr>
            </w:pPr>
            <w:r w:rsidRPr="0050431F">
              <w:rPr>
                <w:rFonts w:cs="Arial"/>
                <w:lang w:eastAsia="en-US"/>
              </w:rPr>
              <w:t>-52 dBm.</w:t>
            </w:r>
          </w:p>
        </w:tc>
        <w:tc>
          <w:tcPr>
            <w:tcW w:w="1159" w:type="dxa"/>
          </w:tcPr>
          <w:p w14:paraId="08B0ADA9"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7D02F2D3" w14:textId="77777777" w:rsidR="002F496B" w:rsidRPr="0050431F" w:rsidRDefault="002F496B" w:rsidP="00B93350">
            <w:pPr>
              <w:pStyle w:val="TAL"/>
              <w:rPr>
                <w:rFonts w:cs="v4.2.0"/>
                <w:lang w:eastAsia="en-US"/>
              </w:rPr>
            </w:pPr>
            <w:r w:rsidRPr="0050431F">
              <w:rPr>
                <w:rFonts w:cs="v4.2.0"/>
                <w:lang w:eastAsia="en-US"/>
              </w:rPr>
              <w:t>Formula: Wanted signal mean power + TT.</w:t>
            </w:r>
            <w:r w:rsidRPr="0050431F">
              <w:rPr>
                <w:rFonts w:cs="v4.2.0"/>
                <w:lang w:eastAsia="en-US"/>
              </w:rPr>
              <w:br/>
            </w:r>
          </w:p>
          <w:p w14:paraId="752A95F4" w14:textId="77777777" w:rsidR="002F496B" w:rsidRPr="0050431F" w:rsidRDefault="002F496B" w:rsidP="00B93350">
            <w:pPr>
              <w:pStyle w:val="TAL"/>
              <w:rPr>
                <w:rFonts w:cs="Arial"/>
                <w:lang w:eastAsia="en-US"/>
              </w:rPr>
            </w:pPr>
            <w:r w:rsidRPr="0050431F">
              <w:rPr>
                <w:rFonts w:cs="Arial"/>
                <w:lang w:eastAsia="en-US"/>
              </w:rPr>
              <w:t>CW interferer signal power unchanged.</w:t>
            </w:r>
          </w:p>
          <w:p w14:paraId="7DC7B8BC" w14:textId="77777777" w:rsidR="002F496B" w:rsidRPr="0050431F" w:rsidRDefault="002F496B" w:rsidP="00B93350">
            <w:pPr>
              <w:pStyle w:val="TAL"/>
              <w:rPr>
                <w:rFonts w:cs="Arial"/>
                <w:lang w:eastAsia="en-US"/>
              </w:rPr>
            </w:pPr>
          </w:p>
          <w:p w14:paraId="7206F151" w14:textId="77777777" w:rsidR="002F496B" w:rsidRPr="0050431F" w:rsidRDefault="002F496B" w:rsidP="00B93350">
            <w:pPr>
              <w:pStyle w:val="TAL"/>
              <w:rPr>
                <w:rFonts w:cs="v4.2.0"/>
                <w:lang w:eastAsia="en-US"/>
              </w:rPr>
            </w:pPr>
            <w:r w:rsidRPr="0050431F">
              <w:rPr>
                <w:rFonts w:cs="Arial"/>
                <w:lang w:eastAsia="en-US"/>
              </w:rPr>
              <w:t>Modulated interferer signal power unchanged.</w:t>
            </w:r>
          </w:p>
        </w:tc>
      </w:tr>
    </w:tbl>
    <w:p w14:paraId="20C29150" w14:textId="77777777" w:rsidR="00090773" w:rsidRPr="0050431F" w:rsidRDefault="00090773" w:rsidP="00090773">
      <w:pPr>
        <w:rPr>
          <w:rFonts w:cs="v4.2.0"/>
        </w:rPr>
      </w:pPr>
    </w:p>
    <w:bookmarkEnd w:id="2381"/>
    <w:p w14:paraId="634D67F4" w14:textId="77777777" w:rsidR="00F455C8" w:rsidRPr="0050431F" w:rsidRDefault="00F455C8" w:rsidP="00F455C8">
      <w:pPr>
        <w:pStyle w:val="Heading8"/>
      </w:pPr>
      <w:r w:rsidRPr="0050431F">
        <w:br w:type="page"/>
      </w:r>
      <w:bookmarkStart w:id="2472" w:name="_Toc13048770"/>
      <w:bookmarkStart w:id="2473" w:name="_Toc29764986"/>
      <w:bookmarkStart w:id="2474" w:name="_Toc29765404"/>
      <w:bookmarkStart w:id="2475" w:name="_Toc52556902"/>
      <w:bookmarkStart w:id="2476" w:name="_Toc67912604"/>
      <w:bookmarkStart w:id="2477" w:name="_Toc89855539"/>
      <w:r w:rsidRPr="0050431F">
        <w:t>Annex D (informative):</w:t>
      </w:r>
      <w:r w:rsidRPr="0050431F">
        <w:br/>
        <w:t>Measurement system set-up</w:t>
      </w:r>
      <w:bookmarkEnd w:id="2472"/>
      <w:bookmarkEnd w:id="2473"/>
      <w:bookmarkEnd w:id="2474"/>
      <w:bookmarkEnd w:id="2475"/>
      <w:bookmarkEnd w:id="2476"/>
      <w:bookmarkEnd w:id="2477"/>
    </w:p>
    <w:p w14:paraId="2B99D6D4" w14:textId="77777777" w:rsidR="00F455C8" w:rsidRPr="0050431F" w:rsidRDefault="00F455C8" w:rsidP="00F455C8">
      <w:r w:rsidRPr="0050431F">
        <w:t>Example of measurement system set-ups are attached below as an informative annex.</w:t>
      </w:r>
    </w:p>
    <w:p w14:paraId="47D35F07" w14:textId="77777777" w:rsidR="00F455C8" w:rsidRPr="0050431F" w:rsidRDefault="000E5741" w:rsidP="00F311C8">
      <w:pPr>
        <w:pStyle w:val="Heading1"/>
      </w:pPr>
      <w:bookmarkStart w:id="2478" w:name="_Toc13048771"/>
      <w:bookmarkStart w:id="2479" w:name="_Toc29764987"/>
      <w:bookmarkStart w:id="2480" w:name="_Toc29765405"/>
      <w:bookmarkStart w:id="2481" w:name="_Toc52556903"/>
      <w:bookmarkStart w:id="2482" w:name="_Toc67912605"/>
      <w:bookmarkStart w:id="2483" w:name="_Toc89855540"/>
      <w:r w:rsidRPr="0050431F">
        <w:t>D</w:t>
      </w:r>
      <w:r w:rsidR="00F455C8" w:rsidRPr="0050431F">
        <w:t>.1</w:t>
      </w:r>
      <w:r w:rsidR="00F455C8" w:rsidRPr="0050431F">
        <w:tab/>
        <w:t>Transmitter</w:t>
      </w:r>
      <w:bookmarkEnd w:id="2478"/>
      <w:bookmarkEnd w:id="2479"/>
      <w:bookmarkEnd w:id="2480"/>
      <w:bookmarkEnd w:id="2481"/>
      <w:bookmarkEnd w:id="2482"/>
      <w:bookmarkEnd w:id="2483"/>
    </w:p>
    <w:p w14:paraId="12F16B7C" w14:textId="77777777" w:rsidR="002F496B" w:rsidRPr="0050431F" w:rsidRDefault="002F496B" w:rsidP="002F496B">
      <w:pPr>
        <w:pStyle w:val="Heading2"/>
      </w:pPr>
      <w:bookmarkStart w:id="2484" w:name="_Toc13048772"/>
      <w:bookmarkStart w:id="2485" w:name="_Toc29764988"/>
      <w:bookmarkStart w:id="2486" w:name="_Toc29765406"/>
      <w:bookmarkStart w:id="2487" w:name="_Toc52556904"/>
      <w:bookmarkStart w:id="2488" w:name="_Toc67912606"/>
      <w:bookmarkStart w:id="2489" w:name="_Toc89855541"/>
      <w:r w:rsidRPr="0050431F">
        <w:t>D.1.1</w:t>
      </w:r>
      <w:r w:rsidRPr="0050431F">
        <w:tab/>
        <w:t>Base station output power, transmitter ON/OFF power, modulation quality, transmitter spurious emissions and operating band unwanted emissions</w:t>
      </w:r>
      <w:bookmarkEnd w:id="2484"/>
      <w:bookmarkEnd w:id="2485"/>
      <w:bookmarkEnd w:id="2486"/>
      <w:bookmarkEnd w:id="2487"/>
      <w:bookmarkEnd w:id="2488"/>
      <w:bookmarkEnd w:id="2489"/>
      <w:r w:rsidRPr="0050431F">
        <w:t xml:space="preserve"> </w:t>
      </w:r>
    </w:p>
    <w:p w14:paraId="52B522A7" w14:textId="77777777" w:rsidR="002F496B" w:rsidRPr="0050431F" w:rsidRDefault="002F496B" w:rsidP="00D445CD">
      <w:pPr>
        <w:pStyle w:val="TH"/>
      </w:pPr>
      <w:r w:rsidRPr="0050431F">
        <w:object w:dxaOrig="7204" w:dyaOrig="5393" w14:anchorId="76985192">
          <v:shape id="_x0000_i1062" type="#_x0000_t75" style="width:276.9pt;height:94.7pt" o:ole="">
            <v:imagedata r:id="rId82" o:title="" croptop="20838f" cropbottom="32829f" cropleft="18135f" cropright="21708f"/>
          </v:shape>
          <o:OLEObject Type="Embed" ProgID="PowerPoint.Show.8" ShapeID="_x0000_i1062" DrawAspect="Content" ObjectID="_1703173080" r:id="rId83"/>
        </w:object>
      </w:r>
    </w:p>
    <w:p w14:paraId="09FF39C3" w14:textId="77777777" w:rsidR="002F496B" w:rsidRPr="0050431F" w:rsidRDefault="002F496B" w:rsidP="002F496B">
      <w:pPr>
        <w:pStyle w:val="TF"/>
      </w:pPr>
      <w:r w:rsidRPr="0050431F">
        <w:t xml:space="preserve">Figure D.1-1: </w:t>
      </w:r>
      <w:r w:rsidRPr="0050431F">
        <w:rPr>
          <w:rFonts w:eastAsia="MS PGothic"/>
        </w:rPr>
        <w:t>Measuring system set-up</w:t>
      </w:r>
      <w:r w:rsidRPr="0050431F">
        <w:t xml:space="preserve"> for base station output power, transmitter ON/OFF power, modulation quality, transmitter spurious emissions and operating band unwanted emissions </w:t>
      </w:r>
    </w:p>
    <w:p w14:paraId="1F57A032" w14:textId="77777777" w:rsidR="002F496B" w:rsidRPr="0050431F" w:rsidRDefault="002F496B" w:rsidP="002F496B">
      <w:pPr>
        <w:pStyle w:val="Heading2"/>
      </w:pPr>
      <w:bookmarkStart w:id="2490" w:name="_Toc13048773"/>
      <w:bookmarkStart w:id="2491" w:name="_Toc29764989"/>
      <w:bookmarkStart w:id="2492" w:name="_Toc29765407"/>
      <w:bookmarkStart w:id="2493" w:name="_Toc52556905"/>
      <w:bookmarkStart w:id="2494" w:name="_Toc67912607"/>
      <w:bookmarkStart w:id="2495" w:name="_Toc89855542"/>
      <w:r w:rsidRPr="0050431F">
        <w:t>D.1.2</w:t>
      </w:r>
      <w:r w:rsidRPr="0050431F">
        <w:tab/>
        <w:t>Transmitter intermodulation</w:t>
      </w:r>
      <w:bookmarkEnd w:id="2490"/>
      <w:bookmarkEnd w:id="2491"/>
      <w:bookmarkEnd w:id="2492"/>
      <w:bookmarkEnd w:id="2493"/>
      <w:bookmarkEnd w:id="2494"/>
      <w:bookmarkEnd w:id="2495"/>
    </w:p>
    <w:p w14:paraId="7FA95409" w14:textId="77777777" w:rsidR="002F496B" w:rsidRPr="0050431F" w:rsidRDefault="002F496B" w:rsidP="00D445CD">
      <w:pPr>
        <w:pStyle w:val="TH"/>
      </w:pPr>
      <w:r w:rsidRPr="0050431F">
        <w:object w:dxaOrig="7204" w:dyaOrig="5393" w14:anchorId="4C7E48C5">
          <v:shape id="_x0000_i1063" type="#_x0000_t75" style="width:379.95pt;height:104.7pt" o:ole="">
            <v:imagedata r:id="rId84" o:title="" croptop="23637f" cropbottom="29099f" cropleft="15031f" cropright="15617f"/>
          </v:shape>
          <o:OLEObject Type="Embed" ProgID="PowerPoint.Show.8" ShapeID="_x0000_i1063" DrawAspect="Content" ObjectID="_1703173081" r:id="rId85"/>
        </w:object>
      </w:r>
    </w:p>
    <w:p w14:paraId="1E09CE1D" w14:textId="77777777" w:rsidR="002F496B" w:rsidRPr="0050431F" w:rsidRDefault="002F496B" w:rsidP="00EB0F3C">
      <w:pPr>
        <w:pStyle w:val="TF"/>
      </w:pPr>
      <w:r w:rsidRPr="0050431F">
        <w:t xml:space="preserve">Figure D.1-2: </w:t>
      </w:r>
      <w:r w:rsidRPr="0050431F">
        <w:rPr>
          <w:rFonts w:eastAsia="MS PGothic"/>
        </w:rPr>
        <w:t>Measuring system set-up</w:t>
      </w:r>
      <w:r w:rsidRPr="0050431F">
        <w:t xml:space="preserve"> for transmitter intermodulation</w:t>
      </w:r>
    </w:p>
    <w:p w14:paraId="7934F74A" w14:textId="77777777" w:rsidR="00F455C8" w:rsidRPr="0050431F" w:rsidRDefault="000E5741" w:rsidP="00F311C8">
      <w:pPr>
        <w:pStyle w:val="Heading1"/>
      </w:pPr>
      <w:bookmarkStart w:id="2496" w:name="_Toc13048774"/>
      <w:bookmarkStart w:id="2497" w:name="_Toc29764990"/>
      <w:bookmarkStart w:id="2498" w:name="_Toc29765408"/>
      <w:bookmarkStart w:id="2499" w:name="_Toc52556906"/>
      <w:bookmarkStart w:id="2500" w:name="_Toc67912608"/>
      <w:bookmarkStart w:id="2501" w:name="_Toc89855543"/>
      <w:r w:rsidRPr="0050431F">
        <w:t>D</w:t>
      </w:r>
      <w:r w:rsidR="003032BC" w:rsidRPr="0050431F">
        <w:t>.2</w:t>
      </w:r>
      <w:r w:rsidR="003032BC" w:rsidRPr="0050431F">
        <w:tab/>
      </w:r>
      <w:r w:rsidR="00F455C8" w:rsidRPr="0050431F">
        <w:t>Receiver</w:t>
      </w:r>
      <w:bookmarkEnd w:id="2496"/>
      <w:bookmarkEnd w:id="2497"/>
      <w:bookmarkEnd w:id="2498"/>
      <w:bookmarkEnd w:id="2499"/>
      <w:bookmarkEnd w:id="2500"/>
      <w:bookmarkEnd w:id="2501"/>
    </w:p>
    <w:p w14:paraId="7FFFBA08" w14:textId="77777777" w:rsidR="002F496B" w:rsidRPr="0050431F" w:rsidRDefault="002F496B" w:rsidP="002F496B">
      <w:pPr>
        <w:pStyle w:val="Heading2"/>
      </w:pPr>
      <w:bookmarkStart w:id="2502" w:name="_Toc13048775"/>
      <w:bookmarkStart w:id="2503" w:name="_Toc29764991"/>
      <w:bookmarkStart w:id="2504" w:name="_Toc29765409"/>
      <w:bookmarkStart w:id="2505" w:name="_Toc52556907"/>
      <w:bookmarkStart w:id="2506" w:name="_Toc67912609"/>
      <w:bookmarkStart w:id="2507" w:name="_Toc89855544"/>
      <w:r w:rsidRPr="0050431F">
        <w:t>D.2.1</w:t>
      </w:r>
      <w:r w:rsidRPr="0050431F">
        <w:tab/>
        <w:t>Blocking characteristics</w:t>
      </w:r>
      <w:bookmarkEnd w:id="2502"/>
      <w:bookmarkEnd w:id="2503"/>
      <w:bookmarkEnd w:id="2504"/>
      <w:bookmarkEnd w:id="2505"/>
      <w:bookmarkEnd w:id="2506"/>
      <w:bookmarkEnd w:id="2507"/>
    </w:p>
    <w:bookmarkStart w:id="2508" w:name="_MON_1343205445"/>
    <w:bookmarkEnd w:id="2508"/>
    <w:p w14:paraId="1090B155" w14:textId="77777777" w:rsidR="002F496B" w:rsidRPr="0050431F" w:rsidRDefault="002F496B" w:rsidP="002F496B">
      <w:pPr>
        <w:pStyle w:val="TH"/>
      </w:pPr>
      <w:r w:rsidRPr="0050431F">
        <w:object w:dxaOrig="7204" w:dyaOrig="5393" w14:anchorId="23BA9BCA">
          <v:shape id="_x0000_i1064" type="#_x0000_t75" style="width:376.6pt;height:140.7pt" o:ole="">
            <v:imagedata r:id="rId86" o:title="" croptop="23394f" cropbottom="25334f" cropleft="15759f" cropright="15738f"/>
          </v:shape>
          <o:OLEObject Type="Embed" ProgID="PowerPoint.Show.8" ShapeID="_x0000_i1064" DrawAspect="Content" ObjectID="_1703173082" r:id="rId87"/>
        </w:object>
      </w:r>
    </w:p>
    <w:p w14:paraId="19EFB710" w14:textId="77777777" w:rsidR="002F496B" w:rsidRPr="0050431F" w:rsidRDefault="002F496B" w:rsidP="00EB0F3C">
      <w:pPr>
        <w:pStyle w:val="TF"/>
        <w:rPr>
          <w:rFonts w:eastAsia="MS PGothic"/>
        </w:rPr>
      </w:pPr>
      <w:r w:rsidRPr="0050431F">
        <w:t>Figure D.2-1:</w:t>
      </w:r>
      <w:r w:rsidRPr="0050431F">
        <w:rPr>
          <w:rFonts w:eastAsia="MS PGothic"/>
        </w:rPr>
        <w:t xml:space="preserve"> Measuring system set-up for blocking characteristics</w:t>
      </w:r>
    </w:p>
    <w:p w14:paraId="1C4EA899" w14:textId="77777777" w:rsidR="002F496B" w:rsidRPr="0050431F" w:rsidRDefault="002F496B" w:rsidP="002F496B">
      <w:pPr>
        <w:pStyle w:val="Heading2"/>
      </w:pPr>
      <w:bookmarkStart w:id="2509" w:name="_Toc13048776"/>
      <w:bookmarkStart w:id="2510" w:name="_Toc29764992"/>
      <w:bookmarkStart w:id="2511" w:name="_Toc29765410"/>
      <w:bookmarkStart w:id="2512" w:name="_Toc52556908"/>
      <w:bookmarkStart w:id="2513" w:name="_Toc67912610"/>
      <w:bookmarkStart w:id="2514" w:name="_Toc89855545"/>
      <w:r w:rsidRPr="0050431F">
        <w:t>D.2.2</w:t>
      </w:r>
      <w:r w:rsidRPr="0050431F">
        <w:tab/>
        <w:t>Receiver spurious emissions</w:t>
      </w:r>
      <w:bookmarkEnd w:id="2509"/>
      <w:bookmarkEnd w:id="2510"/>
      <w:bookmarkEnd w:id="2511"/>
      <w:bookmarkEnd w:id="2512"/>
      <w:bookmarkEnd w:id="2513"/>
      <w:bookmarkEnd w:id="2514"/>
      <w:r w:rsidRPr="0050431F">
        <w:tab/>
      </w:r>
    </w:p>
    <w:p w14:paraId="10A6A983" w14:textId="77777777" w:rsidR="002F496B" w:rsidRPr="0050431F" w:rsidRDefault="002F496B" w:rsidP="002F496B">
      <w:pPr>
        <w:pStyle w:val="TH"/>
      </w:pPr>
      <w:r w:rsidRPr="0050431F">
        <w:t xml:space="preserve"> </w:t>
      </w:r>
      <w:r w:rsidRPr="0050431F">
        <w:object w:dxaOrig="7204" w:dyaOrig="5393" w14:anchorId="48F74F47">
          <v:shape id="_x0000_i1065" type="#_x0000_t75" style="width:384.35pt;height:95.8pt" o:ole="">
            <v:imagedata r:id="rId88" o:title="" croptop="26991f" cropbottom="26860f" cropleft="16412f" cropright="14145f"/>
          </v:shape>
          <o:OLEObject Type="Embed" ProgID="PowerPoint.Show.8" ShapeID="_x0000_i1065" DrawAspect="Content" ObjectID="_1703173083" r:id="rId89"/>
        </w:object>
      </w:r>
    </w:p>
    <w:p w14:paraId="64C1B558" w14:textId="77777777" w:rsidR="002F496B" w:rsidRPr="0050431F" w:rsidRDefault="002F496B" w:rsidP="00EB0F3C">
      <w:pPr>
        <w:pStyle w:val="TF"/>
        <w:rPr>
          <w:rFonts w:eastAsia="MS PGothic"/>
        </w:rPr>
      </w:pPr>
      <w:r w:rsidRPr="0050431F">
        <w:t>Figure D.2-2:</w:t>
      </w:r>
      <w:r w:rsidRPr="0050431F">
        <w:rPr>
          <w:rFonts w:eastAsia="MS PGothic"/>
        </w:rPr>
        <w:t xml:space="preserve"> Measuring system set-up for receiver spurious emissions</w:t>
      </w:r>
    </w:p>
    <w:p w14:paraId="7656D7FE" w14:textId="77777777" w:rsidR="002F496B" w:rsidRPr="0050431F" w:rsidRDefault="002F496B" w:rsidP="002F496B">
      <w:pPr>
        <w:pStyle w:val="Heading2"/>
      </w:pPr>
      <w:bookmarkStart w:id="2515" w:name="_Toc13048777"/>
      <w:bookmarkStart w:id="2516" w:name="_Toc29764993"/>
      <w:bookmarkStart w:id="2517" w:name="_Toc29765411"/>
      <w:bookmarkStart w:id="2518" w:name="_Toc52556909"/>
      <w:bookmarkStart w:id="2519" w:name="_Toc67912611"/>
      <w:bookmarkStart w:id="2520" w:name="_Toc89855546"/>
      <w:r w:rsidRPr="0050431F">
        <w:t>D.2.3</w:t>
      </w:r>
      <w:r w:rsidRPr="0050431F">
        <w:tab/>
        <w:t>Receiver intermodulation</w:t>
      </w:r>
      <w:bookmarkEnd w:id="2515"/>
      <w:bookmarkEnd w:id="2516"/>
      <w:bookmarkEnd w:id="2517"/>
      <w:bookmarkEnd w:id="2518"/>
      <w:bookmarkEnd w:id="2519"/>
      <w:bookmarkEnd w:id="2520"/>
    </w:p>
    <w:p w14:paraId="7CA9221B" w14:textId="77777777" w:rsidR="002F496B" w:rsidRPr="0050431F" w:rsidRDefault="002F496B" w:rsidP="002F496B">
      <w:pPr>
        <w:pStyle w:val="TH"/>
      </w:pPr>
      <w:r w:rsidRPr="0050431F">
        <w:object w:dxaOrig="7204" w:dyaOrig="5393" w14:anchorId="52A927CA">
          <v:shape id="_x0000_i1066" type="#_x0000_t75" style="width:435.3pt;height:197.7pt" o:ole="">
            <v:imagedata r:id="rId90" o:title="" croptop="16816f" cropbottom="24691f" cropleft="14937f" cropright="11094f"/>
          </v:shape>
          <o:OLEObject Type="Embed" ProgID="PowerPoint.Show.8" ShapeID="_x0000_i1066" DrawAspect="Content" ObjectID="_1703173084" r:id="rId91"/>
        </w:object>
      </w:r>
    </w:p>
    <w:p w14:paraId="7F8E694E" w14:textId="77777777" w:rsidR="00CD24E0" w:rsidRPr="0050431F" w:rsidRDefault="002F496B" w:rsidP="00EB0F3C">
      <w:pPr>
        <w:pStyle w:val="TF"/>
      </w:pPr>
      <w:r w:rsidRPr="0050431F">
        <w:t>Figure D.2-3:</w:t>
      </w:r>
      <w:r w:rsidRPr="0050431F">
        <w:rPr>
          <w:rFonts w:eastAsia="MS PGothic"/>
        </w:rPr>
        <w:t xml:space="preserve"> Measuring system set-up for receiver intermodulation</w:t>
      </w:r>
    </w:p>
    <w:p w14:paraId="156ACD26" w14:textId="77777777" w:rsidR="00541781" w:rsidRPr="0050431F" w:rsidRDefault="00F455C8" w:rsidP="007E1F74">
      <w:pPr>
        <w:pStyle w:val="Heading8"/>
        <w:rPr>
          <w:lang w:eastAsia="zh-CN"/>
        </w:rPr>
      </w:pPr>
      <w:r w:rsidRPr="0050431F">
        <w:br w:type="page"/>
      </w:r>
      <w:bookmarkStart w:id="2521" w:name="_Toc13048778"/>
      <w:bookmarkStart w:id="2522" w:name="_Toc29764994"/>
      <w:bookmarkStart w:id="2523" w:name="_Toc29765412"/>
      <w:bookmarkStart w:id="2524" w:name="_Toc52556910"/>
      <w:bookmarkStart w:id="2525" w:name="_Toc67912612"/>
      <w:bookmarkStart w:id="2526" w:name="_Toc89855547"/>
      <w:r w:rsidR="00541781" w:rsidRPr="0050431F">
        <w:t>Annex E (normative):</w:t>
      </w:r>
      <w:r w:rsidR="00541781" w:rsidRPr="0050431F">
        <w:br/>
        <w:t>E-UTRA Test model for BC3 CS3 BS</w:t>
      </w:r>
      <w:bookmarkEnd w:id="2521"/>
      <w:bookmarkEnd w:id="2522"/>
      <w:bookmarkEnd w:id="2523"/>
      <w:bookmarkEnd w:id="2524"/>
      <w:bookmarkEnd w:id="2525"/>
      <w:bookmarkEnd w:id="2526"/>
    </w:p>
    <w:p w14:paraId="3D4CEF5D" w14:textId="77777777" w:rsidR="00541781" w:rsidRPr="0050431F" w:rsidRDefault="00541781" w:rsidP="00F311C8">
      <w:pPr>
        <w:pStyle w:val="Heading1"/>
        <w:rPr>
          <w:rFonts w:eastAsia="MS Mincho"/>
        </w:rPr>
      </w:pPr>
      <w:bookmarkStart w:id="2527" w:name="_Toc13048779"/>
      <w:bookmarkStart w:id="2528" w:name="_Toc29764995"/>
      <w:bookmarkStart w:id="2529" w:name="_Toc29765413"/>
      <w:bookmarkStart w:id="2530" w:name="_Toc52556911"/>
      <w:bookmarkStart w:id="2531" w:name="_Toc67912613"/>
      <w:bookmarkStart w:id="2532" w:name="_Toc89855548"/>
      <w:r w:rsidRPr="0050431F">
        <w:rPr>
          <w:rFonts w:eastAsia="MS Mincho"/>
        </w:rPr>
        <w:t>E.0</w:t>
      </w:r>
      <w:r w:rsidRPr="0050431F">
        <w:rPr>
          <w:rFonts w:eastAsia="MS Mincho"/>
        </w:rPr>
        <w:tab/>
        <w:t>BC3 CS3 Test model description</w:t>
      </w:r>
      <w:bookmarkEnd w:id="2527"/>
      <w:bookmarkEnd w:id="2528"/>
      <w:bookmarkEnd w:id="2529"/>
      <w:bookmarkEnd w:id="2530"/>
      <w:bookmarkEnd w:id="2531"/>
      <w:bookmarkEnd w:id="2532"/>
    </w:p>
    <w:p w14:paraId="4B87A457" w14:textId="77777777" w:rsidR="00541781" w:rsidRPr="0050431F" w:rsidRDefault="00541781" w:rsidP="00541781">
      <w:pPr>
        <w:rPr>
          <w:rFonts w:cs="v4.2.0"/>
        </w:rPr>
      </w:pPr>
      <w:r w:rsidRPr="0050431F">
        <w:rPr>
          <w:rFonts w:cs="v4.2.0"/>
        </w:rPr>
        <w:t xml:space="preserve">The set-up of physical channels for E-UTRA TDD in </w:t>
      </w:r>
      <w:r w:rsidRPr="0050431F">
        <w:rPr>
          <w:rFonts w:cs="v4.2.0"/>
          <w:lang w:eastAsia="zh-CN"/>
        </w:rPr>
        <w:t xml:space="preserve">part of </w:t>
      </w:r>
      <w:r w:rsidRPr="0050431F">
        <w:rPr>
          <w:rFonts w:cs="v4.2.0"/>
        </w:rPr>
        <w:t xml:space="preserve">BC3 </w:t>
      </w:r>
      <w:r w:rsidRPr="0050431F">
        <w:rPr>
          <w:rFonts w:cs="v4.2.0"/>
          <w:lang w:eastAsia="zh-CN"/>
        </w:rPr>
        <w:t>CS3</w:t>
      </w:r>
      <w:r w:rsidRPr="0050431F">
        <w:rPr>
          <w:rFonts w:cs="v4.2.0"/>
        </w:rPr>
        <w:t xml:space="preserve"> BS transmitter tests shall be according to the applicable test models shown below. A </w:t>
      </w:r>
      <w:r w:rsidRPr="0050431F">
        <w:rPr>
          <w:rFonts w:cs="v4.2.0"/>
          <w:lang w:eastAsia="zh-CN"/>
        </w:rPr>
        <w:t xml:space="preserve">detailed </w:t>
      </w:r>
      <w:r w:rsidRPr="0050431F">
        <w:rPr>
          <w:rFonts w:cs="v4.2.0"/>
        </w:rPr>
        <w:t xml:space="preserve">reference to the applicable test model is made </w:t>
      </w:r>
      <w:r w:rsidRPr="0050431F">
        <w:rPr>
          <w:rFonts w:cs="v4.2.0"/>
          <w:lang w:eastAsia="zh-CN"/>
        </w:rPr>
        <w:t>in subclause 4.9.2</w:t>
      </w:r>
      <w:r w:rsidRPr="0050431F">
        <w:rPr>
          <w:rFonts w:cs="v4.2.0"/>
        </w:rPr>
        <w:t>.</w:t>
      </w:r>
    </w:p>
    <w:p w14:paraId="2DB88A7A" w14:textId="77777777" w:rsidR="00541781" w:rsidRPr="0050431F" w:rsidRDefault="00541781" w:rsidP="00541781">
      <w:pPr>
        <w:rPr>
          <w:lang w:eastAsia="zh-CN"/>
        </w:rPr>
      </w:pPr>
      <w:r w:rsidRPr="0050431F">
        <w:t xml:space="preserve">The parameters </w:t>
      </w:r>
      <w:r w:rsidRPr="0050431F">
        <w:rPr>
          <w:lang w:eastAsia="zh-CN"/>
        </w:rPr>
        <w:t>in 36.141 subclause 6.1.1 shall be reused by the test models in E.1 to E.6 with the following exceptions,</w:t>
      </w:r>
    </w:p>
    <w:p w14:paraId="1BA5413D" w14:textId="77777777" w:rsidR="00541781" w:rsidRPr="0050431F" w:rsidRDefault="00972FDF" w:rsidP="00972FDF">
      <w:pPr>
        <w:pStyle w:val="B10"/>
        <w:rPr>
          <w:lang w:eastAsia="zh-CN"/>
        </w:rPr>
      </w:pPr>
      <w:r w:rsidRPr="0050431F">
        <w:rPr>
          <w:lang w:eastAsia="zh-CN"/>
        </w:rPr>
        <w:t>-</w:t>
      </w:r>
      <w:r w:rsidRPr="0050431F">
        <w:rPr>
          <w:lang w:eastAsia="zh-CN"/>
        </w:rPr>
        <w:tab/>
      </w:r>
      <w:r w:rsidR="00541781" w:rsidRPr="0050431F">
        <w:rPr>
          <w:lang w:eastAsia="zh-CN"/>
        </w:rPr>
        <w:t>Duration is 30 subframes (30ms), e.g. number of frames for the test model is 3.</w:t>
      </w:r>
    </w:p>
    <w:p w14:paraId="2DC48F9D" w14:textId="77777777" w:rsidR="00541781" w:rsidRPr="0050431F" w:rsidRDefault="00972FDF" w:rsidP="00972FDF">
      <w:pPr>
        <w:pStyle w:val="B10"/>
        <w:rPr>
          <w:lang w:eastAsia="zh-CN"/>
        </w:rPr>
      </w:pPr>
      <w:r w:rsidRPr="0050431F">
        <w:rPr>
          <w:lang w:eastAsia="zh-CN"/>
        </w:rPr>
        <w:t>-</w:t>
      </w:r>
      <w:r w:rsidRPr="0050431F">
        <w:rPr>
          <w:lang w:eastAsia="zh-CN"/>
        </w:rPr>
        <w:tab/>
      </w:r>
      <w:r w:rsidR="00541781" w:rsidRPr="0050431F">
        <w:rPr>
          <w:lang w:eastAsia="zh-CN"/>
        </w:rPr>
        <w:t>Uplink/downlink configuration 1 and special subframe configuration 7 shall be used as shown in talbe E-1.</w:t>
      </w:r>
    </w:p>
    <w:p w14:paraId="68C63454" w14:textId="77777777" w:rsidR="00541781" w:rsidRPr="0050431F" w:rsidRDefault="00541781" w:rsidP="00EB0F3C">
      <w:pPr>
        <w:pStyle w:val="TH"/>
      </w:pPr>
      <w:r w:rsidRPr="0050431F">
        <w:t xml:space="preserve">Table </w:t>
      </w:r>
      <w:r w:rsidRPr="0050431F">
        <w:rPr>
          <w:lang w:eastAsia="zh-CN"/>
        </w:rPr>
        <w:t>E</w:t>
      </w:r>
      <w:r w:rsidRPr="0050431F">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41781" w:rsidRPr="0050431F" w14:paraId="0552AE07" w14:textId="77777777" w:rsidTr="003E13E0">
        <w:trPr>
          <w:cantSplit/>
          <w:jc w:val="center"/>
        </w:trPr>
        <w:tc>
          <w:tcPr>
            <w:tcW w:w="1464" w:type="dxa"/>
            <w:vMerge w:val="restart"/>
            <w:shd w:val="clear" w:color="auto" w:fill="auto"/>
            <w:vAlign w:val="center"/>
          </w:tcPr>
          <w:p w14:paraId="16D2607F" w14:textId="77777777" w:rsidR="00541781" w:rsidRPr="0050431F" w:rsidRDefault="00541781" w:rsidP="004A24B6">
            <w:pPr>
              <w:pStyle w:val="TAH"/>
              <w:rPr>
                <w:rFonts w:cs="v4.2.0"/>
                <w:lang w:eastAsia="en-US"/>
              </w:rPr>
            </w:pPr>
            <w:r w:rsidRPr="0050431F">
              <w:rPr>
                <w:rFonts w:cs="v4.2.0"/>
                <w:lang w:eastAsia="en-US"/>
              </w:rPr>
              <w:t xml:space="preserve">Downlink-to-Uplink </w:t>
            </w:r>
          </w:p>
          <w:p w14:paraId="1FCCA3C8" w14:textId="77777777" w:rsidR="00541781" w:rsidRPr="0050431F" w:rsidRDefault="00541781" w:rsidP="004A24B6">
            <w:pPr>
              <w:pStyle w:val="TAH"/>
              <w:rPr>
                <w:rFonts w:cs="v4.2.0"/>
                <w:lang w:eastAsia="en-US"/>
              </w:rPr>
            </w:pPr>
            <w:r w:rsidRPr="0050431F">
              <w:rPr>
                <w:rFonts w:cs="v4.2.0"/>
                <w:lang w:eastAsia="en-US"/>
              </w:rPr>
              <w:t>Switch-point periodicity</w:t>
            </w:r>
          </w:p>
        </w:tc>
        <w:tc>
          <w:tcPr>
            <w:tcW w:w="2693" w:type="dxa"/>
            <w:gridSpan w:val="2"/>
            <w:vAlign w:val="center"/>
          </w:tcPr>
          <w:p w14:paraId="08B3F99D" w14:textId="77777777" w:rsidR="00541781" w:rsidRPr="0050431F" w:rsidRDefault="00541781" w:rsidP="004A24B6">
            <w:pPr>
              <w:pStyle w:val="TAH"/>
              <w:rPr>
                <w:rFonts w:cs="v4.2.0"/>
                <w:lang w:eastAsia="en-US"/>
              </w:rPr>
            </w:pPr>
            <w:r w:rsidRPr="0050431F">
              <w:rPr>
                <w:rFonts w:cs="v4.2.0"/>
                <w:lang w:eastAsia="en-US"/>
              </w:rPr>
              <w:t>Number of UL/DL sub-frames per half frame (10 ms)</w:t>
            </w:r>
          </w:p>
        </w:tc>
        <w:tc>
          <w:tcPr>
            <w:tcW w:w="1418" w:type="dxa"/>
            <w:vMerge w:val="restart"/>
            <w:shd w:val="clear" w:color="auto" w:fill="auto"/>
            <w:vAlign w:val="center"/>
          </w:tcPr>
          <w:p w14:paraId="7B7BBA39" w14:textId="77777777" w:rsidR="00541781" w:rsidRPr="0050431F" w:rsidRDefault="00541781" w:rsidP="004A24B6">
            <w:pPr>
              <w:pStyle w:val="NO"/>
              <w:keepNext/>
              <w:spacing w:after="0"/>
              <w:ind w:left="0" w:firstLine="0"/>
              <w:jc w:val="center"/>
              <w:rPr>
                <w:rFonts w:cs="v4.2.0"/>
                <w:b/>
              </w:rPr>
            </w:pPr>
            <w:r w:rsidRPr="0050431F">
              <w:rPr>
                <w:rFonts w:cs="v4.2.0"/>
              </w:rPr>
              <w:t>DwPTS</w:t>
            </w:r>
          </w:p>
        </w:tc>
        <w:tc>
          <w:tcPr>
            <w:tcW w:w="1165" w:type="dxa"/>
            <w:vMerge w:val="restart"/>
            <w:shd w:val="clear" w:color="auto" w:fill="auto"/>
            <w:vAlign w:val="center"/>
          </w:tcPr>
          <w:p w14:paraId="54A413C4" w14:textId="77777777" w:rsidR="00541781" w:rsidRPr="0050431F" w:rsidRDefault="00541781" w:rsidP="004A24B6">
            <w:pPr>
              <w:pStyle w:val="NO"/>
              <w:keepNext/>
              <w:spacing w:after="0"/>
              <w:ind w:left="0" w:firstLine="0"/>
              <w:jc w:val="center"/>
              <w:rPr>
                <w:rFonts w:cs="v4.2.0"/>
                <w:b/>
              </w:rPr>
            </w:pPr>
            <w:r w:rsidRPr="0050431F">
              <w:rPr>
                <w:rFonts w:cs="v4.2.0"/>
              </w:rPr>
              <w:t>GP</w:t>
            </w:r>
          </w:p>
        </w:tc>
        <w:tc>
          <w:tcPr>
            <w:tcW w:w="1292" w:type="dxa"/>
            <w:vMerge w:val="restart"/>
            <w:shd w:val="clear" w:color="auto" w:fill="auto"/>
            <w:vAlign w:val="center"/>
          </w:tcPr>
          <w:p w14:paraId="3597382C" w14:textId="77777777" w:rsidR="00541781" w:rsidRPr="0050431F" w:rsidRDefault="00541781" w:rsidP="004A24B6">
            <w:pPr>
              <w:pStyle w:val="NO"/>
              <w:keepNext/>
              <w:spacing w:after="0"/>
              <w:ind w:left="0" w:firstLine="0"/>
              <w:jc w:val="center"/>
              <w:rPr>
                <w:rFonts w:cs="v4.2.0"/>
              </w:rPr>
            </w:pPr>
            <w:r w:rsidRPr="0050431F">
              <w:rPr>
                <w:rFonts w:cs="v4.2.0"/>
              </w:rPr>
              <w:t>UpPTS</w:t>
            </w:r>
          </w:p>
        </w:tc>
      </w:tr>
      <w:tr w:rsidR="00541781" w:rsidRPr="0050431F" w14:paraId="42CB3E65" w14:textId="77777777" w:rsidTr="003E13E0">
        <w:trPr>
          <w:cantSplit/>
          <w:jc w:val="center"/>
        </w:trPr>
        <w:tc>
          <w:tcPr>
            <w:tcW w:w="1464" w:type="dxa"/>
            <w:vMerge/>
            <w:shd w:val="clear" w:color="auto" w:fill="auto"/>
            <w:vAlign w:val="center"/>
          </w:tcPr>
          <w:p w14:paraId="4FEB054E" w14:textId="77777777" w:rsidR="00541781" w:rsidRPr="0050431F" w:rsidRDefault="00541781" w:rsidP="004A24B6">
            <w:pPr>
              <w:pStyle w:val="TAH"/>
              <w:rPr>
                <w:rFonts w:cs="Arial"/>
                <w:lang w:eastAsia="en-US"/>
              </w:rPr>
            </w:pPr>
          </w:p>
        </w:tc>
        <w:tc>
          <w:tcPr>
            <w:tcW w:w="1346" w:type="dxa"/>
            <w:vAlign w:val="center"/>
          </w:tcPr>
          <w:p w14:paraId="0637551C" w14:textId="77777777" w:rsidR="00541781" w:rsidRPr="0050431F" w:rsidRDefault="00541781" w:rsidP="004A24B6">
            <w:pPr>
              <w:pStyle w:val="TAH"/>
              <w:rPr>
                <w:rFonts w:cs="v4.2.0"/>
                <w:lang w:eastAsia="en-US"/>
              </w:rPr>
            </w:pPr>
            <w:r w:rsidRPr="0050431F">
              <w:rPr>
                <w:rFonts w:cs="v4.2.0"/>
                <w:lang w:eastAsia="en-US"/>
              </w:rPr>
              <w:t>DL</w:t>
            </w:r>
          </w:p>
        </w:tc>
        <w:tc>
          <w:tcPr>
            <w:tcW w:w="1347" w:type="dxa"/>
            <w:vAlign w:val="center"/>
          </w:tcPr>
          <w:p w14:paraId="13C8C97F" w14:textId="77777777" w:rsidR="00541781" w:rsidRPr="0050431F" w:rsidRDefault="00541781" w:rsidP="004A24B6">
            <w:pPr>
              <w:pStyle w:val="TAH"/>
              <w:rPr>
                <w:rFonts w:cs="v4.2.0"/>
                <w:lang w:eastAsia="en-US"/>
              </w:rPr>
            </w:pPr>
            <w:r w:rsidRPr="0050431F">
              <w:rPr>
                <w:rFonts w:cs="v4.2.0"/>
                <w:lang w:eastAsia="en-US"/>
              </w:rPr>
              <w:t>UL</w:t>
            </w:r>
          </w:p>
        </w:tc>
        <w:tc>
          <w:tcPr>
            <w:tcW w:w="1418" w:type="dxa"/>
            <w:vMerge/>
            <w:shd w:val="clear" w:color="auto" w:fill="auto"/>
            <w:vAlign w:val="center"/>
          </w:tcPr>
          <w:p w14:paraId="18E6DB11" w14:textId="77777777" w:rsidR="00541781" w:rsidRPr="0050431F" w:rsidRDefault="00541781" w:rsidP="004A24B6">
            <w:pPr>
              <w:pStyle w:val="TAH"/>
              <w:rPr>
                <w:rFonts w:cs="v4.2.0"/>
                <w:lang w:eastAsia="en-US"/>
              </w:rPr>
            </w:pPr>
          </w:p>
        </w:tc>
        <w:tc>
          <w:tcPr>
            <w:tcW w:w="1165" w:type="dxa"/>
            <w:vMerge/>
            <w:shd w:val="clear" w:color="auto" w:fill="auto"/>
            <w:vAlign w:val="center"/>
          </w:tcPr>
          <w:p w14:paraId="6B6ECB0D" w14:textId="77777777" w:rsidR="00541781" w:rsidRPr="0050431F" w:rsidRDefault="00541781" w:rsidP="004A24B6">
            <w:pPr>
              <w:pStyle w:val="TAH"/>
              <w:rPr>
                <w:rFonts w:cs="v4.2.0"/>
                <w:lang w:eastAsia="en-US"/>
              </w:rPr>
            </w:pPr>
          </w:p>
        </w:tc>
        <w:tc>
          <w:tcPr>
            <w:tcW w:w="1292" w:type="dxa"/>
            <w:vMerge/>
            <w:shd w:val="clear" w:color="auto" w:fill="auto"/>
            <w:vAlign w:val="center"/>
          </w:tcPr>
          <w:p w14:paraId="1470B48D" w14:textId="77777777" w:rsidR="00541781" w:rsidRPr="0050431F" w:rsidRDefault="00541781" w:rsidP="004A24B6">
            <w:pPr>
              <w:pStyle w:val="TAH"/>
              <w:rPr>
                <w:rFonts w:cs="v4.2.0"/>
                <w:lang w:eastAsia="en-US"/>
              </w:rPr>
            </w:pPr>
          </w:p>
        </w:tc>
      </w:tr>
      <w:tr w:rsidR="00541781" w:rsidRPr="0050431F" w14:paraId="5BB4DF8A" w14:textId="77777777" w:rsidTr="003E13E0">
        <w:trPr>
          <w:cantSplit/>
          <w:jc w:val="center"/>
        </w:trPr>
        <w:tc>
          <w:tcPr>
            <w:tcW w:w="1464" w:type="dxa"/>
            <w:shd w:val="clear" w:color="auto" w:fill="auto"/>
            <w:vAlign w:val="center"/>
          </w:tcPr>
          <w:p w14:paraId="0A2572E0"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t>5ms</w:t>
            </w:r>
          </w:p>
        </w:tc>
        <w:tc>
          <w:tcPr>
            <w:tcW w:w="1346" w:type="dxa"/>
            <w:vAlign w:val="center"/>
          </w:tcPr>
          <w:p w14:paraId="59B4A81B"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t>2</w:t>
            </w:r>
          </w:p>
        </w:tc>
        <w:tc>
          <w:tcPr>
            <w:tcW w:w="1347" w:type="dxa"/>
            <w:vAlign w:val="center"/>
          </w:tcPr>
          <w:p w14:paraId="02A1FE83" w14:textId="77777777" w:rsidR="00541781" w:rsidRPr="0050431F" w:rsidRDefault="003E13E0" w:rsidP="003E13E0">
            <w:pPr>
              <w:pStyle w:val="ListNumber"/>
              <w:keepNext/>
              <w:keepLines/>
              <w:numPr>
                <w:ilvl w:val="0"/>
                <w:numId w:val="0"/>
              </w:numPr>
              <w:spacing w:after="0"/>
              <w:jc w:val="center"/>
            </w:pPr>
            <w:r w:rsidRPr="0050431F">
              <w:rPr>
                <w:rFonts w:eastAsia="MS Mincho"/>
              </w:rPr>
              <w:t>a)</w:t>
            </w:r>
            <w:r w:rsidRPr="0050431F">
              <w:rPr>
                <w:rFonts w:eastAsia="MS Mincho"/>
              </w:rPr>
              <w:tab/>
            </w:r>
            <w:r w:rsidR="00541781" w:rsidRPr="0050431F">
              <w:t>2</w:t>
            </w:r>
          </w:p>
        </w:tc>
        <w:tc>
          <w:tcPr>
            <w:tcW w:w="1418" w:type="dxa"/>
            <w:shd w:val="clear" w:color="auto" w:fill="auto"/>
            <w:vAlign w:val="center"/>
          </w:tcPr>
          <w:p w14:paraId="1BAD8DE1"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rPr>
                <w:position w:val="-10"/>
              </w:rPr>
              <w:object w:dxaOrig="820" w:dyaOrig="300" w14:anchorId="3E6857C9">
                <v:shape id="_x0000_i1067" type="#_x0000_t75" style="width:41pt;height:14.95pt" o:ole="">
                  <v:imagedata r:id="rId92" o:title=""/>
                </v:shape>
                <o:OLEObject Type="Embed" ProgID="Equation.3" ShapeID="_x0000_i1067" DrawAspect="Content" ObjectID="_1703173085" r:id="rId93"/>
              </w:object>
            </w:r>
          </w:p>
        </w:tc>
        <w:tc>
          <w:tcPr>
            <w:tcW w:w="1165" w:type="dxa"/>
            <w:shd w:val="clear" w:color="auto" w:fill="auto"/>
            <w:vAlign w:val="center"/>
          </w:tcPr>
          <w:p w14:paraId="6C28C39C" w14:textId="77777777" w:rsidR="00541781" w:rsidRPr="0050431F" w:rsidRDefault="00541781" w:rsidP="004A24B6">
            <w:pPr>
              <w:pStyle w:val="TAC"/>
              <w:rPr>
                <w:rFonts w:cs="Arial"/>
                <w:lang w:eastAsia="en-US"/>
              </w:rPr>
            </w:pPr>
            <w:r w:rsidRPr="0050431F">
              <w:rPr>
                <w:rFonts w:cs="Arial"/>
                <w:position w:val="-10"/>
                <w:lang w:eastAsia="en-US"/>
              </w:rPr>
              <w:object w:dxaOrig="720" w:dyaOrig="300" w14:anchorId="43FC86F9">
                <v:shape id="_x0000_i1068" type="#_x0000_t75" style="width:36pt;height:14.95pt" o:ole="">
                  <v:imagedata r:id="rId94" o:title=""/>
                </v:shape>
                <o:OLEObject Type="Embed" ProgID="Equation.3" ShapeID="_x0000_i1068" DrawAspect="Content" ObjectID="_1703173086" r:id="rId95"/>
              </w:object>
            </w:r>
          </w:p>
        </w:tc>
        <w:tc>
          <w:tcPr>
            <w:tcW w:w="1292" w:type="dxa"/>
            <w:shd w:val="clear" w:color="auto" w:fill="auto"/>
            <w:vAlign w:val="center"/>
          </w:tcPr>
          <w:p w14:paraId="72E52477" w14:textId="77777777" w:rsidR="00541781" w:rsidRPr="0050431F" w:rsidRDefault="00541781" w:rsidP="004A24B6">
            <w:pPr>
              <w:pStyle w:val="TAC"/>
              <w:rPr>
                <w:rFonts w:cs="Arial"/>
                <w:lang w:eastAsia="en-US"/>
              </w:rPr>
            </w:pPr>
            <w:r w:rsidRPr="0050431F">
              <w:rPr>
                <w:rFonts w:cs="Arial"/>
                <w:position w:val="-10"/>
                <w:lang w:eastAsia="en-US"/>
              </w:rPr>
              <w:object w:dxaOrig="720" w:dyaOrig="300" w14:anchorId="49D2C6D6">
                <v:shape id="_x0000_i1069" type="#_x0000_t75" style="width:36pt;height:14.95pt" o:ole="">
                  <v:imagedata r:id="rId94" o:title=""/>
                </v:shape>
                <o:OLEObject Type="Embed" ProgID="Equation.3" ShapeID="_x0000_i1069" DrawAspect="Content" ObjectID="_1703173087" r:id="rId96"/>
              </w:object>
            </w:r>
          </w:p>
        </w:tc>
      </w:tr>
    </w:tbl>
    <w:p w14:paraId="44F0AA24" w14:textId="77777777" w:rsidR="00541781" w:rsidRPr="0050431F" w:rsidRDefault="00541781" w:rsidP="00541781">
      <w:pPr>
        <w:rPr>
          <w:rFonts w:cs="v4.2.0"/>
          <w:lang w:eastAsia="zh-CN"/>
        </w:rPr>
      </w:pPr>
    </w:p>
    <w:p w14:paraId="5FBC0E54" w14:textId="77777777" w:rsidR="00541781" w:rsidRPr="0050431F" w:rsidRDefault="00541781" w:rsidP="00541781">
      <w:pPr>
        <w:rPr>
          <w:rFonts w:cs="v4.2.0"/>
          <w:lang w:eastAsia="zh-CN"/>
        </w:rPr>
      </w:pPr>
      <w:r w:rsidRPr="0050431F">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4C7E91E5" w14:textId="77777777" w:rsidR="00541781" w:rsidRPr="0050431F" w:rsidRDefault="00541781" w:rsidP="00EB0F3C">
      <w:pPr>
        <w:pStyle w:val="TH"/>
      </w:pPr>
      <w:r w:rsidRPr="0050431F">
        <w:rPr>
          <w:lang w:eastAsia="zh-CN"/>
        </w:rPr>
        <w:t xml:space="preserve">Table E-2: </w:t>
      </w:r>
      <w:r w:rsidRPr="0050431F">
        <w:t>Numbers (</w:t>
      </w:r>
      <w:r w:rsidRPr="0050431F">
        <w:rPr>
          <w:position w:val="-10"/>
        </w:rPr>
        <w:object w:dxaOrig="440" w:dyaOrig="300" w14:anchorId="3622EB6A">
          <v:shape id="_x0000_i1070" type="#_x0000_t75" style="width:22.15pt;height:14.95pt" o:ole="">
            <v:imagedata r:id="rId97" o:title=""/>
          </v:shape>
          <o:OLEObject Type="Embed" ProgID="Equation.3" ShapeID="_x0000_i1070" DrawAspect="Content" ObjectID="_1703173088" r:id="rId98"/>
        </w:object>
      </w:r>
      <w:r w:rsidRPr="0050431F">
        <w:t>) of the boosted PRBs</w:t>
      </w:r>
      <w:r w:rsidRPr="0050431F">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2D7F4886"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EAFCED1"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99DEC7D"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2A86329B"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9502AD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3876AD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D1AAEEB"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13B54E0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2CDDD9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70DF854"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3DFC521B"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3E6BA5E"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588527C"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541781" w:rsidRPr="0050431F">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29D12A94"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585B26D6"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BEDCCFD"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r>
    </w:tbl>
    <w:p w14:paraId="55E6658B" w14:textId="77777777" w:rsidR="00541781" w:rsidRPr="0050431F" w:rsidRDefault="00541781" w:rsidP="00482488">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679A2AD2"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2D26808"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5CEDA8E9"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2475E0B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593AB6CD"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C83CD02"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75CAD34"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296D77D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30B0A76E"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069A657"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101F083D"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18BBB38"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9A0985"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086BF34F"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061D5D2"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54B501"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r>
    </w:tbl>
    <w:p w14:paraId="0413E60E" w14:textId="77777777" w:rsidR="00541781" w:rsidRPr="0050431F" w:rsidRDefault="00541781" w:rsidP="00482488">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6E4E115C"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A6D5851"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1FE1DBDE"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BC8F3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ACF1A54"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631F13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74FEB532"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A7A3B9E"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066AEB7A"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3FCE504"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7EAA830"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60431C31"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099D6D14"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541781" w:rsidRPr="0050431F">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776E539B"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E8A5C1D"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7CFCB9A5"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8</w:t>
            </w:r>
          </w:p>
        </w:tc>
      </w:tr>
    </w:tbl>
    <w:p w14:paraId="4ED85699" w14:textId="77777777" w:rsidR="00541781" w:rsidRPr="0050431F" w:rsidRDefault="00541781" w:rsidP="00541781"/>
    <w:p w14:paraId="5C7F1D06" w14:textId="77777777" w:rsidR="00541781" w:rsidRPr="0050431F" w:rsidRDefault="00D86EE6" w:rsidP="00D86EE6">
      <w:pPr>
        <w:pStyle w:val="EditorsNote"/>
        <w:rPr>
          <w:noProof/>
          <w:color w:val="auto"/>
          <w:lang w:eastAsia="zh-CN"/>
        </w:rPr>
      </w:pPr>
      <w:r w:rsidRPr="0050431F">
        <w:rPr>
          <w:noProof/>
          <w:color w:val="auto"/>
          <w:lang w:eastAsia="zh-CN"/>
        </w:rPr>
        <w:t>NOTE 1</w:t>
      </w:r>
      <w:r w:rsidR="00541781" w:rsidRPr="0050431F">
        <w:rPr>
          <w:noProof/>
          <w:color w:val="auto"/>
          <w:lang w:eastAsia="zh-CN"/>
        </w:rPr>
        <w:t>:</w:t>
      </w:r>
      <w:r w:rsidRPr="0050431F">
        <w:rPr>
          <w:noProof/>
          <w:color w:val="auto"/>
          <w:lang w:eastAsia="zh-CN"/>
        </w:rPr>
        <w:tab/>
      </w:r>
      <w:r w:rsidR="00541781" w:rsidRPr="0050431F">
        <w:rPr>
          <w:noProof/>
          <w:color w:val="auto"/>
          <w:lang w:eastAsia="zh-CN"/>
        </w:rPr>
        <w:t xml:space="preserve">The data in this subframe shall re-use the same data as specified in the corresponding subframe of the corresponding test models in 36.141 subclause 6.1.1. </w:t>
      </w:r>
    </w:p>
    <w:p w14:paraId="1389492C" w14:textId="77777777" w:rsidR="00541781" w:rsidRPr="0050431F" w:rsidRDefault="00D86EE6" w:rsidP="00D86EE6">
      <w:pPr>
        <w:pStyle w:val="EditorsNote"/>
        <w:rPr>
          <w:noProof/>
          <w:color w:val="auto"/>
          <w:lang w:eastAsia="zh-CN"/>
        </w:rPr>
      </w:pPr>
      <w:r w:rsidRPr="0050431F">
        <w:rPr>
          <w:noProof/>
          <w:color w:val="auto"/>
          <w:lang w:eastAsia="zh-CN"/>
        </w:rPr>
        <w:t>NOTE 2</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7 of Frame 1 in the corresponding test model in 36.141 subclause 6.1.1.</w:t>
      </w:r>
    </w:p>
    <w:p w14:paraId="14C8D63C" w14:textId="77777777" w:rsidR="00F45EC9" w:rsidRPr="0050431F" w:rsidRDefault="00F45EC9" w:rsidP="00D86EE6">
      <w:pPr>
        <w:pStyle w:val="EditorsNote"/>
        <w:rPr>
          <w:noProof/>
          <w:color w:val="auto"/>
          <w:lang w:eastAsia="zh-CN"/>
        </w:rPr>
      </w:pPr>
      <w:r w:rsidRPr="0050431F">
        <w:rPr>
          <w:noProof/>
          <w:color w:val="auto"/>
          <w:lang w:eastAsia="zh-CN"/>
        </w:rPr>
        <w:t>NOTE 3:</w:t>
      </w:r>
      <w:r w:rsidRPr="0050431F">
        <w:rPr>
          <w:noProof/>
          <w:color w:val="auto"/>
          <w:lang w:eastAsia="zh-CN"/>
        </w:rPr>
        <w:tab/>
        <w:t>The data in this subframe shall re-use the same data as specified in subframe 1 of Frame 1 in the corresponding test model in 36.141 subclause 6.1.1.</w:t>
      </w:r>
    </w:p>
    <w:p w14:paraId="77CF6694" w14:textId="77777777" w:rsidR="00541781" w:rsidRPr="0050431F" w:rsidRDefault="00D86EE6" w:rsidP="00D86EE6">
      <w:pPr>
        <w:pStyle w:val="EditorsNote"/>
        <w:rPr>
          <w:noProof/>
          <w:color w:val="auto"/>
          <w:lang w:eastAsia="zh-CN"/>
        </w:rPr>
      </w:pPr>
      <w:r w:rsidRPr="0050431F">
        <w:rPr>
          <w:noProof/>
          <w:color w:val="auto"/>
          <w:lang w:eastAsia="zh-CN"/>
        </w:rPr>
        <w:t xml:space="preserve">NOTE </w:t>
      </w:r>
      <w:r w:rsidR="00F45EC9" w:rsidRPr="0050431F">
        <w:rPr>
          <w:noProof/>
          <w:color w:val="auto"/>
          <w:lang w:eastAsia="zh-CN"/>
        </w:rPr>
        <w:t>4</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8 of Frame 1 in the corresponding test model in 36.141 subclause 6.1.1.</w:t>
      </w:r>
    </w:p>
    <w:p w14:paraId="6A9F311A" w14:textId="77777777" w:rsidR="00541781" w:rsidRPr="0050431F" w:rsidRDefault="00D86EE6" w:rsidP="00D86EE6">
      <w:pPr>
        <w:pStyle w:val="EditorsNote"/>
        <w:rPr>
          <w:noProof/>
          <w:color w:val="auto"/>
          <w:lang w:eastAsia="zh-CN"/>
        </w:rPr>
      </w:pPr>
      <w:r w:rsidRPr="0050431F">
        <w:rPr>
          <w:noProof/>
          <w:color w:val="auto"/>
          <w:lang w:eastAsia="zh-CN"/>
        </w:rPr>
        <w:t xml:space="preserve">NOTE </w:t>
      </w:r>
      <w:r w:rsidR="00F45EC9" w:rsidRPr="0050431F">
        <w:rPr>
          <w:noProof/>
          <w:color w:val="auto"/>
          <w:lang w:eastAsia="zh-CN"/>
        </w:rPr>
        <w:t>5</w:t>
      </w:r>
      <w:r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7 of Frame 2 in the corresponding test model in 36.141 subclause 6.1.1.</w:t>
      </w:r>
    </w:p>
    <w:p w14:paraId="782B9DAA" w14:textId="77777777" w:rsidR="00541781" w:rsidRPr="0050431F" w:rsidRDefault="00D86EE6" w:rsidP="00D86EE6">
      <w:pPr>
        <w:pStyle w:val="EditorsNote"/>
        <w:rPr>
          <w:noProof/>
          <w:color w:val="auto"/>
          <w:lang w:eastAsia="zh-CN"/>
        </w:rPr>
      </w:pPr>
      <w:r w:rsidRPr="0050431F">
        <w:rPr>
          <w:noProof/>
          <w:color w:val="auto"/>
          <w:lang w:eastAsia="zh-CN"/>
        </w:rPr>
        <w:t>NOTE 6</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 in subframe 8 of Frame 2 in the corresponding test model in 36.141 subclause 6.1.1.</w:t>
      </w:r>
    </w:p>
    <w:p w14:paraId="3C4C8030" w14:textId="77777777" w:rsidR="00F45EC9" w:rsidRPr="0050431F" w:rsidRDefault="00F45EC9" w:rsidP="00F45EC9">
      <w:pPr>
        <w:pStyle w:val="EditorsNote"/>
        <w:rPr>
          <w:noProof/>
          <w:color w:val="auto"/>
          <w:lang w:eastAsia="zh-CN"/>
        </w:rPr>
      </w:pPr>
      <w:r w:rsidRPr="0050431F">
        <w:rPr>
          <w:noProof/>
          <w:color w:val="auto"/>
          <w:lang w:eastAsia="zh-CN"/>
        </w:rPr>
        <w:t>NOTE 7:</w:t>
      </w:r>
      <w:r w:rsidRPr="0050431F">
        <w:rPr>
          <w:noProof/>
          <w:color w:val="auto"/>
          <w:lang w:eastAsia="zh-CN"/>
        </w:rPr>
        <w:tab/>
        <w:t>The data in this subframe shall re-use the same data as specified in subframe 6 of Frame 1 in the corresponding test model in 36.141 subclause 6.1.1.</w:t>
      </w:r>
    </w:p>
    <w:p w14:paraId="5DDE8DF9" w14:textId="77777777" w:rsidR="00F45EC9" w:rsidRPr="0050431F" w:rsidRDefault="00F45EC9" w:rsidP="00D86EE6">
      <w:pPr>
        <w:pStyle w:val="EditorsNote"/>
        <w:rPr>
          <w:noProof/>
          <w:color w:val="auto"/>
          <w:lang w:eastAsia="zh-CN"/>
        </w:rPr>
      </w:pPr>
      <w:r w:rsidRPr="0050431F">
        <w:rPr>
          <w:noProof/>
          <w:color w:val="auto"/>
          <w:lang w:eastAsia="zh-CN"/>
        </w:rPr>
        <w:t>NOTE 8:</w:t>
      </w:r>
      <w:r w:rsidRPr="0050431F">
        <w:rPr>
          <w:noProof/>
          <w:color w:val="auto"/>
          <w:lang w:eastAsia="zh-CN"/>
        </w:rPr>
        <w:tab/>
        <w:t>The data in this subframe shall re-use the same data as specified in subframe 6 of Frame 2 in the corresponding test model in 36.141 subclause 6.1.1.</w:t>
      </w:r>
    </w:p>
    <w:p w14:paraId="3DF96FCF" w14:textId="77777777" w:rsidR="00541781" w:rsidRPr="0050431F" w:rsidRDefault="00541781" w:rsidP="00F311C8">
      <w:pPr>
        <w:pStyle w:val="Heading1"/>
        <w:rPr>
          <w:rFonts w:eastAsia="MS Mincho"/>
        </w:rPr>
      </w:pPr>
      <w:bookmarkStart w:id="2533" w:name="_Toc13048780"/>
      <w:bookmarkStart w:id="2534" w:name="_Toc29764996"/>
      <w:bookmarkStart w:id="2535" w:name="_Toc29765414"/>
      <w:bookmarkStart w:id="2536" w:name="_Toc52556912"/>
      <w:bookmarkStart w:id="2537" w:name="_Toc67912614"/>
      <w:bookmarkStart w:id="2538" w:name="_Toc89855549"/>
      <w:r w:rsidRPr="0050431F">
        <w:rPr>
          <w:rFonts w:eastAsia="MS Mincho"/>
        </w:rPr>
        <w:t>E.1</w:t>
      </w:r>
      <w:r w:rsidRPr="0050431F">
        <w:rPr>
          <w:rFonts w:eastAsia="MS Mincho"/>
        </w:rPr>
        <w:tab/>
        <w:t>E-UTRA Test Model 1.1 (E-TM1.1_</w:t>
      </w:r>
      <w:r w:rsidRPr="0050431F">
        <w:rPr>
          <w:lang w:eastAsia="zh-CN"/>
        </w:rPr>
        <w:t>BC3</w:t>
      </w:r>
      <w:r w:rsidRPr="0050431F">
        <w:rPr>
          <w:rFonts w:eastAsia="MS Mincho"/>
        </w:rPr>
        <w:t>CS3)</w:t>
      </w:r>
      <w:bookmarkEnd w:id="2533"/>
      <w:bookmarkEnd w:id="2534"/>
      <w:bookmarkEnd w:id="2535"/>
      <w:bookmarkEnd w:id="2536"/>
      <w:bookmarkEnd w:id="2537"/>
      <w:bookmarkEnd w:id="2538"/>
    </w:p>
    <w:p w14:paraId="254336B0" w14:textId="77777777" w:rsidR="00541781" w:rsidRPr="0050431F" w:rsidRDefault="00541781" w:rsidP="00541781">
      <w:r w:rsidRPr="0050431F">
        <w:rPr>
          <w:rFonts w:cs="v4.2.0"/>
          <w:lang w:eastAsia="zh-CN"/>
        </w:rPr>
        <w:t>This test model shall be constructed based on E-TM 1.1 in 36.141 subclause 6.1.1.1 according to the data mapping principals elaborated in Table E-2.</w:t>
      </w:r>
    </w:p>
    <w:p w14:paraId="1E95B34A" w14:textId="77777777" w:rsidR="00541781" w:rsidRPr="0050431F" w:rsidRDefault="00541781" w:rsidP="00F311C8">
      <w:pPr>
        <w:pStyle w:val="Heading1"/>
        <w:rPr>
          <w:rFonts w:eastAsia="MS Mincho"/>
        </w:rPr>
      </w:pPr>
      <w:bookmarkStart w:id="2539" w:name="_Toc13048781"/>
      <w:bookmarkStart w:id="2540" w:name="_Toc29764997"/>
      <w:bookmarkStart w:id="2541" w:name="_Toc29765415"/>
      <w:bookmarkStart w:id="2542" w:name="_Toc52556913"/>
      <w:bookmarkStart w:id="2543" w:name="_Toc67912615"/>
      <w:bookmarkStart w:id="2544" w:name="_Toc89855550"/>
      <w:r w:rsidRPr="0050431F">
        <w:rPr>
          <w:rFonts w:eastAsia="MS Mincho"/>
        </w:rPr>
        <w:t>E.2</w:t>
      </w:r>
      <w:r w:rsidRPr="0050431F">
        <w:rPr>
          <w:rFonts w:eastAsia="MS Mincho"/>
        </w:rPr>
        <w:tab/>
        <w:t>E-UTRA Test Model 1.2 (E-TM1.2_</w:t>
      </w:r>
      <w:r w:rsidRPr="0050431F">
        <w:rPr>
          <w:lang w:eastAsia="zh-CN"/>
        </w:rPr>
        <w:t>BC3</w:t>
      </w:r>
      <w:r w:rsidRPr="0050431F">
        <w:rPr>
          <w:rFonts w:eastAsia="MS Mincho"/>
        </w:rPr>
        <w:t>CS3)</w:t>
      </w:r>
      <w:bookmarkEnd w:id="2539"/>
      <w:bookmarkEnd w:id="2540"/>
      <w:bookmarkEnd w:id="2541"/>
      <w:bookmarkEnd w:id="2542"/>
      <w:bookmarkEnd w:id="2543"/>
      <w:bookmarkEnd w:id="2544"/>
    </w:p>
    <w:p w14:paraId="700BDDF2" w14:textId="77777777" w:rsidR="00541781" w:rsidRPr="0050431F" w:rsidRDefault="00541781" w:rsidP="00541781">
      <w:r w:rsidRPr="0050431F">
        <w:rPr>
          <w:rFonts w:cs="v4.2.0"/>
          <w:lang w:eastAsia="zh-CN"/>
        </w:rPr>
        <w:t>This test model shall be constructed based on E-TM 1.2 in 36.141 subclause 6.1.1.2 according to the data mapping principles elaborated in Ta</w:t>
      </w:r>
      <w:r w:rsidR="009E6EEF" w:rsidRPr="0050431F">
        <w:rPr>
          <w:rFonts w:cs="v4.2.0"/>
          <w:lang w:eastAsia="zh-CN"/>
        </w:rPr>
        <w:t>bl</w:t>
      </w:r>
      <w:r w:rsidRPr="0050431F">
        <w:rPr>
          <w:rFonts w:cs="v4.2.0"/>
          <w:lang w:eastAsia="zh-CN"/>
        </w:rPr>
        <w:t>e E-2.</w:t>
      </w:r>
    </w:p>
    <w:p w14:paraId="124E725F" w14:textId="77777777" w:rsidR="00541781" w:rsidRPr="0050431F" w:rsidRDefault="00541781" w:rsidP="00F311C8">
      <w:pPr>
        <w:pStyle w:val="Heading1"/>
        <w:rPr>
          <w:rFonts w:eastAsia="MS Mincho"/>
        </w:rPr>
      </w:pPr>
      <w:bookmarkStart w:id="2545" w:name="_Toc13048782"/>
      <w:bookmarkStart w:id="2546" w:name="_Toc29764998"/>
      <w:bookmarkStart w:id="2547" w:name="_Toc29765416"/>
      <w:bookmarkStart w:id="2548" w:name="_Toc52556914"/>
      <w:bookmarkStart w:id="2549" w:name="_Toc67912616"/>
      <w:bookmarkStart w:id="2550" w:name="_Toc89855551"/>
      <w:r w:rsidRPr="0050431F">
        <w:rPr>
          <w:rFonts w:eastAsia="MS Mincho"/>
        </w:rPr>
        <w:t>E.3</w:t>
      </w:r>
      <w:r w:rsidRPr="0050431F">
        <w:rPr>
          <w:rFonts w:eastAsia="MS Mincho"/>
        </w:rPr>
        <w:tab/>
        <w:t>E-UTRA Test Model 2 (E-TM2_</w:t>
      </w:r>
      <w:r w:rsidRPr="0050431F">
        <w:rPr>
          <w:lang w:eastAsia="zh-CN"/>
        </w:rPr>
        <w:t>BC3</w:t>
      </w:r>
      <w:r w:rsidRPr="0050431F">
        <w:rPr>
          <w:rFonts w:eastAsia="MS Mincho"/>
        </w:rPr>
        <w:t>CS3)</w:t>
      </w:r>
      <w:bookmarkEnd w:id="2545"/>
      <w:bookmarkEnd w:id="2546"/>
      <w:bookmarkEnd w:id="2547"/>
      <w:bookmarkEnd w:id="2548"/>
      <w:bookmarkEnd w:id="2549"/>
      <w:bookmarkEnd w:id="2550"/>
    </w:p>
    <w:p w14:paraId="668657E3" w14:textId="77777777" w:rsidR="00541781" w:rsidRPr="0050431F" w:rsidRDefault="00541781" w:rsidP="00541781">
      <w:pPr>
        <w:rPr>
          <w:rFonts w:cs="v4.2.0"/>
        </w:rPr>
      </w:pPr>
      <w:r w:rsidRPr="0050431F">
        <w:rPr>
          <w:rFonts w:cs="v4.2.0"/>
          <w:lang w:eastAsia="zh-CN"/>
        </w:rPr>
        <w:t>This test model shall be constructed based on E-TM 2 in 36.141 subclause 6.1.1.3 according to the data mappi</w:t>
      </w:r>
      <w:r w:rsidR="009E6EEF" w:rsidRPr="0050431F">
        <w:rPr>
          <w:rFonts w:cs="v4.2.0"/>
          <w:lang w:eastAsia="zh-CN"/>
        </w:rPr>
        <w:t>ng principles elaborated in Tabl</w:t>
      </w:r>
      <w:r w:rsidRPr="0050431F">
        <w:rPr>
          <w:rFonts w:cs="v4.2.0"/>
          <w:lang w:eastAsia="zh-CN"/>
        </w:rPr>
        <w:t>e E-2.</w:t>
      </w:r>
    </w:p>
    <w:p w14:paraId="4AE69434" w14:textId="77777777" w:rsidR="00541781" w:rsidRPr="0050431F" w:rsidRDefault="00541781" w:rsidP="00F311C8">
      <w:pPr>
        <w:pStyle w:val="Heading1"/>
        <w:rPr>
          <w:rFonts w:eastAsia="MS Mincho"/>
        </w:rPr>
      </w:pPr>
      <w:bookmarkStart w:id="2551" w:name="_Toc13048783"/>
      <w:bookmarkStart w:id="2552" w:name="_Toc29764999"/>
      <w:bookmarkStart w:id="2553" w:name="_Toc29765417"/>
      <w:bookmarkStart w:id="2554" w:name="_Toc52556915"/>
      <w:bookmarkStart w:id="2555" w:name="_Toc67912617"/>
      <w:bookmarkStart w:id="2556" w:name="_Toc89855552"/>
      <w:r w:rsidRPr="0050431F">
        <w:rPr>
          <w:rFonts w:eastAsia="MS Mincho"/>
        </w:rPr>
        <w:t>E.4</w:t>
      </w:r>
      <w:r w:rsidRPr="0050431F">
        <w:rPr>
          <w:rFonts w:eastAsia="MS Mincho"/>
        </w:rPr>
        <w:tab/>
        <w:t>E-UTRA Test Model 3.1 (E-TM3.1_</w:t>
      </w:r>
      <w:r w:rsidRPr="0050431F">
        <w:rPr>
          <w:lang w:eastAsia="zh-CN"/>
        </w:rPr>
        <w:t>BC3</w:t>
      </w:r>
      <w:r w:rsidRPr="0050431F">
        <w:rPr>
          <w:rFonts w:eastAsia="MS Mincho"/>
        </w:rPr>
        <w:t>CS3)</w:t>
      </w:r>
      <w:bookmarkEnd w:id="2551"/>
      <w:bookmarkEnd w:id="2552"/>
      <w:bookmarkEnd w:id="2553"/>
      <w:bookmarkEnd w:id="2554"/>
      <w:bookmarkEnd w:id="2555"/>
      <w:bookmarkEnd w:id="2556"/>
    </w:p>
    <w:p w14:paraId="0AD06895" w14:textId="77777777" w:rsidR="00541781" w:rsidRPr="0050431F" w:rsidRDefault="00541781" w:rsidP="00541781">
      <w:pPr>
        <w:rPr>
          <w:rFonts w:cs="v4.2.0"/>
        </w:rPr>
      </w:pPr>
      <w:r w:rsidRPr="0050431F">
        <w:rPr>
          <w:rFonts w:cs="v4.2.0"/>
          <w:lang w:eastAsia="zh-CN"/>
        </w:rPr>
        <w:t>This test model shall be constructed based on E-TM 3.1 in 36.141 subclause 6.1.1.4 according to the data mapping principles elaborated in Ta</w:t>
      </w:r>
      <w:r w:rsidR="009E6EEF" w:rsidRPr="0050431F">
        <w:rPr>
          <w:rFonts w:cs="v4.2.0"/>
          <w:lang w:eastAsia="zh-CN"/>
        </w:rPr>
        <w:t>bl</w:t>
      </w:r>
      <w:r w:rsidRPr="0050431F">
        <w:rPr>
          <w:rFonts w:cs="v4.2.0"/>
          <w:lang w:eastAsia="zh-CN"/>
        </w:rPr>
        <w:t>e E-2.</w:t>
      </w:r>
    </w:p>
    <w:p w14:paraId="7848DFDC" w14:textId="77777777" w:rsidR="00541781" w:rsidRPr="0050431F" w:rsidRDefault="00541781" w:rsidP="00F311C8">
      <w:pPr>
        <w:pStyle w:val="Heading1"/>
        <w:rPr>
          <w:rFonts w:eastAsia="MS Mincho"/>
        </w:rPr>
      </w:pPr>
      <w:bookmarkStart w:id="2557" w:name="_Toc13048784"/>
      <w:bookmarkStart w:id="2558" w:name="_Toc29765000"/>
      <w:bookmarkStart w:id="2559" w:name="_Toc29765418"/>
      <w:bookmarkStart w:id="2560" w:name="_Toc52556916"/>
      <w:bookmarkStart w:id="2561" w:name="_Toc67912618"/>
      <w:bookmarkStart w:id="2562" w:name="_Toc89855553"/>
      <w:r w:rsidRPr="0050431F">
        <w:rPr>
          <w:rFonts w:eastAsia="MS Mincho"/>
        </w:rPr>
        <w:t>E.5</w:t>
      </w:r>
      <w:r w:rsidRPr="0050431F">
        <w:rPr>
          <w:rFonts w:eastAsia="MS Mincho"/>
        </w:rPr>
        <w:tab/>
        <w:t>E-UTRA Test Model 3.2 (E-TM3.2_</w:t>
      </w:r>
      <w:r w:rsidRPr="0050431F">
        <w:rPr>
          <w:lang w:eastAsia="zh-CN"/>
        </w:rPr>
        <w:t>BC3</w:t>
      </w:r>
      <w:r w:rsidRPr="0050431F">
        <w:rPr>
          <w:rFonts w:eastAsia="MS Mincho"/>
        </w:rPr>
        <w:t>CS3)</w:t>
      </w:r>
      <w:bookmarkEnd w:id="2557"/>
      <w:bookmarkEnd w:id="2558"/>
      <w:bookmarkEnd w:id="2559"/>
      <w:bookmarkEnd w:id="2560"/>
      <w:bookmarkEnd w:id="2561"/>
      <w:bookmarkEnd w:id="2562"/>
    </w:p>
    <w:p w14:paraId="1EC102EB" w14:textId="77777777" w:rsidR="00541781" w:rsidRPr="0050431F" w:rsidRDefault="00541781" w:rsidP="00541781">
      <w:pPr>
        <w:rPr>
          <w:rFonts w:cs="v4.2.0"/>
        </w:rPr>
      </w:pPr>
      <w:r w:rsidRPr="0050431F">
        <w:rPr>
          <w:rFonts w:cs="v4.2.0"/>
          <w:lang w:eastAsia="zh-CN"/>
        </w:rPr>
        <w:t>This test model shall be constructed based on E-TM 3.2 in 36.141 subclause 6.1.1.5 according to the data mapping principles elaborated in Ta</w:t>
      </w:r>
      <w:r w:rsidR="009E6EEF" w:rsidRPr="0050431F">
        <w:rPr>
          <w:rFonts w:cs="v4.2.0"/>
          <w:lang w:eastAsia="zh-CN"/>
        </w:rPr>
        <w:t>bl</w:t>
      </w:r>
      <w:r w:rsidRPr="0050431F">
        <w:rPr>
          <w:rFonts w:cs="v4.2.0"/>
          <w:lang w:eastAsia="zh-CN"/>
        </w:rPr>
        <w:t>e E-2.</w:t>
      </w:r>
    </w:p>
    <w:p w14:paraId="6D99BEEB" w14:textId="77777777" w:rsidR="00541781" w:rsidRPr="0050431F" w:rsidRDefault="00541781" w:rsidP="00F311C8">
      <w:pPr>
        <w:pStyle w:val="Heading1"/>
        <w:rPr>
          <w:rFonts w:eastAsia="MS Mincho"/>
        </w:rPr>
      </w:pPr>
      <w:bookmarkStart w:id="2563" w:name="_Toc13048785"/>
      <w:bookmarkStart w:id="2564" w:name="_Toc29765001"/>
      <w:bookmarkStart w:id="2565" w:name="_Toc29765419"/>
      <w:bookmarkStart w:id="2566" w:name="_Toc52556917"/>
      <w:bookmarkStart w:id="2567" w:name="_Toc67912619"/>
      <w:bookmarkStart w:id="2568" w:name="_Toc89855554"/>
      <w:r w:rsidRPr="0050431F">
        <w:rPr>
          <w:rFonts w:eastAsia="MS Mincho"/>
        </w:rPr>
        <w:t>E.6</w:t>
      </w:r>
      <w:r w:rsidRPr="0050431F">
        <w:rPr>
          <w:rFonts w:eastAsia="MS Mincho"/>
        </w:rPr>
        <w:tab/>
        <w:t>E-UTRA Test Model 3.3 (E-TM3.3_</w:t>
      </w:r>
      <w:r w:rsidRPr="0050431F">
        <w:rPr>
          <w:lang w:eastAsia="zh-CN"/>
        </w:rPr>
        <w:t>BC3</w:t>
      </w:r>
      <w:r w:rsidRPr="0050431F">
        <w:rPr>
          <w:rFonts w:eastAsia="MS Mincho"/>
        </w:rPr>
        <w:t>CS3)</w:t>
      </w:r>
      <w:bookmarkEnd w:id="2563"/>
      <w:bookmarkEnd w:id="2564"/>
      <w:bookmarkEnd w:id="2565"/>
      <w:bookmarkEnd w:id="2566"/>
      <w:bookmarkEnd w:id="2567"/>
      <w:bookmarkEnd w:id="2568"/>
    </w:p>
    <w:p w14:paraId="3E3E3D80" w14:textId="77777777" w:rsidR="00541781" w:rsidRPr="0050431F" w:rsidRDefault="00541781" w:rsidP="00541781">
      <w:pPr>
        <w:rPr>
          <w:rFonts w:cs="v4.2.0"/>
        </w:rPr>
      </w:pPr>
      <w:r w:rsidRPr="0050431F">
        <w:rPr>
          <w:rFonts w:cs="v4.2.0"/>
          <w:lang w:eastAsia="zh-CN"/>
        </w:rPr>
        <w:t>This test model shall be constructed based on E-TM 3.3 in 36.141 subclause 6.1.1.6 according to the data mapping principles elaborated in Ta</w:t>
      </w:r>
      <w:r w:rsidR="009E6EEF" w:rsidRPr="0050431F">
        <w:rPr>
          <w:rFonts w:cs="v4.2.0"/>
          <w:lang w:eastAsia="zh-CN"/>
        </w:rPr>
        <w:t>bl</w:t>
      </w:r>
      <w:r w:rsidRPr="0050431F">
        <w:rPr>
          <w:rFonts w:cs="v4.2.0"/>
          <w:lang w:eastAsia="zh-CN"/>
        </w:rPr>
        <w:t>e E-2.</w:t>
      </w:r>
    </w:p>
    <w:p w14:paraId="74CA225A" w14:textId="77777777" w:rsidR="00F455C8" w:rsidRPr="0050431F" w:rsidRDefault="00F455C8" w:rsidP="000E5741">
      <w:pPr>
        <w:pStyle w:val="Heading8"/>
      </w:pPr>
      <w:bookmarkStart w:id="2569" w:name="_Toc13048786"/>
      <w:bookmarkStart w:id="2570" w:name="_Toc29765002"/>
      <w:bookmarkStart w:id="2571" w:name="_Toc29765420"/>
      <w:bookmarkStart w:id="2572" w:name="_Toc52556918"/>
      <w:bookmarkStart w:id="2573" w:name="_Toc67912620"/>
      <w:bookmarkStart w:id="2574" w:name="_Toc89855555"/>
      <w:r w:rsidRPr="0050431F">
        <w:t xml:space="preserve">Annex </w:t>
      </w:r>
      <w:r w:rsidR="000D2F1E" w:rsidRPr="0050431F">
        <w:t>F</w:t>
      </w:r>
      <w:r w:rsidRPr="0050431F">
        <w:t xml:space="preserve"> (informative):</w:t>
      </w:r>
      <w:r w:rsidRPr="0050431F">
        <w:br/>
        <w:t>Change history</w:t>
      </w:r>
      <w:bookmarkEnd w:id="2569"/>
      <w:bookmarkEnd w:id="2570"/>
      <w:bookmarkEnd w:id="2571"/>
      <w:bookmarkEnd w:id="2572"/>
      <w:bookmarkEnd w:id="2573"/>
      <w:bookmarkEnd w:id="257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455C8" w:rsidRPr="0050431F" w14:paraId="2AE8CB34" w14:textId="77777777" w:rsidTr="006847E5">
        <w:trPr>
          <w:cantSplit/>
        </w:trPr>
        <w:tc>
          <w:tcPr>
            <w:tcW w:w="8931" w:type="dxa"/>
            <w:gridSpan w:val="8"/>
            <w:tcBorders>
              <w:bottom w:val="nil"/>
            </w:tcBorders>
            <w:shd w:val="solid" w:color="FFFFFF" w:fill="auto"/>
          </w:tcPr>
          <w:p w14:paraId="0994C225" w14:textId="77777777" w:rsidR="00F455C8" w:rsidRPr="0050431F" w:rsidRDefault="00F455C8" w:rsidP="000E5741">
            <w:pPr>
              <w:pStyle w:val="TAL"/>
              <w:jc w:val="center"/>
              <w:rPr>
                <w:rFonts w:cs="Arial"/>
                <w:b/>
                <w:sz w:val="16"/>
                <w:lang w:eastAsia="en-US"/>
              </w:rPr>
            </w:pPr>
            <w:r w:rsidRPr="0050431F">
              <w:rPr>
                <w:rFonts w:cs="Arial"/>
                <w:b/>
                <w:lang w:eastAsia="en-US"/>
              </w:rPr>
              <w:t>Change history</w:t>
            </w:r>
          </w:p>
        </w:tc>
      </w:tr>
      <w:tr w:rsidR="006847E5" w:rsidRPr="0050431F" w14:paraId="2A2F069D" w14:textId="77777777" w:rsidTr="006847E5">
        <w:tc>
          <w:tcPr>
            <w:tcW w:w="800" w:type="dxa"/>
            <w:shd w:val="pct10" w:color="auto" w:fill="FFFFFF"/>
          </w:tcPr>
          <w:p w14:paraId="3FC8417D" w14:textId="77777777" w:rsidR="006847E5" w:rsidRPr="0050431F" w:rsidRDefault="006847E5" w:rsidP="00F56BAD">
            <w:pPr>
              <w:pStyle w:val="TAL"/>
              <w:rPr>
                <w:rFonts w:cs="Arial"/>
                <w:b/>
                <w:sz w:val="16"/>
                <w:lang w:eastAsia="en-US"/>
              </w:rPr>
            </w:pPr>
            <w:r w:rsidRPr="0050431F">
              <w:rPr>
                <w:rFonts w:cs="Arial"/>
                <w:b/>
                <w:sz w:val="16"/>
                <w:lang w:eastAsia="en-US"/>
              </w:rPr>
              <w:t>Date</w:t>
            </w:r>
          </w:p>
        </w:tc>
        <w:tc>
          <w:tcPr>
            <w:tcW w:w="901" w:type="dxa"/>
            <w:shd w:val="pct10" w:color="auto" w:fill="FFFFFF"/>
          </w:tcPr>
          <w:p w14:paraId="008529B6" w14:textId="77777777" w:rsidR="006847E5" w:rsidRPr="0050431F" w:rsidRDefault="006847E5" w:rsidP="00F56BAD">
            <w:pPr>
              <w:pStyle w:val="TAL"/>
              <w:rPr>
                <w:rFonts w:cs="Arial"/>
                <w:b/>
                <w:sz w:val="16"/>
                <w:lang w:eastAsia="en-US"/>
              </w:rPr>
            </w:pPr>
            <w:r w:rsidRPr="0050431F">
              <w:rPr>
                <w:rFonts w:cs="Arial"/>
                <w:b/>
                <w:sz w:val="16"/>
                <w:lang w:eastAsia="en-US"/>
              </w:rPr>
              <w:t>Meeting</w:t>
            </w:r>
          </w:p>
        </w:tc>
        <w:tc>
          <w:tcPr>
            <w:tcW w:w="993" w:type="dxa"/>
            <w:shd w:val="pct10" w:color="auto" w:fill="FFFFFF"/>
          </w:tcPr>
          <w:p w14:paraId="0F9DE1AB" w14:textId="77777777" w:rsidR="006847E5" w:rsidRPr="0050431F" w:rsidRDefault="006847E5" w:rsidP="00F56BAD">
            <w:pPr>
              <w:pStyle w:val="TAL"/>
              <w:rPr>
                <w:rFonts w:cs="Arial"/>
                <w:b/>
                <w:sz w:val="16"/>
                <w:lang w:eastAsia="en-US"/>
              </w:rPr>
            </w:pPr>
            <w:r w:rsidRPr="0050431F">
              <w:rPr>
                <w:rFonts w:cs="Arial"/>
                <w:b/>
                <w:sz w:val="16"/>
                <w:lang w:eastAsia="en-US"/>
              </w:rPr>
              <w:t>TDoc</w:t>
            </w:r>
          </w:p>
        </w:tc>
        <w:tc>
          <w:tcPr>
            <w:tcW w:w="567" w:type="dxa"/>
            <w:shd w:val="pct10" w:color="auto" w:fill="FFFFFF"/>
          </w:tcPr>
          <w:p w14:paraId="36E71997" w14:textId="77777777" w:rsidR="006847E5" w:rsidRPr="0050431F" w:rsidRDefault="006847E5" w:rsidP="00F56BAD">
            <w:pPr>
              <w:pStyle w:val="TAL"/>
              <w:rPr>
                <w:rFonts w:cs="Arial"/>
                <w:b/>
                <w:sz w:val="16"/>
                <w:lang w:eastAsia="en-US"/>
              </w:rPr>
            </w:pPr>
            <w:r w:rsidRPr="0050431F">
              <w:rPr>
                <w:rFonts w:cs="Arial"/>
                <w:b/>
                <w:sz w:val="16"/>
                <w:lang w:eastAsia="en-US"/>
              </w:rPr>
              <w:t>CR</w:t>
            </w:r>
          </w:p>
        </w:tc>
        <w:tc>
          <w:tcPr>
            <w:tcW w:w="428" w:type="dxa"/>
            <w:shd w:val="pct10" w:color="auto" w:fill="FFFFFF"/>
          </w:tcPr>
          <w:p w14:paraId="5ACD8B3C" w14:textId="77777777" w:rsidR="006847E5" w:rsidRPr="0050431F" w:rsidRDefault="006847E5" w:rsidP="00F56BAD">
            <w:pPr>
              <w:pStyle w:val="TAL"/>
              <w:rPr>
                <w:rFonts w:cs="Arial"/>
                <w:b/>
                <w:sz w:val="16"/>
                <w:lang w:eastAsia="en-US"/>
              </w:rPr>
            </w:pPr>
            <w:r w:rsidRPr="0050431F">
              <w:rPr>
                <w:rFonts w:cs="Arial"/>
                <w:b/>
                <w:sz w:val="16"/>
                <w:lang w:eastAsia="en-US"/>
              </w:rPr>
              <w:t>Rev</w:t>
            </w:r>
          </w:p>
        </w:tc>
        <w:tc>
          <w:tcPr>
            <w:tcW w:w="564" w:type="dxa"/>
            <w:shd w:val="pct10" w:color="auto" w:fill="FFFFFF"/>
          </w:tcPr>
          <w:p w14:paraId="1A6368FF" w14:textId="77777777" w:rsidR="006847E5" w:rsidRPr="0050431F" w:rsidRDefault="006847E5" w:rsidP="00F56BAD">
            <w:pPr>
              <w:pStyle w:val="TAL"/>
              <w:rPr>
                <w:rFonts w:cs="Arial"/>
                <w:b/>
                <w:sz w:val="16"/>
                <w:lang w:eastAsia="en-US"/>
              </w:rPr>
            </w:pPr>
            <w:r w:rsidRPr="0050431F">
              <w:rPr>
                <w:rFonts w:cs="Arial"/>
                <w:b/>
                <w:sz w:val="16"/>
                <w:lang w:eastAsia="en-US"/>
              </w:rPr>
              <w:t>Cat</w:t>
            </w:r>
          </w:p>
        </w:tc>
        <w:tc>
          <w:tcPr>
            <w:tcW w:w="3969" w:type="dxa"/>
            <w:shd w:val="pct10" w:color="auto" w:fill="FFFFFF"/>
          </w:tcPr>
          <w:p w14:paraId="72BFBD33" w14:textId="77777777" w:rsidR="006847E5" w:rsidRPr="0050431F" w:rsidRDefault="006847E5" w:rsidP="00F56BAD">
            <w:pPr>
              <w:pStyle w:val="TAL"/>
              <w:rPr>
                <w:rFonts w:cs="Arial"/>
                <w:b/>
                <w:sz w:val="16"/>
                <w:lang w:eastAsia="en-US"/>
              </w:rPr>
            </w:pPr>
            <w:r w:rsidRPr="0050431F">
              <w:rPr>
                <w:rFonts w:cs="Arial"/>
                <w:b/>
                <w:sz w:val="16"/>
                <w:lang w:eastAsia="en-US"/>
              </w:rPr>
              <w:t>Subject/Comment</w:t>
            </w:r>
          </w:p>
        </w:tc>
        <w:tc>
          <w:tcPr>
            <w:tcW w:w="709" w:type="dxa"/>
            <w:shd w:val="pct10" w:color="auto" w:fill="FFFFFF"/>
          </w:tcPr>
          <w:p w14:paraId="40CA4111" w14:textId="77777777" w:rsidR="006847E5" w:rsidRPr="0050431F" w:rsidRDefault="006847E5" w:rsidP="00F56BAD">
            <w:pPr>
              <w:pStyle w:val="TAL"/>
              <w:rPr>
                <w:rFonts w:cs="Arial"/>
                <w:b/>
                <w:sz w:val="16"/>
                <w:lang w:eastAsia="en-US"/>
              </w:rPr>
            </w:pPr>
            <w:r w:rsidRPr="0050431F">
              <w:rPr>
                <w:rFonts w:cs="Arial"/>
                <w:b/>
                <w:sz w:val="16"/>
                <w:lang w:eastAsia="en-US"/>
              </w:rPr>
              <w:t>New version</w:t>
            </w:r>
          </w:p>
        </w:tc>
      </w:tr>
      <w:tr w:rsidR="009E3D47" w:rsidRPr="00F96A98" w14:paraId="38D824DB"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D7BE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7B9C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746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C2AC"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3B38"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D59B33"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AFD4CA"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2F40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0.0.1</w:t>
            </w:r>
          </w:p>
        </w:tc>
      </w:tr>
      <w:tr w:rsidR="009E3D47" w:rsidRPr="00F96A98" w14:paraId="41D1234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AB28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F13F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FCC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6C5B7"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CBE781"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7D1A87"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6F7EA3" w14:textId="77777777" w:rsidR="009E3D47" w:rsidRPr="00F96A98" w:rsidRDefault="009E3D47" w:rsidP="00D87545">
            <w:pPr>
              <w:pStyle w:val="TAL"/>
              <w:rPr>
                <w:rFonts w:cs="Arial"/>
                <w:snapToGrid w:val="0"/>
                <w:sz w:val="16"/>
                <w:szCs w:val="16"/>
                <w:lang w:eastAsia="en-US"/>
              </w:rPr>
            </w:pPr>
            <w:bookmarkStart w:id="2575" w:name="OLE_LINK1"/>
            <w:bookmarkStart w:id="2576" w:name="OLE_LINK2"/>
            <w:r w:rsidRPr="00F96A98">
              <w:rPr>
                <w:rFonts w:cs="Arial"/>
                <w:sz w:val="16"/>
                <w:szCs w:val="16"/>
                <w:lang w:eastAsia="en-US"/>
              </w:rPr>
              <w:t>Agreed Text Proposals in RAN4#53:</w:t>
            </w:r>
          </w:p>
          <w:bookmarkEnd w:id="2575"/>
          <w:bookmarkEnd w:id="2576"/>
          <w:p w14:paraId="695A2BF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R4-094507</w:t>
            </w:r>
            <w:r w:rsidRPr="00F96A98">
              <w:rPr>
                <w:rFonts w:cs="Arial"/>
                <w:snapToGrid w:val="0"/>
                <w:sz w:val="16"/>
                <w:szCs w:val="16"/>
                <w:lang w:eastAsia="en-US"/>
              </w:rPr>
              <w:t xml:space="preserve">, </w:t>
            </w:r>
            <w:r w:rsidRPr="00F96A98">
              <w:rPr>
                <w:rFonts w:cs="Arial"/>
                <w:sz w:val="16"/>
                <w:szCs w:val="16"/>
                <w:lang w:eastAsia="en-US"/>
              </w:rPr>
              <w:t>"</w:t>
            </w:r>
            <w:r w:rsidRPr="00F96A98">
              <w:rPr>
                <w:rFonts w:cs="Arial"/>
                <w:snapToGrid w:val="0"/>
                <w:sz w:val="16"/>
                <w:szCs w:val="16"/>
                <w:lang w:eastAsia="en-US"/>
              </w:rPr>
              <w:t>TP for TS 37.141 clause 2 and 3."</w:t>
            </w:r>
          </w:p>
          <w:p w14:paraId="4356CE59"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R4-094805</w:t>
            </w:r>
            <w:r w:rsidRPr="00F96A98">
              <w:rPr>
                <w:rFonts w:cs="Arial"/>
                <w:snapToGrid w:val="0"/>
                <w:sz w:val="16"/>
                <w:szCs w:val="16"/>
                <w:lang w:eastAsia="en-US"/>
              </w:rPr>
              <w:t>, "TP for TS 37.141 clause 4.11; BS Configurations. "</w:t>
            </w:r>
          </w:p>
          <w:p w14:paraId="7436F7B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R4-094871</w:t>
            </w:r>
            <w:r w:rsidRPr="00F96A98">
              <w:rPr>
                <w:rFonts w:cs="Arial"/>
                <w:snapToGrid w:val="0"/>
                <w:sz w:val="16"/>
                <w:szCs w:val="16"/>
                <w:lang w:eastAsia="en-US"/>
              </w:rPr>
              <w:t>, "TP for TS 37.141 clause 4.1, 4.2, 4.3, 4.4 and 4.5."</w:t>
            </w:r>
          </w:p>
          <w:p w14:paraId="7BC9D09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R4-094872</w:t>
            </w:r>
            <w:r w:rsidRPr="00F96A98">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50C9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0.1.0</w:t>
            </w:r>
          </w:p>
        </w:tc>
      </w:tr>
      <w:tr w:rsidR="009E3D47" w:rsidRPr="00F96A98" w14:paraId="63FE3DB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42F82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744E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5AAC4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0FF22"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988A2D"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F9BD7D"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E70F6C"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 AH#1:</w:t>
            </w:r>
          </w:p>
          <w:p w14:paraId="7C475FB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R4-100026</w:t>
            </w:r>
            <w:r w:rsidRPr="00F96A98">
              <w:rPr>
                <w:rFonts w:cs="Arial"/>
                <w:snapToGrid w:val="0"/>
                <w:sz w:val="16"/>
                <w:szCs w:val="16"/>
                <w:lang w:eastAsia="en-US"/>
              </w:rPr>
              <w:t>, "TP for TS37.141: Format and interpretation of tests"</w:t>
            </w:r>
          </w:p>
          <w:p w14:paraId="5931277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R4-100028</w:t>
            </w:r>
            <w:r w:rsidRPr="00F96A98">
              <w:rPr>
                <w:rFonts w:cs="Arial"/>
                <w:snapToGrid w:val="0"/>
                <w:sz w:val="16"/>
                <w:szCs w:val="16"/>
                <w:lang w:eastAsia="en-US"/>
              </w:rPr>
              <w:t>, "TP for TS37.141: Selection of configurations for testing"</w:t>
            </w:r>
          </w:p>
          <w:p w14:paraId="4DC3A41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R4-100241</w:t>
            </w:r>
            <w:r w:rsidRPr="00F96A98">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C135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0.2.0</w:t>
            </w:r>
          </w:p>
        </w:tc>
      </w:tr>
      <w:tr w:rsidR="009E3D47" w:rsidRPr="00F96A98" w14:paraId="4A49FFBF"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2FBF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8DBB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E3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84CB"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6463F"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31CB50"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516940"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RAN4#54:</w:t>
            </w:r>
          </w:p>
          <w:p w14:paraId="423F5DAB"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R4-100405</w:t>
            </w:r>
            <w:r w:rsidRPr="00F96A98">
              <w:rPr>
                <w:rFonts w:cs="Arial"/>
                <w:snapToGrid w:val="0"/>
                <w:sz w:val="16"/>
                <w:szCs w:val="16"/>
                <w:lang w:eastAsia="en-US"/>
              </w:rPr>
              <w:t>, "TP for TS37.141: Manufacturers declarations of regional and optional requirements"</w:t>
            </w:r>
          </w:p>
          <w:p w14:paraId="13F9436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R4-100863</w:t>
            </w:r>
            <w:r w:rsidRPr="00F96A98">
              <w:rPr>
                <w:rFonts w:cs="Arial"/>
                <w:snapToGrid w:val="0"/>
                <w:sz w:val="16"/>
                <w:szCs w:val="16"/>
                <w:lang w:eastAsia="en-US"/>
              </w:rPr>
              <w:t>, "TP Manufacturers declaration of supported RF configurations for section 4.7"</w:t>
            </w:r>
          </w:p>
          <w:p w14:paraId="5C9BE84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R4-100986</w:t>
            </w:r>
            <w:r w:rsidRPr="00F96A98">
              <w:rPr>
                <w:rFonts w:cs="Arial"/>
                <w:snapToGrid w:val="0"/>
                <w:sz w:val="16"/>
                <w:szCs w:val="16"/>
                <w:lang w:eastAsia="en-US"/>
              </w:rPr>
              <w:t>, "TP for TS 37.141 clause 6.6.1; Transmitter spurious emissions"</w:t>
            </w:r>
          </w:p>
          <w:p w14:paraId="642A395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R4-101036</w:t>
            </w:r>
            <w:r w:rsidRPr="00F96A98">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79B9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0.3.0</w:t>
            </w:r>
          </w:p>
        </w:tc>
      </w:tr>
      <w:tr w:rsidR="009E3D47" w:rsidRPr="00F96A98" w14:paraId="5593497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E52C3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CF33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6AA32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0D3EB"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EE1A6"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359C6"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87CAD0"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 AH#2 and E-mail approved Text Proposals after RAN4 AH#2:</w:t>
            </w:r>
          </w:p>
          <w:p w14:paraId="0A7C44C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R4-101186</w:t>
            </w:r>
            <w:r w:rsidRPr="00F96A98">
              <w:rPr>
                <w:rFonts w:cs="Arial"/>
                <w:snapToGrid w:val="0"/>
                <w:sz w:val="16"/>
                <w:szCs w:val="16"/>
                <w:lang w:eastAsia="en-US"/>
              </w:rPr>
              <w:t>, "TP for TS 37.141 clause 6.6.4; Adjacent Channel Leakage power Ratio (ACLR)"</w:t>
            </w:r>
          </w:p>
          <w:p w14:paraId="5C67A7D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R4-101207</w:t>
            </w:r>
            <w:r w:rsidRPr="00F96A98">
              <w:rPr>
                <w:rFonts w:cs="Arial"/>
                <w:snapToGrid w:val="0"/>
                <w:sz w:val="16"/>
                <w:szCs w:val="16"/>
                <w:lang w:eastAsia="en-US"/>
              </w:rPr>
              <w:t>, "TP for manufacturers declaration, subclause 4.7.2"</w:t>
            </w:r>
          </w:p>
          <w:p w14:paraId="0F9EAE4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R4-101208</w:t>
            </w:r>
            <w:r w:rsidRPr="00F96A98">
              <w:rPr>
                <w:rFonts w:cs="Arial"/>
                <w:snapToGrid w:val="0"/>
                <w:sz w:val="16"/>
                <w:szCs w:val="16"/>
                <w:lang w:eastAsia="en-US"/>
              </w:rPr>
              <w:t>, "TP TDD test configurations, subclause 4.8"</w:t>
            </w:r>
          </w:p>
          <w:p w14:paraId="558FFAE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R4-101510</w:t>
            </w:r>
            <w:r w:rsidRPr="00F96A98">
              <w:rPr>
                <w:rFonts w:cs="Arial"/>
                <w:snapToGrid w:val="0"/>
                <w:sz w:val="16"/>
                <w:szCs w:val="16"/>
                <w:lang w:eastAsia="en-US"/>
              </w:rPr>
              <w:t>, "TP for requirements and test configuration applicability, subclause 5.1"</w:t>
            </w:r>
          </w:p>
          <w:p w14:paraId="0F9A7E5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R4-101511</w:t>
            </w:r>
            <w:r w:rsidRPr="00F96A98">
              <w:rPr>
                <w:rFonts w:cs="Arial"/>
                <w:snapToGrid w:val="0"/>
                <w:sz w:val="16"/>
                <w:szCs w:val="16"/>
                <w:lang w:eastAsia="en-US"/>
              </w:rPr>
              <w:t>, "TP for requirements and test configuration applicability, subclause 5.2"</w:t>
            </w:r>
          </w:p>
          <w:p w14:paraId="34EC949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R4-101512</w:t>
            </w:r>
            <w:r w:rsidRPr="00F96A98">
              <w:rPr>
                <w:rFonts w:cs="Arial"/>
                <w:snapToGrid w:val="0"/>
                <w:sz w:val="16"/>
                <w:szCs w:val="16"/>
                <w:lang w:eastAsia="en-US"/>
              </w:rPr>
              <w:t>, "TP for capability set, subclause 4.7.1"</w:t>
            </w:r>
          </w:p>
          <w:p w14:paraId="730D09F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R4-101514</w:t>
            </w:r>
            <w:r w:rsidRPr="00F96A98">
              <w:rPr>
                <w:rFonts w:cs="Arial"/>
                <w:snapToGrid w:val="0"/>
                <w:sz w:val="16"/>
                <w:szCs w:val="16"/>
                <w:lang w:eastAsia="en-US"/>
              </w:rPr>
              <w:t>, "TP for update of Transmitter spurious emissions test in TS 37.141"</w:t>
            </w:r>
          </w:p>
          <w:p w14:paraId="56435F6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R4-101515</w:t>
            </w:r>
            <w:r w:rsidRPr="00F96A98">
              <w:rPr>
                <w:rFonts w:cs="Arial"/>
                <w:snapToGrid w:val="0"/>
                <w:sz w:val="16"/>
                <w:szCs w:val="16"/>
                <w:lang w:eastAsia="en-US"/>
              </w:rPr>
              <w:t>, "TP for TS 37.141 clause 6.7; Transmitter intermodulation"</w:t>
            </w:r>
          </w:p>
          <w:p w14:paraId="71AEFDC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R4-101520</w:t>
            </w:r>
            <w:r w:rsidRPr="00F96A98">
              <w:rPr>
                <w:rFonts w:cs="Arial"/>
                <w:snapToGrid w:val="0"/>
                <w:sz w:val="16"/>
                <w:szCs w:val="16"/>
                <w:lang w:eastAsia="en-US"/>
              </w:rPr>
              <w:t>, "Text proposal for 37.141 on B, M and T channels definition"</w:t>
            </w:r>
          </w:p>
          <w:p w14:paraId="6149B61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R4-101521</w:t>
            </w:r>
            <w:r w:rsidRPr="00F96A98">
              <w:rPr>
                <w:rFonts w:cs="Arial"/>
                <w:snapToGrid w:val="0"/>
                <w:sz w:val="16"/>
                <w:szCs w:val="16"/>
                <w:lang w:eastAsia="en-US"/>
              </w:rPr>
              <w:t>, "TP for TS 37.141, clause 7.2 MSR Receiver reference sensitivity level"</w:t>
            </w:r>
          </w:p>
          <w:p w14:paraId="63DAAC2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R4-101522</w:t>
            </w:r>
            <w:r w:rsidRPr="00F96A98">
              <w:rPr>
                <w:rFonts w:cs="Arial"/>
                <w:snapToGrid w:val="0"/>
                <w:sz w:val="16"/>
                <w:szCs w:val="16"/>
                <w:lang w:eastAsia="en-US"/>
              </w:rPr>
              <w:t>, "TP for TS 37.141 clause 7.3; Dynamic range"</w:t>
            </w:r>
          </w:p>
          <w:p w14:paraId="570C19CE"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R4-101523</w:t>
            </w:r>
            <w:r w:rsidRPr="00F96A98">
              <w:rPr>
                <w:rFonts w:cs="Arial"/>
                <w:snapToGrid w:val="0"/>
                <w:sz w:val="16"/>
                <w:szCs w:val="16"/>
                <w:lang w:eastAsia="en-US"/>
              </w:rPr>
              <w:t>, "TP for TS 37.141 clause 6.6.2;Operating band unwanted emissions"</w:t>
            </w:r>
          </w:p>
          <w:p w14:paraId="0646DD6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R4-101524</w:t>
            </w:r>
            <w:r w:rsidRPr="00F96A98">
              <w:rPr>
                <w:rFonts w:cs="Arial"/>
                <w:snapToGrid w:val="0"/>
                <w:sz w:val="16"/>
                <w:szCs w:val="16"/>
                <w:lang w:eastAsia="en-US"/>
              </w:rPr>
              <w:t>, "TP for TS 37.141, clause 7.4 MSR Receiver in-band selectivity and blocking"</w:t>
            </w:r>
          </w:p>
          <w:p w14:paraId="67A8DC5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R4-101525</w:t>
            </w:r>
            <w:r w:rsidRPr="00F96A98">
              <w:rPr>
                <w:rFonts w:cs="Arial"/>
                <w:snapToGrid w:val="0"/>
                <w:sz w:val="16"/>
                <w:szCs w:val="16"/>
                <w:lang w:eastAsia="en-US"/>
              </w:rPr>
              <w:t>, "TP for TS 37.141, clause 7.5 MSR Receiver out-of-band-blocking"</w:t>
            </w:r>
          </w:p>
          <w:p w14:paraId="541A9FB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R4-101526</w:t>
            </w:r>
            <w:r w:rsidRPr="00F96A98">
              <w:rPr>
                <w:rFonts w:cs="Arial"/>
                <w:snapToGrid w:val="0"/>
                <w:sz w:val="16"/>
                <w:szCs w:val="16"/>
                <w:lang w:eastAsia="en-US"/>
              </w:rPr>
              <w:t>, "TP for TS 37.141, clause 7.6 MSR Receiver spurious emissions"</w:t>
            </w:r>
          </w:p>
          <w:p w14:paraId="1C6F329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R4-101527</w:t>
            </w:r>
            <w:r w:rsidRPr="00F96A98">
              <w:rPr>
                <w:rFonts w:cs="Arial"/>
                <w:snapToGrid w:val="0"/>
                <w:sz w:val="16"/>
                <w:szCs w:val="16"/>
                <w:lang w:eastAsia="en-US"/>
              </w:rPr>
              <w:t>, "TP for TS 37.141, clause 7.7 MSR Receiver intermodulation"</w:t>
            </w:r>
          </w:p>
          <w:p w14:paraId="70F37F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R4-101528</w:t>
            </w:r>
            <w:r w:rsidRPr="00F96A98">
              <w:rPr>
                <w:rFonts w:cs="Arial"/>
                <w:snapToGrid w:val="0"/>
                <w:sz w:val="16"/>
                <w:szCs w:val="16"/>
                <w:lang w:eastAsia="en-US"/>
              </w:rPr>
              <w:t>, "TP for TS 37.141, clause 7.8 MSR Receiver in-channel selectivity"</w:t>
            </w:r>
          </w:p>
          <w:p w14:paraId="486C4C8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R4-101542</w:t>
            </w:r>
            <w:r w:rsidRPr="00F96A98">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04E9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0.4.0</w:t>
            </w:r>
          </w:p>
        </w:tc>
      </w:tr>
      <w:tr w:rsidR="009E3D47" w:rsidRPr="00F96A98" w14:paraId="6FF5BE1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597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1F5B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CB4D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6963"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AED268"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CAB8A6"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1A7C1E"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RAN4#54:</w:t>
            </w:r>
          </w:p>
          <w:p w14:paraId="63184D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R4-101882</w:t>
            </w:r>
            <w:r w:rsidRPr="00F96A98">
              <w:rPr>
                <w:rFonts w:cs="Arial"/>
                <w:snapToGrid w:val="0"/>
                <w:sz w:val="16"/>
                <w:szCs w:val="16"/>
                <w:lang w:eastAsia="en-US"/>
              </w:rPr>
              <w:t>, "TP for TS 37.141; Transmitter Test uncertainties"</w:t>
            </w:r>
          </w:p>
          <w:p w14:paraId="3654011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R4-101884</w:t>
            </w:r>
            <w:r w:rsidRPr="00F96A98">
              <w:rPr>
                <w:rFonts w:cs="Arial"/>
                <w:snapToGrid w:val="0"/>
                <w:sz w:val="16"/>
                <w:szCs w:val="16"/>
                <w:lang w:eastAsia="en-US"/>
              </w:rPr>
              <w:t>, "TP for TS 37.141; clause 4.4 Operating band update"</w:t>
            </w:r>
          </w:p>
          <w:p w14:paraId="4FB9E2B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R4-101885</w:t>
            </w:r>
            <w:r w:rsidRPr="00F96A98">
              <w:rPr>
                <w:rFonts w:cs="Arial"/>
                <w:snapToGrid w:val="0"/>
                <w:sz w:val="16"/>
                <w:szCs w:val="16"/>
                <w:lang w:eastAsia="en-US"/>
              </w:rPr>
              <w:t>, "TP for TS 37.141; Adding missing text in subclause 4.11.5 and 4.11.7"</w:t>
            </w:r>
          </w:p>
          <w:p w14:paraId="293B2B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R4-102058</w:t>
            </w:r>
            <w:r w:rsidRPr="00F96A98">
              <w:rPr>
                <w:rFonts w:cs="Arial"/>
                <w:snapToGrid w:val="0"/>
                <w:sz w:val="16"/>
                <w:szCs w:val="16"/>
                <w:lang w:eastAsia="en-US"/>
              </w:rPr>
              <w:t>, "Corrections for subclause 4.1"</w:t>
            </w:r>
          </w:p>
          <w:p w14:paraId="5DFD96C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R4-102059</w:t>
            </w:r>
            <w:r w:rsidRPr="00F96A98">
              <w:rPr>
                <w:rFonts w:cs="Arial"/>
                <w:snapToGrid w:val="0"/>
                <w:sz w:val="16"/>
                <w:szCs w:val="16"/>
                <w:lang w:eastAsia="en-US"/>
              </w:rPr>
              <w:t>, "Corrections for Annex C"</w:t>
            </w:r>
          </w:p>
          <w:p w14:paraId="648DB07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R4-102060</w:t>
            </w:r>
            <w:r w:rsidRPr="00F96A98">
              <w:rPr>
                <w:rFonts w:cs="Arial"/>
                <w:snapToGrid w:val="0"/>
                <w:sz w:val="16"/>
                <w:szCs w:val="16"/>
                <w:lang w:eastAsia="en-US"/>
              </w:rPr>
              <w:t>, "Corrections for subclauses 4.9, 4.10"</w:t>
            </w:r>
          </w:p>
          <w:p w14:paraId="2AB6FE0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R4-102061</w:t>
            </w:r>
            <w:r w:rsidRPr="00F96A98">
              <w:rPr>
                <w:rFonts w:cs="Arial"/>
                <w:snapToGrid w:val="0"/>
                <w:sz w:val="16"/>
                <w:szCs w:val="16"/>
                <w:lang w:eastAsia="en-US"/>
              </w:rPr>
              <w:t>, "Corrections for subclauses 4.11, 4.12"</w:t>
            </w:r>
          </w:p>
          <w:p w14:paraId="493CFD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R4-102062</w:t>
            </w:r>
            <w:r w:rsidRPr="00F96A98">
              <w:rPr>
                <w:rFonts w:cs="Arial"/>
                <w:snapToGrid w:val="0"/>
                <w:sz w:val="16"/>
                <w:szCs w:val="16"/>
                <w:lang w:eastAsia="en-US"/>
              </w:rPr>
              <w:t>, "Corrections for subclause 5"</w:t>
            </w:r>
          </w:p>
          <w:p w14:paraId="43C7D4F9"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R4-102086</w:t>
            </w:r>
            <w:r w:rsidRPr="00F96A98">
              <w:rPr>
                <w:rFonts w:cs="Arial"/>
                <w:snapToGrid w:val="0"/>
                <w:sz w:val="16"/>
                <w:szCs w:val="16"/>
                <w:lang w:eastAsia="en-US"/>
              </w:rPr>
              <w:t>, "Corrections to clause 7.1"</w:t>
            </w:r>
          </w:p>
          <w:p w14:paraId="6442233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R4-102087</w:t>
            </w:r>
            <w:r w:rsidRPr="00F96A98">
              <w:rPr>
                <w:rFonts w:cs="Arial"/>
                <w:snapToGrid w:val="0"/>
                <w:sz w:val="16"/>
                <w:szCs w:val="16"/>
                <w:lang w:eastAsia="en-US"/>
              </w:rPr>
              <w:t>, "Corrections to clause 7.2"</w:t>
            </w:r>
          </w:p>
          <w:p w14:paraId="584D7E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R4-102088</w:t>
            </w:r>
            <w:r w:rsidRPr="00F96A98">
              <w:rPr>
                <w:rFonts w:cs="Arial"/>
                <w:snapToGrid w:val="0"/>
                <w:sz w:val="16"/>
                <w:szCs w:val="16"/>
                <w:lang w:eastAsia="en-US"/>
              </w:rPr>
              <w:t>, "Corrections to clause 7.3"</w:t>
            </w:r>
          </w:p>
          <w:p w14:paraId="2FF7CABB"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R4-102093</w:t>
            </w:r>
            <w:r w:rsidRPr="00F96A98">
              <w:rPr>
                <w:rFonts w:cs="Arial"/>
                <w:snapToGrid w:val="0"/>
                <w:sz w:val="16"/>
                <w:szCs w:val="16"/>
                <w:lang w:eastAsia="en-US"/>
              </w:rPr>
              <w:t>, "Corrections to clause 7.8"</w:t>
            </w:r>
          </w:p>
          <w:p w14:paraId="5029251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R4-102096</w:t>
            </w:r>
            <w:r w:rsidRPr="00F96A98">
              <w:rPr>
                <w:rFonts w:cs="Arial"/>
                <w:snapToGrid w:val="0"/>
                <w:sz w:val="16"/>
                <w:szCs w:val="16"/>
                <w:lang w:eastAsia="en-US"/>
              </w:rPr>
              <w:t>, "TS 37.141: TP for Co-existence with services in adjacent frequency bands"</w:t>
            </w:r>
          </w:p>
          <w:p w14:paraId="55802C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R4-102129</w:t>
            </w:r>
            <w:r w:rsidRPr="00F96A98">
              <w:rPr>
                <w:rFonts w:cs="Arial"/>
                <w:snapToGrid w:val="0"/>
                <w:sz w:val="16"/>
                <w:szCs w:val="16"/>
                <w:lang w:eastAsia="en-US"/>
              </w:rPr>
              <w:t>, "Spurious emissions limits and blocking requirements for coexistence with CDMA850"</w:t>
            </w:r>
          </w:p>
          <w:p w14:paraId="3129F33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R4-102173</w:t>
            </w:r>
            <w:r w:rsidRPr="00F96A98">
              <w:rPr>
                <w:rFonts w:cs="Arial"/>
                <w:snapToGrid w:val="0"/>
                <w:sz w:val="16"/>
                <w:szCs w:val="16"/>
                <w:lang w:eastAsia="en-US"/>
              </w:rPr>
              <w:t>, "TP for TS 37.141; clause 4.3 Regional Requirements"</w:t>
            </w:r>
          </w:p>
          <w:p w14:paraId="316436C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R4-102245</w:t>
            </w:r>
            <w:r w:rsidRPr="00F96A98">
              <w:rPr>
                <w:rFonts w:cs="Arial"/>
                <w:snapToGrid w:val="0"/>
                <w:sz w:val="16"/>
                <w:szCs w:val="16"/>
                <w:lang w:eastAsia="en-US"/>
              </w:rPr>
              <w:t>, "TP for TS 37.141 clause 6.5.3; Time alignment between transmitter branches"</w:t>
            </w:r>
          </w:p>
          <w:p w14:paraId="6C97750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R4-102249</w:t>
            </w:r>
            <w:r w:rsidRPr="00F96A98">
              <w:rPr>
                <w:rFonts w:cs="Arial"/>
                <w:snapToGrid w:val="0"/>
                <w:sz w:val="16"/>
                <w:szCs w:val="16"/>
                <w:lang w:eastAsia="en-US"/>
              </w:rPr>
              <w:t>, "Corrections to clause 7.4"</w:t>
            </w:r>
          </w:p>
          <w:p w14:paraId="0971282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R4-102250</w:t>
            </w:r>
            <w:r w:rsidRPr="00F96A98">
              <w:rPr>
                <w:rFonts w:cs="Arial"/>
                <w:snapToGrid w:val="0"/>
                <w:sz w:val="16"/>
                <w:szCs w:val="16"/>
                <w:lang w:eastAsia="en-US"/>
              </w:rPr>
              <w:t>, "Corrections to clause 7.5"</w:t>
            </w:r>
          </w:p>
          <w:p w14:paraId="551DD98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R4-102251</w:t>
            </w:r>
            <w:r w:rsidRPr="00F96A98">
              <w:rPr>
                <w:rFonts w:cs="Arial"/>
                <w:snapToGrid w:val="0"/>
                <w:sz w:val="16"/>
                <w:szCs w:val="16"/>
                <w:lang w:eastAsia="en-US"/>
              </w:rPr>
              <w:t>, "Corrections to clause 7.6"</w:t>
            </w:r>
          </w:p>
          <w:p w14:paraId="752DD6F8"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R4-102252</w:t>
            </w:r>
            <w:r w:rsidRPr="00F96A98">
              <w:rPr>
                <w:rFonts w:cs="Arial"/>
                <w:snapToGrid w:val="0"/>
                <w:sz w:val="16"/>
                <w:szCs w:val="16"/>
                <w:lang w:eastAsia="en-US"/>
              </w:rPr>
              <w:t>, "Corrections to clause 7.7"</w:t>
            </w:r>
          </w:p>
          <w:p w14:paraId="7A9CCF4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R4-102273</w:t>
            </w:r>
            <w:r w:rsidRPr="00F96A98">
              <w:rPr>
                <w:rFonts w:cs="Arial"/>
                <w:snapToGrid w:val="0"/>
                <w:sz w:val="16"/>
                <w:szCs w:val="16"/>
                <w:lang w:eastAsia="en-US"/>
              </w:rPr>
              <w:t>, "TP for TS 37.141; Clause 6.2 BS output power"</w:t>
            </w:r>
          </w:p>
          <w:p w14:paraId="6CC8688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R4-102274</w:t>
            </w:r>
            <w:r w:rsidRPr="00F96A98">
              <w:rPr>
                <w:rFonts w:cs="Arial"/>
                <w:snapToGrid w:val="0"/>
                <w:sz w:val="16"/>
                <w:szCs w:val="16"/>
                <w:lang w:eastAsia="en-US"/>
              </w:rPr>
              <w:t>, "TP for Clause 4.9.2"</w:t>
            </w:r>
          </w:p>
          <w:p w14:paraId="5F5FC50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R4-102275</w:t>
            </w:r>
            <w:r w:rsidRPr="00F96A98">
              <w:rPr>
                <w:rFonts w:cs="Arial"/>
                <w:snapToGrid w:val="0"/>
                <w:sz w:val="16"/>
                <w:szCs w:val="16"/>
                <w:lang w:eastAsia="en-US"/>
              </w:rPr>
              <w:t>, "Corrections for subclause 6.6.1"</w:t>
            </w:r>
          </w:p>
          <w:p w14:paraId="7815CB3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R4-102276</w:t>
            </w:r>
            <w:r w:rsidRPr="00F96A98">
              <w:rPr>
                <w:rFonts w:cs="Arial"/>
                <w:snapToGrid w:val="0"/>
                <w:sz w:val="16"/>
                <w:szCs w:val="16"/>
                <w:lang w:eastAsia="en-US"/>
              </w:rPr>
              <w:t>, "Corrections for subclause 6.6.2"</w:t>
            </w:r>
          </w:p>
          <w:p w14:paraId="7721257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R4-102277</w:t>
            </w:r>
            <w:r w:rsidRPr="00F96A98">
              <w:rPr>
                <w:rFonts w:cs="Arial"/>
                <w:snapToGrid w:val="0"/>
                <w:sz w:val="16"/>
                <w:szCs w:val="16"/>
                <w:lang w:eastAsia="en-US"/>
              </w:rPr>
              <w:t>, "Corrections for subclause 6.6.3"</w:t>
            </w:r>
          </w:p>
          <w:p w14:paraId="4DA71A1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R4-102278</w:t>
            </w:r>
            <w:r w:rsidRPr="00F96A98">
              <w:rPr>
                <w:rFonts w:cs="Arial"/>
                <w:snapToGrid w:val="0"/>
                <w:sz w:val="16"/>
                <w:szCs w:val="16"/>
                <w:lang w:eastAsia="en-US"/>
              </w:rPr>
              <w:t>, "Corrections for subclause 6.6.4"</w:t>
            </w:r>
          </w:p>
          <w:p w14:paraId="1EA02EA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R4-102282</w:t>
            </w:r>
            <w:r w:rsidRPr="00F96A98">
              <w:rPr>
                <w:rFonts w:cs="Arial"/>
                <w:snapToGrid w:val="0"/>
                <w:sz w:val="16"/>
                <w:szCs w:val="16"/>
                <w:lang w:eastAsia="en-US"/>
              </w:rPr>
              <w:t>, "Corrections for subclause 4.8"</w:t>
            </w:r>
          </w:p>
          <w:p w14:paraId="0229CDA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R4-102279</w:t>
            </w:r>
            <w:r w:rsidRPr="00F96A98">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245A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0.5.0</w:t>
            </w:r>
          </w:p>
        </w:tc>
      </w:tr>
      <w:tr w:rsidR="009E3D47" w:rsidRPr="00F96A98" w14:paraId="098B03B2"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9E38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A79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0CF5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FEE0"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3193FF"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074F1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71FAB2"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B7A9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1.0.0</w:t>
            </w:r>
          </w:p>
        </w:tc>
      </w:tr>
      <w:tr w:rsidR="009E3D47" w:rsidRPr="00F96A98" w14:paraId="1C252257" w14:textId="77777777" w:rsidTr="006847E5">
        <w:tc>
          <w:tcPr>
            <w:tcW w:w="800" w:type="dxa"/>
            <w:shd w:val="solid" w:color="FFFFFF" w:fill="auto"/>
          </w:tcPr>
          <w:p w14:paraId="35197B7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2010-06</w:t>
            </w:r>
          </w:p>
        </w:tc>
        <w:tc>
          <w:tcPr>
            <w:tcW w:w="901" w:type="dxa"/>
            <w:shd w:val="solid" w:color="FFFFFF" w:fill="auto"/>
          </w:tcPr>
          <w:p w14:paraId="2DA32A4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RP#48</w:t>
            </w:r>
          </w:p>
        </w:tc>
        <w:tc>
          <w:tcPr>
            <w:tcW w:w="993" w:type="dxa"/>
            <w:shd w:val="solid" w:color="FFFFFF" w:fill="auto"/>
          </w:tcPr>
          <w:p w14:paraId="6798A9C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RP-100580</w:t>
            </w:r>
          </w:p>
        </w:tc>
        <w:tc>
          <w:tcPr>
            <w:tcW w:w="567" w:type="dxa"/>
            <w:shd w:val="solid" w:color="FFFFFF" w:fill="auto"/>
          </w:tcPr>
          <w:p w14:paraId="66B6DB10" w14:textId="77777777" w:rsidR="009E3D47" w:rsidRPr="00F96A98" w:rsidRDefault="009E3D47" w:rsidP="007E1F74">
            <w:pPr>
              <w:pStyle w:val="TAL"/>
              <w:rPr>
                <w:rFonts w:cs="Arial"/>
                <w:snapToGrid w:val="0"/>
                <w:sz w:val="16"/>
                <w:szCs w:val="16"/>
                <w:lang w:eastAsia="en-US"/>
              </w:rPr>
            </w:pPr>
          </w:p>
        </w:tc>
        <w:tc>
          <w:tcPr>
            <w:tcW w:w="428" w:type="dxa"/>
            <w:shd w:val="solid" w:color="FFFFFF" w:fill="auto"/>
          </w:tcPr>
          <w:p w14:paraId="0FFEDA7E" w14:textId="77777777" w:rsidR="009E3D47" w:rsidRPr="00F96A98" w:rsidRDefault="009E3D47" w:rsidP="007E1F74">
            <w:pPr>
              <w:pStyle w:val="TAL"/>
              <w:rPr>
                <w:rFonts w:cs="Arial"/>
                <w:snapToGrid w:val="0"/>
                <w:sz w:val="16"/>
                <w:szCs w:val="16"/>
                <w:lang w:eastAsia="en-US"/>
              </w:rPr>
            </w:pPr>
          </w:p>
        </w:tc>
        <w:tc>
          <w:tcPr>
            <w:tcW w:w="564" w:type="dxa"/>
            <w:shd w:val="solid" w:color="FFFFFF" w:fill="auto"/>
          </w:tcPr>
          <w:p w14:paraId="3F10D9E8"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048473B9"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Approved by TSG RAN plenary.</w:t>
            </w:r>
          </w:p>
        </w:tc>
        <w:tc>
          <w:tcPr>
            <w:tcW w:w="709" w:type="dxa"/>
            <w:shd w:val="solid" w:color="FFFFFF" w:fill="auto"/>
          </w:tcPr>
          <w:p w14:paraId="68583CE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9.0.0</w:t>
            </w:r>
          </w:p>
        </w:tc>
      </w:tr>
      <w:tr w:rsidR="009E3D47" w:rsidRPr="00F96A98" w14:paraId="6EB9C842" w14:textId="77777777" w:rsidTr="006847E5">
        <w:tc>
          <w:tcPr>
            <w:tcW w:w="800" w:type="dxa"/>
            <w:shd w:val="solid" w:color="FFFFFF" w:fill="auto"/>
          </w:tcPr>
          <w:p w14:paraId="57A334D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2B2E7EF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31C963F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160C778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002</w:t>
            </w:r>
          </w:p>
        </w:tc>
        <w:tc>
          <w:tcPr>
            <w:tcW w:w="428" w:type="dxa"/>
            <w:shd w:val="solid" w:color="FFFFFF" w:fill="auto"/>
          </w:tcPr>
          <w:p w14:paraId="7751975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shd w:val="solid" w:color="FFFFFF" w:fill="auto"/>
          </w:tcPr>
          <w:p w14:paraId="1027814E"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569856B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Clarifications on Base Station tranmsit and receive configurations</w:t>
            </w:r>
          </w:p>
        </w:tc>
        <w:tc>
          <w:tcPr>
            <w:tcW w:w="709" w:type="dxa"/>
            <w:shd w:val="solid" w:color="FFFFFF" w:fill="auto"/>
          </w:tcPr>
          <w:p w14:paraId="2D42977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29986222" w14:textId="77777777" w:rsidTr="006847E5">
        <w:tc>
          <w:tcPr>
            <w:tcW w:w="800" w:type="dxa"/>
            <w:shd w:val="solid" w:color="FFFFFF" w:fill="auto"/>
          </w:tcPr>
          <w:p w14:paraId="68447AD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262A904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49ED063F"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251589A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003</w:t>
            </w:r>
          </w:p>
        </w:tc>
        <w:tc>
          <w:tcPr>
            <w:tcW w:w="428" w:type="dxa"/>
            <w:shd w:val="solid" w:color="FFFFFF" w:fill="auto"/>
          </w:tcPr>
          <w:p w14:paraId="464EEC0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2</w:t>
            </w:r>
          </w:p>
        </w:tc>
        <w:tc>
          <w:tcPr>
            <w:tcW w:w="564" w:type="dxa"/>
            <w:shd w:val="solid" w:color="FFFFFF" w:fill="auto"/>
          </w:tcPr>
          <w:p w14:paraId="5CC12434"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7896B50E"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Annex B: Environmental conditions</w:t>
            </w:r>
          </w:p>
        </w:tc>
        <w:tc>
          <w:tcPr>
            <w:tcW w:w="709" w:type="dxa"/>
            <w:shd w:val="solid" w:color="FFFFFF" w:fill="auto"/>
          </w:tcPr>
          <w:p w14:paraId="48ACD5F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12D1D32" w14:textId="77777777" w:rsidTr="006847E5">
        <w:tc>
          <w:tcPr>
            <w:tcW w:w="800" w:type="dxa"/>
            <w:shd w:val="solid" w:color="FFFFFF" w:fill="auto"/>
          </w:tcPr>
          <w:p w14:paraId="55F9753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5E118D2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6261CFE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5D72124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006</w:t>
            </w:r>
          </w:p>
        </w:tc>
        <w:tc>
          <w:tcPr>
            <w:tcW w:w="428" w:type="dxa"/>
            <w:shd w:val="solid" w:color="FFFFFF" w:fill="auto"/>
          </w:tcPr>
          <w:p w14:paraId="7C35336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shd w:val="solid" w:color="FFFFFF" w:fill="auto"/>
          </w:tcPr>
          <w:p w14:paraId="20027E18"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1AAC19B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Adding transmitter test tolerances</w:t>
            </w:r>
          </w:p>
        </w:tc>
        <w:tc>
          <w:tcPr>
            <w:tcW w:w="709" w:type="dxa"/>
            <w:shd w:val="solid" w:color="FFFFFF" w:fill="auto"/>
          </w:tcPr>
          <w:p w14:paraId="57624CE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2488488E" w14:textId="77777777" w:rsidTr="006847E5">
        <w:tc>
          <w:tcPr>
            <w:tcW w:w="800" w:type="dxa"/>
            <w:shd w:val="solid" w:color="FFFFFF" w:fill="auto"/>
          </w:tcPr>
          <w:p w14:paraId="6AC5FAD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4835686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43F3A80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75815E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008</w:t>
            </w:r>
          </w:p>
        </w:tc>
        <w:tc>
          <w:tcPr>
            <w:tcW w:w="428" w:type="dxa"/>
            <w:shd w:val="solid" w:color="FFFFFF" w:fill="auto"/>
          </w:tcPr>
          <w:p w14:paraId="7F110FB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shd w:val="solid" w:color="FFFFFF" w:fill="auto"/>
          </w:tcPr>
          <w:p w14:paraId="4C9479EE"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77167DF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 xml:space="preserve">Adding test System Uncertainty for transmitter spurious emission tests </w:t>
            </w:r>
          </w:p>
        </w:tc>
        <w:tc>
          <w:tcPr>
            <w:tcW w:w="709" w:type="dxa"/>
            <w:shd w:val="solid" w:color="FFFFFF" w:fill="auto"/>
          </w:tcPr>
          <w:p w14:paraId="34EA88A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C59742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B542EA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F7A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59017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FA5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82C4F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CAAD51"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7CCC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6B0C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0AFFF4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C12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4C06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56F0B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4B2A"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1943F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0BC3D"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52266A"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8511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6CDCFAF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4B94B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565E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2037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366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9A28"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C0C5B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6E3833"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EEF3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E12E02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94763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8948C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A81F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C21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9B7D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6F1073"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D6AE9F"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5CEF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3094EE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2E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1B5CA"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804B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99D8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6DDF1F"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158B3F"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BA156"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95BF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41BAFF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257EC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ECB8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3BFD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31F8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0D4D0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507D87"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EC6D2C"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5159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504B31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063F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726A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302E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2314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94BD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EF88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13E3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BADE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9EA4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AD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FB37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8AD9C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12DB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D4771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EA6A00"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1735F"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3B02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52B2DC0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B735E7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BF418"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CFEFA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60B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CE28E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03CB2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5A1F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236F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638898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B0950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2BB4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E7B5C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4D64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0E278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0E706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FB18E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6341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0F4F7EC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01DF8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9413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8C37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F5AD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7C9CD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9701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6E24F4"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C957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806527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C0669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CE0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5F4E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2BC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BB16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40B27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0BBCCD"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6CD1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BA872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9706D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E04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307F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A68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DB1A8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95BDA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999F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EAC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10.0.0</w:t>
            </w:r>
          </w:p>
        </w:tc>
      </w:tr>
      <w:tr w:rsidR="009E3D47" w:rsidRPr="00F96A98" w14:paraId="394E5F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3355F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D8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B544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96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52172D"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50064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0E4921"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867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2CAA0F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00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6DD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1A993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80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5FD3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3A042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BDCABE"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C9E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61FBD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25F2B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E54C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66B2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72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0049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CD48D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6FF8C1" w14:textId="77777777" w:rsidR="009E3D47" w:rsidRPr="00F96A98" w:rsidRDefault="009E3D47" w:rsidP="00D87545">
            <w:pPr>
              <w:pStyle w:val="TAL"/>
              <w:rPr>
                <w:rFonts w:cs="Arial"/>
                <w:sz w:val="16"/>
                <w:szCs w:val="16"/>
                <w:lang w:eastAsia="en-US"/>
              </w:rPr>
            </w:pPr>
            <w:r w:rsidRPr="00F96A98">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6FB1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08A92F4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0DC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810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C3F1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24A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0F1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F0718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3F6A3C"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B49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043F629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8894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3E8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6B7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C3CB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318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1CA12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F3EAB" w14:textId="77777777" w:rsidR="009E3D47" w:rsidRPr="00F96A98" w:rsidRDefault="009E3D47" w:rsidP="00D87545">
            <w:pPr>
              <w:pStyle w:val="TAL"/>
              <w:rPr>
                <w:rFonts w:cs="Arial"/>
                <w:sz w:val="16"/>
                <w:szCs w:val="16"/>
                <w:lang w:eastAsia="en-US"/>
              </w:rPr>
            </w:pPr>
            <w:r w:rsidRPr="00F96A98">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3F6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51778A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B6310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83517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891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B1F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0FB3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0A5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D5B837"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8FA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240039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9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D96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032B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7298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18B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BC8F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89F27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6A7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2EAE4E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B01E1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E7C0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6994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54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B89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7A76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D1C03"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88E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6DA49BA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FC67B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53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4D4A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24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A48E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0DC9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1BF489" w14:textId="77777777" w:rsidR="009E3D47" w:rsidRPr="00F96A98" w:rsidRDefault="009E3D47" w:rsidP="00D87545">
            <w:pPr>
              <w:pStyle w:val="TAL"/>
              <w:rPr>
                <w:rFonts w:cs="Arial"/>
                <w:sz w:val="16"/>
                <w:szCs w:val="16"/>
                <w:lang w:eastAsia="en-US"/>
              </w:rPr>
            </w:pPr>
            <w:r w:rsidRPr="00F96A98">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F7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5BBB05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EF45CE9"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D519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505D8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1FD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687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5EA12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5A2C44"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0FC4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3AB249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DDA3FE"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9088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951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49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B9C6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07115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312F8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9A1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3A361C7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A7A1F9"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DBB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1E5C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7C3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307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0D23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D85A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89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0CC8C2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EFF5A0"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ECB8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2A9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4FF9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DE2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58CD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29937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AF0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0255FB2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D5013E"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D55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14A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FA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FC83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49810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79A05"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C9F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418C2E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91AC97"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6DC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83A1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2DF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E2915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EE02E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F24B63" w14:textId="77777777" w:rsidR="009E3D47" w:rsidRPr="00F96A98" w:rsidRDefault="009E3D47" w:rsidP="00D87545">
            <w:pPr>
              <w:pStyle w:val="TAL"/>
              <w:rPr>
                <w:rFonts w:cs="Arial"/>
                <w:sz w:val="16"/>
                <w:szCs w:val="16"/>
                <w:lang w:eastAsia="en-US"/>
              </w:rPr>
            </w:pPr>
            <w:r w:rsidRPr="00F96A98">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2C4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748F08E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E753A0"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004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8B6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7B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31C40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3AD51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0E30FD"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A65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15524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54A21D"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C0E7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40CE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0B95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2FE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96B2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31DBA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4F0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15B5808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922F7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316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0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13B2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E6761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4D626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470EC"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CB1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6FF34E3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113D7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010C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40FA4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9C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9AD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758D7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0E1C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2571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7E795F4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B82F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D38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575B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5FF1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92E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99B0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BC409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6D72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3ECEC4D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489AF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D738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704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55E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C1A0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69C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27660F"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32FD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4E8748E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612F8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887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6102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777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3D90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D3DB6"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C53E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B820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0A2654D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04153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EB6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3665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A3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EE40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F58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47AE5C"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8E99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1EA166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B90C5A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B1E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F09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F05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B105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20D84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17085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6FF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49BAEE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DC1F1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22C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972F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D5B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04A1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2960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020585"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AB9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33C1673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3506A9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559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D23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14C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281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0C971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0CE975" w14:textId="77777777" w:rsidR="009E3D47" w:rsidRPr="00F96A98" w:rsidRDefault="009E3D47" w:rsidP="00D87545">
            <w:pPr>
              <w:pStyle w:val="TAL"/>
              <w:rPr>
                <w:rFonts w:cs="Arial"/>
                <w:sz w:val="16"/>
                <w:szCs w:val="16"/>
                <w:lang w:eastAsia="en-US"/>
              </w:rPr>
            </w:pPr>
            <w:r w:rsidRPr="00F96A98">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4E5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646F562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A1E88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134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69B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3FC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839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C0F1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FC005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6574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5E721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48C65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E16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DA7D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4A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4D2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664EE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CC2B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6AA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1283BF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0B3DB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C00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CE73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99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B582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57A3F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3A4E0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B3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977E4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BFDF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2B1B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AAD6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B60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0403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03632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00B09B" w14:textId="77777777" w:rsidR="009E3D47" w:rsidRPr="00F96A98" w:rsidRDefault="009E3D47" w:rsidP="00D87545">
            <w:pPr>
              <w:pStyle w:val="TAL"/>
              <w:rPr>
                <w:rFonts w:cs="Arial"/>
                <w:sz w:val="16"/>
                <w:szCs w:val="16"/>
                <w:lang w:eastAsia="en-US"/>
              </w:rPr>
            </w:pPr>
            <w:r w:rsidRPr="00F96A98">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3FC6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046855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91420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F9B5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6BEC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0D8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A8AB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C24E7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4A3DD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796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7E331F3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AA134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B3369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41C2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22B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139AE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AECE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E66D5" w14:textId="77777777" w:rsidR="009E3D47" w:rsidRPr="00F96A98" w:rsidRDefault="009E3D47" w:rsidP="00D87545">
            <w:pPr>
              <w:pStyle w:val="TAL"/>
              <w:rPr>
                <w:rFonts w:cs="Arial"/>
                <w:sz w:val="16"/>
                <w:szCs w:val="16"/>
                <w:lang w:eastAsia="en-US"/>
              </w:rPr>
            </w:pPr>
            <w:r w:rsidRPr="00F96A98">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ACD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5E36416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41F3F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3973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83E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DA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FDD8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6D2D6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746F4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2D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63FB121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788B8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E665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F98B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96A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1BB8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853AB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A71CC" w14:textId="77777777" w:rsidR="009E3D47" w:rsidRPr="00F96A98" w:rsidRDefault="009E3D47" w:rsidP="00D87545">
            <w:pPr>
              <w:pStyle w:val="TAL"/>
              <w:rPr>
                <w:rFonts w:cs="Arial"/>
                <w:sz w:val="16"/>
                <w:szCs w:val="16"/>
                <w:lang w:eastAsia="en-US"/>
              </w:rPr>
            </w:pPr>
            <w:r w:rsidRPr="00F96A98">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677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3F34D6D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F18A2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D711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8CD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17C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C63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14B34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2DB66E"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C70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F25578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229EA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DD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14F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03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43C0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36A17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DE617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D4A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32A3654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9CBD2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231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141A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433C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2686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EB25F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1CF8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F030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2C69D07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7130C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A2A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F7C2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CA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6F4A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14AD4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47FA8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395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5B0E1C2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6E739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446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1FED1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85F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6EF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915B2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63DC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D2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68DFB83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CF1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7BE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6063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8C9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0F08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D56AC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6DF422"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BC4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11.0.0</w:t>
            </w:r>
          </w:p>
        </w:tc>
      </w:tr>
      <w:tr w:rsidR="009E3D47" w:rsidRPr="00F96A98" w14:paraId="0BB088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A355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C7ED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B58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32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1A1B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5B04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8D35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F62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5ED72D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7912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D79DA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C914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EE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FDCA5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48830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D7CDC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E3F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44EA2E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FF9681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ACC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296F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4C8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27EEF"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CC7C2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2C7A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1CD9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49F963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F726A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3EA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5A0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9E95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18EC4B"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2DDC9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74D4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F0F4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3001684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F5E3CC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E04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69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0A8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92EEC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EE7C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6E08C5"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33AB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2F4D600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0B7E0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DEE5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E45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453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54671E"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04AC9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5DC3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A0C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786BB2C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690E4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55CD0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A75C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E95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0DA91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1C709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18CC5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309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752E2B5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B6E67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36F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6D0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74AA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78EF5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82DFA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AFDF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D76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662B14A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41D4D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012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201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2E0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565DE"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51C4F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FF5230"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0D65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2E66E7E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4371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240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DC5D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346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70E5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2E0A2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485F3F"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ACF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56E2500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CDBD7F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833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B3E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DB6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FC2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99C4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D3E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358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6F8D761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24955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266B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ACB16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E51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472B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6065A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29673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909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5FD74D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0F9256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DC03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383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996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DB3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760E9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1A8D06"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0F4A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055F02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D7C52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2D4F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9FD3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D02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C4E0C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FF84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1488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908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60CA4F5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F0F3A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0E6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4EEE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5A99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E73562"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7C74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A56827"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98D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7CB09B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53965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ACB7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1B66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B20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21FC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F7A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29A8DA"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77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242CE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4025D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9899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1F6A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E8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3695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BC450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B1207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75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174612A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84FA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3B9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02B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25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9F74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716A9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2007D"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97D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75C37D4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646B09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07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EAE6C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4AD9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A494BB"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EAB51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31B6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BDE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73F053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B039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B55A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6B0A0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B93A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CF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870CE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073F5B"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651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23B1D7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B6D19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9253F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BC542" w14:textId="77777777" w:rsidR="009E3D47" w:rsidRPr="00F96A98"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33FD" w14:textId="77777777" w:rsidR="009E3D47" w:rsidRPr="00F96A98"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C667E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CA71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F3E518" w14:textId="77777777" w:rsidR="009E3D47" w:rsidRPr="00F96A98" w:rsidRDefault="009E3D47" w:rsidP="00D87545">
            <w:pPr>
              <w:pStyle w:val="TAL"/>
              <w:rPr>
                <w:rFonts w:cs="Arial"/>
                <w:sz w:val="16"/>
                <w:szCs w:val="16"/>
                <w:lang w:eastAsia="en-US"/>
              </w:rPr>
            </w:pPr>
            <w:r w:rsidRPr="00F96A98">
              <w:rPr>
                <w:rFonts w:cs="Arial"/>
                <w:sz w:val="16"/>
                <w:szCs w:val="16"/>
                <w:lang w:eastAsia="en-US"/>
              </w:rPr>
              <w:t>Editorial correction in Table 6.6.2.</w:t>
            </w:r>
            <w:r w:rsidRPr="00F96A98">
              <w:rPr>
                <w:rFonts w:cs="Arial"/>
                <w:sz w:val="16"/>
                <w:szCs w:val="16"/>
                <w:lang w:eastAsia="zh-CN"/>
              </w:rPr>
              <w:t>5.</w:t>
            </w:r>
            <w:r w:rsidRPr="00F96A98">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8903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11.2.1</w:t>
            </w:r>
          </w:p>
        </w:tc>
      </w:tr>
      <w:tr w:rsidR="009E3D47" w:rsidRPr="00F96A98" w14:paraId="30AD3A6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8B7D35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3451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752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0B64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1D5D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8B137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6402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6F68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E7D311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0A6E16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11D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855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76A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7780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7F39D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DB3D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B47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5B3F559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D23B8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30F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E15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9CB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910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C6370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3AB11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857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FCECB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40E7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C18C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FEE4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A99E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E1797"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ABE74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D56118"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AB3C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457F309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B5D21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8EC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F481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23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C766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A1489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9EDD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550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640213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772F9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E34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4063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B96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13D7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445A6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4D51F3"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DAF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698C85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462EA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781B4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BA3F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44C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45E97"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0D92D6"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6D644" w14:textId="77777777" w:rsidR="009E3D47" w:rsidRPr="00F96A98" w:rsidRDefault="009E3D47" w:rsidP="00D87545">
            <w:pPr>
              <w:pStyle w:val="TAL"/>
              <w:rPr>
                <w:rFonts w:cs="Arial"/>
                <w:sz w:val="16"/>
                <w:szCs w:val="16"/>
                <w:lang w:eastAsia="en-US"/>
              </w:rPr>
            </w:pPr>
            <w:r w:rsidRPr="00F96A98">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69C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401C43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D99FF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98DF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7CCB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4703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23750"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00D48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5F810"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A60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6814710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D10F3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111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C7D3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C52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C19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5FEF1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4D2CD"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BC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30AE91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41DD9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F740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205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E65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D4B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8A3C4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36CFA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F0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537A72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031A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DFD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89C4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0DD9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8286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D647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322E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E1E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A2AED0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13FC4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1EE5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20C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A26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81F209"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EFF8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0D1FEE"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EB1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92BD1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BD507C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93B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B22F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641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120F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A8B8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46C3A9"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CE9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400DD3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10C54C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DF8C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DE3F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108A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F530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5A3AE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92EE75"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2FB5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11.4.0</w:t>
            </w:r>
          </w:p>
        </w:tc>
      </w:tr>
      <w:tr w:rsidR="009E3D47" w:rsidRPr="00F96A98" w14:paraId="7464EC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E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E84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B37D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AEBC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430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9787B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E475A"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439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11.4.0</w:t>
            </w:r>
          </w:p>
        </w:tc>
      </w:tr>
      <w:tr w:rsidR="009E3D47" w:rsidRPr="00F96A98" w14:paraId="0F33D77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EE0171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36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AD039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E9C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66934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2C76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B92B6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323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1AAFDEC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DE6851"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4D51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F181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BEA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E450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F93A1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35AA3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FEC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0C478A8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8019B88"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88F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5A1C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1E8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2D43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40B7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E9752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042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084B6DF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991CB4"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EF4D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32BE1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3026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FC39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E7A9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13EA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C8F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2110FD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AA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F6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15A72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B80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482FC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EBFA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EC9237"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02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12.0.0</w:t>
            </w:r>
          </w:p>
        </w:tc>
      </w:tr>
      <w:tr w:rsidR="009E3D47" w:rsidRPr="00F96A98" w14:paraId="51B6359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3D16AA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65F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C122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B7B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C1B4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450DE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344D69"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A88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12.0.0</w:t>
            </w:r>
          </w:p>
        </w:tc>
      </w:tr>
      <w:tr w:rsidR="009E3D47" w:rsidRPr="00F96A98" w14:paraId="02017A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1C57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1D6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720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7BC9"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7B2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7B09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8F68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F4A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12.1.0</w:t>
            </w:r>
          </w:p>
        </w:tc>
      </w:tr>
      <w:tr w:rsidR="009E3D47" w:rsidRPr="00F96A98" w14:paraId="15CFAE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CA8F3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5F0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4FF6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969D"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32AC3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5E07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814CA9" w14:textId="77777777" w:rsidR="009E3D47" w:rsidRPr="00F96A98" w:rsidRDefault="009E3D47" w:rsidP="00D87545">
            <w:pPr>
              <w:pStyle w:val="TAL"/>
              <w:rPr>
                <w:rFonts w:cs="Arial"/>
                <w:sz w:val="16"/>
                <w:szCs w:val="16"/>
                <w:lang w:eastAsia="en-US"/>
              </w:rPr>
            </w:pPr>
            <w:r w:rsidRPr="00F96A98">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6CC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12.1.0</w:t>
            </w:r>
          </w:p>
        </w:tc>
      </w:tr>
      <w:tr w:rsidR="009E3D47" w:rsidRPr="00F96A98" w14:paraId="3F43D1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B581DA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563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EF5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71F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8236AD"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784C9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1DEF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05A4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6357F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D26D9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244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A2B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B3E9B"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C3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C8CD8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81B30B"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EA8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3288C9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0B4B55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9D2D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489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17EAB"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851EB2"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74B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16BB91"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operation to TS 37.141 (Cluause 6)</w:t>
            </w:r>
          </w:p>
          <w:p w14:paraId="13269161" w14:textId="77777777" w:rsidR="009E3D47" w:rsidRPr="00F96A98" w:rsidRDefault="009E3D47" w:rsidP="00D87545">
            <w:pPr>
              <w:pStyle w:val="TAL"/>
              <w:rPr>
                <w:rFonts w:cs="Arial"/>
                <w:sz w:val="16"/>
                <w:szCs w:val="16"/>
                <w:lang w:eastAsia="en-US"/>
              </w:rPr>
            </w:pPr>
            <w:r w:rsidRPr="00F96A98">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3F8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D7C65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49EE2B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B6CB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6FF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FCB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2AA01"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40EB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85B01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0DA1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4C02A4B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4607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732F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B9F3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EF98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69039"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17A3B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F6DA1"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99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3F9A49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C75BEF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C1C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487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35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4F780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CC5F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6B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2E72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216E719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83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307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2F9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0E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C410B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C2305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48C96"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2255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035B0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50772B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787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44B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B473"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D79D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1813A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B7ED9A"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2FC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0F0181A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5D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889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1F0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6422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5EC40"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531B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E1D503"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594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1EDD418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7D6885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CB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40A91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DA8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62F5A"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7386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A0C85" w14:textId="77777777" w:rsidR="009E3D47" w:rsidRPr="00F96A98" w:rsidRDefault="009E3D47" w:rsidP="00D87545">
            <w:pPr>
              <w:pStyle w:val="TAL"/>
              <w:rPr>
                <w:rFonts w:cs="Arial"/>
                <w:sz w:val="16"/>
                <w:szCs w:val="16"/>
                <w:lang w:eastAsia="en-US"/>
              </w:rPr>
            </w:pPr>
            <w:r w:rsidRPr="00F96A98">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F38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1FDF24C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2852F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426B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E623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BD8F7"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5F398C"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2F841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EAD367" w14:textId="77777777" w:rsidR="009E3D47" w:rsidRPr="00F96A98" w:rsidRDefault="009E3D47" w:rsidP="00D87545">
            <w:pPr>
              <w:pStyle w:val="TAL"/>
              <w:rPr>
                <w:rFonts w:cs="Arial"/>
                <w:sz w:val="16"/>
                <w:szCs w:val="16"/>
                <w:lang w:eastAsia="en-US"/>
              </w:rPr>
            </w:pPr>
            <w:r w:rsidRPr="00F96A98">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CCB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7350F0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92100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EB0F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56EEC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4C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C019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94E4A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13BCDE"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17C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985732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1897A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E92B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0824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1D26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927F2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4058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5058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0EA3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D6E41F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07E9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4EF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1509D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6BC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81E4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4D905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A6FC3A" w14:textId="77777777" w:rsidR="009E3D47" w:rsidRPr="00F96A98" w:rsidRDefault="009E3D47" w:rsidP="00D87545">
            <w:pPr>
              <w:pStyle w:val="TAL"/>
              <w:rPr>
                <w:rFonts w:cs="Arial"/>
                <w:sz w:val="16"/>
                <w:szCs w:val="16"/>
                <w:lang w:eastAsia="en-US"/>
              </w:rPr>
            </w:pPr>
            <w:r w:rsidRPr="00F96A98">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6ED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FB3EAE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567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BC25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068F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6E66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B30FA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6B957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52BBDE"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E1D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4C0B415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484A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DF1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E28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89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DADA1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ED8CE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427C7E" w14:textId="77777777" w:rsidR="009E3D47" w:rsidRPr="00F96A98" w:rsidRDefault="009E3D47" w:rsidP="00D87545">
            <w:pPr>
              <w:pStyle w:val="TAL"/>
              <w:rPr>
                <w:rFonts w:cs="Arial"/>
                <w:sz w:val="16"/>
                <w:szCs w:val="16"/>
                <w:lang w:eastAsia="en-US"/>
              </w:rPr>
            </w:pPr>
            <w:r w:rsidRPr="00F96A98">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E9E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02453C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D5D0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EB7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E47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FA0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57E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D67F8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E871F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8CA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550BDEA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41350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9B870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9858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61D1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71B0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E4B86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823D1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EDC7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6247CCA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6878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24C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064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F51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16E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8B088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D39E47"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BE54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94793A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83FA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422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11D63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429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CF3A6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143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14BF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9CD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02B8570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F8D3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125E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6DF2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B169C" w14:textId="77777777" w:rsidR="009E3D47" w:rsidRPr="00F96A98" w:rsidRDefault="009E3D47" w:rsidP="007E1F74">
            <w:pPr>
              <w:pStyle w:val="TAL"/>
              <w:rPr>
                <w:rFonts w:cs="Arial"/>
                <w:sz w:val="16"/>
                <w:szCs w:val="16"/>
                <w:lang w:eastAsia="en-US"/>
              </w:rPr>
            </w:pPr>
            <w:r w:rsidRPr="00F96A98">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F30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987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1F71E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0B9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1A0398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EED1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74D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57D7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4EF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7079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FF1C4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ED7E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38D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5BD9C58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6ED66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651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20697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0A9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532A1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81796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1B8392"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3240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5A05EE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7CCE7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E0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8D09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60B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09589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9758D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70EDC"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1EBF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316996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92A6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765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DEA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FB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BD1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7B6E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50D30C"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D5B7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1BF36C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4682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C1C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FB2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D89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EE9F9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6C96F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8E717"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610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50431F" w14:paraId="5935BA3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A66F00"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FD47F6"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E96F7" w14:textId="77777777" w:rsidR="009E3D47" w:rsidRPr="0050431F" w:rsidRDefault="009E3D47" w:rsidP="007E1F74">
            <w:pPr>
              <w:pStyle w:val="TAL"/>
              <w:rPr>
                <w:rFonts w:cs="Arial"/>
                <w:lang w:eastAsia="en-US"/>
              </w:rPr>
            </w:pPr>
            <w:r w:rsidRPr="0050431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2391A" w14:textId="77777777" w:rsidR="009E3D47" w:rsidRPr="0050431F" w:rsidRDefault="009E3D47" w:rsidP="007E1F74">
            <w:pPr>
              <w:pStyle w:val="TAL"/>
              <w:rPr>
                <w:rFonts w:cs="Arial"/>
                <w:lang w:eastAsia="en-US"/>
              </w:rPr>
            </w:pPr>
            <w:r w:rsidRPr="0050431F">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57D34" w14:textId="77777777" w:rsidR="009E3D47" w:rsidRPr="0050431F" w:rsidRDefault="009E3D47" w:rsidP="007E1F74">
            <w:pPr>
              <w:pStyle w:val="TAL"/>
              <w:rPr>
                <w:rFonts w:cs="Arial"/>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E0F6CD"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68F82F" w14:textId="77777777" w:rsidR="009E3D47" w:rsidRPr="0050431F" w:rsidRDefault="009E3D47" w:rsidP="00D87545">
            <w:pPr>
              <w:pStyle w:val="TAL"/>
              <w:rPr>
                <w:rFonts w:cs="Arial"/>
                <w:lang w:eastAsia="en-US"/>
              </w:rPr>
            </w:pPr>
            <w:r w:rsidRPr="0050431F">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5D127"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7D0315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55299"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EC580"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DB742D" w14:textId="77777777" w:rsidR="009E3D47" w:rsidRPr="0050431F" w:rsidRDefault="009E3D47" w:rsidP="007E1F74">
            <w:pPr>
              <w:pStyle w:val="TAL"/>
              <w:rPr>
                <w:rFonts w:cs="Arial"/>
                <w:lang w:eastAsia="en-US"/>
              </w:rPr>
            </w:pPr>
            <w:r w:rsidRPr="0050431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4B06E" w14:textId="77777777" w:rsidR="009E3D47" w:rsidRPr="0050431F" w:rsidRDefault="009E3D47" w:rsidP="007E1F74">
            <w:pPr>
              <w:pStyle w:val="TAL"/>
              <w:rPr>
                <w:rFonts w:cs="Arial"/>
                <w:lang w:eastAsia="en-US"/>
              </w:rPr>
            </w:pPr>
            <w:r w:rsidRPr="0050431F">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11A6A" w14:textId="77777777" w:rsidR="009E3D47" w:rsidRPr="0050431F" w:rsidRDefault="009E3D47" w:rsidP="007E1F74">
            <w:pPr>
              <w:pStyle w:val="TAL"/>
              <w:rPr>
                <w:rFonts w:cs="Arial"/>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8F4606"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E3536" w14:textId="77777777" w:rsidR="009E3D47" w:rsidRPr="0050431F" w:rsidRDefault="009E3D47" w:rsidP="00D87545">
            <w:pPr>
              <w:pStyle w:val="TAL"/>
              <w:rPr>
                <w:rFonts w:cs="Arial"/>
                <w:lang w:eastAsia="en-US"/>
              </w:rPr>
            </w:pPr>
            <w:r w:rsidRPr="0050431F">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C3B12"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459FAA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D3C"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F8727"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09C7D" w14:textId="77777777" w:rsidR="009E3D47" w:rsidRPr="0050431F" w:rsidRDefault="009E3D47" w:rsidP="007E1F74">
            <w:pPr>
              <w:pStyle w:val="TAL"/>
              <w:rPr>
                <w:rFonts w:cs="Arial"/>
                <w:lang w:eastAsia="en-US"/>
              </w:rPr>
            </w:pPr>
            <w:r w:rsidRPr="0050431F">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3F86" w14:textId="77777777" w:rsidR="009E3D47" w:rsidRPr="0050431F" w:rsidRDefault="009E3D47" w:rsidP="007E1F74">
            <w:pPr>
              <w:pStyle w:val="TAL"/>
              <w:rPr>
                <w:rFonts w:cs="Arial"/>
                <w:lang w:eastAsia="en-US"/>
              </w:rPr>
            </w:pPr>
            <w:r w:rsidRPr="0050431F">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1E8E6" w14:textId="77777777" w:rsidR="009E3D47" w:rsidRPr="0050431F" w:rsidRDefault="009E3D47" w:rsidP="007E1F74">
            <w:pPr>
              <w:pStyle w:val="TAL"/>
              <w:rPr>
                <w:rFonts w:cs="Arial"/>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2084B6"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902D0E" w14:textId="77777777" w:rsidR="009E3D47" w:rsidRPr="0050431F" w:rsidRDefault="009E3D47" w:rsidP="00D87545">
            <w:pPr>
              <w:pStyle w:val="TAL"/>
              <w:rPr>
                <w:rFonts w:cs="Arial"/>
                <w:lang w:eastAsia="en-US"/>
              </w:rPr>
            </w:pPr>
            <w:r w:rsidRPr="0050431F">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D645B"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045441C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63DB2F" w14:textId="77777777" w:rsidR="009E3D47" w:rsidRPr="0050431F" w:rsidRDefault="009E3D47" w:rsidP="0056351C">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C6B39"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A38AE" w14:textId="77777777" w:rsidR="009E3D47" w:rsidRPr="0050431F" w:rsidRDefault="009E3D47" w:rsidP="0056351C">
            <w:pPr>
              <w:pStyle w:val="TAL"/>
              <w:rPr>
                <w:rFonts w:cs="Arial"/>
                <w:sz w:val="16"/>
                <w:szCs w:val="16"/>
                <w:lang w:eastAsia="en-US"/>
              </w:rPr>
            </w:pPr>
            <w:r w:rsidRPr="0050431F">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5649" w14:textId="77777777" w:rsidR="009E3D47" w:rsidRPr="0050431F" w:rsidRDefault="009E3D47" w:rsidP="0056351C">
            <w:pPr>
              <w:pStyle w:val="TAL"/>
              <w:rPr>
                <w:rFonts w:cs="Arial"/>
                <w:sz w:val="16"/>
                <w:szCs w:val="16"/>
                <w:lang w:eastAsia="en-US"/>
              </w:rPr>
            </w:pPr>
            <w:r w:rsidRPr="0050431F">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3F7B9" w14:textId="77777777" w:rsidR="009E3D47" w:rsidRPr="0050431F" w:rsidRDefault="009E3D47" w:rsidP="000B3F1F">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535FCD"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F3562" w14:textId="77777777" w:rsidR="009E3D47" w:rsidRPr="0050431F" w:rsidRDefault="009E3D47" w:rsidP="00D87545">
            <w:pPr>
              <w:pStyle w:val="TAL"/>
              <w:rPr>
                <w:rFonts w:cs="Arial"/>
                <w:sz w:val="16"/>
                <w:szCs w:val="16"/>
                <w:lang w:eastAsia="en-US"/>
              </w:rPr>
            </w:pPr>
            <w:r w:rsidRPr="0050431F">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FB876"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07AB24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6BA6D7" w14:textId="77777777" w:rsidR="009E3D47" w:rsidRPr="0050431F" w:rsidRDefault="009E3D47" w:rsidP="000B3F1F">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C4725"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22365" w14:textId="77777777" w:rsidR="009E3D47" w:rsidRPr="0050431F" w:rsidRDefault="009E3D47" w:rsidP="0041644E">
            <w:pPr>
              <w:pStyle w:val="TAL"/>
              <w:rPr>
                <w:rFonts w:cs="Arial"/>
                <w:sz w:val="16"/>
                <w:szCs w:val="16"/>
                <w:lang w:eastAsia="en-US"/>
              </w:rPr>
            </w:pPr>
            <w:r w:rsidRPr="0050431F">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A212" w14:textId="77777777" w:rsidR="009E3D47" w:rsidRPr="0050431F" w:rsidRDefault="009E3D47" w:rsidP="000B3F1F">
            <w:pPr>
              <w:pStyle w:val="TAL"/>
              <w:rPr>
                <w:rFonts w:cs="Arial"/>
                <w:sz w:val="16"/>
                <w:szCs w:val="16"/>
                <w:lang w:eastAsia="en-US"/>
              </w:rPr>
            </w:pPr>
            <w:r w:rsidRPr="0050431F">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7836" w14:textId="77777777" w:rsidR="009E3D47" w:rsidRPr="0050431F" w:rsidRDefault="009E3D47" w:rsidP="000B3F1F">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328A22"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E9FE02"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293C2"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6EBE84E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1EC47" w14:textId="77777777" w:rsidR="009E3D47" w:rsidRPr="0050431F" w:rsidRDefault="009E3D47" w:rsidP="000B3F1F">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25044"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8DE677" w14:textId="77777777" w:rsidR="009E3D47" w:rsidRPr="0050431F" w:rsidRDefault="009E3D47" w:rsidP="0013666F">
            <w:pPr>
              <w:pStyle w:val="TAL"/>
              <w:rPr>
                <w:rFonts w:cs="Arial"/>
                <w:sz w:val="16"/>
                <w:szCs w:val="16"/>
                <w:lang w:eastAsia="en-US"/>
              </w:rPr>
            </w:pPr>
            <w:r w:rsidRPr="0050431F">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F520C" w14:textId="77777777" w:rsidR="009E3D47" w:rsidRPr="0050431F" w:rsidRDefault="009E3D47" w:rsidP="0013666F">
            <w:pPr>
              <w:pStyle w:val="TAL"/>
              <w:rPr>
                <w:rFonts w:cs="Arial"/>
                <w:sz w:val="16"/>
                <w:szCs w:val="16"/>
                <w:lang w:eastAsia="en-US"/>
              </w:rPr>
            </w:pPr>
            <w:r w:rsidRPr="0050431F">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8B8900" w14:textId="77777777" w:rsidR="009E3D47" w:rsidRPr="0050431F" w:rsidRDefault="009E3D47" w:rsidP="000B3F1F">
            <w:pPr>
              <w:pStyle w:val="TAL"/>
              <w:rPr>
                <w:rFonts w:cs="Arial"/>
                <w:sz w:val="16"/>
                <w:szCs w:val="16"/>
                <w:lang w:eastAsia="en-US"/>
              </w:rPr>
            </w:pPr>
            <w:r w:rsidRPr="0050431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39B8A"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42F578" w14:textId="77777777" w:rsidR="009E3D47" w:rsidRPr="0050431F" w:rsidRDefault="009E3D47" w:rsidP="00D87545">
            <w:pPr>
              <w:pStyle w:val="TAL"/>
              <w:rPr>
                <w:rFonts w:cs="Arial"/>
                <w:sz w:val="16"/>
                <w:szCs w:val="16"/>
                <w:lang w:eastAsia="en-US"/>
              </w:rPr>
            </w:pPr>
            <w:r w:rsidRPr="0050431F">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FCB7E"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049F2BD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78FE"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663C"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1145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3F78"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80A28E"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8F1C2"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8F926B"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0DEC7"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27E67858"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1D61B"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FC57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64EA7"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24E6" w14:textId="77777777" w:rsidR="009E3D47" w:rsidRPr="0050431F" w:rsidRDefault="009E3D47" w:rsidP="00024EEF">
            <w:pPr>
              <w:pStyle w:val="TAL"/>
              <w:rPr>
                <w:rFonts w:cs="Arial"/>
                <w:sz w:val="16"/>
                <w:szCs w:val="16"/>
                <w:lang w:eastAsia="en-US"/>
              </w:rPr>
            </w:pPr>
            <w:r w:rsidRPr="0050431F">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8694B" w14:textId="77777777" w:rsidR="009E3D47" w:rsidRPr="0050431F" w:rsidRDefault="009E3D47" w:rsidP="00024EEF">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5C1EA4"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103C7E" w14:textId="77777777" w:rsidR="009E3D47" w:rsidRPr="0050431F" w:rsidRDefault="009E3D47" w:rsidP="00D87545">
            <w:pPr>
              <w:pStyle w:val="TAL"/>
              <w:rPr>
                <w:rFonts w:cs="Arial"/>
                <w:sz w:val="16"/>
                <w:szCs w:val="16"/>
                <w:lang w:eastAsia="en-US"/>
              </w:rPr>
            </w:pPr>
            <w:r w:rsidRPr="0050431F">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D691E"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385F6FB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396A5"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70724"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39C9B1"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B6E6E"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C857B7"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9D495"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BD2E72" w14:textId="77777777" w:rsidR="009E3D47" w:rsidRPr="0050431F" w:rsidRDefault="009E3D47" w:rsidP="00D87545">
            <w:pPr>
              <w:pStyle w:val="TAL"/>
              <w:rPr>
                <w:rFonts w:cs="Arial"/>
                <w:sz w:val="16"/>
                <w:szCs w:val="16"/>
                <w:lang w:eastAsia="en-US"/>
              </w:rPr>
            </w:pPr>
            <w:r w:rsidRPr="0050431F">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BAED8"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172B464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E3BEA"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D57D4"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FF0EFF"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2234"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000F5E"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5A40E6"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78706D" w14:textId="77777777" w:rsidR="009E3D47" w:rsidRPr="0050431F" w:rsidRDefault="009E3D47" w:rsidP="00D87545">
            <w:pPr>
              <w:pStyle w:val="TAL"/>
              <w:rPr>
                <w:rFonts w:cs="Arial"/>
                <w:sz w:val="16"/>
                <w:szCs w:val="16"/>
                <w:lang w:eastAsia="en-US"/>
              </w:rPr>
            </w:pPr>
            <w:r w:rsidRPr="0050431F">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DDA45"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5019028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4215A"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F07ACC"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A3BCC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E705" w14:textId="77777777" w:rsidR="009E3D47" w:rsidRPr="0050431F" w:rsidRDefault="009E3D47" w:rsidP="00024EEF">
            <w:pPr>
              <w:pStyle w:val="TAL"/>
              <w:rPr>
                <w:rFonts w:cs="Arial"/>
                <w:sz w:val="16"/>
                <w:szCs w:val="16"/>
                <w:lang w:eastAsia="en-US"/>
              </w:rPr>
            </w:pPr>
            <w:r w:rsidRPr="0050431F">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87796B"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49C61A"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1B12E"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71478"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36C9FE3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1F091" w14:textId="77777777" w:rsidR="009E3D47" w:rsidRPr="0050431F" w:rsidRDefault="009E3D47" w:rsidP="00FF6E6E">
            <w:pPr>
              <w:pStyle w:val="TAL"/>
              <w:rPr>
                <w:rFonts w:cs="Arial"/>
                <w:sz w:val="16"/>
                <w:szCs w:val="16"/>
                <w:lang w:eastAsia="en-US"/>
              </w:rPr>
            </w:pPr>
            <w:r w:rsidRPr="0050431F">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6E57C"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CE94B9"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C4C67" w14:textId="77777777" w:rsidR="009E3D47" w:rsidRPr="0050431F" w:rsidRDefault="009E3D47" w:rsidP="00FF6E6E">
            <w:pPr>
              <w:pStyle w:val="TAL"/>
              <w:rPr>
                <w:rFonts w:cs="Arial"/>
                <w:sz w:val="16"/>
                <w:szCs w:val="16"/>
                <w:lang w:eastAsia="en-US"/>
              </w:rPr>
            </w:pPr>
            <w:r w:rsidRPr="0050431F">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C0B65" w14:textId="77777777" w:rsidR="009E3D47" w:rsidRPr="0050431F" w:rsidRDefault="009E3D47" w:rsidP="00FF6E6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CE04D2" w14:textId="77777777" w:rsidR="009E3D47" w:rsidRPr="0050431F"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9BD20A"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5BD40" w14:textId="77777777" w:rsidR="009E3D47" w:rsidRPr="0050431F" w:rsidRDefault="009E3D47" w:rsidP="00FF6E6E">
            <w:pPr>
              <w:pStyle w:val="TAL"/>
              <w:rPr>
                <w:rFonts w:cs="Arial"/>
                <w:sz w:val="16"/>
                <w:szCs w:val="16"/>
                <w:lang w:eastAsia="en-US"/>
              </w:rPr>
            </w:pPr>
            <w:r w:rsidRPr="0050431F">
              <w:rPr>
                <w:rFonts w:cs="Arial"/>
                <w:sz w:val="16"/>
                <w:szCs w:val="16"/>
                <w:lang w:eastAsia="en-US"/>
              </w:rPr>
              <w:t>12.7.0</w:t>
            </w:r>
          </w:p>
        </w:tc>
      </w:tr>
      <w:tr w:rsidR="009E3D47" w:rsidRPr="0050431F" w14:paraId="054CA27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A6622" w14:textId="77777777" w:rsidR="009E3D47" w:rsidRPr="0050431F" w:rsidRDefault="009E3D47" w:rsidP="00D71800">
            <w:pPr>
              <w:pStyle w:val="TAL"/>
              <w:rPr>
                <w:rFonts w:cs="Arial"/>
                <w:sz w:val="16"/>
                <w:szCs w:val="16"/>
                <w:lang w:eastAsia="en-US"/>
              </w:rPr>
            </w:pPr>
            <w:r w:rsidRPr="0050431F">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D249B"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22AB3"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C715" w14:textId="77777777" w:rsidR="009E3D47" w:rsidRPr="0050431F" w:rsidRDefault="009E3D47" w:rsidP="00FF6E6E">
            <w:pPr>
              <w:pStyle w:val="TAL"/>
              <w:rPr>
                <w:rFonts w:cs="Arial"/>
                <w:sz w:val="16"/>
                <w:szCs w:val="16"/>
                <w:lang w:eastAsia="en-US"/>
              </w:rPr>
            </w:pPr>
            <w:r w:rsidRPr="0050431F">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EE30FE" w14:textId="77777777" w:rsidR="009E3D47" w:rsidRPr="0050431F" w:rsidRDefault="009E3D47" w:rsidP="00D71800">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DA5B3D"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B05BB" w14:textId="77777777" w:rsidR="009E3D47" w:rsidRPr="0050431F" w:rsidRDefault="009E3D47" w:rsidP="00D87545">
            <w:pPr>
              <w:pStyle w:val="TAL"/>
              <w:rPr>
                <w:rFonts w:cs="Arial"/>
                <w:sz w:val="16"/>
                <w:szCs w:val="16"/>
                <w:lang w:eastAsia="en-US"/>
              </w:rPr>
            </w:pPr>
            <w:r w:rsidRPr="0050431F">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7B73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12.7.0</w:t>
            </w:r>
          </w:p>
        </w:tc>
      </w:tr>
      <w:tr w:rsidR="009E3D47" w:rsidRPr="0050431F" w14:paraId="30A6BB9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218EE"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50E8"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C3A41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A7E44" w14:textId="77777777" w:rsidR="009E3D47" w:rsidRPr="0050431F" w:rsidRDefault="009E3D47" w:rsidP="00FF6E6E">
            <w:pPr>
              <w:pStyle w:val="TAL"/>
              <w:rPr>
                <w:rFonts w:cs="Arial"/>
                <w:sz w:val="16"/>
                <w:szCs w:val="16"/>
                <w:lang w:eastAsia="en-US"/>
              </w:rPr>
            </w:pPr>
            <w:r w:rsidRPr="0050431F">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AB8DE"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A2DF0A"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33390"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DE63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7458D0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6FB8E"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D2171"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8E85B"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6D216" w14:textId="77777777" w:rsidR="009E3D47" w:rsidRPr="0050431F" w:rsidRDefault="009E3D47" w:rsidP="00FF6E6E">
            <w:pPr>
              <w:pStyle w:val="TAL"/>
              <w:rPr>
                <w:rFonts w:cs="Arial"/>
                <w:sz w:val="16"/>
                <w:szCs w:val="16"/>
                <w:lang w:eastAsia="en-US"/>
              </w:rPr>
            </w:pPr>
            <w:r w:rsidRPr="0050431F">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6668A"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98A017"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4251D1" w14:textId="77777777" w:rsidR="009E3D47" w:rsidRPr="0050431F" w:rsidRDefault="009E3D47" w:rsidP="00D87545">
            <w:pPr>
              <w:pStyle w:val="TAL"/>
              <w:rPr>
                <w:rFonts w:cs="Arial"/>
                <w:sz w:val="16"/>
                <w:szCs w:val="16"/>
                <w:lang w:eastAsia="en-US"/>
              </w:rPr>
            </w:pPr>
            <w:r w:rsidRPr="0050431F">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9B95C"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344481D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82135"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2E9FA3"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AED83B"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A02C3" w14:textId="77777777" w:rsidR="009E3D47" w:rsidRPr="0050431F" w:rsidRDefault="009E3D47" w:rsidP="00FF6E6E">
            <w:pPr>
              <w:pStyle w:val="TAL"/>
              <w:rPr>
                <w:rFonts w:cs="Arial"/>
                <w:sz w:val="16"/>
                <w:szCs w:val="16"/>
                <w:lang w:eastAsia="en-US"/>
              </w:rPr>
            </w:pPr>
            <w:r w:rsidRPr="0050431F">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8C4F0"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E8364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763A3F" w14:textId="77777777" w:rsidR="009E3D47" w:rsidRPr="0050431F" w:rsidRDefault="009E3D47" w:rsidP="00D87545">
            <w:pPr>
              <w:pStyle w:val="TAL"/>
              <w:rPr>
                <w:rFonts w:cs="Arial"/>
                <w:sz w:val="16"/>
                <w:szCs w:val="16"/>
                <w:lang w:eastAsia="en-US"/>
              </w:rPr>
            </w:pPr>
            <w:r w:rsidRPr="0050431F">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56C9D"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6DD6D95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55DBC"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9C637"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1632C7"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6CD71" w14:textId="77777777" w:rsidR="009E3D47" w:rsidRPr="0050431F" w:rsidRDefault="009E3D47" w:rsidP="00FF6E6E">
            <w:pPr>
              <w:pStyle w:val="TAL"/>
              <w:rPr>
                <w:rFonts w:cs="Arial"/>
                <w:sz w:val="16"/>
                <w:szCs w:val="16"/>
                <w:lang w:eastAsia="en-US"/>
              </w:rPr>
            </w:pPr>
            <w:r w:rsidRPr="0050431F">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243707" w14:textId="77777777" w:rsidR="009E3D47" w:rsidRPr="0050431F" w:rsidRDefault="009E3D47" w:rsidP="00D71800">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5FCC4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BA2BE" w14:textId="77777777" w:rsidR="009E3D47" w:rsidRPr="0050431F" w:rsidRDefault="009E3D47" w:rsidP="00D87545">
            <w:pPr>
              <w:pStyle w:val="TAL"/>
              <w:rPr>
                <w:rFonts w:cs="Arial"/>
                <w:sz w:val="16"/>
                <w:szCs w:val="16"/>
                <w:lang w:eastAsia="en-US"/>
              </w:rPr>
            </w:pPr>
            <w:r w:rsidRPr="0050431F">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F37A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13.0.0</w:t>
            </w:r>
          </w:p>
        </w:tc>
      </w:tr>
      <w:tr w:rsidR="009E3D47" w:rsidRPr="0050431F" w14:paraId="263D0DA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C7FA6"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9E132"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0DF20"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CD605"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B605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FC0AB4"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336318"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D896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7BDD17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CCB0"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62991"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859145"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C5A1"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488DB"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030B75"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DB4F70"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33D8D"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9CDAF5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C01DB"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01E6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C1CC8"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8EEB0"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99B1A"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EFDAA9"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A4514B"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FAA86"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1116B60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BB20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AB80C"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F392F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7860"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BDDA1"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2252C3"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CDE48C"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5A34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5DAE5CD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1604A"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7D07F"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67B4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AE69A"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4D9EA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CB438E" w14:textId="77777777" w:rsidR="009E3D47" w:rsidRPr="0050431F" w:rsidRDefault="009E3D47" w:rsidP="00D87545">
            <w:pPr>
              <w:pStyle w:val="TAL"/>
              <w:rPr>
                <w:rFonts w:cs="Arial"/>
                <w:sz w:val="16"/>
                <w:szCs w:val="16"/>
                <w:lang w:eastAsia="en-US"/>
              </w:rPr>
            </w:pPr>
            <w:r w:rsidRPr="0050431F">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B79D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417C35E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B6F62"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CB194"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576B2"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77549"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B5DA5"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A43A8B"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66916D" w14:textId="77777777" w:rsidR="009E3D47" w:rsidRPr="0050431F" w:rsidRDefault="009E3D47" w:rsidP="00D87545">
            <w:pPr>
              <w:pStyle w:val="TAL"/>
              <w:rPr>
                <w:rFonts w:cs="Arial"/>
                <w:sz w:val="16"/>
                <w:szCs w:val="16"/>
                <w:lang w:eastAsia="en-US"/>
              </w:rPr>
            </w:pPr>
            <w:r w:rsidRPr="0050431F">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605E1"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6064B9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6684"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2B03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F00FA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4ED9B"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C23C8"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A58CA5"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115960"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EA400"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0596996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EFDE1"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7DA6"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172C22"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50498"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E18CE"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5A6BA8"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D72F"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C0707"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5B782D1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7894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AAE4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DB8AE"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2DCF4"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34C25"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3CD033"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0C2D8A"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BC81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6FF7DE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5B1AE"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E2525"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3DA7A"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15297"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A1D47" w14:textId="77777777" w:rsidR="009E3D47" w:rsidRPr="0050431F" w:rsidRDefault="009E3D47" w:rsidP="00545ADE">
            <w:pPr>
              <w:pStyle w:val="TAL"/>
              <w:rPr>
                <w:rFonts w:cs="Arial"/>
                <w:sz w:val="16"/>
                <w:szCs w:val="16"/>
                <w:lang w:eastAsia="en-US"/>
              </w:rPr>
            </w:pPr>
            <w:r w:rsidRPr="0050431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72365D" w14:textId="77777777" w:rsidR="009E3D47" w:rsidRPr="0050431F" w:rsidRDefault="009E3D47"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5426" w14:textId="77777777" w:rsidR="009E3D47" w:rsidRPr="0050431F" w:rsidRDefault="009E3D47" w:rsidP="00545ADE">
            <w:pPr>
              <w:pStyle w:val="TAL"/>
              <w:rPr>
                <w:rFonts w:cs="Arial"/>
                <w:sz w:val="16"/>
                <w:szCs w:val="16"/>
                <w:lang w:eastAsia="en-US"/>
              </w:rPr>
            </w:pPr>
            <w:r w:rsidRPr="0050431F">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4D86C"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9E3D47" w:rsidRPr="0050431F" w14:paraId="2725EE5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ECD02"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8C63"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57074"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FEB7"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D36D99" w14:textId="77777777" w:rsidR="009E3D47" w:rsidRPr="0050431F" w:rsidRDefault="009E3D47" w:rsidP="00545AD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06C7D" w14:textId="77777777" w:rsidR="009E3D47" w:rsidRPr="0050431F" w:rsidRDefault="009E3D47"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EEAC16" w14:textId="77777777" w:rsidR="009E3D47" w:rsidRPr="0050431F" w:rsidRDefault="009E3D47" w:rsidP="00545ADE">
            <w:pPr>
              <w:pStyle w:val="TAL"/>
              <w:rPr>
                <w:rFonts w:cs="Arial"/>
                <w:sz w:val="16"/>
                <w:szCs w:val="16"/>
                <w:lang w:eastAsia="en-US"/>
              </w:rPr>
            </w:pPr>
            <w:r w:rsidRPr="0050431F">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C9611"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9E3D47" w:rsidRPr="0050431F" w14:paraId="4DBE046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5ED46"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C9CED"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D0BBD"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80AC1"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0177AF" w14:textId="77777777" w:rsidR="009E3D47" w:rsidRPr="0050431F" w:rsidRDefault="009E3D47" w:rsidP="00545AD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597227" w14:textId="77777777" w:rsidR="009E3D47" w:rsidRPr="0050431F" w:rsidRDefault="009E3D47"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7D2C7D" w14:textId="77777777" w:rsidR="009E3D47" w:rsidRPr="0050431F" w:rsidRDefault="009E3D47" w:rsidP="00545ADE">
            <w:pPr>
              <w:pStyle w:val="TAL"/>
              <w:rPr>
                <w:rFonts w:cs="Arial"/>
                <w:sz w:val="16"/>
                <w:szCs w:val="16"/>
                <w:lang w:eastAsia="en-US"/>
              </w:rPr>
            </w:pPr>
            <w:r w:rsidRPr="0050431F">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ADF3"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895C58" w:rsidRPr="0050431F" w14:paraId="10B0C77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BB4440" w14:textId="77777777" w:rsidR="00895C58" w:rsidRPr="0050431F" w:rsidRDefault="00545ADE" w:rsidP="00545ADE">
            <w:pPr>
              <w:pStyle w:val="TAL"/>
              <w:rPr>
                <w:rFonts w:cs="Arial"/>
                <w:sz w:val="16"/>
                <w:szCs w:val="16"/>
                <w:lang w:eastAsia="en-US"/>
              </w:rPr>
            </w:pPr>
            <w:r w:rsidRPr="0050431F">
              <w:rPr>
                <w:rFonts w:cs="Arial"/>
                <w:sz w:val="16"/>
                <w:szCs w:val="16"/>
                <w:lang w:eastAsia="en-US"/>
              </w:rPr>
              <w:t>06/</w:t>
            </w:r>
            <w:r w:rsidR="00895C58" w:rsidRPr="0050431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60F82" w14:textId="77777777" w:rsidR="00895C58" w:rsidRPr="0050431F" w:rsidRDefault="00895C58"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FDDA47" w14:textId="77777777" w:rsidR="00895C58" w:rsidRPr="0050431F" w:rsidRDefault="00895C58" w:rsidP="00545ADE">
            <w:pPr>
              <w:pStyle w:val="TAL"/>
              <w:rPr>
                <w:rFonts w:cs="Arial"/>
                <w:sz w:val="16"/>
                <w:szCs w:val="16"/>
                <w:lang w:eastAsia="en-US"/>
              </w:rPr>
            </w:pPr>
            <w:r w:rsidRPr="0050431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B866D" w14:textId="77777777" w:rsidR="00895C58" w:rsidRPr="0050431F" w:rsidRDefault="00895C58" w:rsidP="00545ADE">
            <w:pPr>
              <w:pStyle w:val="TAL"/>
              <w:rPr>
                <w:rFonts w:cs="Arial"/>
                <w:sz w:val="16"/>
                <w:szCs w:val="16"/>
                <w:lang w:eastAsia="en-US"/>
              </w:rPr>
            </w:pPr>
            <w:r w:rsidRPr="0050431F">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50B2A8" w14:textId="77777777" w:rsidR="00895C58" w:rsidRPr="0050431F" w:rsidRDefault="00895C58"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28D35" w14:textId="77777777" w:rsidR="00895C58" w:rsidRPr="0050431F" w:rsidRDefault="00895C58"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4FEA3F" w14:textId="77777777" w:rsidR="00895C58" w:rsidRPr="0050431F" w:rsidRDefault="00895C58" w:rsidP="00545ADE">
            <w:pPr>
              <w:pStyle w:val="TAL"/>
              <w:rPr>
                <w:rFonts w:cs="Arial"/>
                <w:sz w:val="16"/>
                <w:szCs w:val="16"/>
                <w:lang w:eastAsia="en-US"/>
              </w:rPr>
            </w:pPr>
            <w:r w:rsidRPr="0050431F">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A2B03" w14:textId="77777777" w:rsidR="00895C58" w:rsidRPr="0050431F" w:rsidRDefault="00895C58" w:rsidP="00545ADE">
            <w:pPr>
              <w:pStyle w:val="TAL"/>
              <w:rPr>
                <w:rFonts w:cs="Arial"/>
                <w:sz w:val="16"/>
                <w:szCs w:val="16"/>
                <w:lang w:eastAsia="en-US"/>
              </w:rPr>
            </w:pPr>
            <w:r w:rsidRPr="0050431F">
              <w:rPr>
                <w:rFonts w:cs="Arial"/>
                <w:sz w:val="16"/>
                <w:szCs w:val="16"/>
                <w:lang w:eastAsia="en-US"/>
              </w:rPr>
              <w:t>13.3.0</w:t>
            </w:r>
          </w:p>
        </w:tc>
      </w:tr>
      <w:tr w:rsidR="00545ADE" w:rsidRPr="0050431F" w14:paraId="2A880F7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0087B"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23F30"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2F050E"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C4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1AC41"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AA02AB"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3537C9" w14:textId="77777777" w:rsidR="00545ADE" w:rsidRPr="0050431F" w:rsidRDefault="00545ADE" w:rsidP="00545ADE">
            <w:pPr>
              <w:pStyle w:val="TAL"/>
              <w:rPr>
                <w:rFonts w:cs="Arial"/>
                <w:sz w:val="16"/>
                <w:szCs w:val="16"/>
                <w:lang w:eastAsia="en-US"/>
              </w:rPr>
            </w:pPr>
            <w:r w:rsidRPr="0050431F">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9CF72"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095D6DF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9B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769C5A"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590BFA"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D43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8AD8A"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B7" w14:textId="77777777" w:rsidR="00545ADE" w:rsidRPr="0050431F" w:rsidRDefault="00545ADE"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1AD03E" w14:textId="77777777" w:rsidR="00545ADE" w:rsidRPr="0050431F" w:rsidRDefault="00545ADE" w:rsidP="00545ADE">
            <w:pPr>
              <w:pStyle w:val="TAL"/>
              <w:rPr>
                <w:rFonts w:cs="Arial"/>
                <w:sz w:val="16"/>
                <w:szCs w:val="16"/>
                <w:lang w:eastAsia="en-US"/>
              </w:rPr>
            </w:pPr>
            <w:r w:rsidRPr="0050431F">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3AF6A"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2E87999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1861C"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2BC0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447345"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6FB47"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2AB22"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CC171C"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F6C42"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8E6B5"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5A657BF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B84DB"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480F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94D23C"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125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96D646"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6EB29"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526C"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EBA7F"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14.0.0</w:t>
            </w:r>
          </w:p>
        </w:tc>
      </w:tr>
      <w:tr w:rsidR="00545ADE" w:rsidRPr="0050431F" w14:paraId="2DBDF63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2AD33"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B1C8C"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30857"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3EE82"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51E990"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7A085D"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9FA376"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ED13E"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14.0.0</w:t>
            </w:r>
          </w:p>
        </w:tc>
      </w:tr>
      <w:tr w:rsidR="008D388E" w:rsidRPr="0050431F" w14:paraId="1E40A32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C5D45" w14:textId="77777777" w:rsidR="008D388E" w:rsidRPr="0050431F" w:rsidRDefault="00545ADE" w:rsidP="00545ADE">
            <w:pPr>
              <w:pStyle w:val="TAL"/>
              <w:rPr>
                <w:rFonts w:cs="Arial"/>
                <w:sz w:val="16"/>
                <w:szCs w:val="16"/>
                <w:lang w:eastAsia="en-US"/>
              </w:rPr>
            </w:pPr>
            <w:r w:rsidRPr="0050431F">
              <w:rPr>
                <w:rFonts w:cs="Arial"/>
                <w:sz w:val="16"/>
                <w:szCs w:val="16"/>
                <w:lang w:eastAsia="en-US"/>
              </w:rPr>
              <w:t>09/</w:t>
            </w:r>
            <w:r w:rsidR="008D388E" w:rsidRPr="0050431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31B79" w14:textId="77777777" w:rsidR="008D388E" w:rsidRPr="0050431F" w:rsidRDefault="008D388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31D117" w14:textId="77777777" w:rsidR="008D388E" w:rsidRPr="0050431F" w:rsidRDefault="008D388E" w:rsidP="00545ADE">
            <w:pPr>
              <w:pStyle w:val="TAL"/>
              <w:rPr>
                <w:rFonts w:cs="Arial"/>
                <w:sz w:val="16"/>
                <w:szCs w:val="16"/>
                <w:lang w:eastAsia="en-US"/>
              </w:rPr>
            </w:pPr>
            <w:r w:rsidRPr="0050431F">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F3AEB" w14:textId="77777777" w:rsidR="008D388E" w:rsidRPr="0050431F" w:rsidRDefault="008D388E" w:rsidP="00545ADE">
            <w:pPr>
              <w:pStyle w:val="TAL"/>
              <w:rPr>
                <w:rFonts w:cs="Arial"/>
                <w:sz w:val="16"/>
                <w:szCs w:val="16"/>
                <w:lang w:eastAsia="en-US"/>
              </w:rPr>
            </w:pPr>
            <w:r w:rsidRPr="0050431F">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F421DD" w14:textId="77777777" w:rsidR="008D388E" w:rsidRPr="0050431F" w:rsidRDefault="008D388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C3E29E" w14:textId="77777777" w:rsidR="008D388E" w:rsidRPr="0050431F" w:rsidRDefault="008D388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D99E3E" w14:textId="77777777" w:rsidR="008D388E" w:rsidRPr="0050431F" w:rsidRDefault="008D388E" w:rsidP="00545ADE">
            <w:pPr>
              <w:pStyle w:val="TAL"/>
              <w:rPr>
                <w:rFonts w:cs="Arial"/>
                <w:sz w:val="16"/>
                <w:szCs w:val="16"/>
                <w:lang w:eastAsia="en-US"/>
              </w:rPr>
            </w:pPr>
            <w:r w:rsidRPr="0050431F">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87802" w14:textId="77777777" w:rsidR="008D388E" w:rsidRPr="0050431F" w:rsidRDefault="008D388E" w:rsidP="00545ADE">
            <w:pPr>
              <w:pStyle w:val="TAL"/>
              <w:rPr>
                <w:rFonts w:cs="Arial"/>
                <w:sz w:val="16"/>
                <w:szCs w:val="16"/>
                <w:lang w:eastAsia="en-US"/>
              </w:rPr>
            </w:pPr>
            <w:r w:rsidRPr="0050431F">
              <w:rPr>
                <w:rFonts w:cs="Arial"/>
                <w:sz w:val="16"/>
                <w:szCs w:val="16"/>
                <w:lang w:eastAsia="en-US"/>
              </w:rPr>
              <w:t>14.1.0</w:t>
            </w:r>
          </w:p>
        </w:tc>
      </w:tr>
      <w:tr w:rsidR="00545ADE" w:rsidRPr="0050431F" w14:paraId="069E237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F81A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ED5BD"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92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85107" w14:textId="77777777" w:rsidR="00545ADE" w:rsidRPr="0050431F" w:rsidRDefault="00545ADE" w:rsidP="00545ADE">
            <w:pPr>
              <w:pStyle w:val="TAL"/>
              <w:rPr>
                <w:rFonts w:cs="Arial"/>
                <w:sz w:val="16"/>
                <w:szCs w:val="16"/>
                <w:lang w:eastAsia="en-US"/>
              </w:rPr>
            </w:pPr>
            <w:r w:rsidRPr="0050431F">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9357C"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A5BBE0"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255473" w14:textId="77777777" w:rsidR="00545ADE" w:rsidRPr="0050431F" w:rsidRDefault="00545ADE" w:rsidP="00545ADE">
            <w:pPr>
              <w:pStyle w:val="TAL"/>
              <w:rPr>
                <w:rFonts w:cs="Arial"/>
                <w:sz w:val="16"/>
                <w:szCs w:val="16"/>
                <w:lang w:eastAsia="en-US"/>
              </w:rPr>
            </w:pPr>
            <w:r w:rsidRPr="0050431F">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56B9D"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14.1.0</w:t>
            </w:r>
          </w:p>
        </w:tc>
      </w:tr>
      <w:tr w:rsidR="00545ADE" w:rsidRPr="0050431F" w14:paraId="383030D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3E28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78B57"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93C61"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42CA" w14:textId="77777777" w:rsidR="00545ADE" w:rsidRPr="0050431F" w:rsidRDefault="00545ADE" w:rsidP="00545ADE">
            <w:pPr>
              <w:pStyle w:val="TAL"/>
              <w:rPr>
                <w:rFonts w:cs="Arial"/>
                <w:sz w:val="16"/>
                <w:szCs w:val="16"/>
                <w:lang w:eastAsia="en-US"/>
              </w:rPr>
            </w:pPr>
            <w:r w:rsidRPr="0050431F">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4E214"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D1D091"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3B001B" w14:textId="77777777" w:rsidR="00545ADE" w:rsidRPr="0050431F" w:rsidRDefault="00545ADE" w:rsidP="00545ADE">
            <w:pPr>
              <w:pStyle w:val="TAL"/>
              <w:rPr>
                <w:rFonts w:cs="Arial"/>
                <w:sz w:val="16"/>
                <w:szCs w:val="16"/>
                <w:lang w:eastAsia="en-US"/>
              </w:rPr>
            </w:pPr>
            <w:r w:rsidRPr="0050431F">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BADB"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14.1.0</w:t>
            </w:r>
          </w:p>
        </w:tc>
      </w:tr>
      <w:tr w:rsidR="004379D2" w:rsidRPr="0050431F" w14:paraId="658422F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EC95A" w14:textId="77777777" w:rsidR="004379D2" w:rsidRPr="0050431F" w:rsidRDefault="004379D2"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F5757" w14:textId="77777777" w:rsidR="004379D2" w:rsidRPr="0050431F" w:rsidRDefault="004379D2"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66FAF" w14:textId="77777777" w:rsidR="004379D2" w:rsidRPr="0050431F" w:rsidRDefault="004379D2" w:rsidP="00545ADE">
            <w:pPr>
              <w:pStyle w:val="TAL"/>
              <w:rPr>
                <w:rFonts w:cs="Arial"/>
                <w:sz w:val="16"/>
                <w:szCs w:val="16"/>
                <w:lang w:eastAsia="en-US"/>
              </w:rPr>
            </w:pPr>
            <w:r w:rsidRPr="0050431F">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76690" w14:textId="77777777" w:rsidR="004379D2" w:rsidRPr="0050431F" w:rsidRDefault="004379D2" w:rsidP="00545ADE">
            <w:pPr>
              <w:pStyle w:val="TAL"/>
              <w:rPr>
                <w:rFonts w:cs="Arial"/>
                <w:sz w:val="16"/>
                <w:szCs w:val="16"/>
                <w:lang w:eastAsia="en-US"/>
              </w:rPr>
            </w:pPr>
            <w:r w:rsidRPr="0050431F">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3681ED" w14:textId="77777777" w:rsidR="004379D2" w:rsidRPr="0050431F" w:rsidRDefault="004379D2"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230BE1" w14:textId="77777777" w:rsidR="004379D2" w:rsidRPr="0050431F" w:rsidRDefault="004379D2"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8BAC13" w14:textId="77777777" w:rsidR="004379D2" w:rsidRPr="0050431F" w:rsidRDefault="004379D2" w:rsidP="00545ADE">
            <w:pPr>
              <w:pStyle w:val="TAL"/>
              <w:rPr>
                <w:rFonts w:cs="Arial"/>
                <w:sz w:val="16"/>
                <w:szCs w:val="16"/>
                <w:lang w:eastAsia="en-US"/>
              </w:rPr>
            </w:pPr>
            <w:r w:rsidRPr="0050431F">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53FF9" w14:textId="77777777" w:rsidR="004379D2" w:rsidRPr="0050431F" w:rsidRDefault="004379D2" w:rsidP="00545ADE">
            <w:pPr>
              <w:pStyle w:val="TAL"/>
              <w:rPr>
                <w:rFonts w:cs="Arial"/>
                <w:sz w:val="16"/>
                <w:szCs w:val="16"/>
                <w:lang w:eastAsia="en-US"/>
              </w:rPr>
            </w:pPr>
            <w:r w:rsidRPr="0050431F">
              <w:rPr>
                <w:rFonts w:cs="Arial"/>
                <w:sz w:val="16"/>
                <w:szCs w:val="16"/>
                <w:lang w:eastAsia="en-US"/>
              </w:rPr>
              <w:t>14.2.0</w:t>
            </w:r>
          </w:p>
        </w:tc>
      </w:tr>
      <w:tr w:rsidR="002F6EF4" w:rsidRPr="0050431F" w14:paraId="624A0B2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DA8E9" w14:textId="77777777" w:rsidR="002F6EF4" w:rsidRPr="0050431F" w:rsidRDefault="002F6EF4"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5A3F2" w14:textId="77777777" w:rsidR="002F6EF4" w:rsidRPr="0050431F" w:rsidRDefault="002F6EF4"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EF68AF" w14:textId="77777777" w:rsidR="002F6EF4" w:rsidRPr="0050431F" w:rsidRDefault="002F6EF4" w:rsidP="00545ADE">
            <w:pPr>
              <w:pStyle w:val="TAL"/>
              <w:rPr>
                <w:rFonts w:cs="Arial"/>
                <w:sz w:val="16"/>
                <w:szCs w:val="16"/>
                <w:lang w:eastAsia="en-US"/>
              </w:rPr>
            </w:pPr>
            <w:r w:rsidRPr="0050431F">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FDF76" w14:textId="77777777" w:rsidR="002F6EF4" w:rsidRPr="0050431F" w:rsidRDefault="002F6EF4" w:rsidP="00545ADE">
            <w:pPr>
              <w:pStyle w:val="TAL"/>
              <w:rPr>
                <w:rFonts w:cs="Arial"/>
                <w:sz w:val="16"/>
                <w:szCs w:val="16"/>
                <w:lang w:eastAsia="en-US"/>
              </w:rPr>
            </w:pPr>
            <w:r w:rsidRPr="0050431F">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7C7C32" w14:textId="77777777" w:rsidR="002F6EF4" w:rsidRPr="0050431F" w:rsidRDefault="002F6EF4"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B56B32" w14:textId="77777777" w:rsidR="002F6EF4" w:rsidRPr="0050431F" w:rsidRDefault="002F6EF4"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E3F9E" w14:textId="77777777" w:rsidR="002F6EF4" w:rsidRPr="0050431F" w:rsidRDefault="002F6EF4" w:rsidP="00545ADE">
            <w:pPr>
              <w:pStyle w:val="TAL"/>
              <w:rPr>
                <w:rFonts w:cs="Arial"/>
                <w:sz w:val="16"/>
                <w:szCs w:val="16"/>
                <w:lang w:eastAsia="en-US"/>
              </w:rPr>
            </w:pPr>
            <w:r w:rsidRPr="0050431F">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B842B" w14:textId="77777777" w:rsidR="002F6EF4" w:rsidRPr="0050431F" w:rsidRDefault="002F6EF4" w:rsidP="00545ADE">
            <w:pPr>
              <w:pStyle w:val="TAL"/>
              <w:rPr>
                <w:rFonts w:cs="Arial"/>
                <w:sz w:val="16"/>
                <w:szCs w:val="16"/>
                <w:lang w:eastAsia="en-US"/>
              </w:rPr>
            </w:pPr>
            <w:r w:rsidRPr="0050431F">
              <w:rPr>
                <w:rFonts w:cs="Arial"/>
                <w:sz w:val="16"/>
                <w:szCs w:val="16"/>
                <w:lang w:eastAsia="en-US"/>
              </w:rPr>
              <w:t>14.2.0</w:t>
            </w:r>
          </w:p>
        </w:tc>
      </w:tr>
      <w:tr w:rsidR="003C3529" w:rsidRPr="0050431F" w14:paraId="1553F47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AFDCF" w14:textId="77777777" w:rsidR="003C3529" w:rsidRPr="0050431F" w:rsidRDefault="003C3529"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7C6D7" w14:textId="77777777" w:rsidR="003C3529" w:rsidRPr="0050431F" w:rsidRDefault="003C3529"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63FB60" w14:textId="77777777" w:rsidR="003C3529" w:rsidRPr="0050431F" w:rsidRDefault="003C3529" w:rsidP="00545ADE">
            <w:pPr>
              <w:pStyle w:val="TAL"/>
              <w:rPr>
                <w:rFonts w:cs="Arial"/>
                <w:sz w:val="16"/>
                <w:szCs w:val="16"/>
                <w:lang w:eastAsia="en-US"/>
              </w:rPr>
            </w:pPr>
            <w:r w:rsidRPr="0050431F">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6079" w14:textId="77777777" w:rsidR="003C3529" w:rsidRPr="0050431F" w:rsidRDefault="003C3529" w:rsidP="00545ADE">
            <w:pPr>
              <w:pStyle w:val="TAL"/>
              <w:rPr>
                <w:rFonts w:cs="Arial"/>
                <w:sz w:val="16"/>
                <w:szCs w:val="16"/>
                <w:lang w:eastAsia="en-US"/>
              </w:rPr>
            </w:pPr>
            <w:r w:rsidRPr="0050431F">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14F08E" w14:textId="77777777" w:rsidR="003C3529" w:rsidRPr="0050431F" w:rsidRDefault="003C3529"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5D2EF6" w14:textId="77777777" w:rsidR="003C3529" w:rsidRPr="0050431F" w:rsidRDefault="003C3529"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DF4FC2" w14:textId="77777777" w:rsidR="003C3529" w:rsidRPr="0050431F" w:rsidRDefault="003C3529" w:rsidP="00545ADE">
            <w:pPr>
              <w:pStyle w:val="TAL"/>
              <w:rPr>
                <w:rFonts w:cs="Arial"/>
                <w:sz w:val="16"/>
                <w:szCs w:val="16"/>
                <w:lang w:eastAsia="en-US"/>
              </w:rPr>
            </w:pPr>
            <w:r w:rsidRPr="0050431F">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3AEC1" w14:textId="77777777" w:rsidR="003C3529" w:rsidRPr="0050431F" w:rsidRDefault="003C3529" w:rsidP="00545ADE">
            <w:pPr>
              <w:pStyle w:val="TAL"/>
              <w:rPr>
                <w:rFonts w:cs="Arial"/>
                <w:sz w:val="16"/>
                <w:szCs w:val="16"/>
                <w:lang w:eastAsia="en-US"/>
              </w:rPr>
            </w:pPr>
            <w:r w:rsidRPr="0050431F">
              <w:rPr>
                <w:rFonts w:cs="Arial"/>
                <w:sz w:val="16"/>
                <w:szCs w:val="16"/>
                <w:lang w:eastAsia="en-US"/>
              </w:rPr>
              <w:t>14.2.0</w:t>
            </w:r>
          </w:p>
        </w:tc>
      </w:tr>
      <w:tr w:rsidR="00A664E0" w:rsidRPr="0050431F" w14:paraId="12595B4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61E3F" w14:textId="77777777" w:rsidR="00A664E0" w:rsidRPr="0050431F" w:rsidRDefault="00A664E0" w:rsidP="00545ADE">
            <w:pPr>
              <w:pStyle w:val="TAL"/>
              <w:rPr>
                <w:rFonts w:cs="Arial"/>
                <w:sz w:val="16"/>
                <w:szCs w:val="16"/>
                <w:lang w:eastAsia="en-US"/>
              </w:rPr>
            </w:pPr>
            <w:r w:rsidRPr="0050431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32663"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F47317"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00C01" w14:textId="77777777" w:rsidR="00A664E0" w:rsidRPr="0050431F" w:rsidRDefault="00A664E0" w:rsidP="00545ADE">
            <w:pPr>
              <w:pStyle w:val="TAL"/>
              <w:rPr>
                <w:rFonts w:cs="Arial"/>
                <w:sz w:val="16"/>
                <w:szCs w:val="16"/>
                <w:lang w:eastAsia="en-US"/>
              </w:rPr>
            </w:pPr>
            <w:r w:rsidRPr="0050431F">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94341" w14:textId="77777777" w:rsidR="00A664E0" w:rsidRPr="0050431F" w:rsidRDefault="00A664E0"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65D3A1" w14:textId="77777777" w:rsidR="00A664E0" w:rsidRPr="0050431F" w:rsidRDefault="00A664E0"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74981D" w14:textId="77777777" w:rsidR="00A664E0" w:rsidRPr="0050431F" w:rsidRDefault="00A664E0" w:rsidP="00545ADE">
            <w:pPr>
              <w:pStyle w:val="TAL"/>
              <w:rPr>
                <w:rFonts w:cs="Arial"/>
                <w:sz w:val="16"/>
                <w:szCs w:val="16"/>
                <w:lang w:eastAsia="en-US"/>
              </w:rPr>
            </w:pPr>
            <w:r w:rsidRPr="0050431F">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C5518" w14:textId="77777777" w:rsidR="00A664E0" w:rsidRPr="0050431F" w:rsidRDefault="00A664E0" w:rsidP="00545ADE">
            <w:pPr>
              <w:pStyle w:val="TAL"/>
              <w:rPr>
                <w:rFonts w:cs="Arial"/>
                <w:sz w:val="16"/>
                <w:szCs w:val="16"/>
                <w:lang w:eastAsia="en-US"/>
              </w:rPr>
            </w:pPr>
            <w:r w:rsidRPr="0050431F">
              <w:rPr>
                <w:rFonts w:cs="Arial"/>
                <w:sz w:val="16"/>
                <w:szCs w:val="16"/>
                <w:lang w:eastAsia="en-US"/>
              </w:rPr>
              <w:t>14.3.0</w:t>
            </w:r>
          </w:p>
        </w:tc>
      </w:tr>
      <w:tr w:rsidR="00A664E0" w:rsidRPr="0050431F" w14:paraId="34302E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F794E" w14:textId="77777777" w:rsidR="00A664E0" w:rsidRPr="0050431F" w:rsidRDefault="00A664E0" w:rsidP="00545ADE">
            <w:pPr>
              <w:pStyle w:val="TAL"/>
              <w:rPr>
                <w:rFonts w:cs="Arial"/>
                <w:sz w:val="16"/>
                <w:szCs w:val="16"/>
                <w:lang w:eastAsia="en-US"/>
              </w:rPr>
            </w:pPr>
            <w:r w:rsidRPr="0050431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55E4"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C4DA47"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6B673" w14:textId="77777777" w:rsidR="00A664E0" w:rsidRPr="0050431F" w:rsidRDefault="00A664E0" w:rsidP="00545ADE">
            <w:pPr>
              <w:pStyle w:val="TAL"/>
              <w:rPr>
                <w:rFonts w:cs="Arial"/>
                <w:sz w:val="16"/>
                <w:szCs w:val="16"/>
                <w:lang w:eastAsia="en-US"/>
              </w:rPr>
            </w:pPr>
            <w:r w:rsidRPr="0050431F">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C23FC2" w14:textId="77777777" w:rsidR="00A664E0" w:rsidRPr="0050431F" w:rsidRDefault="00A664E0"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14B11E" w14:textId="77777777" w:rsidR="00A664E0" w:rsidRPr="0050431F" w:rsidRDefault="00A664E0"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DBBC37" w14:textId="77777777" w:rsidR="00A664E0" w:rsidRPr="0050431F" w:rsidRDefault="00A664E0" w:rsidP="00545ADE">
            <w:pPr>
              <w:pStyle w:val="TAL"/>
              <w:rPr>
                <w:rFonts w:cs="Arial"/>
                <w:sz w:val="16"/>
                <w:szCs w:val="16"/>
                <w:lang w:eastAsia="en-US"/>
              </w:rPr>
            </w:pPr>
            <w:r w:rsidRPr="0050431F">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06E9D" w14:textId="77777777" w:rsidR="00A664E0" w:rsidRPr="0050431F" w:rsidRDefault="00A664E0" w:rsidP="00545ADE">
            <w:pPr>
              <w:pStyle w:val="TAL"/>
              <w:rPr>
                <w:rFonts w:cs="Arial"/>
                <w:sz w:val="16"/>
                <w:szCs w:val="16"/>
                <w:lang w:eastAsia="en-US"/>
              </w:rPr>
            </w:pPr>
            <w:r w:rsidRPr="0050431F">
              <w:rPr>
                <w:rFonts w:cs="Arial"/>
                <w:sz w:val="16"/>
                <w:szCs w:val="16"/>
                <w:lang w:eastAsia="en-US"/>
              </w:rPr>
              <w:t>14.3.0</w:t>
            </w:r>
          </w:p>
        </w:tc>
      </w:tr>
      <w:tr w:rsidR="00FB2CC0" w:rsidRPr="0050431F" w14:paraId="5D3B023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E8704"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E72E8"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AE893"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93561" w14:textId="77777777" w:rsidR="00FB2CC0" w:rsidRPr="0050431F" w:rsidRDefault="00FB2CC0" w:rsidP="003278F6">
            <w:pPr>
              <w:pStyle w:val="TAL"/>
              <w:rPr>
                <w:rFonts w:cs="Arial"/>
                <w:sz w:val="16"/>
                <w:szCs w:val="16"/>
                <w:lang w:eastAsia="en-US"/>
              </w:rPr>
            </w:pPr>
            <w:r w:rsidRPr="0050431F">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91AC3F" w14:textId="77777777" w:rsidR="00FB2CC0" w:rsidRPr="0050431F" w:rsidRDefault="00FB2CC0" w:rsidP="003278F6">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89B6D8" w14:textId="77777777" w:rsidR="00FB2CC0" w:rsidRPr="0050431F" w:rsidRDefault="00FB2CC0" w:rsidP="003278F6">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83AAA" w14:textId="77777777" w:rsidR="00FB2CC0" w:rsidRPr="0050431F" w:rsidRDefault="00FB2CC0" w:rsidP="003278F6">
            <w:pPr>
              <w:pStyle w:val="TAL"/>
              <w:rPr>
                <w:rFonts w:cs="Arial"/>
                <w:sz w:val="16"/>
                <w:szCs w:val="16"/>
                <w:lang w:eastAsia="en-US"/>
              </w:rPr>
            </w:pPr>
            <w:r w:rsidRPr="0050431F">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3617"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7D34A39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20853"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1F0A"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316FAA"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ACF7" w14:textId="77777777" w:rsidR="00FB2CC0" w:rsidRPr="0050431F" w:rsidRDefault="00FB2CC0" w:rsidP="003278F6">
            <w:pPr>
              <w:pStyle w:val="TAL"/>
              <w:rPr>
                <w:rFonts w:cs="Arial"/>
                <w:sz w:val="16"/>
                <w:szCs w:val="16"/>
                <w:lang w:eastAsia="en-US"/>
              </w:rPr>
            </w:pPr>
            <w:r w:rsidRPr="0050431F">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96244" w14:textId="77777777" w:rsidR="00FB2CC0" w:rsidRPr="0050431F" w:rsidRDefault="00FB2CC0" w:rsidP="003278F6">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DB78B5"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B2A5D2" w14:textId="77777777" w:rsidR="00FB2CC0" w:rsidRPr="0050431F" w:rsidRDefault="00FB2CC0" w:rsidP="003278F6">
            <w:pPr>
              <w:pStyle w:val="TAL"/>
              <w:rPr>
                <w:rFonts w:cs="Arial"/>
                <w:sz w:val="16"/>
                <w:szCs w:val="16"/>
                <w:lang w:eastAsia="en-US"/>
              </w:rPr>
            </w:pPr>
            <w:r w:rsidRPr="0050431F">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0630C"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4A41C748"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3D434"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A0C9B2"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6A6B3"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1697"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D788B"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B65698" w14:textId="77777777" w:rsidR="00FB2CC0" w:rsidRPr="0050431F" w:rsidRDefault="00FB2CC0" w:rsidP="00DA23B4">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24E6DA" w14:textId="77777777" w:rsidR="00FB2CC0" w:rsidRPr="0050431F" w:rsidRDefault="00FB2CC0" w:rsidP="00DA23B4">
            <w:pPr>
              <w:pStyle w:val="TAL"/>
              <w:rPr>
                <w:rFonts w:cs="Arial"/>
                <w:sz w:val="16"/>
                <w:szCs w:val="16"/>
                <w:lang w:eastAsia="en-US"/>
              </w:rPr>
            </w:pPr>
            <w:r w:rsidRPr="0050431F">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906AB"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073A2C51"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86E40E"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7D131"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1120D"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E60FB" w14:textId="77777777" w:rsidR="00FB2CC0" w:rsidRPr="0050431F" w:rsidRDefault="00FB2CC0" w:rsidP="003278F6">
            <w:pPr>
              <w:pStyle w:val="TAL"/>
              <w:rPr>
                <w:rFonts w:cs="Arial"/>
                <w:sz w:val="16"/>
                <w:szCs w:val="16"/>
                <w:lang w:eastAsia="en-US"/>
              </w:rPr>
            </w:pPr>
            <w:r w:rsidRPr="0050431F">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B3202" w14:textId="77777777" w:rsidR="00FB2CC0" w:rsidRPr="0050431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CA52BD"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D4F899" w14:textId="77777777" w:rsidR="00FB2CC0" w:rsidRPr="0050431F" w:rsidRDefault="00FB2CC0" w:rsidP="003278F6">
            <w:pPr>
              <w:pStyle w:val="TAL"/>
              <w:rPr>
                <w:rFonts w:cs="Arial"/>
                <w:sz w:val="16"/>
                <w:szCs w:val="16"/>
                <w:lang w:eastAsia="en-US"/>
              </w:rPr>
            </w:pPr>
            <w:r w:rsidRPr="0050431F">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1DA8D"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2567987A"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2D1C7"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69B88"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B97AE3"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C1F12"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0CFC1"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EED43" w14:textId="77777777" w:rsidR="00FB2CC0" w:rsidRPr="0050431F" w:rsidRDefault="00FB2CC0" w:rsidP="00DA23B4">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010E7E" w14:textId="77777777" w:rsidR="00FB2CC0" w:rsidRPr="0050431F" w:rsidRDefault="00FB2CC0" w:rsidP="00DA23B4">
            <w:pPr>
              <w:pStyle w:val="TAL"/>
              <w:rPr>
                <w:rFonts w:cs="Arial"/>
                <w:sz w:val="16"/>
                <w:szCs w:val="16"/>
                <w:lang w:eastAsia="en-US"/>
              </w:rPr>
            </w:pPr>
            <w:r w:rsidRPr="0050431F">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A1A9"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25E7C74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1501F"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B79E5"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02EB8"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D0B3B"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74ADBB" w14:textId="77777777" w:rsidR="00FB2CC0" w:rsidRPr="0050431F"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39837F" w14:textId="77777777" w:rsidR="00FB2CC0" w:rsidRPr="0050431F" w:rsidRDefault="00FB2CC0"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76918E" w14:textId="77777777" w:rsidR="00FB2CC0" w:rsidRPr="0050431F" w:rsidRDefault="00FB2CC0" w:rsidP="00DA23B4">
            <w:pPr>
              <w:pStyle w:val="TAL"/>
              <w:rPr>
                <w:rFonts w:cs="Arial"/>
                <w:sz w:val="16"/>
                <w:szCs w:val="16"/>
                <w:lang w:eastAsia="en-US"/>
              </w:rPr>
            </w:pPr>
            <w:r w:rsidRPr="0050431F">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AB613"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1387F35D"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5AAFD"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D99D4"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D345C4"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B78" w14:textId="77777777" w:rsidR="00FB2CC0" w:rsidRPr="0050431F" w:rsidRDefault="00FB2CC0" w:rsidP="003278F6">
            <w:pPr>
              <w:pStyle w:val="TAL"/>
              <w:rPr>
                <w:rFonts w:cs="Arial"/>
                <w:sz w:val="16"/>
                <w:szCs w:val="16"/>
                <w:lang w:eastAsia="en-US"/>
              </w:rPr>
            </w:pPr>
            <w:r w:rsidRPr="0050431F">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188E6F" w14:textId="77777777" w:rsidR="00FB2CC0" w:rsidRPr="0050431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1D0B1E"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407316" w14:textId="77777777" w:rsidR="00FB2CC0" w:rsidRPr="0050431F" w:rsidRDefault="00FB2CC0" w:rsidP="003278F6">
            <w:pPr>
              <w:pStyle w:val="TAL"/>
              <w:rPr>
                <w:rFonts w:cs="Arial"/>
                <w:sz w:val="16"/>
                <w:szCs w:val="16"/>
                <w:lang w:eastAsia="en-US"/>
              </w:rPr>
            </w:pPr>
            <w:r w:rsidRPr="0050431F">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BF022"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0318A81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FF44D"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C182E"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89BF1"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305C"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32206"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7D1500" w14:textId="77777777" w:rsidR="00FB2CC0" w:rsidRPr="0050431F" w:rsidRDefault="00FB2CC0"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B6C28" w14:textId="77777777" w:rsidR="00FB2CC0" w:rsidRPr="0050431F" w:rsidRDefault="00FB2CC0" w:rsidP="00DA23B4">
            <w:pPr>
              <w:pStyle w:val="TAL"/>
              <w:rPr>
                <w:rFonts w:cs="Arial"/>
                <w:sz w:val="16"/>
                <w:szCs w:val="16"/>
                <w:lang w:eastAsia="en-US"/>
              </w:rPr>
            </w:pPr>
            <w:r w:rsidRPr="0050431F">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0F51F"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4209A4" w:rsidRPr="0050431F" w14:paraId="2B4AB24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63221" w14:textId="77777777" w:rsidR="004209A4" w:rsidRPr="0050431F" w:rsidRDefault="004209A4" w:rsidP="00DA23B4">
            <w:pPr>
              <w:pStyle w:val="TAL"/>
              <w:rPr>
                <w:rFonts w:cs="Arial"/>
                <w:sz w:val="16"/>
                <w:szCs w:val="16"/>
                <w:lang w:eastAsia="en-US"/>
              </w:rPr>
            </w:pPr>
            <w:r w:rsidRPr="0050431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E14C6" w14:textId="77777777" w:rsidR="004209A4" w:rsidRPr="0050431F" w:rsidRDefault="004209A4" w:rsidP="004209A4">
            <w:pPr>
              <w:pStyle w:val="TAL"/>
              <w:rPr>
                <w:rFonts w:cs="Arial"/>
                <w:sz w:val="16"/>
                <w:szCs w:val="16"/>
                <w:lang w:eastAsia="en-US"/>
              </w:rPr>
            </w:pPr>
            <w:r w:rsidRPr="0050431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9FD948" w14:textId="77777777" w:rsidR="004209A4" w:rsidRPr="0050431F" w:rsidRDefault="004209A4" w:rsidP="00DA23B4">
            <w:pPr>
              <w:pStyle w:val="TAL"/>
              <w:rPr>
                <w:rFonts w:cs="Arial"/>
                <w:sz w:val="16"/>
                <w:szCs w:val="16"/>
                <w:lang w:eastAsia="en-US"/>
              </w:rPr>
            </w:pPr>
            <w:r w:rsidRPr="0050431F">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619E" w14:textId="77777777" w:rsidR="004209A4" w:rsidRPr="0050431F" w:rsidRDefault="004209A4" w:rsidP="00DA23B4">
            <w:pPr>
              <w:pStyle w:val="TAL"/>
              <w:rPr>
                <w:rFonts w:cs="Arial"/>
                <w:sz w:val="16"/>
                <w:szCs w:val="16"/>
                <w:lang w:eastAsia="en-US"/>
              </w:rPr>
            </w:pPr>
            <w:r w:rsidRPr="0050431F">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0C8A9" w14:textId="77777777" w:rsidR="004209A4" w:rsidRPr="0050431F"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8EC233" w14:textId="77777777" w:rsidR="004209A4" w:rsidRPr="0050431F" w:rsidRDefault="004209A4"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BD1151" w14:textId="77777777" w:rsidR="004209A4" w:rsidRPr="0050431F" w:rsidRDefault="004209A4" w:rsidP="00DA23B4">
            <w:pPr>
              <w:pStyle w:val="TAL"/>
              <w:rPr>
                <w:rFonts w:cs="Arial"/>
                <w:sz w:val="16"/>
                <w:szCs w:val="16"/>
                <w:lang w:eastAsia="en-US"/>
              </w:rPr>
            </w:pPr>
            <w:r w:rsidRPr="0050431F">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E34C1" w14:textId="77777777" w:rsidR="004209A4" w:rsidRPr="0050431F" w:rsidRDefault="004209A4" w:rsidP="00DA23B4">
            <w:pPr>
              <w:pStyle w:val="TAL"/>
              <w:rPr>
                <w:rFonts w:cs="Arial"/>
                <w:sz w:val="16"/>
                <w:szCs w:val="16"/>
                <w:lang w:eastAsia="en-US"/>
              </w:rPr>
            </w:pPr>
            <w:r w:rsidRPr="0050431F">
              <w:rPr>
                <w:rFonts w:cs="Arial"/>
                <w:sz w:val="16"/>
                <w:szCs w:val="16"/>
                <w:lang w:eastAsia="en-US"/>
              </w:rPr>
              <w:t>14.5.0</w:t>
            </w:r>
          </w:p>
        </w:tc>
      </w:tr>
      <w:tr w:rsidR="00CA73E2" w:rsidRPr="0050431F" w14:paraId="5BD3D88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5D8F4" w14:textId="77777777" w:rsidR="00CA73E2" w:rsidRPr="0050431F" w:rsidRDefault="00CA73E2" w:rsidP="00DA23B4">
            <w:pPr>
              <w:pStyle w:val="TAL"/>
              <w:rPr>
                <w:rFonts w:cs="Arial"/>
                <w:sz w:val="16"/>
                <w:szCs w:val="16"/>
                <w:lang w:eastAsia="en-US"/>
              </w:rPr>
            </w:pPr>
            <w:r w:rsidRPr="0050431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10B51" w14:textId="77777777" w:rsidR="00CA73E2" w:rsidRPr="0050431F" w:rsidRDefault="00CA73E2" w:rsidP="004209A4">
            <w:pPr>
              <w:pStyle w:val="TAL"/>
              <w:rPr>
                <w:rFonts w:cs="Arial"/>
                <w:sz w:val="16"/>
                <w:szCs w:val="16"/>
                <w:lang w:eastAsia="en-US"/>
              </w:rPr>
            </w:pPr>
            <w:r w:rsidRPr="0050431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BF3DF" w14:textId="77777777" w:rsidR="00CA73E2" w:rsidRPr="0050431F" w:rsidRDefault="00CA73E2" w:rsidP="00DA23B4">
            <w:pPr>
              <w:pStyle w:val="TAL"/>
              <w:rPr>
                <w:rFonts w:cs="Arial"/>
                <w:sz w:val="16"/>
                <w:szCs w:val="16"/>
                <w:lang w:eastAsia="en-US"/>
              </w:rPr>
            </w:pPr>
            <w:r w:rsidRPr="0050431F">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9CDB" w14:textId="77777777" w:rsidR="00CA73E2" w:rsidRPr="0050431F" w:rsidRDefault="00CA73E2" w:rsidP="00DA23B4">
            <w:pPr>
              <w:pStyle w:val="TAL"/>
              <w:rPr>
                <w:rFonts w:cs="Arial"/>
                <w:sz w:val="16"/>
                <w:szCs w:val="16"/>
                <w:lang w:eastAsia="en-US"/>
              </w:rPr>
            </w:pPr>
            <w:r w:rsidRPr="0050431F">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97EAA" w14:textId="77777777" w:rsidR="00CA73E2" w:rsidRPr="0050431F"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FCF209" w14:textId="77777777" w:rsidR="00CA73E2" w:rsidRPr="0050431F" w:rsidRDefault="00CA73E2" w:rsidP="00DA23B4">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DE1889" w14:textId="77777777" w:rsidR="00CA73E2" w:rsidRPr="0050431F" w:rsidRDefault="00CA73E2" w:rsidP="00DA23B4">
            <w:pPr>
              <w:pStyle w:val="TAL"/>
              <w:rPr>
                <w:rFonts w:cs="Arial"/>
                <w:sz w:val="16"/>
                <w:szCs w:val="16"/>
                <w:lang w:eastAsia="en-US"/>
              </w:rPr>
            </w:pPr>
            <w:r w:rsidRPr="0050431F">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034BB" w14:textId="77777777" w:rsidR="00CA73E2" w:rsidRPr="0050431F" w:rsidRDefault="00CA73E2" w:rsidP="00DA23B4">
            <w:pPr>
              <w:pStyle w:val="TAL"/>
              <w:rPr>
                <w:rFonts w:cs="Arial"/>
                <w:sz w:val="16"/>
                <w:szCs w:val="16"/>
                <w:lang w:eastAsia="en-US"/>
              </w:rPr>
            </w:pPr>
            <w:r w:rsidRPr="0050431F">
              <w:rPr>
                <w:rFonts w:cs="Arial"/>
                <w:sz w:val="16"/>
                <w:szCs w:val="16"/>
                <w:lang w:eastAsia="en-US"/>
              </w:rPr>
              <w:t>14.5.0</w:t>
            </w:r>
          </w:p>
        </w:tc>
      </w:tr>
      <w:tr w:rsidR="00DB29CB" w:rsidRPr="0050431F" w14:paraId="6198BC0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690C7"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D050D"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786A2"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4D68E" w14:textId="77777777" w:rsidR="00DB29CB" w:rsidRPr="0050431F" w:rsidRDefault="00DB29CB" w:rsidP="00DA23B4">
            <w:pPr>
              <w:pStyle w:val="TAL"/>
              <w:rPr>
                <w:rFonts w:cs="Arial"/>
                <w:sz w:val="16"/>
                <w:szCs w:val="16"/>
                <w:lang w:eastAsia="en-US"/>
              </w:rPr>
            </w:pPr>
            <w:r w:rsidRPr="0050431F">
              <w:rPr>
                <w:rFonts w:cs="Arial"/>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80066" w14:textId="77777777" w:rsidR="00DB29CB" w:rsidRPr="0050431F" w:rsidRDefault="00DB29C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E3F15D" w14:textId="77777777" w:rsidR="00DB29CB" w:rsidRPr="0050431F" w:rsidRDefault="00DB29CB"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725A" w14:textId="77777777" w:rsidR="00DB29CB" w:rsidRPr="0050431F" w:rsidRDefault="00DB29CB" w:rsidP="00DA23B4">
            <w:pPr>
              <w:pStyle w:val="TAL"/>
              <w:rPr>
                <w:rFonts w:cs="Arial"/>
                <w:sz w:val="16"/>
                <w:szCs w:val="16"/>
                <w:lang w:eastAsia="en-US"/>
              </w:rPr>
            </w:pPr>
            <w:r w:rsidRPr="0050431F">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299F2"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DB29CB" w:rsidRPr="0050431F" w14:paraId="0498A9C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2D7C0"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BADDA"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D95A84"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3705" w14:textId="77777777" w:rsidR="00DB29CB" w:rsidRPr="0050431F" w:rsidRDefault="00DB29CB" w:rsidP="00DA23B4">
            <w:pPr>
              <w:pStyle w:val="TAL"/>
              <w:rPr>
                <w:rFonts w:cs="Arial"/>
                <w:sz w:val="16"/>
                <w:szCs w:val="16"/>
                <w:lang w:eastAsia="en-US"/>
              </w:rPr>
            </w:pPr>
            <w:r w:rsidRPr="0050431F">
              <w:rPr>
                <w:rFonts w:cs="Arial"/>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B59614" w14:textId="77777777" w:rsidR="00DB29CB" w:rsidRPr="0050431F" w:rsidRDefault="00DB29CB"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4B6040" w14:textId="77777777" w:rsidR="00DB29CB" w:rsidRPr="0050431F" w:rsidRDefault="00DB29CB"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828C8" w14:textId="77777777" w:rsidR="00DB29CB" w:rsidRPr="0050431F" w:rsidRDefault="00DB29CB" w:rsidP="00DA23B4">
            <w:pPr>
              <w:pStyle w:val="TAL"/>
              <w:rPr>
                <w:rFonts w:cs="Arial"/>
                <w:sz w:val="16"/>
                <w:szCs w:val="16"/>
                <w:lang w:eastAsia="en-US"/>
              </w:rPr>
            </w:pPr>
            <w:r w:rsidRPr="0050431F">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1369A"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DB29CB" w:rsidRPr="0050431F" w14:paraId="2EF5B1F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3C09"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D06D4"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8BB9AC"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EE056" w14:textId="77777777" w:rsidR="00DB29CB" w:rsidRPr="0050431F" w:rsidRDefault="00DB29CB" w:rsidP="00DA23B4">
            <w:pPr>
              <w:pStyle w:val="TAL"/>
              <w:rPr>
                <w:rFonts w:cs="Arial"/>
                <w:sz w:val="16"/>
                <w:szCs w:val="16"/>
                <w:lang w:eastAsia="en-US"/>
              </w:rPr>
            </w:pPr>
            <w:r w:rsidRPr="0050431F">
              <w:rPr>
                <w:rFonts w:cs="Arial"/>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D12FD0" w14:textId="77777777" w:rsidR="00DB29CB" w:rsidRPr="0050431F" w:rsidRDefault="00DB29CB"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41FF7" w14:textId="77777777" w:rsidR="00DB29CB" w:rsidRPr="0050431F" w:rsidRDefault="00DB29CB" w:rsidP="00DA23B4">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EB4C07" w14:textId="77777777" w:rsidR="00DB29CB" w:rsidRPr="0050431F" w:rsidRDefault="00DB29CB" w:rsidP="00DA23B4">
            <w:pPr>
              <w:pStyle w:val="TAL"/>
              <w:rPr>
                <w:rFonts w:cs="Arial"/>
                <w:sz w:val="16"/>
                <w:szCs w:val="16"/>
                <w:lang w:eastAsia="en-US"/>
              </w:rPr>
            </w:pPr>
            <w:r w:rsidRPr="0050431F">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087C6"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6328DE" w:rsidRPr="0050431F" w14:paraId="208FB35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90DF3" w14:textId="77777777" w:rsidR="006328DE" w:rsidRPr="0050431F" w:rsidRDefault="006328DE" w:rsidP="00DA23B4">
            <w:pPr>
              <w:pStyle w:val="TAL"/>
              <w:rPr>
                <w:rFonts w:cs="Arial"/>
                <w:sz w:val="16"/>
                <w:szCs w:val="16"/>
                <w:lang w:eastAsia="en-US"/>
              </w:rPr>
            </w:pPr>
            <w:r w:rsidRPr="0050431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E61D" w14:textId="77777777" w:rsidR="006328DE" w:rsidRPr="0050431F" w:rsidRDefault="006328DE" w:rsidP="004209A4">
            <w:pPr>
              <w:pStyle w:val="TAL"/>
              <w:rPr>
                <w:rFonts w:cs="Arial"/>
                <w:sz w:val="16"/>
                <w:szCs w:val="16"/>
                <w:lang w:eastAsia="en-US"/>
              </w:rPr>
            </w:pPr>
            <w:r w:rsidRPr="0050431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C146" w14:textId="77777777" w:rsidR="006328DE" w:rsidRPr="0050431F" w:rsidRDefault="006328DE" w:rsidP="00DA23B4">
            <w:pPr>
              <w:pStyle w:val="TAL"/>
              <w:rPr>
                <w:rFonts w:cs="Arial"/>
                <w:sz w:val="16"/>
                <w:szCs w:val="16"/>
                <w:lang w:eastAsia="en-US"/>
              </w:rPr>
            </w:pPr>
            <w:r w:rsidRPr="0050431F">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72FF" w14:textId="77777777" w:rsidR="006328DE" w:rsidRPr="0050431F" w:rsidRDefault="006328DE" w:rsidP="00DA23B4">
            <w:pPr>
              <w:pStyle w:val="TAL"/>
              <w:rPr>
                <w:rFonts w:cs="Arial"/>
                <w:sz w:val="16"/>
                <w:szCs w:val="16"/>
                <w:lang w:eastAsia="en-US"/>
              </w:rPr>
            </w:pPr>
            <w:r w:rsidRPr="0050431F">
              <w:rPr>
                <w:rFonts w:cs="Arial"/>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F6EEF" w14:textId="77777777" w:rsidR="006328DE" w:rsidRPr="0050431F" w:rsidRDefault="006328D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AFBFE8" w14:textId="77777777" w:rsidR="006328DE" w:rsidRPr="0050431F" w:rsidRDefault="006328DE"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621580" w14:textId="77777777" w:rsidR="006328DE" w:rsidRPr="0050431F" w:rsidRDefault="006328DE" w:rsidP="00DA23B4">
            <w:pPr>
              <w:pStyle w:val="TAL"/>
              <w:rPr>
                <w:rFonts w:cs="Arial"/>
                <w:sz w:val="16"/>
                <w:szCs w:val="16"/>
                <w:lang w:eastAsia="en-US"/>
              </w:rPr>
            </w:pPr>
            <w:r w:rsidRPr="0050431F">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FB0D6" w14:textId="77777777" w:rsidR="006328DE" w:rsidRPr="0050431F" w:rsidRDefault="006328DE" w:rsidP="00DB29CB">
            <w:pPr>
              <w:pStyle w:val="TAL"/>
              <w:rPr>
                <w:rFonts w:cs="Arial"/>
                <w:sz w:val="16"/>
                <w:szCs w:val="16"/>
                <w:lang w:eastAsia="en-US"/>
              </w:rPr>
            </w:pPr>
            <w:r w:rsidRPr="0050431F">
              <w:rPr>
                <w:rFonts w:cs="Arial"/>
                <w:sz w:val="16"/>
                <w:szCs w:val="16"/>
                <w:lang w:eastAsia="en-US"/>
              </w:rPr>
              <w:t>14.7.0</w:t>
            </w:r>
          </w:p>
        </w:tc>
      </w:tr>
      <w:tr w:rsidR="001E6085" w:rsidRPr="0050431F" w14:paraId="1DD0C046"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01A40" w14:textId="77777777" w:rsidR="001E6085" w:rsidRPr="0050431F" w:rsidRDefault="001E6085" w:rsidP="001E6085">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BE215" w14:textId="77777777" w:rsidR="001E6085" w:rsidRPr="0050431F" w:rsidRDefault="001E6085" w:rsidP="001E6085">
            <w:pPr>
              <w:pStyle w:val="TAL"/>
              <w:rPr>
                <w:rFonts w:cs="Arial"/>
                <w:sz w:val="16"/>
                <w:szCs w:val="16"/>
                <w:lang w:eastAsia="en-US"/>
              </w:rPr>
            </w:pPr>
            <w:r>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FCECBC" w14:textId="77777777" w:rsidR="001E6085" w:rsidRPr="0050431F" w:rsidRDefault="001E6085" w:rsidP="001E6085">
            <w:pPr>
              <w:pStyle w:val="TAL"/>
              <w:rPr>
                <w:rFonts w:cs="Arial"/>
                <w:sz w:val="16"/>
                <w:szCs w:val="16"/>
                <w:lang w:eastAsia="en-US"/>
              </w:rPr>
            </w:pPr>
            <w:r w:rsidRPr="001E6085">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2CF7A" w14:textId="77777777" w:rsidR="001E6085" w:rsidRPr="0050431F" w:rsidRDefault="001E6085" w:rsidP="001E6085">
            <w:pPr>
              <w:pStyle w:val="TAL"/>
              <w:rPr>
                <w:rFonts w:cs="Arial"/>
                <w:sz w:val="16"/>
                <w:szCs w:val="16"/>
                <w:lang w:eastAsia="en-US"/>
              </w:rPr>
            </w:pPr>
            <w:r w:rsidRPr="001E6085">
              <w:rPr>
                <w:rFonts w:cs="Arial"/>
                <w:sz w:val="16"/>
                <w:szCs w:val="16"/>
                <w:lang w:eastAsia="en-US"/>
              </w:rPr>
              <w:t>0827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E3371" w14:textId="77777777" w:rsidR="001E6085" w:rsidRPr="0050431F" w:rsidRDefault="001E6085" w:rsidP="001E6085">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F851C4" w14:textId="77777777" w:rsidR="001E6085" w:rsidRPr="0050431F" w:rsidRDefault="001E6085" w:rsidP="001E6085">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58C44" w14:textId="77777777" w:rsidR="001E6085" w:rsidRPr="0050431F" w:rsidRDefault="001E6085" w:rsidP="001E6085">
            <w:pPr>
              <w:pStyle w:val="TAL"/>
              <w:rPr>
                <w:rFonts w:cs="Arial"/>
                <w:sz w:val="16"/>
                <w:szCs w:val="16"/>
                <w:lang w:eastAsia="en-US"/>
              </w:rPr>
            </w:pPr>
            <w:r w:rsidRPr="001E6085">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2F228" w14:textId="77777777" w:rsidR="001E6085" w:rsidRPr="0050431F" w:rsidRDefault="001E6085" w:rsidP="001E6085">
            <w:pPr>
              <w:pStyle w:val="TAL"/>
              <w:rPr>
                <w:rFonts w:cs="Arial"/>
                <w:sz w:val="16"/>
                <w:szCs w:val="16"/>
                <w:lang w:eastAsia="en-US"/>
              </w:rPr>
            </w:pPr>
            <w:r>
              <w:rPr>
                <w:rFonts w:cs="Arial"/>
                <w:sz w:val="16"/>
                <w:szCs w:val="16"/>
                <w:lang w:eastAsia="en-US"/>
              </w:rPr>
              <w:t>14.8.0</w:t>
            </w:r>
          </w:p>
        </w:tc>
      </w:tr>
      <w:tr w:rsidR="003D4A5D" w:rsidRPr="0050431F" w14:paraId="07D7E7DB" w14:textId="77777777" w:rsidTr="003D4A5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BCD" w14:textId="77777777" w:rsidR="003D4A5D" w:rsidRPr="0050431F" w:rsidRDefault="003D4A5D" w:rsidP="0037461C">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AB787" w14:textId="77777777" w:rsidR="003D4A5D" w:rsidRPr="0050431F" w:rsidRDefault="003D4A5D" w:rsidP="0037461C">
            <w:pPr>
              <w:pStyle w:val="TAL"/>
              <w:rPr>
                <w:rFonts w:cs="Arial"/>
                <w:sz w:val="16"/>
                <w:szCs w:val="16"/>
                <w:lang w:eastAsia="en-US"/>
              </w:rPr>
            </w:pPr>
            <w:r>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0F79DA" w14:textId="77777777" w:rsidR="003D4A5D" w:rsidRPr="0050431F" w:rsidRDefault="003D4A5D" w:rsidP="0037461C">
            <w:pPr>
              <w:pStyle w:val="TAL"/>
              <w:rPr>
                <w:rFonts w:cs="Arial"/>
                <w:sz w:val="16"/>
                <w:szCs w:val="16"/>
                <w:lang w:eastAsia="en-US"/>
              </w:rPr>
            </w:pPr>
            <w:r w:rsidRPr="003D4A5D">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88CC" w14:textId="77777777" w:rsidR="003D4A5D" w:rsidRPr="0050431F" w:rsidRDefault="003D4A5D" w:rsidP="0037461C">
            <w:pPr>
              <w:pStyle w:val="TAL"/>
              <w:rPr>
                <w:rFonts w:cs="Arial"/>
                <w:sz w:val="16"/>
                <w:szCs w:val="16"/>
                <w:lang w:eastAsia="en-US"/>
              </w:rPr>
            </w:pPr>
            <w:r>
              <w:rPr>
                <w:rFonts w:cs="Arial"/>
                <w:sz w:val="16"/>
                <w:szCs w:val="16"/>
                <w:lang w:eastAsia="en-US"/>
              </w:rPr>
              <w:t>0832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06C378" w14:textId="77777777" w:rsidR="003D4A5D" w:rsidRPr="0050431F" w:rsidRDefault="003D4A5D" w:rsidP="0037461C">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857F66" w14:textId="77777777" w:rsidR="003D4A5D" w:rsidRPr="0050431F" w:rsidRDefault="003D4A5D" w:rsidP="0037461C">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755DB8" w14:textId="77777777" w:rsidR="003D4A5D" w:rsidRPr="0050431F" w:rsidRDefault="003D4A5D" w:rsidP="0037461C">
            <w:pPr>
              <w:pStyle w:val="TAL"/>
              <w:rPr>
                <w:rFonts w:cs="Arial"/>
                <w:sz w:val="16"/>
                <w:szCs w:val="16"/>
                <w:lang w:eastAsia="en-US"/>
              </w:rPr>
            </w:pPr>
            <w:r w:rsidRPr="003D4A5D">
              <w:rPr>
                <w:rFonts w:cs="Arial"/>
                <w:sz w:val="16"/>
                <w:szCs w:val="16"/>
                <w:lang w:eastAsia="en-US"/>
              </w:rPr>
              <w:t>CR for TS 37.141 Rel-14: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4AD1" w14:textId="77777777" w:rsidR="003D4A5D" w:rsidRPr="0050431F" w:rsidRDefault="003D4A5D" w:rsidP="0037461C">
            <w:pPr>
              <w:pStyle w:val="TAL"/>
              <w:rPr>
                <w:rFonts w:cs="Arial"/>
                <w:sz w:val="16"/>
                <w:szCs w:val="16"/>
                <w:lang w:eastAsia="en-US"/>
              </w:rPr>
            </w:pPr>
            <w:r>
              <w:rPr>
                <w:rFonts w:cs="Arial"/>
                <w:sz w:val="16"/>
                <w:szCs w:val="16"/>
                <w:lang w:eastAsia="en-US"/>
              </w:rPr>
              <w:t>14.9.0</w:t>
            </w:r>
          </w:p>
        </w:tc>
      </w:tr>
      <w:tr w:rsidR="000E2E16" w:rsidRPr="0050431F" w14:paraId="6564CEA4" w14:textId="77777777" w:rsidTr="00420A4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66B51" w14:textId="77777777" w:rsidR="000E2E16" w:rsidRPr="0050431F" w:rsidRDefault="000E2E16" w:rsidP="00420A48">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FC317" w14:textId="77777777" w:rsidR="000E2E16" w:rsidRPr="0050431F" w:rsidRDefault="000E2E16" w:rsidP="00420A48">
            <w:pPr>
              <w:pStyle w:val="TAL"/>
              <w:rPr>
                <w:rFonts w:cs="Arial"/>
                <w:sz w:val="16"/>
                <w:szCs w:val="16"/>
                <w:lang w:eastAsia="en-US"/>
              </w:rPr>
            </w:pPr>
            <w:r>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DC19D4" w14:textId="77777777" w:rsidR="000E2E16" w:rsidRPr="0050431F" w:rsidRDefault="000E2E16" w:rsidP="00420A48">
            <w:pPr>
              <w:pStyle w:val="TAL"/>
              <w:rPr>
                <w:rFonts w:cs="Arial"/>
                <w:sz w:val="16"/>
                <w:szCs w:val="16"/>
                <w:lang w:eastAsia="en-US"/>
              </w:rPr>
            </w:pPr>
            <w:r w:rsidRPr="000E2E16">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7C281" w14:textId="77777777" w:rsidR="000E2E16" w:rsidRPr="0050431F" w:rsidRDefault="000E2E16" w:rsidP="00420A48">
            <w:pPr>
              <w:pStyle w:val="TAL"/>
              <w:rPr>
                <w:rFonts w:cs="Arial"/>
                <w:sz w:val="16"/>
                <w:szCs w:val="16"/>
                <w:lang w:eastAsia="en-US"/>
              </w:rPr>
            </w:pPr>
            <w:r>
              <w:rPr>
                <w:rFonts w:cs="Arial"/>
                <w:sz w:val="16"/>
                <w:szCs w:val="16"/>
                <w:lang w:eastAsia="en-US"/>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4DA0FC" w14:textId="77777777" w:rsidR="000E2E16" w:rsidRPr="0050431F" w:rsidRDefault="000E2E16" w:rsidP="00420A4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5C062" w14:textId="77777777" w:rsidR="000E2E16" w:rsidRPr="0050431F" w:rsidRDefault="000E2E16" w:rsidP="00420A4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524B78" w14:textId="77777777" w:rsidR="000E2E16" w:rsidRPr="0050431F" w:rsidRDefault="000E2E16" w:rsidP="00420A48">
            <w:pPr>
              <w:pStyle w:val="TAL"/>
              <w:rPr>
                <w:rFonts w:cs="Arial"/>
                <w:sz w:val="16"/>
                <w:szCs w:val="16"/>
                <w:lang w:eastAsia="en-US"/>
              </w:rPr>
            </w:pPr>
            <w:r w:rsidRPr="000E2E16">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E23B" w14:textId="77777777" w:rsidR="000E2E16" w:rsidRPr="0050431F" w:rsidRDefault="000E2E16" w:rsidP="00420A48">
            <w:pPr>
              <w:pStyle w:val="TAL"/>
              <w:rPr>
                <w:rFonts w:cs="Arial"/>
                <w:sz w:val="16"/>
                <w:szCs w:val="16"/>
                <w:lang w:eastAsia="en-US"/>
              </w:rPr>
            </w:pPr>
            <w:r>
              <w:rPr>
                <w:rFonts w:cs="Arial"/>
                <w:sz w:val="16"/>
                <w:szCs w:val="16"/>
                <w:lang w:eastAsia="en-US"/>
              </w:rPr>
              <w:t>14.10.0</w:t>
            </w:r>
          </w:p>
        </w:tc>
      </w:tr>
      <w:tr w:rsidR="00FA5C5A" w:rsidRPr="0050431F" w14:paraId="1D2EF71F"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86848" w14:textId="77777777" w:rsidR="00FA5C5A" w:rsidRPr="0050431F" w:rsidRDefault="00FA5C5A" w:rsidP="007E3867">
            <w:pPr>
              <w:pStyle w:val="TAL"/>
              <w:rPr>
                <w:rFonts w:cs="Arial"/>
                <w:sz w:val="16"/>
                <w:szCs w:val="16"/>
                <w:lang w:eastAsia="en-US"/>
              </w:rPr>
            </w:pPr>
            <w:r>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571EA" w14:textId="77777777" w:rsidR="00FA5C5A" w:rsidRPr="0050431F" w:rsidRDefault="00FA5C5A" w:rsidP="007E3867">
            <w:pPr>
              <w:pStyle w:val="TAL"/>
              <w:rPr>
                <w:rFonts w:cs="Arial"/>
                <w:sz w:val="16"/>
                <w:szCs w:val="16"/>
                <w:lang w:eastAsia="en-US"/>
              </w:rPr>
            </w:pPr>
            <w:r>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0FFD17" w14:textId="77777777" w:rsidR="00FA5C5A" w:rsidRPr="0050431F" w:rsidRDefault="00FA5C5A" w:rsidP="007E3867">
            <w:pPr>
              <w:pStyle w:val="TAL"/>
              <w:rPr>
                <w:rFonts w:cs="Arial"/>
                <w:sz w:val="16"/>
                <w:szCs w:val="16"/>
                <w:lang w:eastAsia="en-US"/>
              </w:rPr>
            </w:pPr>
            <w:r w:rsidRPr="00FA5C5A">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4874" w14:textId="77777777" w:rsidR="00FA5C5A" w:rsidRPr="0050431F" w:rsidRDefault="00FA5C5A" w:rsidP="007E3867">
            <w:pPr>
              <w:pStyle w:val="TAL"/>
              <w:rPr>
                <w:rFonts w:cs="Arial"/>
                <w:sz w:val="16"/>
                <w:szCs w:val="16"/>
                <w:lang w:eastAsia="en-US"/>
              </w:rPr>
            </w:pPr>
            <w:r>
              <w:rPr>
                <w:rFonts w:cs="Arial"/>
                <w:sz w:val="16"/>
                <w:szCs w:val="16"/>
                <w:lang w:eastAsia="en-US"/>
              </w:rPr>
              <w:t>0897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814F99" w14:textId="77777777" w:rsidR="00FA5C5A" w:rsidRPr="0050431F" w:rsidRDefault="00FA5C5A"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D78907" w14:textId="77777777" w:rsidR="00FA5C5A" w:rsidRPr="0050431F" w:rsidRDefault="00FA5C5A"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0D9B0" w14:textId="77777777" w:rsidR="00FA5C5A" w:rsidRPr="0050431F" w:rsidRDefault="00FA5C5A" w:rsidP="007E3867">
            <w:pPr>
              <w:pStyle w:val="TAL"/>
              <w:rPr>
                <w:rFonts w:cs="Arial"/>
                <w:sz w:val="16"/>
                <w:szCs w:val="16"/>
                <w:lang w:eastAsia="en-US"/>
              </w:rPr>
            </w:pPr>
            <w:r w:rsidRPr="00FA5C5A">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C106D" w14:textId="77777777" w:rsidR="00FA5C5A" w:rsidRPr="0050431F" w:rsidRDefault="00FA5C5A" w:rsidP="007E3867">
            <w:pPr>
              <w:pStyle w:val="TAL"/>
              <w:rPr>
                <w:rFonts w:cs="Arial"/>
                <w:sz w:val="16"/>
                <w:szCs w:val="16"/>
                <w:lang w:eastAsia="en-US"/>
              </w:rPr>
            </w:pPr>
            <w:r>
              <w:rPr>
                <w:rFonts w:cs="Arial"/>
                <w:sz w:val="16"/>
                <w:szCs w:val="16"/>
                <w:lang w:eastAsia="en-US"/>
              </w:rPr>
              <w:t>14.11.0</w:t>
            </w:r>
          </w:p>
        </w:tc>
      </w:tr>
      <w:tr w:rsidR="000E0C41" w:rsidRPr="0050431F" w14:paraId="473DE598"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BB7" w14:textId="77777777" w:rsidR="000E0C41" w:rsidRPr="0050431F" w:rsidRDefault="000E0C41" w:rsidP="007E3867">
            <w:pPr>
              <w:pStyle w:val="TAL"/>
              <w:rPr>
                <w:rFonts w:cs="Arial"/>
                <w:sz w:val="16"/>
                <w:szCs w:val="16"/>
                <w:lang w:eastAsia="en-US"/>
              </w:rPr>
            </w:pPr>
            <w:r>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8E1F2" w14:textId="77777777" w:rsidR="000E0C41" w:rsidRPr="0050431F" w:rsidRDefault="000E0C41" w:rsidP="007E3867">
            <w:pPr>
              <w:pStyle w:val="TAL"/>
              <w:rPr>
                <w:rFonts w:cs="Arial"/>
                <w:sz w:val="16"/>
                <w:szCs w:val="16"/>
                <w:lang w:eastAsia="en-US"/>
              </w:rPr>
            </w:pPr>
            <w:r>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0F247" w14:textId="77777777" w:rsidR="000E0C41" w:rsidRPr="0050431F" w:rsidRDefault="000E0C41" w:rsidP="007E3867">
            <w:pPr>
              <w:pStyle w:val="TAL"/>
              <w:rPr>
                <w:rFonts w:cs="Arial"/>
                <w:sz w:val="16"/>
                <w:szCs w:val="16"/>
                <w:lang w:eastAsia="en-US"/>
              </w:rPr>
            </w:pPr>
            <w:r w:rsidRPr="00FA5C5A">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B872E" w14:textId="77777777" w:rsidR="000E0C41" w:rsidRPr="0050431F" w:rsidRDefault="000E0C41" w:rsidP="007E3867">
            <w:pPr>
              <w:pStyle w:val="TAL"/>
              <w:rPr>
                <w:rFonts w:cs="Arial"/>
                <w:sz w:val="16"/>
                <w:szCs w:val="16"/>
                <w:lang w:eastAsia="en-US"/>
              </w:rPr>
            </w:pPr>
            <w:r>
              <w:rPr>
                <w:rFonts w:cs="Arial"/>
                <w:sz w:val="16"/>
                <w:szCs w:val="16"/>
                <w:lang w:eastAsia="en-US"/>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3DAD15" w14:textId="77777777" w:rsidR="000E0C41" w:rsidRPr="0050431F" w:rsidRDefault="000E0C41"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25A90A" w14:textId="77777777" w:rsidR="000E0C41" w:rsidRPr="0050431F" w:rsidRDefault="000E0C41"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D2B721" w14:textId="77777777" w:rsidR="000E0C41" w:rsidRPr="0050431F" w:rsidRDefault="000E0C41" w:rsidP="007E3867">
            <w:pPr>
              <w:pStyle w:val="TAL"/>
              <w:rPr>
                <w:rFonts w:cs="Arial"/>
                <w:sz w:val="16"/>
                <w:szCs w:val="16"/>
                <w:lang w:eastAsia="en-US"/>
              </w:rPr>
            </w:pPr>
            <w:r w:rsidRPr="000E0C41">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8464E" w14:textId="77777777" w:rsidR="000E0C41" w:rsidRPr="0050431F" w:rsidRDefault="000E0C41" w:rsidP="007E3867">
            <w:pPr>
              <w:pStyle w:val="TAL"/>
              <w:rPr>
                <w:rFonts w:cs="Arial"/>
                <w:sz w:val="16"/>
                <w:szCs w:val="16"/>
                <w:lang w:eastAsia="en-US"/>
              </w:rPr>
            </w:pPr>
            <w:r>
              <w:rPr>
                <w:rFonts w:cs="Arial"/>
                <w:sz w:val="16"/>
                <w:szCs w:val="16"/>
                <w:lang w:eastAsia="en-US"/>
              </w:rPr>
              <w:t>14.11.0</w:t>
            </w:r>
          </w:p>
        </w:tc>
      </w:tr>
      <w:tr w:rsidR="00410443" w:rsidRPr="0050431F" w14:paraId="567C24BF"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DC818" w14:textId="77777777" w:rsidR="00410443" w:rsidRDefault="00410443" w:rsidP="007E3867">
            <w:pPr>
              <w:pStyle w:val="TAL"/>
              <w:rPr>
                <w:rFonts w:cs="Arial"/>
                <w:sz w:val="16"/>
                <w:szCs w:val="16"/>
                <w:lang w:eastAsia="en-US"/>
              </w:rPr>
            </w:pPr>
            <w:r>
              <w:rPr>
                <w:rFonts w:cs="Arial"/>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120C52" w14:textId="77777777" w:rsidR="00410443" w:rsidRDefault="00410443" w:rsidP="007E3867">
            <w:pPr>
              <w:pStyle w:val="TAL"/>
              <w:rPr>
                <w:rFonts w:cs="Arial"/>
                <w:sz w:val="16"/>
                <w:szCs w:val="16"/>
                <w:lang w:eastAsia="en-US"/>
              </w:rPr>
            </w:pPr>
            <w:r>
              <w:rPr>
                <w:rFonts w:cs="Arial"/>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6F8A32" w14:textId="77777777" w:rsidR="00410443" w:rsidRPr="00FA5C5A" w:rsidRDefault="00410443" w:rsidP="007E3867">
            <w:pPr>
              <w:pStyle w:val="TAL"/>
              <w:rPr>
                <w:rFonts w:cs="Arial"/>
                <w:sz w:val="16"/>
                <w:szCs w:val="16"/>
                <w:lang w:eastAsia="en-US"/>
              </w:rPr>
            </w:pPr>
            <w:r>
              <w:rPr>
                <w:rFonts w:cs="Arial"/>
                <w:sz w:val="16"/>
                <w:szCs w:val="16"/>
                <w:lang w:eastAsia="en-US"/>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562ED" w14:textId="77777777" w:rsidR="00410443" w:rsidRDefault="00410443" w:rsidP="007E3867">
            <w:pPr>
              <w:pStyle w:val="TAL"/>
              <w:rPr>
                <w:rFonts w:cs="Arial"/>
                <w:sz w:val="16"/>
                <w:szCs w:val="16"/>
                <w:lang w:eastAsia="en-US"/>
              </w:rPr>
            </w:pPr>
            <w:r>
              <w:rPr>
                <w:rFonts w:cs="Arial"/>
                <w:sz w:val="16"/>
                <w:szCs w:val="16"/>
                <w:lang w:eastAsia="en-US"/>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80F1DE" w14:textId="77777777" w:rsidR="00410443" w:rsidRPr="0050431F" w:rsidRDefault="00410443"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CBAE57" w14:textId="77777777" w:rsidR="00410443" w:rsidRDefault="00410443"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BE72A" w14:textId="77777777" w:rsidR="00410443" w:rsidRPr="002B1E27" w:rsidRDefault="00410443" w:rsidP="007E3867">
            <w:pPr>
              <w:pStyle w:val="TAL"/>
              <w:rPr>
                <w:rFonts w:cs="Arial"/>
                <w:sz w:val="16"/>
                <w:szCs w:val="16"/>
                <w:lang w:eastAsia="en-US"/>
              </w:rPr>
            </w:pPr>
            <w:r w:rsidRPr="002B1E27">
              <w:rPr>
                <w:rFonts w:cs="Arial"/>
                <w:sz w:val="16"/>
                <w:szCs w:val="16"/>
                <w:lang w:eastAsia="en-US"/>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032DE" w14:textId="77777777" w:rsidR="00410443" w:rsidRDefault="00410443" w:rsidP="007E3867">
            <w:pPr>
              <w:pStyle w:val="TAL"/>
              <w:rPr>
                <w:rFonts w:cs="Arial"/>
                <w:sz w:val="16"/>
                <w:szCs w:val="16"/>
                <w:lang w:eastAsia="en-US"/>
              </w:rPr>
            </w:pPr>
            <w:r>
              <w:rPr>
                <w:rFonts w:cs="Arial"/>
                <w:sz w:val="16"/>
                <w:szCs w:val="16"/>
                <w:lang w:eastAsia="en-US"/>
              </w:rPr>
              <w:t>14.12.0</w:t>
            </w:r>
          </w:p>
        </w:tc>
      </w:tr>
      <w:tr w:rsidR="00D520AE" w14:paraId="336AF2F1" w14:textId="77777777" w:rsidTr="00D520A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A92C5" w14:textId="77777777" w:rsidR="00D520AE" w:rsidRDefault="00D520AE" w:rsidP="00E750BD">
            <w:pPr>
              <w:pStyle w:val="TAL"/>
              <w:rPr>
                <w:rFonts w:cs="Arial"/>
                <w:sz w:val="16"/>
                <w:szCs w:val="16"/>
                <w:lang w:eastAsia="en-US"/>
              </w:rPr>
            </w:pPr>
            <w:r>
              <w:rPr>
                <w:rFonts w:cs="Arial"/>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D722D" w14:textId="77777777" w:rsidR="00D520AE" w:rsidRDefault="00D520AE" w:rsidP="00E750BD">
            <w:pPr>
              <w:pStyle w:val="TAL"/>
              <w:rPr>
                <w:rFonts w:cs="Arial"/>
                <w:sz w:val="16"/>
                <w:szCs w:val="16"/>
                <w:lang w:eastAsia="en-US"/>
              </w:rPr>
            </w:pPr>
            <w:r>
              <w:rPr>
                <w:rFonts w:cs="Arial"/>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11DD53" w14:textId="77777777" w:rsidR="00D520AE" w:rsidRPr="00FA5C5A" w:rsidRDefault="00D520AE" w:rsidP="00E750BD">
            <w:pPr>
              <w:pStyle w:val="TAL"/>
              <w:rPr>
                <w:rFonts w:cs="Arial"/>
                <w:sz w:val="16"/>
                <w:szCs w:val="16"/>
                <w:lang w:eastAsia="en-US"/>
              </w:rPr>
            </w:pPr>
            <w:r>
              <w:rPr>
                <w:rFonts w:cs="Arial"/>
                <w:sz w:val="16"/>
                <w:szCs w:val="16"/>
                <w:lang w:eastAsia="en-US"/>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47CBC" w14:textId="77777777" w:rsidR="00D520AE" w:rsidRDefault="00D520AE" w:rsidP="00E750BD">
            <w:pPr>
              <w:pStyle w:val="TAL"/>
              <w:rPr>
                <w:rFonts w:cs="Arial"/>
                <w:sz w:val="16"/>
                <w:szCs w:val="16"/>
                <w:lang w:eastAsia="en-US"/>
              </w:rPr>
            </w:pPr>
            <w:r>
              <w:rPr>
                <w:rFonts w:cs="Arial"/>
                <w:sz w:val="16"/>
                <w:szCs w:val="16"/>
                <w:lang w:eastAsia="en-US"/>
              </w:rPr>
              <w:t>0969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12325B" w14:textId="77777777" w:rsidR="00D520AE" w:rsidRPr="0050431F" w:rsidRDefault="00D520AE" w:rsidP="00E750B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22A2C8" w14:textId="77777777" w:rsidR="00D520AE" w:rsidRDefault="00D520AE" w:rsidP="00E750BD">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CB7E57" w14:textId="77777777" w:rsidR="00D520AE" w:rsidRPr="002B1E27" w:rsidRDefault="00D520AE" w:rsidP="00E750BD">
            <w:pPr>
              <w:pStyle w:val="TAL"/>
              <w:rPr>
                <w:rFonts w:cs="Arial"/>
                <w:sz w:val="16"/>
                <w:szCs w:val="16"/>
                <w:lang w:eastAsia="en-US"/>
              </w:rPr>
            </w:pPr>
            <w:r w:rsidRPr="00990BA1">
              <w:rPr>
                <w:rFonts w:cs="Arial"/>
                <w:sz w:val="16"/>
                <w:szCs w:val="16"/>
                <w:lang w:eastAsia="en-US"/>
              </w:rPr>
              <w:t>CR to 37.141: Correction to Band 24 requirements (Rel-14)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AA57A" w14:textId="77777777" w:rsidR="00D520AE" w:rsidRDefault="00D520AE" w:rsidP="00E750BD">
            <w:pPr>
              <w:pStyle w:val="TAL"/>
              <w:rPr>
                <w:rFonts w:cs="Arial"/>
                <w:sz w:val="16"/>
                <w:szCs w:val="16"/>
                <w:lang w:eastAsia="en-US"/>
              </w:rPr>
            </w:pPr>
            <w:r>
              <w:rPr>
                <w:rFonts w:cs="Arial"/>
                <w:sz w:val="16"/>
                <w:szCs w:val="16"/>
                <w:lang w:eastAsia="en-US"/>
              </w:rPr>
              <w:t>14.13.0</w:t>
            </w:r>
          </w:p>
        </w:tc>
      </w:tr>
      <w:tr w:rsidR="00692D74" w14:paraId="33D538DA" w14:textId="77777777" w:rsidTr="00D520A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29B45" w14:textId="736FC37E" w:rsidR="00692D74" w:rsidRDefault="00692D74" w:rsidP="00E750BD">
            <w:pPr>
              <w:pStyle w:val="TAL"/>
              <w:rPr>
                <w:rFonts w:cs="Arial"/>
                <w:sz w:val="16"/>
                <w:szCs w:val="16"/>
                <w:lang w:eastAsia="en-US"/>
              </w:rPr>
            </w:pPr>
            <w:r>
              <w:rPr>
                <w:rFonts w:cs="Arial"/>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B8920" w14:textId="0C6A08DC" w:rsidR="00692D74" w:rsidRDefault="00692D74" w:rsidP="00E750BD">
            <w:pPr>
              <w:pStyle w:val="TAL"/>
              <w:rPr>
                <w:rFonts w:cs="Arial"/>
                <w:sz w:val="16"/>
                <w:szCs w:val="16"/>
                <w:lang w:eastAsia="en-US"/>
              </w:rPr>
            </w:pPr>
            <w:r>
              <w:rPr>
                <w:rFonts w:cs="Arial"/>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08490C" w14:textId="19EAA1E7" w:rsidR="00692D74" w:rsidRDefault="00692D74" w:rsidP="00E750BD">
            <w:pPr>
              <w:pStyle w:val="TAL"/>
              <w:rPr>
                <w:rFonts w:cs="Arial"/>
                <w:sz w:val="16"/>
                <w:szCs w:val="16"/>
                <w:lang w:eastAsia="en-US"/>
              </w:rPr>
            </w:pPr>
            <w:r w:rsidRPr="00692D74">
              <w:rPr>
                <w:rFonts w:cs="Arial"/>
                <w:sz w:val="16"/>
                <w:szCs w:val="16"/>
                <w:lang w:eastAsia="en-US"/>
              </w:rPr>
              <w:t>RP-212857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2294" w14:textId="79FD9140" w:rsidR="00692D74" w:rsidRDefault="00692D74" w:rsidP="00E750BD">
            <w:pPr>
              <w:pStyle w:val="TAL"/>
              <w:rPr>
                <w:rFonts w:cs="Arial"/>
                <w:sz w:val="16"/>
                <w:szCs w:val="16"/>
                <w:lang w:eastAsia="en-US"/>
              </w:rPr>
            </w:pPr>
            <w:r w:rsidRPr="00692D74">
              <w:rPr>
                <w:rFonts w:cs="Arial"/>
                <w:sz w:val="16"/>
                <w:szCs w:val="16"/>
                <w:lang w:eastAsia="en-US"/>
              </w:rPr>
              <w:t>0993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68412" w14:textId="77777777" w:rsidR="00692D74" w:rsidRPr="0050431F" w:rsidRDefault="00692D74" w:rsidP="00E750B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A58D7D" w14:textId="55031CFC" w:rsidR="00692D74" w:rsidRDefault="00692D74" w:rsidP="00E750BD">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31E447" w14:textId="7BA7B895" w:rsidR="00692D74" w:rsidRPr="00990BA1" w:rsidRDefault="00692D74" w:rsidP="00E750BD">
            <w:pPr>
              <w:pStyle w:val="TAL"/>
              <w:rPr>
                <w:rFonts w:cs="Arial"/>
                <w:sz w:val="16"/>
                <w:szCs w:val="16"/>
                <w:lang w:eastAsia="en-US"/>
              </w:rPr>
            </w:pPr>
            <w:r w:rsidRPr="00692D74">
              <w:rPr>
                <w:rFonts w:cs="Arial"/>
                <w:sz w:val="16"/>
                <w:szCs w:val="16"/>
                <w:lang w:eastAsia="en-US"/>
              </w:rPr>
              <w:t>Big CR for TS 37.141 Maintenance (Rel-14,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F58FA" w14:textId="18C0504D" w:rsidR="00692D74" w:rsidRDefault="00692D74" w:rsidP="00E750BD">
            <w:pPr>
              <w:pStyle w:val="TAL"/>
              <w:rPr>
                <w:rFonts w:cs="Arial"/>
                <w:sz w:val="16"/>
                <w:szCs w:val="16"/>
                <w:lang w:eastAsia="en-US"/>
              </w:rPr>
            </w:pPr>
            <w:r>
              <w:rPr>
                <w:rFonts w:cs="Arial"/>
                <w:sz w:val="16"/>
                <w:szCs w:val="16"/>
                <w:lang w:eastAsia="en-US"/>
              </w:rPr>
              <w:t>14.14.0</w:t>
            </w:r>
          </w:p>
        </w:tc>
      </w:tr>
    </w:tbl>
    <w:p w14:paraId="28F6D52E" w14:textId="77777777" w:rsidR="00080512" w:rsidRPr="0050431F" w:rsidRDefault="00080512" w:rsidP="00F455C8"/>
    <w:sectPr w:rsidR="00080512" w:rsidRPr="0050431F">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76D93" w14:textId="77777777" w:rsidR="0067613E" w:rsidRDefault="0067613E">
      <w:r>
        <w:separator/>
      </w:r>
    </w:p>
  </w:endnote>
  <w:endnote w:type="continuationSeparator" w:id="0">
    <w:p w14:paraId="046228A8" w14:textId="77777777" w:rsidR="0067613E" w:rsidRDefault="0067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0B91B" w14:textId="77777777" w:rsidR="0067613E" w:rsidRDefault="00676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E1C05" w14:textId="77777777" w:rsidR="0067613E" w:rsidRDefault="0067613E">
      <w:r>
        <w:separator/>
      </w:r>
    </w:p>
  </w:footnote>
  <w:footnote w:type="continuationSeparator" w:id="0">
    <w:p w14:paraId="019973D9" w14:textId="77777777" w:rsidR="0067613E" w:rsidRDefault="00676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132E7" w14:textId="2E98BDAA" w:rsidR="0067613E" w:rsidRDefault="006761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8A3">
      <w:rPr>
        <w:rFonts w:ascii="Arial" w:hAnsi="Arial" w:cs="Arial"/>
        <w:b/>
        <w:noProof/>
        <w:sz w:val="18"/>
        <w:szCs w:val="18"/>
      </w:rPr>
      <w:t>3GPP TS 37.141 V14.1314.0 (2021-0312)</w:t>
    </w:r>
    <w:r>
      <w:rPr>
        <w:rFonts w:ascii="Arial" w:hAnsi="Arial" w:cs="Arial"/>
        <w:b/>
        <w:sz w:val="18"/>
        <w:szCs w:val="18"/>
      </w:rPr>
      <w:fldChar w:fldCharType="end"/>
    </w:r>
  </w:p>
  <w:p w14:paraId="75AA9E4F" w14:textId="77777777" w:rsidR="0067613E" w:rsidRDefault="00676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D882719" w14:textId="019890A2" w:rsidR="0067613E" w:rsidRDefault="006761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8A3">
      <w:rPr>
        <w:rFonts w:ascii="Arial" w:hAnsi="Arial" w:cs="Arial"/>
        <w:b/>
        <w:noProof/>
        <w:sz w:val="18"/>
        <w:szCs w:val="18"/>
      </w:rPr>
      <w:t>Release 14</w:t>
    </w:r>
    <w:r>
      <w:rPr>
        <w:rFonts w:ascii="Arial" w:hAnsi="Arial" w:cs="Arial"/>
        <w:b/>
        <w:sz w:val="18"/>
        <w:szCs w:val="18"/>
      </w:rPr>
      <w:fldChar w:fldCharType="end"/>
    </w:r>
  </w:p>
  <w:p w14:paraId="5B50C139" w14:textId="77777777" w:rsidR="0067613E" w:rsidRDefault="00676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5C82715E">
      <w:start w:val="1"/>
      <w:numFmt w:val="decimal"/>
      <w:pStyle w:val="BN"/>
      <w:lvlText w:val="%1)"/>
      <w:lvlJc w:val="left"/>
      <w:pPr>
        <w:tabs>
          <w:tab w:val="num" w:pos="737"/>
        </w:tabs>
        <w:ind w:left="737" w:hanging="453"/>
      </w:pPr>
      <w:rPr>
        <w:rFonts w:hint="default"/>
      </w:rPr>
    </w:lvl>
    <w:lvl w:ilvl="1" w:tplc="9D86CA54" w:tentative="1">
      <w:start w:val="1"/>
      <w:numFmt w:val="lowerLetter"/>
      <w:lvlText w:val="%2."/>
      <w:lvlJc w:val="left"/>
      <w:pPr>
        <w:tabs>
          <w:tab w:val="num" w:pos="1440"/>
        </w:tabs>
        <w:ind w:left="1440" w:hanging="360"/>
      </w:pPr>
    </w:lvl>
    <w:lvl w:ilvl="2" w:tplc="82D82BCA" w:tentative="1">
      <w:start w:val="1"/>
      <w:numFmt w:val="lowerRoman"/>
      <w:lvlText w:val="%3."/>
      <w:lvlJc w:val="right"/>
      <w:pPr>
        <w:tabs>
          <w:tab w:val="num" w:pos="2160"/>
        </w:tabs>
        <w:ind w:left="2160" w:hanging="180"/>
      </w:pPr>
    </w:lvl>
    <w:lvl w:ilvl="3" w:tplc="623C14AE" w:tentative="1">
      <w:start w:val="1"/>
      <w:numFmt w:val="decimal"/>
      <w:lvlText w:val="%4."/>
      <w:lvlJc w:val="left"/>
      <w:pPr>
        <w:tabs>
          <w:tab w:val="num" w:pos="2880"/>
        </w:tabs>
        <w:ind w:left="2880" w:hanging="360"/>
      </w:pPr>
    </w:lvl>
    <w:lvl w:ilvl="4" w:tplc="BBB0E8EA" w:tentative="1">
      <w:start w:val="1"/>
      <w:numFmt w:val="lowerLetter"/>
      <w:lvlText w:val="%5."/>
      <w:lvlJc w:val="left"/>
      <w:pPr>
        <w:tabs>
          <w:tab w:val="num" w:pos="3600"/>
        </w:tabs>
        <w:ind w:left="3600" w:hanging="360"/>
      </w:pPr>
    </w:lvl>
    <w:lvl w:ilvl="5" w:tplc="140C6CAE" w:tentative="1">
      <w:start w:val="1"/>
      <w:numFmt w:val="lowerRoman"/>
      <w:lvlText w:val="%6."/>
      <w:lvlJc w:val="right"/>
      <w:pPr>
        <w:tabs>
          <w:tab w:val="num" w:pos="4320"/>
        </w:tabs>
        <w:ind w:left="4320" w:hanging="180"/>
      </w:pPr>
    </w:lvl>
    <w:lvl w:ilvl="6" w:tplc="C5EEC530" w:tentative="1">
      <w:start w:val="1"/>
      <w:numFmt w:val="decimal"/>
      <w:lvlText w:val="%7."/>
      <w:lvlJc w:val="left"/>
      <w:pPr>
        <w:tabs>
          <w:tab w:val="num" w:pos="5040"/>
        </w:tabs>
        <w:ind w:left="5040" w:hanging="360"/>
      </w:pPr>
    </w:lvl>
    <w:lvl w:ilvl="7" w:tplc="50B6CB8A" w:tentative="1">
      <w:start w:val="1"/>
      <w:numFmt w:val="lowerLetter"/>
      <w:lvlText w:val="%8."/>
      <w:lvlJc w:val="left"/>
      <w:pPr>
        <w:tabs>
          <w:tab w:val="num" w:pos="5760"/>
        </w:tabs>
        <w:ind w:left="5760" w:hanging="360"/>
      </w:pPr>
    </w:lvl>
    <w:lvl w:ilvl="8" w:tplc="14CA01F2" w:tentative="1">
      <w:start w:val="1"/>
      <w:numFmt w:val="lowerRoman"/>
      <w:lvlText w:val="%9."/>
      <w:lvlJc w:val="right"/>
      <w:pPr>
        <w:tabs>
          <w:tab w:val="num" w:pos="6480"/>
        </w:tabs>
        <w:ind w:left="6480" w:hanging="180"/>
      </w:pPr>
    </w:lvl>
  </w:abstractNum>
  <w:abstractNum w:abstractNumId="16"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hybridMultilevel"/>
    <w:tmpl w:val="E770663C"/>
    <w:lvl w:ilvl="0" w:tplc="CCE26E4E">
      <w:start w:val="1"/>
      <w:numFmt w:val="lowerLetter"/>
      <w:pStyle w:val="BL"/>
      <w:lvlText w:val="%1)"/>
      <w:lvlJc w:val="left"/>
      <w:pPr>
        <w:tabs>
          <w:tab w:val="num" w:pos="737"/>
        </w:tabs>
        <w:ind w:left="737" w:hanging="453"/>
      </w:pPr>
      <w:rPr>
        <w:rFonts w:hint="default"/>
      </w:rPr>
    </w:lvl>
    <w:lvl w:ilvl="1" w:tplc="072219F0" w:tentative="1">
      <w:start w:val="1"/>
      <w:numFmt w:val="lowerLetter"/>
      <w:lvlText w:val="%2."/>
      <w:lvlJc w:val="left"/>
      <w:pPr>
        <w:tabs>
          <w:tab w:val="num" w:pos="1440"/>
        </w:tabs>
        <w:ind w:left="1440" w:hanging="360"/>
      </w:pPr>
    </w:lvl>
    <w:lvl w:ilvl="2" w:tplc="83549632" w:tentative="1">
      <w:start w:val="1"/>
      <w:numFmt w:val="lowerRoman"/>
      <w:lvlText w:val="%3."/>
      <w:lvlJc w:val="right"/>
      <w:pPr>
        <w:tabs>
          <w:tab w:val="num" w:pos="2160"/>
        </w:tabs>
        <w:ind w:left="2160" w:hanging="180"/>
      </w:pPr>
    </w:lvl>
    <w:lvl w:ilvl="3" w:tplc="AA3EB17E" w:tentative="1">
      <w:start w:val="1"/>
      <w:numFmt w:val="decimal"/>
      <w:lvlText w:val="%4."/>
      <w:lvlJc w:val="left"/>
      <w:pPr>
        <w:tabs>
          <w:tab w:val="num" w:pos="2880"/>
        </w:tabs>
        <w:ind w:left="2880" w:hanging="360"/>
      </w:pPr>
    </w:lvl>
    <w:lvl w:ilvl="4" w:tplc="9F144B24" w:tentative="1">
      <w:start w:val="1"/>
      <w:numFmt w:val="lowerLetter"/>
      <w:lvlText w:val="%5."/>
      <w:lvlJc w:val="left"/>
      <w:pPr>
        <w:tabs>
          <w:tab w:val="num" w:pos="3600"/>
        </w:tabs>
        <w:ind w:left="3600" w:hanging="360"/>
      </w:pPr>
    </w:lvl>
    <w:lvl w:ilvl="5" w:tplc="071C312A" w:tentative="1">
      <w:start w:val="1"/>
      <w:numFmt w:val="lowerRoman"/>
      <w:lvlText w:val="%6."/>
      <w:lvlJc w:val="right"/>
      <w:pPr>
        <w:tabs>
          <w:tab w:val="num" w:pos="4320"/>
        </w:tabs>
        <w:ind w:left="4320" w:hanging="180"/>
      </w:pPr>
    </w:lvl>
    <w:lvl w:ilvl="6" w:tplc="6330930A" w:tentative="1">
      <w:start w:val="1"/>
      <w:numFmt w:val="decimal"/>
      <w:lvlText w:val="%7."/>
      <w:lvlJc w:val="left"/>
      <w:pPr>
        <w:tabs>
          <w:tab w:val="num" w:pos="5040"/>
        </w:tabs>
        <w:ind w:left="5040" w:hanging="360"/>
      </w:pPr>
    </w:lvl>
    <w:lvl w:ilvl="7" w:tplc="63F2B9B0" w:tentative="1">
      <w:start w:val="1"/>
      <w:numFmt w:val="lowerLetter"/>
      <w:lvlText w:val="%8."/>
      <w:lvlJc w:val="left"/>
      <w:pPr>
        <w:tabs>
          <w:tab w:val="num" w:pos="5760"/>
        </w:tabs>
        <w:ind w:left="5760" w:hanging="360"/>
      </w:pPr>
    </w:lvl>
    <w:lvl w:ilvl="8" w:tplc="2D4AD1A6"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64EE38D7"/>
    <w:multiLevelType w:val="hybridMultilevel"/>
    <w:tmpl w:val="15665148"/>
    <w:lvl w:ilvl="0" w:tplc="ABAC9996">
      <w:start w:val="1"/>
      <w:numFmt w:val="bullet"/>
      <w:lvlText w:val="-"/>
      <w:lvlJc w:val="left"/>
      <w:pPr>
        <w:ind w:left="644" w:hanging="360"/>
      </w:pPr>
      <w:rPr>
        <w:rFonts w:ascii="Times New Roman" w:eastAsia="SimSun" w:hAnsi="Times New Roman" w:cs="Times New Roman" w:hint="default"/>
      </w:rPr>
    </w:lvl>
    <w:lvl w:ilvl="1" w:tplc="93500492" w:tentative="1">
      <w:start w:val="1"/>
      <w:numFmt w:val="bullet"/>
      <w:lvlText w:val=""/>
      <w:lvlJc w:val="left"/>
      <w:pPr>
        <w:ind w:left="1124" w:hanging="420"/>
      </w:pPr>
      <w:rPr>
        <w:rFonts w:ascii="Wingdings" w:hAnsi="Wingdings" w:hint="default"/>
      </w:rPr>
    </w:lvl>
    <w:lvl w:ilvl="2" w:tplc="B2DC147C" w:tentative="1">
      <w:start w:val="1"/>
      <w:numFmt w:val="bullet"/>
      <w:lvlText w:val=""/>
      <w:lvlJc w:val="left"/>
      <w:pPr>
        <w:ind w:left="1544" w:hanging="420"/>
      </w:pPr>
      <w:rPr>
        <w:rFonts w:ascii="Wingdings" w:hAnsi="Wingdings" w:hint="default"/>
      </w:rPr>
    </w:lvl>
    <w:lvl w:ilvl="3" w:tplc="38C44694" w:tentative="1">
      <w:start w:val="1"/>
      <w:numFmt w:val="bullet"/>
      <w:lvlText w:val=""/>
      <w:lvlJc w:val="left"/>
      <w:pPr>
        <w:ind w:left="1964" w:hanging="420"/>
      </w:pPr>
      <w:rPr>
        <w:rFonts w:ascii="Wingdings" w:hAnsi="Wingdings" w:hint="default"/>
      </w:rPr>
    </w:lvl>
    <w:lvl w:ilvl="4" w:tplc="13449628" w:tentative="1">
      <w:start w:val="1"/>
      <w:numFmt w:val="bullet"/>
      <w:lvlText w:val=""/>
      <w:lvlJc w:val="left"/>
      <w:pPr>
        <w:ind w:left="2384" w:hanging="420"/>
      </w:pPr>
      <w:rPr>
        <w:rFonts w:ascii="Wingdings" w:hAnsi="Wingdings" w:hint="default"/>
      </w:rPr>
    </w:lvl>
    <w:lvl w:ilvl="5" w:tplc="0372A3E4" w:tentative="1">
      <w:start w:val="1"/>
      <w:numFmt w:val="bullet"/>
      <w:lvlText w:val=""/>
      <w:lvlJc w:val="left"/>
      <w:pPr>
        <w:ind w:left="2804" w:hanging="420"/>
      </w:pPr>
      <w:rPr>
        <w:rFonts w:ascii="Wingdings" w:hAnsi="Wingdings" w:hint="default"/>
      </w:rPr>
    </w:lvl>
    <w:lvl w:ilvl="6" w:tplc="107E3646" w:tentative="1">
      <w:start w:val="1"/>
      <w:numFmt w:val="bullet"/>
      <w:lvlText w:val=""/>
      <w:lvlJc w:val="left"/>
      <w:pPr>
        <w:ind w:left="3224" w:hanging="420"/>
      </w:pPr>
      <w:rPr>
        <w:rFonts w:ascii="Wingdings" w:hAnsi="Wingdings" w:hint="default"/>
      </w:rPr>
    </w:lvl>
    <w:lvl w:ilvl="7" w:tplc="650CD4E4" w:tentative="1">
      <w:start w:val="1"/>
      <w:numFmt w:val="bullet"/>
      <w:lvlText w:val=""/>
      <w:lvlJc w:val="left"/>
      <w:pPr>
        <w:ind w:left="3644" w:hanging="420"/>
      </w:pPr>
      <w:rPr>
        <w:rFonts w:ascii="Wingdings" w:hAnsi="Wingdings" w:hint="default"/>
      </w:rPr>
    </w:lvl>
    <w:lvl w:ilvl="8" w:tplc="B75AA884" w:tentative="1">
      <w:start w:val="1"/>
      <w:numFmt w:val="bullet"/>
      <w:lvlText w:val=""/>
      <w:lvlJc w:val="left"/>
      <w:pPr>
        <w:ind w:left="4064" w:hanging="420"/>
      </w:pPr>
      <w:rPr>
        <w:rFonts w:ascii="Wingdings" w:hAnsi="Wingdings" w:hint="default"/>
      </w:rPr>
    </w:lvl>
  </w:abstractNum>
  <w:abstractNum w:abstractNumId="27"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9156C54"/>
    <w:multiLevelType w:val="hybridMultilevel"/>
    <w:tmpl w:val="EAFC6A0C"/>
    <w:lvl w:ilvl="0" w:tplc="CFFC9360">
      <w:start w:val="1"/>
      <w:numFmt w:val="bullet"/>
      <w:pStyle w:val="B2"/>
      <w:lvlText w:val="-"/>
      <w:lvlJc w:val="left"/>
      <w:pPr>
        <w:tabs>
          <w:tab w:val="num" w:pos="1191"/>
        </w:tabs>
        <w:ind w:left="1191" w:hanging="454"/>
      </w:pPr>
      <w:rPr>
        <w:rFonts w:hint="default"/>
      </w:rPr>
    </w:lvl>
    <w:lvl w:ilvl="1" w:tplc="5D7492EC" w:tentative="1">
      <w:start w:val="1"/>
      <w:numFmt w:val="bullet"/>
      <w:lvlText w:val="o"/>
      <w:lvlJc w:val="left"/>
      <w:pPr>
        <w:tabs>
          <w:tab w:val="num" w:pos="1440"/>
        </w:tabs>
        <w:ind w:left="1440" w:hanging="360"/>
      </w:pPr>
      <w:rPr>
        <w:rFonts w:ascii="Courier New" w:hAnsi="Courier New" w:hint="default"/>
      </w:rPr>
    </w:lvl>
    <w:lvl w:ilvl="2" w:tplc="DDFCBABE" w:tentative="1">
      <w:start w:val="1"/>
      <w:numFmt w:val="bullet"/>
      <w:lvlText w:val=""/>
      <w:lvlJc w:val="left"/>
      <w:pPr>
        <w:tabs>
          <w:tab w:val="num" w:pos="2160"/>
        </w:tabs>
        <w:ind w:left="2160" w:hanging="360"/>
      </w:pPr>
      <w:rPr>
        <w:rFonts w:ascii="Wingdings" w:hAnsi="Wingdings" w:hint="default"/>
      </w:rPr>
    </w:lvl>
    <w:lvl w:ilvl="3" w:tplc="ABA8CC48" w:tentative="1">
      <w:start w:val="1"/>
      <w:numFmt w:val="bullet"/>
      <w:lvlText w:val=""/>
      <w:lvlJc w:val="left"/>
      <w:pPr>
        <w:tabs>
          <w:tab w:val="num" w:pos="2880"/>
        </w:tabs>
        <w:ind w:left="2880" w:hanging="360"/>
      </w:pPr>
      <w:rPr>
        <w:rFonts w:ascii="Symbol" w:hAnsi="Symbol" w:hint="default"/>
      </w:rPr>
    </w:lvl>
    <w:lvl w:ilvl="4" w:tplc="9110B748" w:tentative="1">
      <w:start w:val="1"/>
      <w:numFmt w:val="bullet"/>
      <w:lvlText w:val="o"/>
      <w:lvlJc w:val="left"/>
      <w:pPr>
        <w:tabs>
          <w:tab w:val="num" w:pos="3600"/>
        </w:tabs>
        <w:ind w:left="3600" w:hanging="360"/>
      </w:pPr>
      <w:rPr>
        <w:rFonts w:ascii="Courier New" w:hAnsi="Courier New" w:hint="default"/>
      </w:rPr>
    </w:lvl>
    <w:lvl w:ilvl="5" w:tplc="B6A42274" w:tentative="1">
      <w:start w:val="1"/>
      <w:numFmt w:val="bullet"/>
      <w:lvlText w:val=""/>
      <w:lvlJc w:val="left"/>
      <w:pPr>
        <w:tabs>
          <w:tab w:val="num" w:pos="4320"/>
        </w:tabs>
        <w:ind w:left="4320" w:hanging="360"/>
      </w:pPr>
      <w:rPr>
        <w:rFonts w:ascii="Wingdings" w:hAnsi="Wingdings" w:hint="default"/>
      </w:rPr>
    </w:lvl>
    <w:lvl w:ilvl="6" w:tplc="2BCCB640" w:tentative="1">
      <w:start w:val="1"/>
      <w:numFmt w:val="bullet"/>
      <w:lvlText w:val=""/>
      <w:lvlJc w:val="left"/>
      <w:pPr>
        <w:tabs>
          <w:tab w:val="num" w:pos="5040"/>
        </w:tabs>
        <w:ind w:left="5040" w:hanging="360"/>
      </w:pPr>
      <w:rPr>
        <w:rFonts w:ascii="Symbol" w:hAnsi="Symbol" w:hint="default"/>
      </w:rPr>
    </w:lvl>
    <w:lvl w:ilvl="7" w:tplc="327E5482" w:tentative="1">
      <w:start w:val="1"/>
      <w:numFmt w:val="bullet"/>
      <w:lvlText w:val="o"/>
      <w:lvlJc w:val="left"/>
      <w:pPr>
        <w:tabs>
          <w:tab w:val="num" w:pos="5760"/>
        </w:tabs>
        <w:ind w:left="5760" w:hanging="360"/>
      </w:pPr>
      <w:rPr>
        <w:rFonts w:ascii="Courier New" w:hAnsi="Courier New" w:hint="default"/>
      </w:rPr>
    </w:lvl>
    <w:lvl w:ilvl="8" w:tplc="5E02FB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28"/>
  </w:num>
  <w:num w:numId="4">
    <w:abstractNumId w:val="11"/>
  </w:num>
  <w:num w:numId="5">
    <w:abstractNumId w:val="6"/>
  </w:num>
  <w:num w:numId="6">
    <w:abstractNumId w:val="5"/>
  </w:num>
  <w:num w:numId="7">
    <w:abstractNumId w:val="36"/>
  </w:num>
  <w:num w:numId="8">
    <w:abstractNumId w:val="2"/>
  </w:num>
  <w:num w:numId="9">
    <w:abstractNumId w:val="30"/>
  </w:num>
  <w:num w:numId="10">
    <w:abstractNumId w:val="4"/>
  </w:num>
  <w:num w:numId="11">
    <w:abstractNumId w:val="3"/>
  </w:num>
  <w:num w:numId="12">
    <w:abstractNumId w:val="22"/>
  </w:num>
  <w:num w:numId="13">
    <w:abstractNumId w:val="25"/>
  </w:num>
  <w:num w:numId="14">
    <w:abstractNumId w:val="1"/>
  </w:num>
  <w:num w:numId="15">
    <w:abstractNumId w:val="16"/>
  </w:num>
  <w:num w:numId="16">
    <w:abstractNumId w:val="32"/>
  </w:num>
  <w:num w:numId="17">
    <w:abstractNumId w:val="34"/>
  </w:num>
  <w:num w:numId="18">
    <w:abstractNumId w:val="19"/>
  </w:num>
  <w:num w:numId="19">
    <w:abstractNumId w:val="10"/>
  </w:num>
  <w:num w:numId="20">
    <w:abstractNumId w:val="23"/>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7"/>
  </w:num>
  <w:num w:numId="25">
    <w:abstractNumId w:val="24"/>
  </w:num>
  <w:num w:numId="26">
    <w:abstractNumId w:val="12"/>
  </w:num>
  <w:num w:numId="27">
    <w:abstractNumId w:val="31"/>
  </w:num>
  <w:num w:numId="28">
    <w:abstractNumId w:val="7"/>
  </w:num>
  <w:num w:numId="29">
    <w:abstractNumId w:val="20"/>
  </w:num>
  <w:num w:numId="30">
    <w:abstractNumId w:val="15"/>
  </w:num>
  <w:num w:numId="31">
    <w:abstractNumId w:val="21"/>
  </w:num>
  <w:num w:numId="32">
    <w:abstractNumId w:val="33"/>
  </w:num>
  <w:num w:numId="33">
    <w:abstractNumId w:val="35"/>
  </w:num>
  <w:num w:numId="34">
    <w:abstractNumId w:val="18"/>
  </w:num>
  <w:num w:numId="35">
    <w:abstractNumId w:val="14"/>
  </w:num>
  <w:num w:numId="36">
    <w:abstractNumId w:val="29"/>
  </w:num>
  <w:num w:numId="37">
    <w:abstractNumId w:val="13"/>
  </w:num>
  <w:num w:numId="38">
    <w:abstractNumId w:val="9"/>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0AFC"/>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0C41"/>
    <w:rsid w:val="000E1EE1"/>
    <w:rsid w:val="000E2E16"/>
    <w:rsid w:val="000E5741"/>
    <w:rsid w:val="000E70C0"/>
    <w:rsid w:val="000F0574"/>
    <w:rsid w:val="000F0EB7"/>
    <w:rsid w:val="000F6B9F"/>
    <w:rsid w:val="00101B89"/>
    <w:rsid w:val="00106E8B"/>
    <w:rsid w:val="00110822"/>
    <w:rsid w:val="001154E3"/>
    <w:rsid w:val="0012070E"/>
    <w:rsid w:val="00121119"/>
    <w:rsid w:val="00122C4D"/>
    <w:rsid w:val="001312DD"/>
    <w:rsid w:val="001346C6"/>
    <w:rsid w:val="0013666F"/>
    <w:rsid w:val="00141FA7"/>
    <w:rsid w:val="001456DA"/>
    <w:rsid w:val="001467AD"/>
    <w:rsid w:val="00147340"/>
    <w:rsid w:val="0015207E"/>
    <w:rsid w:val="001575EF"/>
    <w:rsid w:val="00160A26"/>
    <w:rsid w:val="00161574"/>
    <w:rsid w:val="0016667D"/>
    <w:rsid w:val="00166704"/>
    <w:rsid w:val="001715E3"/>
    <w:rsid w:val="001774CF"/>
    <w:rsid w:val="001812AC"/>
    <w:rsid w:val="001843B3"/>
    <w:rsid w:val="001869F3"/>
    <w:rsid w:val="00191B45"/>
    <w:rsid w:val="00194925"/>
    <w:rsid w:val="0019601C"/>
    <w:rsid w:val="00196194"/>
    <w:rsid w:val="00197E28"/>
    <w:rsid w:val="001A1CBA"/>
    <w:rsid w:val="001B198B"/>
    <w:rsid w:val="001B4725"/>
    <w:rsid w:val="001B4BD9"/>
    <w:rsid w:val="001B60D5"/>
    <w:rsid w:val="001B6FC1"/>
    <w:rsid w:val="001C45BF"/>
    <w:rsid w:val="001C5803"/>
    <w:rsid w:val="001C6C67"/>
    <w:rsid w:val="001D18A5"/>
    <w:rsid w:val="001D2BF6"/>
    <w:rsid w:val="001E0DF6"/>
    <w:rsid w:val="001E1501"/>
    <w:rsid w:val="001E2DE2"/>
    <w:rsid w:val="001E3755"/>
    <w:rsid w:val="001E6085"/>
    <w:rsid w:val="001F2215"/>
    <w:rsid w:val="00200D14"/>
    <w:rsid w:val="00202A2E"/>
    <w:rsid w:val="00203EFD"/>
    <w:rsid w:val="00206217"/>
    <w:rsid w:val="002124CB"/>
    <w:rsid w:val="0021416F"/>
    <w:rsid w:val="00217A16"/>
    <w:rsid w:val="00226C1C"/>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B0CEF"/>
    <w:rsid w:val="002B1E27"/>
    <w:rsid w:val="002D00EC"/>
    <w:rsid w:val="002D1511"/>
    <w:rsid w:val="002D5B47"/>
    <w:rsid w:val="002E0625"/>
    <w:rsid w:val="002E3846"/>
    <w:rsid w:val="002F0A56"/>
    <w:rsid w:val="002F496B"/>
    <w:rsid w:val="002F6B1E"/>
    <w:rsid w:val="002F6EF4"/>
    <w:rsid w:val="003032BC"/>
    <w:rsid w:val="0030421B"/>
    <w:rsid w:val="003214BD"/>
    <w:rsid w:val="00325748"/>
    <w:rsid w:val="003274E6"/>
    <w:rsid w:val="003278F6"/>
    <w:rsid w:val="0033660A"/>
    <w:rsid w:val="00336EB2"/>
    <w:rsid w:val="00346FE0"/>
    <w:rsid w:val="0034782B"/>
    <w:rsid w:val="003527EC"/>
    <w:rsid w:val="00353284"/>
    <w:rsid w:val="00353E76"/>
    <w:rsid w:val="00353FD7"/>
    <w:rsid w:val="00354B86"/>
    <w:rsid w:val="00355933"/>
    <w:rsid w:val="00363FA6"/>
    <w:rsid w:val="0037046E"/>
    <w:rsid w:val="00371D9E"/>
    <w:rsid w:val="0037461C"/>
    <w:rsid w:val="0037537B"/>
    <w:rsid w:val="00376A16"/>
    <w:rsid w:val="00377CEF"/>
    <w:rsid w:val="003819FB"/>
    <w:rsid w:val="00385A68"/>
    <w:rsid w:val="003867CE"/>
    <w:rsid w:val="00395EA9"/>
    <w:rsid w:val="003B0010"/>
    <w:rsid w:val="003B2DD2"/>
    <w:rsid w:val="003B499A"/>
    <w:rsid w:val="003B622A"/>
    <w:rsid w:val="003C0A28"/>
    <w:rsid w:val="003C3529"/>
    <w:rsid w:val="003C5777"/>
    <w:rsid w:val="003D0277"/>
    <w:rsid w:val="003D4A5D"/>
    <w:rsid w:val="003E13E0"/>
    <w:rsid w:val="003E5A0B"/>
    <w:rsid w:val="003F3706"/>
    <w:rsid w:val="003F67D7"/>
    <w:rsid w:val="003F6B8E"/>
    <w:rsid w:val="00406C82"/>
    <w:rsid w:val="00410443"/>
    <w:rsid w:val="00411BC7"/>
    <w:rsid w:val="0041644E"/>
    <w:rsid w:val="0041685F"/>
    <w:rsid w:val="00416880"/>
    <w:rsid w:val="004209A4"/>
    <w:rsid w:val="00420A48"/>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1878"/>
    <w:rsid w:val="00482488"/>
    <w:rsid w:val="00483387"/>
    <w:rsid w:val="00485D1C"/>
    <w:rsid w:val="00485DBD"/>
    <w:rsid w:val="0049087D"/>
    <w:rsid w:val="004971E5"/>
    <w:rsid w:val="004A24B6"/>
    <w:rsid w:val="004A4603"/>
    <w:rsid w:val="004B0503"/>
    <w:rsid w:val="004B3A64"/>
    <w:rsid w:val="004C2E88"/>
    <w:rsid w:val="004C47BE"/>
    <w:rsid w:val="004C71B7"/>
    <w:rsid w:val="004D362E"/>
    <w:rsid w:val="004D45FD"/>
    <w:rsid w:val="004E213A"/>
    <w:rsid w:val="004E465C"/>
    <w:rsid w:val="004E512F"/>
    <w:rsid w:val="004E68C0"/>
    <w:rsid w:val="004F12B9"/>
    <w:rsid w:val="004F326A"/>
    <w:rsid w:val="004F6AD7"/>
    <w:rsid w:val="005033B6"/>
    <w:rsid w:val="0050417E"/>
    <w:rsid w:val="00504192"/>
    <w:rsid w:val="0050431F"/>
    <w:rsid w:val="005150BD"/>
    <w:rsid w:val="005175E9"/>
    <w:rsid w:val="00517CE7"/>
    <w:rsid w:val="0052441B"/>
    <w:rsid w:val="005272E9"/>
    <w:rsid w:val="00534444"/>
    <w:rsid w:val="00536FD6"/>
    <w:rsid w:val="00541781"/>
    <w:rsid w:val="0054220A"/>
    <w:rsid w:val="00543249"/>
    <w:rsid w:val="00545ADE"/>
    <w:rsid w:val="00545B56"/>
    <w:rsid w:val="00546BDF"/>
    <w:rsid w:val="00551221"/>
    <w:rsid w:val="00552333"/>
    <w:rsid w:val="00553DE8"/>
    <w:rsid w:val="00557E7F"/>
    <w:rsid w:val="00561CDB"/>
    <w:rsid w:val="005620F2"/>
    <w:rsid w:val="0056351C"/>
    <w:rsid w:val="005641A4"/>
    <w:rsid w:val="00565F29"/>
    <w:rsid w:val="005704A5"/>
    <w:rsid w:val="00570C07"/>
    <w:rsid w:val="0058293F"/>
    <w:rsid w:val="005872E1"/>
    <w:rsid w:val="00596CE9"/>
    <w:rsid w:val="005A010E"/>
    <w:rsid w:val="005A3CCF"/>
    <w:rsid w:val="005B180D"/>
    <w:rsid w:val="005B3AFC"/>
    <w:rsid w:val="005B605D"/>
    <w:rsid w:val="005C4516"/>
    <w:rsid w:val="005C5D7F"/>
    <w:rsid w:val="005C622B"/>
    <w:rsid w:val="005D2A3B"/>
    <w:rsid w:val="005D586C"/>
    <w:rsid w:val="005D5DA3"/>
    <w:rsid w:val="005D7D3C"/>
    <w:rsid w:val="005E3162"/>
    <w:rsid w:val="005E34B8"/>
    <w:rsid w:val="005E488C"/>
    <w:rsid w:val="005E61D3"/>
    <w:rsid w:val="005F0157"/>
    <w:rsid w:val="005F4EE8"/>
    <w:rsid w:val="006066B9"/>
    <w:rsid w:val="00607D1E"/>
    <w:rsid w:val="00612053"/>
    <w:rsid w:val="006121E7"/>
    <w:rsid w:val="006178EA"/>
    <w:rsid w:val="00624459"/>
    <w:rsid w:val="00626987"/>
    <w:rsid w:val="00627B32"/>
    <w:rsid w:val="006323D8"/>
    <w:rsid w:val="006328DE"/>
    <w:rsid w:val="00634F2A"/>
    <w:rsid w:val="00636AF4"/>
    <w:rsid w:val="00637F4C"/>
    <w:rsid w:val="006410DA"/>
    <w:rsid w:val="00641F68"/>
    <w:rsid w:val="00642391"/>
    <w:rsid w:val="006429CA"/>
    <w:rsid w:val="00644145"/>
    <w:rsid w:val="00644FAE"/>
    <w:rsid w:val="006456F3"/>
    <w:rsid w:val="00651403"/>
    <w:rsid w:val="006563EB"/>
    <w:rsid w:val="0066149F"/>
    <w:rsid w:val="00662006"/>
    <w:rsid w:val="00665E40"/>
    <w:rsid w:val="006742A5"/>
    <w:rsid w:val="00675337"/>
    <w:rsid w:val="0067613E"/>
    <w:rsid w:val="00683446"/>
    <w:rsid w:val="00683B6A"/>
    <w:rsid w:val="006847E5"/>
    <w:rsid w:val="00687D00"/>
    <w:rsid w:val="006923E0"/>
    <w:rsid w:val="00692490"/>
    <w:rsid w:val="00692D74"/>
    <w:rsid w:val="006976AB"/>
    <w:rsid w:val="00697ED4"/>
    <w:rsid w:val="006A0D82"/>
    <w:rsid w:val="006A4C17"/>
    <w:rsid w:val="006A547A"/>
    <w:rsid w:val="006A68D0"/>
    <w:rsid w:val="006B540F"/>
    <w:rsid w:val="006C1648"/>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C5E"/>
    <w:rsid w:val="00724FF0"/>
    <w:rsid w:val="00731F2D"/>
    <w:rsid w:val="00733B0D"/>
    <w:rsid w:val="0073467D"/>
    <w:rsid w:val="00734A5B"/>
    <w:rsid w:val="007424F0"/>
    <w:rsid w:val="007451E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6327"/>
    <w:rsid w:val="007C75C4"/>
    <w:rsid w:val="007E1D21"/>
    <w:rsid w:val="007E1F74"/>
    <w:rsid w:val="007E2CBA"/>
    <w:rsid w:val="007E3867"/>
    <w:rsid w:val="007F1CBB"/>
    <w:rsid w:val="007F653F"/>
    <w:rsid w:val="0080252D"/>
    <w:rsid w:val="00815C76"/>
    <w:rsid w:val="00820261"/>
    <w:rsid w:val="00820E2D"/>
    <w:rsid w:val="00826AA7"/>
    <w:rsid w:val="008302F0"/>
    <w:rsid w:val="008338A3"/>
    <w:rsid w:val="008376F4"/>
    <w:rsid w:val="00840717"/>
    <w:rsid w:val="008437A2"/>
    <w:rsid w:val="00853CB0"/>
    <w:rsid w:val="008631CF"/>
    <w:rsid w:val="0086398E"/>
    <w:rsid w:val="008651A0"/>
    <w:rsid w:val="008672B0"/>
    <w:rsid w:val="008705CC"/>
    <w:rsid w:val="00880FC2"/>
    <w:rsid w:val="00893386"/>
    <w:rsid w:val="00895C58"/>
    <w:rsid w:val="00895EF4"/>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658"/>
    <w:rsid w:val="008F3D22"/>
    <w:rsid w:val="008F4FDF"/>
    <w:rsid w:val="008F5BA6"/>
    <w:rsid w:val="009002E0"/>
    <w:rsid w:val="009013EC"/>
    <w:rsid w:val="009014E5"/>
    <w:rsid w:val="00905FC0"/>
    <w:rsid w:val="009064D4"/>
    <w:rsid w:val="00907574"/>
    <w:rsid w:val="00910AA2"/>
    <w:rsid w:val="00913C06"/>
    <w:rsid w:val="00914DE2"/>
    <w:rsid w:val="00922DAC"/>
    <w:rsid w:val="009247CF"/>
    <w:rsid w:val="0093380D"/>
    <w:rsid w:val="00936097"/>
    <w:rsid w:val="00936B3A"/>
    <w:rsid w:val="0094061A"/>
    <w:rsid w:val="0094346B"/>
    <w:rsid w:val="00944820"/>
    <w:rsid w:val="009453EC"/>
    <w:rsid w:val="009473DD"/>
    <w:rsid w:val="00947B56"/>
    <w:rsid w:val="009545B3"/>
    <w:rsid w:val="009548C1"/>
    <w:rsid w:val="00955717"/>
    <w:rsid w:val="00957C2A"/>
    <w:rsid w:val="00960FAC"/>
    <w:rsid w:val="009635E4"/>
    <w:rsid w:val="0096522B"/>
    <w:rsid w:val="00967363"/>
    <w:rsid w:val="00972E52"/>
    <w:rsid w:val="00972FDF"/>
    <w:rsid w:val="0097447C"/>
    <w:rsid w:val="0097461A"/>
    <w:rsid w:val="00974EE1"/>
    <w:rsid w:val="00976F6E"/>
    <w:rsid w:val="009824D9"/>
    <w:rsid w:val="0098609E"/>
    <w:rsid w:val="0099032D"/>
    <w:rsid w:val="00990BA1"/>
    <w:rsid w:val="00992A16"/>
    <w:rsid w:val="00993578"/>
    <w:rsid w:val="00993B5F"/>
    <w:rsid w:val="00994661"/>
    <w:rsid w:val="00995BDA"/>
    <w:rsid w:val="009978FA"/>
    <w:rsid w:val="009A0BA8"/>
    <w:rsid w:val="009A36EB"/>
    <w:rsid w:val="009A6673"/>
    <w:rsid w:val="009B2B7E"/>
    <w:rsid w:val="009C036A"/>
    <w:rsid w:val="009C05B1"/>
    <w:rsid w:val="009C0AF3"/>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5616C"/>
    <w:rsid w:val="00A63983"/>
    <w:rsid w:val="00A664E0"/>
    <w:rsid w:val="00A76576"/>
    <w:rsid w:val="00A7747C"/>
    <w:rsid w:val="00A93C8C"/>
    <w:rsid w:val="00A94968"/>
    <w:rsid w:val="00A961A1"/>
    <w:rsid w:val="00AA28EE"/>
    <w:rsid w:val="00AA3B02"/>
    <w:rsid w:val="00AA56B9"/>
    <w:rsid w:val="00AB0585"/>
    <w:rsid w:val="00AB0646"/>
    <w:rsid w:val="00AB2AD2"/>
    <w:rsid w:val="00AB3C4B"/>
    <w:rsid w:val="00AB57F0"/>
    <w:rsid w:val="00AB5812"/>
    <w:rsid w:val="00AB74E3"/>
    <w:rsid w:val="00AD755C"/>
    <w:rsid w:val="00AE1EDB"/>
    <w:rsid w:val="00AE702A"/>
    <w:rsid w:val="00AF56D3"/>
    <w:rsid w:val="00B00FF4"/>
    <w:rsid w:val="00B01782"/>
    <w:rsid w:val="00B05E7E"/>
    <w:rsid w:val="00B05F69"/>
    <w:rsid w:val="00B0695F"/>
    <w:rsid w:val="00B1053B"/>
    <w:rsid w:val="00B10AE0"/>
    <w:rsid w:val="00B13074"/>
    <w:rsid w:val="00B16C24"/>
    <w:rsid w:val="00B27437"/>
    <w:rsid w:val="00B30DDE"/>
    <w:rsid w:val="00B322B7"/>
    <w:rsid w:val="00B3296E"/>
    <w:rsid w:val="00B37886"/>
    <w:rsid w:val="00B4071F"/>
    <w:rsid w:val="00B4136C"/>
    <w:rsid w:val="00B42243"/>
    <w:rsid w:val="00B43D29"/>
    <w:rsid w:val="00B516C4"/>
    <w:rsid w:val="00B51B24"/>
    <w:rsid w:val="00B62B75"/>
    <w:rsid w:val="00B67E49"/>
    <w:rsid w:val="00B807E7"/>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595C"/>
    <w:rsid w:val="00D4799D"/>
    <w:rsid w:val="00D47CC5"/>
    <w:rsid w:val="00D5192A"/>
    <w:rsid w:val="00D520AE"/>
    <w:rsid w:val="00D613B5"/>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B29CB"/>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6B59"/>
    <w:rsid w:val="00E46DAC"/>
    <w:rsid w:val="00E472C0"/>
    <w:rsid w:val="00E47EF4"/>
    <w:rsid w:val="00E50994"/>
    <w:rsid w:val="00E61772"/>
    <w:rsid w:val="00E634D2"/>
    <w:rsid w:val="00E70E87"/>
    <w:rsid w:val="00E74030"/>
    <w:rsid w:val="00E746C0"/>
    <w:rsid w:val="00E750BD"/>
    <w:rsid w:val="00E805EF"/>
    <w:rsid w:val="00E819CF"/>
    <w:rsid w:val="00E8455F"/>
    <w:rsid w:val="00E85B8F"/>
    <w:rsid w:val="00E90152"/>
    <w:rsid w:val="00E90E01"/>
    <w:rsid w:val="00E910EE"/>
    <w:rsid w:val="00E9327E"/>
    <w:rsid w:val="00E971C8"/>
    <w:rsid w:val="00E97A11"/>
    <w:rsid w:val="00EA0844"/>
    <w:rsid w:val="00EA2B85"/>
    <w:rsid w:val="00EA3A47"/>
    <w:rsid w:val="00EA7AF2"/>
    <w:rsid w:val="00EB0F3C"/>
    <w:rsid w:val="00EB2E9D"/>
    <w:rsid w:val="00EB746F"/>
    <w:rsid w:val="00EC4A25"/>
    <w:rsid w:val="00ED0948"/>
    <w:rsid w:val="00ED1D11"/>
    <w:rsid w:val="00ED3483"/>
    <w:rsid w:val="00ED3B35"/>
    <w:rsid w:val="00ED4104"/>
    <w:rsid w:val="00ED7076"/>
    <w:rsid w:val="00EE4392"/>
    <w:rsid w:val="00EE615F"/>
    <w:rsid w:val="00EF1CF5"/>
    <w:rsid w:val="00F02E21"/>
    <w:rsid w:val="00F02F57"/>
    <w:rsid w:val="00F04604"/>
    <w:rsid w:val="00F04D35"/>
    <w:rsid w:val="00F06C9E"/>
    <w:rsid w:val="00F104DF"/>
    <w:rsid w:val="00F113C3"/>
    <w:rsid w:val="00F130B0"/>
    <w:rsid w:val="00F174ED"/>
    <w:rsid w:val="00F1786C"/>
    <w:rsid w:val="00F17D4F"/>
    <w:rsid w:val="00F2551A"/>
    <w:rsid w:val="00F2739B"/>
    <w:rsid w:val="00F3022A"/>
    <w:rsid w:val="00F311C8"/>
    <w:rsid w:val="00F31415"/>
    <w:rsid w:val="00F325B9"/>
    <w:rsid w:val="00F32A9A"/>
    <w:rsid w:val="00F3645E"/>
    <w:rsid w:val="00F420F3"/>
    <w:rsid w:val="00F43E73"/>
    <w:rsid w:val="00F445B8"/>
    <w:rsid w:val="00F455C8"/>
    <w:rsid w:val="00F45EC9"/>
    <w:rsid w:val="00F461AE"/>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B94"/>
    <w:rsid w:val="00F9256D"/>
    <w:rsid w:val="00F93C34"/>
    <w:rsid w:val="00F96A98"/>
    <w:rsid w:val="00FA1266"/>
    <w:rsid w:val="00FA1604"/>
    <w:rsid w:val="00FA5C5A"/>
    <w:rsid w:val="00FB2C90"/>
    <w:rsid w:val="00FB2CC0"/>
    <w:rsid w:val="00FC28D4"/>
    <w:rsid w:val="00FC616C"/>
    <w:rsid w:val="00FD1997"/>
    <w:rsid w:val="00FD1C09"/>
    <w:rsid w:val="00FD773F"/>
    <w:rsid w:val="00FE0FE4"/>
    <w:rsid w:val="00FE1EAC"/>
    <w:rsid w:val="00FE1FFF"/>
    <w:rsid w:val="00FE3FD1"/>
    <w:rsid w:val="00FE5A58"/>
    <w:rsid w:val="00FE5B18"/>
    <w:rsid w:val="00FE5E33"/>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1265"/>
    <o:shapelayout v:ext="edit">
      <o:idmap v:ext="edit" data="1"/>
    </o:shapelayout>
  </w:shapeDefaults>
  <w:decimalSymbol w:val=","/>
  <w:listSeparator w:val=";"/>
  <w14:docId w14:val="4096E4BB"/>
  <w15:chartTrackingRefBased/>
  <w15:docId w15:val="{0848E791-08FF-49E4-AC7E-53AF162DB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B75"/>
    <w:pPr>
      <w:overflowPunct w:val="0"/>
      <w:autoSpaceDE w:val="0"/>
      <w:autoSpaceDN w:val="0"/>
      <w:adjustRightInd w:val="0"/>
      <w:spacing w:after="180"/>
      <w:textAlignment w:val="baseline"/>
    </w:pPr>
  </w:style>
  <w:style w:type="paragraph" w:styleId="Heading1">
    <w:name w:val="heading 1"/>
    <w:next w:val="Normal"/>
    <w:link w:val="Heading1Char"/>
    <w:qFormat/>
    <w:rsid w:val="00B62B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62B75"/>
    <w:pPr>
      <w:pBdr>
        <w:top w:val="none" w:sz="0" w:space="0" w:color="auto"/>
      </w:pBdr>
      <w:spacing w:before="180"/>
      <w:outlineLvl w:val="1"/>
    </w:pPr>
    <w:rPr>
      <w:sz w:val="32"/>
    </w:rPr>
  </w:style>
  <w:style w:type="paragraph" w:styleId="Heading3">
    <w:name w:val="heading 3"/>
    <w:basedOn w:val="Heading2"/>
    <w:next w:val="Normal"/>
    <w:link w:val="Heading3Char"/>
    <w:qFormat/>
    <w:rsid w:val="00B62B75"/>
    <w:pPr>
      <w:spacing w:before="120"/>
      <w:outlineLvl w:val="2"/>
    </w:pPr>
    <w:rPr>
      <w:sz w:val="28"/>
    </w:rPr>
  </w:style>
  <w:style w:type="paragraph" w:styleId="Heading4">
    <w:name w:val="heading 4"/>
    <w:basedOn w:val="Heading3"/>
    <w:next w:val="Normal"/>
    <w:link w:val="Heading4Char"/>
    <w:qFormat/>
    <w:rsid w:val="00B62B75"/>
    <w:pPr>
      <w:ind w:left="1418" w:hanging="1418"/>
      <w:outlineLvl w:val="3"/>
    </w:pPr>
    <w:rPr>
      <w:sz w:val="24"/>
    </w:rPr>
  </w:style>
  <w:style w:type="paragraph" w:styleId="Heading5">
    <w:name w:val="heading 5"/>
    <w:basedOn w:val="Heading4"/>
    <w:next w:val="Normal"/>
    <w:link w:val="Heading5Char"/>
    <w:qFormat/>
    <w:rsid w:val="00B62B75"/>
    <w:pPr>
      <w:ind w:left="1701" w:hanging="1701"/>
      <w:outlineLvl w:val="4"/>
    </w:pPr>
    <w:rPr>
      <w:sz w:val="22"/>
    </w:rPr>
  </w:style>
  <w:style w:type="paragraph" w:styleId="Heading6">
    <w:name w:val="heading 6"/>
    <w:basedOn w:val="H6"/>
    <w:next w:val="Normal"/>
    <w:link w:val="Heading6Char"/>
    <w:qFormat/>
    <w:rsid w:val="00B62B75"/>
    <w:pPr>
      <w:outlineLvl w:val="5"/>
    </w:pPr>
  </w:style>
  <w:style w:type="paragraph" w:styleId="Heading7">
    <w:name w:val="heading 7"/>
    <w:basedOn w:val="H6"/>
    <w:next w:val="Normal"/>
    <w:link w:val="Heading7Char"/>
    <w:qFormat/>
    <w:rsid w:val="00B62B75"/>
    <w:pPr>
      <w:outlineLvl w:val="6"/>
    </w:pPr>
  </w:style>
  <w:style w:type="paragraph" w:styleId="Heading8">
    <w:name w:val="heading 8"/>
    <w:basedOn w:val="Heading1"/>
    <w:next w:val="Normal"/>
    <w:link w:val="Heading8Char"/>
    <w:qFormat/>
    <w:rsid w:val="00B62B75"/>
    <w:pPr>
      <w:ind w:left="0" w:firstLine="0"/>
      <w:outlineLvl w:val="7"/>
    </w:pPr>
  </w:style>
  <w:style w:type="paragraph" w:styleId="Heading9">
    <w:name w:val="heading 9"/>
    <w:basedOn w:val="Heading8"/>
    <w:next w:val="Normal"/>
    <w:link w:val="Heading9Char"/>
    <w:qFormat/>
    <w:rsid w:val="00B62B75"/>
    <w:pPr>
      <w:outlineLvl w:val="8"/>
    </w:pPr>
  </w:style>
  <w:style w:type="character" w:default="1" w:styleId="DefaultParagraphFont">
    <w:name w:val="Default Paragraph Font"/>
    <w:semiHidden/>
    <w:rsid w:val="00B62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B75"/>
  </w:style>
  <w:style w:type="paragraph" w:customStyle="1" w:styleId="H6">
    <w:name w:val="H6"/>
    <w:basedOn w:val="Heading5"/>
    <w:next w:val="Normal"/>
    <w:link w:val="H6Char"/>
    <w:rsid w:val="00B62B75"/>
    <w:pPr>
      <w:ind w:left="1985" w:hanging="1985"/>
      <w:outlineLvl w:val="9"/>
    </w:pPr>
    <w:rPr>
      <w:sz w:val="20"/>
    </w:rPr>
  </w:style>
  <w:style w:type="paragraph" w:styleId="TOC9">
    <w:name w:val="toc 9"/>
    <w:basedOn w:val="TOC8"/>
    <w:rsid w:val="00B62B75"/>
    <w:pPr>
      <w:ind w:left="1418" w:hanging="1418"/>
    </w:pPr>
  </w:style>
  <w:style w:type="paragraph" w:styleId="TOC8">
    <w:name w:val="toc 8"/>
    <w:basedOn w:val="TOC1"/>
    <w:rsid w:val="00B62B75"/>
    <w:pPr>
      <w:spacing w:before="180"/>
      <w:ind w:left="2693" w:hanging="2693"/>
    </w:pPr>
    <w:rPr>
      <w:b/>
    </w:rPr>
  </w:style>
  <w:style w:type="paragraph" w:styleId="TOC1">
    <w:name w:val="toc 1"/>
    <w:rsid w:val="00B62B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62B75"/>
    <w:pPr>
      <w:keepLines/>
      <w:tabs>
        <w:tab w:val="center" w:pos="4536"/>
        <w:tab w:val="right" w:pos="9072"/>
      </w:tabs>
    </w:pPr>
    <w:rPr>
      <w:noProof/>
    </w:rPr>
  </w:style>
  <w:style w:type="character" w:customStyle="1" w:styleId="ZGSM">
    <w:name w:val="ZGSM"/>
    <w:rsid w:val="00B62B75"/>
  </w:style>
  <w:style w:type="paragraph" w:styleId="Header">
    <w:name w:val="header"/>
    <w:link w:val="HeaderChar"/>
    <w:rsid w:val="00B62B7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62B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62B75"/>
    <w:pPr>
      <w:ind w:left="1701" w:hanging="1701"/>
    </w:pPr>
  </w:style>
  <w:style w:type="paragraph" w:styleId="TOC4">
    <w:name w:val="toc 4"/>
    <w:basedOn w:val="TOC3"/>
    <w:rsid w:val="00B62B75"/>
    <w:pPr>
      <w:ind w:left="1418" w:hanging="1418"/>
    </w:pPr>
  </w:style>
  <w:style w:type="paragraph" w:styleId="TOC3">
    <w:name w:val="toc 3"/>
    <w:basedOn w:val="TOC2"/>
    <w:rsid w:val="00B62B75"/>
    <w:pPr>
      <w:ind w:left="1134" w:hanging="1134"/>
    </w:pPr>
  </w:style>
  <w:style w:type="paragraph" w:styleId="TOC2">
    <w:name w:val="toc 2"/>
    <w:basedOn w:val="TOC1"/>
    <w:rsid w:val="00B62B75"/>
    <w:pPr>
      <w:keepNext w:val="0"/>
      <w:spacing w:before="0"/>
      <w:ind w:left="851" w:hanging="851"/>
    </w:pPr>
    <w:rPr>
      <w:sz w:val="20"/>
    </w:rPr>
  </w:style>
  <w:style w:type="paragraph" w:styleId="Footer">
    <w:name w:val="footer"/>
    <w:basedOn w:val="Header"/>
    <w:link w:val="FooterChar"/>
    <w:rsid w:val="00B62B75"/>
    <w:pPr>
      <w:jc w:val="center"/>
    </w:pPr>
    <w:rPr>
      <w:i/>
    </w:rPr>
  </w:style>
  <w:style w:type="paragraph" w:customStyle="1" w:styleId="TT">
    <w:name w:val="TT"/>
    <w:basedOn w:val="Heading1"/>
    <w:next w:val="Normal"/>
    <w:rsid w:val="00B62B75"/>
    <w:pPr>
      <w:outlineLvl w:val="9"/>
    </w:pPr>
  </w:style>
  <w:style w:type="paragraph" w:customStyle="1" w:styleId="NF">
    <w:name w:val="NF"/>
    <w:basedOn w:val="NO"/>
    <w:rsid w:val="00B62B75"/>
    <w:pPr>
      <w:keepNext/>
      <w:spacing w:after="0"/>
    </w:pPr>
    <w:rPr>
      <w:rFonts w:ascii="Arial" w:hAnsi="Arial"/>
      <w:sz w:val="18"/>
    </w:rPr>
  </w:style>
  <w:style w:type="paragraph" w:customStyle="1" w:styleId="NO">
    <w:name w:val="NO"/>
    <w:basedOn w:val="Normal"/>
    <w:link w:val="NOChar"/>
    <w:rsid w:val="00B62B75"/>
    <w:pPr>
      <w:keepLines/>
      <w:ind w:left="1135" w:hanging="851"/>
    </w:pPr>
  </w:style>
  <w:style w:type="paragraph" w:customStyle="1" w:styleId="PL">
    <w:name w:val="PL"/>
    <w:link w:val="PLChar"/>
    <w:rsid w:val="00B62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2B75"/>
    <w:pPr>
      <w:jc w:val="right"/>
    </w:pPr>
  </w:style>
  <w:style w:type="paragraph" w:customStyle="1" w:styleId="TAL">
    <w:name w:val="TAL"/>
    <w:basedOn w:val="Normal"/>
    <w:link w:val="TALChar"/>
    <w:rsid w:val="00B62B75"/>
    <w:pPr>
      <w:keepNext/>
      <w:keepLines/>
      <w:spacing w:after="0"/>
    </w:pPr>
    <w:rPr>
      <w:rFonts w:ascii="Arial" w:hAnsi="Arial"/>
      <w:sz w:val="18"/>
    </w:rPr>
  </w:style>
  <w:style w:type="paragraph" w:customStyle="1" w:styleId="TAH">
    <w:name w:val="TAH"/>
    <w:basedOn w:val="TAC"/>
    <w:link w:val="TAHCar"/>
    <w:rsid w:val="00B62B75"/>
    <w:rPr>
      <w:b/>
    </w:rPr>
  </w:style>
  <w:style w:type="paragraph" w:customStyle="1" w:styleId="TAC">
    <w:name w:val="TAC"/>
    <w:basedOn w:val="TAL"/>
    <w:link w:val="TACChar"/>
    <w:rsid w:val="00B62B75"/>
    <w:pPr>
      <w:jc w:val="center"/>
    </w:pPr>
  </w:style>
  <w:style w:type="paragraph" w:customStyle="1" w:styleId="LD">
    <w:name w:val="LD"/>
    <w:rsid w:val="00B62B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62B75"/>
    <w:pPr>
      <w:keepLines/>
      <w:ind w:left="1702" w:hanging="1418"/>
    </w:pPr>
  </w:style>
  <w:style w:type="paragraph" w:customStyle="1" w:styleId="FP">
    <w:name w:val="FP"/>
    <w:basedOn w:val="Normal"/>
    <w:rsid w:val="00B62B75"/>
    <w:pPr>
      <w:spacing w:after="0"/>
    </w:pPr>
  </w:style>
  <w:style w:type="paragraph" w:customStyle="1" w:styleId="NW">
    <w:name w:val="NW"/>
    <w:basedOn w:val="NO"/>
    <w:rsid w:val="00B62B75"/>
    <w:pPr>
      <w:spacing w:after="0"/>
    </w:pPr>
  </w:style>
  <w:style w:type="paragraph" w:customStyle="1" w:styleId="EW">
    <w:name w:val="EW"/>
    <w:basedOn w:val="EX"/>
    <w:rsid w:val="00B62B75"/>
    <w:pPr>
      <w:spacing w:after="0"/>
    </w:pPr>
  </w:style>
  <w:style w:type="paragraph" w:customStyle="1" w:styleId="B10">
    <w:name w:val="B1"/>
    <w:basedOn w:val="List"/>
    <w:link w:val="B1Char"/>
    <w:rsid w:val="00B62B75"/>
  </w:style>
  <w:style w:type="paragraph" w:styleId="TOC6">
    <w:name w:val="toc 6"/>
    <w:basedOn w:val="TOC5"/>
    <w:next w:val="Normal"/>
    <w:rsid w:val="00B62B75"/>
    <w:pPr>
      <w:ind w:left="1985" w:hanging="1985"/>
    </w:pPr>
  </w:style>
  <w:style w:type="paragraph" w:styleId="TOC7">
    <w:name w:val="toc 7"/>
    <w:basedOn w:val="TOC6"/>
    <w:next w:val="Normal"/>
    <w:rsid w:val="00B62B75"/>
    <w:pPr>
      <w:ind w:left="2268" w:hanging="2268"/>
    </w:pPr>
  </w:style>
  <w:style w:type="paragraph" w:customStyle="1" w:styleId="EditorsNote">
    <w:name w:val="Editor's Note"/>
    <w:basedOn w:val="NO"/>
    <w:link w:val="EditorsNoteCarCar"/>
    <w:rsid w:val="00B62B75"/>
    <w:rPr>
      <w:color w:val="FF0000"/>
    </w:rPr>
  </w:style>
  <w:style w:type="paragraph" w:customStyle="1" w:styleId="TH">
    <w:name w:val="TH"/>
    <w:basedOn w:val="Normal"/>
    <w:link w:val="THChar"/>
    <w:rsid w:val="00B62B75"/>
    <w:pPr>
      <w:keepNext/>
      <w:keepLines/>
      <w:spacing w:before="60"/>
      <w:jc w:val="center"/>
    </w:pPr>
    <w:rPr>
      <w:rFonts w:ascii="Arial" w:hAnsi="Arial"/>
      <w:b/>
    </w:rPr>
  </w:style>
  <w:style w:type="paragraph" w:customStyle="1" w:styleId="ZA">
    <w:name w:val="ZA"/>
    <w:rsid w:val="00B62B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B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B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B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62B75"/>
    <w:pPr>
      <w:ind w:left="851" w:hanging="851"/>
    </w:pPr>
  </w:style>
  <w:style w:type="paragraph" w:customStyle="1" w:styleId="ZH">
    <w:name w:val="ZH"/>
    <w:rsid w:val="00B62B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62B75"/>
    <w:pPr>
      <w:keepNext w:val="0"/>
      <w:spacing w:before="0" w:after="240"/>
    </w:pPr>
  </w:style>
  <w:style w:type="paragraph" w:customStyle="1" w:styleId="ZG">
    <w:name w:val="ZG"/>
    <w:rsid w:val="00B62B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B62B75"/>
  </w:style>
  <w:style w:type="paragraph" w:customStyle="1" w:styleId="B30">
    <w:name w:val="B3"/>
    <w:basedOn w:val="List3"/>
    <w:link w:val="B3Char"/>
    <w:rsid w:val="00B62B75"/>
  </w:style>
  <w:style w:type="paragraph" w:customStyle="1" w:styleId="B4">
    <w:name w:val="B4"/>
    <w:basedOn w:val="List4"/>
    <w:link w:val="B4Char"/>
    <w:rsid w:val="00B62B75"/>
  </w:style>
  <w:style w:type="paragraph" w:customStyle="1" w:styleId="B5">
    <w:name w:val="B5"/>
    <w:basedOn w:val="List5"/>
    <w:link w:val="B5Char"/>
    <w:rsid w:val="00B62B75"/>
  </w:style>
  <w:style w:type="paragraph" w:customStyle="1" w:styleId="ZTD">
    <w:name w:val="ZTD"/>
    <w:basedOn w:val="ZB"/>
    <w:rsid w:val="00B62B75"/>
    <w:pPr>
      <w:framePr w:hRule="auto" w:wrap="notBeside" w:y="852"/>
    </w:pPr>
    <w:rPr>
      <w:i w:val="0"/>
      <w:sz w:val="40"/>
    </w:rPr>
  </w:style>
  <w:style w:type="paragraph" w:customStyle="1" w:styleId="ZV">
    <w:name w:val="ZV"/>
    <w:basedOn w:val="ZU"/>
    <w:rsid w:val="00B62B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TALChar">
    <w:name w:val="TAL Char"/>
    <w:link w:val="TAL"/>
    <w:rsid w:val="009545B3"/>
    <w:rPr>
      <w:rFonts w:ascii="Arial" w:hAnsi="Arial"/>
      <w:sz w:val="18"/>
    </w:rPr>
  </w:style>
  <w:style w:type="character" w:customStyle="1" w:styleId="THChar">
    <w:name w:val="TH Char"/>
    <w:link w:val="TH"/>
    <w:rsid w:val="009545B3"/>
    <w:rPr>
      <w:rFonts w:ascii="Arial" w:hAnsi="Arial"/>
      <w:b/>
    </w:rPr>
  </w:style>
  <w:style w:type="character" w:customStyle="1" w:styleId="NOChar">
    <w:name w:val="NO Char"/>
    <w:basedOn w:val="DefaultParagraphFont"/>
    <w:link w:val="NO"/>
    <w:rsid w:val="009545B3"/>
  </w:style>
  <w:style w:type="paragraph" w:styleId="Index2">
    <w:name w:val="index 2"/>
    <w:basedOn w:val="Index1"/>
    <w:rsid w:val="00B62B75"/>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rPr>
  </w:style>
  <w:style w:type="character" w:customStyle="1" w:styleId="B1Char">
    <w:name w:val="B1 Char"/>
    <w:basedOn w:val="DefaultParagraphFont"/>
    <w:link w:val="B10"/>
    <w:rsid w:val="009545B3"/>
  </w:style>
  <w:style w:type="paragraph" w:styleId="Index1">
    <w:name w:val="index 1"/>
    <w:basedOn w:val="Normal"/>
    <w:rsid w:val="00B62B7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lang w:val="x-none" w:eastAsia="x-none"/>
    </w:rPr>
  </w:style>
  <w:style w:type="paragraph" w:styleId="BalloonText">
    <w:name w:val="Balloon Text"/>
    <w:basedOn w:val="Normal"/>
    <w:link w:val="BalloonTextChar"/>
    <w:rsid w:val="006D670F"/>
    <w:rPr>
      <w:rFonts w:ascii="Tahoma" w:hAnsi="Tahoma"/>
      <w:sz w:val="16"/>
      <w:szCs w:val="16"/>
      <w:lang w:val="x-none" w:eastAsia="x-none"/>
    </w:rPr>
  </w:style>
  <w:style w:type="character" w:customStyle="1" w:styleId="Heading1Char">
    <w:name w:val="Heading 1 Char"/>
    <w:link w:val="Heading1"/>
    <w:rsid w:val="00200D14"/>
    <w:rPr>
      <w:rFonts w:ascii="Arial" w:hAnsi="Arial"/>
      <w:sz w:val="36"/>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62B75"/>
    <w:pPr>
      <w:ind w:left="851"/>
    </w:pPr>
  </w:style>
  <w:style w:type="paragraph" w:styleId="ListBullet">
    <w:name w:val="List Bullet"/>
    <w:basedOn w:val="List"/>
    <w:rsid w:val="00B62B75"/>
  </w:style>
  <w:style w:type="character" w:customStyle="1" w:styleId="TAHCar">
    <w:name w:val="TAH Car"/>
    <w:link w:val="TAH"/>
    <w:qFormat/>
    <w:rsid w:val="00BD6B20"/>
    <w:rPr>
      <w:rFonts w:ascii="Arial" w:hAnsi="Arial"/>
      <w:b/>
      <w:sz w:val="18"/>
    </w:rPr>
  </w:style>
  <w:style w:type="paragraph" w:styleId="List">
    <w:name w:val="List"/>
    <w:basedOn w:val="Normal"/>
    <w:rsid w:val="00B62B7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B62B75"/>
    <w:pPr>
      <w:ind w:left="851"/>
    </w:pPr>
  </w:style>
  <w:style w:type="character" w:styleId="FootnoteReference">
    <w:name w:val="footnote reference"/>
    <w:basedOn w:val="DefaultParagraphFont"/>
    <w:semiHidden/>
    <w:rsid w:val="00B62B75"/>
    <w:rPr>
      <w:b/>
      <w:position w:val="6"/>
      <w:sz w:val="16"/>
    </w:rPr>
  </w:style>
  <w:style w:type="paragraph" w:styleId="FootnoteText">
    <w:name w:val="footnote text"/>
    <w:basedOn w:val="Normal"/>
    <w:link w:val="FootnoteTextChar"/>
    <w:semiHidden/>
    <w:rsid w:val="00B62B75"/>
    <w:pPr>
      <w:keepLines/>
      <w:spacing w:after="0"/>
      <w:ind w:left="454" w:hanging="454"/>
    </w:pPr>
    <w:rPr>
      <w:sz w:val="16"/>
    </w:rPr>
  </w:style>
  <w:style w:type="paragraph" w:styleId="ListBullet3">
    <w:name w:val="List Bullet 3"/>
    <w:basedOn w:val="ListBullet2"/>
    <w:rsid w:val="00B62B75"/>
    <w:pPr>
      <w:ind w:left="1135"/>
    </w:pPr>
  </w:style>
  <w:style w:type="paragraph" w:styleId="ListNumber">
    <w:name w:val="List Number"/>
    <w:basedOn w:val="List"/>
    <w:rsid w:val="00B62B75"/>
  </w:style>
  <w:style w:type="paragraph" w:styleId="List2">
    <w:name w:val="List 2"/>
    <w:basedOn w:val="List"/>
    <w:rsid w:val="00B62B75"/>
    <w:pPr>
      <w:ind w:left="851"/>
    </w:pPr>
  </w:style>
  <w:style w:type="paragraph" w:styleId="List3">
    <w:name w:val="List 3"/>
    <w:basedOn w:val="List2"/>
    <w:rsid w:val="00B62B75"/>
    <w:pPr>
      <w:ind w:left="1135"/>
    </w:pPr>
  </w:style>
  <w:style w:type="paragraph" w:styleId="List4">
    <w:name w:val="List 4"/>
    <w:basedOn w:val="List3"/>
    <w:rsid w:val="00B62B75"/>
    <w:pPr>
      <w:ind w:left="1418"/>
    </w:pPr>
  </w:style>
  <w:style w:type="paragraph" w:styleId="List5">
    <w:name w:val="List 5"/>
    <w:basedOn w:val="List4"/>
    <w:rsid w:val="00B62B75"/>
    <w:pPr>
      <w:ind w:left="1702"/>
    </w:pPr>
  </w:style>
  <w:style w:type="paragraph" w:styleId="ListBullet4">
    <w:name w:val="List Bullet 4"/>
    <w:basedOn w:val="ListBullet3"/>
    <w:rsid w:val="00B62B75"/>
    <w:pPr>
      <w:ind w:left="1418"/>
    </w:pPr>
  </w:style>
  <w:style w:type="paragraph" w:styleId="ListBullet5">
    <w:name w:val="List Bullet 5"/>
    <w:basedOn w:val="ListBullet4"/>
    <w:rsid w:val="00B62B75"/>
    <w:pPr>
      <w:ind w:left="1702"/>
    </w:pPr>
  </w:style>
  <w:style w:type="character" w:customStyle="1" w:styleId="HeaderChar">
    <w:name w:val="Header Char"/>
    <w:link w:val="Header"/>
    <w:locked/>
    <w:rsid w:val="0086398E"/>
    <w:rPr>
      <w:rFonts w:ascii="Arial" w:hAnsi="Arial"/>
      <w:b/>
      <w:noProof/>
      <w:sz w:val="18"/>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lang w:eastAsia="x-none"/>
    </w:rPr>
  </w:style>
  <w:style w:type="character" w:customStyle="1" w:styleId="CommentTextChar">
    <w:name w:val="Comment Text Char"/>
    <w:link w:val="CommentText"/>
    <w:rsid w:val="002F6EF4"/>
    <w:rPr>
      <w:rFonts w:ascii="Arial" w:hAnsi="Arial"/>
      <w:lang w:eastAsia="x-none"/>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val="en-US"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2F6EF4"/>
    <w:rPr>
      <w:rFonts w:ascii="Arial" w:hAnsi="Arial"/>
      <w:b/>
      <w:bCs/>
      <w:lang w:eastAsia="x-none"/>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lang w:val="x-none" w:eastAsia="x-none"/>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val="x-none" w:eastAsia="en-US"/>
    </w:rPr>
  </w:style>
  <w:style w:type="character" w:customStyle="1" w:styleId="DocumentMapChar">
    <w:name w:val="Document Map Char"/>
    <w:link w:val="DocumentMap"/>
    <w:rsid w:val="002F6EF4"/>
    <w:rPr>
      <w:rFonts w:ascii="Tahoma" w:hAnsi="Tahoma"/>
      <w:sz w:val="16"/>
      <w:szCs w:val="16"/>
      <w:lang w:val="x-none"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eastAsia="x-none"/>
    </w:rPr>
  </w:style>
  <w:style w:type="character" w:customStyle="1" w:styleId="PlainTextChar">
    <w:name w:val="Plain Text Char"/>
    <w:link w:val="PlainText"/>
    <w:rsid w:val="002F6EF4"/>
    <w:rPr>
      <w:rFonts w:ascii="Courier New" w:hAnsi="Courier New"/>
      <w:lang w:val="nb-NO" w:eastAsia="x-none"/>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rPr>
      <w:lang w:eastAsia="x-none"/>
    </w:rPr>
  </w:style>
  <w:style w:type="character" w:customStyle="1" w:styleId="BodyTextIndentChar">
    <w:name w:val="Body Text Indent Char"/>
    <w:link w:val="BodyTextIndent"/>
    <w:rsid w:val="002F6EF4"/>
    <w:rPr>
      <w:lang w:eastAsia="x-none"/>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F6EF4"/>
    <w:rPr>
      <w:rFonts w:eastAsia="MS Mincho"/>
      <w:color w:val="FFFF00"/>
      <w:lang w:eastAsia="x-none"/>
    </w:rPr>
  </w:style>
  <w:style w:type="character" w:customStyle="1" w:styleId="BodyText2Char">
    <w:name w:val="Body Text 2 Char"/>
    <w:link w:val="BodyText2"/>
    <w:rsid w:val="002F6EF4"/>
    <w:rPr>
      <w:rFonts w:eastAsia="MS Mincho"/>
      <w:color w:val="FFFF00"/>
      <w:lang w:eastAsia="x-none"/>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val="x-none" w:eastAsia="en-US"/>
    </w:rPr>
  </w:style>
  <w:style w:type="paragraph" w:customStyle="1" w:styleId="B6">
    <w:name w:val="B6"/>
    <w:basedOn w:val="B5"/>
    <w:link w:val="B6Char"/>
    <w:rsid w:val="002F6EF4"/>
    <w:rPr>
      <w:lang w:val="x-none" w:eastAsia="x-none"/>
    </w:rPr>
  </w:style>
  <w:style w:type="character" w:customStyle="1" w:styleId="11BodyTextChar">
    <w:name w:val="11 BodyText Char"/>
    <w:aliases w:val="Block_Text Char,np Char,b Char"/>
    <w:link w:val="11BodyText"/>
    <w:rsid w:val="002F6EF4"/>
    <w:rPr>
      <w:rFonts w:ascii="Arial" w:eastAsia="MS Mincho" w:hAnsi="Arial"/>
      <w:sz w:val="22"/>
      <w:lang w:val="x-none"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lang w:eastAsia="x-none"/>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style>
  <w:style w:type="character" w:customStyle="1" w:styleId="Heading2Char">
    <w:name w:val="Heading 2 Char"/>
    <w:link w:val="Heading2"/>
    <w:rsid w:val="002F6EF4"/>
    <w:rPr>
      <w:rFonts w:ascii="Arial" w:hAnsi="Arial"/>
      <w:sz w:val="32"/>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2F6EF4"/>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rPr>
  </w:style>
  <w:style w:type="character" w:customStyle="1" w:styleId="Heading5Char">
    <w:name w:val="Heading 5 Char"/>
    <w:link w:val="Heading5"/>
    <w:rsid w:val="002F6EF4"/>
    <w:rPr>
      <w:rFonts w:ascii="Arial" w:hAnsi="Arial"/>
      <w:sz w:val="22"/>
    </w:rPr>
  </w:style>
  <w:style w:type="character" w:customStyle="1" w:styleId="Heading6Char">
    <w:name w:val="Heading 6 Char"/>
    <w:basedOn w:val="H6Char"/>
    <w:link w:val="Heading6"/>
    <w:rsid w:val="002F6EF4"/>
    <w:rPr>
      <w:rFonts w:ascii="Arial" w:hAnsi="Arial"/>
    </w:rPr>
  </w:style>
  <w:style w:type="character" w:customStyle="1" w:styleId="Heading7Char">
    <w:name w:val="Heading 7 Char"/>
    <w:link w:val="Heading7"/>
    <w:rsid w:val="002F6EF4"/>
    <w:rPr>
      <w:rFonts w:ascii="Arial" w:hAnsi="Arial"/>
    </w:rPr>
  </w:style>
  <w:style w:type="character" w:customStyle="1" w:styleId="Heading8Char">
    <w:name w:val="Heading 8 Char"/>
    <w:link w:val="Heading8"/>
    <w:rsid w:val="002F6EF4"/>
    <w:rPr>
      <w:rFonts w:ascii="Arial" w:hAnsi="Arial"/>
      <w:sz w:val="36"/>
    </w:rPr>
  </w:style>
  <w:style w:type="character" w:customStyle="1" w:styleId="FootnoteTextChar">
    <w:name w:val="Footnote Text Char"/>
    <w:link w:val="FootnoteText"/>
    <w:semiHidden/>
    <w:rsid w:val="002F6EF4"/>
    <w:rPr>
      <w:sz w:val="16"/>
    </w:rPr>
  </w:style>
  <w:style w:type="character" w:customStyle="1" w:styleId="EditorsNoteCarCar">
    <w:name w:val="Editor's Note Car Car"/>
    <w:link w:val="EditorsNote"/>
    <w:rsid w:val="002F6EF4"/>
    <w:rPr>
      <w:color w:val="FF0000"/>
    </w:rPr>
  </w:style>
  <w:style w:type="character" w:customStyle="1" w:styleId="B4Char">
    <w:name w:val="B4 Char"/>
    <w:link w:val="B4"/>
    <w:rsid w:val="002F6EF4"/>
  </w:style>
  <w:style w:type="character" w:customStyle="1" w:styleId="B5Char">
    <w:name w:val="B5 Char"/>
    <w:link w:val="B5"/>
    <w:rsid w:val="002F6EF4"/>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lang w:eastAsia="ko-KR"/>
    </w:rPr>
  </w:style>
  <w:style w:type="character" w:customStyle="1" w:styleId="BodyText3Char">
    <w:name w:val="Body Text 3 Char"/>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2F6EF4"/>
    <w:rPr>
      <w:rFonts w:ascii="CG Times (WN)" w:hAnsi="CG Times (WN)"/>
      <w:lang w:eastAsia="x-none"/>
    </w:rPr>
  </w:style>
  <w:style w:type="paragraph" w:customStyle="1" w:styleId="B1LatinItalique">
    <w:name w:val="B1 + (Latin) Italique"/>
    <w:basedOn w:val="B10"/>
    <w:link w:val="B1LatinItaliqueCar"/>
    <w:rsid w:val="002F6EF4"/>
    <w:rPr>
      <w:rFonts w:ascii="CG Times (WN)" w:hAnsi="CG Times (WN)"/>
      <w:i/>
      <w:iCs/>
      <w:lang w:val="x-none" w:eastAsia="x-none"/>
    </w:rPr>
  </w:style>
  <w:style w:type="character" w:customStyle="1" w:styleId="B1LatinItaliqueCar">
    <w:name w:val="B1 + (Latin) Italique Car"/>
    <w:link w:val="B1LatinItalique"/>
    <w:rsid w:val="002F6EF4"/>
    <w:rPr>
      <w:rFonts w:ascii="CG Times (WN)" w:hAnsi="CG Times (WN)"/>
      <w:i/>
      <w:iCs/>
      <w:lang w:eastAsia="x-none"/>
    </w:rPr>
  </w:style>
  <w:style w:type="character" w:customStyle="1" w:styleId="B6Char">
    <w:name w:val="B6 Char"/>
    <w:link w:val="B6"/>
    <w:rsid w:val="002F6EF4"/>
    <w:rPr>
      <w:lang w:eastAsia="x-none"/>
    </w:rPr>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lang w:val="en-US"/>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eastAsia="en-US"/>
    </w:rPr>
  </w:style>
  <w:style w:type="paragraph" w:customStyle="1" w:styleId="ZC">
    <w:name w:val="ZC"/>
    <w:rsid w:val="002F6EF4"/>
    <w:pPr>
      <w:spacing w:line="360" w:lineRule="atLeast"/>
      <w:jc w:val="center"/>
    </w:pPr>
    <w:rPr>
      <w:rFonts w:eastAsia="MS Mincho"/>
      <w:lang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2F6EF4"/>
    <w:rPr>
      <w:rFonts w:eastAsia="Batang"/>
      <w:lang w:eastAsia="en-US"/>
    </w:rPr>
  </w:style>
  <w:style w:type="paragraph" w:styleId="EndnoteText">
    <w:name w:val="endnote text"/>
    <w:basedOn w:val="Normal"/>
    <w:link w:val="EndnoteTextChar"/>
    <w:rsid w:val="002F6EF4"/>
    <w:pPr>
      <w:overflowPunct/>
      <w:autoSpaceDE/>
      <w:autoSpaceDN/>
      <w:adjustRightInd/>
      <w:snapToGrid w:val="0"/>
      <w:textAlignment w:val="auto"/>
    </w:pPr>
    <w:rPr>
      <w:lang w:eastAsia="x-none"/>
    </w:rPr>
  </w:style>
  <w:style w:type="character" w:customStyle="1" w:styleId="EndnoteTextChar">
    <w:name w:val="Endnote Text Char"/>
    <w:link w:val="EndnoteText"/>
    <w:rsid w:val="002F6EF4"/>
    <w:rPr>
      <w:lang w:eastAsia="x-none"/>
    </w:rPr>
  </w:style>
  <w:style w:type="paragraph" w:customStyle="1" w:styleId="a2">
    <w:name w:val="変更箇所"/>
    <w:hidden/>
    <w:semiHidden/>
    <w:rsid w:val="002F6EF4"/>
    <w:rPr>
      <w:rFonts w:eastAsia="MS Mincho"/>
      <w:lang w:eastAsia="en-US"/>
    </w:rPr>
  </w:style>
  <w:style w:type="paragraph" w:customStyle="1" w:styleId="NB2">
    <w:name w:val="NB2"/>
    <w:basedOn w:val="ZG"/>
    <w:rsid w:val="002F6EF4"/>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F6EF4"/>
    <w:rPr>
      <w:rFonts w:eastAsia="MS Mincho"/>
      <w:lang w:eastAsia="x-none"/>
    </w:rPr>
  </w:style>
  <w:style w:type="character" w:customStyle="1" w:styleId="NoteHeadingChar">
    <w:name w:val="Note Heading Char"/>
    <w:link w:val="NoteHeading"/>
    <w:rsid w:val="002F6EF4"/>
    <w:rPr>
      <w:rFonts w:eastAsia="MS Mincho"/>
      <w:lang w:eastAsia="x-none"/>
    </w:rPr>
  </w:style>
  <w:style w:type="paragraph" w:styleId="HTMLPreformatted">
    <w:name w:val="HTML Preformatted"/>
    <w:basedOn w:val="Normal"/>
    <w:link w:val="HTMLPreformattedChar"/>
    <w:rsid w:val="002F6EF4"/>
    <w:rPr>
      <w:rFonts w:ascii="Courier New" w:eastAsia="MS Mincho" w:hAnsi="Courier New"/>
      <w:lang w:eastAsia="x-none"/>
    </w:rPr>
  </w:style>
  <w:style w:type="character" w:customStyle="1" w:styleId="HTMLPreformattedChar">
    <w:name w:val="HTML Preformatted Char"/>
    <w:link w:val="HTMLPreformatted"/>
    <w:rsid w:val="002F6EF4"/>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eastAsia="zh-CN"/>
    </w:rPr>
  </w:style>
  <w:style w:type="paragraph" w:customStyle="1" w:styleId="1">
    <w:name w:val="样式1"/>
    <w:basedOn w:val="TAN"/>
    <w:qFormat/>
    <w:rsid w:val="002F6EF4"/>
    <w:pPr>
      <w:numPr>
        <w:numId w:val="35"/>
      </w:numPr>
    </w:pPr>
    <w:rPr>
      <w:rFonts w:eastAsia="SimSu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6780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wmf"/><Relationship Id="rId84" Type="http://schemas.openxmlformats.org/officeDocument/2006/relationships/image" Target="media/image41.emf"/><Relationship Id="rId89" Type="http://schemas.openxmlformats.org/officeDocument/2006/relationships/oleObject" Target="embeddings/Microsoft_PowerPoint_97-2003_Presentation3.ppt"/><Relationship Id="rId97"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4.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image" Target="media/image44.emf"/><Relationship Id="rId95" Type="http://schemas.openxmlformats.org/officeDocument/2006/relationships/oleObject" Target="embeddings/oleObject37.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Microsoft_PowerPoint_97-2003_Presentation1.ppt"/><Relationship Id="rId93" Type="http://schemas.openxmlformats.org/officeDocument/2006/relationships/oleObject" Target="embeddings/oleObject36.bin"/><Relationship Id="rId98"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Microsoft_PowerPoint_97-2003_Presentation.ppt"/><Relationship Id="rId88" Type="http://schemas.openxmlformats.org/officeDocument/2006/relationships/image" Target="media/image43.emf"/><Relationship Id="rId91" Type="http://schemas.openxmlformats.org/officeDocument/2006/relationships/oleObject" Target="embeddings/Microsoft_PowerPoint_97-2003_Presentation4.ppt"/><Relationship Id="rId96"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emf"/><Relationship Id="rId94" Type="http://schemas.openxmlformats.org/officeDocument/2006/relationships/image" Target="media/image46.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C6187-98A9-4783-B69C-61352587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70734</Words>
  <Characters>403186</Characters>
  <Application>Microsoft Office Word</Application>
  <DocSecurity>0</DocSecurity>
  <Lines>3359</Lines>
  <Paragraphs>945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472975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14)</dc:subject>
  <dc:creator>MCC Support</dc:creator>
  <cp:keywords/>
  <dc:description/>
  <cp:lastModifiedBy>MCC</cp:lastModifiedBy>
  <cp:revision>3</cp:revision>
  <cp:lastPrinted>2016-03-21T12:51:00Z</cp:lastPrinted>
  <dcterms:created xsi:type="dcterms:W3CDTF">2022-01-08T17:49:00Z</dcterms:created>
  <dcterms:modified xsi:type="dcterms:W3CDTF">2022-01-08T17:50:00Z</dcterms:modified>
</cp:coreProperties>
</file>