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9905F" w14:textId="77777777" w:rsidR="0093274D" w:rsidRDefault="0093274D">
      <w:pPr>
        <w:pStyle w:val="Heading8"/>
      </w:pPr>
      <w:bookmarkStart w:id="0" w:name="_Toc415085563"/>
      <w:r w:rsidRPr="00E9040D">
        <w:t>Annex A (informative):</w:t>
      </w:r>
      <w:r w:rsidRPr="00E9040D">
        <w:br/>
        <w:t>Change history</w:t>
      </w:r>
      <w:bookmarkEnd w:id="0"/>
    </w:p>
    <w:p w14:paraId="7D94703D"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A5DF541" w14:textId="77777777">
        <w:trPr>
          <w:tblHeader/>
        </w:trPr>
        <w:tc>
          <w:tcPr>
            <w:tcW w:w="9455" w:type="dxa"/>
            <w:gridSpan w:val="8"/>
            <w:tcBorders>
              <w:bottom w:val="nil"/>
            </w:tcBorders>
            <w:shd w:val="solid" w:color="FFFFFF" w:fill="auto"/>
          </w:tcPr>
          <w:p w14:paraId="42A2CB4C" w14:textId="77777777" w:rsidR="0093274D" w:rsidRPr="00E9040D" w:rsidRDefault="0093274D">
            <w:pPr>
              <w:pStyle w:val="TAL"/>
              <w:jc w:val="center"/>
              <w:rPr>
                <w:b/>
                <w:sz w:val="16"/>
              </w:rPr>
            </w:pPr>
            <w:r w:rsidRPr="00E9040D">
              <w:rPr>
                <w:b/>
              </w:rPr>
              <w:t>Change history</w:t>
            </w:r>
          </w:p>
        </w:tc>
      </w:tr>
      <w:tr w:rsidR="0093274D" w:rsidRPr="00E9040D" w14:paraId="166C16DC" w14:textId="77777777" w:rsidTr="00ED0681">
        <w:trPr>
          <w:tblHeader/>
        </w:trPr>
        <w:tc>
          <w:tcPr>
            <w:tcW w:w="800" w:type="dxa"/>
            <w:shd w:val="pct10" w:color="auto" w:fill="FFFFFF"/>
          </w:tcPr>
          <w:p w14:paraId="0196A5DE" w14:textId="77777777" w:rsidR="0093274D" w:rsidRPr="00E9040D" w:rsidRDefault="0093274D">
            <w:pPr>
              <w:pStyle w:val="TAL"/>
              <w:rPr>
                <w:b/>
                <w:sz w:val="16"/>
              </w:rPr>
            </w:pPr>
            <w:r w:rsidRPr="00E9040D">
              <w:rPr>
                <w:b/>
                <w:sz w:val="16"/>
              </w:rPr>
              <w:t>Date</w:t>
            </w:r>
          </w:p>
        </w:tc>
        <w:tc>
          <w:tcPr>
            <w:tcW w:w="800" w:type="dxa"/>
            <w:shd w:val="pct10" w:color="auto" w:fill="FFFFFF"/>
          </w:tcPr>
          <w:p w14:paraId="0B65F4D1" w14:textId="77777777" w:rsidR="0093274D" w:rsidRPr="00E9040D" w:rsidRDefault="0093274D">
            <w:pPr>
              <w:pStyle w:val="TAL"/>
              <w:rPr>
                <w:b/>
                <w:sz w:val="16"/>
              </w:rPr>
            </w:pPr>
            <w:r w:rsidRPr="00E9040D">
              <w:rPr>
                <w:b/>
                <w:sz w:val="16"/>
              </w:rPr>
              <w:t>TSG #</w:t>
            </w:r>
          </w:p>
        </w:tc>
        <w:tc>
          <w:tcPr>
            <w:tcW w:w="901" w:type="dxa"/>
            <w:shd w:val="pct10" w:color="auto" w:fill="FFFFFF"/>
          </w:tcPr>
          <w:p w14:paraId="616DAE1F" w14:textId="77777777" w:rsidR="0093274D" w:rsidRPr="00E9040D" w:rsidRDefault="0093274D">
            <w:pPr>
              <w:pStyle w:val="TAL"/>
              <w:rPr>
                <w:b/>
                <w:sz w:val="16"/>
              </w:rPr>
            </w:pPr>
            <w:r w:rsidRPr="00E9040D">
              <w:rPr>
                <w:b/>
                <w:sz w:val="16"/>
              </w:rPr>
              <w:t>TSG Doc.</w:t>
            </w:r>
          </w:p>
        </w:tc>
        <w:tc>
          <w:tcPr>
            <w:tcW w:w="525" w:type="dxa"/>
            <w:shd w:val="pct10" w:color="auto" w:fill="FFFFFF"/>
          </w:tcPr>
          <w:p w14:paraId="47BDC972" w14:textId="77777777" w:rsidR="0093274D" w:rsidRPr="00E9040D" w:rsidRDefault="0093274D">
            <w:pPr>
              <w:pStyle w:val="TAL"/>
              <w:rPr>
                <w:b/>
                <w:sz w:val="16"/>
              </w:rPr>
            </w:pPr>
            <w:r w:rsidRPr="00E9040D">
              <w:rPr>
                <w:b/>
                <w:sz w:val="16"/>
              </w:rPr>
              <w:t>CR</w:t>
            </w:r>
          </w:p>
        </w:tc>
        <w:tc>
          <w:tcPr>
            <w:tcW w:w="428" w:type="dxa"/>
            <w:shd w:val="pct10" w:color="auto" w:fill="FFFFFF"/>
          </w:tcPr>
          <w:p w14:paraId="56E5E50B" w14:textId="77777777" w:rsidR="0093274D" w:rsidRPr="00E9040D" w:rsidRDefault="0093274D">
            <w:pPr>
              <w:pStyle w:val="TAL"/>
              <w:rPr>
                <w:b/>
                <w:sz w:val="16"/>
              </w:rPr>
            </w:pPr>
            <w:r w:rsidRPr="00E9040D">
              <w:rPr>
                <w:b/>
                <w:sz w:val="16"/>
              </w:rPr>
              <w:t>Rev</w:t>
            </w:r>
          </w:p>
        </w:tc>
        <w:tc>
          <w:tcPr>
            <w:tcW w:w="4626" w:type="dxa"/>
            <w:shd w:val="pct10" w:color="auto" w:fill="FFFFFF"/>
          </w:tcPr>
          <w:p w14:paraId="4C90AD8A"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655E591A" w14:textId="77777777" w:rsidR="0093274D" w:rsidRPr="00E9040D" w:rsidRDefault="0093274D">
            <w:pPr>
              <w:pStyle w:val="TAL"/>
              <w:rPr>
                <w:b/>
                <w:sz w:val="16"/>
              </w:rPr>
            </w:pPr>
            <w:r w:rsidRPr="00E9040D">
              <w:rPr>
                <w:b/>
                <w:sz w:val="16"/>
              </w:rPr>
              <w:t>Old</w:t>
            </w:r>
          </w:p>
        </w:tc>
        <w:tc>
          <w:tcPr>
            <w:tcW w:w="666" w:type="dxa"/>
            <w:shd w:val="pct10" w:color="auto" w:fill="FFFFFF"/>
          </w:tcPr>
          <w:p w14:paraId="6F8D2FB5" w14:textId="77777777" w:rsidR="0093274D" w:rsidRPr="00E9040D" w:rsidRDefault="0093274D">
            <w:pPr>
              <w:pStyle w:val="TAL"/>
              <w:rPr>
                <w:b/>
                <w:sz w:val="16"/>
              </w:rPr>
            </w:pPr>
            <w:r w:rsidRPr="00E9040D">
              <w:rPr>
                <w:b/>
                <w:sz w:val="16"/>
              </w:rPr>
              <w:t>New</w:t>
            </w:r>
          </w:p>
        </w:tc>
      </w:tr>
      <w:tr w:rsidR="0093274D" w:rsidRPr="00E9040D" w14:paraId="4D832806" w14:textId="77777777" w:rsidTr="00ED0681">
        <w:tc>
          <w:tcPr>
            <w:tcW w:w="800" w:type="dxa"/>
            <w:shd w:val="solid" w:color="FFFFFF" w:fill="auto"/>
          </w:tcPr>
          <w:p w14:paraId="4BB5C3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70D533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53F2658"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AF005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EAD0BE7"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FAE98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5813A857" w14:textId="77777777" w:rsidR="0093274D" w:rsidRPr="00E9040D" w:rsidRDefault="0093274D">
            <w:pPr>
              <w:spacing w:after="0"/>
              <w:rPr>
                <w:rFonts w:ascii="Arial" w:hAnsi="Arial"/>
                <w:snapToGrid w:val="0"/>
                <w:sz w:val="16"/>
                <w:lang w:val="en-AU"/>
              </w:rPr>
            </w:pPr>
          </w:p>
        </w:tc>
        <w:tc>
          <w:tcPr>
            <w:tcW w:w="666" w:type="dxa"/>
            <w:shd w:val="solid" w:color="FFFFFF" w:fill="auto"/>
          </w:tcPr>
          <w:p w14:paraId="052DEA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7EEA4564" w14:textId="77777777" w:rsidTr="00ED0681">
        <w:tc>
          <w:tcPr>
            <w:tcW w:w="800" w:type="dxa"/>
            <w:shd w:val="solid" w:color="FFFFFF" w:fill="auto"/>
          </w:tcPr>
          <w:p w14:paraId="3BA35F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058131CA"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85FC6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D44B9F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09E640F"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7189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9C490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74DDE0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5B1D8FB3" w14:textId="77777777" w:rsidTr="00ED0681">
        <w:tc>
          <w:tcPr>
            <w:tcW w:w="800" w:type="dxa"/>
            <w:shd w:val="solid" w:color="FFFFFF" w:fill="auto"/>
          </w:tcPr>
          <w:p w14:paraId="7C74FD5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2F28081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DCB1C38"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4065D3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333151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9BE0F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4B6CD3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28F85D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7F98EA2" w14:textId="77777777" w:rsidTr="00ED0681">
        <w:tc>
          <w:tcPr>
            <w:tcW w:w="800" w:type="dxa"/>
            <w:shd w:val="solid" w:color="FFFFFF" w:fill="auto"/>
          </w:tcPr>
          <w:p w14:paraId="181EBC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6E238890"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43AE8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307E787"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14A0EC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12659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7329F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5C2023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17BF7FB5" w14:textId="77777777" w:rsidTr="00ED0681">
        <w:tc>
          <w:tcPr>
            <w:tcW w:w="800" w:type="dxa"/>
            <w:shd w:val="solid" w:color="FFFFFF" w:fill="auto"/>
          </w:tcPr>
          <w:p w14:paraId="1BE1D3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180040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72854A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144035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94068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6FAF4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548C6B2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29F78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0E8AD483" w14:textId="77777777" w:rsidTr="00ED0681">
        <w:tc>
          <w:tcPr>
            <w:tcW w:w="800" w:type="dxa"/>
            <w:shd w:val="solid" w:color="FFFFFF" w:fill="auto"/>
          </w:tcPr>
          <w:p w14:paraId="2892F0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82570C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F656A6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AFA38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D21F93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B61A3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BCFB8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1AE2EC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403EA62B" w14:textId="77777777" w:rsidTr="00ED0681">
        <w:tc>
          <w:tcPr>
            <w:tcW w:w="800" w:type="dxa"/>
            <w:shd w:val="solid" w:color="FFFFFF" w:fill="auto"/>
          </w:tcPr>
          <w:p w14:paraId="7F0763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598040D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845871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E5CACF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6536C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9F289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38A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556FE2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6F140835" w14:textId="77777777" w:rsidTr="00ED0681">
        <w:tc>
          <w:tcPr>
            <w:tcW w:w="800" w:type="dxa"/>
            <w:shd w:val="solid" w:color="FFFFFF" w:fill="auto"/>
          </w:tcPr>
          <w:p w14:paraId="3E799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A882F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591996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DB6247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FA09C6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F9BF7D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6D802C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6925ED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3CE1E3B4" w14:textId="77777777" w:rsidTr="00ED0681">
        <w:tc>
          <w:tcPr>
            <w:tcW w:w="800" w:type="dxa"/>
            <w:shd w:val="solid" w:color="FFFFFF" w:fill="auto"/>
          </w:tcPr>
          <w:p w14:paraId="6E8BBD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01F1F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3BE621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699BA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2A43EE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0D2D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4E95B4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60411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155609AD" w14:textId="77777777" w:rsidTr="00ED0681">
        <w:tc>
          <w:tcPr>
            <w:tcW w:w="800" w:type="dxa"/>
            <w:shd w:val="solid" w:color="FFFFFF" w:fill="auto"/>
          </w:tcPr>
          <w:p w14:paraId="40E93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E78C62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A55F1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E0D4C6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F37D1B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B7662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7A157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73B22C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957F5B" w14:textId="77777777" w:rsidTr="00ED0681">
        <w:tc>
          <w:tcPr>
            <w:tcW w:w="800" w:type="dxa"/>
            <w:shd w:val="solid" w:color="FFFFFF" w:fill="auto"/>
          </w:tcPr>
          <w:p w14:paraId="20BDFC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3388CAF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E0485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4450CA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8040A1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E04B6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05C80C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66A4A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26D7F217" w14:textId="77777777" w:rsidTr="00ED0681">
        <w:tc>
          <w:tcPr>
            <w:tcW w:w="800" w:type="dxa"/>
            <w:shd w:val="solid" w:color="FFFFFF" w:fill="auto"/>
          </w:tcPr>
          <w:p w14:paraId="634398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334338C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4E5C71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E12A76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CADC8AD"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1F88B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6FF7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117093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28F173F4" w14:textId="77777777" w:rsidTr="00ED0681">
        <w:tc>
          <w:tcPr>
            <w:tcW w:w="800" w:type="dxa"/>
            <w:shd w:val="solid" w:color="FFFFFF" w:fill="auto"/>
          </w:tcPr>
          <w:p w14:paraId="456F2C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550EFE6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B42122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0BE409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DC1FC4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5F865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4554BF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5F3901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416BDBA4" w14:textId="77777777" w:rsidTr="00ED0681">
        <w:tc>
          <w:tcPr>
            <w:tcW w:w="800" w:type="dxa"/>
            <w:shd w:val="solid" w:color="FFFFFF" w:fill="auto"/>
          </w:tcPr>
          <w:p w14:paraId="51FA15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21BBD7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D4056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834BF9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AA652E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9C836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00ECFA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1E4468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010802EF" w14:textId="77777777" w:rsidTr="00ED0681">
        <w:tc>
          <w:tcPr>
            <w:tcW w:w="800" w:type="dxa"/>
            <w:shd w:val="solid" w:color="FFFFFF" w:fill="auto"/>
          </w:tcPr>
          <w:p w14:paraId="61D5E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7546CA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CDA5BB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FFCD1F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10FFF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DBCF9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5CCC2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582E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15FCC279" w14:textId="77777777" w:rsidTr="00ED0681">
        <w:tc>
          <w:tcPr>
            <w:tcW w:w="800" w:type="dxa"/>
            <w:shd w:val="solid" w:color="FFFFFF" w:fill="auto"/>
          </w:tcPr>
          <w:p w14:paraId="2B652E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63B83CC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E017ECB"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6A0CB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17669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6AF98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96758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7CBDBC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4AAD3D27" w14:textId="77777777" w:rsidTr="00ED0681">
        <w:tc>
          <w:tcPr>
            <w:tcW w:w="800" w:type="dxa"/>
            <w:shd w:val="solid" w:color="FFFFFF" w:fill="auto"/>
          </w:tcPr>
          <w:p w14:paraId="1CBD4C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25246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1607E9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DE6584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D47BD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A9F144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53DAFF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138AB0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FA20B71" w14:textId="77777777" w:rsidTr="00ED0681">
        <w:tc>
          <w:tcPr>
            <w:tcW w:w="800" w:type="dxa"/>
            <w:shd w:val="solid" w:color="FFFFFF" w:fill="auto"/>
          </w:tcPr>
          <w:p w14:paraId="730FE0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4315249B"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D2A1C29"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387202A"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1E9F235"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6FD93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922A4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710FA1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2F0A9848" w14:textId="77777777" w:rsidTr="00ED0681">
        <w:tc>
          <w:tcPr>
            <w:tcW w:w="800" w:type="dxa"/>
            <w:shd w:val="solid" w:color="FFFFFF" w:fill="auto"/>
          </w:tcPr>
          <w:p w14:paraId="069DF6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500776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DF126F9"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770EAD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1ECE48F"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809283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725910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5DDE2A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29C7DAA" w14:textId="77777777" w:rsidTr="00ED0681">
        <w:tc>
          <w:tcPr>
            <w:tcW w:w="800" w:type="dxa"/>
            <w:shd w:val="solid" w:color="FFFFFF" w:fill="auto"/>
          </w:tcPr>
          <w:p w14:paraId="4480CBB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C14D360"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5FDC8D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40DC39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F14F3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1DA2D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3A0BD2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729C56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34119652" w14:textId="77777777" w:rsidTr="00ED0681">
        <w:tc>
          <w:tcPr>
            <w:tcW w:w="800" w:type="dxa"/>
            <w:shd w:val="solid" w:color="FFFFFF" w:fill="auto"/>
          </w:tcPr>
          <w:p w14:paraId="788DD5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437E0E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EBC221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747EE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A36619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34B35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74D60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3E7546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C77E4FD" w14:textId="77777777" w:rsidTr="00ED0681">
        <w:tc>
          <w:tcPr>
            <w:tcW w:w="800" w:type="dxa"/>
            <w:shd w:val="solid" w:color="FFFFFF" w:fill="auto"/>
          </w:tcPr>
          <w:p w14:paraId="21C092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3B549CC"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CDD1BD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980A20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6D59BF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BCE66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383451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4A24AF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45752548" w14:textId="77777777" w:rsidTr="00ED0681">
        <w:tc>
          <w:tcPr>
            <w:tcW w:w="800" w:type="dxa"/>
            <w:shd w:val="solid" w:color="FFFFFF" w:fill="auto"/>
          </w:tcPr>
          <w:p w14:paraId="1E98C8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6549E2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45033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D98E07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CE7473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FA4B02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proofErr w:type="spellStart"/>
            <w:r w:rsidRPr="00E9040D">
              <w:rPr>
                <w:rFonts w:ascii="Arial" w:hAnsi="Arial"/>
                <w:snapToGrid w:val="0"/>
                <w:sz w:val="16"/>
                <w:lang w:val="en-AU"/>
              </w:rPr>
              <w:t>Edtior</w:t>
            </w:r>
            <w:r w:rsidR="00985902">
              <w:rPr>
                <w:rFonts w:ascii="Arial" w:hAnsi="Arial"/>
                <w:snapToGrid w:val="0"/>
                <w:sz w:val="16"/>
                <w:lang w:val="en-AU"/>
              </w:rPr>
              <w:t>'</w:t>
            </w:r>
            <w:r w:rsidRPr="00E9040D">
              <w:rPr>
                <w:rFonts w:ascii="Arial" w:hAnsi="Arial"/>
                <w:snapToGrid w:val="0"/>
                <w:sz w:val="16"/>
                <w:lang w:val="en-AU"/>
              </w:rPr>
              <w:t>s</w:t>
            </w:r>
            <w:proofErr w:type="spellEnd"/>
            <w:r w:rsidRPr="00E9040D">
              <w:rPr>
                <w:rFonts w:ascii="Arial" w:hAnsi="Arial"/>
                <w:snapToGrid w:val="0"/>
                <w:sz w:val="16"/>
                <w:lang w:val="en-AU"/>
              </w:rPr>
              <w:t xml:space="preserve"> version reflecting further comments</w:t>
            </w:r>
          </w:p>
        </w:tc>
        <w:tc>
          <w:tcPr>
            <w:tcW w:w="709" w:type="dxa"/>
            <w:shd w:val="solid" w:color="FFFFFF" w:fill="auto"/>
          </w:tcPr>
          <w:p w14:paraId="3C0581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3A4A0A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726C6579" w14:textId="77777777" w:rsidTr="00ED0681">
        <w:tc>
          <w:tcPr>
            <w:tcW w:w="800" w:type="dxa"/>
            <w:shd w:val="solid" w:color="FFFFFF" w:fill="auto"/>
          </w:tcPr>
          <w:p w14:paraId="3A2419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5E745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645175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242767F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6CB288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ADF4B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336D4D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034E6B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7D009164" w14:textId="77777777" w:rsidTr="00ED0681">
        <w:tc>
          <w:tcPr>
            <w:tcW w:w="800" w:type="dxa"/>
            <w:shd w:val="solid" w:color="FFFFFF" w:fill="auto"/>
          </w:tcPr>
          <w:p w14:paraId="437DB7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90183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5A2BFB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4E6FB7"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0209EF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7E46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7D6D7E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6C89C9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0ACFB756" w14:textId="77777777" w:rsidTr="00ED0681">
        <w:tc>
          <w:tcPr>
            <w:tcW w:w="800" w:type="dxa"/>
            <w:shd w:val="solid" w:color="FFFFFF" w:fill="auto"/>
          </w:tcPr>
          <w:p w14:paraId="19D697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588C36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161A52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0AD545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32D033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861F1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0753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0B7E64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3981EAE8" w14:textId="77777777" w:rsidTr="00ED0681">
        <w:tc>
          <w:tcPr>
            <w:tcW w:w="800" w:type="dxa"/>
            <w:shd w:val="solid" w:color="FFFFFF" w:fill="auto"/>
          </w:tcPr>
          <w:p w14:paraId="5DB915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20794B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6840FC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2031FE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38F6DE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1BD8D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FF0CA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23A62F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4316BFC3" w14:textId="77777777" w:rsidTr="00ED0681">
        <w:tc>
          <w:tcPr>
            <w:tcW w:w="800" w:type="dxa"/>
            <w:shd w:val="solid" w:color="FFFFFF" w:fill="auto"/>
          </w:tcPr>
          <w:p w14:paraId="481D95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1F0E9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0246C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FE0D6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1F95AD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1FE45E"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7E88BD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5EC83E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4D1989C7" w14:textId="77777777" w:rsidTr="00ED0681">
        <w:tc>
          <w:tcPr>
            <w:tcW w:w="800" w:type="dxa"/>
            <w:shd w:val="solid" w:color="FFFFFF" w:fill="auto"/>
          </w:tcPr>
          <w:p w14:paraId="5AC774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0CF47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334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4F3C4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6D7C5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4EB5C37E"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2E19A3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8B544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7B6405" w14:textId="77777777" w:rsidTr="00ED0681">
        <w:tc>
          <w:tcPr>
            <w:tcW w:w="800" w:type="dxa"/>
            <w:shd w:val="solid" w:color="FFFFFF" w:fill="auto"/>
          </w:tcPr>
          <w:p w14:paraId="67C76F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915597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169E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5D10D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7FFC5D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F9C922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049EDB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D586D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C13279" w14:textId="77777777" w:rsidTr="00ED0681">
        <w:tc>
          <w:tcPr>
            <w:tcW w:w="800" w:type="dxa"/>
            <w:shd w:val="solid" w:color="FFFFFF" w:fill="auto"/>
          </w:tcPr>
          <w:p w14:paraId="2CB8D8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A491CD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E3772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E5F35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659B7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A53743"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1545BB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F2BF7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E2A83E4" w14:textId="77777777" w:rsidTr="00ED0681">
        <w:tc>
          <w:tcPr>
            <w:tcW w:w="800" w:type="dxa"/>
            <w:shd w:val="solid" w:color="FFFFFF" w:fill="auto"/>
          </w:tcPr>
          <w:p w14:paraId="42BA26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5734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E77E7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8F8E9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602C32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AA9C50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7DF944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EBB9AB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8CCCC54" w14:textId="77777777" w:rsidTr="00ED0681">
        <w:tc>
          <w:tcPr>
            <w:tcW w:w="800" w:type="dxa"/>
            <w:shd w:val="solid" w:color="FFFFFF" w:fill="auto"/>
          </w:tcPr>
          <w:p w14:paraId="2012AA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73246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8FC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F9C77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6091FA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B38B478"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29704B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3FBAA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1CE05B1" w14:textId="77777777" w:rsidTr="00ED0681">
        <w:tc>
          <w:tcPr>
            <w:tcW w:w="800" w:type="dxa"/>
            <w:shd w:val="solid" w:color="FFFFFF" w:fill="auto"/>
          </w:tcPr>
          <w:p w14:paraId="63C7B26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148F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C2EFA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B70A26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4B13F1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72028DF"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07CCDE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9059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EA4CA52" w14:textId="77777777" w:rsidTr="00ED0681">
        <w:tc>
          <w:tcPr>
            <w:tcW w:w="800" w:type="dxa"/>
            <w:shd w:val="solid" w:color="FFFFFF" w:fill="auto"/>
          </w:tcPr>
          <w:p w14:paraId="27BD0C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A9E02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AD6A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90F0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31B60B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FEDDEC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38949B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4DD08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E649885" w14:textId="77777777" w:rsidTr="00ED0681">
        <w:tc>
          <w:tcPr>
            <w:tcW w:w="800" w:type="dxa"/>
            <w:shd w:val="solid" w:color="FFFFFF" w:fill="auto"/>
          </w:tcPr>
          <w:p w14:paraId="52F284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C6A59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BCC7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E58AB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AC73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6DAEFD6"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682FA2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667FD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975D802" w14:textId="77777777" w:rsidTr="00ED0681">
        <w:tc>
          <w:tcPr>
            <w:tcW w:w="800" w:type="dxa"/>
            <w:shd w:val="solid" w:color="FFFFFF" w:fill="auto"/>
          </w:tcPr>
          <w:p w14:paraId="543BFF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CBC51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F993D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4DCB9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2D66E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76A5729"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559E8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2C6D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DA1502A" w14:textId="77777777" w:rsidTr="00ED0681">
        <w:tc>
          <w:tcPr>
            <w:tcW w:w="800" w:type="dxa"/>
            <w:shd w:val="solid" w:color="FFFFFF" w:fill="auto"/>
          </w:tcPr>
          <w:p w14:paraId="48EC92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BD272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19481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9322B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64C6A7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341B294F"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110C7B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EC2D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EF1A3D0" w14:textId="77777777" w:rsidTr="00ED0681">
        <w:tc>
          <w:tcPr>
            <w:tcW w:w="800" w:type="dxa"/>
            <w:shd w:val="solid" w:color="FFFFFF" w:fill="auto"/>
          </w:tcPr>
          <w:p w14:paraId="408D40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00FD5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F030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1F4D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42DEA3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7235841B"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0A19F3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0AD99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2B6834D" w14:textId="77777777" w:rsidTr="00ED0681">
        <w:tc>
          <w:tcPr>
            <w:tcW w:w="800" w:type="dxa"/>
            <w:shd w:val="solid" w:color="FFFFFF" w:fill="auto"/>
          </w:tcPr>
          <w:p w14:paraId="57263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0F38C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A64AC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33322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BBF4D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64FEF9E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24C4EF2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167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F09D670" w14:textId="77777777" w:rsidTr="00ED0681">
        <w:tc>
          <w:tcPr>
            <w:tcW w:w="800" w:type="dxa"/>
            <w:shd w:val="solid" w:color="FFFFFF" w:fill="auto"/>
          </w:tcPr>
          <w:p w14:paraId="4ED7ED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CACE7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027EE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6EDFC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62F6F6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75FD0C8"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71D96A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CC9A6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D444A70" w14:textId="77777777" w:rsidTr="00ED0681">
        <w:tc>
          <w:tcPr>
            <w:tcW w:w="800" w:type="dxa"/>
            <w:shd w:val="solid" w:color="FFFFFF" w:fill="auto"/>
          </w:tcPr>
          <w:p w14:paraId="577454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4E4A1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0211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45466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44E959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70A4D8B"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714DB7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D7504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373969" w14:textId="77777777" w:rsidTr="00ED0681">
        <w:tc>
          <w:tcPr>
            <w:tcW w:w="800" w:type="dxa"/>
            <w:shd w:val="solid" w:color="FFFFFF" w:fill="auto"/>
          </w:tcPr>
          <w:p w14:paraId="5FE87A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4BE316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F79E9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311E0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1FCE4B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2C130E"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5DE3D5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88292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AB09BE3" w14:textId="77777777" w:rsidTr="00ED0681">
        <w:tc>
          <w:tcPr>
            <w:tcW w:w="800" w:type="dxa"/>
            <w:shd w:val="solid" w:color="FFFFFF" w:fill="auto"/>
          </w:tcPr>
          <w:p w14:paraId="25A229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915F16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9DB5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E7C97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7CC456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332D468"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200B55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D62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CBEF7F5" w14:textId="77777777" w:rsidTr="00ED0681">
        <w:tc>
          <w:tcPr>
            <w:tcW w:w="800" w:type="dxa"/>
            <w:shd w:val="solid" w:color="FFFFFF" w:fill="auto"/>
          </w:tcPr>
          <w:p w14:paraId="745923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AC1AB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2D596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70A9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5BF2AC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7DF4002"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1AA741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84DA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96E8BAE" w14:textId="77777777" w:rsidTr="00ED0681">
        <w:tc>
          <w:tcPr>
            <w:tcW w:w="800" w:type="dxa"/>
            <w:shd w:val="solid" w:color="FFFFFF" w:fill="auto"/>
          </w:tcPr>
          <w:p w14:paraId="153B1FD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8421B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B14C3A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6A28F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45734C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34861E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3AE055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B438C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21C40B6" w14:textId="77777777" w:rsidTr="00ED0681">
        <w:tc>
          <w:tcPr>
            <w:tcW w:w="800" w:type="dxa"/>
            <w:shd w:val="solid" w:color="FFFFFF" w:fill="auto"/>
          </w:tcPr>
          <w:p w14:paraId="20F195D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F0EF8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C58AA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0A2BA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DE880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B93363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19933E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0D5B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D391FAA" w14:textId="77777777" w:rsidTr="00ED0681">
        <w:tc>
          <w:tcPr>
            <w:tcW w:w="800" w:type="dxa"/>
            <w:shd w:val="solid" w:color="FFFFFF" w:fill="auto"/>
          </w:tcPr>
          <w:p w14:paraId="70EB66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1B8C11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7D3B0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F1E340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14BE3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008E4E4"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5041D7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8F9AB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708C8C" w14:textId="77777777" w:rsidTr="00ED0681">
        <w:tc>
          <w:tcPr>
            <w:tcW w:w="800" w:type="dxa"/>
            <w:shd w:val="solid" w:color="FFFFFF" w:fill="auto"/>
          </w:tcPr>
          <w:p w14:paraId="4380AC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A57384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F1736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88D7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6570E3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6E46D8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744AFF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C321C3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E785529" w14:textId="77777777" w:rsidTr="00ED0681">
        <w:tc>
          <w:tcPr>
            <w:tcW w:w="800" w:type="dxa"/>
            <w:shd w:val="solid" w:color="FFFFFF" w:fill="auto"/>
          </w:tcPr>
          <w:p w14:paraId="5DCC9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DBDF61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B95B8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D8B2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94F88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B3990DC"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0A7711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4F5A2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1DD3662" w14:textId="77777777" w:rsidTr="00ED0681">
        <w:tc>
          <w:tcPr>
            <w:tcW w:w="800" w:type="dxa"/>
            <w:shd w:val="solid" w:color="FFFFFF" w:fill="auto"/>
          </w:tcPr>
          <w:p w14:paraId="5967D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ED9F9A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B4C02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E03A3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CABAB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DD0EDB"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0B8FA4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09FE9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E823E3" w14:textId="77777777" w:rsidTr="00ED0681">
        <w:tc>
          <w:tcPr>
            <w:tcW w:w="800" w:type="dxa"/>
            <w:shd w:val="solid" w:color="FFFFFF" w:fill="auto"/>
          </w:tcPr>
          <w:p w14:paraId="0E7C23E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B7AD1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1CF80B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508A8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6EA76E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4B2C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66E46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3ED69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7B006C" w14:textId="77777777" w:rsidTr="00ED0681">
        <w:tc>
          <w:tcPr>
            <w:tcW w:w="800" w:type="dxa"/>
            <w:shd w:val="solid" w:color="FFFFFF" w:fill="auto"/>
          </w:tcPr>
          <w:p w14:paraId="55B57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D4B3B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A2D6E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7BFBCD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06179F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35CC5EA"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292179A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45A9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E9D7B70" w14:textId="77777777" w:rsidTr="00ED0681">
        <w:tc>
          <w:tcPr>
            <w:tcW w:w="800" w:type="dxa"/>
            <w:shd w:val="solid" w:color="FFFFFF" w:fill="auto"/>
          </w:tcPr>
          <w:p w14:paraId="2CCC18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CE654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B3A44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5621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EED06A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26248F2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393BE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609BC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20295A8" w14:textId="77777777" w:rsidTr="00ED0681">
        <w:tc>
          <w:tcPr>
            <w:tcW w:w="800" w:type="dxa"/>
            <w:shd w:val="solid" w:color="FFFFFF" w:fill="auto"/>
          </w:tcPr>
          <w:p w14:paraId="6A9545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998E6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CF90C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95C2AD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2FE573B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0962BD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6C1CE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BAD4A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687E1ED" w14:textId="77777777" w:rsidTr="00ED0681">
        <w:tc>
          <w:tcPr>
            <w:tcW w:w="800" w:type="dxa"/>
            <w:shd w:val="solid" w:color="FFFFFF" w:fill="auto"/>
          </w:tcPr>
          <w:p w14:paraId="28341F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2AB560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21094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0E749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629BF28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3B473A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CC46C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67AF7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F13E239" w14:textId="77777777" w:rsidTr="00ED0681">
        <w:tc>
          <w:tcPr>
            <w:tcW w:w="800" w:type="dxa"/>
            <w:shd w:val="solid" w:color="FFFFFF" w:fill="auto"/>
          </w:tcPr>
          <w:p w14:paraId="75F30C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082414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B31FC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7C23A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713D49B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74225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FA6BE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39E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DEB826B" w14:textId="77777777" w:rsidTr="00ED0681">
        <w:tc>
          <w:tcPr>
            <w:tcW w:w="800" w:type="dxa"/>
            <w:shd w:val="solid" w:color="FFFFFF" w:fill="auto"/>
          </w:tcPr>
          <w:p w14:paraId="48DA83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1E4EA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0A80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E230B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4F735B8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78A563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3119E9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2A2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8AA2CAF" w14:textId="77777777" w:rsidTr="00ED0681">
        <w:tc>
          <w:tcPr>
            <w:tcW w:w="800" w:type="dxa"/>
            <w:shd w:val="solid" w:color="FFFFFF" w:fill="auto"/>
          </w:tcPr>
          <w:p w14:paraId="5EF734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C9EBB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7AC1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057AB0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3E48FA8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0BF90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20184E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F902A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83BA821" w14:textId="77777777" w:rsidTr="00ED0681">
        <w:tc>
          <w:tcPr>
            <w:tcW w:w="800" w:type="dxa"/>
            <w:shd w:val="solid" w:color="FFFFFF" w:fill="auto"/>
          </w:tcPr>
          <w:p w14:paraId="73810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81C93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B65F6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19B347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4A38AA9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AF5829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37A031A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9E8A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34C354A" w14:textId="77777777" w:rsidTr="00ED0681">
        <w:tc>
          <w:tcPr>
            <w:tcW w:w="800" w:type="dxa"/>
            <w:shd w:val="solid" w:color="FFFFFF" w:fill="auto"/>
          </w:tcPr>
          <w:p w14:paraId="63ADCF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F205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8D1B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150922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1B0461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22C8C1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2066E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BC51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C5075C1" w14:textId="77777777" w:rsidTr="00ED0681">
        <w:tc>
          <w:tcPr>
            <w:tcW w:w="800" w:type="dxa"/>
            <w:shd w:val="solid" w:color="FFFFFF" w:fill="auto"/>
          </w:tcPr>
          <w:p w14:paraId="0DA51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271DA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4D4BB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023161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3D12B6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1E511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1BD3CA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6FBFE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4662358" w14:textId="77777777" w:rsidTr="00ED0681">
        <w:tc>
          <w:tcPr>
            <w:tcW w:w="800" w:type="dxa"/>
            <w:shd w:val="solid" w:color="FFFFFF" w:fill="auto"/>
          </w:tcPr>
          <w:p w14:paraId="25C231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5E176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57B9E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277C32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4786C02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786843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1E8B1F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5686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6D90154" w14:textId="77777777" w:rsidTr="00ED0681">
        <w:tc>
          <w:tcPr>
            <w:tcW w:w="800" w:type="dxa"/>
            <w:shd w:val="solid" w:color="FFFFFF" w:fill="auto"/>
          </w:tcPr>
          <w:p w14:paraId="1D66CD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BDCC1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EF46C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1E9B94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E76A7F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915DB3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768685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1CE6A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B435F3" w14:textId="77777777" w:rsidTr="00ED0681">
        <w:tc>
          <w:tcPr>
            <w:tcW w:w="800" w:type="dxa"/>
            <w:shd w:val="solid" w:color="FFFFFF" w:fill="auto"/>
          </w:tcPr>
          <w:p w14:paraId="4E14AF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AAD40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92694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DE36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71E4F2F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74A300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742109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7684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C89D5E" w14:textId="77777777" w:rsidTr="00ED0681">
        <w:tc>
          <w:tcPr>
            <w:tcW w:w="800" w:type="dxa"/>
            <w:shd w:val="solid" w:color="FFFFFF" w:fill="auto"/>
          </w:tcPr>
          <w:p w14:paraId="27865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80D4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459E74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0B139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7BFC796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FCA389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2BE8C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EF98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D6FE744" w14:textId="77777777" w:rsidTr="00ED0681">
        <w:tc>
          <w:tcPr>
            <w:tcW w:w="800" w:type="dxa"/>
            <w:shd w:val="solid" w:color="FFFFFF" w:fill="auto"/>
          </w:tcPr>
          <w:p w14:paraId="184A10B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C710A9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AFF3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42B10F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4336CFF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8D4F05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0C157A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F027C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C9B082E" w14:textId="77777777" w:rsidTr="00ED0681">
        <w:tc>
          <w:tcPr>
            <w:tcW w:w="800" w:type="dxa"/>
            <w:shd w:val="solid" w:color="FFFFFF" w:fill="auto"/>
          </w:tcPr>
          <w:p w14:paraId="1907D3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C3F22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D1784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A3322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66BD635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98674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13BEFF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16A7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7BE511E" w14:textId="77777777" w:rsidTr="00ED0681">
        <w:tc>
          <w:tcPr>
            <w:tcW w:w="800" w:type="dxa"/>
            <w:shd w:val="solid" w:color="FFFFFF" w:fill="auto"/>
          </w:tcPr>
          <w:p w14:paraId="329575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CE355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3E14F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5C60FF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0A5EA6D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C3407A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315B7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32043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6D7D6AB" w14:textId="77777777" w:rsidTr="00ED0681">
        <w:tc>
          <w:tcPr>
            <w:tcW w:w="800" w:type="dxa"/>
            <w:shd w:val="solid" w:color="FFFFFF" w:fill="auto"/>
          </w:tcPr>
          <w:p w14:paraId="3B3ACD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9DA68A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AEDE0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2CC742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78913B2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76976DC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2A5C8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BD43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10BE6F2" w14:textId="77777777" w:rsidTr="00ED0681">
        <w:tc>
          <w:tcPr>
            <w:tcW w:w="800" w:type="dxa"/>
            <w:shd w:val="solid" w:color="FFFFFF" w:fill="auto"/>
          </w:tcPr>
          <w:p w14:paraId="015348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3204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92F9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1A65CD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1644A5E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29C99A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2CBF91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C41BD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E7B331E" w14:textId="77777777" w:rsidTr="00ED0681">
        <w:tc>
          <w:tcPr>
            <w:tcW w:w="800" w:type="dxa"/>
            <w:shd w:val="solid" w:color="FFFFFF" w:fill="auto"/>
          </w:tcPr>
          <w:p w14:paraId="10A79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7C607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0F38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9EE9BD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21DE3D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5DFF95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5C6E6B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31C44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F73433" w14:textId="77777777" w:rsidTr="00ED0681">
        <w:tc>
          <w:tcPr>
            <w:tcW w:w="800" w:type="dxa"/>
            <w:shd w:val="solid" w:color="FFFFFF" w:fill="auto"/>
          </w:tcPr>
          <w:p w14:paraId="1764CD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13EE5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509B92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11202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3AECA08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2D7F22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51718D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3EC4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241E3E" w14:textId="77777777" w:rsidTr="00ED0681">
        <w:tc>
          <w:tcPr>
            <w:tcW w:w="800" w:type="dxa"/>
            <w:shd w:val="solid" w:color="FFFFFF" w:fill="auto"/>
          </w:tcPr>
          <w:p w14:paraId="4C9A7F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120FE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F8D8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69585B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11372C0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CA0AFA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B7F92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8309DD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C04F229" w14:textId="77777777" w:rsidTr="00ED0681">
        <w:tc>
          <w:tcPr>
            <w:tcW w:w="800" w:type="dxa"/>
            <w:shd w:val="solid" w:color="FFFFFF" w:fill="auto"/>
          </w:tcPr>
          <w:p w14:paraId="50A901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EBA92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6829B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B8AB08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42A21EE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08950D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0EEE89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02239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35383E" w14:textId="77777777" w:rsidTr="00ED0681">
        <w:tc>
          <w:tcPr>
            <w:tcW w:w="800" w:type="dxa"/>
            <w:shd w:val="solid" w:color="FFFFFF" w:fill="auto"/>
          </w:tcPr>
          <w:p w14:paraId="14CB09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C290E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E11A5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5F868C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05D7B3C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F193A0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45D308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EFD7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8AE1F3" w14:textId="77777777" w:rsidTr="00ED0681">
        <w:tc>
          <w:tcPr>
            <w:tcW w:w="800" w:type="dxa"/>
            <w:shd w:val="solid" w:color="FFFFFF" w:fill="auto"/>
          </w:tcPr>
          <w:p w14:paraId="53BB8BA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CE9331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9593C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F763AC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25B9E0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6F5B41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7B0ABC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5F64A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00CFEDA" w14:textId="77777777" w:rsidTr="00ED0681">
        <w:tc>
          <w:tcPr>
            <w:tcW w:w="800" w:type="dxa"/>
            <w:shd w:val="solid" w:color="FFFFFF" w:fill="auto"/>
          </w:tcPr>
          <w:p w14:paraId="4F0AEE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652E0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A3C0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2B0E7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18D5E0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00B400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2AA4BD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D12A9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E8BA9C6" w14:textId="77777777" w:rsidTr="00ED0681">
        <w:tc>
          <w:tcPr>
            <w:tcW w:w="800" w:type="dxa"/>
            <w:shd w:val="solid" w:color="FFFFFF" w:fill="auto"/>
          </w:tcPr>
          <w:p w14:paraId="2D99B5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CD4F7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B6DA7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8C5600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770296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967073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408D39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E69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DE58FF" w14:textId="77777777" w:rsidTr="00ED0681">
        <w:tc>
          <w:tcPr>
            <w:tcW w:w="800" w:type="dxa"/>
            <w:shd w:val="solid" w:color="FFFFFF" w:fill="auto"/>
          </w:tcPr>
          <w:p w14:paraId="6EFCD1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0464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792C1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40CA57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7434B1A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49125D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6F64B9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28EB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6430915" w14:textId="77777777" w:rsidTr="00ED0681">
        <w:tc>
          <w:tcPr>
            <w:tcW w:w="800" w:type="dxa"/>
            <w:shd w:val="solid" w:color="FFFFFF" w:fill="auto"/>
          </w:tcPr>
          <w:p w14:paraId="6F0918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B0C85D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A769C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360060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45D4986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7E7A17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5C2A9B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8AA0A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6BF6B2" w14:textId="77777777" w:rsidTr="00ED0681">
        <w:tc>
          <w:tcPr>
            <w:tcW w:w="800" w:type="dxa"/>
            <w:shd w:val="solid" w:color="FFFFFF" w:fill="auto"/>
          </w:tcPr>
          <w:p w14:paraId="54C024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A3B78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6990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259AC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15AEBC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F165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1FB875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2825E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207D41" w14:textId="77777777" w:rsidTr="00ED0681">
        <w:tc>
          <w:tcPr>
            <w:tcW w:w="800" w:type="dxa"/>
            <w:shd w:val="solid" w:color="FFFFFF" w:fill="auto"/>
          </w:tcPr>
          <w:p w14:paraId="6EE3F8B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ACA2E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96B5A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668ED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225F8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4E223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3274B9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0F6E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2ED325B" w14:textId="77777777" w:rsidTr="00ED0681">
        <w:tc>
          <w:tcPr>
            <w:tcW w:w="800" w:type="dxa"/>
            <w:shd w:val="solid" w:color="FFFFFF" w:fill="auto"/>
          </w:tcPr>
          <w:p w14:paraId="7371EE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DEF27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80883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9BA7DC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327740B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3FA59A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564E96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FF206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DBD2BC3" w14:textId="77777777" w:rsidTr="00ED0681">
        <w:tc>
          <w:tcPr>
            <w:tcW w:w="800" w:type="dxa"/>
            <w:shd w:val="solid" w:color="FFFFFF" w:fill="auto"/>
          </w:tcPr>
          <w:p w14:paraId="00B18D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96C2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0B76A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71F5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59E13A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095D8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7FA4EF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9199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19D5A7C" w14:textId="77777777" w:rsidTr="00ED0681">
        <w:tc>
          <w:tcPr>
            <w:tcW w:w="800" w:type="dxa"/>
            <w:shd w:val="solid" w:color="FFFFFF" w:fill="auto"/>
          </w:tcPr>
          <w:p w14:paraId="0D44BA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BFE2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C54DB0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6346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2199530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213D4E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1DDC01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40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F53FF74" w14:textId="77777777" w:rsidTr="00ED0681">
        <w:tc>
          <w:tcPr>
            <w:tcW w:w="800" w:type="dxa"/>
            <w:shd w:val="solid" w:color="FFFFFF" w:fill="auto"/>
          </w:tcPr>
          <w:p w14:paraId="0CA5015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1314C9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B53DD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B6A8ED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71F5CCE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DC39A9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540F05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F54B2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E3D97" w14:textId="77777777" w:rsidTr="00ED0681">
        <w:tc>
          <w:tcPr>
            <w:tcW w:w="800" w:type="dxa"/>
            <w:shd w:val="solid" w:color="FFFFFF" w:fill="auto"/>
          </w:tcPr>
          <w:p w14:paraId="647BF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732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F0B4E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C7C3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2DA8D84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17EA92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332C63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F815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43D6E5" w14:textId="77777777" w:rsidTr="00ED0681">
        <w:tc>
          <w:tcPr>
            <w:tcW w:w="800" w:type="dxa"/>
            <w:shd w:val="solid" w:color="FFFFFF" w:fill="auto"/>
          </w:tcPr>
          <w:p w14:paraId="049DBE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9187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416F70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00F2F5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719803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BC0F3A"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CA11D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07EE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563A9B3" w14:textId="77777777" w:rsidTr="00ED0681">
        <w:tc>
          <w:tcPr>
            <w:tcW w:w="800" w:type="dxa"/>
            <w:shd w:val="solid" w:color="FFFFFF" w:fill="auto"/>
          </w:tcPr>
          <w:p w14:paraId="5097B9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C67A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61A8D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196496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2D8B728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9B4703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7A42C8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F21F9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6178005" w14:textId="77777777" w:rsidTr="00ED0681">
        <w:tc>
          <w:tcPr>
            <w:tcW w:w="800" w:type="dxa"/>
            <w:shd w:val="solid" w:color="FFFFFF" w:fill="auto"/>
          </w:tcPr>
          <w:p w14:paraId="5B71F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E9DAB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1D998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3BCA54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071D0D1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08B76E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015D76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9950C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DB139A4" w14:textId="77777777" w:rsidTr="00ED0681">
        <w:tc>
          <w:tcPr>
            <w:tcW w:w="800" w:type="dxa"/>
            <w:shd w:val="solid" w:color="FFFFFF" w:fill="auto"/>
          </w:tcPr>
          <w:p w14:paraId="2E9735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FEA2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8B914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F52689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0783BA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38B4A0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71A514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5064C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A5490CE" w14:textId="77777777" w:rsidTr="00ED0681">
        <w:tc>
          <w:tcPr>
            <w:tcW w:w="800" w:type="dxa"/>
            <w:shd w:val="solid" w:color="FFFFFF" w:fill="auto"/>
          </w:tcPr>
          <w:p w14:paraId="52FD27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DECBE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24048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72C7D4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00CED2C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978FFE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51FCF7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0A4B8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6614DFF" w14:textId="77777777" w:rsidTr="00ED0681">
        <w:tc>
          <w:tcPr>
            <w:tcW w:w="800" w:type="dxa"/>
            <w:shd w:val="solid" w:color="FFFFFF" w:fill="auto"/>
          </w:tcPr>
          <w:p w14:paraId="19443A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98DD0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7944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74740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37B4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C481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CA8E7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6C388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BC2EA8E" w14:textId="77777777" w:rsidTr="00ED0681">
        <w:tc>
          <w:tcPr>
            <w:tcW w:w="800" w:type="dxa"/>
            <w:shd w:val="solid" w:color="FFFFFF" w:fill="auto"/>
          </w:tcPr>
          <w:p w14:paraId="5DF9DD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5C16A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816534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8664F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3DDC80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F41F7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0B30F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05519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BEC6C9" w14:textId="77777777" w:rsidTr="00ED0681">
        <w:tc>
          <w:tcPr>
            <w:tcW w:w="800" w:type="dxa"/>
            <w:shd w:val="solid" w:color="FFFFFF" w:fill="auto"/>
          </w:tcPr>
          <w:p w14:paraId="3FAD0E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0D22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BF59B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84F0BC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5B82AE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F805C3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3A5E22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5DE8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7FDB1AB" w14:textId="77777777" w:rsidTr="00ED0681">
        <w:tc>
          <w:tcPr>
            <w:tcW w:w="800" w:type="dxa"/>
            <w:shd w:val="solid" w:color="FFFFFF" w:fill="auto"/>
          </w:tcPr>
          <w:p w14:paraId="12DCE7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FA296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B80B6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3F77F1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78D4588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554D03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21C3B4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BF458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8005CF5" w14:textId="77777777" w:rsidTr="00ED0681">
        <w:tc>
          <w:tcPr>
            <w:tcW w:w="800" w:type="dxa"/>
            <w:shd w:val="solid" w:color="FFFFFF" w:fill="auto"/>
          </w:tcPr>
          <w:p w14:paraId="7A95A0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93EDF4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079A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AB1A6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7C46CE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3689F0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1FAAB5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31216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86FCB68" w14:textId="77777777" w:rsidTr="00ED0681">
        <w:tc>
          <w:tcPr>
            <w:tcW w:w="800" w:type="dxa"/>
            <w:shd w:val="solid" w:color="FFFFFF" w:fill="auto"/>
          </w:tcPr>
          <w:p w14:paraId="60FAF1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60810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E5CD7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BCAC9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133614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1CB26962"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0381A1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F1F8C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99917A" w14:textId="77777777" w:rsidTr="00ED0681">
        <w:tc>
          <w:tcPr>
            <w:tcW w:w="800" w:type="dxa"/>
            <w:shd w:val="solid" w:color="FFFFFF" w:fill="auto"/>
          </w:tcPr>
          <w:p w14:paraId="13DB08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F27C7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59E7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FCC6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0B602CF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03AA4C24"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3737A1F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4D9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716898F" w14:textId="77777777" w:rsidTr="00ED0681">
        <w:tc>
          <w:tcPr>
            <w:tcW w:w="800" w:type="dxa"/>
            <w:shd w:val="solid" w:color="FFFFFF" w:fill="auto"/>
          </w:tcPr>
          <w:p w14:paraId="366F00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B66151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642DD6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359D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69F771C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54D47E16"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76F60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72810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57D826" w14:textId="77777777" w:rsidTr="00ED0681">
        <w:tc>
          <w:tcPr>
            <w:tcW w:w="800" w:type="dxa"/>
            <w:shd w:val="solid" w:color="FFFFFF" w:fill="auto"/>
          </w:tcPr>
          <w:p w14:paraId="76A812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CC9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B9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E84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79336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5AE941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7573EB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B121F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A2894CE" w14:textId="77777777" w:rsidTr="00ED0681">
        <w:tc>
          <w:tcPr>
            <w:tcW w:w="800" w:type="dxa"/>
            <w:shd w:val="solid" w:color="FFFFFF" w:fill="auto"/>
          </w:tcPr>
          <w:p w14:paraId="220BD8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B7CED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2A104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645F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3610050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1F9D42B9"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F1565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E8DB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EF659B" w14:textId="77777777" w:rsidTr="00ED0681">
        <w:tc>
          <w:tcPr>
            <w:tcW w:w="800" w:type="dxa"/>
            <w:shd w:val="solid" w:color="FFFFFF" w:fill="auto"/>
          </w:tcPr>
          <w:p w14:paraId="61E192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B1C5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FEEE0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A20BD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550625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E66F7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0E4EF1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887B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73415E2" w14:textId="77777777" w:rsidTr="00ED0681">
        <w:tc>
          <w:tcPr>
            <w:tcW w:w="800" w:type="dxa"/>
            <w:shd w:val="solid" w:color="FFFFFF" w:fill="auto"/>
          </w:tcPr>
          <w:p w14:paraId="7E19D8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8CF35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6149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5BB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36D4BF1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1AB4A962"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1FD2DE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ADF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8787E2" w14:textId="77777777" w:rsidTr="00ED0681">
        <w:tc>
          <w:tcPr>
            <w:tcW w:w="800" w:type="dxa"/>
            <w:shd w:val="solid" w:color="FFFFFF" w:fill="auto"/>
          </w:tcPr>
          <w:p w14:paraId="543870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453E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760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9940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6B47BB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9DFD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5C69B8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EE10B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70E30BC" w14:textId="77777777" w:rsidTr="00ED0681">
        <w:tc>
          <w:tcPr>
            <w:tcW w:w="800" w:type="dxa"/>
            <w:shd w:val="solid" w:color="FFFFFF" w:fill="auto"/>
          </w:tcPr>
          <w:p w14:paraId="3C74E0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AE815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48867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EDF3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46AD87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A270B63"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16EC802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FC17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A2DDDB0" w14:textId="77777777" w:rsidTr="00ED0681">
        <w:tc>
          <w:tcPr>
            <w:tcW w:w="800" w:type="dxa"/>
            <w:shd w:val="solid" w:color="FFFFFF" w:fill="auto"/>
          </w:tcPr>
          <w:p w14:paraId="667067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137C7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4003F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87DDA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F264E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A5142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0702AC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9DBB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8A2B358" w14:textId="77777777" w:rsidTr="00ED0681">
        <w:tc>
          <w:tcPr>
            <w:tcW w:w="800" w:type="dxa"/>
            <w:shd w:val="solid" w:color="FFFFFF" w:fill="auto"/>
          </w:tcPr>
          <w:p w14:paraId="6C9E5C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24C20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D7B5E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0DB996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3993B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879FB8A"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7AB3DD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13EFD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CF558C" w14:textId="77777777" w:rsidTr="00ED0681">
        <w:tc>
          <w:tcPr>
            <w:tcW w:w="800" w:type="dxa"/>
            <w:shd w:val="solid" w:color="FFFFFF" w:fill="auto"/>
          </w:tcPr>
          <w:p w14:paraId="24C708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28C56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CC2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EE9FE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2079F98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2666CE4"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2E6C0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4E95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3928351" w14:textId="77777777" w:rsidTr="00ED0681">
        <w:tc>
          <w:tcPr>
            <w:tcW w:w="800" w:type="dxa"/>
            <w:shd w:val="solid" w:color="FFFFFF" w:fill="auto"/>
          </w:tcPr>
          <w:p w14:paraId="3311B2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0176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259E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62B61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393EF31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F00E2EB"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200E2D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AEA2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6F307B9" w14:textId="77777777" w:rsidTr="00ED0681">
        <w:tc>
          <w:tcPr>
            <w:tcW w:w="800" w:type="dxa"/>
            <w:shd w:val="solid" w:color="FFFFFF" w:fill="auto"/>
          </w:tcPr>
          <w:p w14:paraId="06C4B9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3FF06B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9B2AC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68F64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06169F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CFBBDEE"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50B20E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F1A92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C8C86E9" w14:textId="77777777" w:rsidTr="00ED0681">
        <w:tc>
          <w:tcPr>
            <w:tcW w:w="800" w:type="dxa"/>
            <w:shd w:val="solid" w:color="FFFFFF" w:fill="auto"/>
          </w:tcPr>
          <w:p w14:paraId="547C13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70FB5C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0BC554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2046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652C690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3C5A7C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00C34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F4D1E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21B4CE" w14:textId="77777777" w:rsidTr="00ED0681">
        <w:tc>
          <w:tcPr>
            <w:tcW w:w="800" w:type="dxa"/>
            <w:shd w:val="solid" w:color="FFFFFF" w:fill="auto"/>
          </w:tcPr>
          <w:p w14:paraId="26206B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4CF3C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5058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E53D5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21351B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673952"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C0EA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95B5D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B916B8" w14:textId="77777777" w:rsidTr="00ED0681">
        <w:tc>
          <w:tcPr>
            <w:tcW w:w="800" w:type="dxa"/>
            <w:shd w:val="solid" w:color="FFFFFF" w:fill="auto"/>
          </w:tcPr>
          <w:p w14:paraId="35222B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AFD50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2FB0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3EC46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2A5502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40893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8DD67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EA25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73F31BE" w14:textId="77777777" w:rsidTr="00ED0681">
        <w:tc>
          <w:tcPr>
            <w:tcW w:w="800" w:type="dxa"/>
            <w:shd w:val="solid" w:color="FFFFFF" w:fill="auto"/>
          </w:tcPr>
          <w:p w14:paraId="44A964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177585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85F0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6F17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33E876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823C30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0EFF16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AFDD77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FF2F9D" w14:textId="77777777" w:rsidTr="00ED0681">
        <w:tc>
          <w:tcPr>
            <w:tcW w:w="800" w:type="dxa"/>
            <w:shd w:val="solid" w:color="FFFFFF" w:fill="auto"/>
          </w:tcPr>
          <w:p w14:paraId="3E640D4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F5E53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A425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43FD0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0F33999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4998FB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0CEDCAA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84F6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FDD5F1" w14:textId="77777777" w:rsidTr="00ED0681">
        <w:tc>
          <w:tcPr>
            <w:tcW w:w="800" w:type="dxa"/>
            <w:shd w:val="solid" w:color="FFFFFF" w:fill="auto"/>
          </w:tcPr>
          <w:p w14:paraId="04D25D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56430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99E2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D80132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056BDA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5B2A1F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00FCEB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E58A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C90690" w14:textId="77777777" w:rsidTr="00ED0681">
        <w:tc>
          <w:tcPr>
            <w:tcW w:w="800" w:type="dxa"/>
            <w:shd w:val="solid" w:color="FFFFFF" w:fill="auto"/>
          </w:tcPr>
          <w:p w14:paraId="6E0554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5D800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37634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8B81A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09EC3E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2570C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0264BE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DDF2C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BB6CF8" w14:textId="77777777" w:rsidTr="00ED0681">
        <w:tc>
          <w:tcPr>
            <w:tcW w:w="800" w:type="dxa"/>
            <w:shd w:val="solid" w:color="FFFFFF" w:fill="auto"/>
          </w:tcPr>
          <w:p w14:paraId="2C0D78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BD4136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1F90E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AAF9F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7E9407E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FFC1A6"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61B4A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B9E3D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51D67E9" w14:textId="77777777" w:rsidTr="00ED0681">
        <w:tc>
          <w:tcPr>
            <w:tcW w:w="800" w:type="dxa"/>
            <w:shd w:val="solid" w:color="FFFFFF" w:fill="auto"/>
          </w:tcPr>
          <w:p w14:paraId="215029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B646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67D96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0A17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5D3A53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A19284"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4E7E9C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A5836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594A3DF" w14:textId="77777777" w:rsidTr="00ED0681">
        <w:tc>
          <w:tcPr>
            <w:tcW w:w="800" w:type="dxa"/>
            <w:shd w:val="solid" w:color="FFFFFF" w:fill="auto"/>
          </w:tcPr>
          <w:p w14:paraId="642826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356A95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EAC54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3120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3BB82B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3615B2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68F198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77A9A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C6D6394" w14:textId="77777777" w:rsidTr="00ED0681">
        <w:tc>
          <w:tcPr>
            <w:tcW w:w="800" w:type="dxa"/>
            <w:shd w:val="solid" w:color="FFFFFF" w:fill="auto"/>
          </w:tcPr>
          <w:p w14:paraId="425F7E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48C66F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9567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CEDE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0F3D19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615640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6DAA9A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4E9E7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62385C9" w14:textId="77777777" w:rsidTr="00ED0681">
        <w:tc>
          <w:tcPr>
            <w:tcW w:w="800" w:type="dxa"/>
            <w:shd w:val="solid" w:color="FFFFFF" w:fill="auto"/>
          </w:tcPr>
          <w:p w14:paraId="6B921D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95B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E523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29B717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205C71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84508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101144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7CA7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61B2AA" w14:textId="77777777" w:rsidTr="00ED0681">
        <w:tc>
          <w:tcPr>
            <w:tcW w:w="800" w:type="dxa"/>
            <w:shd w:val="solid" w:color="FFFFFF" w:fill="auto"/>
          </w:tcPr>
          <w:p w14:paraId="3BD034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83BE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2328D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6D41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4289C3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1B4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43107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ABBB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A7C531A" w14:textId="77777777" w:rsidTr="00ED0681">
        <w:tc>
          <w:tcPr>
            <w:tcW w:w="800" w:type="dxa"/>
            <w:shd w:val="solid" w:color="FFFFFF" w:fill="auto"/>
          </w:tcPr>
          <w:p w14:paraId="451000D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1FC42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59768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C8930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660F14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B9154C6"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416E2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93111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164C2" w14:textId="77777777" w:rsidTr="00ED0681">
        <w:tc>
          <w:tcPr>
            <w:tcW w:w="800" w:type="dxa"/>
            <w:shd w:val="solid" w:color="FFFFFF" w:fill="auto"/>
          </w:tcPr>
          <w:p w14:paraId="7E8CDB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C7A31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1C7DD2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B7C05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1FEBBB4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17D042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24148F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3BFD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0D98C" w14:textId="77777777" w:rsidTr="00ED0681">
        <w:tc>
          <w:tcPr>
            <w:tcW w:w="800" w:type="dxa"/>
            <w:shd w:val="solid" w:color="FFFFFF" w:fill="auto"/>
          </w:tcPr>
          <w:p w14:paraId="064341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D23F3C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74CFC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7AE7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5904D1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8E69922"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318D81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B09E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2AD5DA4" w14:textId="77777777" w:rsidTr="00ED0681">
        <w:tc>
          <w:tcPr>
            <w:tcW w:w="800" w:type="dxa"/>
            <w:shd w:val="solid" w:color="FFFFFF" w:fill="auto"/>
          </w:tcPr>
          <w:p w14:paraId="2196A8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BC54C0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027F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9DDC0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0B2CBA3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DEFCF67"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3F487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7102D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42DC8A" w14:textId="77777777" w:rsidTr="00ED0681">
        <w:tc>
          <w:tcPr>
            <w:tcW w:w="800" w:type="dxa"/>
            <w:shd w:val="solid" w:color="FFFFFF" w:fill="auto"/>
          </w:tcPr>
          <w:p w14:paraId="6FEE18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C2F8C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203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AC2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7E2A86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07EF299"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612DA2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BD67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C283494" w14:textId="77777777" w:rsidTr="00ED0681">
        <w:tc>
          <w:tcPr>
            <w:tcW w:w="800" w:type="dxa"/>
            <w:shd w:val="solid" w:color="FFFFFF" w:fill="auto"/>
          </w:tcPr>
          <w:p w14:paraId="27136A2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DC5A1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67840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E56FC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4A30F6A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372F1C8"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7BB257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D0A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F7A747D" w14:textId="77777777" w:rsidTr="00ED0681">
        <w:tc>
          <w:tcPr>
            <w:tcW w:w="800" w:type="dxa"/>
            <w:shd w:val="solid" w:color="FFFFFF" w:fill="auto"/>
          </w:tcPr>
          <w:p w14:paraId="5D760A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8B15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B374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9B92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7443D6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979E37C"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0418FA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5CE2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F2A6FF" w14:textId="77777777" w:rsidTr="00ED0681">
        <w:tc>
          <w:tcPr>
            <w:tcW w:w="800" w:type="dxa"/>
            <w:shd w:val="solid" w:color="FFFFFF" w:fill="auto"/>
          </w:tcPr>
          <w:p w14:paraId="17D3C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F1E1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45EA9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EAB16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44913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23137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052E01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10167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3B18380" w14:textId="77777777" w:rsidTr="00ED0681">
        <w:tc>
          <w:tcPr>
            <w:tcW w:w="800" w:type="dxa"/>
            <w:shd w:val="solid" w:color="FFFFFF" w:fill="auto"/>
          </w:tcPr>
          <w:p w14:paraId="20FD4D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0A5DC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606CC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E877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4A3871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2588488"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48E140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467F8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BA5D7AD" w14:textId="77777777" w:rsidTr="00ED0681">
        <w:tc>
          <w:tcPr>
            <w:tcW w:w="800" w:type="dxa"/>
            <w:shd w:val="solid" w:color="FFFFFF" w:fill="auto"/>
          </w:tcPr>
          <w:p w14:paraId="6C0E9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D8AB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140DE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AC7A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23F5BB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518CEC3"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43C0C6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83C8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CEF1E0" w14:textId="77777777" w:rsidTr="00ED0681">
        <w:tc>
          <w:tcPr>
            <w:tcW w:w="800" w:type="dxa"/>
            <w:shd w:val="solid" w:color="FFFFFF" w:fill="auto"/>
          </w:tcPr>
          <w:p w14:paraId="644FE9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CE206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6BD30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E89A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75E9F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DE4A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4259A3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DF4E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D6AA09D" w14:textId="77777777" w:rsidTr="00ED0681">
        <w:tc>
          <w:tcPr>
            <w:tcW w:w="800" w:type="dxa"/>
            <w:shd w:val="solid" w:color="FFFFFF" w:fill="auto"/>
          </w:tcPr>
          <w:p w14:paraId="2621E3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312A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23FF2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A4E25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330FD7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C5241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03052C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7C23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CFA99A" w14:textId="77777777" w:rsidTr="00ED0681">
        <w:tc>
          <w:tcPr>
            <w:tcW w:w="800" w:type="dxa"/>
            <w:shd w:val="solid" w:color="FFFFFF" w:fill="auto"/>
          </w:tcPr>
          <w:p w14:paraId="0EA085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F295B4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09FEE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2818C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3EEA1F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CF72C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4F72BE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FFEDF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DB2547C" w14:textId="77777777" w:rsidTr="00ED0681">
        <w:tc>
          <w:tcPr>
            <w:tcW w:w="800" w:type="dxa"/>
            <w:shd w:val="solid" w:color="FFFFFF" w:fill="auto"/>
          </w:tcPr>
          <w:p w14:paraId="0CAA5C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BDA9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D1012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CA9E7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1D153DE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2F56BA9"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2C3025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E2C1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929DFB7" w14:textId="77777777" w:rsidTr="00ED0681">
        <w:tc>
          <w:tcPr>
            <w:tcW w:w="800" w:type="dxa"/>
            <w:shd w:val="solid" w:color="FFFFFF" w:fill="auto"/>
          </w:tcPr>
          <w:p w14:paraId="0D5FCE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F7AFF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9EFD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A6E6F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19A86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BE8FAD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63EAE5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5618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BB9CF6B" w14:textId="77777777" w:rsidTr="00ED0681">
        <w:tc>
          <w:tcPr>
            <w:tcW w:w="800" w:type="dxa"/>
            <w:shd w:val="solid" w:color="FFFFFF" w:fill="auto"/>
          </w:tcPr>
          <w:p w14:paraId="667857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1BE08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24B6B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26FA05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0F6652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365305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BFC05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E63F4F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89D7D8" w14:textId="77777777" w:rsidTr="00ED0681">
        <w:tc>
          <w:tcPr>
            <w:tcW w:w="800" w:type="dxa"/>
            <w:shd w:val="solid" w:color="FFFFFF" w:fill="auto"/>
          </w:tcPr>
          <w:p w14:paraId="525729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4D9D6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41935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639572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50D1FD2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EA075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728F26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E7D9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78B90" w14:textId="77777777" w:rsidTr="00ED0681">
        <w:tc>
          <w:tcPr>
            <w:tcW w:w="800" w:type="dxa"/>
            <w:shd w:val="solid" w:color="FFFFFF" w:fill="auto"/>
          </w:tcPr>
          <w:p w14:paraId="202A28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C6FD89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436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337D8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5B636E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093D34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121D71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EA107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12BD54" w14:textId="77777777" w:rsidTr="00ED0681">
        <w:tc>
          <w:tcPr>
            <w:tcW w:w="800" w:type="dxa"/>
            <w:shd w:val="solid" w:color="FFFFFF" w:fill="auto"/>
          </w:tcPr>
          <w:p w14:paraId="00A1E3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D9E13A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64C5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901A6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4F5C0A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91675B2"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0DADFB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9F65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D884D2F" w14:textId="77777777" w:rsidTr="00ED0681">
        <w:tc>
          <w:tcPr>
            <w:tcW w:w="800" w:type="dxa"/>
            <w:shd w:val="solid" w:color="FFFFFF" w:fill="auto"/>
          </w:tcPr>
          <w:p w14:paraId="45F5F9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69411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F29B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35BB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0E6A8D1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8B2664C"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F0B30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3E3B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44526C1" w14:textId="77777777" w:rsidTr="00ED0681">
        <w:tc>
          <w:tcPr>
            <w:tcW w:w="800" w:type="dxa"/>
            <w:shd w:val="solid" w:color="FFFFFF" w:fill="auto"/>
          </w:tcPr>
          <w:p w14:paraId="6105E2A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9D4438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2F9A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4F1D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763CA0F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F8B5B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76612C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CE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A6F6BF" w14:textId="77777777" w:rsidTr="00ED0681">
        <w:tc>
          <w:tcPr>
            <w:tcW w:w="800" w:type="dxa"/>
            <w:shd w:val="solid" w:color="FFFFFF" w:fill="auto"/>
          </w:tcPr>
          <w:p w14:paraId="6BEC690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85B36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40D8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5B21B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5CC4A0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E48ACB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51679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A50D2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5D3FE8" w14:textId="77777777" w:rsidTr="00ED0681">
        <w:tc>
          <w:tcPr>
            <w:tcW w:w="800" w:type="dxa"/>
            <w:shd w:val="solid" w:color="FFFFFF" w:fill="auto"/>
          </w:tcPr>
          <w:p w14:paraId="7554DD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3B7936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49E7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DA78F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70407C5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EF569E"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1CDAE8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34A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69DC863" w14:textId="77777777" w:rsidTr="00ED0681">
        <w:tc>
          <w:tcPr>
            <w:tcW w:w="800" w:type="dxa"/>
            <w:shd w:val="solid" w:color="FFFFFF" w:fill="auto"/>
          </w:tcPr>
          <w:p w14:paraId="2669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93D8BE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92D76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2565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25BE5A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B176E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3D2B5DD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3BC37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31CCCA7" w14:textId="77777777" w:rsidTr="00ED0681">
        <w:tc>
          <w:tcPr>
            <w:tcW w:w="800" w:type="dxa"/>
            <w:shd w:val="solid" w:color="FFFFFF" w:fill="auto"/>
          </w:tcPr>
          <w:p w14:paraId="0E1D4E4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5513BE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8750B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D47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5B92080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C4A559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1AC2A7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8AA2A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EE30FE" w14:textId="77777777" w:rsidTr="00ED0681">
        <w:tc>
          <w:tcPr>
            <w:tcW w:w="800" w:type="dxa"/>
            <w:shd w:val="solid" w:color="FFFFFF" w:fill="auto"/>
          </w:tcPr>
          <w:p w14:paraId="32E413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DBB0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113B6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54E3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7FA64D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0A473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6759C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B5340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2B17D6B" w14:textId="77777777" w:rsidTr="00ED0681">
        <w:tc>
          <w:tcPr>
            <w:tcW w:w="800" w:type="dxa"/>
            <w:shd w:val="solid" w:color="FFFFFF" w:fill="auto"/>
          </w:tcPr>
          <w:p w14:paraId="23DA4D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EE31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E0B4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73E5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183141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4AE570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1F4CCC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03D17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045F529" w14:textId="77777777" w:rsidTr="00ED0681">
        <w:tc>
          <w:tcPr>
            <w:tcW w:w="800" w:type="dxa"/>
            <w:shd w:val="solid" w:color="FFFFFF" w:fill="auto"/>
          </w:tcPr>
          <w:p w14:paraId="0E2527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7574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F0C3B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345D50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290A5E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D9845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6CB5DA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77A77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9485D3" w14:textId="77777777" w:rsidTr="00ED0681">
        <w:tc>
          <w:tcPr>
            <w:tcW w:w="800" w:type="dxa"/>
            <w:shd w:val="solid" w:color="FFFFFF" w:fill="auto"/>
          </w:tcPr>
          <w:p w14:paraId="26DAF3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ABD6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D3B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AD228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0B558D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C2E9AD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52F7E7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7903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B74284D" w14:textId="77777777" w:rsidTr="00ED0681">
        <w:tc>
          <w:tcPr>
            <w:tcW w:w="800" w:type="dxa"/>
            <w:shd w:val="solid" w:color="FFFFFF" w:fill="auto"/>
          </w:tcPr>
          <w:p w14:paraId="28DED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7EFE0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940E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30C9F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6619D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9EC97A1"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4481C8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1FBFF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F162CC" w14:textId="77777777" w:rsidTr="00ED0681">
        <w:tc>
          <w:tcPr>
            <w:tcW w:w="800" w:type="dxa"/>
            <w:shd w:val="solid" w:color="FFFFFF" w:fill="auto"/>
          </w:tcPr>
          <w:p w14:paraId="323B13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F7A16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9D0D8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C0CAD3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5EC1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731F1C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3215A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7184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59815" w14:textId="77777777" w:rsidTr="00ED0681">
        <w:tc>
          <w:tcPr>
            <w:tcW w:w="800" w:type="dxa"/>
            <w:shd w:val="solid" w:color="FFFFFF" w:fill="auto"/>
          </w:tcPr>
          <w:p w14:paraId="2B67F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F829A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07DF3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F25B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1EAB133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40DB113"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3C4EFC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31B3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877511B" w14:textId="77777777" w:rsidTr="00ED0681">
        <w:tc>
          <w:tcPr>
            <w:tcW w:w="800" w:type="dxa"/>
            <w:shd w:val="solid" w:color="FFFFFF" w:fill="auto"/>
          </w:tcPr>
          <w:p w14:paraId="556840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B91D7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123A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74FDAB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7D85B78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DEA03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30B546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646B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D676FA" w14:textId="77777777" w:rsidTr="00ED0681">
        <w:tc>
          <w:tcPr>
            <w:tcW w:w="800" w:type="dxa"/>
            <w:shd w:val="solid" w:color="FFFFFF" w:fill="auto"/>
          </w:tcPr>
          <w:p w14:paraId="446F6A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162F2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F299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06BA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5E2759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6AF97AE"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395AB5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7F64C3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319A06" w14:textId="77777777" w:rsidTr="00ED0681">
        <w:tc>
          <w:tcPr>
            <w:tcW w:w="800" w:type="dxa"/>
            <w:shd w:val="solid" w:color="FFFFFF" w:fill="auto"/>
          </w:tcPr>
          <w:p w14:paraId="349F39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B7FE7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4E829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9984F4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13270E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6F6912"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91EC3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4DA7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E14018D" w14:textId="77777777" w:rsidTr="00ED0681">
        <w:tc>
          <w:tcPr>
            <w:tcW w:w="800" w:type="dxa"/>
            <w:shd w:val="solid" w:color="FFFFFF" w:fill="auto"/>
          </w:tcPr>
          <w:p w14:paraId="5BEEDC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590F2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4A4D5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2A1FAE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2B23915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8A8DA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468B5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0126E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27060F" w14:textId="77777777" w:rsidTr="00ED0681">
        <w:tc>
          <w:tcPr>
            <w:tcW w:w="800" w:type="dxa"/>
            <w:shd w:val="solid" w:color="FFFFFF" w:fill="auto"/>
          </w:tcPr>
          <w:p w14:paraId="308C2D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CAEF97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FA4E7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64643FE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4F56CB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657BD5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6F074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9FB6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045DAEC" w14:textId="77777777" w:rsidTr="00ED0681">
        <w:tc>
          <w:tcPr>
            <w:tcW w:w="800" w:type="dxa"/>
            <w:shd w:val="solid" w:color="FFFFFF" w:fill="auto"/>
          </w:tcPr>
          <w:p w14:paraId="032054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A5E3C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40326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5DA9B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4E85FB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0C300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3F9AB6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D5D52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782220" w14:textId="77777777" w:rsidTr="00ED0681">
        <w:tc>
          <w:tcPr>
            <w:tcW w:w="800" w:type="dxa"/>
            <w:shd w:val="solid" w:color="FFFFFF" w:fill="auto"/>
          </w:tcPr>
          <w:p w14:paraId="42EC8B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A5A4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91B13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847CE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45CA61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0009DEF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15BB36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A33CE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24FE349" w14:textId="77777777" w:rsidTr="00ED0681">
        <w:tc>
          <w:tcPr>
            <w:tcW w:w="800" w:type="dxa"/>
            <w:shd w:val="solid" w:color="FFFFFF" w:fill="auto"/>
          </w:tcPr>
          <w:p w14:paraId="5BC1EE3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9DD27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446D97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D1122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755D41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5987D6F"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1610DB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B8DF0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1D6EC70" w14:textId="77777777" w:rsidTr="00ED0681">
        <w:tc>
          <w:tcPr>
            <w:tcW w:w="800" w:type="dxa"/>
            <w:shd w:val="solid" w:color="FFFFFF" w:fill="auto"/>
          </w:tcPr>
          <w:p w14:paraId="1DCF2A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FA43F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B1C753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DCA74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7AF5C6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1B9D68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1167BB8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39122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3F52851" w14:textId="77777777" w:rsidTr="00ED0681">
        <w:tc>
          <w:tcPr>
            <w:tcW w:w="800" w:type="dxa"/>
            <w:shd w:val="solid" w:color="FFFFFF" w:fill="auto"/>
          </w:tcPr>
          <w:p w14:paraId="2D392A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529EC1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452B46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E088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37DE74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C2331E2"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1D3D8E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A311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0D6C72A" w14:textId="77777777" w:rsidTr="00ED0681">
        <w:tc>
          <w:tcPr>
            <w:tcW w:w="800" w:type="dxa"/>
            <w:shd w:val="solid" w:color="FFFFFF" w:fill="auto"/>
          </w:tcPr>
          <w:p w14:paraId="7F1881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A27DA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5E6E11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566B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6F588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2F84E3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7ADDF2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FB07D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C09AA25" w14:textId="77777777" w:rsidTr="00ED0681">
        <w:tc>
          <w:tcPr>
            <w:tcW w:w="800" w:type="dxa"/>
            <w:shd w:val="solid" w:color="FFFFFF" w:fill="auto"/>
          </w:tcPr>
          <w:p w14:paraId="6AA357B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76A0AC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A2C970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BAB223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6F4B7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2827B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48881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81942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21531A" w14:textId="77777777" w:rsidTr="00ED0681">
        <w:tc>
          <w:tcPr>
            <w:tcW w:w="800" w:type="dxa"/>
            <w:shd w:val="solid" w:color="FFFFFF" w:fill="auto"/>
          </w:tcPr>
          <w:p w14:paraId="49D15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295E4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412991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88701E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5E610E3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C6BA4F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58A415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D33E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1A91136" w14:textId="77777777" w:rsidTr="00ED0681">
        <w:tc>
          <w:tcPr>
            <w:tcW w:w="800" w:type="dxa"/>
            <w:shd w:val="solid" w:color="FFFFFF" w:fill="auto"/>
          </w:tcPr>
          <w:p w14:paraId="217DD9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41B25A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0975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3AC1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91BE7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9CCA28"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40044B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FD822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F0A3BB" w14:textId="77777777" w:rsidTr="00ED0681">
        <w:tc>
          <w:tcPr>
            <w:tcW w:w="800" w:type="dxa"/>
            <w:shd w:val="solid" w:color="FFFFFF" w:fill="auto"/>
          </w:tcPr>
          <w:p w14:paraId="6E05F64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C6857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BFC227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2C40F0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668105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D07E9"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4F157D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67EEA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64908E" w14:textId="77777777" w:rsidTr="00ED0681">
        <w:tc>
          <w:tcPr>
            <w:tcW w:w="800" w:type="dxa"/>
            <w:shd w:val="solid" w:color="FFFFFF" w:fill="auto"/>
          </w:tcPr>
          <w:p w14:paraId="23C629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4331B4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7AA050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08EB02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4D08E2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E9C8E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6BCDC83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086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8D41AB8" w14:textId="77777777" w:rsidTr="00ED0681">
        <w:tc>
          <w:tcPr>
            <w:tcW w:w="800" w:type="dxa"/>
            <w:shd w:val="solid" w:color="FFFFFF" w:fill="auto"/>
          </w:tcPr>
          <w:p w14:paraId="6D0A71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44C2535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E04F9C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FEEAC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124A112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E81277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7BD3C4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6201B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A2CEFF1" w14:textId="77777777" w:rsidTr="00ED0681">
        <w:tc>
          <w:tcPr>
            <w:tcW w:w="800" w:type="dxa"/>
            <w:shd w:val="solid" w:color="FFFFFF" w:fill="auto"/>
          </w:tcPr>
          <w:p w14:paraId="1C11B3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E129C6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B0644C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A8A47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45DABB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4BC85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3D52DD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F0BFE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1D16711" w14:textId="77777777" w:rsidTr="00ED0681">
        <w:tc>
          <w:tcPr>
            <w:tcW w:w="800" w:type="dxa"/>
            <w:shd w:val="solid" w:color="FFFFFF" w:fill="auto"/>
          </w:tcPr>
          <w:p w14:paraId="28FDE7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FB6BD1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82222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29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494C8DE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ED943E"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6D5CC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BF85B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9076124" w14:textId="77777777" w:rsidTr="00ED0681">
        <w:tc>
          <w:tcPr>
            <w:tcW w:w="800" w:type="dxa"/>
            <w:shd w:val="solid" w:color="FFFFFF" w:fill="auto"/>
          </w:tcPr>
          <w:p w14:paraId="796BAF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32DF2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BB106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7105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65DD8D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87D71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195403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2D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D7852B2" w14:textId="77777777" w:rsidTr="00ED0681">
        <w:tc>
          <w:tcPr>
            <w:tcW w:w="800" w:type="dxa"/>
            <w:shd w:val="solid" w:color="FFFFFF" w:fill="auto"/>
          </w:tcPr>
          <w:p w14:paraId="2B26A0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3D639C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C73968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963AA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4F9CD6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EE211D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51D31F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B6E31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BA37901" w14:textId="77777777" w:rsidTr="00ED0681">
        <w:tc>
          <w:tcPr>
            <w:tcW w:w="800" w:type="dxa"/>
            <w:shd w:val="solid" w:color="FFFFFF" w:fill="auto"/>
          </w:tcPr>
          <w:p w14:paraId="4C0941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A1D90A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B43713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5C4D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2108FE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1D2D1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0756E9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C45C50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D82606A" w14:textId="77777777" w:rsidTr="00ED0681">
        <w:tc>
          <w:tcPr>
            <w:tcW w:w="800" w:type="dxa"/>
            <w:shd w:val="solid" w:color="FFFFFF" w:fill="auto"/>
          </w:tcPr>
          <w:p w14:paraId="1965D3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26958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E62801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3DA0A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4EC0073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E26E5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04AF44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EBD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9448A25" w14:textId="77777777" w:rsidTr="00ED0681">
        <w:tc>
          <w:tcPr>
            <w:tcW w:w="800" w:type="dxa"/>
            <w:shd w:val="solid" w:color="FFFFFF" w:fill="auto"/>
          </w:tcPr>
          <w:p w14:paraId="4DB9A8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67BBF4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467324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5FFF1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6EB5D6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E6AE08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253395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ED5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007C57B" w14:textId="77777777" w:rsidTr="00ED0681">
        <w:tc>
          <w:tcPr>
            <w:tcW w:w="800" w:type="dxa"/>
            <w:shd w:val="solid" w:color="FFFFFF" w:fill="auto"/>
          </w:tcPr>
          <w:p w14:paraId="157477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023A1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1FB4D0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0C746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77D693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DD5F9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14BF69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E4F37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74A712" w14:textId="77777777" w:rsidTr="00ED0681">
        <w:tc>
          <w:tcPr>
            <w:tcW w:w="800" w:type="dxa"/>
            <w:shd w:val="solid" w:color="FFFFFF" w:fill="auto"/>
          </w:tcPr>
          <w:p w14:paraId="152FC5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4C1DD7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C5B11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CCC75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5ACBB5A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405BEC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7B73FD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BD30B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26194B" w14:textId="77777777" w:rsidTr="00ED0681">
        <w:tc>
          <w:tcPr>
            <w:tcW w:w="800" w:type="dxa"/>
            <w:shd w:val="solid" w:color="FFFFFF" w:fill="auto"/>
          </w:tcPr>
          <w:p w14:paraId="483A3D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D59EB2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D9FF9F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D4519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5EE95F9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0506F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6DE9D7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EF572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90B2FBC" w14:textId="77777777" w:rsidTr="00ED0681">
        <w:tc>
          <w:tcPr>
            <w:tcW w:w="800" w:type="dxa"/>
            <w:shd w:val="solid" w:color="FFFFFF" w:fill="auto"/>
          </w:tcPr>
          <w:p w14:paraId="75A53CA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F145D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B43D20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DE64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65CA7D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2DFF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13BEEF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06202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F4305A6" w14:textId="77777777" w:rsidTr="00ED0681">
        <w:tc>
          <w:tcPr>
            <w:tcW w:w="800" w:type="dxa"/>
            <w:shd w:val="solid" w:color="FFFFFF" w:fill="auto"/>
          </w:tcPr>
          <w:p w14:paraId="4D331D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CFBFE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4CB42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BA6EC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2DD8DD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AED412"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150AB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6E08B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D072F5A" w14:textId="77777777" w:rsidTr="00ED0681">
        <w:tc>
          <w:tcPr>
            <w:tcW w:w="800" w:type="dxa"/>
            <w:shd w:val="solid" w:color="FFFFFF" w:fill="auto"/>
          </w:tcPr>
          <w:p w14:paraId="493CBD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A44450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818C81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9C16D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2CA121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C9AF09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1F0BD9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4B208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7BD105F" w14:textId="77777777" w:rsidTr="00ED0681">
        <w:tc>
          <w:tcPr>
            <w:tcW w:w="800" w:type="dxa"/>
            <w:shd w:val="solid" w:color="FFFFFF" w:fill="auto"/>
          </w:tcPr>
          <w:p w14:paraId="77B07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8909E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F224F8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526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7DFF8B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F964F9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547720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928A7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2A46E65" w14:textId="77777777" w:rsidTr="00ED0681">
        <w:tc>
          <w:tcPr>
            <w:tcW w:w="800" w:type="dxa"/>
            <w:shd w:val="solid" w:color="FFFFFF" w:fill="auto"/>
          </w:tcPr>
          <w:p w14:paraId="1B29D7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F4935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6949CC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E4E44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0B945E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5FD9A7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7D1C09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794CD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E7CE45" w14:textId="77777777" w:rsidTr="00ED0681">
        <w:tc>
          <w:tcPr>
            <w:tcW w:w="800" w:type="dxa"/>
            <w:shd w:val="solid" w:color="FFFFFF" w:fill="auto"/>
          </w:tcPr>
          <w:p w14:paraId="592C0A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8D9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780AD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E81E8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18B30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76BB07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695CA8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ACD1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ED4514A" w14:textId="77777777" w:rsidTr="00ED0681">
        <w:tc>
          <w:tcPr>
            <w:tcW w:w="800" w:type="dxa"/>
            <w:shd w:val="solid" w:color="FFFFFF" w:fill="auto"/>
          </w:tcPr>
          <w:p w14:paraId="09E11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BCF61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DDE47F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7AF41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2EF212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7B8FEA5"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2F0DB1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B69A4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CEB85D6" w14:textId="77777777" w:rsidTr="00ED0681">
        <w:tc>
          <w:tcPr>
            <w:tcW w:w="800" w:type="dxa"/>
            <w:shd w:val="solid" w:color="FFFFFF" w:fill="auto"/>
          </w:tcPr>
          <w:p w14:paraId="123F703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6C15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1BDE31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CBEFA4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55950D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242232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4E4BE5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0AECC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B97E2A0" w14:textId="77777777" w:rsidTr="00ED0681">
        <w:tc>
          <w:tcPr>
            <w:tcW w:w="800" w:type="dxa"/>
            <w:shd w:val="solid" w:color="FFFFFF" w:fill="auto"/>
          </w:tcPr>
          <w:p w14:paraId="527A396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FA37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B25BF7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22EA9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633C6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E827CE1"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0EFD7C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D96C1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B9B4CE0" w14:textId="77777777" w:rsidTr="00ED0681">
        <w:tc>
          <w:tcPr>
            <w:tcW w:w="800" w:type="dxa"/>
            <w:shd w:val="solid" w:color="FFFFFF" w:fill="auto"/>
          </w:tcPr>
          <w:p w14:paraId="5CDDD5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552F8B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B1B7C9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88667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272EDCB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4BD53044"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4CA982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E0E09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B212CA8" w14:textId="77777777" w:rsidTr="00ED0681">
        <w:tc>
          <w:tcPr>
            <w:tcW w:w="800" w:type="dxa"/>
            <w:shd w:val="solid" w:color="FFFFFF" w:fill="auto"/>
          </w:tcPr>
          <w:p w14:paraId="2FE0FE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59CA9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117E4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82740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04F41A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0C16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69285B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C4416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3F9AB8" w14:textId="77777777" w:rsidTr="00ED0681">
        <w:tc>
          <w:tcPr>
            <w:tcW w:w="800" w:type="dxa"/>
            <w:shd w:val="solid" w:color="FFFFFF" w:fill="auto"/>
          </w:tcPr>
          <w:p w14:paraId="72BB0D4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F984D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B6AAF9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6DEC1C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4ABD5A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3FB46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6FF832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BCE23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1A91CB" w14:textId="77777777" w:rsidTr="00ED0681">
        <w:tc>
          <w:tcPr>
            <w:tcW w:w="800" w:type="dxa"/>
            <w:shd w:val="solid" w:color="FFFFFF" w:fill="auto"/>
          </w:tcPr>
          <w:p w14:paraId="1F1F61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1FBCB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3C1E09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FD145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5A6D31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0E5DF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0438BD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DCFE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76F680B" w14:textId="77777777" w:rsidTr="00ED0681">
        <w:tc>
          <w:tcPr>
            <w:tcW w:w="800" w:type="dxa"/>
            <w:shd w:val="solid" w:color="FFFFFF" w:fill="auto"/>
          </w:tcPr>
          <w:p w14:paraId="1257D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DE930E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04F84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7B5EC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693DC3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1870A5A"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34A4D2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236B2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1B33AF" w14:textId="77777777" w:rsidTr="00ED0681">
        <w:tc>
          <w:tcPr>
            <w:tcW w:w="800" w:type="dxa"/>
            <w:shd w:val="solid" w:color="FFFFFF" w:fill="auto"/>
          </w:tcPr>
          <w:p w14:paraId="07F7743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B32D1D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7A8760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4C5A7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2DC5AC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7CE3E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393EC9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8B634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0850104" w14:textId="77777777" w:rsidTr="00ED0681">
        <w:tc>
          <w:tcPr>
            <w:tcW w:w="800" w:type="dxa"/>
            <w:shd w:val="solid" w:color="FFFFFF" w:fill="auto"/>
          </w:tcPr>
          <w:p w14:paraId="4B9AAA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9549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44384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52F5B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24E46BA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A03BABD"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2C1FD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9EC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6444BF" w14:textId="77777777" w:rsidTr="00ED0681">
        <w:tc>
          <w:tcPr>
            <w:tcW w:w="800" w:type="dxa"/>
            <w:shd w:val="solid" w:color="FFFFFF" w:fill="auto"/>
          </w:tcPr>
          <w:p w14:paraId="7984C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64909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0421E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895C4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4493FF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CAFC72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7E78943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2DAC2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42CF82A" w14:textId="77777777" w:rsidTr="00ED0681">
        <w:tc>
          <w:tcPr>
            <w:tcW w:w="800" w:type="dxa"/>
            <w:shd w:val="solid" w:color="FFFFFF" w:fill="auto"/>
          </w:tcPr>
          <w:p w14:paraId="1AAE3F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CCFB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7E9A28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90C7F9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0F8885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382B6B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48A738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3EF4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379F966" w14:textId="77777777" w:rsidTr="00ED0681">
        <w:tc>
          <w:tcPr>
            <w:tcW w:w="800" w:type="dxa"/>
            <w:shd w:val="solid" w:color="FFFFFF" w:fill="auto"/>
          </w:tcPr>
          <w:p w14:paraId="5C3956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C96D2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06CAE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47A0B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69067D6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9060BD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380244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4A1CF1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18FF686" w14:textId="77777777" w:rsidTr="00ED0681">
        <w:tc>
          <w:tcPr>
            <w:tcW w:w="800" w:type="dxa"/>
            <w:shd w:val="solid" w:color="FFFFFF" w:fill="auto"/>
          </w:tcPr>
          <w:p w14:paraId="096191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F2708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772C9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9A60AE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61FE06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39416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48E31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E0C1B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63E2926" w14:textId="77777777" w:rsidTr="00ED0681">
        <w:tc>
          <w:tcPr>
            <w:tcW w:w="800" w:type="dxa"/>
            <w:shd w:val="solid" w:color="FFFFFF" w:fill="auto"/>
          </w:tcPr>
          <w:p w14:paraId="6AF15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46D4D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6DB6F3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1E95AF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6F8353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1F9DE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3FA1E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D6D54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EF8C8AB" w14:textId="77777777" w:rsidTr="00ED0681">
        <w:tc>
          <w:tcPr>
            <w:tcW w:w="800" w:type="dxa"/>
            <w:shd w:val="solid" w:color="FFFFFF" w:fill="auto"/>
          </w:tcPr>
          <w:p w14:paraId="29BD7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64FE8B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43883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72380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07F8D1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F8B151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45B3EB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264C5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DDE4403" w14:textId="77777777" w:rsidTr="00ED0681">
        <w:tc>
          <w:tcPr>
            <w:tcW w:w="800" w:type="dxa"/>
            <w:shd w:val="solid" w:color="FFFFFF" w:fill="auto"/>
          </w:tcPr>
          <w:p w14:paraId="7936F8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4CE633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659AD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96585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36AEF0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03E43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1FB363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4004A9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A574356" w14:textId="77777777" w:rsidTr="00ED0681">
        <w:tc>
          <w:tcPr>
            <w:tcW w:w="800" w:type="dxa"/>
            <w:shd w:val="solid" w:color="FFFFFF" w:fill="auto"/>
          </w:tcPr>
          <w:p w14:paraId="22E3E4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BBA6D8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5A08FB8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A582C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599774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4BC315"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4F87C4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689AA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557FE8C" w14:textId="77777777" w:rsidTr="00ED0681">
        <w:tc>
          <w:tcPr>
            <w:tcW w:w="800" w:type="dxa"/>
            <w:shd w:val="solid" w:color="FFFFFF" w:fill="auto"/>
          </w:tcPr>
          <w:p w14:paraId="50BEFB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49BAC6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D4EE8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73C54E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6091AF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00E766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proofErr w:type="spellStart"/>
            <w:r w:rsidRPr="00E9040D">
              <w:rPr>
                <w:rFonts w:ascii="Arial" w:hAnsi="Arial" w:cs="Arial"/>
                <w:sz w:val="16"/>
                <w:szCs w:val="16"/>
              </w:rPr>
              <w:t>transmisisons</w:t>
            </w:r>
            <w:proofErr w:type="spellEnd"/>
            <w:r w:rsidRPr="00E9040D">
              <w:rPr>
                <w:rFonts w:ascii="Arial" w:hAnsi="Arial" w:cs="Arial"/>
                <w:sz w:val="16"/>
                <w:szCs w:val="16"/>
              </w:rPr>
              <w:t>, and NDI for SPS activation</w:t>
            </w:r>
          </w:p>
        </w:tc>
        <w:tc>
          <w:tcPr>
            <w:tcW w:w="709" w:type="dxa"/>
            <w:shd w:val="solid" w:color="FFFFFF" w:fill="auto"/>
          </w:tcPr>
          <w:p w14:paraId="55E19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4B0AB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1E5C18A1" w14:textId="77777777" w:rsidTr="00ED0681">
        <w:tc>
          <w:tcPr>
            <w:tcW w:w="800" w:type="dxa"/>
            <w:shd w:val="solid" w:color="FFFFFF" w:fill="auto"/>
          </w:tcPr>
          <w:p w14:paraId="4BCD39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B26617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A76F5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0AB168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2E8C0C1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DB7A58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5696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9CFA7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5F02D64" w14:textId="77777777" w:rsidTr="00ED0681">
        <w:tc>
          <w:tcPr>
            <w:tcW w:w="800" w:type="dxa"/>
            <w:shd w:val="solid" w:color="FFFFFF" w:fill="auto"/>
          </w:tcPr>
          <w:p w14:paraId="4E299F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DE2324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59AEFFF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99DA4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FCE0D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2EB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08538C2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083435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9602473" w14:textId="77777777" w:rsidTr="00ED0681">
        <w:tc>
          <w:tcPr>
            <w:tcW w:w="800" w:type="dxa"/>
            <w:shd w:val="solid" w:color="FFFFFF" w:fill="auto"/>
          </w:tcPr>
          <w:p w14:paraId="7A0A31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424F1C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5BCE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51C96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4C5D97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53513A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003F0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0C000F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716B3BFF" w14:textId="77777777" w:rsidTr="00ED0681">
        <w:tc>
          <w:tcPr>
            <w:tcW w:w="800" w:type="dxa"/>
            <w:shd w:val="solid" w:color="FFFFFF" w:fill="auto"/>
          </w:tcPr>
          <w:p w14:paraId="786354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15B7BD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4F31FB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E14488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2B2E70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981CD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7996FA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3020B2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CAEF3DB" w14:textId="77777777" w:rsidTr="00ED0681">
        <w:tc>
          <w:tcPr>
            <w:tcW w:w="800" w:type="dxa"/>
            <w:shd w:val="solid" w:color="FFFFFF" w:fill="auto"/>
          </w:tcPr>
          <w:p w14:paraId="39E98B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F9548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D0E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15D4AD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1AFDDB6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7D5CDD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00457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04542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0BF2925A" w14:textId="77777777" w:rsidTr="00ED0681">
        <w:tc>
          <w:tcPr>
            <w:tcW w:w="800" w:type="dxa"/>
            <w:shd w:val="solid" w:color="FFFFFF" w:fill="auto"/>
          </w:tcPr>
          <w:p w14:paraId="4ECDDC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A9C9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5B2AA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624927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2B7C3B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7FCC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884F5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3FBB35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321E8F87" w14:textId="77777777" w:rsidTr="00ED0681">
        <w:tc>
          <w:tcPr>
            <w:tcW w:w="800" w:type="dxa"/>
            <w:shd w:val="solid" w:color="FFFFFF" w:fill="auto"/>
          </w:tcPr>
          <w:p w14:paraId="73E54C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3EAA3C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3DF652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C381F3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2011AA7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C46C64"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6A7F33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2CD994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9341558" w14:textId="77777777" w:rsidTr="00ED0681">
        <w:tc>
          <w:tcPr>
            <w:tcW w:w="800" w:type="dxa"/>
            <w:shd w:val="solid" w:color="FFFFFF" w:fill="auto"/>
          </w:tcPr>
          <w:p w14:paraId="59750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9B39B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A5459A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100028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486EE5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177242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2B3372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05789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27EE9CB7" w14:textId="77777777" w:rsidTr="00ED0681">
        <w:tc>
          <w:tcPr>
            <w:tcW w:w="800" w:type="dxa"/>
            <w:shd w:val="solid" w:color="FFFFFF" w:fill="auto"/>
          </w:tcPr>
          <w:p w14:paraId="3E23BB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BE91B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8D161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53996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3F2B03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0306E6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0D0849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1F966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56E814D" w14:textId="77777777" w:rsidTr="00ED0681">
        <w:tc>
          <w:tcPr>
            <w:tcW w:w="800" w:type="dxa"/>
            <w:shd w:val="solid" w:color="FFFFFF" w:fill="auto"/>
          </w:tcPr>
          <w:p w14:paraId="07FEF3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5AD6C3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C08CB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786BAA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558646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1B48F70E"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593A88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359A8F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1DCEFF1B" w14:textId="77777777" w:rsidTr="00ED0681">
        <w:tc>
          <w:tcPr>
            <w:tcW w:w="800" w:type="dxa"/>
            <w:shd w:val="solid" w:color="FFFFFF" w:fill="auto"/>
          </w:tcPr>
          <w:p w14:paraId="7B6314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31489C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65F7211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4BC47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560AB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559D5B"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3682AF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EA151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EF8C901" w14:textId="77777777" w:rsidTr="00ED0681">
        <w:tc>
          <w:tcPr>
            <w:tcW w:w="800" w:type="dxa"/>
            <w:shd w:val="solid" w:color="FFFFFF" w:fill="auto"/>
          </w:tcPr>
          <w:p w14:paraId="291D64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67A6984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D2E05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69A595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105628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45D2585"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147549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29CA8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6D782549" w14:textId="77777777" w:rsidTr="00ED0681">
        <w:tc>
          <w:tcPr>
            <w:tcW w:w="800" w:type="dxa"/>
            <w:shd w:val="solid" w:color="FFFFFF" w:fill="auto"/>
          </w:tcPr>
          <w:p w14:paraId="29442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3684B4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C028E0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290F79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51B6523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7BD7F9"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5C1951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52645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31B0074" w14:textId="77777777" w:rsidTr="00ED0681">
        <w:tc>
          <w:tcPr>
            <w:tcW w:w="800" w:type="dxa"/>
            <w:shd w:val="solid" w:color="FFFFFF" w:fill="auto"/>
          </w:tcPr>
          <w:p w14:paraId="353B47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3E43F47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500571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7BE4505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00EB6F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30E38D3"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33A6F1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267BB6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4BE74EAB" w14:textId="77777777" w:rsidTr="00ED0681">
        <w:tc>
          <w:tcPr>
            <w:tcW w:w="800" w:type="dxa"/>
            <w:shd w:val="solid" w:color="FFFFFF" w:fill="auto"/>
          </w:tcPr>
          <w:p w14:paraId="6DED4F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44111C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F6FE9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35D244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74640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D31572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58E993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13CA1D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6A0F90DF" w14:textId="77777777" w:rsidTr="00ED0681">
        <w:tc>
          <w:tcPr>
            <w:tcW w:w="800" w:type="dxa"/>
            <w:shd w:val="solid" w:color="FFFFFF" w:fill="auto"/>
          </w:tcPr>
          <w:p w14:paraId="03C1CB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3C9ECA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32BF63E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7368BE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6610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A8BACA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4B6AED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602798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D76971" w14:textId="77777777" w:rsidTr="00ED0681">
        <w:tc>
          <w:tcPr>
            <w:tcW w:w="800" w:type="dxa"/>
            <w:shd w:val="solid" w:color="FFFFFF" w:fill="auto"/>
          </w:tcPr>
          <w:p w14:paraId="72359D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0DF5315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1273011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0FCCBE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5D2852B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FAD80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283D72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586A3D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7265FD9" w14:textId="77777777" w:rsidTr="00ED0681">
        <w:tc>
          <w:tcPr>
            <w:tcW w:w="800" w:type="dxa"/>
            <w:shd w:val="solid" w:color="FFFFFF" w:fill="auto"/>
          </w:tcPr>
          <w:p w14:paraId="28F50F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C701AD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53C353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0758A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6F0B83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7C31FF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03AE8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5A5558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B97C9F3" w14:textId="77777777" w:rsidTr="00ED0681">
        <w:tc>
          <w:tcPr>
            <w:tcW w:w="800" w:type="dxa"/>
            <w:shd w:val="solid" w:color="FFFFFF" w:fill="auto"/>
          </w:tcPr>
          <w:p w14:paraId="3637B2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11D4C5F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2ABC33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1107353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C91F2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610D8B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2F56B18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BE497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1F52E6E0" w14:textId="77777777" w:rsidTr="00ED0681">
        <w:tc>
          <w:tcPr>
            <w:tcW w:w="800" w:type="dxa"/>
            <w:shd w:val="solid" w:color="FFFFFF" w:fill="auto"/>
          </w:tcPr>
          <w:p w14:paraId="092B70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6288D19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35DE8D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35F24DB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2B9CE6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42FDE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4E14A0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8577C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3FF467BE" w14:textId="77777777" w:rsidTr="00ED0681">
        <w:tc>
          <w:tcPr>
            <w:tcW w:w="800" w:type="dxa"/>
            <w:shd w:val="solid" w:color="FFFFFF" w:fill="auto"/>
          </w:tcPr>
          <w:p w14:paraId="4A6FE030"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40F86FD9"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15E7AC94"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73D46DF3"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378AE85B"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700C63F"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23C23AE7"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6D5A657D"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10EB49D1" w14:textId="77777777" w:rsidTr="00ED0681">
        <w:tc>
          <w:tcPr>
            <w:tcW w:w="800" w:type="dxa"/>
            <w:shd w:val="solid" w:color="FFFFFF" w:fill="auto"/>
          </w:tcPr>
          <w:p w14:paraId="1E3CBD44"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1B3599FF"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72617944"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076174C"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6D68802B"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09EF59"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13021BD"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0E8B4BE5"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69F8EBF7" w14:textId="77777777" w:rsidTr="00ED0681">
        <w:tc>
          <w:tcPr>
            <w:tcW w:w="800" w:type="dxa"/>
            <w:shd w:val="solid" w:color="FFFFFF" w:fill="auto"/>
          </w:tcPr>
          <w:p w14:paraId="2D7B7E31"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75A4D82B"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005D691"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0B0556B7"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66DC5C61"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D0F465"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213C8389"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98EE521"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6EBFD118" w14:textId="77777777" w:rsidTr="00ED0681">
        <w:tc>
          <w:tcPr>
            <w:tcW w:w="800" w:type="dxa"/>
            <w:shd w:val="solid" w:color="FFFFFF" w:fill="auto"/>
          </w:tcPr>
          <w:p w14:paraId="0D815FCA"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374481EE"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394E1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376B9C0"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5CC0E752"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771631"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469B5B19"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5102AD51"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55BFE3FF" w14:textId="77777777" w:rsidTr="00ED0681">
        <w:tc>
          <w:tcPr>
            <w:tcW w:w="800" w:type="dxa"/>
            <w:shd w:val="solid" w:color="FFFFFF" w:fill="auto"/>
          </w:tcPr>
          <w:p w14:paraId="4FC5694C"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36571E2"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5CECCC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2993F5A5"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2C43899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6034199"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F86432"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1528B54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427429EA" w14:textId="77777777" w:rsidTr="00ED0681">
        <w:tc>
          <w:tcPr>
            <w:tcW w:w="800" w:type="dxa"/>
            <w:shd w:val="solid" w:color="FFFFFF" w:fill="auto"/>
          </w:tcPr>
          <w:p w14:paraId="3D9AA11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02338C3"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12457446"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8A566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0F21975F"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B8C4D9"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49646830"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BFDCB7C"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D972F52" w14:textId="77777777" w:rsidTr="00ED0681">
        <w:tc>
          <w:tcPr>
            <w:tcW w:w="800" w:type="dxa"/>
            <w:shd w:val="solid" w:color="FFFFFF" w:fill="auto"/>
          </w:tcPr>
          <w:p w14:paraId="7D78D5FD"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B63EE7"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97DE4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6378377"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0ABB4A1F"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4E172B3A"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69E2311A"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58294E7"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40C11B7C" w14:textId="77777777" w:rsidTr="00ED0681">
        <w:tc>
          <w:tcPr>
            <w:tcW w:w="800" w:type="dxa"/>
            <w:shd w:val="solid" w:color="FFFFFF" w:fill="auto"/>
          </w:tcPr>
          <w:p w14:paraId="4BFF289E"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C60859"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463AF4B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5ECB7ED3"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3FCD5D23"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7AE48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399ED11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CC806FF"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45A443B" w14:textId="77777777" w:rsidTr="00ED0681">
        <w:tc>
          <w:tcPr>
            <w:tcW w:w="800" w:type="dxa"/>
            <w:shd w:val="solid" w:color="FFFFFF" w:fill="auto"/>
          </w:tcPr>
          <w:p w14:paraId="4B483C6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4181B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51A754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31284F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188456A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7FCBA0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257980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13CCB9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0F56284" w14:textId="77777777" w:rsidTr="00ED0681">
        <w:tc>
          <w:tcPr>
            <w:tcW w:w="800" w:type="dxa"/>
            <w:shd w:val="solid" w:color="FFFFFF" w:fill="auto"/>
          </w:tcPr>
          <w:p w14:paraId="25F85B0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3C831D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2C13D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000FA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608AE55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B8E307F"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28E760D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79DBE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E11FF4E" w14:textId="77777777" w:rsidTr="00ED0681">
        <w:tc>
          <w:tcPr>
            <w:tcW w:w="800" w:type="dxa"/>
            <w:shd w:val="solid" w:color="FFFFFF" w:fill="auto"/>
          </w:tcPr>
          <w:p w14:paraId="30D12DA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3D064D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BA30E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DF3C8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C55CBB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73FE9E"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66FBF1E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A7B0F9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AEEA82F" w14:textId="77777777" w:rsidTr="00ED0681">
        <w:tc>
          <w:tcPr>
            <w:tcW w:w="800" w:type="dxa"/>
            <w:shd w:val="solid" w:color="FFFFFF" w:fill="auto"/>
          </w:tcPr>
          <w:p w14:paraId="637C18F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D5CBF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6FD8FB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87FAEB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455F25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E3A42E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C2657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60863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574FA62" w14:textId="77777777" w:rsidTr="00ED0681">
        <w:tc>
          <w:tcPr>
            <w:tcW w:w="800" w:type="dxa"/>
            <w:shd w:val="solid" w:color="FFFFFF" w:fill="auto"/>
          </w:tcPr>
          <w:p w14:paraId="70B6DD5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255B99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DBD497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1B941B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3B1BB6C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13F6582"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6825F0B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29050B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29F2208" w14:textId="77777777" w:rsidTr="00ED0681">
        <w:tc>
          <w:tcPr>
            <w:tcW w:w="800" w:type="dxa"/>
            <w:shd w:val="solid" w:color="FFFFFF" w:fill="auto"/>
          </w:tcPr>
          <w:p w14:paraId="33B6582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60556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BB992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693283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51FD489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CD6829F"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C5E0FB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8CAB9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9497D5B" w14:textId="77777777" w:rsidTr="00ED0681">
        <w:tc>
          <w:tcPr>
            <w:tcW w:w="800" w:type="dxa"/>
            <w:shd w:val="solid" w:color="FFFFFF" w:fill="auto"/>
          </w:tcPr>
          <w:p w14:paraId="0DE981D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228103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603F84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157DEB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308953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B50F3F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4BABF8D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F7512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3DA512B" w14:textId="77777777" w:rsidTr="00ED0681">
        <w:tc>
          <w:tcPr>
            <w:tcW w:w="800" w:type="dxa"/>
            <w:shd w:val="solid" w:color="FFFFFF" w:fill="auto"/>
          </w:tcPr>
          <w:p w14:paraId="435B0C0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9986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A8866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DDCE04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1D95C04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4FEBA5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0B3E6A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481D5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9CA7AC4" w14:textId="77777777" w:rsidTr="00ED0681">
        <w:tc>
          <w:tcPr>
            <w:tcW w:w="800" w:type="dxa"/>
            <w:shd w:val="solid" w:color="FFFFFF" w:fill="auto"/>
          </w:tcPr>
          <w:p w14:paraId="5968B3F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0CCE04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EC5AE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0B439B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0D17E6E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901B3D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015DE2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9C731B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3DB2F4A" w14:textId="77777777" w:rsidTr="00ED0681">
        <w:tc>
          <w:tcPr>
            <w:tcW w:w="800" w:type="dxa"/>
            <w:shd w:val="solid" w:color="FFFFFF" w:fill="auto"/>
          </w:tcPr>
          <w:p w14:paraId="27D4954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16F5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71BDDA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313198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5EC7ED7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6ED033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3DA1DF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6194E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CE54E8" w14:textId="77777777" w:rsidTr="00ED0681">
        <w:tc>
          <w:tcPr>
            <w:tcW w:w="800" w:type="dxa"/>
            <w:shd w:val="solid" w:color="FFFFFF" w:fill="auto"/>
          </w:tcPr>
          <w:p w14:paraId="5AB1D50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346D27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045C3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553A8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56268A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B562437"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72B81F6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C98BE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220F31" w14:textId="77777777" w:rsidTr="00ED0681">
        <w:tc>
          <w:tcPr>
            <w:tcW w:w="800" w:type="dxa"/>
            <w:shd w:val="solid" w:color="FFFFFF" w:fill="auto"/>
          </w:tcPr>
          <w:p w14:paraId="489C250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945EBE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A775B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00F561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776772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9F60ED"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3B563D5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67BF2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FBF24B" w14:textId="77777777" w:rsidTr="00ED0681">
        <w:tc>
          <w:tcPr>
            <w:tcW w:w="800" w:type="dxa"/>
            <w:shd w:val="solid" w:color="FFFFFF" w:fill="auto"/>
          </w:tcPr>
          <w:p w14:paraId="11AD6FB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A4948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5E3DED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21E863A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6B43C21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794CE3"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45876F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C2672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40EFA76" w14:textId="77777777" w:rsidTr="00ED0681">
        <w:tc>
          <w:tcPr>
            <w:tcW w:w="800" w:type="dxa"/>
            <w:shd w:val="solid" w:color="FFFFFF" w:fill="auto"/>
          </w:tcPr>
          <w:p w14:paraId="178B313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1EAE7B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C812D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586FD1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26A876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7E0BFAD"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742629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1176F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6ECA577" w14:textId="77777777" w:rsidTr="00ED0681">
        <w:tc>
          <w:tcPr>
            <w:tcW w:w="800" w:type="dxa"/>
            <w:shd w:val="solid" w:color="FFFFFF" w:fill="auto"/>
          </w:tcPr>
          <w:p w14:paraId="7DAB7B5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6A8EB1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9509E4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D44B4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0F59B67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B8F56C"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75AC316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9F068A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00114B" w14:textId="77777777" w:rsidTr="00ED0681">
        <w:tc>
          <w:tcPr>
            <w:tcW w:w="800" w:type="dxa"/>
            <w:shd w:val="solid" w:color="FFFFFF" w:fill="auto"/>
          </w:tcPr>
          <w:p w14:paraId="7F94A04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3D643D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F4C2C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1E03C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527B2B6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3C7697"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5C9E61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1C268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BA2063C" w14:textId="77777777" w:rsidTr="00ED0681">
        <w:tc>
          <w:tcPr>
            <w:tcW w:w="800" w:type="dxa"/>
            <w:shd w:val="solid" w:color="FFFFFF" w:fill="auto"/>
          </w:tcPr>
          <w:p w14:paraId="5FA43FD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B30F90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0CEAC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3B7E4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70C4CA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89E3FDB"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7A04856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7EC04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D36EC58" w14:textId="77777777" w:rsidTr="00ED0681">
        <w:tc>
          <w:tcPr>
            <w:tcW w:w="800" w:type="dxa"/>
            <w:shd w:val="solid" w:color="FFFFFF" w:fill="auto"/>
          </w:tcPr>
          <w:p w14:paraId="61D5DB0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43F797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23F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87D6C6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EB4CC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9250B0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4D24572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630E7B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0CBC6A4" w14:textId="77777777" w:rsidTr="00ED0681">
        <w:tc>
          <w:tcPr>
            <w:tcW w:w="800" w:type="dxa"/>
            <w:shd w:val="solid" w:color="FFFFFF" w:fill="auto"/>
          </w:tcPr>
          <w:p w14:paraId="5F15A5A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813F5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5683C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ADE69A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882C6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01BFAEE"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1C76470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8F340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917B6B0" w14:textId="77777777" w:rsidTr="00ED0681">
        <w:tc>
          <w:tcPr>
            <w:tcW w:w="800" w:type="dxa"/>
            <w:shd w:val="solid" w:color="FFFFFF" w:fill="auto"/>
          </w:tcPr>
          <w:p w14:paraId="749029B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9E2AC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3DC51A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634B4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3EF4EE5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697F8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4B4EA07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26F76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BD6BBAA" w14:textId="77777777" w:rsidTr="00ED0681">
        <w:tc>
          <w:tcPr>
            <w:tcW w:w="800" w:type="dxa"/>
            <w:shd w:val="solid" w:color="FFFFFF" w:fill="auto"/>
          </w:tcPr>
          <w:p w14:paraId="0DC83E1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6024B5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11082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16FF4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1F14799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89B75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14AD5B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F5194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CE34434" w14:textId="77777777" w:rsidTr="00ED0681">
        <w:tc>
          <w:tcPr>
            <w:tcW w:w="800" w:type="dxa"/>
            <w:shd w:val="solid" w:color="FFFFFF" w:fill="auto"/>
          </w:tcPr>
          <w:p w14:paraId="17EA35B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F1B4F8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5C5A6D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A9D2DB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6AEF89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26D04BF"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2B5BBEC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9B26B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26602F" w14:textId="77777777" w:rsidTr="00ED0681">
        <w:tc>
          <w:tcPr>
            <w:tcW w:w="800" w:type="dxa"/>
            <w:shd w:val="solid" w:color="FFFFFF" w:fill="auto"/>
          </w:tcPr>
          <w:p w14:paraId="45BC685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7FAB4B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7F34F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6C4F396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365AF91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B13CABD"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2155A28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D4813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7A23610" w14:textId="77777777" w:rsidTr="00ED0681">
        <w:tc>
          <w:tcPr>
            <w:tcW w:w="800" w:type="dxa"/>
            <w:shd w:val="solid" w:color="FFFFFF" w:fill="auto"/>
          </w:tcPr>
          <w:p w14:paraId="3844AA3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43C4B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BDEB4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9D2283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6E5D01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117DDD8"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0BA64D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F65E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8D3E5BB" w14:textId="77777777" w:rsidTr="00ED0681">
        <w:tc>
          <w:tcPr>
            <w:tcW w:w="800" w:type="dxa"/>
            <w:shd w:val="solid" w:color="FFFFFF" w:fill="auto"/>
          </w:tcPr>
          <w:p w14:paraId="0500E9F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F1CFC0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5FD7B1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48675C4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404BB1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2D75F09"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B65B58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F122E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EF13822" w14:textId="77777777" w:rsidTr="00ED0681">
        <w:tc>
          <w:tcPr>
            <w:tcW w:w="800" w:type="dxa"/>
            <w:shd w:val="solid" w:color="FFFFFF" w:fill="auto"/>
          </w:tcPr>
          <w:p w14:paraId="5421288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1C849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C1805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09E8F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5DFD5A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B7EBDA7"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283E88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1F4947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023E30" w14:textId="77777777" w:rsidTr="00ED0681">
        <w:tc>
          <w:tcPr>
            <w:tcW w:w="800" w:type="dxa"/>
            <w:shd w:val="solid" w:color="FFFFFF" w:fill="auto"/>
          </w:tcPr>
          <w:p w14:paraId="2703371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165237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00DF8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3040F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1DCB3ED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9374183"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77D8EB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DF927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E9A36F3" w14:textId="77777777" w:rsidTr="00ED0681">
        <w:tc>
          <w:tcPr>
            <w:tcW w:w="800" w:type="dxa"/>
            <w:shd w:val="solid" w:color="FFFFFF" w:fill="auto"/>
          </w:tcPr>
          <w:p w14:paraId="6C188D4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F1C95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AC51C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6E2CF1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46304DF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62D0DE5"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97AF75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D7077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1BD5ACC" w14:textId="77777777" w:rsidTr="00ED0681">
        <w:tc>
          <w:tcPr>
            <w:tcW w:w="800" w:type="dxa"/>
            <w:shd w:val="solid" w:color="FFFFFF" w:fill="auto"/>
          </w:tcPr>
          <w:p w14:paraId="6D3AC41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280BE6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0165E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52E54C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2D76211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E14DC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0972530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1E88ED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819F80B" w14:textId="77777777" w:rsidTr="00ED0681">
        <w:tc>
          <w:tcPr>
            <w:tcW w:w="800" w:type="dxa"/>
            <w:shd w:val="solid" w:color="FFFFFF" w:fill="auto"/>
          </w:tcPr>
          <w:p w14:paraId="68512BE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D0D83E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A89DF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7654EB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32DB2F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DCC05D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37093D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89BB27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64526D0" w14:textId="77777777" w:rsidTr="00ED0681">
        <w:tc>
          <w:tcPr>
            <w:tcW w:w="800" w:type="dxa"/>
            <w:shd w:val="solid" w:color="FFFFFF" w:fill="auto"/>
          </w:tcPr>
          <w:p w14:paraId="674D60B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E831D9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3525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2B4BCD8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16192ED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F2652FB"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5C4A4A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917848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432D133" w14:textId="77777777" w:rsidTr="00ED0681">
        <w:tc>
          <w:tcPr>
            <w:tcW w:w="800" w:type="dxa"/>
            <w:shd w:val="solid" w:color="FFFFFF" w:fill="auto"/>
          </w:tcPr>
          <w:p w14:paraId="25EEAA4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006CF1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0437DC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283CD54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40CF793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69D3B9"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60EC48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A6771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DAFE951" w14:textId="77777777" w:rsidTr="00ED0681">
        <w:tc>
          <w:tcPr>
            <w:tcW w:w="800" w:type="dxa"/>
            <w:shd w:val="solid" w:color="FFFFFF" w:fill="auto"/>
          </w:tcPr>
          <w:p w14:paraId="2C9034F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34CE4B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EEF3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4EF51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3C0C028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3CAA4F4"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0026F44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17697F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8E6F8FA" w14:textId="77777777" w:rsidTr="00ED0681">
        <w:tc>
          <w:tcPr>
            <w:tcW w:w="800" w:type="dxa"/>
            <w:shd w:val="solid" w:color="FFFFFF" w:fill="auto"/>
          </w:tcPr>
          <w:p w14:paraId="1096BEE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225EB0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3B70A5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0159E4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7865EA5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DCE7E8"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DB9AA1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6BF031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7CFE4E" w14:textId="77777777" w:rsidTr="00ED0681">
        <w:tc>
          <w:tcPr>
            <w:tcW w:w="800" w:type="dxa"/>
            <w:shd w:val="solid" w:color="FFFFFF" w:fill="auto"/>
          </w:tcPr>
          <w:p w14:paraId="5FEA645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E17349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B4880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786232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7FFEF44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2EDCCE3"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27DA07C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269BCC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1DE3C56" w14:textId="77777777" w:rsidTr="00ED0681">
        <w:tc>
          <w:tcPr>
            <w:tcW w:w="800" w:type="dxa"/>
            <w:shd w:val="solid" w:color="FFFFFF" w:fill="auto"/>
          </w:tcPr>
          <w:p w14:paraId="1F34DD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A2888B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12AD8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797D8F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576BCCD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9EC5D3"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F18087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808BA4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DD52403" w14:textId="77777777" w:rsidTr="00ED0681">
        <w:tc>
          <w:tcPr>
            <w:tcW w:w="800" w:type="dxa"/>
            <w:shd w:val="solid" w:color="FFFFFF" w:fill="auto"/>
          </w:tcPr>
          <w:p w14:paraId="15BD783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0B9F96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A19DF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835D3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73FB61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E47B80"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1162989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E85CB4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889BD9" w14:textId="77777777" w:rsidTr="00ED0681">
        <w:tc>
          <w:tcPr>
            <w:tcW w:w="800" w:type="dxa"/>
            <w:shd w:val="solid" w:color="FFFFFF" w:fill="auto"/>
          </w:tcPr>
          <w:p w14:paraId="34D3552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77107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4BE6C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864E06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21021E1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487107"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1B25073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693860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72E83F0E" w14:textId="77777777" w:rsidTr="00ED0681">
        <w:tc>
          <w:tcPr>
            <w:tcW w:w="800" w:type="dxa"/>
            <w:shd w:val="solid" w:color="FFFFFF" w:fill="auto"/>
          </w:tcPr>
          <w:p w14:paraId="57CF926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130203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5154B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512BF6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1E8F11C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1AAEB4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451185D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47A0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EB36116" w14:textId="77777777" w:rsidTr="00ED0681">
        <w:tc>
          <w:tcPr>
            <w:tcW w:w="800" w:type="dxa"/>
            <w:shd w:val="solid" w:color="FFFFFF" w:fill="auto"/>
          </w:tcPr>
          <w:p w14:paraId="52C7EE80"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B158C6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B908F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2999BDA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0A0C91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1F339E19"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1A44F1F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2032B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0CD3B93" w14:textId="77777777" w:rsidTr="00ED0681">
        <w:tc>
          <w:tcPr>
            <w:tcW w:w="800" w:type="dxa"/>
            <w:shd w:val="solid" w:color="FFFFFF" w:fill="auto"/>
          </w:tcPr>
          <w:p w14:paraId="32A0632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E07D68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BE0EA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F45D29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54AC0F1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67CAEBD2"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6EC5BF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56B79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575F2BB" w14:textId="77777777" w:rsidTr="00ED0681">
        <w:tc>
          <w:tcPr>
            <w:tcW w:w="800" w:type="dxa"/>
            <w:shd w:val="solid" w:color="FFFFFF" w:fill="auto"/>
          </w:tcPr>
          <w:p w14:paraId="7C73409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C81673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B61E07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4EDA26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1B7B38F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144E10C"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2A7A859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963D1D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B9B2321" w14:textId="77777777" w:rsidTr="00ED0681">
        <w:tc>
          <w:tcPr>
            <w:tcW w:w="800" w:type="dxa"/>
            <w:shd w:val="solid" w:color="FFFFFF" w:fill="auto"/>
          </w:tcPr>
          <w:p w14:paraId="58EDD0A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66AF6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08735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1E13AF2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743219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10134B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664FAA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95DB9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33AE7EC" w14:textId="77777777" w:rsidTr="00ED0681">
        <w:tc>
          <w:tcPr>
            <w:tcW w:w="800" w:type="dxa"/>
            <w:shd w:val="solid" w:color="FFFFFF" w:fill="auto"/>
          </w:tcPr>
          <w:p w14:paraId="499F8680"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7F7AA5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34F0DF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AD7C3A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527AA2D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5C691B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DCFD68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9656E0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8EB8BC7" w14:textId="77777777" w:rsidTr="00ED0681">
        <w:tc>
          <w:tcPr>
            <w:tcW w:w="800" w:type="dxa"/>
            <w:shd w:val="solid" w:color="FFFFFF" w:fill="auto"/>
          </w:tcPr>
          <w:p w14:paraId="25E0195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139A2F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B2E58B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C0F378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6ED2335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107C59B"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3485A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3F92AC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3A7538C" w14:textId="77777777" w:rsidTr="00ED0681">
        <w:tc>
          <w:tcPr>
            <w:tcW w:w="800" w:type="dxa"/>
            <w:shd w:val="solid" w:color="FFFFFF" w:fill="auto"/>
          </w:tcPr>
          <w:p w14:paraId="2F5E4FE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02CE98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6079CE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D1A76D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0B4D45A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E752E8C"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60876A6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609DE7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20507A" w14:textId="77777777" w:rsidTr="00ED0681">
        <w:tc>
          <w:tcPr>
            <w:tcW w:w="800" w:type="dxa"/>
            <w:shd w:val="solid" w:color="FFFFFF" w:fill="auto"/>
          </w:tcPr>
          <w:p w14:paraId="453CC1B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46DFF7C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9322C0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D0812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3DF7A93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1242422"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428B152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CB83D9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9D61D05" w14:textId="77777777" w:rsidTr="00ED0681">
        <w:tc>
          <w:tcPr>
            <w:tcW w:w="800" w:type="dxa"/>
            <w:shd w:val="solid" w:color="FFFFFF" w:fill="auto"/>
          </w:tcPr>
          <w:p w14:paraId="39BC4B30"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79D357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5183B6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DAC4C0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55ED0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256A33C"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50C0F47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570220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F7FB449" w14:textId="77777777" w:rsidTr="00ED0681">
        <w:tc>
          <w:tcPr>
            <w:tcW w:w="800" w:type="dxa"/>
            <w:shd w:val="solid" w:color="FFFFFF" w:fill="auto"/>
          </w:tcPr>
          <w:p w14:paraId="7623FE50"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E0376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DBB2DE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10DC166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665495C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602F91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4B1BB71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14C846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35F5F03" w14:textId="77777777" w:rsidTr="00ED0681">
        <w:tc>
          <w:tcPr>
            <w:tcW w:w="800" w:type="dxa"/>
            <w:shd w:val="solid" w:color="FFFFFF" w:fill="auto"/>
          </w:tcPr>
          <w:p w14:paraId="11344B0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E304B1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DBDF7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3BC5B43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2A9FA15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8FE182B"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56F209F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E75AC4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26B125" w14:textId="77777777" w:rsidTr="00ED0681">
        <w:tc>
          <w:tcPr>
            <w:tcW w:w="800" w:type="dxa"/>
            <w:shd w:val="solid" w:color="FFFFFF" w:fill="auto"/>
          </w:tcPr>
          <w:p w14:paraId="1CCCBE8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5B6CD2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0E88E1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4A08C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4E32844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090F7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0DA38E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6AF824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420F5E5" w14:textId="77777777" w:rsidTr="00ED0681">
        <w:tc>
          <w:tcPr>
            <w:tcW w:w="800" w:type="dxa"/>
            <w:shd w:val="solid" w:color="FFFFFF" w:fill="auto"/>
          </w:tcPr>
          <w:p w14:paraId="3566A4D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DCFBCF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591A4F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1F72E2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15703C6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DCB1969"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439A95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C6B1C1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D63B659" w14:textId="77777777" w:rsidTr="00ED0681">
        <w:tc>
          <w:tcPr>
            <w:tcW w:w="800" w:type="dxa"/>
            <w:shd w:val="solid" w:color="FFFFFF" w:fill="auto"/>
          </w:tcPr>
          <w:p w14:paraId="0F8628BD"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8D5864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28CD3F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FAC8ED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69F074F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8C51887"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4C4ACE3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CD6897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DEAA0C0" w14:textId="77777777" w:rsidTr="00ED0681">
        <w:tc>
          <w:tcPr>
            <w:tcW w:w="800" w:type="dxa"/>
            <w:shd w:val="solid" w:color="FFFFFF" w:fill="auto"/>
          </w:tcPr>
          <w:p w14:paraId="75576FB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66685C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62798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80DC7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139A740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761E16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7110CA0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C22CB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FC2B6C2" w14:textId="77777777" w:rsidTr="00ED0681">
        <w:tc>
          <w:tcPr>
            <w:tcW w:w="800" w:type="dxa"/>
            <w:shd w:val="solid" w:color="FFFFFF" w:fill="auto"/>
          </w:tcPr>
          <w:p w14:paraId="3D25C79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D6767B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301B7B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63F277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67D57E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612ECA"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1F4CBE8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E35C49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B9FF33" w14:textId="77777777" w:rsidTr="00ED0681">
        <w:tc>
          <w:tcPr>
            <w:tcW w:w="800" w:type="dxa"/>
            <w:shd w:val="solid" w:color="FFFFFF" w:fill="auto"/>
          </w:tcPr>
          <w:p w14:paraId="7BEA004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B19686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C8061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C9FBC0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06FC968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327B84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45D5193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B3621C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C5D940C" w14:textId="77777777" w:rsidTr="00ED0681">
        <w:tc>
          <w:tcPr>
            <w:tcW w:w="800" w:type="dxa"/>
            <w:shd w:val="solid" w:color="FFFFFF" w:fill="auto"/>
          </w:tcPr>
          <w:p w14:paraId="287FF45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FCD528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2E48D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651108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982C1A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84CCE4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05918D9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F1F55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044A852B" w14:textId="77777777" w:rsidTr="00ED0681">
        <w:tc>
          <w:tcPr>
            <w:tcW w:w="800" w:type="dxa"/>
            <w:shd w:val="solid" w:color="FFFFFF" w:fill="auto"/>
          </w:tcPr>
          <w:p w14:paraId="3D0565D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3213F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D95984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6EFEFAD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46E9BC1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FE15177"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1FF01E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EF97D5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D25DC18" w14:textId="77777777" w:rsidTr="00ED0681">
        <w:tc>
          <w:tcPr>
            <w:tcW w:w="800" w:type="dxa"/>
            <w:shd w:val="solid" w:color="FFFFFF" w:fill="auto"/>
          </w:tcPr>
          <w:p w14:paraId="39E3813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7DFDB9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1F8F35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69B701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4284AB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8C7544D"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11F9F78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D9A8D2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4F4FEF8" w14:textId="77777777" w:rsidTr="00ED0681">
        <w:tc>
          <w:tcPr>
            <w:tcW w:w="800" w:type="dxa"/>
            <w:shd w:val="solid" w:color="FFFFFF" w:fill="auto"/>
          </w:tcPr>
          <w:p w14:paraId="6079772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EDC3B4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51DAEA29"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5655F8C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3B364BA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21413"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43C8E9C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DBD5F1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DD27F36" w14:textId="77777777" w:rsidTr="00ED0681">
        <w:tc>
          <w:tcPr>
            <w:tcW w:w="800" w:type="dxa"/>
            <w:shd w:val="solid" w:color="FFFFFF" w:fill="auto"/>
          </w:tcPr>
          <w:p w14:paraId="35E64A3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EBAA6F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9A4B41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E9DA61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00F9314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2E4F6F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54E3511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FAA282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A1EEAA8" w14:textId="77777777" w:rsidTr="00ED0681">
        <w:tc>
          <w:tcPr>
            <w:tcW w:w="800" w:type="dxa"/>
            <w:shd w:val="solid" w:color="FFFFFF" w:fill="auto"/>
          </w:tcPr>
          <w:p w14:paraId="7F6712C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0496106"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A1BE42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B0C256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4C04931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68C1174"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686742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F22839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EE033A4" w14:textId="77777777" w:rsidTr="00ED0681">
        <w:tc>
          <w:tcPr>
            <w:tcW w:w="800" w:type="dxa"/>
            <w:shd w:val="solid" w:color="FFFFFF" w:fill="auto"/>
          </w:tcPr>
          <w:p w14:paraId="4F1D0EB7"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8CA5A99"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6026A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5BA0FC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5DFBE4B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8111E6"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299875D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EE091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8283130" w14:textId="77777777" w:rsidTr="00ED0681">
        <w:tc>
          <w:tcPr>
            <w:tcW w:w="800" w:type="dxa"/>
            <w:shd w:val="solid" w:color="FFFFFF" w:fill="auto"/>
          </w:tcPr>
          <w:p w14:paraId="3A29E475"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42E3A16"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C77592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79A4DE7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44F8B57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4562525"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47DBB58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2D0325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D9A941D" w14:textId="77777777" w:rsidTr="00ED0681">
        <w:tc>
          <w:tcPr>
            <w:tcW w:w="800" w:type="dxa"/>
            <w:shd w:val="solid" w:color="FFFFFF" w:fill="auto"/>
          </w:tcPr>
          <w:p w14:paraId="58F3C265"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7593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9DFF8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6171C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2056C9E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C8D020E"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0894AA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A4D96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88BDC9" w14:textId="77777777" w:rsidTr="00ED0681">
        <w:tc>
          <w:tcPr>
            <w:tcW w:w="800" w:type="dxa"/>
            <w:shd w:val="solid" w:color="FFFFFF" w:fill="auto"/>
          </w:tcPr>
          <w:p w14:paraId="4E30DC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388DF2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E629F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3CE4F58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36ABD4D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9114106"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25F88C3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B28491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9D44D9C" w14:textId="77777777" w:rsidTr="00ED0681">
        <w:tc>
          <w:tcPr>
            <w:tcW w:w="800" w:type="dxa"/>
            <w:shd w:val="solid" w:color="FFFFFF" w:fill="auto"/>
          </w:tcPr>
          <w:p w14:paraId="0FE5BE5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BC39572"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9493D1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B8520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1F2F876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D6A1803"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6A2821A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09EDEC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1FDBE7A" w14:textId="77777777" w:rsidTr="00ED0681">
        <w:tc>
          <w:tcPr>
            <w:tcW w:w="800" w:type="dxa"/>
            <w:shd w:val="solid" w:color="FFFFFF" w:fill="auto"/>
          </w:tcPr>
          <w:p w14:paraId="30B215B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F6EDB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E0B153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A3AE47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405B3CC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737D499"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03E3A27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EDB66A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673FD6A" w14:textId="77777777" w:rsidTr="00ED0681">
        <w:tc>
          <w:tcPr>
            <w:tcW w:w="800" w:type="dxa"/>
            <w:shd w:val="solid" w:color="FFFFFF" w:fill="auto"/>
          </w:tcPr>
          <w:p w14:paraId="0E8135C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DF9A70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D89A2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41F114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6E7B45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1FDCFEF"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111EE05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8920FC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4614D68" w14:textId="77777777" w:rsidTr="00ED0681">
        <w:tc>
          <w:tcPr>
            <w:tcW w:w="800" w:type="dxa"/>
            <w:shd w:val="solid" w:color="FFFFFF" w:fill="auto"/>
          </w:tcPr>
          <w:p w14:paraId="6ACDA73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4F5C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3A56C1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5C30B3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535D6D5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38A727"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127169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3E4321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029D3DC" w14:textId="77777777" w:rsidTr="00ED0681">
        <w:tc>
          <w:tcPr>
            <w:tcW w:w="800" w:type="dxa"/>
            <w:shd w:val="solid" w:color="FFFFFF" w:fill="auto"/>
          </w:tcPr>
          <w:p w14:paraId="23E34E1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237DB3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3E1A76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2E096E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0D0AE0E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620F52"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DF2B91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3B3B4B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346C126" w14:textId="77777777" w:rsidTr="00ED0681">
        <w:tc>
          <w:tcPr>
            <w:tcW w:w="800" w:type="dxa"/>
            <w:shd w:val="solid" w:color="FFFFFF" w:fill="auto"/>
          </w:tcPr>
          <w:p w14:paraId="6FB17C0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6F11CD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AEB885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8D9781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9E0331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913D59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78F4CCC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25FE0F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86DA7CA" w14:textId="77777777" w:rsidTr="00ED0681">
        <w:tc>
          <w:tcPr>
            <w:tcW w:w="800" w:type="dxa"/>
            <w:shd w:val="solid" w:color="FFFFFF" w:fill="auto"/>
          </w:tcPr>
          <w:p w14:paraId="1C6C789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85C068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D72A38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1F79CD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3491CE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6E5BAB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26396D5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424F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2B919F" w14:textId="77777777" w:rsidTr="00ED0681">
        <w:tc>
          <w:tcPr>
            <w:tcW w:w="800" w:type="dxa"/>
            <w:shd w:val="solid" w:color="FFFFFF" w:fill="auto"/>
          </w:tcPr>
          <w:p w14:paraId="41CAA88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6AF38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5B1A45D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9F5BB7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325C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976BE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E1252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FEC7AB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790C217" w14:textId="77777777" w:rsidTr="00ED0681">
        <w:tc>
          <w:tcPr>
            <w:tcW w:w="800" w:type="dxa"/>
            <w:shd w:val="solid" w:color="FFFFFF" w:fill="auto"/>
          </w:tcPr>
          <w:p w14:paraId="787E58E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2247A9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C7FDE6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082FBD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3C034CF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ACFAAC"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819745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391485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293A5EA" w14:textId="77777777" w:rsidTr="00ED0681">
        <w:tc>
          <w:tcPr>
            <w:tcW w:w="800" w:type="dxa"/>
            <w:shd w:val="solid" w:color="FFFFFF" w:fill="auto"/>
          </w:tcPr>
          <w:p w14:paraId="4772C4B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8F0C06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712CE5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5781E68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2D75682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C28EF2B"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196C000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F4A5B0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B1E2598" w14:textId="77777777" w:rsidTr="00ED0681">
        <w:tc>
          <w:tcPr>
            <w:tcW w:w="800" w:type="dxa"/>
            <w:shd w:val="solid" w:color="FFFFFF" w:fill="auto"/>
          </w:tcPr>
          <w:p w14:paraId="3550D195"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78851738"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24D8B43C"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2887231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6358D84E"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26F0AB7"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58FAFB46"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2F86A2BE"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4873FA79" w14:textId="77777777" w:rsidTr="00ED0681">
        <w:tc>
          <w:tcPr>
            <w:tcW w:w="800" w:type="dxa"/>
            <w:shd w:val="solid" w:color="FFFFFF" w:fill="auto"/>
          </w:tcPr>
          <w:p w14:paraId="2E951881"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28D9D00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470D6040"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67323F54"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0DB46FAE"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2D2A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05D188FF"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52816106"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69C1B007" w14:textId="77777777" w:rsidTr="00ED0681">
        <w:tc>
          <w:tcPr>
            <w:tcW w:w="800" w:type="dxa"/>
            <w:shd w:val="solid" w:color="FFFFFF" w:fill="auto"/>
          </w:tcPr>
          <w:p w14:paraId="245CBEE3"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513D685"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35196DCE"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2B96483C"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3F5DFBD1"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392487C"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6DF3826E"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31DF977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35DE2005" w14:textId="77777777" w:rsidTr="00ED0681">
        <w:tc>
          <w:tcPr>
            <w:tcW w:w="800" w:type="dxa"/>
            <w:shd w:val="solid" w:color="FFFFFF" w:fill="auto"/>
          </w:tcPr>
          <w:p w14:paraId="468ADE8D"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5888912D"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0A364FE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60A4219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13AA75EE"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7AE2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3E5168A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5428A210"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4933E7A1" w14:textId="77777777" w:rsidTr="00ED0681">
        <w:tc>
          <w:tcPr>
            <w:tcW w:w="800" w:type="dxa"/>
            <w:shd w:val="solid" w:color="FFFFFF" w:fill="auto"/>
          </w:tcPr>
          <w:p w14:paraId="257F4259"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E2124B4"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7889D51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AC0F367"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37468FA9"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0206AF"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4DC73B91"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F451B44"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179A24BA" w14:textId="77777777" w:rsidTr="00ED0681">
        <w:tc>
          <w:tcPr>
            <w:tcW w:w="800" w:type="dxa"/>
            <w:shd w:val="solid" w:color="FFFFFF" w:fill="auto"/>
          </w:tcPr>
          <w:p w14:paraId="6749E2ED"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8939D54"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72076353"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207A4FC1"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0F52687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77E96C3"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7E6AA881"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5CCF4BC1"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4CCA4964" w14:textId="77777777" w:rsidTr="00ED0681">
        <w:tc>
          <w:tcPr>
            <w:tcW w:w="800" w:type="dxa"/>
            <w:shd w:val="solid" w:color="FFFFFF" w:fill="auto"/>
          </w:tcPr>
          <w:p w14:paraId="0F7F9F7B"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2E15F618"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B8ECA57"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4FF53A5B"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0DCC8B3B"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06058F"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11048D2"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58C65C28"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065882CA" w14:textId="77777777" w:rsidTr="00ED0681">
        <w:tc>
          <w:tcPr>
            <w:tcW w:w="800" w:type="dxa"/>
            <w:shd w:val="solid" w:color="FFFFFF" w:fill="auto"/>
          </w:tcPr>
          <w:p w14:paraId="076E5986"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2F6D1524"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06D0C70B"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1270B6FB"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092887B0"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2EA2FD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1D3B5C0D"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094710B4"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6199C53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9E381B"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B2A8B"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FBDBF4"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2081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6D3C49"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2AEA5DE"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E1E53"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B7E268C"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5D0A192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330A314"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2203"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3EAE93"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BBFCF2"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38496"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76262EE"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28C9"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7BAF8B"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3E92CE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774973B"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A200"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485C599"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FA5221"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2D83C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D24F6DB"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F04AD"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0347E0"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386C0A9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6D3DB0"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46E9E"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74699C"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440B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338B6A"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7840AA"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ADD3"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6FA3911"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6AA5AD2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3DFB673"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720F5"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684647"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CBB27"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4AB32"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2A889CF"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BB2B9"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C44C09"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7FB684F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0F1116D"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7563"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423B4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98E7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0BBD2F"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6565E6"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320BC"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60BD9F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77511E0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17F191"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B08A3"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BA7418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AFDD0"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37FFF0"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C6258D3"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69129"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52BAB23"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57BCB3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DF8E05B"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3F4B9"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904C2D"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C7348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384676"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F40803"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518E"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196ECE"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04940E8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D4C4B98"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F629"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C6B1E"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265136"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067370"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875BF7"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FE92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FF34A9"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50519DD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120"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C7CEB"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412A79"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73B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7E90EC"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8A718B"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CA19"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7FEA71"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B906B0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621CC39"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959A"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0C0830"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31213"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9277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D6BBB6D"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20B1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70E1B9"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618195A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667F8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80AE1"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A063EAB"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EF35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B67C3"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F8A58A"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3892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E19E44"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1DF0E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3563627"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848E3"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4C11AB0"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298CD4"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C9860"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3E825B"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B8AB0"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A47387"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5CD7AB4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4CA689"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DAEA3"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416706"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1A39C7"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277702"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D8156"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79296"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2F763B"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60F93B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8D351BC"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6BF1"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80E3C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B014D9"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CBFD2"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F79FD9"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C2963"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8CA7D7"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312FB5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A368B6"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1105"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9AACE2"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E71932"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BE4465"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3529722"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CC5ED"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7C1CF05"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6287E0B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6438E3"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0C3C"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BCD18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3684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87C134"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70BD9A2"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8EB80"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5F6A90"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44243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C4B47C"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CB105"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2FDA98"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E1C187"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CA1662"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C98C3D"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5C372"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F7CA9A"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6DAD78D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303091"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40EA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721C2B"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F63C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2BD8D"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7EAD48"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A5B93"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280DFC"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15B9CE3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3022A3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A9D41"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0FAA9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F628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42C2E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3D1D05"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F2CA0"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AFA781"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6A7F4CD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29D3DA"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15EF"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A32D17"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5BF3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84B3F5"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F8B331"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F3BF0"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3AB378F"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16B52E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FBA"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08CD2"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54754B8"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9D70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0C2779"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5342AC"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181BF"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4B5E3E"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625C8DD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D5854B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6C06D"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010E9C"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9A37A2"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552E33"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272D"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DE29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8A43EC"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F23DB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3B9B05F"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FE262"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8CBA7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7005"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AB4A08"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243E30E"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A7B3B"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D067CE5"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33D4E9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35D411"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57A6C"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0670CE"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25413"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000A15"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8FB5C5"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D4739"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2E2048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0F8328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A18D090"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5CBF2"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6E067C"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FBC1C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44C294"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AE9B42F"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231D6"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2EB282"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36982B4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ACF9CB"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7BDF5"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63F385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167B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529A8"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ABD8C3"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79CAA"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531E7D9"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A6FC0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6C011AB"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7151"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71D9A2"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B7184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2C5D4D"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041B34"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477A1"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BE17E2"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7F5FA3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E1EE0CC"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C68E"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CA80442"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84D8A"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8380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8F1E26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6D198"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23A822"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79EAE0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28BFB7A"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B2A58"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D4668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F47B4"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E905D"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954707"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2D27F"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4E25531"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3BC2A83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2B105E6"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C20E6"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9C6D0F3"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AD95C"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818B85"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232C6"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F2BE62"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7E7106"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711506E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BCA9FD"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21E7C"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E85124"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7DA09B"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871B93"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73991E5"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EE093"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1A394D"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9F2B98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EB6B42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9BC64"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2D371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699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50872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D5CE704"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738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5E915B5"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D81D11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FC4B57B"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2FB10"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E16644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3203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C6A41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91A0E1"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5BD1E"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C4F89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1C234DD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83FFC9C"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AB38F"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5721FC"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F7A6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C730DC"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1AA3C5F"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AB0D3"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BE5DD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584061A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6CE15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D394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5AD92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4A1CF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45069E"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BB6A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546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20BEB1"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006B52E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EECC83"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81B3"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9048E22"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DB3F3"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D460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4F4185E"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78D04"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C99523"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0F1240E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57629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F4249"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4EA54C"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854B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463177"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E48549"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A204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F16218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38CA184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A5051DB"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0F09"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8A82E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CC4EA0"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F13C40"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A11AD8"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FC821"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FD76FA"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9E694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1161BC"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F474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BD804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EEDA5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3B3583"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80D0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496BC"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A78D5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12965FC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DDB03F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9119"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9AF288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373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538A0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9E329BA"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48FB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1CA8D2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4D1FB15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DE3F3E9"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0FD1A"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CA7E8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65B23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732E18"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BC0C17"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878C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3ADC9B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263B66C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3E3443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D34F1"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A4F38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EF35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AD32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3485D8"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F8C27"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B0A875"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4120749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E189D9"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22938"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A4059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7726D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197CF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DBE36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A265"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52AF6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0D9B73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5257ABB"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2269"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F051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403C0"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90AAE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F924B3"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1DDA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A0A4A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4B4475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B55BDCD"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23A2"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6E69A"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9793D"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1CE41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71268"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A07A1"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343A240"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06AF6E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97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BCE67"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6A00E9"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B1CD0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134C0D"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B5965A3"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D1308"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EFD447"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064E56E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32A36C3"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3A12B"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CACFA7"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D1C2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7CC50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9F695F"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A3475"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DB54B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0254206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6680AED"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7CC02"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DA657B"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740A15"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B39EC5"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DECEEC"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50808"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01DBA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00DAF0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06B2877"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C4768"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4C3A05"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AB879"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63A79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211715"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F688D"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DAE6F3"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1F945CB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5065E1"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FB1"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53B0E46"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9F4629"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34540"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945E21"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BBC1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9C206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7A8856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9B5F35C"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5D53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611225A"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FB74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06FDCD"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843879B"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5E887"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AA644C1"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5AA3F58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132386"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6BABA"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8762C6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91C25B"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A0895"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98808B4"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2D3A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3EADF3"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AEBC8E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F101DD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62929"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75D21F"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AF35B"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F340"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4ECE92"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57753A"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392921"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02C047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863D2E"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AE3A"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59E0D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131C3A"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2EB69C"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05AD5"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98741"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D69558"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72728F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3B35B16"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A4B63"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EADA1F"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BECA33"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5FF8CB"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DD85DA9"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DF508"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FE2F8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DC109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00E787"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F03C8"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00CC0D"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0D1A1"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97158F"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22E365"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685D"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02AD59"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2CFE56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183EEEB"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68A3"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2C8290D"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BD0E2"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93CEE"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D32D3C"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B282A"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C0DD81"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443F6B9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440FFBE"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FF1F7"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1277A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63E1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08665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44C33F1"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14777"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CF92CB"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6BA1448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100ECC"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47AC2"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B6255E"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C4462A"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489E1"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7EA67A8"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7A006"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1E2FA18"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4716105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CFF3A0"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44D"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C60A23"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FA439"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CC11CC"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D398F3"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F73F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D300AAB"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40813E1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47DF216"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01F8"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0167FB"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FEB658"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5FD41"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14B55"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3AF80"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D0C77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3F725F2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93860C9"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C3BB"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392A611"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99871"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59FEB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48DA041"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99510"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E84A2C"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CC26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1B8A3CC"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09A08"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D20557"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3ABAF"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7DFA37"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F4FF2E"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E359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89DBCF"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1C530D3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466455"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3D837"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20A6675"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9845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72F43"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4CEA85"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DA73E"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95AE78"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7614FD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92F6FE5"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46766"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5FB1A3"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2E7E2C"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AB5485"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7D659CB"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F94AA"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372863"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3D00FA2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E45B084"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17E02"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9C0C8F"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AB14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8FB6C7"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63BCCB"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EA30B"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4D1BB0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1286FD3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A42C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8922"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909CA12"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9A03F6"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6ABBD"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47546A"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E4FC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C78D5D"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02A81A9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FAD8F1B"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7F460"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946BA20"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F40C1"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411DE"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6E3EB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A2211"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A9C99A"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59A6A32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610362C"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AF560"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A447F8"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9D96C"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C6E665"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816239"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1DAA8"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4E307B"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EA5719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CE8335"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C793F"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9143C6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5F19EE"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72B4BA"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8C0151"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B2750"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C00C52"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5D38244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D59"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F45BA"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12EBD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EDF636"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0B5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725BF9"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F5433"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8DDBDC"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4372179"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DD532E1"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BAAF"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BF6FFE"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382164"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65C30F"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5F8E619"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02A25"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37D97D9"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668E2069"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720BD6ED"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363C"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FCA8A9E"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49BAD"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45123D"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D9988F"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E7D18"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D1BEB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6AC419D3"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757E433F"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6B656"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EDAAD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F5997"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DCAFC7"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850286F"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2BD437"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A78E3B2"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2BDECE68"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001F9EA7"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62ED4"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0F63C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733BE1"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CD133D"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67BF3C"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043DA"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3D7E0FB"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259E07EF"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1DA141BA"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3D28"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2E1766"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4852A"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B55F52"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7169612"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7FCB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F7D473"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5B3026A0"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3AA33298"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8B1BC"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273BD6"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F3F9C"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8065C"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08C43A"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C9F84"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0605882"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3B7B3167"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46B931"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B6A4F"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6A4CEB"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57C5B"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0969C"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AEB9B6"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74932"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5FC0FA"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250308FD"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00231C8E"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B28C9"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287F8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09A4F"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C9AB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B696742"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B0899"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75A334"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9C5F50E"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007C9892"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5D787"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5A429D"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A6DE9"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173432"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D3A56FA"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7AC7C"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10C798"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31060433"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0A56BD9B"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9A88"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992839"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A90439"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13DFBC"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97B381E"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4A473"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C5A98A"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7C47A12"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EDBF60A"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AAB7B"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118352"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7C160"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23886"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6F2C72"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8F1FE"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38A2A5"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489DAD4D"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CE1F"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F3CFA"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B8301C3"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75F7F"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753D1"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675A1B"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8AE34"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3FC60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7F226CC8"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2EE0"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214B"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7EEEC8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4A5F2"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8F29E1"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4664F7"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C5BD4"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7BB6D9"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487959B8"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66B43F92"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7BB40"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D75FB7"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7FC4A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8E87A"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EB830A"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ECDA2"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F37FC3"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2E4B8BC5"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7273C7AD"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01DE6"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B47E9AF"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C8BFB"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F2F8E0"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4250F1"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DD6D"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A66A16C"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1EBC815"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CEBF"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31487C"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68162"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E5940"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02E57C"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42A9BD6"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9601F"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D95702"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683DB0BE"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5D67BE18"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49135"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738D13"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7DE41"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1640F9"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7C776B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2E1D0"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73DC866"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42B39C93"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21B25200"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8FD5"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9AC34F"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437AE0"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DC0AA"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864F2B5"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FBF0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104F01"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B029582"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7F8A8A9E"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4B9BA"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785BE75"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85695"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4E93C2"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87363F"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CE47"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4E46E4"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41CA1705"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3D2E7FA8"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2B4B"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B5DBF3A"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DEBE4"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F38CE"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C332C4"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73D3"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B51B2"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48231E24"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00E1F050"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CEA33"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41AF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E822BD"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896468"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DDC903"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57332"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D12FC9"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4DD7033F"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48290B"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35EF"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30C85F"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3C757"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344D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F5169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9B6E"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6AAB463"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017FCB33"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4CA45417"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AC5C7"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4C251D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C96F55"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C0D065"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707753B"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9174D"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6FA7A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3741E86A"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EA31DF9"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1A702"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0DCFF"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AD5A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03A8FC"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76974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730F3"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DBB2A"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32BED42E"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767E0026"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8A33F"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FB820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B80DBA"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F3617B"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EF550B"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E6B06"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7CB1D4"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7BA2061"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5DDEAB19"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6B560"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78EECE"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6E20E4"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F08C51"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F43CFD2"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A7AB"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095390A"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61B62361"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A790AB9"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D1ABF"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17EC6D"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5DFAD"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F2ADA9"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FD26FA"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D24F5"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40F8035"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35F8555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23782DEF"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00AA"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31679A"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063BA"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DE95CF"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6260BBB"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9CBD35"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4135D8A"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3EB109D5"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12EDEAA2"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EF309"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BCE843A"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B3646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1EF019"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EDC986"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D65F"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624D94C"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0DFCC429"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28D30653"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65EBE"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38D6888"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FE426"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106F3B"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87F3B7"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D7FB0"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8382C00"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0D59CDC7"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34FE094D"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78F7D"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0870F2"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E1D924"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4233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D755BC"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0F0F4"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B288A98"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2E0BC4DD"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4937F5C7"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CACC3"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DC63AB"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E8851F"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47B342"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498E9"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AE362"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7D1FE0B"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5BDD9BFC"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148C1619"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7F51"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793624"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EFC9C"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DDE57"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D77823"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8A9F6"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0D14A3"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1E000DF5"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5FB60C87"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B8C27"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0CB0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39885"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5F09D3"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089F85"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C902D"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D93E68A"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1B044D13"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032430F9"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76014"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ADABC5"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A38080"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5A9D6"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D1299E"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6790D"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9CEBBB8"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0F0D9378" w14:textId="77777777"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06FFA67C" w14:textId="77777777" w:rsidTr="002758EC">
        <w:trPr>
          <w:cantSplit/>
        </w:trPr>
        <w:tc>
          <w:tcPr>
            <w:tcW w:w="9498" w:type="dxa"/>
            <w:gridSpan w:val="8"/>
            <w:tcBorders>
              <w:bottom w:val="nil"/>
            </w:tcBorders>
            <w:shd w:val="solid" w:color="FFFFFF" w:fill="auto"/>
          </w:tcPr>
          <w:p w14:paraId="16DF139A"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6B27F504" w14:textId="77777777" w:rsidTr="002758EC">
        <w:tc>
          <w:tcPr>
            <w:tcW w:w="800" w:type="dxa"/>
            <w:shd w:val="pct10" w:color="auto" w:fill="FFFFFF"/>
          </w:tcPr>
          <w:p w14:paraId="18A2849E"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2DC66343"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2EDACE38"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1B25FBC2"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B380AE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5007406B"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413F36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31176FC7"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7F53B12C" w14:textId="77777777" w:rsidTr="002758EC">
        <w:tc>
          <w:tcPr>
            <w:tcW w:w="800" w:type="dxa"/>
            <w:shd w:val="solid" w:color="FFFFFF" w:fill="auto"/>
            <w:vAlign w:val="center"/>
          </w:tcPr>
          <w:p w14:paraId="76EF7E7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D4216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125BD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4859FE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3F8191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8AC654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B682DA"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4CC6BD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9D17F61" w14:textId="77777777" w:rsidTr="002758EC">
        <w:tc>
          <w:tcPr>
            <w:tcW w:w="800" w:type="dxa"/>
            <w:shd w:val="solid" w:color="FFFFFF" w:fill="auto"/>
            <w:vAlign w:val="center"/>
          </w:tcPr>
          <w:p w14:paraId="48C0D8A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94529B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D5DDBD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74C6E3A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0D193C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C29BD1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8471024"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2942FC3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685AE8" w14:textId="77777777" w:rsidTr="002758EC">
        <w:tc>
          <w:tcPr>
            <w:tcW w:w="800" w:type="dxa"/>
            <w:shd w:val="solid" w:color="FFFFFF" w:fill="auto"/>
            <w:vAlign w:val="center"/>
          </w:tcPr>
          <w:p w14:paraId="451059B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F4ECB8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CE1B7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A4201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0151C69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393C0CE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FC804C3"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476B820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241F9C" w14:textId="77777777" w:rsidTr="002758EC">
        <w:tc>
          <w:tcPr>
            <w:tcW w:w="800" w:type="dxa"/>
            <w:shd w:val="solid" w:color="FFFFFF" w:fill="auto"/>
            <w:vAlign w:val="center"/>
          </w:tcPr>
          <w:p w14:paraId="78741C4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96D60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4193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5C4901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00D76BF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635688E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CEBE0B"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5B5D6CC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6D4193" w14:textId="77777777" w:rsidTr="002758EC">
        <w:tc>
          <w:tcPr>
            <w:tcW w:w="800" w:type="dxa"/>
            <w:shd w:val="solid" w:color="FFFFFF" w:fill="auto"/>
            <w:vAlign w:val="center"/>
          </w:tcPr>
          <w:p w14:paraId="46DD786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961650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6EAF2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942B9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0FCE468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777595B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FD8F6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3E73616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EC14159" w14:textId="77777777" w:rsidTr="002758EC">
        <w:tc>
          <w:tcPr>
            <w:tcW w:w="800" w:type="dxa"/>
            <w:shd w:val="solid" w:color="FFFFFF" w:fill="auto"/>
            <w:vAlign w:val="center"/>
          </w:tcPr>
          <w:p w14:paraId="5979A05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A08C78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DDA658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E7682D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1386BA9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2B1F59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26C863"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1AE282D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1F3655" w14:textId="77777777" w:rsidTr="002758EC">
        <w:tc>
          <w:tcPr>
            <w:tcW w:w="800" w:type="dxa"/>
            <w:shd w:val="solid" w:color="FFFFFF" w:fill="auto"/>
            <w:vAlign w:val="center"/>
          </w:tcPr>
          <w:p w14:paraId="56F4E0B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B5E20E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52115E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51626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3A3816E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4D46D5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B9DB"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050E2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E31F8E1" w14:textId="77777777" w:rsidTr="002758EC">
        <w:tc>
          <w:tcPr>
            <w:tcW w:w="800" w:type="dxa"/>
            <w:shd w:val="solid" w:color="FFFFFF" w:fill="auto"/>
            <w:vAlign w:val="center"/>
          </w:tcPr>
          <w:p w14:paraId="0A741B3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45F47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DC126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5EF7E4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4FCB57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6E707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80A79B3"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34EB9EA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976BCD8" w14:textId="77777777" w:rsidTr="002758EC">
        <w:tc>
          <w:tcPr>
            <w:tcW w:w="800" w:type="dxa"/>
            <w:shd w:val="solid" w:color="FFFFFF" w:fill="auto"/>
            <w:vAlign w:val="center"/>
          </w:tcPr>
          <w:p w14:paraId="6E25C0E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9655C3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8F9A2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0197A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0C7A5A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CE246A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BC5B41"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180596C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86D3061" w14:textId="77777777" w:rsidTr="002758EC">
        <w:tc>
          <w:tcPr>
            <w:tcW w:w="800" w:type="dxa"/>
            <w:shd w:val="solid" w:color="FFFFFF" w:fill="auto"/>
            <w:vAlign w:val="center"/>
          </w:tcPr>
          <w:p w14:paraId="4B376EC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8A2A17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21A0B4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C2F9E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09F1A94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F88B0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F92FED"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0DB0886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81E1792" w14:textId="77777777" w:rsidTr="002758EC">
        <w:tc>
          <w:tcPr>
            <w:tcW w:w="800" w:type="dxa"/>
            <w:shd w:val="solid" w:color="FFFFFF" w:fill="auto"/>
            <w:vAlign w:val="center"/>
          </w:tcPr>
          <w:p w14:paraId="1FE5E11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0F8FFC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B7865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4CC90E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46E0001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A70CDE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97ABF8"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79AD4AD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9FCB1EF" w14:textId="77777777" w:rsidTr="002758EC">
        <w:tc>
          <w:tcPr>
            <w:tcW w:w="800" w:type="dxa"/>
            <w:shd w:val="solid" w:color="FFFFFF" w:fill="auto"/>
            <w:vAlign w:val="center"/>
          </w:tcPr>
          <w:p w14:paraId="057AE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6BC7E3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842CE6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55F46D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1D1D8B4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17516E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3FD9721"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429BB1B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11C793" w14:textId="77777777" w:rsidTr="002758EC">
        <w:tc>
          <w:tcPr>
            <w:tcW w:w="800" w:type="dxa"/>
            <w:shd w:val="solid" w:color="FFFFFF" w:fill="auto"/>
            <w:vAlign w:val="center"/>
          </w:tcPr>
          <w:p w14:paraId="1E43077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C828B2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20CA4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FFCFC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7777695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B113AA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03B884"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6CCA5AF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C2D051" w14:textId="77777777" w:rsidTr="002758EC">
        <w:tc>
          <w:tcPr>
            <w:tcW w:w="800" w:type="dxa"/>
            <w:shd w:val="solid" w:color="FFFFFF" w:fill="auto"/>
            <w:vAlign w:val="center"/>
          </w:tcPr>
          <w:p w14:paraId="07220B4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017511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98F0F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058AF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455534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DD739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AA77656"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0573BA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273B650" w14:textId="77777777" w:rsidTr="002758EC">
        <w:tc>
          <w:tcPr>
            <w:tcW w:w="800" w:type="dxa"/>
            <w:shd w:val="solid" w:color="FFFFFF" w:fill="auto"/>
            <w:vAlign w:val="center"/>
          </w:tcPr>
          <w:p w14:paraId="23BE978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1C809A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227564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A2609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304F40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B747B2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EA4E90B"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478D4A9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965056" w14:textId="77777777" w:rsidTr="002758EC">
        <w:tc>
          <w:tcPr>
            <w:tcW w:w="800" w:type="dxa"/>
            <w:shd w:val="solid" w:color="FFFFFF" w:fill="auto"/>
            <w:vAlign w:val="center"/>
          </w:tcPr>
          <w:p w14:paraId="7C25CFA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19C73D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A15CDA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17FA7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093E7B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1FBE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5DE6D69"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4118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36FB70" w14:textId="77777777" w:rsidTr="002758EC">
        <w:tc>
          <w:tcPr>
            <w:tcW w:w="800" w:type="dxa"/>
            <w:shd w:val="solid" w:color="FFFFFF" w:fill="auto"/>
            <w:vAlign w:val="center"/>
          </w:tcPr>
          <w:p w14:paraId="2594C61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811C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F289B8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3E3822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6A04F28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AD8EF2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F5B50EE"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7D3CA94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4DF3A9A" w14:textId="77777777" w:rsidTr="002758EC">
        <w:tc>
          <w:tcPr>
            <w:tcW w:w="800" w:type="dxa"/>
            <w:shd w:val="solid" w:color="FFFFFF" w:fill="auto"/>
            <w:vAlign w:val="center"/>
          </w:tcPr>
          <w:p w14:paraId="2758A7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F2CC1A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30CBF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B219A7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330ED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1DC30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BCED88D"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5956754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9D51A95" w14:textId="77777777" w:rsidTr="002758EC">
        <w:tc>
          <w:tcPr>
            <w:tcW w:w="800" w:type="dxa"/>
            <w:shd w:val="solid" w:color="FFFFFF" w:fill="auto"/>
            <w:vAlign w:val="center"/>
          </w:tcPr>
          <w:p w14:paraId="62D81D2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7E361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90CEB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FC0120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167FC97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F5FD16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9F18F6C"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2317F9C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D70C7D0" w14:textId="77777777" w:rsidTr="002758EC">
        <w:tc>
          <w:tcPr>
            <w:tcW w:w="800" w:type="dxa"/>
            <w:shd w:val="solid" w:color="FFFFFF" w:fill="auto"/>
            <w:vAlign w:val="center"/>
          </w:tcPr>
          <w:p w14:paraId="2F69AC2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3FF49B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BAAA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B362C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855D16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4EA73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771EA89"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583F3F6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CEF4BED" w14:textId="77777777" w:rsidTr="002758EC">
        <w:tc>
          <w:tcPr>
            <w:tcW w:w="800" w:type="dxa"/>
            <w:shd w:val="solid" w:color="FFFFFF" w:fill="auto"/>
            <w:vAlign w:val="center"/>
          </w:tcPr>
          <w:p w14:paraId="3AAE252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5D4BBB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D320DD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544980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22D7F7E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24D3B5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7EA792E"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7937C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553030D" w14:textId="77777777" w:rsidTr="002758EC">
        <w:tc>
          <w:tcPr>
            <w:tcW w:w="800" w:type="dxa"/>
            <w:shd w:val="solid" w:color="FFFFFF" w:fill="auto"/>
            <w:vAlign w:val="center"/>
          </w:tcPr>
          <w:p w14:paraId="3340C0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629B76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96CB92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B0756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6395C27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352BE0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850E81D"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72E564A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9B3FB2F" w14:textId="77777777" w:rsidTr="002758EC">
        <w:tc>
          <w:tcPr>
            <w:tcW w:w="800" w:type="dxa"/>
            <w:shd w:val="solid" w:color="FFFFFF" w:fill="auto"/>
            <w:vAlign w:val="center"/>
          </w:tcPr>
          <w:p w14:paraId="3CA906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B64A0F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E8076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1438B7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574B62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20DA5E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A288F9"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566DB48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D289C3" w14:textId="77777777" w:rsidTr="002758EC">
        <w:tc>
          <w:tcPr>
            <w:tcW w:w="800" w:type="dxa"/>
            <w:shd w:val="solid" w:color="FFFFFF" w:fill="auto"/>
            <w:vAlign w:val="center"/>
          </w:tcPr>
          <w:p w14:paraId="18B806E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6ECA02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EC9F8A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553EB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3F8D54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BF0C2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E727F39"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19877CF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1022B6E" w14:textId="77777777" w:rsidTr="002758EC">
        <w:tc>
          <w:tcPr>
            <w:tcW w:w="800" w:type="dxa"/>
            <w:shd w:val="solid" w:color="FFFFFF" w:fill="auto"/>
            <w:vAlign w:val="center"/>
          </w:tcPr>
          <w:p w14:paraId="10FC033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F1414B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06CAC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543467C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797F2F2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4041B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F26920C"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05BDE4E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B1FD06" w14:textId="77777777" w:rsidTr="002758EC">
        <w:tc>
          <w:tcPr>
            <w:tcW w:w="800" w:type="dxa"/>
            <w:shd w:val="solid" w:color="FFFFFF" w:fill="auto"/>
            <w:vAlign w:val="center"/>
          </w:tcPr>
          <w:p w14:paraId="2B4914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DAF96E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43DBA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F1AF2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17C9DFA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694BBD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F7023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591CF3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D9708C" w14:textId="77777777" w:rsidTr="002758EC">
        <w:tc>
          <w:tcPr>
            <w:tcW w:w="800" w:type="dxa"/>
            <w:shd w:val="solid" w:color="FFFFFF" w:fill="auto"/>
            <w:vAlign w:val="center"/>
          </w:tcPr>
          <w:p w14:paraId="3544BAC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8BE37D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70FA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D55B0C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7B6AB13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71E0B7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6AA7E6A"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35C08C7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3F2C2B" w14:textId="77777777" w:rsidTr="002758EC">
        <w:tc>
          <w:tcPr>
            <w:tcW w:w="800" w:type="dxa"/>
            <w:shd w:val="solid" w:color="FFFFFF" w:fill="auto"/>
            <w:vAlign w:val="center"/>
          </w:tcPr>
          <w:p w14:paraId="4EBF70F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5E9AB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621B2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5FB945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61B667C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DB8865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06051B"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50FEA6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FB83E7D" w14:textId="77777777" w:rsidTr="002758EC">
        <w:tc>
          <w:tcPr>
            <w:tcW w:w="800" w:type="dxa"/>
            <w:shd w:val="solid" w:color="FFFFFF" w:fill="auto"/>
            <w:vAlign w:val="center"/>
          </w:tcPr>
          <w:p w14:paraId="168E570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AE30A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E8CCFC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BFB2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65AEFCA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1F8BA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63E531A"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4006CB7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4989194" w14:textId="77777777" w:rsidTr="002758EC">
        <w:tc>
          <w:tcPr>
            <w:tcW w:w="800" w:type="dxa"/>
            <w:shd w:val="solid" w:color="FFFFFF" w:fill="auto"/>
            <w:vAlign w:val="center"/>
          </w:tcPr>
          <w:p w14:paraId="3A422C5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7AB9A7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D5081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479321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38831E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925C5E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926D4B6"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41BB2C2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21E8E3" w14:textId="77777777" w:rsidTr="002758EC">
        <w:tc>
          <w:tcPr>
            <w:tcW w:w="800" w:type="dxa"/>
            <w:shd w:val="solid" w:color="FFFFFF" w:fill="auto"/>
            <w:vAlign w:val="center"/>
          </w:tcPr>
          <w:p w14:paraId="2C15BF5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9597D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92FEF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F14A7A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766F6C0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B8F5C2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5CDF18C"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38B84AF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9938A2" w14:textId="77777777" w:rsidTr="002758EC">
        <w:tc>
          <w:tcPr>
            <w:tcW w:w="800" w:type="dxa"/>
            <w:shd w:val="solid" w:color="FFFFFF" w:fill="auto"/>
            <w:vAlign w:val="center"/>
          </w:tcPr>
          <w:p w14:paraId="5CF0148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1510EA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DAC2E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16EAB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3DA59F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5E1FE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9F02F69"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2E57991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C1BAD21" w14:textId="77777777" w:rsidTr="002758EC">
        <w:tc>
          <w:tcPr>
            <w:tcW w:w="800" w:type="dxa"/>
            <w:shd w:val="solid" w:color="FFFFFF" w:fill="auto"/>
            <w:vAlign w:val="center"/>
          </w:tcPr>
          <w:p w14:paraId="1E1E95E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69FD9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B332E1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57B780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1CB8786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BEF51B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1DEA70"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31B79D5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E933A9B" w14:textId="77777777" w:rsidTr="002758EC">
        <w:tc>
          <w:tcPr>
            <w:tcW w:w="800" w:type="dxa"/>
            <w:shd w:val="solid" w:color="FFFFFF" w:fill="auto"/>
            <w:vAlign w:val="center"/>
          </w:tcPr>
          <w:p w14:paraId="7CCDB05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9F3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860E7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3E49CC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1460549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E990E5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C76336"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5C35FF6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E3F15B4" w14:textId="77777777" w:rsidTr="002758EC">
        <w:tc>
          <w:tcPr>
            <w:tcW w:w="800" w:type="dxa"/>
            <w:shd w:val="solid" w:color="FFFFFF" w:fill="auto"/>
            <w:vAlign w:val="center"/>
          </w:tcPr>
          <w:p w14:paraId="113C044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7D0BE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3F98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0BC0E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198C7A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550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CC5C25"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74F7B74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4C9B85F" w14:textId="77777777" w:rsidTr="002758EC">
        <w:tc>
          <w:tcPr>
            <w:tcW w:w="800" w:type="dxa"/>
            <w:shd w:val="solid" w:color="FFFFFF" w:fill="auto"/>
            <w:vAlign w:val="center"/>
          </w:tcPr>
          <w:p w14:paraId="3530955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DE53F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34731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112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2A3AC8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C3C685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47BF626"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429EE52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7D4495A" w14:textId="77777777" w:rsidTr="002758EC">
        <w:tc>
          <w:tcPr>
            <w:tcW w:w="800" w:type="dxa"/>
            <w:shd w:val="solid" w:color="FFFFFF" w:fill="auto"/>
            <w:vAlign w:val="center"/>
          </w:tcPr>
          <w:p w14:paraId="29B2FEF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2ECE7A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57FF7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793DC0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5109E01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2E6BBA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8B8F131"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1A09DF9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E418EA" w14:textId="77777777" w:rsidTr="002758EC">
        <w:tc>
          <w:tcPr>
            <w:tcW w:w="800" w:type="dxa"/>
            <w:shd w:val="solid" w:color="FFFFFF" w:fill="auto"/>
            <w:vAlign w:val="center"/>
          </w:tcPr>
          <w:p w14:paraId="760EC7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14EA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D73474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A8207D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2972D06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4B162A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223760"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7FB312C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3909A93" w14:textId="77777777" w:rsidTr="002758EC">
        <w:tc>
          <w:tcPr>
            <w:tcW w:w="800" w:type="dxa"/>
            <w:shd w:val="solid" w:color="FFFFFF" w:fill="auto"/>
            <w:vAlign w:val="center"/>
          </w:tcPr>
          <w:p w14:paraId="309C7A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E15B61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F715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EF064D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0758D43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5D1E21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FDCBC8C"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2239EE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E24FC9" w14:textId="77777777" w:rsidTr="002758EC">
        <w:tc>
          <w:tcPr>
            <w:tcW w:w="800" w:type="dxa"/>
            <w:shd w:val="solid" w:color="FFFFFF" w:fill="auto"/>
            <w:vAlign w:val="center"/>
          </w:tcPr>
          <w:p w14:paraId="7D86B9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474B07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BA268D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09C24D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213E435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CA953E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704270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3559D8E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70F65AC" w14:textId="77777777" w:rsidTr="002758EC">
        <w:tc>
          <w:tcPr>
            <w:tcW w:w="800" w:type="dxa"/>
            <w:shd w:val="solid" w:color="FFFFFF" w:fill="auto"/>
            <w:vAlign w:val="center"/>
          </w:tcPr>
          <w:p w14:paraId="4F1BAB4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85E9A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6099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BECF55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2C8D464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2CED23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3624997"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3CADEAA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6F3EF" w14:textId="77777777" w:rsidTr="002758EC">
        <w:tc>
          <w:tcPr>
            <w:tcW w:w="800" w:type="dxa"/>
            <w:shd w:val="solid" w:color="FFFFFF" w:fill="auto"/>
            <w:vAlign w:val="center"/>
          </w:tcPr>
          <w:p w14:paraId="24BC7E5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E48411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4F646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6F4F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0E4A74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976196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B92696"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340A1BB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9FE42C" w14:textId="77777777" w:rsidTr="002758EC">
        <w:tc>
          <w:tcPr>
            <w:tcW w:w="800" w:type="dxa"/>
            <w:shd w:val="solid" w:color="FFFFFF" w:fill="auto"/>
            <w:vAlign w:val="center"/>
          </w:tcPr>
          <w:p w14:paraId="0B58DC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B05BD6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64097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70546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70693F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C6D87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76A4370"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02A9F8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8C0CF64" w14:textId="77777777" w:rsidTr="002758EC">
        <w:tc>
          <w:tcPr>
            <w:tcW w:w="800" w:type="dxa"/>
            <w:shd w:val="solid" w:color="FFFFFF" w:fill="auto"/>
            <w:vAlign w:val="center"/>
          </w:tcPr>
          <w:p w14:paraId="0A0146F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E0BB66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260D3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79320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1249E19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376129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7318A6"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4B856D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DCDA7D" w14:textId="77777777" w:rsidTr="002758EC">
        <w:tc>
          <w:tcPr>
            <w:tcW w:w="800" w:type="dxa"/>
            <w:shd w:val="solid" w:color="FFFFFF" w:fill="auto"/>
            <w:vAlign w:val="center"/>
          </w:tcPr>
          <w:p w14:paraId="77E103E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60515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01D8A4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84F134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7CA233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5B0BA5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17EA52A3"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1370EA6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13D956" w14:textId="77777777" w:rsidTr="002758EC">
        <w:tc>
          <w:tcPr>
            <w:tcW w:w="800" w:type="dxa"/>
            <w:shd w:val="solid" w:color="FFFFFF" w:fill="auto"/>
            <w:vAlign w:val="center"/>
          </w:tcPr>
          <w:p w14:paraId="4CB6D74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6DD85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10A29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0B3A952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617813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5682309A"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5B8F6174"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269A935B"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B778D18" w14:textId="77777777" w:rsidTr="002758EC">
        <w:tc>
          <w:tcPr>
            <w:tcW w:w="800" w:type="dxa"/>
            <w:shd w:val="solid" w:color="FFFFFF" w:fill="auto"/>
            <w:vAlign w:val="center"/>
          </w:tcPr>
          <w:p w14:paraId="7B857275"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4984F7E0"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0D263281"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0D6C4872"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0E23FF21"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15FF53EE" w14:textId="77777777" w:rsidR="005E6C54" w:rsidRDefault="005E6C54" w:rsidP="00014242">
            <w:pPr>
              <w:pStyle w:val="TAC"/>
              <w:rPr>
                <w:sz w:val="16"/>
                <w:szCs w:val="16"/>
              </w:rPr>
            </w:pPr>
          </w:p>
        </w:tc>
        <w:tc>
          <w:tcPr>
            <w:tcW w:w="4820" w:type="dxa"/>
            <w:shd w:val="solid" w:color="FFFFFF" w:fill="auto"/>
          </w:tcPr>
          <w:p w14:paraId="7F439B1D"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5FA29694"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7BB2D2B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CD00D"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63FCA"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A03A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AB3EB"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53C8C"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F0C29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50A3E"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6D700"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0228F09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BC8A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5C5081"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894F6A"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8545F"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9A990"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3AC643"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4E715"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B1FC4C"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1858FF5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18F03"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F869F8"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060DA8"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6D993"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59353"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1B677"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1A881"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2A3C53"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5860023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96A01"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746C54"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6C7C54"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63A2"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FCF6E8"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91B8E"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2DCB9"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9A5948"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4A56F8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B066"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930A4"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6BD985"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4AA45"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4E292"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4DC25"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E60DE"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C6EE01"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48E9D5C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A613"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53EF6F"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54892"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DB50"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35079"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30593"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89CD83"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9E171F"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5604160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BA309E"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7FFA0"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46A259"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08AB"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8E3F"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39BFC2"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7E4A25"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F5105"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6E6D927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CD723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A29A5D"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08D69A"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D8C3E"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9E62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1EAEB9"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1B92A"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93E73"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26A86EF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91DD8"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AEB45"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C07D06"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9298B"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9595"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765809"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C221F"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5B25D"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33AA445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B65AD1"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6D047"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311128"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EB73"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44BEF"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51C94C"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A4284C"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AD496"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1EE6AB3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0C0915"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537CE"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FAB71F"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FFF93"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0C5FAD"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F4F4E"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524CE9"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5D5DDD"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2520667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46010"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606EC"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E48605"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3213"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BEEF3"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AB745"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95A77C"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471C95"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785FE62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85B2B"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9E5C55"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90F4E"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D08CA"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704F9"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76AB42"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4E4E9"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E81A1"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0C607EE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DA99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882E"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881864"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C7957"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7BD3E"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EE08"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5F8211"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0DCC39"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55C4588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10F60"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7BD33"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5239F3"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F2D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1506F"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378CC4"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FF7E4"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5EAFA"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40AB2DA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424FA"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8B7C0A"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250B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F6874"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6FA3E"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4AD6AB"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1A362A"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9CAD25"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13D5689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2FE8B"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EBC7AD"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5825FF"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7291"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5F0BA"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00F76B"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0BAA3"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A4AEDE"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60C09D4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196E6B"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AE06B7"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48075"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EA83"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16D8B"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4520D"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0C8D6C"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A33C3"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1B99057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E73AD"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8873E"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B935BC"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F2977"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68E9A"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C971A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9E6FE"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BF5126"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5B7EABE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338F6"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5D1EF1"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78DAC5"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D7B86"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8BA37"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7CB79B"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C973D"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2E882"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2A7AC9E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58D3E"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85292"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649D14"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AF3CA"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9758F6"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3CA14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3ADFB"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364ED3"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5136342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3156"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EE787A"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9097B1"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8440F"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7B682"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188DF"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CB64B"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3A28A7"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0BAB3BD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7ACF4D"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F735F"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A9D868"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DFE7"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D7DC1"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EE30FA"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D9B4D1"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AB97F"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5B54DC7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2386F0"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FC8B3D"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768C23"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AE08D"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53FCA"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CF58F"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54C3C"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8A791C"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8FB2C6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99E0DF"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4C00C"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5881EC"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145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27D76"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13FD9E"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589DD"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B6B99A"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30B8784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23A37"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0"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5B755F"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2934F"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9F059"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67E71"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D957C"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5C871F"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71FF19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EAB7E6"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DBB4F"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7ADD9"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54A1B"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8B36B"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7DFE4"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52DBC"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983B18"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3ED30D6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420F1"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0BDC1"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AC66DC"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2E648"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92242"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4307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4340D"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2DA300"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05F7FD9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B59FBA"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BD79B6"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31E79"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DC66"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82A19"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3A9EC"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A75FD"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D27AE"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6F10276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8CA0D"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FC04AD"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4C4447"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4330E"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78310"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BBFB10"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977E"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0F67DB"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60B8950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4A6D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12280"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D582A3"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15D8B"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E450F"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5C26B0"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4530C4"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C885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1FBE7AA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3B0D2F"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886A"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FEF0CC"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894FC"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836FA"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1EDD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9DFC7E"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EC27C5"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4E7FED9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4E49C"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3237E"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25650E"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7A1E"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394EF"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E56BF7"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6BC617"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B0E49"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1FB1E1B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CBC435"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32D7C1"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8BF149"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661F"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E7C9D"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F8C92"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08858"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B6080"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00A58F3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E2EA9"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C0CDCE"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A42B74"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F641"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AAF1C7"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A5B27"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57A463"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A2CCC"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7AFF020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73E32E"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F505F"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1B510F"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92BB"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6C116"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0A48D4"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8ACB4"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265E5E"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44C3589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EBEFC"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19299"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1FB9C"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E453F"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356DC"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7E8A5"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50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F90F"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0D30283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297B49"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6B535E"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6A31A9"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B9E"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A838A"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25287C"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F17B5"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D3B7D"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7BF5CC1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839ED9"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1AEA4"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45B22D"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15811"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C575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FBCA2"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9481BE"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424FA2"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0B69E0C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A4AC09"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68A8F8"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6E173"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3CAD2"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8D685"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A8C74"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2AF36A"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908F9"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665B3D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0B4C3"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839CD2"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23E10F"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BD8"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C0B36"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6E3DE"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09FE7"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433C1B"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13CBAC6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05B3B"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8950A"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6A79B8"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C86ED"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0E7F9"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005EF"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090CB"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1F9608"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156BD77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138FF"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1438BF"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D1D45F"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D2A4F"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D04D1"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ECA53"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74AA7E"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BD8389"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2F1AE1C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36C381"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717B0"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47D07"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D30F7"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5C3449"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4E875B"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BA46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CF130D"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68B5535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54FD31"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20F7A"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988A85"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6E9EF"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93298"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26B09C"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21DC6"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4D0B40"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F146B3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A25B1"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4B3EB"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C71630"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B04C7"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34239"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6F2E"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6615E6"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62D866"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21ACF02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E71D"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92937"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BEE91E"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1D7FA"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74E84"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BD660"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BF219"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837F06"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6EE7F53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851203"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109F68"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C039F8"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C99C4"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3B04C"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F2102"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23BEC"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917951"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0FEB73C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612D5"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D5644"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E31CDC"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6F991"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30FAC2"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0981A"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7FD0E"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A3D33D"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2E0E215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537A3"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457B5"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59F62"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4A45"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E0078"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FFC5"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4EBED"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0BC841"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0B0F3A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218ACD"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6BAE7"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CD276D"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E7603"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21CD8"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95672"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6344B"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11C22"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4D1CF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F58EE"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837C73"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A2763"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5D21C"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A7183"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117374"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6D9D8"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600FDB"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50CAD25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5D6330"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2DD09"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D68FBD"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2E08"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3EA15"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80729"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7A070"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62BBC8"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1B72C27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F4B9B7"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54DFD"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DB8B4"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3AA68"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D2986"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0F0067"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39AD"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4558C"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70EA1DE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9A0FB7"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59AED4"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94E291"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4AF90"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900DD1"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ED0FC"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42704"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69ABA2"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3B43A9E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9D54C"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8BD9F"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1F3DA7"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CEEAE"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D8033"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BE916"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C9D28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F31BC"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1120E74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ABE84"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BAA7D"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5863C4"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80E5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A61DD"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941B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AC89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6D60A2"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797CD1B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5E3D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18BEA"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315251"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41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EFB95"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16752C"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9DE2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BFE04"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3CD54C0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8659D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31200F"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A7DDEF"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9BE51"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6EE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F8DD32"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ABD8D"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56A3C3"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5DC101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185DF"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9AF1A"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8F5248"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48C31"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30D57"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39EC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AF13"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F5EFE"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40226AD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2FA3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259CA6"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7342A"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92160"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22BDB"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92B15"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7672C9"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1E5EA9"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5575413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96DE3"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A93E48"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C73F6D"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90866"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3F5B0"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54976"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301C9E"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C6B0B2"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1D3B974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4407D"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3ABCE6"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D93F4"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1CDA8"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B93F3"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7BD05"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70D1"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C3A91C"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C163DA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82FD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F9D1A"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FAB40F"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A4D1D"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D04B6"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9648"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40BAA"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606BD9"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3CFC91A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48C129"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6F4EB"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8ECFF6"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DC1E"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55D3D"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76CE0B"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B5084"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DCAD98"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1E386FC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6CDA62"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2C136"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B05C4"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8FF2D"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4C6C"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A945E"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1A986B"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55F22D"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7C32580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41CEC"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67375"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834BB"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BD2FD"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9DA7F"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028E2"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D2B69"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D735A9"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3A8D3AE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8EBC0"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8F67E"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54680"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4065"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91664"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CE0E7"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CF14F"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A2330D"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6FC029C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9D788"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E62E9"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54AB4"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FAEDB"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4151A"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AA3E9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F1C64"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0E86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5B0139E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0FB540"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918C4"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27D9BC"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90CE3"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04997"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F9B4"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F2BAE"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2BA261"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5AC97B7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83F5E"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3E62C"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E1E479"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6E28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D3673"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8EB8B7"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50FD4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115A7E"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5C0D569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B9C7"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E0BEA"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BFD55"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259E1"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EE8D3"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6C98F"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F43C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B8C293"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07BF2C7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FF338"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E25156"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57073D"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D956F"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AC13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2C7BA"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64EA42"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7BCEF3"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231775A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A02E3"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ED8BA5"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12EFDD"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8D098"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732DC"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26DB04"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AD1207"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996DD6"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39E9E70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A1389"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C569E"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B3E22A"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14E9"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71C90"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1FAC23"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B7CCD"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FA640"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55FA473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50C218"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308A7"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FEB21"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BF939"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4EE4E"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56DDB6"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844B82"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51A381"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74CB027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8A90B2"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DDF1B4"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8E55BE"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C1B35"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CC181"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85871"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5B428"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4D127D"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24073A4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ADD96"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8043"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DC49BB"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55809"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F2797"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6E88EC"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7A0FE"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38399E"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467CF1D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40532"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8209C"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E7EB85"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327E8"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EB9EA"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0EF62F"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76169"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30C833"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1EEEA60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56B07A"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D1D54"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1ACD4B"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2B5C7"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44CC4"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1BAE5"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BA5CD"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0495AB"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4B4A736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650DE6"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30DD6"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6D06B"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64E26"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0C0E7"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D53822"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73E80"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859FA6"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3847F8A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3A16EE"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E5A24"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4DAF7"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115ED"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31EB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F47EC"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170DF7"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7F7F6A"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1A9A33D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BBF4B"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66DCD"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F04E0"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AD014"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6CC7"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2DC26"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446B8"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49BB11"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1211B13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2E56B"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E80373"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D93AD9"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3A27F"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DD227"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4114A"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805AB"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BE5D65"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4BA56D2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8C720"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BF448"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27704F"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C4DCF"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1C023"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04D290"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0E9B9A"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74531E"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04B6D61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96768"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E0CC63"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0DB002"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5FF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322F"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DCEB66"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3F75FC"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9DF46D"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09CB070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EDCD4"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AB9FD"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DD3E3"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66F0E"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F196C"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EF397"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3B9E8"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0FA8CA"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259BDF1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87EFD"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8C90A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95D086"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D8291"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36BF02"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4A6A65"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E08727"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AD8A35"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6E2EFA5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A1293"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78B76"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E0396"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C638B"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7AFF"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A28EFC"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2740"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728397"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684637F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5D3B0"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D6CDE5"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5A48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B7AD"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12463"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DE12D"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454E3"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964A0"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7055456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F24B9"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0CD69"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2506D0"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5951"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646B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4204A"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7A51A"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B5B7B3"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52B14F6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53CE5E"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0B91A"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E2D3"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FA454"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FDEAA"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CE09C8"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A1851"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63D363"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651737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3F5B4F"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9ED77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BBD9B2"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B8516"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D8DE9"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49F34C"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07614F"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2CDE1A"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51B8DA6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BABF"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72586"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67747F"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D1EDA"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56E8F"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F23DD"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FACCD"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15144E"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37F5E91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9EF0F1"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E1362"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8A7B87"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1DD94"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E7A90"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00D3A3"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3C838"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E4C211"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6E683C9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B9B7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8870C9"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5BA45C"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595A"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9BC2C"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9BBC"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7342A"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C92A4B"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30B5B60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EA23CF"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6C8ED8"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B0DBB9"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073A"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23E654"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80F70"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5343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3238B1"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78B040F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15925F"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D2033"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E92EA0"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E91C2"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A8CF4"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E3F6F"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7A84"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CD0BA"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5615F02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8416F"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2F7BE"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D72B9B"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0D59D"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FCEFD"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4896A"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08889D"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6DD877"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3F9D9EE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AAE02"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25227"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766A52"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9C8EB"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DC666"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B1079A"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D82E7"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13973C"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582E190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E6EAE7"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CE5C9C"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3AB75"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8BA"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54D82"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B818B"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57B27"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24FD9"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28F9CB2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82787B"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54F234"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DCA7E7"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24227"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0A81D"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E2120"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599221"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7DD1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2B66F47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313B9"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486C69"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3C792"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BF433"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3F8EE"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C1A95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A3124"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8C174F"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388B4E8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BD26A4"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8017E7"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1C6D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622B6"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FE7C93"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FE1927"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7A97C"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CDDC5B"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26A2012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503EC0"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841DF2"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7DB0B9"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15A95"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CFADE"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0F057"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30FD58"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73D43C"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0238121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27D33"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59CD11"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1CE037"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26C0F"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83944"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9B9EC"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72DF"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F98A35"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369F418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B8394"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93A295"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D0E221"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FE814"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703CF"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59ED0C"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7BED2"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9079D8"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DE3A9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A21E88"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A0140"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8ED6C8"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28B06"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C5341"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291A5"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1A472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285F56"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6AA9C83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B60BE"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3B2C59"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210535"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1A8E9"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9A046"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68F05"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99ABD"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B24263"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4A14A06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32114"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8C518"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E18D6"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BB1F7"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743F8"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F76905"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4BC2E"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3428F8"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7826B52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DE31"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ADCAAD"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45369F"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618E"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45EBA"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2CCC2"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05D106"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 xml:space="preserve">CR on LAA post transmission </w:t>
            </w:r>
            <w:proofErr w:type="spellStart"/>
            <w:r w:rsidRPr="00B11F31">
              <w:rPr>
                <w:rFonts w:ascii="Arial" w:hAnsi="Arial" w:cs="Arial"/>
                <w:sz w:val="16"/>
                <w:szCs w:val="16"/>
              </w:rPr>
              <w:t>backoff</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07C8A"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1AE7D33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00EFF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38DC2"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6224F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1487"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07D3A"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0C90C"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CDCD4A"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497A5C"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9682E4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D7BA"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3CB1E"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3421DB"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38E06"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C503F"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4F797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F2EE4B"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AC91F5"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0F7BA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C3740B"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78A36"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8E06A4"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1B74B"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17982"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9F5215"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CD20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18385"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74760A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06A223"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86D99A"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56CE53"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616C8"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494DA"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9F50C1"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D102"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040BD9"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F707E8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45BFD"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9A0B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76B7D0"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76A9"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311E7"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C2A2F5"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27B4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6F35D1"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012D72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2AE39"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2AEDB"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ABB7C"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592A"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48748"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36CC12"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3F8C35"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F2938A"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5681395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48141"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6F7A27"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DDBB2"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217FA"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EA344"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FA528E"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DC5D0"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A8731"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177F2BD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1B6F1"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540A74"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21C1E2"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7C85A"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08F3"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A2D77"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F0A3F"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88C876"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0B1E58E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C189D6"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D18919"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8539F4"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367C"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FFBCE"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BCFA0"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8F309"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1065CE"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B92BBA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5007E"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309733"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254690"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0BD47"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A4B1F"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60C78C"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D3ECD3"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11F82"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4708BE4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35F89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8DB90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002008"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8842"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D0C0B"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D3C115"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34095"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7B02"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2F324CA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7F592"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14A4B9"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0405F"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25D52"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2E058"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5435F"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65E37"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9417E"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7510DCA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B26566"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8DAA3"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87E39"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F36D5"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77965"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5906B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43B7B"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4AA7B7"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0230A1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D4C28"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8F6696"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F49FC"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F295"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81425"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09BD5C"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25E3F"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6590C"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50A6372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47AB77"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9BF29"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7753F3"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52C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FF99B"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F75EF6"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02F14A"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EF6944"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3C1711D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FEBFB"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CB0DB"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89B5FF"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7DBF7"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E74E4"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7005A"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957F5F"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4430F5"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6DC4F98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14B2EF"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15364"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88F1A2"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A8036"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55F7A"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C8636"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BCFA"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CFAA4C"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2467EB3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59AAB"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B57E1"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D730B3"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41453"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C9111"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95F5A4"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FD84D2"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DD49D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0395C3A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B6A851"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40C63"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3BE716"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D2EE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C3931"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AE345"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D9912"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E61A8F"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1F0D6B1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0BAFC"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92280C"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170750"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04F52"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6FCCAB"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615D"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A2EAD3"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1789C7"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42450FC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D1217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FEF96D"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B3A0D7"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3491"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A37E10"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27E80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E3C6C"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60E530"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3EC4E5E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ACE48"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489890"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11C89F"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A3C6E"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CF21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F7987"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5F38F"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9D5B50"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6ECFC8C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4A098"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819A40"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7311D"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3F149"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C6FD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C2BF4"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122C"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B8F65A"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1ED0534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5DA86"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AD1FEB"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E6105"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CF72C"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344A6"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D8334"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FF0EC6"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69433"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88E38B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884AB"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A669D6"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372F28"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C11D"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53620"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A3322"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85A19"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653424"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1C8B83E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22DD6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94D4A4"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AE8D11"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6AEE7"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92B6"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90BD5"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7E1AA"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C91730"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324048C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4EF088"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E682D"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9F46DC"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E4ED3"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2CA84"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0304C"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9C7AC"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ADF943"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3A62C36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3487B4"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6F1EF"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C4D1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66171"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351016"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BBFD"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6A1E5"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8D8CE2"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5CAB551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F00C47"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3FE47"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0E8E48"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54B9A"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23EEB"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948D65"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01353B"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63F498"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4ABEC8A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C4685"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5A3D21"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E7C22D"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121C"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AD3D"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32DAAB"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BC655"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F4A084"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272902D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5CE86"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A235"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6F38"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69860"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07D54"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D4F36F"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B9CCD"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0B3624"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0A65C9C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E73AD"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8ACE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5F14AF"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3878"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82498"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D09C42"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75CEE"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84DED8"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3753AF2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B1CE"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15D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4773AA"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CF2F5"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7195AA"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8793D8"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F8D54"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1D8A68"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4183B36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2DF8E"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71E81"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5A257D"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CF22C"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C3399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84DA6C"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BC648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68B20E"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199A910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65B0B"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FB306"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3DB1A"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939D5"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C5B7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9EFD09"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5E43AC"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6EBA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701047E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B97D19"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10897"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B360E6"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91B71"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E8742"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7B436"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94F2A"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EC60A"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059ADDB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3FDDA"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E7B39"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DA0A2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563B2"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E8D77"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D5D3FD"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326EDE"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D4324F"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43FA860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376C60"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564A2"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278D1"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94DD"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C898D5"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9C0636"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70F7F"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A58B9"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242D35D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485B1"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DE9F"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9E5566"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0984"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CD02A"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AAB279"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DB648"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96B868"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3A5C488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782F15"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323A1"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6A99A6"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55E0D"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46166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D5522A"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E07AD"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393968"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72D7842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69BA4"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9D9214"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FA0F9E"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5D347"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70B15"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70F8A0"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EDD5A"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7EADA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B1ECF1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4B7E2"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F4778"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A5B5CA"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BCF24"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659DE"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325F8E"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B67B"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CD7C1A"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2897587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FC1A99"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9526B1"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A163D"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F602"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716805"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0519E"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381761"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5BD2E"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3FC310F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A97E3"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1CF8E"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547099"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07AA4"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DD65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D5F9"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81696D"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B66EBD"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481A1D4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EB86F"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A658F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AF98A6"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01CDB"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FBD78"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74A279"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9DBCA"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C1BA6F"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3BFD873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2D8CF"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3BC4"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959B61"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6B585"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EB4FD"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12298C"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0BF51"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486FFF"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74E9BC5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9334F"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20783"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96EDB4"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9E650"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54F52"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70E8D7"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147D0"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4CC9E2"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72FCA9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EB3C42"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3841E"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0726E"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9F6E"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B2504"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87CD37"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D88AC0"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4FC470"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51AF8D3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CBF48"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C2E342"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9513FF"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D003D"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F25D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C52F2"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D6E894"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A5475D"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365F16A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FC99"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F6B52"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151EA6"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5BBDE"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50D44"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1AA678"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12F59"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323670"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2C34012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F4750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9A8FD"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14D50B"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C662"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09112"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FA0F7E"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313834"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45FE28"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51150FA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1CE69E"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8371C"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F6DC60"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13958"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1E972"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55734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48C31"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2F105"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2B6E01A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65468"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E0F258"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BE0EA2"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2FA6"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4C222"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84921"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1A21FF"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7178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73B336B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2A103"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7CA28"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320BE"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C0C6B"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50DDC"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721D"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3770F"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AB60F4"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3583EE5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46447F"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EA376"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91D2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A547B"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7DE0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9EA416"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9DA80"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1039BE"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6EFD941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5A470F"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4D5AE"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6635C5"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9C44C"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C69A7"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E27E6"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5D828A"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65B5D6"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02E88EE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26AC18"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4CCB1"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4D7014"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17793"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500B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5A57A8"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1B1AE"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6A3E66"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15D274D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EB7BE"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BB19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9D0B8"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8DFE9"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2C8E7"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224F43"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7953B"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34D4BF"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5DAD152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8FA3A"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45DA9"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9E706"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A7B8"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F362E"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E51C3"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37185"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26C054"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2E3088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73AD"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8F8D03"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18BC5"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030C"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DAE37"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1391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706C9"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AC1D0B"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165DF2B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CB4BEE"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CD356"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B46DFA"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BA3B"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43BEE"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BF2C7"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ED838D"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DC8819"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02DC6F5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3407FB"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22EAF2"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C19B0"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22B42"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27743"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641F1"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CBD73"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0CCB3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77324C1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A85A8F"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706C1"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AECB0"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6D5DC"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71C0F"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C3BB2"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AB0A1C"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AFA3F9"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05D5992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DF6E1"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4FE90"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76B893"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3A636"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C320C"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F8B453"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2AB64F"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A0CC96"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0F87759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1D811"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AEF06"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A093EB"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776F1"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AA37C"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DEC521"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D7135"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2CDF82"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069F061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B6E2F8"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E1804"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5C15B6"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9D32B"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6C940"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371AB"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EC89A9"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69D862"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56147DB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B955B5"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9C0D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06F760"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D1BD5"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17AE4"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465BB"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F75CC"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56FC28"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73D776D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6F678"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CA4D82"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0C4E10"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B3D8"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CF655F"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0C9C1"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8953B"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1C10B"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0DFE70C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730FC"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EF868"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2C84D9"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5538"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F1DC3"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58233"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60DFDB"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789BD0"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787F6B2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A3413"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ECA14E"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F51677"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B80A4"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2C9E7"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870D8"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DE4B6"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8BF694"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1B19148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E7369"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E5E7C"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DB7EA2"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5E08C"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43094"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586FD0"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C6546E"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1DFF1"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71EDB96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35D2DE"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E7553C"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BD9651"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C921E"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E69EF"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2B1EB"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051C5"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6DE4C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030F823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EF4112"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02B7A"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0BC4A"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43BF9"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D982C"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F3AC3A"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22D12F"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FE70B"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350141C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33D11"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A7AC9"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5580A"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38D2"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3AB2D"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AC3DB"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4841"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8B916"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7BBAA62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465A40"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0F7A2"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28C60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2C5B"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C4473"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CABBC1"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91BBFE"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E5FA27"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3918C52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5D780"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92A89"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D185DD"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93CB0"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9F7C4"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52ED27"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0A791"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93A91"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6ADBB19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5092BC"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19EBCB"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7BF1C"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B7262"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8FF1F1"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18A50"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63D7C8"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5A00C0"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6F5BEDF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381691"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67B23"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ECBFA"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3FCA1"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F78EA"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DE8D55"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E0FE67"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8C6718"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7398088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C517C4"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D7793"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50ECD0"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A0F"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3AAC4"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AE875"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4C6BD"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79329F"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4B1C4A3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C0C2B"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BBA177"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2E35E3"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60F46"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4A0AF"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53285"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FBCBB"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083669"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652263B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58D5D0"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0F4343"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942BB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0007"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0C483"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CFC9BB"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AD364"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0C6F9B"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47E144A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7B46C"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190BE"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0A8617"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6FB9E"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FBF60"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DC40E"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67226D"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A0AB87"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6CC8AA5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419E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31AAB3"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E6653"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85B1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A57A4"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F11ED2"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383BE1"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5DD532"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089B0EE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AC661"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D9793E"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0CF89E"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AAEF9"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75DAD"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A179CF"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ACA5F"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285F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06769A5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7A596"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B83406"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09D6D"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30DF"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239F6D"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A7C5DC"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5E484E"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0896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5EBBE93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0B2D0C"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BDABF"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3A81E"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5571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A3505"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0AE73"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13D02"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9E3749"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0133EA7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F00E25"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5B8FBD"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60787"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6C8E"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06B5C"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39838"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93501E"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57C72"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62DA5C5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B6DB41"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2866"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48C9EA"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6EF52"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0A68"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442E05"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64191"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2E4A04"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13EDB2D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3C2"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9C57C"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E9F133"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127B"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CFA89"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42B5F"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08793"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2DBE63"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4784C1F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F2E695"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49B00"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B23AA"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43AB4"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CCE4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341AE"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B84A8"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CEFB6"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4D9953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18741"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EABBD"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F7DC6"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9088B"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9A0C1"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8C0F1"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DE933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1E778"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45783BB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D9E9F"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AEC1D"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40F0C5"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1A669"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39D2C1"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56E9F7"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5A76E2"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F8F45"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1B1F5BF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9863D4"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A8F42"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6CF9D"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7E73"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AAF09"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09BB04"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5884FB"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F28D30"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3A2B10F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7809A"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AD4912"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9090F"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D7644"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EE53F"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D73DC"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B28DD2"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F79565"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4794BA1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35D1CF"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BEA707"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1A6D3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CCBD"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4A43A0"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115094"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D168E"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6728CB"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7C8E1B4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B466CA"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82A13"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D2FAD0"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CC438"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7D33"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D3BC"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AB4B4"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E33C53"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49BEB15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A99C3"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9B59D"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A937E7"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27A19"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30179"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7C6A7B"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DBD56"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255F1E"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1F7D48B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5BC88"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E7F26"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A0DB87"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2944D"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AD"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D0A0F"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7D4D8"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0D0B74"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6C93944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AA032"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0553D"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2CC0B"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9564"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1FD8A"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D8534C"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008559"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85437"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48ABBB2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B4605"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A27DF"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C8922B"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54A4"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7C2F6"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AF37B9"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9A4AE"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2F4D0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6704657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3768F6"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29324"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93839A"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C7547"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BDF76"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D89452"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BF018E"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AB706A"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7431986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4EFE7"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445CF"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D70EB0"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2C69"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39402"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11DEBA"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9A62C9"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CC6B00"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05ED10B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039C7"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A54E19"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B207DF"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4DA57"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91DC3"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1799BC"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1773E"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F87D56"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2BF500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A78A2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C1186"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E91838"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14A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D2643"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C1A404"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E18D3"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CB3BBA"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6E343FA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EB167"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89C7B"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B7C8EB"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3959E"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FBBB8"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C15C49"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E1937"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1A0B66"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321DDE6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A4C85"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67158"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C70D72"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B8509"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B9412"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C47D6"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9CB9A7"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B1E7F"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019CEAA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90CD3"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9DCF79"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2D201B"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5B321"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5D4A1"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5ADD96"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386B4"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837E9B"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61D179C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2190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6E2A9"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922690"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E52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D6EA7"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AE75E"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ACDC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60459"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2A8253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906DB"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C8DCC4"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CA49E9"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2291D"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02397"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121A78"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336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57C186"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7CB2AF4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8B2C7"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F698A"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E0A687"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6940"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F9EC8"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4B330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15B40"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67991"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79D9BC9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FB1D84"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8525A"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6C3B36"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84B68"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17E84"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F6E76"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FD7CE9"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ADBA87"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2EAEA2E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59845"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629D"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86E8D2"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E7437"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D3719"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97A11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0C7FA5"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89B9EE"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295B786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AC174F"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73605"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B055A1"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C60C"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79BEB"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4CE2"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332AA7"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F83D7C"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CDE0FC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76774"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8AB07"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85F5E0"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64D0C"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68175"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110C8C"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AFC54"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4EE619"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1CA03B1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11354E"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6BCF1"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FB2797"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AB4FC"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508"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25133"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1DB54"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8227F"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56E8780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7390B"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43F7A"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3F50E"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C360"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DFF092"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1D01CE"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B23D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FAA714"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AA883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2064E"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89CAC"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2F777B"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79369"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EE1F0"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E6FE8"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7E834"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53F353"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6C2CA25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8E114"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1F8518"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41D8D6"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871E4"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A6241B"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3BEF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826C3D"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7F4952"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6B7853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8507"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8119F"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78BD74"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8E9EE"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2FA53"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9F1BC"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CB79E3"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0FC2F8"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63DCEE9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7DDEF4"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DEFFEB"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0CCCE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EE29C"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86930"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1853A4"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4DA880"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5FBE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2DCE689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9B008"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2FDF2"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4FAFD"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DA018"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6694"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82F588"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6455"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9FE985"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79A4624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8F1117"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F8DF4"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458104"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332D8"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271BD"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8267CF"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52552"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05B2AC"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327D92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5BFA71"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A38C35"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687D9"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66B51"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DFFA50"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29A84"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E906B"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374A3C"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418A721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C39D70"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7BC8E7"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D6F905"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0A03"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8DCB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F8718E"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95850"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2DB521"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0FAD27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740DB"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8FF85D"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7C35A"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E3D0C"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8B7AB"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FB11CF"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E70140"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27BFEE"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612276F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692A99"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9403B9"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5FCFBD"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13F21"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FBB0B"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579C"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F8C18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2456CA"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226FB17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3BF8E5"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81E04"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345B79"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5D72C"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C7EE3"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DCA462"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AF5E0"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D78E03"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6F58A88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86B7E"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4086E9"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44CB9"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11E7"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8356"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A71D4"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5DA7F6"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0148F4"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22E6F46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6469"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9DA3F"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A6956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D72B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E5E303"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42EDD0"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AA2AFE"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40115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693E505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9EDAE"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5FE7C7"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4BA6A4"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4CA67"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15AFAE"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016D05"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0253F"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1619FDB"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38BD81D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9D6497"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8AACE"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D7248"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1F01"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043F4"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1BB246"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92D79C"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664DA4"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258034E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AF935"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759DE"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2F7DE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DE21B"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801D2"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AB13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FDD30B"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95FFB9"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0B75BD4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B1DF9"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9A3F1"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52F6C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2A3F5"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8E284"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6CD1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372E8C"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016B15"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7CC027F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B0C8F"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4DAA85"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93A667"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A172"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57F22"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5B2AC5"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4A53A"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C37DDC"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5C22BFA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C99CF8"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97D480"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BFF676"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EDD0A"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2B01B"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AF617"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FBAFB"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4F4DD"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226D0F7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ECC12"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87B20C"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C6323A"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1B9EF"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6B7A6"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80537E"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0FC9BD"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BB1DA5"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3245B57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F64D59"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022D5F"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3476B"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7864C"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7F4D0"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7BC48"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DF0581"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E2D657"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1057E7E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EE1B5"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5A9EE"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C4ECBF"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B3AB2"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C79A4D"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775B6E"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B7489"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B282FD"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84A009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72630"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30C08C"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57B52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D10B3"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68F13"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ABA2E5"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5009C"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453D36"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7043AC1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618CB"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1FF88"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E4F1CD"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26CE"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84E0"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46FA0"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B1655"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D4801D"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504D4F9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2D6968"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1BB95"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F62642"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97BB"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7AE09"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C6595"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20EEB"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934F13"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5DD765B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221FA"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0E456B"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9EC4B"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CB9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15199"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C42A14"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F36C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45CC2"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315950E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66761A"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CD7BA5"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0D254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3748"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64AAFC"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0599D"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AD499"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3AAF06"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3DA6EA8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823C1C"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48D7DD"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8DFD05"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8A72"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C36B7"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BFB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3C72F"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BD4905"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3C9021D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7F3EB7"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5C2E0"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207C1"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06509"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0CFA7"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B1B27"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D66B6"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DA08CA"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3C629F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E599F"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70E48E"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FCF37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57723"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83373"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2A87AD"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3BF37"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EB8E7D"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59B6DED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52A1E"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6DB9FB"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84C06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10AE"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A8DD9"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07EDE"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FFDF7"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EB51D"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18D3504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FDEFB"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A2D35"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5524EC"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61CF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22885"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9224D"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45AF59"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4DF31"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1C87A47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BBF986"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60974C"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98FDC7"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C737E"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7651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EE05AA"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C0A38"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0100C8"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71F418C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E3338"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BF9CBA"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C3396"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3B4D2"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CA007"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53E7D0"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F0E40A"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69266E"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0310BA8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7B428"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7733FA"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1E8AC"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C2DD"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B4A7C"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56BB6"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81F7E9"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109AD5"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F257F3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02B54"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AF308"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A6F9F"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8E7F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7302A"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FA1C2"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6D7BE6"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36FA19"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0C946AA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EAE81"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C99449"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4A6D1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7EA84"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C97A7"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52C95F"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403F9"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1945B7"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9EFBA6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CC5519"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E95E0D"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C9D485"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A3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C71C9"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C5D71B"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D9EB4C"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2476D5"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20C662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DA50E"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1DC10"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A3FA59"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80C6F"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1F1F1"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FB6884"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5721C"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577410"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7D9BC7B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B6AB13"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CDBC63"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C1138E"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81684"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47709"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F746C6"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2DDB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18444"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2ACFA9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8CAD5"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9A3F31"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7737A3"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E0D00"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5C053"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FE56E"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61660E"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9510AA"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49C4F68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71D00"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032CF"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6A16AC"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4BEC4"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474FD4"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CE3DC7"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4B2E4"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EFA621"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73BAAD4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32C89A"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4685D3"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88CD3C"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671FA"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F755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05454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3F70E2"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DA8204"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290B1DE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6E7EB"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BFBE9"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0BF5CE"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1C9B5"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417D7"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13934E"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070F73"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E868DA"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6E42426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7154B"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897B8"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F12D88"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CA362"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4AC6F"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180341"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1A1CB"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89FAB"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02CD935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B5198"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63A1F"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05B26"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5C13B"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2DB2A"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7E8EDC"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5507"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9D5D7"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2D60A1A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9947B8"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127A6"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AF8EE"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C6BF9"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6FB0F"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A52DB"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95E52"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C4438F"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6676E78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25B823"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61353"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F00D54"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C0F81"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BA659"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9800B"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20C6C"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370B1"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7EC9198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9D0CD7"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29C66"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36DE7A"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1DE0A"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FF8CD"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E8C223"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CA7AE"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69BECB"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75D1193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E5618F"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C54D6"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F5DD3"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F3773"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F21C7"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EF9174"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ABF7E3"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51BD1E"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2A5B16C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038DA"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51EB1E"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B5DBB4"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6155"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4C4A9"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694582"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C7C52"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5A256F"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31E129A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848E4F"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415E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961BD"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75E2F"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518B3"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016CE2"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BAFC7B"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74E77B"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73989E6C"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06FE6D"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B5584"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EC9274"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3C63"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89069"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8DBF2"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A978C"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D4BE62"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36398FD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0299DC"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553E2"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FB91A"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689"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AA2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71A7E9"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36F1B"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0A5A5D"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43485A2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5097E1"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F6BFB"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3E3C7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2C1F4"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78DE"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E4C493"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5612C5"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1AE177" w14:textId="77777777" w:rsidR="00EA6E6B" w:rsidRDefault="00EA6E6B" w:rsidP="003D6E3F">
            <w:pPr>
              <w:pStyle w:val="TAC"/>
              <w:jc w:val="left"/>
              <w:rPr>
                <w:snapToGrid w:val="0"/>
                <w:sz w:val="16"/>
                <w:szCs w:val="16"/>
              </w:rPr>
            </w:pPr>
            <w:r>
              <w:rPr>
                <w:snapToGrid w:val="0"/>
                <w:sz w:val="16"/>
                <w:szCs w:val="16"/>
              </w:rPr>
              <w:t>14.5.0</w:t>
            </w:r>
          </w:p>
        </w:tc>
      </w:tr>
      <w:tr w:rsidR="00683A43" w:rsidRPr="006B0D02" w14:paraId="42B7E3D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7BF1F" w14:textId="77777777"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2BD524" w14:textId="77777777"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9C877E" w14:textId="77777777"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6B634" w14:textId="77777777"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8C308" w14:textId="77777777"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ED117" w14:textId="77777777"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982844" w14:textId="77777777"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4D6210" w14:textId="77777777" w:rsidR="00683A43" w:rsidRDefault="00683A43" w:rsidP="00683A43">
            <w:pPr>
              <w:pStyle w:val="TAC"/>
              <w:jc w:val="left"/>
              <w:rPr>
                <w:snapToGrid w:val="0"/>
                <w:sz w:val="16"/>
                <w:szCs w:val="16"/>
              </w:rPr>
            </w:pPr>
            <w:r>
              <w:rPr>
                <w:snapToGrid w:val="0"/>
                <w:sz w:val="16"/>
                <w:szCs w:val="16"/>
              </w:rPr>
              <w:t>14.6.0</w:t>
            </w:r>
          </w:p>
        </w:tc>
      </w:tr>
      <w:tr w:rsidR="001033C7" w:rsidRPr="006B0D02" w14:paraId="2C96CDC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C9BC1" w14:textId="77777777"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DFFD20" w14:textId="77777777"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FE8F70" w14:textId="77777777"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19B39" w14:textId="77777777"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CA3E2" w14:textId="77777777"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80E90" w14:textId="77777777"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36EBA" w14:textId="77777777"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BB82D3" w14:textId="77777777" w:rsidR="001033C7" w:rsidRDefault="001033C7" w:rsidP="00F44CC6">
            <w:pPr>
              <w:pStyle w:val="TAC"/>
              <w:jc w:val="left"/>
              <w:rPr>
                <w:snapToGrid w:val="0"/>
                <w:sz w:val="16"/>
                <w:szCs w:val="16"/>
              </w:rPr>
            </w:pPr>
            <w:r>
              <w:rPr>
                <w:snapToGrid w:val="0"/>
                <w:sz w:val="16"/>
                <w:szCs w:val="16"/>
              </w:rPr>
              <w:t>14.6.0</w:t>
            </w:r>
          </w:p>
        </w:tc>
      </w:tr>
      <w:tr w:rsidR="009279E8" w:rsidRPr="006B0D02" w14:paraId="39897D0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60C560" w14:textId="77777777"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80C04E" w14:textId="77777777"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5E2E4D" w14:textId="77777777"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32220" w14:textId="77777777"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123E2" w14:textId="77777777"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2A4B0C" w14:textId="77777777"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E032B" w14:textId="77777777"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C738C" w14:textId="77777777" w:rsidR="009279E8" w:rsidRDefault="009279E8" w:rsidP="00F44CC6">
            <w:pPr>
              <w:pStyle w:val="TAC"/>
              <w:jc w:val="left"/>
              <w:rPr>
                <w:snapToGrid w:val="0"/>
                <w:sz w:val="16"/>
                <w:szCs w:val="16"/>
              </w:rPr>
            </w:pPr>
            <w:r>
              <w:rPr>
                <w:snapToGrid w:val="0"/>
                <w:sz w:val="16"/>
                <w:szCs w:val="16"/>
              </w:rPr>
              <w:t>14.6.0</w:t>
            </w:r>
          </w:p>
        </w:tc>
      </w:tr>
      <w:tr w:rsidR="00C77922" w:rsidRPr="006B0D02" w14:paraId="131CB36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8F4897" w14:textId="77777777"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0C623" w14:textId="77777777"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1DFB2A" w14:textId="77777777"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95AEA" w14:textId="77777777"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1A922" w14:textId="77777777"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A26D5E" w14:textId="77777777"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4A9E30" w14:textId="77777777"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A39F23" w14:textId="77777777" w:rsidR="00C77922" w:rsidRDefault="00C77922" w:rsidP="00F44CC6">
            <w:pPr>
              <w:pStyle w:val="TAC"/>
              <w:jc w:val="left"/>
              <w:rPr>
                <w:snapToGrid w:val="0"/>
                <w:sz w:val="16"/>
                <w:szCs w:val="16"/>
              </w:rPr>
            </w:pPr>
            <w:r>
              <w:rPr>
                <w:snapToGrid w:val="0"/>
                <w:sz w:val="16"/>
                <w:szCs w:val="16"/>
              </w:rPr>
              <w:t>14.6.0</w:t>
            </w:r>
          </w:p>
        </w:tc>
      </w:tr>
      <w:tr w:rsidR="0010516F" w:rsidRPr="006B0D02" w14:paraId="412B572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1AED93" w14:textId="77777777"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90FF8" w14:textId="77777777"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688B0" w14:textId="77777777"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6C1D8" w14:textId="77777777"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769AF" w14:textId="77777777"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E6646" w14:textId="77777777"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63D1C" w14:textId="77777777"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E31F0F" w14:textId="77777777" w:rsidR="0010516F" w:rsidRDefault="0010516F" w:rsidP="00F44CC6">
            <w:pPr>
              <w:pStyle w:val="TAC"/>
              <w:jc w:val="left"/>
              <w:rPr>
                <w:snapToGrid w:val="0"/>
                <w:sz w:val="16"/>
                <w:szCs w:val="16"/>
              </w:rPr>
            </w:pPr>
            <w:r>
              <w:rPr>
                <w:snapToGrid w:val="0"/>
                <w:sz w:val="16"/>
                <w:szCs w:val="16"/>
              </w:rPr>
              <w:t>14.6.0</w:t>
            </w:r>
          </w:p>
        </w:tc>
      </w:tr>
      <w:tr w:rsidR="00E21E2E" w:rsidRPr="006B0D02" w14:paraId="1BA2913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BB6D74" w14:textId="77777777"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2BF66" w14:textId="77777777"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55981B" w14:textId="77777777"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8F46F" w14:textId="77777777"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6421B" w14:textId="77777777"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2E258" w14:textId="77777777"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23051" w14:textId="77777777" w:rsidR="00E21E2E" w:rsidRPr="00CD45AB" w:rsidRDefault="00E21E2E" w:rsidP="00F44CC6">
            <w:pPr>
              <w:spacing w:after="0"/>
              <w:rPr>
                <w:rFonts w:ascii="Arial" w:hAnsi="Arial" w:cs="Arial"/>
                <w:sz w:val="16"/>
                <w:szCs w:val="16"/>
              </w:rPr>
            </w:pPr>
            <w:r w:rsidRPr="00E21E2E">
              <w:rPr>
                <w:rFonts w:ascii="Arial" w:hAnsi="Arial" w:cs="Arial"/>
                <w:sz w:val="16"/>
                <w:szCs w:val="16"/>
              </w:rPr>
              <w:t xml:space="preserve">Correction on </w:t>
            </w:r>
            <w:proofErr w:type="spellStart"/>
            <w:r w:rsidRPr="00E21E2E">
              <w:rPr>
                <w:rFonts w:ascii="Arial" w:hAnsi="Arial" w:cs="Arial"/>
                <w:sz w:val="16"/>
                <w:szCs w:val="16"/>
              </w:rPr>
              <w:t>DwPTS</w:t>
            </w:r>
            <w:proofErr w:type="spellEnd"/>
            <w:r w:rsidRPr="00E21E2E">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949845" w14:textId="77777777" w:rsidR="00E21E2E" w:rsidRDefault="00E21E2E" w:rsidP="00F44CC6">
            <w:pPr>
              <w:pStyle w:val="TAC"/>
              <w:jc w:val="left"/>
              <w:rPr>
                <w:snapToGrid w:val="0"/>
                <w:sz w:val="16"/>
                <w:szCs w:val="16"/>
              </w:rPr>
            </w:pPr>
            <w:r>
              <w:rPr>
                <w:snapToGrid w:val="0"/>
                <w:sz w:val="16"/>
                <w:szCs w:val="16"/>
              </w:rPr>
              <w:t>14.6.0</w:t>
            </w:r>
          </w:p>
        </w:tc>
      </w:tr>
      <w:tr w:rsidR="00F22044" w:rsidRPr="006B0D02" w14:paraId="35FD05C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A9D873" w14:textId="77777777"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E19C13" w14:textId="77777777"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D7F1B" w14:textId="77777777"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238E7" w14:textId="77777777"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DC6C5" w14:textId="77777777"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F26AC" w14:textId="77777777"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B4352" w14:textId="77777777" w:rsidR="00F22044" w:rsidRPr="00CD45AB" w:rsidRDefault="00F22044" w:rsidP="00F44CC6">
            <w:pPr>
              <w:spacing w:after="0"/>
              <w:rPr>
                <w:rFonts w:ascii="Arial" w:hAnsi="Arial" w:cs="Arial"/>
                <w:sz w:val="16"/>
                <w:szCs w:val="16"/>
              </w:rPr>
            </w:pPr>
            <w:r w:rsidRPr="00F22044">
              <w:rPr>
                <w:rFonts w:ascii="Arial" w:hAnsi="Arial" w:cs="Arial"/>
                <w:sz w:val="16"/>
                <w:szCs w:val="16"/>
              </w:rPr>
              <w:t xml:space="preserve">UCI multiplexing for </w:t>
            </w:r>
            <w:proofErr w:type="spellStart"/>
            <w:r w:rsidRPr="00F22044">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92420E" w14:textId="77777777" w:rsidR="00F22044" w:rsidRDefault="00F22044" w:rsidP="00F44CC6">
            <w:pPr>
              <w:pStyle w:val="TAC"/>
              <w:jc w:val="left"/>
              <w:rPr>
                <w:snapToGrid w:val="0"/>
                <w:sz w:val="16"/>
                <w:szCs w:val="16"/>
              </w:rPr>
            </w:pPr>
            <w:r>
              <w:rPr>
                <w:snapToGrid w:val="0"/>
                <w:sz w:val="16"/>
                <w:szCs w:val="16"/>
              </w:rPr>
              <w:t>14.6.0</w:t>
            </w:r>
          </w:p>
        </w:tc>
      </w:tr>
      <w:tr w:rsidR="004B28EF" w:rsidRPr="006B0D02" w14:paraId="75A3D00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D466E8" w14:textId="77777777"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CBF86" w14:textId="77777777"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CC7171" w14:textId="77777777"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B5E5" w14:textId="77777777"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F4B9" w14:textId="77777777"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3193" w14:textId="77777777"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5C27A" w14:textId="77777777"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F26F47" w14:textId="77777777" w:rsidR="004B28EF" w:rsidRDefault="004B28EF" w:rsidP="00F44CC6">
            <w:pPr>
              <w:pStyle w:val="TAC"/>
              <w:jc w:val="left"/>
              <w:rPr>
                <w:snapToGrid w:val="0"/>
                <w:sz w:val="16"/>
                <w:szCs w:val="16"/>
              </w:rPr>
            </w:pPr>
            <w:r>
              <w:rPr>
                <w:snapToGrid w:val="0"/>
                <w:sz w:val="16"/>
                <w:szCs w:val="16"/>
              </w:rPr>
              <w:t>14.6.0</w:t>
            </w:r>
          </w:p>
        </w:tc>
      </w:tr>
      <w:tr w:rsidR="00FE69AC" w:rsidRPr="006B0D02" w14:paraId="5CB8198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70A98F" w14:textId="77777777"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25A719" w14:textId="77777777"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81CE3" w14:textId="77777777"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E9C9" w14:textId="77777777"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BD9C23" w14:textId="77777777"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BB591" w14:textId="77777777"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116720" w14:textId="77777777"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ADFC61" w14:textId="77777777" w:rsidR="00FE69AC" w:rsidRDefault="00FE69AC" w:rsidP="00F44CC6">
            <w:pPr>
              <w:pStyle w:val="TAC"/>
              <w:jc w:val="left"/>
              <w:rPr>
                <w:snapToGrid w:val="0"/>
                <w:sz w:val="16"/>
                <w:szCs w:val="16"/>
              </w:rPr>
            </w:pPr>
            <w:r>
              <w:rPr>
                <w:snapToGrid w:val="0"/>
                <w:sz w:val="16"/>
                <w:szCs w:val="16"/>
              </w:rPr>
              <w:t>14.6.0</w:t>
            </w:r>
          </w:p>
        </w:tc>
      </w:tr>
      <w:tr w:rsidR="00413790" w:rsidRPr="006B0D02" w14:paraId="104EB066"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B97AC3" w14:textId="77777777"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A74F52" w14:textId="77777777"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9AFDBF" w14:textId="77777777"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52CBA" w14:textId="77777777"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1B915" w14:textId="77777777"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633F1" w14:textId="77777777"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3922C" w14:textId="77777777"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FB71EE" w14:textId="77777777" w:rsidR="00413790" w:rsidRDefault="00413790" w:rsidP="00F44CC6">
            <w:pPr>
              <w:pStyle w:val="TAC"/>
              <w:jc w:val="left"/>
              <w:rPr>
                <w:snapToGrid w:val="0"/>
                <w:sz w:val="16"/>
                <w:szCs w:val="16"/>
              </w:rPr>
            </w:pPr>
            <w:r>
              <w:rPr>
                <w:snapToGrid w:val="0"/>
                <w:sz w:val="16"/>
                <w:szCs w:val="16"/>
              </w:rPr>
              <w:t>14.6.0</w:t>
            </w:r>
          </w:p>
        </w:tc>
      </w:tr>
      <w:tr w:rsidR="00C721A5" w:rsidRPr="006B0D02" w14:paraId="79DA442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1F320" w14:textId="77777777"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68E3B2" w14:textId="77777777"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41209" w14:textId="77777777"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4AC19" w14:textId="77777777"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B2A33" w14:textId="77777777"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FECEAE" w14:textId="77777777"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BAF1F" w14:textId="77777777" w:rsidR="00C721A5" w:rsidRPr="00CD45AB" w:rsidRDefault="00C721A5" w:rsidP="00F44CC6">
            <w:pPr>
              <w:spacing w:after="0"/>
              <w:rPr>
                <w:rFonts w:ascii="Arial" w:hAnsi="Arial" w:cs="Arial"/>
                <w:sz w:val="16"/>
                <w:szCs w:val="16"/>
              </w:rPr>
            </w:pPr>
            <w:r w:rsidRPr="00C721A5">
              <w:rPr>
                <w:rFonts w:ascii="Arial" w:hAnsi="Arial" w:cs="Arial"/>
                <w:sz w:val="16"/>
                <w:szCs w:val="16"/>
              </w:rPr>
              <w:t xml:space="preserve">Multiple CSI reports for </w:t>
            </w:r>
            <w:proofErr w:type="spellStart"/>
            <w:r w:rsidRPr="00C721A5">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89FDCB" w14:textId="77777777" w:rsidR="00C721A5" w:rsidRDefault="00C721A5" w:rsidP="00F44CC6">
            <w:pPr>
              <w:pStyle w:val="TAC"/>
              <w:jc w:val="left"/>
              <w:rPr>
                <w:snapToGrid w:val="0"/>
                <w:sz w:val="16"/>
                <w:szCs w:val="16"/>
              </w:rPr>
            </w:pPr>
            <w:r>
              <w:rPr>
                <w:snapToGrid w:val="0"/>
                <w:sz w:val="16"/>
                <w:szCs w:val="16"/>
              </w:rPr>
              <w:t>14.6.0</w:t>
            </w:r>
          </w:p>
        </w:tc>
      </w:tr>
      <w:tr w:rsidR="00692757" w:rsidRPr="006B0D02" w14:paraId="7DA786A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75DCEB" w14:textId="77777777"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8FF4F" w14:textId="77777777"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74EAB" w14:textId="77777777"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CF36" w14:textId="77777777"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72356" w14:textId="77777777"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3501E" w14:textId="77777777"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55962" w14:textId="77777777" w:rsidR="00692757" w:rsidRPr="00CD45AB" w:rsidRDefault="00692757" w:rsidP="00F44CC6">
            <w:pPr>
              <w:spacing w:after="0"/>
              <w:rPr>
                <w:rFonts w:ascii="Arial" w:hAnsi="Arial" w:cs="Arial"/>
                <w:sz w:val="16"/>
                <w:szCs w:val="16"/>
              </w:rPr>
            </w:pPr>
            <w:r w:rsidRPr="00692757">
              <w:rPr>
                <w:rFonts w:ascii="Arial" w:hAnsi="Arial" w:cs="Arial"/>
                <w:sz w:val="16"/>
                <w:szCs w:val="16"/>
              </w:rPr>
              <w:t xml:space="preserve">SPS for </w:t>
            </w:r>
            <w:proofErr w:type="spellStart"/>
            <w:r w:rsidRPr="0069275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62A6D8" w14:textId="77777777" w:rsidR="00692757" w:rsidRDefault="00692757" w:rsidP="00F44CC6">
            <w:pPr>
              <w:pStyle w:val="TAC"/>
              <w:jc w:val="left"/>
              <w:rPr>
                <w:snapToGrid w:val="0"/>
                <w:sz w:val="16"/>
                <w:szCs w:val="16"/>
              </w:rPr>
            </w:pPr>
            <w:r>
              <w:rPr>
                <w:snapToGrid w:val="0"/>
                <w:sz w:val="16"/>
                <w:szCs w:val="16"/>
              </w:rPr>
              <w:t>14.6.0</w:t>
            </w:r>
          </w:p>
        </w:tc>
      </w:tr>
      <w:tr w:rsidR="000B680E" w:rsidRPr="006B0D02" w14:paraId="49687075"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E6C131" w14:textId="77777777"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E3192" w14:textId="77777777"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106D6F" w14:textId="77777777"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E211" w14:textId="77777777"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5621" w14:textId="77777777"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0136A" w14:textId="77777777"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55CB36" w14:textId="77777777"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619A47" w14:textId="77777777" w:rsidR="000B680E" w:rsidRDefault="000B680E" w:rsidP="000B680E">
            <w:pPr>
              <w:pStyle w:val="TAC"/>
              <w:jc w:val="left"/>
              <w:rPr>
                <w:snapToGrid w:val="0"/>
                <w:sz w:val="16"/>
                <w:szCs w:val="16"/>
              </w:rPr>
            </w:pPr>
            <w:r>
              <w:rPr>
                <w:snapToGrid w:val="0"/>
                <w:sz w:val="16"/>
                <w:szCs w:val="16"/>
              </w:rPr>
              <w:t>14.7.0</w:t>
            </w:r>
          </w:p>
        </w:tc>
      </w:tr>
      <w:tr w:rsidR="0063526E" w:rsidRPr="006B0D02" w14:paraId="2A4CD00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AF0A1A" w14:textId="77777777"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359DE" w14:textId="77777777"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3B6BFF" w14:textId="77777777"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AE104" w14:textId="77777777"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725F4" w14:textId="77777777"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7D0C5" w14:textId="77777777"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0C1DA" w14:textId="77777777" w:rsidR="0063526E" w:rsidRPr="00CD45AB" w:rsidRDefault="0063526E" w:rsidP="00FC4D81">
            <w:pPr>
              <w:spacing w:after="0"/>
              <w:rPr>
                <w:rFonts w:ascii="Arial" w:hAnsi="Arial" w:cs="Arial"/>
                <w:sz w:val="16"/>
                <w:szCs w:val="16"/>
              </w:rPr>
            </w:pPr>
            <w:r w:rsidRPr="0063526E">
              <w:rPr>
                <w:rFonts w:ascii="Arial" w:hAnsi="Arial" w:cs="Arial"/>
                <w:sz w:val="16"/>
                <w:szCs w:val="16"/>
              </w:rPr>
              <w:t xml:space="preserve">Correction on number of subframes for </w:t>
            </w:r>
            <w:proofErr w:type="spellStart"/>
            <w:r w:rsidRPr="0063526E">
              <w:rPr>
                <w:rFonts w:ascii="Arial" w:hAnsi="Arial" w:cs="Arial"/>
                <w:sz w:val="16"/>
                <w:szCs w:val="16"/>
              </w:rPr>
              <w:t>semistatic</w:t>
            </w:r>
            <w:proofErr w:type="spellEnd"/>
            <w:r w:rsidRPr="0063526E">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398916" w14:textId="77777777" w:rsidR="0063526E" w:rsidRDefault="0063526E" w:rsidP="00FC4D81">
            <w:pPr>
              <w:pStyle w:val="TAC"/>
              <w:jc w:val="left"/>
              <w:rPr>
                <w:snapToGrid w:val="0"/>
                <w:sz w:val="16"/>
                <w:szCs w:val="16"/>
              </w:rPr>
            </w:pPr>
            <w:r>
              <w:rPr>
                <w:snapToGrid w:val="0"/>
                <w:sz w:val="16"/>
                <w:szCs w:val="16"/>
              </w:rPr>
              <w:t>14.7.0</w:t>
            </w:r>
          </w:p>
        </w:tc>
      </w:tr>
      <w:tr w:rsidR="006B0D71" w:rsidRPr="006B0D02" w14:paraId="7EB5742F"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AD59" w14:textId="77777777"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B1A40" w14:textId="77777777"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12C" w14:textId="77777777"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E8BA5" w14:textId="77777777"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FF76E" w14:textId="77777777"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542388" w14:textId="77777777"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E3F9E4" w14:textId="77777777" w:rsidR="006B0D71" w:rsidRPr="00CD45AB" w:rsidRDefault="006B0D71" w:rsidP="00FC4D81">
            <w:pPr>
              <w:spacing w:after="0"/>
              <w:rPr>
                <w:rFonts w:ascii="Arial" w:hAnsi="Arial" w:cs="Arial"/>
                <w:sz w:val="16"/>
                <w:szCs w:val="16"/>
              </w:rPr>
            </w:pPr>
            <w:r w:rsidRPr="006B0D71">
              <w:rPr>
                <w:rFonts w:ascii="Arial" w:hAnsi="Arial" w:cs="Arial"/>
                <w:sz w:val="16"/>
                <w:szCs w:val="16"/>
              </w:rPr>
              <w:t xml:space="preserve">Correction on TBS determination for </w:t>
            </w:r>
            <w:proofErr w:type="spellStart"/>
            <w:r w:rsidRPr="006B0D71">
              <w:rPr>
                <w:rFonts w:ascii="Arial" w:hAnsi="Arial" w:cs="Arial"/>
                <w:sz w:val="16"/>
                <w:szCs w:val="16"/>
              </w:rPr>
              <w:t>msg</w:t>
            </w:r>
            <w:proofErr w:type="spellEnd"/>
            <w:r w:rsidRPr="006B0D71">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F65F5E" w14:textId="77777777" w:rsidR="006B0D71" w:rsidRDefault="006B0D71" w:rsidP="00FC4D81">
            <w:pPr>
              <w:pStyle w:val="TAC"/>
              <w:jc w:val="left"/>
              <w:rPr>
                <w:snapToGrid w:val="0"/>
                <w:sz w:val="16"/>
                <w:szCs w:val="16"/>
              </w:rPr>
            </w:pPr>
            <w:r>
              <w:rPr>
                <w:snapToGrid w:val="0"/>
                <w:sz w:val="16"/>
                <w:szCs w:val="16"/>
              </w:rPr>
              <w:t>14.7.0</w:t>
            </w:r>
          </w:p>
        </w:tc>
      </w:tr>
      <w:tr w:rsidR="002F4628" w:rsidRPr="006B0D02" w14:paraId="2078D3A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72384" w14:textId="77777777"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A3CEB" w14:textId="77777777"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DFE586" w14:textId="77777777"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543EE" w14:textId="77777777"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C0422" w14:textId="77777777"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7842A" w14:textId="77777777"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603BF" w14:textId="77777777"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1A6A9C" w14:textId="77777777" w:rsidR="002F4628" w:rsidRDefault="002F4628" w:rsidP="00FC4D81">
            <w:pPr>
              <w:pStyle w:val="TAC"/>
              <w:jc w:val="left"/>
              <w:rPr>
                <w:snapToGrid w:val="0"/>
                <w:sz w:val="16"/>
                <w:szCs w:val="16"/>
              </w:rPr>
            </w:pPr>
            <w:r>
              <w:rPr>
                <w:snapToGrid w:val="0"/>
                <w:sz w:val="16"/>
                <w:szCs w:val="16"/>
              </w:rPr>
              <w:t>14.7.0</w:t>
            </w:r>
          </w:p>
        </w:tc>
      </w:tr>
      <w:tr w:rsidR="00FC20A8" w:rsidRPr="006B0D02" w14:paraId="5F968B7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D0E4D" w14:textId="77777777"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FA8F3E" w14:textId="77777777"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60D40" w14:textId="77777777"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70DEA" w14:textId="77777777"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DB6A7" w14:textId="77777777"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850D0B" w14:textId="77777777"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239CF" w14:textId="77777777"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099BC" w14:textId="77777777" w:rsidR="00FC20A8" w:rsidRDefault="00FC20A8" w:rsidP="00FC4D81">
            <w:pPr>
              <w:pStyle w:val="TAC"/>
              <w:jc w:val="left"/>
              <w:rPr>
                <w:snapToGrid w:val="0"/>
                <w:sz w:val="16"/>
                <w:szCs w:val="16"/>
              </w:rPr>
            </w:pPr>
            <w:r>
              <w:rPr>
                <w:snapToGrid w:val="0"/>
                <w:sz w:val="16"/>
                <w:szCs w:val="16"/>
              </w:rPr>
              <w:t>14.7.0</w:t>
            </w:r>
          </w:p>
        </w:tc>
      </w:tr>
      <w:tr w:rsidR="000173D6" w:rsidRPr="006B0D02" w14:paraId="187A3050"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19A6B" w14:textId="77777777"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DBF34" w14:textId="77777777"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DD20E8" w14:textId="77777777"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4373B" w14:textId="77777777"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788D5" w14:textId="77777777"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92846" w14:textId="77777777"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2AD78E" w14:textId="77777777"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9C190E" w14:textId="77777777" w:rsidR="000173D6" w:rsidRDefault="000173D6" w:rsidP="00FC4D81">
            <w:pPr>
              <w:pStyle w:val="TAC"/>
              <w:jc w:val="left"/>
              <w:rPr>
                <w:snapToGrid w:val="0"/>
                <w:sz w:val="16"/>
                <w:szCs w:val="16"/>
              </w:rPr>
            </w:pPr>
            <w:r>
              <w:rPr>
                <w:snapToGrid w:val="0"/>
                <w:sz w:val="16"/>
                <w:szCs w:val="16"/>
              </w:rPr>
              <w:t>14.7.0</w:t>
            </w:r>
          </w:p>
        </w:tc>
      </w:tr>
      <w:tr w:rsidR="00645A9E" w:rsidRPr="006B0D02" w14:paraId="54D93B3D"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3B37" w14:textId="77777777"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9871C3" w14:textId="77777777"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513C4E" w14:textId="77777777"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367B" w14:textId="77777777"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DE4BA" w14:textId="77777777"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CC7774" w14:textId="77777777"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0F8CB5" w14:textId="77777777"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5E75A" w14:textId="77777777" w:rsidR="00645A9E" w:rsidRDefault="00645A9E" w:rsidP="00FC4D81">
            <w:pPr>
              <w:pStyle w:val="TAC"/>
              <w:jc w:val="left"/>
              <w:rPr>
                <w:snapToGrid w:val="0"/>
                <w:sz w:val="16"/>
                <w:szCs w:val="16"/>
              </w:rPr>
            </w:pPr>
            <w:r>
              <w:rPr>
                <w:snapToGrid w:val="0"/>
                <w:sz w:val="16"/>
                <w:szCs w:val="16"/>
              </w:rPr>
              <w:t>14.7.0</w:t>
            </w:r>
          </w:p>
        </w:tc>
      </w:tr>
      <w:tr w:rsidR="001E3FA0" w:rsidRPr="006B0D02" w14:paraId="5639351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2814E" w14:textId="77777777"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767A0" w14:textId="77777777"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7F3A3F" w14:textId="77777777"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A438C" w14:textId="77777777"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2E48B3" w14:textId="77777777"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7B1CD" w14:textId="77777777"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CD6D8" w14:textId="77777777"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AB0059" w14:textId="77777777" w:rsidR="001E3FA0" w:rsidRDefault="001E3FA0" w:rsidP="00FC4D81">
            <w:pPr>
              <w:pStyle w:val="TAC"/>
              <w:jc w:val="left"/>
              <w:rPr>
                <w:snapToGrid w:val="0"/>
                <w:sz w:val="16"/>
                <w:szCs w:val="16"/>
              </w:rPr>
            </w:pPr>
            <w:r>
              <w:rPr>
                <w:snapToGrid w:val="0"/>
                <w:sz w:val="16"/>
                <w:szCs w:val="16"/>
              </w:rPr>
              <w:t>14.7.0</w:t>
            </w:r>
          </w:p>
        </w:tc>
      </w:tr>
      <w:tr w:rsidR="003016C7" w:rsidRPr="006B0D02" w14:paraId="4447550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B7911E" w14:textId="77777777"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472833" w14:textId="77777777"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DE39EB" w14:textId="77777777"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BCEA" w14:textId="77777777"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C6754" w14:textId="77777777"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C0FB" w14:textId="77777777"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C3142" w14:textId="77777777"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7A5CCF" w14:textId="77777777" w:rsidR="003016C7" w:rsidRDefault="003016C7" w:rsidP="00FC4D81">
            <w:pPr>
              <w:pStyle w:val="TAC"/>
              <w:jc w:val="left"/>
              <w:rPr>
                <w:snapToGrid w:val="0"/>
                <w:sz w:val="16"/>
                <w:szCs w:val="16"/>
              </w:rPr>
            </w:pPr>
            <w:r>
              <w:rPr>
                <w:snapToGrid w:val="0"/>
                <w:sz w:val="16"/>
                <w:szCs w:val="16"/>
              </w:rPr>
              <w:t>14.7.0</w:t>
            </w:r>
          </w:p>
        </w:tc>
      </w:tr>
      <w:tr w:rsidR="001D2951" w:rsidRPr="006B0D02" w14:paraId="2BC4A419"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94DF1A" w14:textId="77777777"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3FDD30" w14:textId="77777777"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152DE9" w14:textId="77777777"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3BAE" w14:textId="77777777"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15B99" w14:textId="77777777"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53F12C" w14:textId="77777777"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57F0BD" w14:textId="77777777" w:rsidR="001D2951" w:rsidRPr="00CD45AB" w:rsidRDefault="001D2951" w:rsidP="00FC4D81">
            <w:pPr>
              <w:spacing w:after="0"/>
              <w:rPr>
                <w:rFonts w:ascii="Arial" w:hAnsi="Arial" w:cs="Arial"/>
                <w:sz w:val="16"/>
                <w:szCs w:val="16"/>
              </w:rPr>
            </w:pPr>
            <w:r w:rsidRPr="001D2951">
              <w:rPr>
                <w:rFonts w:ascii="Arial" w:hAnsi="Arial" w:cs="Arial"/>
                <w:sz w:val="16"/>
                <w:szCs w:val="16"/>
              </w:rPr>
              <w:t xml:space="preserve">Clarification on </w:t>
            </w:r>
            <w:proofErr w:type="spellStart"/>
            <w:r w:rsidRPr="001D2951">
              <w:rPr>
                <w:rFonts w:ascii="Arial" w:hAnsi="Arial" w:cs="Arial"/>
                <w:sz w:val="16"/>
                <w:szCs w:val="16"/>
              </w:rPr>
              <w:t>simultaneousAckNackAndCQI</w:t>
            </w:r>
            <w:proofErr w:type="spellEnd"/>
            <w:r w:rsidRPr="001D2951">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B4EA4" w14:textId="77777777" w:rsidR="001D2951" w:rsidRDefault="001D2951" w:rsidP="00FC4D81">
            <w:pPr>
              <w:pStyle w:val="TAC"/>
              <w:jc w:val="left"/>
              <w:rPr>
                <w:snapToGrid w:val="0"/>
                <w:sz w:val="16"/>
                <w:szCs w:val="16"/>
              </w:rPr>
            </w:pPr>
            <w:r>
              <w:rPr>
                <w:snapToGrid w:val="0"/>
                <w:sz w:val="16"/>
                <w:szCs w:val="16"/>
              </w:rPr>
              <w:t>14.7.0</w:t>
            </w:r>
          </w:p>
        </w:tc>
      </w:tr>
      <w:tr w:rsidR="00C93EE7" w:rsidRPr="006B0D02" w14:paraId="1D2E694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8279A" w14:textId="77777777"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741497" w14:textId="77777777"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6AFF0" w14:textId="77777777"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3DD0" w14:textId="77777777"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8342C" w14:textId="77777777"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64D22" w14:textId="77777777"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49E053" w14:textId="77777777"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FBB3A" w14:textId="77777777" w:rsidR="00C93EE7" w:rsidRDefault="00C93EE7" w:rsidP="00FC4D81">
            <w:pPr>
              <w:pStyle w:val="TAC"/>
              <w:jc w:val="left"/>
              <w:rPr>
                <w:snapToGrid w:val="0"/>
                <w:sz w:val="16"/>
                <w:szCs w:val="16"/>
              </w:rPr>
            </w:pPr>
            <w:r>
              <w:rPr>
                <w:snapToGrid w:val="0"/>
                <w:sz w:val="16"/>
                <w:szCs w:val="16"/>
              </w:rPr>
              <w:t>14.7.0</w:t>
            </w:r>
          </w:p>
        </w:tc>
      </w:tr>
      <w:tr w:rsidR="00A94556" w:rsidRPr="006B0D02" w14:paraId="11C4C7D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98E08" w14:textId="77777777"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1A7616" w14:textId="77777777"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311823" w14:textId="77777777"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127" w14:textId="77777777"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FA839" w14:textId="77777777"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0571A4" w14:textId="77777777"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57FBD" w14:textId="77777777" w:rsidR="00A94556" w:rsidRPr="00CD45AB" w:rsidRDefault="00A94556" w:rsidP="00FC4D81">
            <w:pPr>
              <w:spacing w:after="0"/>
              <w:rPr>
                <w:rFonts w:ascii="Arial" w:hAnsi="Arial" w:cs="Arial"/>
                <w:sz w:val="16"/>
                <w:szCs w:val="16"/>
              </w:rPr>
            </w:pPr>
            <w:r w:rsidRPr="00A94556">
              <w:rPr>
                <w:rFonts w:ascii="Arial" w:hAnsi="Arial" w:cs="Arial"/>
                <w:sz w:val="16"/>
                <w:szCs w:val="16"/>
              </w:rPr>
              <w:t xml:space="preserve">Correction on PUCCH configuration with </w:t>
            </w:r>
            <w:proofErr w:type="spellStart"/>
            <w:r w:rsidRPr="00A94556">
              <w:rPr>
                <w:rFonts w:ascii="Arial" w:hAnsi="Arial" w:cs="Arial"/>
                <w:sz w:val="16"/>
                <w:szCs w:val="16"/>
              </w:rPr>
              <w:t>CEModeA</w:t>
            </w:r>
            <w:proofErr w:type="spellEnd"/>
            <w:r w:rsidRPr="00A94556">
              <w:rPr>
                <w:rFonts w:ascii="Arial" w:hAnsi="Arial" w:cs="Arial"/>
                <w:sz w:val="16"/>
                <w:szCs w:val="16"/>
              </w:rPr>
              <w:t xml:space="preserve"> or </w:t>
            </w:r>
            <w:proofErr w:type="spellStart"/>
            <w:r w:rsidRPr="00A94556">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624382" w14:textId="77777777" w:rsidR="00A94556" w:rsidRDefault="00A94556" w:rsidP="00FC4D81">
            <w:pPr>
              <w:pStyle w:val="TAC"/>
              <w:jc w:val="left"/>
              <w:rPr>
                <w:snapToGrid w:val="0"/>
                <w:sz w:val="16"/>
                <w:szCs w:val="16"/>
              </w:rPr>
            </w:pPr>
            <w:r>
              <w:rPr>
                <w:snapToGrid w:val="0"/>
                <w:sz w:val="16"/>
                <w:szCs w:val="16"/>
              </w:rPr>
              <w:t>14.7.0</w:t>
            </w:r>
          </w:p>
        </w:tc>
      </w:tr>
      <w:tr w:rsidR="00294A9F" w:rsidRPr="006B0D02" w14:paraId="0AD928B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3449DE" w14:textId="77777777"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2A8A9" w14:textId="77777777"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0D1B29" w14:textId="77777777"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7BD7B" w14:textId="77777777"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CCA08" w14:textId="77777777"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F9783" w14:textId="77777777"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D42C52" w14:textId="77777777"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B51451" w14:textId="77777777" w:rsidR="00294A9F" w:rsidRDefault="00294A9F" w:rsidP="00FC4D81">
            <w:pPr>
              <w:pStyle w:val="TAC"/>
              <w:jc w:val="left"/>
              <w:rPr>
                <w:snapToGrid w:val="0"/>
                <w:sz w:val="16"/>
                <w:szCs w:val="16"/>
              </w:rPr>
            </w:pPr>
            <w:r>
              <w:rPr>
                <w:snapToGrid w:val="0"/>
                <w:sz w:val="16"/>
                <w:szCs w:val="16"/>
              </w:rPr>
              <w:t>14.7.0</w:t>
            </w:r>
          </w:p>
        </w:tc>
      </w:tr>
      <w:tr w:rsidR="0011656E" w:rsidRPr="006B0D02" w14:paraId="6C4196F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C9CB" w14:textId="77777777"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C5320" w14:textId="77777777"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DDF6D" w14:textId="77777777"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0230" w14:textId="77777777"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97A5" w14:textId="77777777"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CF753A" w14:textId="77777777"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0F535" w14:textId="77777777" w:rsidR="0011656E" w:rsidRPr="00CD45AB" w:rsidRDefault="0011656E" w:rsidP="00FC4D81">
            <w:pPr>
              <w:spacing w:after="0"/>
              <w:rPr>
                <w:rFonts w:ascii="Arial" w:hAnsi="Arial" w:cs="Arial"/>
                <w:sz w:val="16"/>
                <w:szCs w:val="16"/>
              </w:rPr>
            </w:pPr>
            <w:r w:rsidRPr="0011656E">
              <w:rPr>
                <w:rFonts w:ascii="Arial" w:hAnsi="Arial" w:cs="Arial"/>
                <w:sz w:val="16"/>
                <w:szCs w:val="16"/>
              </w:rPr>
              <w:t xml:space="preserve">Correction on RV determination for </w:t>
            </w:r>
            <w:proofErr w:type="spellStart"/>
            <w:r w:rsidRPr="0011656E">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BC281" w14:textId="77777777" w:rsidR="0011656E" w:rsidRDefault="0011656E" w:rsidP="00FC4D81">
            <w:pPr>
              <w:pStyle w:val="TAC"/>
              <w:jc w:val="left"/>
              <w:rPr>
                <w:snapToGrid w:val="0"/>
                <w:sz w:val="16"/>
                <w:szCs w:val="16"/>
              </w:rPr>
            </w:pPr>
            <w:r>
              <w:rPr>
                <w:snapToGrid w:val="0"/>
                <w:sz w:val="16"/>
                <w:szCs w:val="16"/>
              </w:rPr>
              <w:t>14.7.0</w:t>
            </w:r>
          </w:p>
        </w:tc>
      </w:tr>
      <w:tr w:rsidR="006B198A" w:rsidRPr="006B0D02" w14:paraId="79A7F4E4"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4891B7" w14:textId="77777777"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0ADE31" w14:textId="77777777"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AC6EF" w14:textId="77777777"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E7D18" w14:textId="77777777"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1B306" w14:textId="77777777"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3DB496" w14:textId="77777777"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45BC4D" w14:textId="77777777" w:rsidR="006B198A" w:rsidRPr="00CD45AB" w:rsidRDefault="006B198A" w:rsidP="00FC4D81">
            <w:pPr>
              <w:spacing w:after="0"/>
              <w:rPr>
                <w:rFonts w:ascii="Arial" w:hAnsi="Arial" w:cs="Arial"/>
                <w:sz w:val="16"/>
                <w:szCs w:val="16"/>
              </w:rPr>
            </w:pPr>
            <w:r w:rsidRPr="006B198A">
              <w:rPr>
                <w:rFonts w:ascii="Arial" w:hAnsi="Arial" w:cs="Arial"/>
                <w:sz w:val="16"/>
                <w:szCs w:val="16"/>
              </w:rPr>
              <w:t xml:space="preserve">Corrections in Physical Resource Block numbering to RA Type0 for </w:t>
            </w:r>
            <w:proofErr w:type="spellStart"/>
            <w:r w:rsidRPr="006B198A">
              <w:rPr>
                <w:rFonts w:ascii="Arial" w:hAnsi="Arial" w:cs="Arial"/>
                <w:sz w:val="16"/>
                <w:szCs w:val="16"/>
              </w:rPr>
              <w:t>FeMTC</w:t>
            </w:r>
            <w:proofErr w:type="spellEnd"/>
            <w:r w:rsidRPr="006B198A">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5BFB2" w14:textId="77777777" w:rsidR="006B198A" w:rsidRDefault="006B198A" w:rsidP="00FC4D81">
            <w:pPr>
              <w:pStyle w:val="TAC"/>
              <w:jc w:val="left"/>
              <w:rPr>
                <w:snapToGrid w:val="0"/>
                <w:sz w:val="16"/>
                <w:szCs w:val="16"/>
              </w:rPr>
            </w:pPr>
            <w:r>
              <w:rPr>
                <w:snapToGrid w:val="0"/>
                <w:sz w:val="16"/>
                <w:szCs w:val="16"/>
              </w:rPr>
              <w:t>14.7.0</w:t>
            </w:r>
          </w:p>
        </w:tc>
      </w:tr>
      <w:tr w:rsidR="00590925" w:rsidRPr="006B0D02" w14:paraId="0AABB2C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AB7E1" w14:textId="77777777"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CFFB2" w14:textId="77777777"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9F1AE" w14:textId="77777777"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98BE2" w14:textId="77777777"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8379D" w14:textId="77777777"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A6C0F" w14:textId="77777777"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0561D" w14:textId="77777777"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D46822" w14:textId="77777777" w:rsidR="00590925" w:rsidRDefault="00590925" w:rsidP="00FC4D81">
            <w:pPr>
              <w:pStyle w:val="TAC"/>
              <w:jc w:val="left"/>
              <w:rPr>
                <w:snapToGrid w:val="0"/>
                <w:sz w:val="16"/>
                <w:szCs w:val="16"/>
              </w:rPr>
            </w:pPr>
            <w:r>
              <w:rPr>
                <w:snapToGrid w:val="0"/>
                <w:sz w:val="16"/>
                <w:szCs w:val="16"/>
              </w:rPr>
              <w:t>14.7.0</w:t>
            </w:r>
          </w:p>
        </w:tc>
      </w:tr>
      <w:tr w:rsidR="001D6EB4" w:rsidRPr="006B0D02" w14:paraId="008CA3B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F62846" w14:textId="77777777"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73F72C" w14:textId="77777777"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DE22A2" w14:textId="77777777"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37DE9" w14:textId="77777777"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2446A" w14:textId="77777777"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E75824" w14:textId="77777777"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D61C7" w14:textId="77777777" w:rsidR="001D6EB4" w:rsidRPr="00CD45AB" w:rsidRDefault="001D6EB4" w:rsidP="00FC4D81">
            <w:pPr>
              <w:spacing w:after="0"/>
              <w:rPr>
                <w:rFonts w:ascii="Arial" w:hAnsi="Arial" w:cs="Arial"/>
                <w:sz w:val="16"/>
                <w:szCs w:val="16"/>
              </w:rPr>
            </w:pPr>
            <w:r w:rsidRPr="001D6EB4">
              <w:rPr>
                <w:rFonts w:ascii="Arial" w:hAnsi="Arial" w:cs="Arial"/>
                <w:sz w:val="16"/>
                <w:szCs w:val="16"/>
              </w:rPr>
              <w:t xml:space="preserve">PRG for </w:t>
            </w:r>
            <w:proofErr w:type="spellStart"/>
            <w:r w:rsidRPr="001D6EB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0CDD24" w14:textId="77777777" w:rsidR="001D6EB4" w:rsidRDefault="001D6EB4" w:rsidP="001D6EB4">
            <w:pPr>
              <w:pStyle w:val="TAC"/>
              <w:jc w:val="left"/>
              <w:rPr>
                <w:snapToGrid w:val="0"/>
                <w:sz w:val="16"/>
                <w:szCs w:val="16"/>
              </w:rPr>
            </w:pPr>
            <w:r>
              <w:rPr>
                <w:snapToGrid w:val="0"/>
                <w:sz w:val="16"/>
                <w:szCs w:val="16"/>
              </w:rPr>
              <w:t>14.8.0</w:t>
            </w:r>
          </w:p>
        </w:tc>
      </w:tr>
      <w:tr w:rsidR="00AC787D" w:rsidRPr="006B0D02" w14:paraId="73B896B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18410" w14:textId="77777777"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E438D2" w14:textId="77777777"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4C1EA" w14:textId="77777777"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02CA3" w14:textId="77777777"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D4228" w14:textId="77777777"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FC350" w14:textId="77777777"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4922E" w14:textId="77777777"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A8B871" w14:textId="77777777" w:rsidR="00AC787D" w:rsidRDefault="00AC787D" w:rsidP="00FC4D81">
            <w:pPr>
              <w:pStyle w:val="TAC"/>
              <w:jc w:val="left"/>
              <w:rPr>
                <w:snapToGrid w:val="0"/>
                <w:sz w:val="16"/>
                <w:szCs w:val="16"/>
              </w:rPr>
            </w:pPr>
            <w:r>
              <w:rPr>
                <w:snapToGrid w:val="0"/>
                <w:sz w:val="16"/>
                <w:szCs w:val="16"/>
              </w:rPr>
              <w:t>14.8.0</w:t>
            </w:r>
          </w:p>
        </w:tc>
      </w:tr>
      <w:tr w:rsidR="00166C8D" w:rsidRPr="006B0D02" w14:paraId="30F8BD0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7A2E18" w14:textId="77777777"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6F2E8" w14:textId="77777777"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1A437" w14:textId="77777777"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CE70" w14:textId="77777777"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D6D36" w14:textId="77777777"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3983E" w14:textId="77777777"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346460" w14:textId="77777777"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FBBFC6" w14:textId="77777777" w:rsidR="00166C8D" w:rsidRDefault="00166C8D" w:rsidP="00FC4D81">
            <w:pPr>
              <w:pStyle w:val="TAC"/>
              <w:jc w:val="left"/>
              <w:rPr>
                <w:snapToGrid w:val="0"/>
                <w:sz w:val="16"/>
                <w:szCs w:val="16"/>
              </w:rPr>
            </w:pPr>
            <w:r>
              <w:rPr>
                <w:snapToGrid w:val="0"/>
                <w:sz w:val="16"/>
                <w:szCs w:val="16"/>
              </w:rPr>
              <w:t>14.8.0</w:t>
            </w:r>
          </w:p>
        </w:tc>
      </w:tr>
      <w:tr w:rsidR="000A200D" w:rsidRPr="006B0D02" w14:paraId="7BCA36AE"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7EAC4" w14:textId="77777777"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763068" w14:textId="77777777"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BB908" w14:textId="77777777"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4B0A" w14:textId="77777777"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9897D" w14:textId="77777777"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C457E" w14:textId="77777777"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02DEBF" w14:textId="77777777"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281568" w14:textId="77777777" w:rsidR="000A200D" w:rsidRDefault="000A200D" w:rsidP="00FC4D81">
            <w:pPr>
              <w:pStyle w:val="TAC"/>
              <w:jc w:val="left"/>
              <w:rPr>
                <w:snapToGrid w:val="0"/>
                <w:sz w:val="16"/>
                <w:szCs w:val="16"/>
              </w:rPr>
            </w:pPr>
            <w:r>
              <w:rPr>
                <w:snapToGrid w:val="0"/>
                <w:sz w:val="16"/>
                <w:szCs w:val="16"/>
              </w:rPr>
              <w:t>14.8.0</w:t>
            </w:r>
          </w:p>
        </w:tc>
      </w:tr>
      <w:tr w:rsidR="009B5504" w:rsidRPr="006B0D02" w14:paraId="3A522E8B"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0B3D0" w14:textId="77777777"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EFD1F" w14:textId="77777777"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E13779" w14:textId="77777777"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F30C" w14:textId="77777777"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E0840" w14:textId="77777777"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F4083" w14:textId="77777777"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AC372" w14:textId="77777777"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E8CECB" w14:textId="77777777" w:rsidR="009B5504" w:rsidRDefault="009B5504" w:rsidP="00FC4D81">
            <w:pPr>
              <w:pStyle w:val="TAC"/>
              <w:jc w:val="left"/>
              <w:rPr>
                <w:snapToGrid w:val="0"/>
                <w:sz w:val="16"/>
                <w:szCs w:val="16"/>
              </w:rPr>
            </w:pPr>
            <w:r>
              <w:rPr>
                <w:snapToGrid w:val="0"/>
                <w:sz w:val="16"/>
                <w:szCs w:val="16"/>
              </w:rPr>
              <w:t>14.8.0</w:t>
            </w:r>
          </w:p>
        </w:tc>
      </w:tr>
      <w:tr w:rsidR="00B619D2" w:rsidRPr="006B0D02" w14:paraId="14EB718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D05A71" w14:textId="77777777"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A99FC" w14:textId="77777777"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6238FB" w14:textId="77777777"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C642" w14:textId="77777777"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3299FB" w14:textId="77777777"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A2161" w14:textId="77777777"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EF4EFF" w14:textId="77777777"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B64E6C" w14:textId="77777777" w:rsidR="00B619D2" w:rsidRDefault="00B619D2" w:rsidP="00FC4D81">
            <w:pPr>
              <w:pStyle w:val="TAC"/>
              <w:jc w:val="left"/>
              <w:rPr>
                <w:snapToGrid w:val="0"/>
                <w:sz w:val="16"/>
                <w:szCs w:val="16"/>
              </w:rPr>
            </w:pPr>
            <w:r>
              <w:rPr>
                <w:snapToGrid w:val="0"/>
                <w:sz w:val="16"/>
                <w:szCs w:val="16"/>
              </w:rPr>
              <w:t>14.8.0</w:t>
            </w:r>
          </w:p>
        </w:tc>
      </w:tr>
      <w:tr w:rsidR="00021C08" w:rsidRPr="006B0D02" w14:paraId="39C685E8"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E4DC3" w14:textId="77777777"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9FAE5" w14:textId="77777777"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0B00DB" w14:textId="77777777"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86FB" w14:textId="77777777"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33895" w14:textId="77777777"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DE6719" w14:textId="77777777"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6020C" w14:textId="77777777" w:rsidR="00021C08" w:rsidRPr="00CD45AB" w:rsidRDefault="00021C08" w:rsidP="00FC4D81">
            <w:pPr>
              <w:spacing w:after="0"/>
              <w:rPr>
                <w:rFonts w:ascii="Arial" w:hAnsi="Arial" w:cs="Arial"/>
                <w:sz w:val="16"/>
                <w:szCs w:val="16"/>
              </w:rPr>
            </w:pPr>
            <w:r w:rsidRPr="00021C08">
              <w:rPr>
                <w:rFonts w:ascii="Arial" w:hAnsi="Arial" w:cs="Arial"/>
                <w:sz w:val="16"/>
                <w:szCs w:val="16"/>
              </w:rPr>
              <w:t xml:space="preserve">Capability for </w:t>
            </w:r>
            <w:proofErr w:type="spellStart"/>
            <w:r w:rsidRPr="00021C08">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2969A3" w14:textId="77777777" w:rsidR="00021C08" w:rsidRDefault="00021C08" w:rsidP="00FC4D81">
            <w:pPr>
              <w:pStyle w:val="TAC"/>
              <w:jc w:val="left"/>
              <w:rPr>
                <w:snapToGrid w:val="0"/>
                <w:sz w:val="16"/>
                <w:szCs w:val="16"/>
              </w:rPr>
            </w:pPr>
            <w:r>
              <w:rPr>
                <w:snapToGrid w:val="0"/>
                <w:sz w:val="16"/>
                <w:szCs w:val="16"/>
              </w:rPr>
              <w:t>14.8.0</w:t>
            </w:r>
          </w:p>
        </w:tc>
      </w:tr>
      <w:tr w:rsidR="00381288" w:rsidRPr="006B0D02" w14:paraId="5479F787"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BDA25" w14:textId="77777777"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BC6E25" w14:textId="77777777"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DA5DD4" w14:textId="77777777"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E666E" w14:textId="77777777"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C70B1" w14:textId="77777777"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3BEAE7" w14:textId="77777777"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AF6706" w14:textId="77777777" w:rsidR="00381288" w:rsidRPr="00CD45AB" w:rsidRDefault="00381288" w:rsidP="00FC4D81">
            <w:pPr>
              <w:spacing w:after="0"/>
              <w:rPr>
                <w:rFonts w:ascii="Arial" w:hAnsi="Arial" w:cs="Arial"/>
                <w:sz w:val="16"/>
                <w:szCs w:val="16"/>
              </w:rPr>
            </w:pPr>
            <w:r w:rsidRPr="00381288">
              <w:rPr>
                <w:rFonts w:ascii="Arial" w:hAnsi="Arial" w:cs="Arial"/>
                <w:sz w:val="16"/>
                <w:szCs w:val="16"/>
              </w:rPr>
              <w:t xml:space="preserve">SRS transmission in </w:t>
            </w:r>
            <w:proofErr w:type="spellStart"/>
            <w:r w:rsidRPr="00381288">
              <w:rPr>
                <w:rFonts w:ascii="Arial" w:hAnsi="Arial" w:cs="Arial"/>
                <w:sz w:val="16"/>
                <w:szCs w:val="16"/>
              </w:rPr>
              <w:t>UpPTS</w:t>
            </w:r>
            <w:proofErr w:type="spellEnd"/>
            <w:r w:rsidRPr="0038128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0397B" w14:textId="77777777" w:rsidR="00381288" w:rsidRDefault="00381288" w:rsidP="00FC4D81">
            <w:pPr>
              <w:pStyle w:val="TAC"/>
              <w:jc w:val="left"/>
              <w:rPr>
                <w:snapToGrid w:val="0"/>
                <w:sz w:val="16"/>
                <w:szCs w:val="16"/>
              </w:rPr>
            </w:pPr>
            <w:r>
              <w:rPr>
                <w:snapToGrid w:val="0"/>
                <w:sz w:val="16"/>
                <w:szCs w:val="16"/>
              </w:rPr>
              <w:t>14.8.0</w:t>
            </w:r>
          </w:p>
        </w:tc>
      </w:tr>
      <w:tr w:rsidR="001A2A0F" w:rsidRPr="006B0D02" w14:paraId="0004F002"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19D9B2" w14:textId="77777777"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C171D6" w14:textId="77777777"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38CF00" w14:textId="77777777"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9E594" w14:textId="77777777"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9298B" w14:textId="77777777"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DBAC5D" w14:textId="77777777"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030B8" w14:textId="77777777" w:rsidR="001A2A0F" w:rsidRPr="00CD45AB" w:rsidRDefault="001A2A0F" w:rsidP="00FC4D81">
            <w:pPr>
              <w:spacing w:after="0"/>
              <w:rPr>
                <w:rFonts w:ascii="Arial" w:hAnsi="Arial" w:cs="Arial"/>
                <w:sz w:val="16"/>
                <w:szCs w:val="16"/>
              </w:rPr>
            </w:pPr>
            <w:r w:rsidRPr="001A2A0F">
              <w:rPr>
                <w:rFonts w:ascii="Arial" w:hAnsi="Arial" w:cs="Arial"/>
                <w:sz w:val="16"/>
                <w:szCs w:val="16"/>
              </w:rPr>
              <w:t xml:space="preserve">HARQ-ACK payload size determination for </w:t>
            </w:r>
            <w:proofErr w:type="spellStart"/>
            <w:r w:rsidRPr="001A2A0F">
              <w:rPr>
                <w:rFonts w:ascii="Arial" w:hAnsi="Arial" w:cs="Arial"/>
                <w:sz w:val="16"/>
                <w:szCs w:val="16"/>
              </w:rPr>
              <w:t>crs</w:t>
            </w:r>
            <w:proofErr w:type="spellEnd"/>
            <w:r w:rsidRPr="001A2A0F">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09E0E0" w14:textId="77777777" w:rsidR="001A2A0F" w:rsidRDefault="001A2A0F" w:rsidP="00FC4D81">
            <w:pPr>
              <w:pStyle w:val="TAC"/>
              <w:jc w:val="left"/>
              <w:rPr>
                <w:snapToGrid w:val="0"/>
                <w:sz w:val="16"/>
                <w:szCs w:val="16"/>
              </w:rPr>
            </w:pPr>
            <w:r>
              <w:rPr>
                <w:snapToGrid w:val="0"/>
                <w:sz w:val="16"/>
                <w:szCs w:val="16"/>
              </w:rPr>
              <w:t>14.8.0</w:t>
            </w:r>
          </w:p>
        </w:tc>
      </w:tr>
      <w:tr w:rsidR="00EB0E01" w:rsidRPr="006B0D02" w14:paraId="560ACBF1"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82F4D" w14:textId="77777777"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B8E1E" w14:textId="77777777"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47E0E0" w14:textId="77777777"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AD241" w14:textId="77777777"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10280" w14:textId="77777777"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B997C7" w14:textId="77777777"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09EBB" w14:textId="77777777"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66C6F" w14:textId="77777777" w:rsidR="00EB0E01" w:rsidRDefault="00EB0E01" w:rsidP="00FC4D81">
            <w:pPr>
              <w:pStyle w:val="TAC"/>
              <w:jc w:val="left"/>
              <w:rPr>
                <w:snapToGrid w:val="0"/>
                <w:sz w:val="16"/>
                <w:szCs w:val="16"/>
              </w:rPr>
            </w:pPr>
            <w:r>
              <w:rPr>
                <w:snapToGrid w:val="0"/>
                <w:sz w:val="16"/>
                <w:szCs w:val="16"/>
              </w:rPr>
              <w:t>14.8.0</w:t>
            </w:r>
          </w:p>
        </w:tc>
      </w:tr>
      <w:tr w:rsidR="00F877C2" w:rsidRPr="006B0D02" w14:paraId="0874238A"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3ED2DC" w14:textId="77777777"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2C3ADB" w14:textId="77777777"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AC3FD" w14:textId="77777777"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DB859" w14:textId="77777777"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5F67D" w14:textId="77777777"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DF02E" w14:textId="77777777"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B3D539" w14:textId="77777777"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07D49C" w14:textId="77777777" w:rsidR="00F877C2" w:rsidRDefault="00F877C2" w:rsidP="00FC4D81">
            <w:pPr>
              <w:pStyle w:val="TAC"/>
              <w:jc w:val="left"/>
              <w:rPr>
                <w:snapToGrid w:val="0"/>
                <w:sz w:val="16"/>
                <w:szCs w:val="16"/>
              </w:rPr>
            </w:pPr>
            <w:r>
              <w:rPr>
                <w:snapToGrid w:val="0"/>
                <w:sz w:val="16"/>
                <w:szCs w:val="16"/>
              </w:rPr>
              <w:t>14.8.0</w:t>
            </w:r>
          </w:p>
        </w:tc>
      </w:tr>
      <w:tr w:rsidR="002758EC" w:rsidRPr="006B0D02" w14:paraId="120E8163" w14:textId="77777777"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8427D1" w14:textId="77777777"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87017" w14:textId="77777777"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10329" w14:textId="77777777"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32FCF" w14:textId="77777777"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DF1F6" w14:textId="77777777"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D85B6F" w14:textId="77777777"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88EEA" w14:textId="77777777" w:rsidR="002758EC" w:rsidRPr="00CD45AB" w:rsidRDefault="002758EC" w:rsidP="00FC4D81">
            <w:pPr>
              <w:spacing w:after="0"/>
              <w:rPr>
                <w:rFonts w:ascii="Arial" w:hAnsi="Arial" w:cs="Arial"/>
                <w:sz w:val="16"/>
                <w:szCs w:val="16"/>
              </w:rPr>
            </w:pPr>
            <w:r w:rsidRPr="002758EC">
              <w:rPr>
                <w:rFonts w:ascii="Arial" w:hAnsi="Arial" w:cs="Arial"/>
                <w:sz w:val="16"/>
                <w:szCs w:val="16"/>
              </w:rPr>
              <w:t xml:space="preserve">Correction for HARQ-ACK delay in </w:t>
            </w:r>
            <w:proofErr w:type="spellStart"/>
            <w:r w:rsidRPr="002758E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CF5577" w14:textId="77777777" w:rsidR="002758EC" w:rsidRDefault="002758EC" w:rsidP="00FC4D81">
            <w:pPr>
              <w:pStyle w:val="TAC"/>
              <w:jc w:val="left"/>
              <w:rPr>
                <w:snapToGrid w:val="0"/>
                <w:sz w:val="16"/>
                <w:szCs w:val="16"/>
              </w:rPr>
            </w:pPr>
            <w:r>
              <w:rPr>
                <w:snapToGrid w:val="0"/>
                <w:sz w:val="16"/>
                <w:szCs w:val="16"/>
              </w:rPr>
              <w:t>14.8.0</w:t>
            </w:r>
          </w:p>
        </w:tc>
      </w:tr>
      <w:tr w:rsidR="00114E27" w:rsidRPr="006B0D02" w14:paraId="70C2D048" w14:textId="77777777"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66D8F" w14:textId="77777777"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5E270" w14:textId="77777777"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6CB436" w14:textId="77777777"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4711" w14:textId="77777777"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55401" w14:textId="77777777"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C49BBB" w14:textId="77777777"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27F4" w14:textId="77777777"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E49F5F" w14:textId="77777777" w:rsidR="00114E27" w:rsidRDefault="00114E27" w:rsidP="00FC4D81">
            <w:pPr>
              <w:pStyle w:val="TAC"/>
              <w:jc w:val="left"/>
              <w:rPr>
                <w:snapToGrid w:val="0"/>
                <w:sz w:val="16"/>
                <w:szCs w:val="16"/>
              </w:rPr>
            </w:pPr>
            <w:r>
              <w:rPr>
                <w:snapToGrid w:val="0"/>
                <w:sz w:val="16"/>
                <w:szCs w:val="16"/>
              </w:rPr>
              <w:t>14.9.0</w:t>
            </w:r>
          </w:p>
        </w:tc>
      </w:tr>
      <w:tr w:rsidR="00F17492" w:rsidRPr="006B0D02" w14:paraId="25EEBB90" w14:textId="77777777"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D5303" w14:textId="77777777"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699D9" w14:textId="77777777"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E8C1C6" w14:textId="77777777"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754A" w14:textId="77777777"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65FBE" w14:textId="77777777"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53B6EC" w14:textId="77777777"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9D265F" w14:textId="77777777"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D5CB8C" w14:textId="77777777" w:rsidR="00F17492" w:rsidRDefault="00F17492" w:rsidP="00FC4D81">
            <w:pPr>
              <w:pStyle w:val="TAC"/>
              <w:jc w:val="left"/>
              <w:rPr>
                <w:snapToGrid w:val="0"/>
                <w:sz w:val="16"/>
                <w:szCs w:val="16"/>
              </w:rPr>
            </w:pPr>
            <w:r>
              <w:rPr>
                <w:snapToGrid w:val="0"/>
                <w:sz w:val="16"/>
                <w:szCs w:val="16"/>
              </w:rPr>
              <w:t>14.9.0</w:t>
            </w:r>
          </w:p>
        </w:tc>
      </w:tr>
      <w:tr w:rsidR="00FC4D81" w:rsidRPr="006B0D02" w14:paraId="77671A24" w14:textId="77777777"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9E46F9" w14:textId="77777777"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5991F" w14:textId="77777777"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A00BDB" w14:textId="77777777"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3C957" w14:textId="77777777"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00752" w14:textId="77777777"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A579E1" w14:textId="77777777"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18336" w14:textId="77777777"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535EC1" w14:textId="77777777" w:rsidR="00FC4D81" w:rsidRDefault="00FC4D81" w:rsidP="00FC4D81">
            <w:pPr>
              <w:pStyle w:val="TAC"/>
              <w:jc w:val="left"/>
              <w:rPr>
                <w:snapToGrid w:val="0"/>
                <w:sz w:val="16"/>
                <w:szCs w:val="16"/>
              </w:rPr>
            </w:pPr>
            <w:r>
              <w:rPr>
                <w:snapToGrid w:val="0"/>
                <w:sz w:val="16"/>
                <w:szCs w:val="16"/>
              </w:rPr>
              <w:t>14.9.0</w:t>
            </w:r>
          </w:p>
        </w:tc>
      </w:tr>
      <w:tr w:rsidR="003C3EFD" w:rsidRPr="006B0D02" w14:paraId="36757250" w14:textId="77777777"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62E19F" w14:textId="77777777"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76650E" w14:textId="77777777"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0FB12F" w14:textId="77777777"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55E2" w14:textId="77777777"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4719B" w14:textId="77777777"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70B20" w14:textId="77777777"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27D7F" w14:textId="77777777"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757E28" w14:textId="77777777" w:rsidR="003C3EFD" w:rsidRDefault="003C3EFD" w:rsidP="00BC084E">
            <w:pPr>
              <w:pStyle w:val="TAC"/>
              <w:jc w:val="left"/>
              <w:rPr>
                <w:snapToGrid w:val="0"/>
                <w:sz w:val="16"/>
                <w:szCs w:val="16"/>
              </w:rPr>
            </w:pPr>
            <w:r>
              <w:rPr>
                <w:snapToGrid w:val="0"/>
                <w:sz w:val="16"/>
                <w:szCs w:val="16"/>
              </w:rPr>
              <w:t>14.9.0</w:t>
            </w:r>
          </w:p>
        </w:tc>
      </w:tr>
      <w:tr w:rsidR="00DB5A9E" w:rsidRPr="006B0D02" w14:paraId="5ABB12F5" w14:textId="77777777"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F403A" w14:textId="77777777"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FDC38" w14:textId="77777777"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F02071" w14:textId="77777777"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96F8E" w14:textId="77777777"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98FE" w14:textId="77777777"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CF0C3C" w14:textId="77777777"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529F8" w14:textId="77777777" w:rsidR="00DB5A9E" w:rsidRPr="00CD45AB" w:rsidRDefault="00DB5A9E" w:rsidP="00BC084E">
            <w:pPr>
              <w:spacing w:after="0"/>
              <w:rPr>
                <w:rFonts w:ascii="Arial" w:hAnsi="Arial" w:cs="Arial"/>
                <w:sz w:val="16"/>
                <w:szCs w:val="16"/>
              </w:rPr>
            </w:pPr>
            <w:r w:rsidRPr="00DB5A9E">
              <w:rPr>
                <w:rFonts w:ascii="Arial" w:hAnsi="Arial" w:cs="Arial"/>
                <w:sz w:val="16"/>
                <w:szCs w:val="16"/>
              </w:rPr>
              <w:t xml:space="preserve">Aperiodic CSI report for PUSCH in </w:t>
            </w:r>
            <w:proofErr w:type="spellStart"/>
            <w:r w:rsidRPr="00DB5A9E">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7F693" w14:textId="77777777" w:rsidR="00DB5A9E" w:rsidRDefault="00DB5A9E" w:rsidP="00BC084E">
            <w:pPr>
              <w:pStyle w:val="TAC"/>
              <w:jc w:val="left"/>
              <w:rPr>
                <w:snapToGrid w:val="0"/>
                <w:sz w:val="16"/>
                <w:szCs w:val="16"/>
              </w:rPr>
            </w:pPr>
            <w:r>
              <w:rPr>
                <w:snapToGrid w:val="0"/>
                <w:sz w:val="16"/>
                <w:szCs w:val="16"/>
              </w:rPr>
              <w:t>14.9.0</w:t>
            </w:r>
          </w:p>
        </w:tc>
      </w:tr>
      <w:tr w:rsidR="00F371BC" w:rsidRPr="006B0D02" w14:paraId="3162CCC4" w14:textId="77777777"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32BA0" w14:textId="77777777"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3D852C" w14:textId="77777777"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2ABFFA" w14:textId="77777777"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3AF3E" w14:textId="77777777"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693B2" w14:textId="77777777"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CCFA04" w14:textId="77777777"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04A16" w14:textId="77777777"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4717A4" w14:textId="77777777" w:rsidR="00F371BC" w:rsidRDefault="00F371BC" w:rsidP="00BC084E">
            <w:pPr>
              <w:pStyle w:val="TAC"/>
              <w:jc w:val="left"/>
              <w:rPr>
                <w:snapToGrid w:val="0"/>
                <w:sz w:val="16"/>
                <w:szCs w:val="16"/>
              </w:rPr>
            </w:pPr>
            <w:r>
              <w:rPr>
                <w:snapToGrid w:val="0"/>
                <w:sz w:val="16"/>
                <w:szCs w:val="16"/>
              </w:rPr>
              <w:t>14.9.0</w:t>
            </w:r>
          </w:p>
        </w:tc>
      </w:tr>
      <w:tr w:rsidR="00F371BC" w:rsidRPr="006B0D02" w14:paraId="4A329DF5" w14:textId="77777777"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63B0B" w14:textId="77777777"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3E58C" w14:textId="77777777"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9E973" w14:textId="77777777"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DC674" w14:textId="77777777"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33CB6" w14:textId="77777777"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CF39A" w14:textId="77777777"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A1A90" w14:textId="77777777"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19C1F4" w14:textId="77777777" w:rsidR="00F371BC" w:rsidRDefault="00F371BC" w:rsidP="00BC084E">
            <w:pPr>
              <w:pStyle w:val="TAC"/>
              <w:jc w:val="left"/>
              <w:rPr>
                <w:snapToGrid w:val="0"/>
                <w:sz w:val="16"/>
                <w:szCs w:val="16"/>
              </w:rPr>
            </w:pPr>
            <w:r>
              <w:rPr>
                <w:snapToGrid w:val="0"/>
                <w:sz w:val="16"/>
                <w:szCs w:val="16"/>
              </w:rPr>
              <w:t>14.9.0</w:t>
            </w:r>
          </w:p>
        </w:tc>
      </w:tr>
      <w:tr w:rsidR="005F1412" w:rsidRPr="006B0D02" w14:paraId="58B50827" w14:textId="77777777"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4A3" w14:textId="77777777"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2B285" w14:textId="77777777"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175FB8" w14:textId="77777777"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1A05" w14:textId="77777777"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2F52D" w14:textId="77777777"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4A480" w14:textId="77777777"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D7A494" w14:textId="77777777"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D1B90E" w14:textId="77777777" w:rsidR="005F1412" w:rsidRDefault="005F1412" w:rsidP="00BC084E">
            <w:pPr>
              <w:pStyle w:val="TAC"/>
              <w:jc w:val="left"/>
              <w:rPr>
                <w:snapToGrid w:val="0"/>
                <w:sz w:val="16"/>
                <w:szCs w:val="16"/>
              </w:rPr>
            </w:pPr>
            <w:r>
              <w:rPr>
                <w:snapToGrid w:val="0"/>
                <w:sz w:val="16"/>
                <w:szCs w:val="16"/>
              </w:rPr>
              <w:t>14.9.0</w:t>
            </w:r>
          </w:p>
        </w:tc>
      </w:tr>
      <w:tr w:rsidR="005D3DA9" w:rsidRPr="006B0D02" w14:paraId="3706A3CD" w14:textId="77777777"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6B79B" w14:textId="77777777"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E7D52" w14:textId="77777777"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DA5542" w14:textId="77777777"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58DBC" w14:textId="77777777"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3295" w14:textId="77777777"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70790C" w14:textId="77777777"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E0ADC8" w14:textId="77777777"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7A521" w14:textId="77777777" w:rsidR="005D3DA9" w:rsidRDefault="005D3DA9" w:rsidP="00BC084E">
            <w:pPr>
              <w:pStyle w:val="TAC"/>
              <w:jc w:val="left"/>
              <w:rPr>
                <w:snapToGrid w:val="0"/>
                <w:sz w:val="16"/>
                <w:szCs w:val="16"/>
              </w:rPr>
            </w:pPr>
            <w:r>
              <w:rPr>
                <w:snapToGrid w:val="0"/>
                <w:sz w:val="16"/>
                <w:szCs w:val="16"/>
              </w:rPr>
              <w:t>14.9.0</w:t>
            </w:r>
          </w:p>
        </w:tc>
      </w:tr>
      <w:tr w:rsidR="002E2C32" w:rsidRPr="006B0D02" w14:paraId="10DD0BCF" w14:textId="77777777"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C6CDE3" w14:textId="77777777"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52BD9" w14:textId="77777777"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FFE804" w14:textId="77777777"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4C689" w14:textId="77777777"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12A97" w14:textId="77777777"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FBE53B" w14:textId="77777777"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95EFE9" w14:textId="77777777"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2191A4" w14:textId="77777777" w:rsidR="002E2C32" w:rsidRDefault="002E2C32" w:rsidP="00BC084E">
            <w:pPr>
              <w:pStyle w:val="TAC"/>
              <w:jc w:val="left"/>
              <w:rPr>
                <w:snapToGrid w:val="0"/>
                <w:sz w:val="16"/>
                <w:szCs w:val="16"/>
              </w:rPr>
            </w:pPr>
            <w:r>
              <w:rPr>
                <w:snapToGrid w:val="0"/>
                <w:sz w:val="16"/>
                <w:szCs w:val="16"/>
              </w:rPr>
              <w:t>14.10.0</w:t>
            </w:r>
          </w:p>
        </w:tc>
      </w:tr>
      <w:tr w:rsidR="00BC084E" w:rsidRPr="006B0D02" w14:paraId="27300238" w14:textId="77777777"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AC5C4" w14:textId="77777777"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1A135" w14:textId="77777777"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324027" w14:textId="77777777"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E019" w14:textId="77777777"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074E" w14:textId="77777777"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AA2E94" w14:textId="77777777"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9A52E" w14:textId="77777777"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29F24" w14:textId="77777777" w:rsidR="00BC084E" w:rsidRDefault="00BC084E" w:rsidP="00BC084E">
            <w:pPr>
              <w:pStyle w:val="TAC"/>
              <w:jc w:val="left"/>
              <w:rPr>
                <w:snapToGrid w:val="0"/>
                <w:sz w:val="16"/>
                <w:szCs w:val="16"/>
              </w:rPr>
            </w:pPr>
            <w:r>
              <w:rPr>
                <w:snapToGrid w:val="0"/>
                <w:sz w:val="16"/>
                <w:szCs w:val="16"/>
              </w:rPr>
              <w:t>14.10.0</w:t>
            </w:r>
          </w:p>
        </w:tc>
      </w:tr>
      <w:tr w:rsidR="00492FEB" w:rsidRPr="006B0D02" w14:paraId="111C9243" w14:textId="77777777"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1E586" w14:textId="77777777" w:rsidR="00492FEB" w:rsidRDefault="00492FEB"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5F34F3" w14:textId="77777777" w:rsidR="00492FEB" w:rsidRDefault="00492FEB"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F1E14" w14:textId="77777777" w:rsidR="00492FEB" w:rsidRDefault="00492FEB" w:rsidP="00E20B0F">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1A9E6" w14:textId="77777777" w:rsidR="00492FEB" w:rsidRDefault="00492FEB" w:rsidP="00E20B0F">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FC514" w14:textId="77777777" w:rsidR="00492FEB" w:rsidRDefault="00492FEB"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C87904" w14:textId="77777777" w:rsidR="00492FEB" w:rsidRDefault="00492FEB"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D765E5" w14:textId="77777777" w:rsidR="00492FEB" w:rsidRPr="00CD45AB" w:rsidRDefault="00492FEB" w:rsidP="00E20B0F">
            <w:pPr>
              <w:spacing w:after="0"/>
              <w:rPr>
                <w:rFonts w:ascii="Arial" w:hAnsi="Arial" w:cs="Arial"/>
                <w:sz w:val="16"/>
                <w:szCs w:val="16"/>
              </w:rPr>
            </w:pPr>
            <w:r w:rsidRPr="00492FEB">
              <w:rPr>
                <w:rFonts w:ascii="Arial" w:hAnsi="Arial" w:cs="Arial"/>
                <w:sz w:val="16"/>
                <w:szCs w:val="16"/>
              </w:rPr>
              <w:t xml:space="preserve">Support of 6-symbol SRS in </w:t>
            </w:r>
            <w:proofErr w:type="spellStart"/>
            <w:r w:rsidRPr="00492FE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6CDB0E" w14:textId="77777777" w:rsidR="00492FEB" w:rsidRDefault="00492FEB" w:rsidP="00E20B0F">
            <w:pPr>
              <w:pStyle w:val="TAC"/>
              <w:jc w:val="left"/>
              <w:rPr>
                <w:snapToGrid w:val="0"/>
                <w:sz w:val="16"/>
                <w:szCs w:val="16"/>
              </w:rPr>
            </w:pPr>
            <w:r>
              <w:rPr>
                <w:snapToGrid w:val="0"/>
                <w:sz w:val="16"/>
                <w:szCs w:val="16"/>
              </w:rPr>
              <w:t>14.10.0</w:t>
            </w:r>
          </w:p>
        </w:tc>
      </w:tr>
      <w:tr w:rsidR="00275D48" w:rsidRPr="006B0D02" w14:paraId="51EA7468" w14:textId="77777777"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3D694" w14:textId="77777777" w:rsidR="00275D48" w:rsidRDefault="00275D48"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BB51F" w14:textId="77777777" w:rsidR="00275D48" w:rsidRDefault="00275D48"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90396E" w14:textId="77777777" w:rsidR="00275D48" w:rsidRDefault="00275D48"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22A1" w14:textId="77777777" w:rsidR="00275D48" w:rsidRDefault="00275D48" w:rsidP="00E20B0F">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54318" w14:textId="77777777" w:rsidR="00275D48" w:rsidRDefault="00275D4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BC9EF" w14:textId="77777777" w:rsidR="00275D48" w:rsidRDefault="00275D48"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EA3F9" w14:textId="77777777" w:rsidR="00275D48" w:rsidRPr="00CD45AB" w:rsidRDefault="00275D48" w:rsidP="00E20B0F">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5729A" w14:textId="77777777" w:rsidR="00275D48" w:rsidRDefault="00275D48" w:rsidP="00E20B0F">
            <w:pPr>
              <w:pStyle w:val="TAC"/>
              <w:jc w:val="left"/>
              <w:rPr>
                <w:snapToGrid w:val="0"/>
                <w:sz w:val="16"/>
                <w:szCs w:val="16"/>
              </w:rPr>
            </w:pPr>
            <w:r>
              <w:rPr>
                <w:snapToGrid w:val="0"/>
                <w:sz w:val="16"/>
                <w:szCs w:val="16"/>
              </w:rPr>
              <w:t>14.10.0</w:t>
            </w:r>
          </w:p>
        </w:tc>
      </w:tr>
      <w:tr w:rsidR="00300594" w:rsidRPr="006B0D02" w14:paraId="3108A781" w14:textId="77777777"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09A4A" w14:textId="77777777" w:rsidR="00300594" w:rsidRDefault="0030059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BE0ED" w14:textId="77777777" w:rsidR="00300594" w:rsidRDefault="0030059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E0A7FC" w14:textId="77777777" w:rsidR="00300594" w:rsidRDefault="00300594"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937C0" w14:textId="77777777" w:rsidR="00300594" w:rsidRDefault="00300594" w:rsidP="00E20B0F">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CAC5A" w14:textId="77777777" w:rsidR="00300594" w:rsidRDefault="0030059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6CA5E2" w14:textId="77777777" w:rsidR="00300594" w:rsidRDefault="00300594"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247084" w14:textId="77777777" w:rsidR="00300594" w:rsidRPr="00CD45AB" w:rsidRDefault="00300594" w:rsidP="00E20B0F">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FD789A" w14:textId="77777777" w:rsidR="00300594" w:rsidRDefault="00300594" w:rsidP="00E20B0F">
            <w:pPr>
              <w:pStyle w:val="TAC"/>
              <w:jc w:val="left"/>
              <w:rPr>
                <w:snapToGrid w:val="0"/>
                <w:sz w:val="16"/>
                <w:szCs w:val="16"/>
              </w:rPr>
            </w:pPr>
            <w:r>
              <w:rPr>
                <w:snapToGrid w:val="0"/>
                <w:sz w:val="16"/>
                <w:szCs w:val="16"/>
              </w:rPr>
              <w:t>14.10.0</w:t>
            </w:r>
          </w:p>
        </w:tc>
      </w:tr>
      <w:tr w:rsidR="00FC13E3" w:rsidRPr="006B0D02" w14:paraId="15184547" w14:textId="77777777"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C77F" w14:textId="77777777" w:rsidR="00FC13E3" w:rsidRDefault="00FC13E3"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81F7D" w14:textId="77777777" w:rsidR="00FC13E3" w:rsidRDefault="00FC13E3"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ACDBC5" w14:textId="77777777" w:rsidR="00FC13E3" w:rsidRDefault="00FC13E3"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7FAD8" w14:textId="77777777" w:rsidR="00FC13E3" w:rsidRDefault="00FC13E3" w:rsidP="00E20B0F">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80F" w14:textId="77777777" w:rsidR="00FC13E3" w:rsidRDefault="00FC13E3"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450E40" w14:textId="77777777" w:rsidR="00FC13E3" w:rsidRDefault="00FC13E3"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08F2E" w14:textId="77777777" w:rsidR="00FC13E3" w:rsidRPr="00CD45AB" w:rsidRDefault="00FC13E3" w:rsidP="00E20B0F">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C1C110" w14:textId="77777777" w:rsidR="00FC13E3" w:rsidRDefault="00FC13E3" w:rsidP="00E20B0F">
            <w:pPr>
              <w:pStyle w:val="TAC"/>
              <w:jc w:val="left"/>
              <w:rPr>
                <w:snapToGrid w:val="0"/>
                <w:sz w:val="16"/>
                <w:szCs w:val="16"/>
              </w:rPr>
            </w:pPr>
            <w:r>
              <w:rPr>
                <w:snapToGrid w:val="0"/>
                <w:sz w:val="16"/>
                <w:szCs w:val="16"/>
              </w:rPr>
              <w:t>14.10.0</w:t>
            </w:r>
          </w:p>
        </w:tc>
      </w:tr>
      <w:tr w:rsidR="00C533A5" w:rsidRPr="006B0D02" w14:paraId="48C0310A" w14:textId="77777777"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66CB0" w14:textId="77777777" w:rsidR="00C533A5" w:rsidRDefault="00C533A5"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4891B" w14:textId="77777777" w:rsidR="00C533A5" w:rsidRDefault="00C533A5"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CC399" w14:textId="77777777" w:rsidR="00C533A5" w:rsidRDefault="00C533A5" w:rsidP="00E20B0F">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A8EA" w14:textId="77777777" w:rsidR="00C533A5" w:rsidRDefault="00C533A5" w:rsidP="00E20B0F">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D4D4E0" w14:textId="77777777" w:rsidR="00C533A5" w:rsidRDefault="00C533A5"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F7743C" w14:textId="77777777" w:rsidR="00C533A5" w:rsidRDefault="00C533A5"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2FA24" w14:textId="77777777" w:rsidR="00C533A5" w:rsidRPr="00CD45AB" w:rsidRDefault="0051562F" w:rsidP="00E20B0F">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B2F07A" w14:textId="77777777" w:rsidR="00C533A5" w:rsidRDefault="00C533A5" w:rsidP="00E20B0F">
            <w:pPr>
              <w:pStyle w:val="TAC"/>
              <w:jc w:val="left"/>
              <w:rPr>
                <w:snapToGrid w:val="0"/>
                <w:sz w:val="16"/>
                <w:szCs w:val="16"/>
              </w:rPr>
            </w:pPr>
            <w:r>
              <w:rPr>
                <w:snapToGrid w:val="0"/>
                <w:sz w:val="16"/>
                <w:szCs w:val="16"/>
              </w:rPr>
              <w:t>14.10.0</w:t>
            </w:r>
          </w:p>
        </w:tc>
      </w:tr>
      <w:tr w:rsidR="0051562F" w:rsidRPr="006B0D02" w14:paraId="469F1FF5" w14:textId="77777777"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639BC" w14:textId="77777777" w:rsidR="0051562F" w:rsidRDefault="0051562F"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19766" w14:textId="77777777" w:rsidR="0051562F" w:rsidRDefault="0051562F"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99DD12" w14:textId="77777777" w:rsidR="0051562F" w:rsidRDefault="0051562F"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30482" w14:textId="77777777" w:rsidR="0051562F" w:rsidRDefault="0051562F" w:rsidP="00E20B0F">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0CA91" w14:textId="77777777" w:rsidR="0051562F" w:rsidRDefault="0051562F"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7E043" w14:textId="77777777" w:rsidR="0051562F" w:rsidRDefault="0051562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33E0A" w14:textId="77777777" w:rsidR="0051562F" w:rsidRPr="00CD45AB" w:rsidRDefault="0051562F" w:rsidP="00E20B0F">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0FB4FE" w14:textId="77777777" w:rsidR="0051562F" w:rsidRDefault="0051562F" w:rsidP="00E20B0F">
            <w:pPr>
              <w:pStyle w:val="TAC"/>
              <w:jc w:val="left"/>
              <w:rPr>
                <w:snapToGrid w:val="0"/>
                <w:sz w:val="16"/>
                <w:szCs w:val="16"/>
              </w:rPr>
            </w:pPr>
            <w:r>
              <w:rPr>
                <w:snapToGrid w:val="0"/>
                <w:sz w:val="16"/>
                <w:szCs w:val="16"/>
              </w:rPr>
              <w:t>14.10.0</w:t>
            </w:r>
          </w:p>
        </w:tc>
      </w:tr>
      <w:tr w:rsidR="00592F14" w:rsidRPr="006B0D02" w14:paraId="55973D72" w14:textId="77777777"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99CFDF" w14:textId="77777777" w:rsidR="00592F14" w:rsidRDefault="00592F1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87DFE" w14:textId="77777777" w:rsidR="00592F14" w:rsidRDefault="00592F1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966D42" w14:textId="77777777" w:rsidR="00592F14" w:rsidRDefault="00592F14" w:rsidP="00E20B0F">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A8412" w14:textId="77777777" w:rsidR="00592F14" w:rsidRDefault="00592F14" w:rsidP="00E20B0F">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9938E" w14:textId="77777777" w:rsidR="00592F14" w:rsidRDefault="00592F1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FEB9E2" w14:textId="77777777" w:rsidR="00592F14" w:rsidRDefault="00592F14"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DB9FD" w14:textId="77777777" w:rsidR="00592F14" w:rsidRPr="00CD45AB" w:rsidRDefault="00592F14" w:rsidP="00E20B0F">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45032A" w14:textId="77777777" w:rsidR="00592F14" w:rsidRDefault="00592F14" w:rsidP="00E20B0F">
            <w:pPr>
              <w:pStyle w:val="TAC"/>
              <w:jc w:val="left"/>
              <w:rPr>
                <w:snapToGrid w:val="0"/>
                <w:sz w:val="16"/>
                <w:szCs w:val="16"/>
              </w:rPr>
            </w:pPr>
            <w:r>
              <w:rPr>
                <w:snapToGrid w:val="0"/>
                <w:sz w:val="16"/>
                <w:szCs w:val="16"/>
              </w:rPr>
              <w:t>14.10.0</w:t>
            </w:r>
          </w:p>
        </w:tc>
      </w:tr>
      <w:tr w:rsidR="0076434A" w:rsidRPr="006B0D02" w14:paraId="71334F54" w14:textId="77777777"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1D1A6E" w14:textId="77777777" w:rsidR="0076434A" w:rsidRDefault="0076434A"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BA389" w14:textId="77777777" w:rsidR="0076434A" w:rsidRDefault="0076434A"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D93BE" w14:textId="77777777" w:rsidR="0076434A" w:rsidRDefault="0076434A"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992C0" w14:textId="77777777" w:rsidR="0076434A" w:rsidRDefault="0076434A" w:rsidP="00E20B0F">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AFA876" w14:textId="77777777" w:rsidR="0076434A" w:rsidRDefault="0076434A"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EB978" w14:textId="77777777" w:rsidR="0076434A" w:rsidRDefault="0076434A"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DFB25" w14:textId="77777777" w:rsidR="0076434A" w:rsidRPr="00CD45AB" w:rsidRDefault="0076434A" w:rsidP="00E20B0F">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18B060" w14:textId="77777777" w:rsidR="0076434A" w:rsidRDefault="0076434A" w:rsidP="00E20B0F">
            <w:pPr>
              <w:pStyle w:val="TAC"/>
              <w:jc w:val="left"/>
              <w:rPr>
                <w:snapToGrid w:val="0"/>
                <w:sz w:val="16"/>
                <w:szCs w:val="16"/>
              </w:rPr>
            </w:pPr>
            <w:r>
              <w:rPr>
                <w:snapToGrid w:val="0"/>
                <w:sz w:val="16"/>
                <w:szCs w:val="16"/>
              </w:rPr>
              <w:t>14.10.0</w:t>
            </w:r>
          </w:p>
        </w:tc>
      </w:tr>
      <w:tr w:rsidR="005A4DC9" w:rsidRPr="006B0D02" w14:paraId="24DC6865" w14:textId="77777777"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73E7A" w14:textId="77777777" w:rsidR="005A4DC9" w:rsidRDefault="005A4DC9"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4BCFD" w14:textId="77777777" w:rsidR="005A4DC9" w:rsidRDefault="005A4DC9"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31A9D" w14:textId="77777777" w:rsidR="005A4DC9" w:rsidRDefault="005A4DC9"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D7AC" w14:textId="77777777" w:rsidR="005A4DC9" w:rsidRDefault="005A4DC9" w:rsidP="00E20B0F">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EA4C5" w14:textId="77777777" w:rsidR="005A4DC9" w:rsidRDefault="005A4DC9"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3F7C0" w14:textId="77777777" w:rsidR="005A4DC9" w:rsidRDefault="005A4DC9"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3466F4" w14:textId="77777777" w:rsidR="005A4DC9" w:rsidRPr="00CD45AB" w:rsidRDefault="005A4DC9" w:rsidP="00E20B0F">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5E6F30" w14:textId="77777777" w:rsidR="005A4DC9" w:rsidRDefault="005A4DC9" w:rsidP="00E20B0F">
            <w:pPr>
              <w:pStyle w:val="TAC"/>
              <w:jc w:val="left"/>
              <w:rPr>
                <w:snapToGrid w:val="0"/>
                <w:sz w:val="16"/>
                <w:szCs w:val="16"/>
              </w:rPr>
            </w:pPr>
            <w:r>
              <w:rPr>
                <w:snapToGrid w:val="0"/>
                <w:sz w:val="16"/>
                <w:szCs w:val="16"/>
              </w:rPr>
              <w:t>14.10.0</w:t>
            </w:r>
          </w:p>
        </w:tc>
      </w:tr>
      <w:tr w:rsidR="00E513E7" w:rsidRPr="006B0D02" w14:paraId="10765878" w14:textId="77777777"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9DAA02" w14:textId="77777777" w:rsidR="00E513E7" w:rsidRDefault="00E513E7"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8FD4DC" w14:textId="77777777" w:rsidR="00E513E7" w:rsidRDefault="00E513E7"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E5D65B" w14:textId="77777777" w:rsidR="00E513E7" w:rsidRDefault="00E513E7" w:rsidP="00E20B0F">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D6A79" w14:textId="77777777" w:rsidR="00E513E7" w:rsidRDefault="00E513E7" w:rsidP="00E20B0F">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AA942" w14:textId="77777777" w:rsidR="00E513E7" w:rsidRDefault="00E513E7"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C01D9" w14:textId="77777777" w:rsidR="00E513E7" w:rsidRDefault="00E513E7"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B680" w14:textId="77777777" w:rsidR="00E513E7" w:rsidRPr="00CD45AB" w:rsidRDefault="00E513E7" w:rsidP="00E20B0F">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B93015" w14:textId="77777777" w:rsidR="00E513E7" w:rsidRDefault="00E513E7" w:rsidP="00E20B0F">
            <w:pPr>
              <w:pStyle w:val="TAC"/>
              <w:jc w:val="left"/>
              <w:rPr>
                <w:snapToGrid w:val="0"/>
                <w:sz w:val="16"/>
                <w:szCs w:val="16"/>
              </w:rPr>
            </w:pPr>
            <w:r>
              <w:rPr>
                <w:snapToGrid w:val="0"/>
                <w:sz w:val="16"/>
                <w:szCs w:val="16"/>
              </w:rPr>
              <w:t>14.10.0</w:t>
            </w:r>
          </w:p>
        </w:tc>
      </w:tr>
      <w:tr w:rsidR="00900A91" w:rsidRPr="006B0D02" w14:paraId="5C60791D" w14:textId="77777777" w:rsidTr="00900A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CA7F8" w14:textId="77777777" w:rsidR="00900A91" w:rsidRDefault="00900A91"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34ADA8" w14:textId="77777777" w:rsidR="00900A91" w:rsidRDefault="00900A91"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6FAB2" w14:textId="77777777" w:rsidR="00900A91" w:rsidRDefault="00900A91" w:rsidP="00E20B0F">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C5176" w14:textId="77777777" w:rsidR="00900A91" w:rsidRDefault="00900A91" w:rsidP="00E20B0F">
            <w:pPr>
              <w:spacing w:after="0"/>
              <w:jc w:val="cente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CDEAB0" w14:textId="77777777" w:rsidR="00900A91" w:rsidRDefault="00900A91"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B1656F" w14:textId="77777777" w:rsidR="00900A91" w:rsidRDefault="00900A91"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8D4B23" w14:textId="77777777" w:rsidR="00900A91" w:rsidRPr="00CD45AB" w:rsidRDefault="00900A91" w:rsidP="00E20B0F">
            <w:pPr>
              <w:spacing w:after="0"/>
              <w:rPr>
                <w:rFonts w:ascii="Arial" w:hAnsi="Arial" w:cs="Arial"/>
                <w:sz w:val="16"/>
                <w:szCs w:val="16"/>
              </w:rPr>
            </w:pPr>
            <w:r w:rsidRPr="00900A91">
              <w:rPr>
                <w:rFonts w:ascii="Arial" w:hAnsi="Arial" w:cs="Arial"/>
                <w:sz w:val="16"/>
                <w:szCs w:val="16"/>
              </w:rPr>
              <w:t xml:space="preserve">Dropping rule for PUSCH in </w:t>
            </w:r>
            <w:proofErr w:type="spellStart"/>
            <w:r w:rsidRPr="00900A91">
              <w:rPr>
                <w:rFonts w:ascii="Arial" w:hAnsi="Arial" w:cs="Arial"/>
                <w:sz w:val="16"/>
                <w:szCs w:val="16"/>
              </w:rPr>
              <w:t>UpPTS</w:t>
            </w:r>
            <w:proofErr w:type="spellEnd"/>
            <w:r w:rsidRPr="00900A91">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884233" w14:textId="77777777" w:rsidR="00900A91" w:rsidRDefault="00900A91" w:rsidP="00E20B0F">
            <w:pPr>
              <w:pStyle w:val="TAC"/>
              <w:jc w:val="left"/>
              <w:rPr>
                <w:snapToGrid w:val="0"/>
                <w:sz w:val="16"/>
                <w:szCs w:val="16"/>
              </w:rPr>
            </w:pPr>
            <w:r>
              <w:rPr>
                <w:snapToGrid w:val="0"/>
                <w:sz w:val="16"/>
                <w:szCs w:val="16"/>
              </w:rPr>
              <w:t>14.11.0</w:t>
            </w:r>
          </w:p>
        </w:tc>
      </w:tr>
      <w:tr w:rsidR="003F2E78" w:rsidRPr="006B0D02" w14:paraId="52E5A77B" w14:textId="77777777" w:rsidTr="003F2E7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133E86" w14:textId="77777777" w:rsidR="003F2E78" w:rsidRDefault="003F2E78"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529797" w14:textId="77777777" w:rsidR="003F2E78" w:rsidRDefault="003F2E78"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8E278A" w14:textId="77777777" w:rsidR="003F2E78" w:rsidRDefault="003F2E78"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AF01" w14:textId="77777777" w:rsidR="003F2E78" w:rsidRDefault="003F2E78" w:rsidP="00E20B0F">
            <w:pPr>
              <w:spacing w:after="0"/>
              <w:jc w:val="cente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972FC" w14:textId="77777777" w:rsidR="003F2E78" w:rsidRDefault="003F2E7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CFB2C" w14:textId="77777777" w:rsidR="003F2E78" w:rsidRDefault="003F2E78"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A7B7" w14:textId="77777777" w:rsidR="003F2E78" w:rsidRPr="00CD45AB" w:rsidRDefault="003F2E78" w:rsidP="00E20B0F">
            <w:pPr>
              <w:spacing w:after="0"/>
              <w:rPr>
                <w:rFonts w:ascii="Arial" w:hAnsi="Arial" w:cs="Arial"/>
                <w:sz w:val="16"/>
                <w:szCs w:val="16"/>
              </w:rPr>
            </w:pPr>
            <w:r w:rsidRPr="003F2E78">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FB046D" w14:textId="77777777" w:rsidR="003F2E78" w:rsidRDefault="003F2E78" w:rsidP="00E20B0F">
            <w:pPr>
              <w:pStyle w:val="TAC"/>
              <w:jc w:val="left"/>
              <w:rPr>
                <w:snapToGrid w:val="0"/>
                <w:sz w:val="16"/>
                <w:szCs w:val="16"/>
              </w:rPr>
            </w:pPr>
            <w:r>
              <w:rPr>
                <w:snapToGrid w:val="0"/>
                <w:sz w:val="16"/>
                <w:szCs w:val="16"/>
              </w:rPr>
              <w:t>14.11.0</w:t>
            </w:r>
          </w:p>
        </w:tc>
      </w:tr>
      <w:tr w:rsidR="00E20B0F" w:rsidRPr="006B0D02" w14:paraId="1B7C83C8" w14:textId="77777777" w:rsidTr="00E20B0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70A60" w14:textId="77777777" w:rsidR="00E20B0F" w:rsidRDefault="00E20B0F"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5E5E8" w14:textId="77777777" w:rsidR="00E20B0F" w:rsidRDefault="00E20B0F"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1D7BE" w14:textId="77777777" w:rsidR="00E20B0F" w:rsidRDefault="00E20B0F"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E3B10" w14:textId="77777777" w:rsidR="00E20B0F" w:rsidRDefault="00E20B0F" w:rsidP="00E20B0F">
            <w:pPr>
              <w:spacing w:after="0"/>
              <w:jc w:val="center"/>
              <w:rPr>
                <w:rFonts w:ascii="Arial" w:hAnsi="Arial" w:cs="Arial"/>
                <w:sz w:val="16"/>
                <w:szCs w:val="16"/>
              </w:rPr>
            </w:pPr>
            <w:r>
              <w:rPr>
                <w:rFonts w:ascii="Arial" w:hAnsi="Arial" w:cs="Arial"/>
                <w:sz w:val="16"/>
                <w:szCs w:val="16"/>
              </w:rPr>
              <w:t>125</w:t>
            </w:r>
            <w:r w:rsidR="00F347E2">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A0A5" w14:textId="77777777" w:rsidR="00E20B0F" w:rsidRDefault="00F347E2" w:rsidP="00E20B0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B8685" w14:textId="77777777" w:rsidR="00E20B0F" w:rsidRDefault="00E20B0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49F72" w14:textId="77777777" w:rsidR="00E20B0F" w:rsidRPr="00CD45AB" w:rsidRDefault="00F347E2" w:rsidP="00E20B0F">
            <w:pPr>
              <w:spacing w:after="0"/>
              <w:rPr>
                <w:rFonts w:ascii="Arial" w:hAnsi="Arial" w:cs="Arial"/>
                <w:sz w:val="16"/>
                <w:szCs w:val="16"/>
              </w:rPr>
            </w:pPr>
            <w:r w:rsidRPr="00F347E2">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E58718" w14:textId="77777777" w:rsidR="00E20B0F" w:rsidRDefault="00E20B0F" w:rsidP="00E20B0F">
            <w:pPr>
              <w:pStyle w:val="TAC"/>
              <w:jc w:val="left"/>
              <w:rPr>
                <w:snapToGrid w:val="0"/>
                <w:sz w:val="16"/>
                <w:szCs w:val="16"/>
              </w:rPr>
            </w:pPr>
            <w:r>
              <w:rPr>
                <w:snapToGrid w:val="0"/>
                <w:sz w:val="16"/>
                <w:szCs w:val="16"/>
              </w:rPr>
              <w:t>14.11.0</w:t>
            </w:r>
          </w:p>
        </w:tc>
      </w:tr>
      <w:tr w:rsidR="008A471D" w:rsidRPr="006B0D02" w14:paraId="1BA22E08" w14:textId="77777777" w:rsidTr="008A471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8495B" w14:textId="77777777" w:rsidR="008A471D" w:rsidRDefault="008A471D" w:rsidP="00800639">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82D64B" w14:textId="77777777" w:rsidR="008A471D" w:rsidRDefault="008A471D" w:rsidP="00800639">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63B17E" w14:textId="77777777" w:rsidR="008A471D" w:rsidRDefault="008A471D" w:rsidP="00800639">
            <w:pPr>
              <w:spacing w:after="0"/>
              <w:jc w:val="center"/>
              <w:rPr>
                <w:rFonts w:ascii="Arial" w:hAnsi="Arial" w:cs="Arial"/>
                <w:sz w:val="16"/>
                <w:szCs w:val="16"/>
              </w:rPr>
            </w:pPr>
            <w:r>
              <w:rPr>
                <w:rFonts w:ascii="Arial" w:hAnsi="Arial" w:cs="Arial"/>
                <w:sz w:val="16"/>
                <w:szCs w:val="16"/>
              </w:rPr>
              <w:t>RP-191276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D1C18" w14:textId="77777777" w:rsidR="008A471D" w:rsidRDefault="008A471D" w:rsidP="00800639">
            <w:pPr>
              <w:spacing w:after="0"/>
              <w:jc w:val="cente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B9F15" w14:textId="77777777" w:rsidR="008A471D" w:rsidRDefault="008A471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2C4B7" w14:textId="77777777" w:rsidR="008A471D" w:rsidRDefault="008A471D" w:rsidP="0080063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E18363" w14:textId="77777777" w:rsidR="008A471D" w:rsidRPr="00CD45AB" w:rsidRDefault="008A471D" w:rsidP="00800639">
            <w:pPr>
              <w:spacing w:after="0"/>
              <w:rPr>
                <w:rFonts w:ascii="Arial" w:hAnsi="Arial" w:cs="Arial"/>
                <w:sz w:val="16"/>
                <w:szCs w:val="16"/>
              </w:rPr>
            </w:pPr>
            <w:r w:rsidRPr="008A471D">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7A3DCF" w14:textId="77777777" w:rsidR="008A471D" w:rsidRDefault="008A471D" w:rsidP="00800639">
            <w:pPr>
              <w:pStyle w:val="TAC"/>
              <w:jc w:val="left"/>
              <w:rPr>
                <w:snapToGrid w:val="0"/>
                <w:sz w:val="16"/>
                <w:szCs w:val="16"/>
              </w:rPr>
            </w:pPr>
            <w:r>
              <w:rPr>
                <w:snapToGrid w:val="0"/>
                <w:sz w:val="16"/>
                <w:szCs w:val="16"/>
              </w:rPr>
              <w:t>14.11.0</w:t>
            </w:r>
          </w:p>
        </w:tc>
      </w:tr>
      <w:tr w:rsidR="00E327BD" w:rsidRPr="006B0D02" w14:paraId="334A0222" w14:textId="77777777" w:rsidTr="00E327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C97E3" w14:textId="77777777" w:rsidR="00E327BD" w:rsidRDefault="00E327BD"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BB509" w14:textId="77777777" w:rsidR="00E327BD" w:rsidRDefault="00E327BD"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CDE60" w14:textId="77777777" w:rsidR="00E327BD" w:rsidRDefault="00E327BD" w:rsidP="00800639">
            <w:pPr>
              <w:spacing w:after="0"/>
              <w:jc w:val="center"/>
              <w:rPr>
                <w:rFonts w:ascii="Arial" w:hAnsi="Arial" w:cs="Arial"/>
                <w:sz w:val="16"/>
                <w:szCs w:val="16"/>
              </w:rPr>
            </w:pPr>
            <w:r>
              <w:rPr>
                <w:rFonts w:ascii="Arial" w:hAnsi="Arial" w:cs="Arial"/>
                <w:sz w:val="16"/>
                <w:szCs w:val="16"/>
              </w:rPr>
              <w:t>RP-191935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C0D58" w14:textId="77777777" w:rsidR="00E327BD" w:rsidRDefault="00E327BD" w:rsidP="00800639">
            <w:pPr>
              <w:spacing w:after="0"/>
              <w:jc w:val="center"/>
              <w:rPr>
                <w:rFonts w:ascii="Arial" w:hAnsi="Arial" w:cs="Arial"/>
                <w:sz w:val="16"/>
                <w:szCs w:val="16"/>
              </w:rPr>
            </w:pPr>
            <w:r>
              <w:rPr>
                <w:rFonts w:ascii="Arial" w:hAnsi="Arial" w:cs="Arial"/>
                <w:sz w:val="16"/>
                <w:szCs w:val="16"/>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8EE90" w14:textId="77777777" w:rsidR="00E327BD" w:rsidRDefault="00E327B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5056B" w14:textId="77777777" w:rsidR="00E327BD" w:rsidRDefault="00E327BD"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EDC46B" w14:textId="77777777" w:rsidR="00E327BD" w:rsidRPr="00CD45AB" w:rsidRDefault="00E327BD" w:rsidP="00800639">
            <w:pPr>
              <w:spacing w:after="0"/>
              <w:rPr>
                <w:rFonts w:ascii="Arial" w:hAnsi="Arial" w:cs="Arial"/>
                <w:sz w:val="16"/>
                <w:szCs w:val="16"/>
              </w:rPr>
            </w:pPr>
            <w:r w:rsidRPr="00E327BD">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952219" w14:textId="77777777" w:rsidR="00E327BD" w:rsidRDefault="00E327BD" w:rsidP="00800639">
            <w:pPr>
              <w:pStyle w:val="TAC"/>
              <w:jc w:val="left"/>
              <w:rPr>
                <w:snapToGrid w:val="0"/>
                <w:sz w:val="16"/>
                <w:szCs w:val="16"/>
              </w:rPr>
            </w:pPr>
            <w:r>
              <w:rPr>
                <w:snapToGrid w:val="0"/>
                <w:sz w:val="16"/>
                <w:szCs w:val="16"/>
              </w:rPr>
              <w:t>14.12.0</w:t>
            </w:r>
          </w:p>
        </w:tc>
      </w:tr>
      <w:tr w:rsidR="00800639" w:rsidRPr="006B0D02" w14:paraId="7E1BF7C6" w14:textId="77777777" w:rsidTr="0080063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09F27" w14:textId="77777777" w:rsidR="00800639" w:rsidRDefault="00800639"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267BF9" w14:textId="77777777" w:rsidR="00800639" w:rsidRDefault="00800639"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6EF360" w14:textId="77777777" w:rsidR="00800639" w:rsidRDefault="00800639" w:rsidP="00800639">
            <w:pPr>
              <w:spacing w:after="0"/>
              <w:jc w:val="center"/>
              <w:rPr>
                <w:rFonts w:ascii="Arial" w:hAnsi="Arial" w:cs="Arial"/>
                <w:sz w:val="16"/>
                <w:szCs w:val="16"/>
              </w:rPr>
            </w:pPr>
            <w:r>
              <w:rPr>
                <w:rFonts w:ascii="Arial" w:hAnsi="Arial" w:cs="Arial"/>
                <w:sz w:val="16"/>
                <w:szCs w:val="16"/>
              </w:rPr>
              <w:t>RP-191947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B5D59" w14:textId="77777777" w:rsidR="00800639" w:rsidRDefault="00800639" w:rsidP="00800639">
            <w:pPr>
              <w:spacing w:after="0"/>
              <w:jc w:val="cente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9175F" w14:textId="77777777" w:rsidR="00800639" w:rsidRDefault="00800639"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2619E" w14:textId="77777777" w:rsidR="00800639" w:rsidRDefault="00800639"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B687" w14:textId="77777777" w:rsidR="00800639" w:rsidRPr="00CD45AB" w:rsidRDefault="00800639" w:rsidP="00800639">
            <w:pPr>
              <w:spacing w:after="0"/>
              <w:rPr>
                <w:rFonts w:ascii="Arial" w:hAnsi="Arial" w:cs="Arial"/>
                <w:sz w:val="16"/>
                <w:szCs w:val="16"/>
              </w:rPr>
            </w:pPr>
            <w:r w:rsidRPr="00800639">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922180" w14:textId="77777777" w:rsidR="00800639" w:rsidRDefault="00800639" w:rsidP="00800639">
            <w:pPr>
              <w:pStyle w:val="TAC"/>
              <w:jc w:val="left"/>
              <w:rPr>
                <w:snapToGrid w:val="0"/>
                <w:sz w:val="16"/>
                <w:szCs w:val="16"/>
              </w:rPr>
            </w:pPr>
            <w:r>
              <w:rPr>
                <w:snapToGrid w:val="0"/>
                <w:sz w:val="16"/>
                <w:szCs w:val="16"/>
              </w:rPr>
              <w:t>14.12.0</w:t>
            </w:r>
          </w:p>
        </w:tc>
      </w:tr>
      <w:tr w:rsidR="00F779D1" w:rsidRPr="006B0D02" w14:paraId="709DB307" w14:textId="77777777" w:rsidTr="00F779D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D63B0" w14:textId="77777777" w:rsidR="00F779D1" w:rsidRDefault="00F779D1"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E61B0C" w14:textId="77777777" w:rsidR="00F779D1" w:rsidRDefault="00F779D1"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A87978" w14:textId="77777777" w:rsidR="00F779D1" w:rsidRDefault="00F779D1" w:rsidP="00DF69D2">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8CFD5" w14:textId="77777777" w:rsidR="00F779D1" w:rsidRDefault="00F779D1" w:rsidP="00DF69D2">
            <w:pPr>
              <w:spacing w:after="0"/>
              <w:jc w:val="center"/>
              <w:rPr>
                <w:rFonts w:ascii="Arial" w:hAnsi="Arial" w:cs="Arial"/>
                <w:sz w:val="16"/>
                <w:szCs w:val="16"/>
              </w:rPr>
            </w:pPr>
            <w:r>
              <w:rPr>
                <w:rFonts w:ascii="Arial" w:hAnsi="Arial" w:cs="Arial"/>
                <w:sz w:val="16"/>
                <w:szCs w:val="16"/>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9CCAF" w14:textId="77777777" w:rsidR="00F779D1" w:rsidRDefault="00F779D1"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E3927" w14:textId="77777777" w:rsidR="00F779D1" w:rsidRDefault="00F779D1" w:rsidP="00DF69D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3765E" w14:textId="77777777" w:rsidR="00F779D1" w:rsidRPr="00CD45AB" w:rsidRDefault="00F779D1" w:rsidP="00DF69D2">
            <w:pPr>
              <w:spacing w:after="0"/>
              <w:rPr>
                <w:rFonts w:ascii="Arial" w:hAnsi="Arial" w:cs="Arial"/>
                <w:sz w:val="16"/>
                <w:szCs w:val="16"/>
              </w:rPr>
            </w:pPr>
            <w:r w:rsidRPr="00F779D1">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D0CEE4" w14:textId="77777777" w:rsidR="00F779D1" w:rsidRDefault="00F779D1" w:rsidP="00DF69D2">
            <w:pPr>
              <w:pStyle w:val="TAC"/>
              <w:jc w:val="left"/>
              <w:rPr>
                <w:snapToGrid w:val="0"/>
                <w:sz w:val="16"/>
                <w:szCs w:val="16"/>
              </w:rPr>
            </w:pPr>
            <w:r>
              <w:rPr>
                <w:snapToGrid w:val="0"/>
                <w:sz w:val="16"/>
                <w:szCs w:val="16"/>
              </w:rPr>
              <w:t>14.13.0</w:t>
            </w:r>
          </w:p>
        </w:tc>
      </w:tr>
      <w:tr w:rsidR="00DF69D2" w:rsidRPr="006B0D02" w14:paraId="374DCDF4" w14:textId="77777777" w:rsidTr="00DF69D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A0834" w14:textId="77777777" w:rsidR="00DF69D2" w:rsidRDefault="00DF69D2"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9AC0C" w14:textId="77777777" w:rsidR="00DF69D2" w:rsidRDefault="00DF69D2"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A3D9F" w14:textId="77777777" w:rsidR="00DF69D2" w:rsidRDefault="00DF69D2" w:rsidP="00DF69D2">
            <w:pPr>
              <w:spacing w:after="0"/>
              <w:jc w:val="center"/>
              <w:rPr>
                <w:rFonts w:ascii="Arial" w:hAnsi="Arial" w:cs="Arial"/>
                <w:sz w:val="16"/>
                <w:szCs w:val="16"/>
              </w:rPr>
            </w:pPr>
            <w:r>
              <w:rPr>
                <w:rFonts w:ascii="Arial" w:hAnsi="Arial" w:cs="Arial"/>
                <w:sz w:val="16"/>
                <w:szCs w:val="16"/>
              </w:rPr>
              <w:t>RP-1926</w:t>
            </w:r>
            <w:r w:rsidR="007F2F12">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AE0DF" w14:textId="77777777" w:rsidR="00DF69D2" w:rsidRDefault="00DF69D2" w:rsidP="00DF69D2">
            <w:pPr>
              <w:spacing w:after="0"/>
              <w:jc w:val="center"/>
              <w:rPr>
                <w:rFonts w:ascii="Arial" w:hAnsi="Arial" w:cs="Arial"/>
                <w:sz w:val="16"/>
                <w:szCs w:val="16"/>
              </w:rPr>
            </w:pPr>
            <w:r>
              <w:rPr>
                <w:rFonts w:ascii="Arial" w:hAnsi="Arial" w:cs="Arial"/>
                <w:sz w:val="16"/>
                <w:szCs w:val="16"/>
              </w:rPr>
              <w:t>127</w:t>
            </w:r>
            <w:r w:rsidR="007F2F12">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171E6" w14:textId="77777777" w:rsidR="00DF69D2" w:rsidRDefault="00DF69D2"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CB68CF" w14:textId="77777777" w:rsidR="00DF69D2" w:rsidRDefault="007F2F12" w:rsidP="00DF69D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0BF77" w14:textId="77777777" w:rsidR="00DF69D2" w:rsidRPr="00CD45AB" w:rsidRDefault="007F2F12" w:rsidP="006813B4">
            <w:pPr>
              <w:rPr>
                <w:rFonts w:ascii="Arial" w:hAnsi="Arial" w:cs="Arial"/>
                <w:sz w:val="16"/>
                <w:szCs w:val="16"/>
              </w:rPr>
            </w:pPr>
            <w:r w:rsidRPr="007F2F12">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E1239" w14:textId="77777777" w:rsidR="00DF69D2" w:rsidRDefault="00DF69D2" w:rsidP="00DF69D2">
            <w:pPr>
              <w:pStyle w:val="TAC"/>
              <w:jc w:val="left"/>
              <w:rPr>
                <w:snapToGrid w:val="0"/>
                <w:sz w:val="16"/>
                <w:szCs w:val="16"/>
              </w:rPr>
            </w:pPr>
            <w:r>
              <w:rPr>
                <w:snapToGrid w:val="0"/>
                <w:sz w:val="16"/>
                <w:szCs w:val="16"/>
              </w:rPr>
              <w:t>14.13.0</w:t>
            </w:r>
          </w:p>
        </w:tc>
      </w:tr>
      <w:tr w:rsidR="009A0D35" w:rsidRPr="006B0D02" w14:paraId="37E35004" w14:textId="77777777" w:rsidTr="009A0D3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2DACA" w14:textId="77777777" w:rsidR="009A0D35" w:rsidRDefault="009A0D35"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0465C" w14:textId="77777777" w:rsidR="009A0D35" w:rsidRDefault="009A0D35"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C7FC21" w14:textId="77777777" w:rsidR="009A0D35" w:rsidRDefault="009A0D35"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06D7C" w14:textId="77777777" w:rsidR="009A0D35" w:rsidRDefault="009A0D35" w:rsidP="00B260F6">
            <w:pPr>
              <w:spacing w:after="0"/>
              <w:jc w:val="center"/>
              <w:rPr>
                <w:rFonts w:ascii="Arial" w:hAnsi="Arial" w:cs="Arial"/>
                <w:sz w:val="16"/>
                <w:szCs w:val="16"/>
              </w:rPr>
            </w:pPr>
            <w:r>
              <w:rPr>
                <w:rFonts w:ascii="Arial" w:hAnsi="Arial" w:cs="Arial"/>
                <w:sz w:val="16"/>
                <w:szCs w:val="16"/>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4EC4F" w14:textId="77777777" w:rsidR="009A0D35" w:rsidRDefault="009A0D35"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BA90BB" w14:textId="77777777" w:rsidR="009A0D35" w:rsidRDefault="009A0D35"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4F1D7E" w14:textId="77777777" w:rsidR="009A0D35" w:rsidRPr="00CD45AB" w:rsidRDefault="009A0D35" w:rsidP="00B260F6">
            <w:pPr>
              <w:rPr>
                <w:rFonts w:ascii="Arial" w:hAnsi="Arial" w:cs="Arial"/>
                <w:sz w:val="16"/>
                <w:szCs w:val="16"/>
              </w:rPr>
            </w:pPr>
            <w:r w:rsidRPr="009A0D35">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2B3027" w14:textId="77777777" w:rsidR="009A0D35" w:rsidRDefault="009A0D35" w:rsidP="00B260F6">
            <w:pPr>
              <w:pStyle w:val="TAC"/>
              <w:jc w:val="left"/>
              <w:rPr>
                <w:snapToGrid w:val="0"/>
                <w:sz w:val="16"/>
                <w:szCs w:val="16"/>
              </w:rPr>
            </w:pPr>
            <w:r>
              <w:rPr>
                <w:snapToGrid w:val="0"/>
                <w:sz w:val="16"/>
                <w:szCs w:val="16"/>
              </w:rPr>
              <w:t>14.13.0</w:t>
            </w:r>
          </w:p>
        </w:tc>
      </w:tr>
      <w:tr w:rsidR="003071B8" w:rsidRPr="006B0D02" w14:paraId="5AA2C18E" w14:textId="77777777" w:rsidTr="003071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6912" w14:textId="77777777" w:rsidR="003071B8" w:rsidRDefault="003071B8"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8932E" w14:textId="77777777" w:rsidR="003071B8" w:rsidRDefault="003071B8"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33C07" w14:textId="77777777" w:rsidR="003071B8" w:rsidRDefault="003071B8"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2BD18" w14:textId="77777777" w:rsidR="003071B8" w:rsidRDefault="003071B8" w:rsidP="00B260F6">
            <w:pPr>
              <w:spacing w:after="0"/>
              <w:jc w:val="center"/>
              <w:rPr>
                <w:rFonts w:ascii="Arial" w:hAnsi="Arial" w:cs="Arial"/>
                <w:sz w:val="16"/>
                <w:szCs w:val="16"/>
              </w:rPr>
            </w:pPr>
            <w:r>
              <w:rPr>
                <w:rFonts w:ascii="Arial" w:hAnsi="Arial" w:cs="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DD38C8" w14:textId="77777777" w:rsidR="003071B8" w:rsidRDefault="003071B8"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81C42" w14:textId="77777777" w:rsidR="003071B8" w:rsidRDefault="003071B8"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C0F461" w14:textId="77777777" w:rsidR="003071B8" w:rsidRPr="00CD45AB" w:rsidRDefault="003071B8" w:rsidP="00B260F6">
            <w:pPr>
              <w:rPr>
                <w:rFonts w:ascii="Arial" w:hAnsi="Arial" w:cs="Arial"/>
                <w:sz w:val="16"/>
                <w:szCs w:val="16"/>
              </w:rPr>
            </w:pPr>
            <w:r w:rsidRPr="003071B8">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6C165C" w14:textId="77777777" w:rsidR="003071B8" w:rsidRDefault="003071B8" w:rsidP="00B260F6">
            <w:pPr>
              <w:pStyle w:val="TAC"/>
              <w:jc w:val="left"/>
              <w:rPr>
                <w:snapToGrid w:val="0"/>
                <w:sz w:val="16"/>
                <w:szCs w:val="16"/>
              </w:rPr>
            </w:pPr>
            <w:r>
              <w:rPr>
                <w:snapToGrid w:val="0"/>
                <w:sz w:val="16"/>
                <w:szCs w:val="16"/>
              </w:rPr>
              <w:t>14.13.0</w:t>
            </w:r>
          </w:p>
        </w:tc>
      </w:tr>
      <w:tr w:rsidR="008C5731" w:rsidRPr="006B0D02" w14:paraId="5A2EE6E3" w14:textId="77777777" w:rsidTr="008C573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8416C" w14:textId="77777777" w:rsidR="008C5731" w:rsidRDefault="008C5731"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2A818" w14:textId="77777777" w:rsidR="008C5731" w:rsidRDefault="008C5731"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79516" w14:textId="77777777" w:rsidR="008C5731" w:rsidRDefault="008C5731" w:rsidP="001B14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F23D7" w14:textId="77777777" w:rsidR="008C5731" w:rsidRDefault="008C5731" w:rsidP="001B14E4">
            <w:pPr>
              <w:spacing w:after="0"/>
              <w:jc w:val="center"/>
              <w:rPr>
                <w:rFonts w:ascii="Arial" w:hAnsi="Arial" w:cs="Arial"/>
                <w:sz w:val="16"/>
                <w:szCs w:val="16"/>
              </w:rPr>
            </w:pPr>
            <w:r>
              <w:rPr>
                <w:rFonts w:ascii="Arial" w:hAnsi="Arial" w:cs="Arial"/>
                <w:sz w:val="16"/>
                <w:szCs w:val="16"/>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EC772" w14:textId="77777777" w:rsidR="008C5731" w:rsidRDefault="008C5731"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6402D" w14:textId="77777777" w:rsidR="008C5731" w:rsidRDefault="008C5731"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18B712" w14:textId="77777777" w:rsidR="008C5731" w:rsidRPr="00CD45AB" w:rsidRDefault="008C5731" w:rsidP="001B14E4">
            <w:pPr>
              <w:rPr>
                <w:rFonts w:ascii="Arial" w:hAnsi="Arial" w:cs="Arial"/>
                <w:sz w:val="16"/>
                <w:szCs w:val="16"/>
              </w:rPr>
            </w:pPr>
            <w:r w:rsidRPr="008C5731">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33F445" w14:textId="77777777" w:rsidR="008C5731" w:rsidRDefault="008C5731" w:rsidP="001B14E4">
            <w:pPr>
              <w:pStyle w:val="TAC"/>
              <w:jc w:val="left"/>
              <w:rPr>
                <w:snapToGrid w:val="0"/>
                <w:sz w:val="16"/>
                <w:szCs w:val="16"/>
              </w:rPr>
            </w:pPr>
            <w:r>
              <w:rPr>
                <w:snapToGrid w:val="0"/>
                <w:sz w:val="16"/>
                <w:szCs w:val="16"/>
              </w:rPr>
              <w:t>14.14.0</w:t>
            </w:r>
          </w:p>
        </w:tc>
      </w:tr>
      <w:tr w:rsidR="008D26CB" w:rsidRPr="006B0D02" w14:paraId="0030E4C4" w14:textId="77777777" w:rsidTr="008D26C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5C7AFD" w14:textId="77777777" w:rsidR="008D26CB" w:rsidRDefault="008D26CB"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724A8" w14:textId="77777777" w:rsidR="008D26CB" w:rsidRDefault="008D26CB"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763EB0" w14:textId="77777777" w:rsidR="008D26CB" w:rsidRDefault="008D26CB" w:rsidP="001B14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FB0F1" w14:textId="77777777" w:rsidR="008D26CB" w:rsidRDefault="008D26CB" w:rsidP="001B14E4">
            <w:pPr>
              <w:spacing w:after="0"/>
              <w:jc w:val="center"/>
              <w:rPr>
                <w:rFonts w:ascii="Arial" w:hAnsi="Arial" w:cs="Arial"/>
                <w:sz w:val="16"/>
                <w:szCs w:val="16"/>
              </w:rPr>
            </w:pPr>
            <w:r>
              <w:rPr>
                <w:rFonts w:ascii="Arial" w:hAnsi="Arial" w:cs="Arial"/>
                <w:sz w:val="16"/>
                <w:szCs w:val="16"/>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3E092" w14:textId="77777777" w:rsidR="008D26CB" w:rsidRDefault="008D26CB"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B24C5" w14:textId="77777777" w:rsidR="008D26CB" w:rsidRDefault="008D26CB"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E6A57" w14:textId="77777777" w:rsidR="008D26CB" w:rsidRPr="00CD45AB" w:rsidRDefault="008D26CB" w:rsidP="001B14E4">
            <w:pPr>
              <w:rPr>
                <w:rFonts w:ascii="Arial" w:hAnsi="Arial" w:cs="Arial"/>
                <w:sz w:val="16"/>
                <w:szCs w:val="16"/>
              </w:rPr>
            </w:pPr>
            <w:r w:rsidRPr="008D26CB">
              <w:rPr>
                <w:rFonts w:ascii="Arial" w:hAnsi="Arial" w:cs="Arial"/>
                <w:sz w:val="16"/>
                <w:szCs w:val="16"/>
              </w:rPr>
              <w:t xml:space="preserve">Corrections on the indication value for the transport blocks in a bundle for HD-FDD </w:t>
            </w:r>
            <w:proofErr w:type="spellStart"/>
            <w:r w:rsidRPr="008D26CB">
              <w:rPr>
                <w:rFonts w:ascii="Arial" w:hAnsi="Arial" w:cs="Arial"/>
                <w:sz w:val="16"/>
                <w:szCs w:val="16"/>
              </w:rPr>
              <w:t>eMTC</w:t>
            </w:r>
            <w:proofErr w:type="spellEnd"/>
            <w:r w:rsidRPr="008D26CB">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25E19" w14:textId="77777777" w:rsidR="008D26CB" w:rsidRDefault="008D26CB" w:rsidP="001B14E4">
            <w:pPr>
              <w:pStyle w:val="TAC"/>
              <w:jc w:val="left"/>
              <w:rPr>
                <w:snapToGrid w:val="0"/>
                <w:sz w:val="16"/>
                <w:szCs w:val="16"/>
              </w:rPr>
            </w:pPr>
            <w:r>
              <w:rPr>
                <w:snapToGrid w:val="0"/>
                <w:sz w:val="16"/>
                <w:szCs w:val="16"/>
              </w:rPr>
              <w:t>14.14.0</w:t>
            </w:r>
          </w:p>
        </w:tc>
      </w:tr>
      <w:tr w:rsidR="002E3405" w:rsidRPr="006B0D02" w14:paraId="37DE77DA" w14:textId="77777777" w:rsidTr="002E340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4D418" w14:textId="77777777" w:rsidR="002E3405" w:rsidRDefault="002E3405"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92F6" w14:textId="77777777" w:rsidR="002E3405" w:rsidRDefault="002E3405"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579AFE" w14:textId="77777777" w:rsidR="002E3405" w:rsidRDefault="002E3405" w:rsidP="001B14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1E1E1" w14:textId="77777777" w:rsidR="002E3405" w:rsidRDefault="002E3405" w:rsidP="001B14E4">
            <w:pPr>
              <w:spacing w:after="0"/>
              <w:jc w:val="center"/>
              <w:rPr>
                <w:rFonts w:ascii="Arial" w:hAnsi="Arial" w:cs="Arial"/>
                <w:sz w:val="16"/>
                <w:szCs w:val="16"/>
              </w:rPr>
            </w:pPr>
            <w:r>
              <w:rPr>
                <w:rFonts w:ascii="Arial" w:hAnsi="Arial" w:cs="Arial"/>
                <w:sz w:val="16"/>
                <w:szCs w:val="16"/>
              </w:rPr>
              <w:t>1309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36C41" w14:textId="77777777" w:rsidR="002E3405" w:rsidRDefault="002E3405"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CA24C" w14:textId="77777777" w:rsidR="002E3405" w:rsidRDefault="002E3405" w:rsidP="001B14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6B2FA7" w14:textId="77777777" w:rsidR="002E3405" w:rsidRPr="00CD45AB" w:rsidRDefault="002E3405" w:rsidP="001B14E4">
            <w:pPr>
              <w:rPr>
                <w:rFonts w:ascii="Arial" w:hAnsi="Arial" w:cs="Arial"/>
                <w:sz w:val="16"/>
                <w:szCs w:val="16"/>
              </w:rPr>
            </w:pPr>
            <w:r w:rsidRPr="002E340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FDEAD" w14:textId="77777777" w:rsidR="002E3405" w:rsidRDefault="002E3405" w:rsidP="001B14E4">
            <w:pPr>
              <w:pStyle w:val="TAC"/>
              <w:jc w:val="left"/>
              <w:rPr>
                <w:snapToGrid w:val="0"/>
                <w:sz w:val="16"/>
                <w:szCs w:val="16"/>
              </w:rPr>
            </w:pPr>
            <w:r>
              <w:rPr>
                <w:snapToGrid w:val="0"/>
                <w:sz w:val="16"/>
                <w:szCs w:val="16"/>
              </w:rPr>
              <w:t>14.14.0</w:t>
            </w:r>
          </w:p>
        </w:tc>
      </w:tr>
      <w:tr w:rsidR="00852926" w:rsidRPr="006B0D02" w14:paraId="24B7EC48" w14:textId="77777777" w:rsidTr="00852926">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A8BA56" w14:textId="77777777" w:rsidR="00852926" w:rsidRDefault="00852926" w:rsidP="00C004D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0174C6" w14:textId="77777777" w:rsidR="00852926" w:rsidRDefault="00852926"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8966" w14:textId="77777777" w:rsidR="00852926" w:rsidRDefault="00852926" w:rsidP="00C004D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8F41C" w14:textId="77777777" w:rsidR="00852926" w:rsidRDefault="00852926" w:rsidP="00C004DF">
            <w:pPr>
              <w:spacing w:after="0"/>
              <w:jc w:val="center"/>
              <w:rPr>
                <w:rFonts w:ascii="Arial" w:hAnsi="Arial" w:cs="Arial"/>
                <w:sz w:val="16"/>
                <w:szCs w:val="16"/>
              </w:rPr>
            </w:pPr>
            <w:r>
              <w:rPr>
                <w:rFonts w:ascii="Arial" w:hAnsi="Arial" w:cs="Arial"/>
                <w:sz w:val="16"/>
                <w:szCs w:val="16"/>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C998EE" w14:textId="77777777" w:rsidR="00852926" w:rsidRDefault="00852926"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FCDC98" w14:textId="77777777" w:rsidR="00852926" w:rsidRDefault="00852926"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7900E" w14:textId="77777777" w:rsidR="00852926" w:rsidRPr="00CD45AB" w:rsidRDefault="00852926" w:rsidP="00C004DF">
            <w:pPr>
              <w:rPr>
                <w:rFonts w:ascii="Arial" w:hAnsi="Arial" w:cs="Arial"/>
                <w:sz w:val="16"/>
                <w:szCs w:val="16"/>
              </w:rPr>
            </w:pPr>
            <w:r w:rsidRPr="00852926">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E44F3" w14:textId="77777777" w:rsidR="00852926" w:rsidRDefault="00852926" w:rsidP="00C004DF">
            <w:pPr>
              <w:pStyle w:val="TAC"/>
              <w:jc w:val="left"/>
              <w:rPr>
                <w:snapToGrid w:val="0"/>
                <w:sz w:val="16"/>
                <w:szCs w:val="16"/>
              </w:rPr>
            </w:pPr>
            <w:r>
              <w:rPr>
                <w:snapToGrid w:val="0"/>
                <w:sz w:val="16"/>
                <w:szCs w:val="16"/>
              </w:rPr>
              <w:t>14.15.0</w:t>
            </w:r>
          </w:p>
        </w:tc>
      </w:tr>
      <w:tr w:rsidR="00B82E6E" w:rsidRPr="006B0D02" w14:paraId="23661836" w14:textId="77777777" w:rsidTr="00B82E6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03D01" w14:textId="77777777" w:rsidR="00B82E6E" w:rsidRDefault="00B82E6E" w:rsidP="00C004DF">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127B5" w14:textId="77777777" w:rsidR="00B82E6E" w:rsidRDefault="00B82E6E"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3D0427" w14:textId="77777777" w:rsidR="00B82E6E" w:rsidRDefault="00B82E6E" w:rsidP="00C004D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504E3" w14:textId="77777777" w:rsidR="00B82E6E" w:rsidRDefault="00B82E6E" w:rsidP="00C004DF">
            <w:pPr>
              <w:spacing w:after="0"/>
              <w:jc w:val="center"/>
              <w:rPr>
                <w:rFonts w:ascii="Arial" w:hAnsi="Arial" w:cs="Arial"/>
                <w:sz w:val="16"/>
                <w:szCs w:val="16"/>
              </w:rPr>
            </w:pPr>
            <w:r>
              <w:rPr>
                <w:rFonts w:ascii="Arial" w:hAnsi="Arial" w:cs="Arial"/>
                <w:sz w:val="16"/>
                <w:szCs w:val="16"/>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296590" w14:textId="77777777" w:rsidR="00B82E6E" w:rsidRDefault="00B82E6E"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A0AC6" w14:textId="77777777" w:rsidR="00B82E6E" w:rsidRDefault="00B82E6E"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C1005" w14:textId="77777777" w:rsidR="00B82E6E" w:rsidRPr="00CD45AB" w:rsidRDefault="00B82E6E" w:rsidP="00C004DF">
            <w:pPr>
              <w:rPr>
                <w:rFonts w:ascii="Arial" w:hAnsi="Arial" w:cs="Arial"/>
                <w:sz w:val="16"/>
                <w:szCs w:val="16"/>
              </w:rPr>
            </w:pPr>
            <w:r w:rsidRPr="00B82E6E">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2F4B3D" w14:textId="77777777" w:rsidR="00B82E6E" w:rsidRDefault="00B82E6E" w:rsidP="00C004DF">
            <w:pPr>
              <w:pStyle w:val="TAC"/>
              <w:jc w:val="left"/>
              <w:rPr>
                <w:snapToGrid w:val="0"/>
                <w:sz w:val="16"/>
                <w:szCs w:val="16"/>
              </w:rPr>
            </w:pPr>
            <w:r>
              <w:rPr>
                <w:snapToGrid w:val="0"/>
                <w:sz w:val="16"/>
                <w:szCs w:val="16"/>
              </w:rPr>
              <w:t>14.15.0</w:t>
            </w:r>
          </w:p>
        </w:tc>
      </w:tr>
      <w:tr w:rsidR="005F331A" w:rsidRPr="006B0D02" w14:paraId="43B0F040" w14:textId="77777777" w:rsidTr="005F33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B9A2C" w14:textId="77777777" w:rsidR="005F331A" w:rsidRDefault="005F331A" w:rsidP="00C004D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165990" w14:textId="77777777" w:rsidR="005F331A" w:rsidRDefault="005F331A"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6990A" w14:textId="77777777" w:rsidR="005F331A" w:rsidRDefault="005F331A" w:rsidP="00C004D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0986" w14:textId="77777777" w:rsidR="005F331A" w:rsidRDefault="005F331A" w:rsidP="00C004DF">
            <w:pPr>
              <w:spacing w:after="0"/>
              <w:jc w:val="center"/>
              <w:rPr>
                <w:rFonts w:ascii="Arial" w:hAnsi="Arial" w:cs="Arial"/>
                <w:sz w:val="16"/>
                <w:szCs w:val="16"/>
              </w:rPr>
            </w:pPr>
            <w:r>
              <w:rPr>
                <w:rFonts w:ascii="Arial" w:hAnsi="Arial" w:cs="Arial"/>
                <w:sz w:val="16"/>
                <w:szCs w:val="16"/>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1AF1" w14:textId="77777777" w:rsidR="005F331A" w:rsidRDefault="005F331A"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27168" w14:textId="77777777" w:rsidR="005F331A" w:rsidRDefault="005F331A"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158529" w14:textId="77777777" w:rsidR="005F331A" w:rsidRPr="00CD45AB" w:rsidRDefault="005F331A" w:rsidP="00C004DF">
            <w:pPr>
              <w:rPr>
                <w:rFonts w:ascii="Arial" w:hAnsi="Arial" w:cs="Arial"/>
                <w:sz w:val="16"/>
                <w:szCs w:val="16"/>
              </w:rPr>
            </w:pPr>
            <w:r w:rsidRPr="005F331A">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A262B0" w14:textId="77777777" w:rsidR="005F331A" w:rsidRDefault="005F331A" w:rsidP="00C004DF">
            <w:pPr>
              <w:pStyle w:val="TAC"/>
              <w:jc w:val="left"/>
              <w:rPr>
                <w:snapToGrid w:val="0"/>
                <w:sz w:val="16"/>
                <w:szCs w:val="16"/>
              </w:rPr>
            </w:pPr>
            <w:r>
              <w:rPr>
                <w:snapToGrid w:val="0"/>
                <w:sz w:val="16"/>
                <w:szCs w:val="16"/>
              </w:rPr>
              <w:t>14.15.0</w:t>
            </w:r>
          </w:p>
        </w:tc>
      </w:tr>
      <w:tr w:rsidR="001E393C" w:rsidRPr="006B0D02" w14:paraId="344EFDDB" w14:textId="77777777" w:rsidTr="001E393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FD99E5" w14:textId="77777777" w:rsidR="001E393C" w:rsidRDefault="001E393C" w:rsidP="006C190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5CD72" w14:textId="77777777" w:rsidR="001E393C" w:rsidRDefault="001E393C" w:rsidP="006C190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A74D95" w14:textId="77777777" w:rsidR="001E393C" w:rsidRDefault="001E393C" w:rsidP="006C190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0553" w14:textId="77777777" w:rsidR="001E393C" w:rsidRDefault="001E393C" w:rsidP="006C190F">
            <w:pPr>
              <w:spacing w:after="0"/>
              <w:jc w:val="center"/>
              <w:rPr>
                <w:rFonts w:ascii="Arial" w:hAnsi="Arial" w:cs="Arial"/>
                <w:sz w:val="16"/>
                <w:szCs w:val="16"/>
              </w:rPr>
            </w:pPr>
            <w:r>
              <w:rPr>
                <w:rFonts w:ascii="Arial" w:hAnsi="Arial" w:cs="Arial"/>
                <w:sz w:val="16"/>
                <w:szCs w:val="16"/>
              </w:rPr>
              <w:t>1340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123D6" w14:textId="77777777" w:rsidR="001E393C" w:rsidRDefault="001E393C" w:rsidP="006C19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589BB1" w14:textId="77777777" w:rsidR="001E393C" w:rsidRDefault="001E393C" w:rsidP="006C19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598BB3" w14:textId="77777777" w:rsidR="001E393C" w:rsidRPr="00CD45AB" w:rsidRDefault="001E393C" w:rsidP="006C190F">
            <w:pPr>
              <w:rPr>
                <w:rFonts w:ascii="Arial" w:hAnsi="Arial" w:cs="Arial"/>
                <w:sz w:val="16"/>
                <w:szCs w:val="16"/>
              </w:rPr>
            </w:pPr>
            <w:r w:rsidRPr="001E393C">
              <w:rPr>
                <w:rFonts w:ascii="Arial" w:hAnsi="Arial" w:cs="Arial"/>
                <w:sz w:val="16"/>
                <w:szCs w:val="16"/>
              </w:rPr>
              <w:t xml:space="preserve">Correction on conditions for selecting resources when the number of HARQ transmissions is two in </w:t>
            </w:r>
            <w:proofErr w:type="spellStart"/>
            <w:r w:rsidRPr="001E393C">
              <w:rPr>
                <w:rFonts w:ascii="Arial" w:hAnsi="Arial" w:cs="Arial"/>
                <w:sz w:val="16"/>
                <w:szCs w:val="16"/>
              </w:rPr>
              <w:t>sidelink</w:t>
            </w:r>
            <w:proofErr w:type="spellEnd"/>
            <w:r w:rsidRPr="001E393C">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5126EC" w14:textId="77777777" w:rsidR="001E393C" w:rsidRDefault="001E393C" w:rsidP="006C190F">
            <w:pPr>
              <w:pStyle w:val="TAC"/>
              <w:jc w:val="left"/>
              <w:rPr>
                <w:snapToGrid w:val="0"/>
                <w:sz w:val="16"/>
                <w:szCs w:val="16"/>
              </w:rPr>
            </w:pPr>
            <w:r>
              <w:rPr>
                <w:snapToGrid w:val="0"/>
                <w:sz w:val="16"/>
                <w:szCs w:val="16"/>
              </w:rPr>
              <w:t>14.16.0</w:t>
            </w:r>
          </w:p>
        </w:tc>
      </w:tr>
      <w:tr w:rsidR="003072E7" w:rsidRPr="006B0D02" w14:paraId="4E3265BE" w14:textId="77777777" w:rsidTr="003072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1773E" w14:textId="4F6B8B6A" w:rsidR="003072E7" w:rsidRDefault="003072E7" w:rsidP="00904801">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85879" w14:textId="24FD7B59" w:rsidR="003072E7" w:rsidRDefault="003072E7" w:rsidP="00904801">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16DBD1" w14:textId="57C67C09" w:rsidR="003072E7" w:rsidRDefault="003072E7" w:rsidP="00904801">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BD42B" w14:textId="09663B5F" w:rsidR="003072E7" w:rsidRDefault="003072E7" w:rsidP="00904801">
            <w:pPr>
              <w:spacing w:after="0"/>
              <w:jc w:val="center"/>
              <w:rPr>
                <w:rFonts w:ascii="Arial" w:hAnsi="Arial" w:cs="Arial"/>
                <w:sz w:val="16"/>
                <w:szCs w:val="16"/>
              </w:rPr>
            </w:pPr>
            <w:r>
              <w:rPr>
                <w:rFonts w:ascii="Arial" w:hAnsi="Arial" w:cs="Arial"/>
                <w:sz w:val="16"/>
                <w:szCs w:val="16"/>
              </w:rPr>
              <w:t>1387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73709" w14:textId="77777777" w:rsidR="003072E7" w:rsidRDefault="003072E7" w:rsidP="009048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71DB3" w14:textId="77777777" w:rsidR="003072E7" w:rsidRDefault="003072E7" w:rsidP="009048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B362A" w14:textId="4CBE3DB1" w:rsidR="003072E7" w:rsidRPr="00CD45AB" w:rsidRDefault="003072E7" w:rsidP="00904801">
            <w:pPr>
              <w:rPr>
                <w:rFonts w:ascii="Arial" w:hAnsi="Arial" w:cs="Arial"/>
                <w:sz w:val="16"/>
                <w:szCs w:val="16"/>
              </w:rPr>
            </w:pPr>
            <w:r w:rsidRPr="003072E7">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79D6CE" w14:textId="562BA058" w:rsidR="003072E7" w:rsidRDefault="003072E7" w:rsidP="00904801">
            <w:pPr>
              <w:pStyle w:val="TAC"/>
              <w:jc w:val="left"/>
              <w:rPr>
                <w:snapToGrid w:val="0"/>
                <w:sz w:val="16"/>
                <w:szCs w:val="16"/>
              </w:rPr>
            </w:pPr>
            <w:r>
              <w:rPr>
                <w:snapToGrid w:val="0"/>
                <w:sz w:val="16"/>
                <w:szCs w:val="16"/>
              </w:rPr>
              <w:t>14.17.0</w:t>
            </w:r>
          </w:p>
        </w:tc>
      </w:tr>
      <w:tr w:rsidR="00DC423C" w:rsidRPr="006B0D02" w14:paraId="447D14F3" w14:textId="77777777" w:rsidTr="00DC423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94882D" w14:textId="77777777" w:rsidR="00DC423C" w:rsidRDefault="00DC423C" w:rsidP="00904801">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8FE64" w14:textId="77777777" w:rsidR="00DC423C" w:rsidRDefault="00DC423C" w:rsidP="00904801">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840637" w14:textId="77777777" w:rsidR="00DC423C" w:rsidRDefault="00DC423C" w:rsidP="00904801">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3530" w14:textId="44CDCDBC" w:rsidR="00DC423C" w:rsidRDefault="00DC423C" w:rsidP="00904801">
            <w:pPr>
              <w:spacing w:after="0"/>
              <w:jc w:val="center"/>
              <w:rPr>
                <w:rFonts w:ascii="Arial" w:hAnsi="Arial" w:cs="Arial"/>
                <w:sz w:val="16"/>
                <w:szCs w:val="16"/>
              </w:rPr>
            </w:pPr>
            <w:r>
              <w:rPr>
                <w:rFonts w:ascii="Arial" w:hAnsi="Arial" w:cs="Arial"/>
                <w:sz w:val="16"/>
                <w:szCs w:val="16"/>
              </w:rPr>
              <w:t>1390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837AB" w14:textId="77777777" w:rsidR="00DC423C" w:rsidRDefault="00DC423C" w:rsidP="009048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DC9507" w14:textId="77777777" w:rsidR="00DC423C" w:rsidRDefault="00DC423C" w:rsidP="009048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E1BC4" w14:textId="20A67EDA" w:rsidR="00DC423C" w:rsidRPr="00CD45AB" w:rsidRDefault="00DC423C" w:rsidP="00904801">
            <w:pPr>
              <w:rPr>
                <w:rFonts w:ascii="Arial" w:hAnsi="Arial" w:cs="Arial"/>
                <w:sz w:val="16"/>
                <w:szCs w:val="16"/>
              </w:rPr>
            </w:pPr>
            <w:r w:rsidRPr="00DC423C">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8BE92C" w14:textId="77777777" w:rsidR="00DC423C" w:rsidRDefault="00DC423C" w:rsidP="00904801">
            <w:pPr>
              <w:pStyle w:val="TAC"/>
              <w:jc w:val="left"/>
              <w:rPr>
                <w:snapToGrid w:val="0"/>
                <w:sz w:val="16"/>
                <w:szCs w:val="16"/>
              </w:rPr>
            </w:pPr>
            <w:r>
              <w:rPr>
                <w:snapToGrid w:val="0"/>
                <w:sz w:val="16"/>
                <w:szCs w:val="16"/>
              </w:rPr>
              <w:t>14.17.0</w:t>
            </w:r>
          </w:p>
        </w:tc>
      </w:tr>
    </w:tbl>
    <w:p w14:paraId="556D9765" w14:textId="77777777" w:rsidR="0093274D" w:rsidRPr="00E9040D" w:rsidRDefault="0093274D" w:rsidP="00C721A5"/>
    <w:sectPr w:rsidR="0093274D" w:rsidRPr="00E9040D" w:rsidSect="007D4DF4">
      <w:headerReference w:type="default" r:id="rId8"/>
      <w:footerReference w:type="default" r:id="rId9"/>
      <w:footnotePr>
        <w:numRestart w:val="eachSect"/>
      </w:footnotePr>
      <w:pgSz w:w="11907" w:h="16840" w:code="9"/>
      <w:pgMar w:top="1416" w:right="1133" w:bottom="1133" w:left="1133" w:header="850" w:footer="340" w:gutter="0"/>
      <w:pgNumType w:start="4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C9AAE" w14:textId="77777777" w:rsidR="00285F3F" w:rsidRDefault="00285F3F">
      <w:r>
        <w:separator/>
      </w:r>
    </w:p>
  </w:endnote>
  <w:endnote w:type="continuationSeparator" w:id="0">
    <w:p w14:paraId="2DFE49FC" w14:textId="77777777" w:rsidR="00285F3F" w:rsidRDefault="0028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65030" w14:textId="77777777" w:rsidR="00DF69D2" w:rsidRDefault="00DF69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1FA3F" w14:textId="77777777" w:rsidR="00285F3F" w:rsidRDefault="00285F3F">
      <w:r>
        <w:separator/>
      </w:r>
    </w:p>
  </w:footnote>
  <w:footnote w:type="continuationSeparator" w:id="0">
    <w:p w14:paraId="33E407B8" w14:textId="77777777" w:rsidR="00285F3F" w:rsidRDefault="00285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F90EE" w14:textId="77777777" w:rsidR="00AD041E" w:rsidRDefault="00AD041E" w:rsidP="00AD041E">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71A0AE3" w14:textId="3F3D4794" w:rsidR="00954E2A" w:rsidRPr="003D261A" w:rsidRDefault="00954E2A" w:rsidP="00954E2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Pr>
        <w:rFonts w:ascii="Arial" w:hAnsi="Arial"/>
        <w:b/>
        <w:noProof/>
        <w:sz w:val="18"/>
        <w:lang w:eastAsia="en-US"/>
      </w:rPr>
      <w:t>1</w:t>
    </w:r>
    <w:r w:rsidR="00AD041E">
      <w:rPr>
        <w:rFonts w:ascii="Arial" w:hAnsi="Arial"/>
        <w:b/>
        <w:noProof/>
        <w:sz w:val="18"/>
        <w:lang w:eastAsia="en-US"/>
      </w:rPr>
      <w:t>7</w:t>
    </w:r>
    <w:r w:rsidRPr="003D261A">
      <w:rPr>
        <w:rFonts w:ascii="Arial" w:hAnsi="Arial"/>
        <w:b/>
        <w:noProof/>
        <w:sz w:val="18"/>
        <w:lang w:eastAsia="en-US"/>
      </w:rPr>
      <w:t>.0 (20</w:t>
    </w:r>
    <w:r>
      <w:rPr>
        <w:rFonts w:ascii="Arial" w:hAnsi="Arial"/>
        <w:b/>
        <w:noProof/>
        <w:sz w:val="18"/>
        <w:lang w:eastAsia="en-US"/>
      </w:rPr>
      <w:t>2</w:t>
    </w:r>
    <w:r w:rsidR="00AD041E">
      <w:rPr>
        <w:rFonts w:ascii="Arial" w:hAnsi="Arial"/>
        <w:b/>
        <w:noProof/>
        <w:sz w:val="18"/>
        <w:lang w:eastAsia="en-US"/>
      </w:rPr>
      <w:t>1</w:t>
    </w:r>
    <w:r>
      <w:rPr>
        <w:rFonts w:ascii="Arial" w:hAnsi="Arial"/>
        <w:b/>
        <w:noProof/>
        <w:sz w:val="18"/>
        <w:lang w:eastAsia="en-US"/>
      </w:rPr>
      <w:t>-0</w:t>
    </w:r>
    <w:r w:rsidR="00AD041E">
      <w:rPr>
        <w:rFonts w:ascii="Arial" w:hAnsi="Arial"/>
        <w:b/>
        <w:noProof/>
        <w:sz w:val="18"/>
        <w:lang w:eastAsia="en-US"/>
      </w:rPr>
      <w:t>6</w:t>
    </w:r>
    <w:r w:rsidRPr="003D261A">
      <w:rPr>
        <w:rFonts w:ascii="Arial" w:hAnsi="Arial"/>
        <w:b/>
        <w:noProof/>
        <w:sz w:val="18"/>
        <w:lang w:eastAsia="en-US"/>
      </w:rPr>
      <w:t>)</w:t>
    </w:r>
  </w:p>
  <w:p w14:paraId="3D209B94" w14:textId="77777777" w:rsidR="00DF69D2" w:rsidRPr="00840875" w:rsidRDefault="00DF69D2"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10"/>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0401"/>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93C"/>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1F5D"/>
    <w:rsid w:val="002355B6"/>
    <w:rsid w:val="00237DF5"/>
    <w:rsid w:val="00242057"/>
    <w:rsid w:val="00244D80"/>
    <w:rsid w:val="00247994"/>
    <w:rsid w:val="00247DF6"/>
    <w:rsid w:val="0025130A"/>
    <w:rsid w:val="00251846"/>
    <w:rsid w:val="00255BDA"/>
    <w:rsid w:val="00255C77"/>
    <w:rsid w:val="0025636D"/>
    <w:rsid w:val="002603B7"/>
    <w:rsid w:val="00260EC9"/>
    <w:rsid w:val="00263B9E"/>
    <w:rsid w:val="002714A8"/>
    <w:rsid w:val="00271B41"/>
    <w:rsid w:val="00273D3A"/>
    <w:rsid w:val="002758EC"/>
    <w:rsid w:val="00275D48"/>
    <w:rsid w:val="00276669"/>
    <w:rsid w:val="00276D32"/>
    <w:rsid w:val="002773FD"/>
    <w:rsid w:val="00281A8A"/>
    <w:rsid w:val="0028273F"/>
    <w:rsid w:val="00284990"/>
    <w:rsid w:val="00285F3F"/>
    <w:rsid w:val="00286ACD"/>
    <w:rsid w:val="0029158B"/>
    <w:rsid w:val="0029313D"/>
    <w:rsid w:val="00293451"/>
    <w:rsid w:val="002943C0"/>
    <w:rsid w:val="00294A9F"/>
    <w:rsid w:val="002951DC"/>
    <w:rsid w:val="002A1732"/>
    <w:rsid w:val="002A2762"/>
    <w:rsid w:val="002A3D4E"/>
    <w:rsid w:val="002A45CE"/>
    <w:rsid w:val="002A6F4C"/>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3405"/>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071B8"/>
    <w:rsid w:val="003072E7"/>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10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2E78"/>
    <w:rsid w:val="003F6F11"/>
    <w:rsid w:val="003F7C09"/>
    <w:rsid w:val="00400B15"/>
    <w:rsid w:val="00400EE7"/>
    <w:rsid w:val="004020FA"/>
    <w:rsid w:val="00402E1E"/>
    <w:rsid w:val="00404119"/>
    <w:rsid w:val="00410F36"/>
    <w:rsid w:val="004123ED"/>
    <w:rsid w:val="00412C55"/>
    <w:rsid w:val="00413201"/>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1C78"/>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D6A69"/>
    <w:rsid w:val="005E0F4B"/>
    <w:rsid w:val="005E11AD"/>
    <w:rsid w:val="005E418A"/>
    <w:rsid w:val="005E53DE"/>
    <w:rsid w:val="005E6C54"/>
    <w:rsid w:val="005E6C79"/>
    <w:rsid w:val="005E7321"/>
    <w:rsid w:val="005F0655"/>
    <w:rsid w:val="005F131A"/>
    <w:rsid w:val="005F1412"/>
    <w:rsid w:val="005F331A"/>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13B4"/>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4DF4"/>
    <w:rsid w:val="007D5067"/>
    <w:rsid w:val="007D5BAF"/>
    <w:rsid w:val="007D618E"/>
    <w:rsid w:val="007D6251"/>
    <w:rsid w:val="007D6395"/>
    <w:rsid w:val="007D7D4F"/>
    <w:rsid w:val="007E0800"/>
    <w:rsid w:val="007E2549"/>
    <w:rsid w:val="007E3801"/>
    <w:rsid w:val="007E42EE"/>
    <w:rsid w:val="007E5617"/>
    <w:rsid w:val="007F0EA5"/>
    <w:rsid w:val="007F2F12"/>
    <w:rsid w:val="00800639"/>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2926"/>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471D"/>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C5731"/>
    <w:rsid w:val="008D063D"/>
    <w:rsid w:val="008D26CB"/>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0A91"/>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2E6A"/>
    <w:rsid w:val="0093490C"/>
    <w:rsid w:val="00934F33"/>
    <w:rsid w:val="00940B84"/>
    <w:rsid w:val="00941123"/>
    <w:rsid w:val="00951C3D"/>
    <w:rsid w:val="00953547"/>
    <w:rsid w:val="00954E2A"/>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0D35"/>
    <w:rsid w:val="009A2F19"/>
    <w:rsid w:val="009A5026"/>
    <w:rsid w:val="009A700C"/>
    <w:rsid w:val="009B0818"/>
    <w:rsid w:val="009B22CF"/>
    <w:rsid w:val="009B45EC"/>
    <w:rsid w:val="009B5504"/>
    <w:rsid w:val="009B657E"/>
    <w:rsid w:val="009B66D7"/>
    <w:rsid w:val="009B7099"/>
    <w:rsid w:val="009B7764"/>
    <w:rsid w:val="009B7AA2"/>
    <w:rsid w:val="009C0169"/>
    <w:rsid w:val="009C25C3"/>
    <w:rsid w:val="009C3CCA"/>
    <w:rsid w:val="009C704F"/>
    <w:rsid w:val="009C79EB"/>
    <w:rsid w:val="009D27DB"/>
    <w:rsid w:val="009D286D"/>
    <w:rsid w:val="009D34BF"/>
    <w:rsid w:val="009E0607"/>
    <w:rsid w:val="009E4CE0"/>
    <w:rsid w:val="009F33E3"/>
    <w:rsid w:val="009F3519"/>
    <w:rsid w:val="00A00E01"/>
    <w:rsid w:val="00A010C9"/>
    <w:rsid w:val="00A0669B"/>
    <w:rsid w:val="00A075D1"/>
    <w:rsid w:val="00A113EC"/>
    <w:rsid w:val="00A11DAE"/>
    <w:rsid w:val="00A20215"/>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041E"/>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2E6E"/>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32B1"/>
    <w:rsid w:val="00C0419D"/>
    <w:rsid w:val="00C04FCF"/>
    <w:rsid w:val="00C0642A"/>
    <w:rsid w:val="00C134F8"/>
    <w:rsid w:val="00C14453"/>
    <w:rsid w:val="00C14BD0"/>
    <w:rsid w:val="00C15EE1"/>
    <w:rsid w:val="00C23CBF"/>
    <w:rsid w:val="00C340E2"/>
    <w:rsid w:val="00C370D8"/>
    <w:rsid w:val="00C43E33"/>
    <w:rsid w:val="00C45FF6"/>
    <w:rsid w:val="00C4619A"/>
    <w:rsid w:val="00C46888"/>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C4F"/>
    <w:rsid w:val="00D23EE6"/>
    <w:rsid w:val="00D2453F"/>
    <w:rsid w:val="00D30218"/>
    <w:rsid w:val="00D32920"/>
    <w:rsid w:val="00D3308D"/>
    <w:rsid w:val="00D345BE"/>
    <w:rsid w:val="00D376E6"/>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423C"/>
    <w:rsid w:val="00DC5CD9"/>
    <w:rsid w:val="00DC6110"/>
    <w:rsid w:val="00DC7D58"/>
    <w:rsid w:val="00DD49E4"/>
    <w:rsid w:val="00DD701B"/>
    <w:rsid w:val="00DE0364"/>
    <w:rsid w:val="00DE3E36"/>
    <w:rsid w:val="00DE4392"/>
    <w:rsid w:val="00DE4946"/>
    <w:rsid w:val="00DE64B1"/>
    <w:rsid w:val="00DE78B1"/>
    <w:rsid w:val="00DF0A36"/>
    <w:rsid w:val="00DF1E95"/>
    <w:rsid w:val="00DF289C"/>
    <w:rsid w:val="00DF38D3"/>
    <w:rsid w:val="00DF3E25"/>
    <w:rsid w:val="00DF69D2"/>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0B0F"/>
    <w:rsid w:val="00E215F9"/>
    <w:rsid w:val="00E21E2E"/>
    <w:rsid w:val="00E27031"/>
    <w:rsid w:val="00E31535"/>
    <w:rsid w:val="00E327BD"/>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47E2"/>
    <w:rsid w:val="00F371BC"/>
    <w:rsid w:val="00F44CC6"/>
    <w:rsid w:val="00F44EC9"/>
    <w:rsid w:val="00F47E55"/>
    <w:rsid w:val="00F51218"/>
    <w:rsid w:val="00F548E9"/>
    <w:rsid w:val="00F55707"/>
    <w:rsid w:val="00F56B7F"/>
    <w:rsid w:val="00F57984"/>
    <w:rsid w:val="00F605A1"/>
    <w:rsid w:val="00F62B21"/>
    <w:rsid w:val="00F6744E"/>
    <w:rsid w:val="00F779D1"/>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6AC6AFE"/>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41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D0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D041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D041E"/>
    <w:pPr>
      <w:spacing w:before="120"/>
      <w:outlineLvl w:val="2"/>
    </w:pPr>
    <w:rPr>
      <w:sz w:val="28"/>
    </w:rPr>
  </w:style>
  <w:style w:type="paragraph" w:styleId="Heading4">
    <w:name w:val="heading 4"/>
    <w:aliases w:val="h4"/>
    <w:basedOn w:val="Heading3"/>
    <w:next w:val="Normal"/>
    <w:link w:val="Heading4Char"/>
    <w:qFormat/>
    <w:rsid w:val="00AD041E"/>
    <w:pPr>
      <w:ind w:left="1418" w:hanging="1418"/>
      <w:outlineLvl w:val="3"/>
    </w:pPr>
    <w:rPr>
      <w:sz w:val="24"/>
    </w:rPr>
  </w:style>
  <w:style w:type="paragraph" w:styleId="Heading5">
    <w:name w:val="heading 5"/>
    <w:aliases w:val="h5,Heading5"/>
    <w:basedOn w:val="Heading4"/>
    <w:next w:val="Normal"/>
    <w:link w:val="Heading5Char"/>
    <w:qFormat/>
    <w:rsid w:val="00AD041E"/>
    <w:pPr>
      <w:ind w:left="1701" w:hanging="1701"/>
      <w:outlineLvl w:val="4"/>
    </w:pPr>
    <w:rPr>
      <w:sz w:val="22"/>
    </w:rPr>
  </w:style>
  <w:style w:type="paragraph" w:styleId="Heading6">
    <w:name w:val="heading 6"/>
    <w:basedOn w:val="H6"/>
    <w:next w:val="Normal"/>
    <w:link w:val="Heading6Char"/>
    <w:qFormat/>
    <w:rsid w:val="00AD041E"/>
    <w:pPr>
      <w:outlineLvl w:val="5"/>
    </w:pPr>
  </w:style>
  <w:style w:type="paragraph" w:styleId="Heading7">
    <w:name w:val="heading 7"/>
    <w:basedOn w:val="H6"/>
    <w:next w:val="Normal"/>
    <w:link w:val="Heading7Char"/>
    <w:qFormat/>
    <w:rsid w:val="00AD041E"/>
    <w:pPr>
      <w:outlineLvl w:val="6"/>
    </w:pPr>
  </w:style>
  <w:style w:type="paragraph" w:styleId="Heading8">
    <w:name w:val="heading 8"/>
    <w:basedOn w:val="Heading1"/>
    <w:next w:val="Normal"/>
    <w:link w:val="Heading8Char"/>
    <w:qFormat/>
    <w:rsid w:val="00AD041E"/>
    <w:pPr>
      <w:ind w:left="0" w:firstLine="0"/>
      <w:outlineLvl w:val="7"/>
    </w:pPr>
  </w:style>
  <w:style w:type="paragraph" w:styleId="Heading9">
    <w:name w:val="heading 9"/>
    <w:basedOn w:val="Heading8"/>
    <w:next w:val="Normal"/>
    <w:link w:val="Heading9Char"/>
    <w:qFormat/>
    <w:rsid w:val="00AD041E"/>
    <w:pPr>
      <w:outlineLvl w:val="8"/>
    </w:pPr>
  </w:style>
  <w:style w:type="character" w:default="1" w:styleId="DefaultParagraphFont">
    <w:name w:val="Default Paragraph Font"/>
    <w:semiHidden/>
    <w:rsid w:val="00AD04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41E"/>
  </w:style>
  <w:style w:type="paragraph" w:customStyle="1" w:styleId="H6">
    <w:name w:val="H6"/>
    <w:basedOn w:val="Heading5"/>
    <w:next w:val="Normal"/>
    <w:rsid w:val="00AD041E"/>
    <w:pPr>
      <w:ind w:left="1985" w:hanging="1985"/>
      <w:outlineLvl w:val="9"/>
    </w:pPr>
    <w:rPr>
      <w:sz w:val="20"/>
    </w:rPr>
  </w:style>
  <w:style w:type="paragraph" w:styleId="TOC9">
    <w:name w:val="toc 9"/>
    <w:basedOn w:val="TOC8"/>
    <w:rsid w:val="00AD041E"/>
    <w:pPr>
      <w:ind w:left="1418" w:hanging="1418"/>
    </w:pPr>
  </w:style>
  <w:style w:type="paragraph" w:styleId="TOC8">
    <w:name w:val="toc 8"/>
    <w:basedOn w:val="TOC1"/>
    <w:rsid w:val="00AD041E"/>
    <w:pPr>
      <w:spacing w:before="180"/>
      <w:ind w:left="2693" w:hanging="2693"/>
    </w:pPr>
    <w:rPr>
      <w:b/>
    </w:rPr>
  </w:style>
  <w:style w:type="paragraph" w:styleId="TOC1">
    <w:name w:val="toc 1"/>
    <w:rsid w:val="00AD04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D041E"/>
    <w:pPr>
      <w:keepLines/>
      <w:tabs>
        <w:tab w:val="center" w:pos="4536"/>
        <w:tab w:val="right" w:pos="9072"/>
      </w:tabs>
    </w:pPr>
    <w:rPr>
      <w:noProof/>
    </w:rPr>
  </w:style>
  <w:style w:type="character" w:customStyle="1" w:styleId="ZGSM">
    <w:name w:val="ZGSM"/>
    <w:rsid w:val="00AD041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041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D04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041E"/>
    <w:pPr>
      <w:ind w:left="1701" w:hanging="1701"/>
    </w:pPr>
  </w:style>
  <w:style w:type="paragraph" w:styleId="TOC4">
    <w:name w:val="toc 4"/>
    <w:basedOn w:val="TOC3"/>
    <w:rsid w:val="00AD041E"/>
    <w:pPr>
      <w:ind w:left="1418" w:hanging="1418"/>
    </w:pPr>
  </w:style>
  <w:style w:type="paragraph" w:styleId="TOC3">
    <w:name w:val="toc 3"/>
    <w:basedOn w:val="TOC2"/>
    <w:rsid w:val="00AD041E"/>
    <w:pPr>
      <w:ind w:left="1134" w:hanging="1134"/>
    </w:pPr>
  </w:style>
  <w:style w:type="paragraph" w:styleId="TOC2">
    <w:name w:val="toc 2"/>
    <w:basedOn w:val="TOC1"/>
    <w:rsid w:val="00AD041E"/>
    <w:pPr>
      <w:keepNext w:val="0"/>
      <w:spacing w:before="0"/>
      <w:ind w:left="851" w:hanging="851"/>
    </w:pPr>
    <w:rPr>
      <w:sz w:val="20"/>
    </w:rPr>
  </w:style>
  <w:style w:type="paragraph" w:styleId="Index1">
    <w:name w:val="index 1"/>
    <w:basedOn w:val="Normal"/>
    <w:semiHidden/>
    <w:rsid w:val="00AD041E"/>
    <w:pPr>
      <w:keepLines/>
      <w:spacing w:after="0"/>
    </w:pPr>
  </w:style>
  <w:style w:type="paragraph" w:styleId="Index2">
    <w:name w:val="index 2"/>
    <w:basedOn w:val="Index1"/>
    <w:semiHidden/>
    <w:rsid w:val="00AD041E"/>
    <w:pPr>
      <w:ind w:left="284"/>
    </w:pPr>
  </w:style>
  <w:style w:type="paragraph" w:customStyle="1" w:styleId="TT">
    <w:name w:val="TT"/>
    <w:basedOn w:val="Heading1"/>
    <w:next w:val="Normal"/>
    <w:rsid w:val="00AD041E"/>
    <w:pPr>
      <w:outlineLvl w:val="9"/>
    </w:pPr>
  </w:style>
  <w:style w:type="paragraph" w:styleId="Footer">
    <w:name w:val="footer"/>
    <w:basedOn w:val="Header"/>
    <w:link w:val="FooterChar"/>
    <w:rsid w:val="00AD041E"/>
    <w:pPr>
      <w:jc w:val="center"/>
    </w:pPr>
    <w:rPr>
      <w:i/>
    </w:rPr>
  </w:style>
  <w:style w:type="character" w:styleId="FootnoteReference">
    <w:name w:val="footnote reference"/>
    <w:semiHidden/>
    <w:rsid w:val="00AD04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D041E"/>
    <w:pPr>
      <w:keepLines/>
      <w:spacing w:after="0"/>
      <w:ind w:left="454" w:hanging="454"/>
    </w:pPr>
    <w:rPr>
      <w:sz w:val="16"/>
    </w:rPr>
  </w:style>
  <w:style w:type="paragraph" w:customStyle="1" w:styleId="NF">
    <w:name w:val="NF"/>
    <w:basedOn w:val="NO"/>
    <w:rsid w:val="00AD041E"/>
    <w:pPr>
      <w:keepNext/>
      <w:spacing w:after="0"/>
    </w:pPr>
    <w:rPr>
      <w:rFonts w:ascii="Arial" w:hAnsi="Arial"/>
      <w:sz w:val="18"/>
    </w:rPr>
  </w:style>
  <w:style w:type="paragraph" w:customStyle="1" w:styleId="NO">
    <w:name w:val="NO"/>
    <w:basedOn w:val="Normal"/>
    <w:rsid w:val="00AD041E"/>
    <w:pPr>
      <w:keepLines/>
      <w:ind w:left="1135" w:hanging="851"/>
    </w:pPr>
  </w:style>
  <w:style w:type="paragraph" w:customStyle="1" w:styleId="PL">
    <w:name w:val="PL"/>
    <w:link w:val="PLChar"/>
    <w:rsid w:val="00AD0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D041E"/>
    <w:pPr>
      <w:jc w:val="right"/>
    </w:pPr>
  </w:style>
  <w:style w:type="paragraph" w:customStyle="1" w:styleId="TAL">
    <w:name w:val="TAL"/>
    <w:basedOn w:val="Normal"/>
    <w:rsid w:val="00AD041E"/>
    <w:pPr>
      <w:keepNext/>
      <w:keepLines/>
      <w:spacing w:after="0"/>
    </w:pPr>
    <w:rPr>
      <w:rFonts w:ascii="Arial" w:hAnsi="Arial"/>
      <w:sz w:val="18"/>
    </w:rPr>
  </w:style>
  <w:style w:type="paragraph" w:styleId="ListNumber2">
    <w:name w:val="List Number 2"/>
    <w:basedOn w:val="ListNumber"/>
    <w:rsid w:val="00AD041E"/>
    <w:pPr>
      <w:ind w:left="851"/>
    </w:pPr>
  </w:style>
  <w:style w:type="paragraph" w:styleId="ListNumber">
    <w:name w:val="List Number"/>
    <w:basedOn w:val="List"/>
    <w:rsid w:val="00AD041E"/>
  </w:style>
  <w:style w:type="paragraph" w:styleId="List">
    <w:name w:val="List"/>
    <w:basedOn w:val="Normal"/>
    <w:link w:val="ListChar"/>
    <w:rsid w:val="00AD041E"/>
    <w:pPr>
      <w:ind w:left="568" w:hanging="284"/>
    </w:pPr>
  </w:style>
  <w:style w:type="paragraph" w:customStyle="1" w:styleId="TAH">
    <w:name w:val="TAH"/>
    <w:basedOn w:val="TAC"/>
    <w:rsid w:val="00AD041E"/>
    <w:rPr>
      <w:b/>
    </w:rPr>
  </w:style>
  <w:style w:type="paragraph" w:customStyle="1" w:styleId="TAC">
    <w:name w:val="TAC"/>
    <w:basedOn w:val="TAL"/>
    <w:rsid w:val="00AD041E"/>
    <w:pPr>
      <w:jc w:val="center"/>
    </w:pPr>
  </w:style>
  <w:style w:type="paragraph" w:customStyle="1" w:styleId="LD">
    <w:name w:val="LD"/>
    <w:rsid w:val="00AD04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D041E"/>
    <w:pPr>
      <w:keepLines/>
      <w:ind w:left="1702" w:hanging="1418"/>
    </w:pPr>
  </w:style>
  <w:style w:type="paragraph" w:customStyle="1" w:styleId="FP">
    <w:name w:val="FP"/>
    <w:basedOn w:val="Normal"/>
    <w:rsid w:val="00AD041E"/>
    <w:pPr>
      <w:spacing w:after="0"/>
    </w:pPr>
  </w:style>
  <w:style w:type="paragraph" w:customStyle="1" w:styleId="NW">
    <w:name w:val="NW"/>
    <w:basedOn w:val="NO"/>
    <w:rsid w:val="00AD041E"/>
    <w:pPr>
      <w:spacing w:after="0"/>
    </w:pPr>
  </w:style>
  <w:style w:type="paragraph" w:customStyle="1" w:styleId="EW">
    <w:name w:val="EW"/>
    <w:basedOn w:val="EX"/>
    <w:rsid w:val="00AD041E"/>
    <w:pPr>
      <w:spacing w:after="0"/>
    </w:pPr>
  </w:style>
  <w:style w:type="paragraph" w:customStyle="1" w:styleId="B1">
    <w:name w:val="B1"/>
    <w:basedOn w:val="List"/>
    <w:link w:val="B1Char1"/>
    <w:rsid w:val="00AD041E"/>
  </w:style>
  <w:style w:type="character" w:customStyle="1" w:styleId="B1Char1">
    <w:name w:val="B1 Char1"/>
    <w:link w:val="B1"/>
    <w:rsid w:val="00E152C3"/>
    <w:rPr>
      <w:rFonts w:eastAsia="Times New Roman"/>
    </w:rPr>
  </w:style>
  <w:style w:type="paragraph" w:styleId="TOC6">
    <w:name w:val="toc 6"/>
    <w:basedOn w:val="TOC5"/>
    <w:next w:val="Normal"/>
    <w:rsid w:val="00AD041E"/>
    <w:pPr>
      <w:ind w:left="1985" w:hanging="1985"/>
    </w:pPr>
  </w:style>
  <w:style w:type="paragraph" w:styleId="TOC7">
    <w:name w:val="toc 7"/>
    <w:basedOn w:val="TOC6"/>
    <w:next w:val="Normal"/>
    <w:rsid w:val="00AD041E"/>
    <w:pPr>
      <w:ind w:left="2268" w:hanging="2268"/>
    </w:pPr>
  </w:style>
  <w:style w:type="paragraph" w:styleId="ListBullet2">
    <w:name w:val="List Bullet 2"/>
    <w:basedOn w:val="ListBullet"/>
    <w:rsid w:val="00AD041E"/>
    <w:pPr>
      <w:ind w:left="851"/>
    </w:pPr>
  </w:style>
  <w:style w:type="paragraph" w:styleId="ListBullet">
    <w:name w:val="List Bullet"/>
    <w:basedOn w:val="List"/>
    <w:rsid w:val="00AD041E"/>
  </w:style>
  <w:style w:type="paragraph" w:customStyle="1" w:styleId="EditorsNote">
    <w:name w:val="Editor's Note"/>
    <w:basedOn w:val="NO"/>
    <w:rsid w:val="00AD041E"/>
    <w:rPr>
      <w:color w:val="FF0000"/>
    </w:rPr>
  </w:style>
  <w:style w:type="paragraph" w:customStyle="1" w:styleId="TH">
    <w:name w:val="TH"/>
    <w:basedOn w:val="Normal"/>
    <w:link w:val="THChar"/>
    <w:rsid w:val="00AD041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D0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0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04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0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D041E"/>
    <w:pPr>
      <w:ind w:left="851" w:hanging="851"/>
    </w:pPr>
  </w:style>
  <w:style w:type="paragraph" w:customStyle="1" w:styleId="ZH">
    <w:name w:val="ZH"/>
    <w:rsid w:val="00AD04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D041E"/>
    <w:pPr>
      <w:keepNext w:val="0"/>
      <w:spacing w:before="0" w:after="240"/>
    </w:pPr>
  </w:style>
  <w:style w:type="paragraph" w:customStyle="1" w:styleId="ZG">
    <w:name w:val="ZG"/>
    <w:rsid w:val="00AD04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D041E"/>
    <w:pPr>
      <w:ind w:left="1135"/>
    </w:pPr>
  </w:style>
  <w:style w:type="paragraph" w:styleId="List2">
    <w:name w:val="List 2"/>
    <w:basedOn w:val="List"/>
    <w:link w:val="List2Char"/>
    <w:rsid w:val="00AD041E"/>
    <w:pPr>
      <w:ind w:left="851"/>
    </w:pPr>
  </w:style>
  <w:style w:type="paragraph" w:styleId="List3">
    <w:name w:val="List 3"/>
    <w:basedOn w:val="List2"/>
    <w:link w:val="List3Char"/>
    <w:rsid w:val="00AD041E"/>
    <w:pPr>
      <w:ind w:left="1135"/>
    </w:pPr>
  </w:style>
  <w:style w:type="paragraph" w:styleId="List4">
    <w:name w:val="List 4"/>
    <w:basedOn w:val="List3"/>
    <w:rsid w:val="00AD041E"/>
    <w:pPr>
      <w:ind w:left="1418"/>
    </w:pPr>
  </w:style>
  <w:style w:type="paragraph" w:styleId="List5">
    <w:name w:val="List 5"/>
    <w:basedOn w:val="List4"/>
    <w:rsid w:val="00AD041E"/>
    <w:pPr>
      <w:ind w:left="1702"/>
    </w:pPr>
  </w:style>
  <w:style w:type="paragraph" w:styleId="ListBullet4">
    <w:name w:val="List Bullet 4"/>
    <w:basedOn w:val="ListBullet3"/>
    <w:rsid w:val="00AD041E"/>
    <w:pPr>
      <w:ind w:left="1418"/>
    </w:pPr>
  </w:style>
  <w:style w:type="paragraph" w:styleId="ListBullet5">
    <w:name w:val="List Bullet 5"/>
    <w:basedOn w:val="ListBullet4"/>
    <w:rsid w:val="00AD041E"/>
    <w:pPr>
      <w:ind w:left="1702"/>
    </w:pPr>
  </w:style>
  <w:style w:type="paragraph" w:customStyle="1" w:styleId="B2">
    <w:name w:val="B2"/>
    <w:basedOn w:val="List2"/>
    <w:rsid w:val="00AD041E"/>
  </w:style>
  <w:style w:type="paragraph" w:customStyle="1" w:styleId="B3">
    <w:name w:val="B3"/>
    <w:basedOn w:val="List3"/>
    <w:link w:val="B3Char"/>
    <w:rsid w:val="00AD041E"/>
  </w:style>
  <w:style w:type="paragraph" w:customStyle="1" w:styleId="B4">
    <w:name w:val="B4"/>
    <w:basedOn w:val="List4"/>
    <w:rsid w:val="00AD041E"/>
  </w:style>
  <w:style w:type="paragraph" w:customStyle="1" w:styleId="B5">
    <w:name w:val="B5"/>
    <w:basedOn w:val="List5"/>
    <w:rsid w:val="00AD041E"/>
  </w:style>
  <w:style w:type="paragraph" w:customStyle="1" w:styleId="ZTD">
    <w:name w:val="ZTD"/>
    <w:basedOn w:val="ZB"/>
    <w:rsid w:val="00AD041E"/>
    <w:pPr>
      <w:framePr w:hRule="auto" w:wrap="notBeside" w:y="852"/>
    </w:pPr>
    <w:rPr>
      <w:i w:val="0"/>
      <w:sz w:val="40"/>
    </w:rPr>
  </w:style>
  <w:style w:type="paragraph" w:customStyle="1" w:styleId="ZV">
    <w:name w:val="ZV"/>
    <w:basedOn w:val="ZU"/>
    <w:rsid w:val="00AD041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89A61-B815-4352-8939-5D1353E7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11848</Words>
  <Characters>67534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PM:CR1390</cp:lastModifiedBy>
  <cp:revision>6</cp:revision>
  <cp:lastPrinted>2007-03-03T11:31:00Z</cp:lastPrinted>
  <dcterms:created xsi:type="dcterms:W3CDTF">2021-06-21T09:39:00Z</dcterms:created>
  <dcterms:modified xsi:type="dcterms:W3CDTF">2021-06-21T10:00:00Z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