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35398" w14:textId="77777777" w:rsidR="0093274D" w:rsidRDefault="0093274D">
      <w:pPr>
        <w:pStyle w:val="Heading1"/>
      </w:pPr>
      <w:bookmarkStart w:id="0" w:name="_Toc415085515"/>
      <w:r w:rsidRPr="00E9040D">
        <w:t>10</w:t>
      </w:r>
      <w:r w:rsidRPr="00E9040D">
        <w:tab/>
        <w:t>Physical uplink control channel procedures</w:t>
      </w:r>
      <w:bookmarkEnd w:id="0"/>
    </w:p>
    <w:p w14:paraId="129ADB51" w14:textId="77777777" w:rsidR="00822F10" w:rsidRDefault="00822F10" w:rsidP="00822F10">
      <w:r>
        <w:t>If the UE is configured with a SCG, the UE shall apply the procedures described in this clause for both MCG and SCG</w:t>
      </w:r>
    </w:p>
    <w:p w14:paraId="59DC77E2" w14:textId="77777777"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79F0018C" w14:textId="77777777"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w:t>
      </w:r>
      <w:proofErr w:type="spellStart"/>
      <w:r>
        <w:t>PSCell</w:t>
      </w:r>
      <w:proofErr w:type="spellEnd"/>
      <w:r>
        <w:t xml:space="preserve"> of the SCG.</w:t>
      </w:r>
    </w:p>
    <w:p w14:paraId="07786002" w14:textId="77777777"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proofErr w:type="spellStart"/>
      <w:r>
        <w:rPr>
          <w:rFonts w:eastAsia="SimSun" w:hint="eastAsia"/>
          <w:lang w:eastAsia="zh-CN"/>
        </w:rPr>
        <w:t>SCell</w:t>
      </w:r>
      <w:proofErr w:type="spellEnd"/>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14:paraId="3007E1DA" w14:textId="77777777"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14:paraId="397039B8" w14:textId="77777777"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proofErr w:type="spellStart"/>
      <w:r>
        <w:rPr>
          <w:rFonts w:eastAsia="SimSun" w:hint="eastAsia"/>
          <w:lang w:val="en-US" w:eastAsia="zh-CN"/>
        </w:rPr>
        <w:t>SCell</w:t>
      </w:r>
      <w:proofErr w:type="spellEnd"/>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proofErr w:type="spellStart"/>
      <w:r>
        <w:rPr>
          <w:rFonts w:eastAsia="SimSun" w:hint="eastAsia"/>
          <w:lang w:eastAsia="zh-CN"/>
        </w:rPr>
        <w:t>SCell</w:t>
      </w:r>
      <w:proofErr w:type="spellEnd"/>
      <w:r>
        <w:t xml:space="preserve"> of the </w:t>
      </w:r>
      <w:r>
        <w:rPr>
          <w:rFonts w:eastAsia="SimSun" w:hint="eastAsia"/>
          <w:lang w:eastAsia="zh-CN"/>
        </w:rPr>
        <w:t>secondary PUCCH group</w:t>
      </w:r>
      <w:r>
        <w:t>.</w:t>
      </w:r>
    </w:p>
    <w:p w14:paraId="2163134C" w14:textId="77777777" w:rsidR="00EF2B2D" w:rsidRDefault="00253148" w:rsidP="00EF2B2D">
      <w:r>
        <w:t xml:space="preserve">If a UE is configured with a LAA </w:t>
      </w:r>
      <w:proofErr w:type="spellStart"/>
      <w:r>
        <w:t>Scell</w:t>
      </w:r>
      <w:proofErr w:type="spellEnd"/>
      <w:r>
        <w:t xml:space="preserve">, the UE shall apply the procedures described in this clause assuming frame structure type 1 for the LAA </w:t>
      </w:r>
      <w:proofErr w:type="spellStart"/>
      <w:r>
        <w:t>Scell</w:t>
      </w:r>
      <w:proofErr w:type="spellEnd"/>
      <w:r>
        <w:t xml:space="preserve"> unless stated otherwise.</w:t>
      </w:r>
      <w:r w:rsidR="00EF2B2D" w:rsidRPr="00EF2B2D">
        <w:t xml:space="preserve"> </w:t>
      </w:r>
    </w:p>
    <w:p w14:paraId="70E82113" w14:textId="77777777"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w:t>
      </w:r>
      <w:proofErr w:type="spellStart"/>
      <w:r w:rsidRPr="00133514">
        <w:rPr>
          <w:rFonts w:eastAsia="SimSun"/>
          <w:lang w:val="en-AU" w:eastAsia="zh-CN"/>
        </w:rPr>
        <w:t>SCell</w:t>
      </w:r>
      <w:proofErr w:type="spellEnd"/>
      <w:r>
        <w:rPr>
          <w:rFonts w:eastAsia="SimSun"/>
          <w:lang w:val="en-AU" w:eastAsia="zh-CN"/>
        </w:rPr>
        <w:t>.</w:t>
      </w:r>
    </w:p>
    <w:p w14:paraId="1449C746" w14:textId="77777777"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14:paraId="6D6E7529" w14:textId="77777777"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14:anchorId="1D6B1C4A" wp14:editId="312904AC">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14:paraId="41919098" w14:textId="77777777"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14:paraId="0864E3E0" w14:textId="77777777"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14:anchorId="0DA50065" wp14:editId="0E0CE83A">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14:paraId="2186B4E2" w14:textId="77777777"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14:anchorId="2035C221" wp14:editId="49652349">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14:paraId="47D617E5" w14:textId="77777777"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14:paraId="7B5F8534" w14:textId="77777777"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14:paraId="1A861401" w14:textId="77777777"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14:paraId="24BA246F" w14:textId="77777777"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14:paraId="14148766" w14:textId="77777777"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14:anchorId="4807834E" wp14:editId="634534BB">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14:paraId="729B1C0F" w14:textId="77777777"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14:paraId="43905AA5" w14:textId="77777777"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14:paraId="13F234B3" w14:textId="77777777"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14:anchorId="7104CB43" wp14:editId="5FF6C7AB">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14:paraId="4DDC78D0" w14:textId="77777777"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 xml:space="preserve">(other than an LAA </w:t>
      </w:r>
      <w:proofErr w:type="spellStart"/>
      <w:r w:rsidR="0068446C" w:rsidRPr="0068446C">
        <w:rPr>
          <w:color w:val="000000"/>
        </w:rPr>
        <w:t>SCell</w:t>
      </w:r>
      <w:proofErr w:type="spellEnd"/>
      <w:r w:rsidR="0068446C" w:rsidRPr="0068446C">
        <w:rPr>
          <w:color w:val="000000"/>
        </w:rPr>
        <w:t>)</w:t>
      </w:r>
      <w:r w:rsidR="0068446C">
        <w:rPr>
          <w:color w:val="000000"/>
        </w:rPr>
        <w:t xml:space="preserve"> </w:t>
      </w:r>
      <w:r w:rsidRPr="00E9040D">
        <w:t xml:space="preserve">with smallest </w:t>
      </w:r>
      <w:proofErr w:type="spellStart"/>
      <w:r w:rsidR="001B31D1" w:rsidRPr="00E9040D">
        <w:rPr>
          <w:i/>
        </w:rPr>
        <w:t>SCellIndex</w:t>
      </w:r>
      <w:proofErr w:type="spellEnd"/>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 xml:space="preserve">(other than an LAA </w:t>
      </w:r>
      <w:proofErr w:type="spellStart"/>
      <w:r w:rsidR="0068446C" w:rsidRPr="0068446C">
        <w:rPr>
          <w:color w:val="000000"/>
        </w:rPr>
        <w:t>SCell</w:t>
      </w:r>
      <w:proofErr w:type="spellEnd"/>
      <w:r w:rsidR="0068446C" w:rsidRPr="0068446C">
        <w:rPr>
          <w:color w:val="000000"/>
        </w:rPr>
        <w:t>)</w:t>
      </w:r>
    </w:p>
    <w:p w14:paraId="1E13AFD6" w14:textId="77777777"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14:anchorId="1956CE8E" wp14:editId="323ED27D">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14:paraId="744D6A46" w14:textId="77777777"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14:paraId="58F2EED9" w14:textId="77777777"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14:paraId="7AC1D890" w14:textId="77777777"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14:paraId="799E156E" w14:textId="77777777"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14:paraId="40A90663" w14:textId="77777777"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2F66CD52" w14:textId="77777777"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w:t>
      </w:r>
      <w:proofErr w:type="spellStart"/>
      <w:r w:rsidR="00EF2B2D">
        <w:t>SCell</w:t>
      </w:r>
      <w:proofErr w:type="spellEnd"/>
      <w:r w:rsidR="00EF2B2D">
        <w:t xml:space="preserve">) </w:t>
      </w:r>
      <w:r w:rsidR="00E152C3" w:rsidRPr="00E9040D">
        <w:t xml:space="preserve">with </w:t>
      </w:r>
      <w:r w:rsidRPr="00E9040D">
        <w:t xml:space="preserve">the </w:t>
      </w:r>
      <w:r w:rsidR="00E152C3" w:rsidRPr="00E9040D">
        <w:t xml:space="preserve">smallest </w:t>
      </w:r>
      <w:proofErr w:type="spellStart"/>
      <w:r w:rsidRPr="00E9040D">
        <w:rPr>
          <w:i/>
        </w:rPr>
        <w:t>SCellIndex</w:t>
      </w:r>
      <w:proofErr w:type="spellEnd"/>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14:paraId="15DF95F6" w14:textId="77777777"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14:paraId="3D88C9AC" w14:textId="77777777"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14:anchorId="2F1DC207" wp14:editId="23A95E5C">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43AD9404" w14:textId="77777777"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w:t>
      </w:r>
      <w:proofErr w:type="spellStart"/>
      <w:r>
        <w:t>CEModeA</w:t>
      </w:r>
      <w:proofErr w:type="spellEnd"/>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14:anchorId="3395C4C4" wp14:editId="13AA68C6">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14:anchorId="0B82380B" wp14:editId="1DACB5BF">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14:anchorId="05C51943" wp14:editId="7566CDA5">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14:paraId="751430B2" w14:textId="77777777"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w:t>
      </w:r>
      <w:proofErr w:type="spellStart"/>
      <w:r>
        <w:t>CEModeA</w:t>
      </w:r>
      <w:proofErr w:type="spellEnd"/>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14:anchorId="03EC1686" wp14:editId="1328D598">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14:anchorId="2096E390" wp14:editId="57A4DFC1">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14:anchorId="6B28E426" wp14:editId="1AC57B5F">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14:paraId="229D154D" w14:textId="77777777" w:rsidR="00126C7A" w:rsidRDefault="00126C7A" w:rsidP="00126C7A">
      <w:pPr>
        <w:pStyle w:val="B1"/>
        <w:numPr>
          <w:ilvl w:val="0"/>
          <w:numId w:val="22"/>
        </w:numPr>
      </w:pPr>
      <w:r>
        <w:t xml:space="preserve">on PUCCH formats 1, 1a for a UE configured </w:t>
      </w:r>
      <w:r w:rsidR="00602E40">
        <w:t>or assumed in</w:t>
      </w:r>
      <w:r>
        <w:t xml:space="preserve"> </w:t>
      </w:r>
      <w:proofErr w:type="spellStart"/>
      <w:r>
        <w:t>CEModeB</w:t>
      </w:r>
      <w:proofErr w:type="spellEnd"/>
    </w:p>
    <w:p w14:paraId="7F46EF87" w14:textId="77777777"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14:anchorId="251A9ED7" wp14:editId="094C61D8">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14:paraId="5F6015F6" w14:textId="77777777"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14:paraId="04376B64" w14:textId="77777777" w:rsidR="0075678D" w:rsidRPr="00E9040D" w:rsidRDefault="001B31D1" w:rsidP="002D5CFD">
      <w:r w:rsidRPr="00E9040D">
        <w:t xml:space="preserve">A </w:t>
      </w:r>
      <w:r w:rsidR="0075678D" w:rsidRPr="00E9040D">
        <w:t>UE transmits PUCCH only on the primary cell.</w:t>
      </w:r>
    </w:p>
    <w:p w14:paraId="5D1F99D1" w14:textId="77777777"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14:anchorId="525256BC" wp14:editId="3BD65E23">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14:anchorId="29E63783" wp14:editId="7FEC6B69">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14:anchorId="2BE19EA5" wp14:editId="098FF164">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14:paraId="205CD380" w14:textId="77777777"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14:anchorId="722C4DCF" wp14:editId="28B1FF27">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14:anchorId="4F9645DF" wp14:editId="53035985">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14:anchorId="428E3788" wp14:editId="64F52BAE">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14:anchorId="2C9992CC" wp14:editId="1AA154C2">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14:anchorId="3A3D563E" wp14:editId="5E22521A">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14:paraId="242A908C" w14:textId="77777777"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14:paraId="0FF8036F" w14:textId="77777777"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14:anchorId="65B49785" wp14:editId="5C25AE9E">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14:anchorId="2CA8D36B" wp14:editId="63C3788D">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14:anchorId="5CF49A67" wp14:editId="2ED451D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14:anchorId="22535DB9" wp14:editId="733F4EC8">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14:anchorId="5EBE40EC" wp14:editId="43CD77B9">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14:paraId="38A8721F" w14:textId="77777777"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14:anchorId="3C76D3D1" wp14:editId="35A8CA13">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14:anchorId="275D09E1" wp14:editId="3750C173">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14:anchorId="301A21E9" wp14:editId="7593A5E8">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14:anchorId="3C50B350" wp14:editId="7EFBCB9E">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14:anchorId="1CBF5826" wp14:editId="73A56512">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14:anchorId="2B235761" wp14:editId="05DBF73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14:anchorId="62A6A2D5" wp14:editId="2DC1C0A3">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14:anchorId="7D07FF55" wp14:editId="36DB6314">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14:anchorId="1974D235" wp14:editId="31B0E9DC">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14:anchorId="6B087602" wp14:editId="3EA429CE">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14:anchorId="3AE4A013" wp14:editId="6FDDC361">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14:anchorId="299D4F35" wp14:editId="12F47E8C">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14:anchorId="48A76F9D" wp14:editId="5A71C10F">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14:anchorId="59085349" wp14:editId="2F6FF482">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14:anchorId="7503E2A9" wp14:editId="311B5984">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14:anchorId="0145FAFE" wp14:editId="74BA942C">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14:anchorId="34D35B24" wp14:editId="2B5C3C89">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14:anchorId="0C8B200D" wp14:editId="505942C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14:anchorId="0B62AA27" wp14:editId="63264AF2">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14:anchorId="4F160945" wp14:editId="1B6E705D">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14:anchorId="76D96085" wp14:editId="0C58CC2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14:anchorId="459B9A34" wp14:editId="7D7787AA">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14:paraId="312EDCF7" w14:textId="77777777"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14:anchorId="6D9C8F99" wp14:editId="2A3DD0C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14:anchorId="207E2C72" wp14:editId="237BCAF6">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14:anchorId="5F260606" wp14:editId="50C1F908">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14:anchorId="3C7B947A" wp14:editId="6BFBEDBA">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14:paraId="6DDFB111" w14:textId="77777777"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14:paraId="3998C200" w14:textId="77777777"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14:anchorId="3ADBD781" wp14:editId="1EE74F19">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14:anchorId="2AD246C1" wp14:editId="5FF11754">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14:anchorId="3F18DAB7" wp14:editId="378B7938">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14:anchorId="7CB631E8" wp14:editId="74A585F1">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14:anchorId="0D1067B7" wp14:editId="49678004">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14:anchorId="22A6FD8F" wp14:editId="7B5A2432">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14:anchorId="4C2B9CC8" wp14:editId="402A7FFF">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14:anchorId="397D1D39" wp14:editId="0FD6E768">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14:anchorId="42783023" wp14:editId="17DB80C4">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14:anchorId="5AE78EB5" wp14:editId="005A95BE">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14:anchorId="2E2F414A" wp14:editId="65E86E4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14:anchorId="20DA8896" wp14:editId="7AB69537">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14:anchorId="49875E0F" wp14:editId="693041AF">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14:anchorId="7B54C76A" wp14:editId="7E731C79">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14:anchorId="21184E9C" wp14:editId="3C8C8BDE">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14:anchorId="76DE8B47" wp14:editId="52921582">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14:anchorId="494FF9A9" wp14:editId="1C29B5A4">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14:anchorId="072A27FA" wp14:editId="774C5BA9">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14:anchorId="47656B4A" wp14:editId="18D1CA54">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14:anchorId="434BC731" wp14:editId="4D25720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14:anchorId="3093439E" wp14:editId="1C95C12B">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14:anchorId="38204E03" wp14:editId="4A5D9631">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14:anchorId="0357AC1F" wp14:editId="5572DE54">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14:anchorId="32C817C8" wp14:editId="41451046">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14:anchorId="118E2540" wp14:editId="1537B73C">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14:anchorId="157D2801" wp14:editId="7D747278">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14:anchorId="77586A10" wp14:editId="15E9ED6A">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14:anchorId="4A45A9E3" wp14:editId="6D935403">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14:anchorId="480ADC2B" wp14:editId="63AD38CF">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14:paraId="34575856" w14:textId="77777777"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14:anchorId="07693937" wp14:editId="6AC4A88D">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14:anchorId="1583248F" wp14:editId="631E34AD">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14:anchorId="18D7A991" wp14:editId="2490D58D">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14:anchorId="635D4CB3" wp14:editId="0D545E0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14:anchorId="78A6D9D9" wp14:editId="34004E59">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14:paraId="15E4A905" w14:textId="77777777"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14:anchorId="0ACA7132" wp14:editId="13653BDF">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14:anchorId="2DB69009" wp14:editId="4FC081AF">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14:paraId="0034ED20" w14:textId="77777777"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14:anchorId="273BFD4E" wp14:editId="43714DF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14:anchorId="6CC7B74B" wp14:editId="44CFA08C">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14:paraId="0979A2F8" w14:textId="77777777" w:rsidR="0093274D" w:rsidRPr="00E9040D" w:rsidRDefault="00862CAA" w:rsidP="005F0655">
      <w:pPr>
        <w:pStyle w:val="Heading3"/>
      </w:pPr>
      <w:bookmarkStart w:id="2" w:name="_Toc415085517"/>
      <w:r w:rsidRPr="00E9040D">
        <w:t>10.1.1</w:t>
      </w:r>
      <w:r w:rsidRPr="00E9040D">
        <w:tab/>
        <w:t>PUCCH format information</w:t>
      </w:r>
      <w:bookmarkEnd w:id="2"/>
    </w:p>
    <w:p w14:paraId="1A6DBC5E" w14:textId="77777777"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14:paraId="7EE033CF" w14:textId="77777777"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14:paraId="7A307CB3" w14:textId="77777777" w:rsidR="0093274D" w:rsidRPr="00E9040D" w:rsidRDefault="009E0F90" w:rsidP="009E0F90">
      <w:pPr>
        <w:pStyle w:val="B1"/>
      </w:pPr>
      <w:r>
        <w:t>-</w:t>
      </w:r>
      <w:r>
        <w:tab/>
      </w:r>
      <w:r w:rsidR="0093274D" w:rsidRPr="00E9040D">
        <w:t>Format 1b for 2-bit HARQ-ACK or for 2-bit HARQ-ACK with positive SR</w:t>
      </w:r>
      <w:r w:rsidR="008B0559">
        <w:t>.</w:t>
      </w:r>
    </w:p>
    <w:p w14:paraId="312CE839" w14:textId="77777777"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14:paraId="22D59CAA" w14:textId="77777777" w:rsidR="0093274D" w:rsidRPr="00E9040D" w:rsidRDefault="009E0F90" w:rsidP="009E0F90">
      <w:pPr>
        <w:pStyle w:val="B1"/>
      </w:pPr>
      <w:r>
        <w:t>-</w:t>
      </w:r>
      <w:r>
        <w:tab/>
      </w:r>
      <w:r w:rsidR="0093274D" w:rsidRPr="00E9040D">
        <w:t>Format 1 for positive SR</w:t>
      </w:r>
      <w:r w:rsidR="008B0559">
        <w:t>.</w:t>
      </w:r>
    </w:p>
    <w:p w14:paraId="77E7E3F2" w14:textId="77777777"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14:paraId="1620B1FA" w14:textId="77777777"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14:paraId="7F588F6B" w14:textId="77777777"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14:paraId="038306A4" w14:textId="77777777"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14:paraId="54A28457" w14:textId="77777777"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14:paraId="79BBD15F" w14:textId="77777777"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14:paraId="355C2C90" w14:textId="77777777"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14:paraId="2C265E50" w14:textId="77777777"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14:paraId="56FD0046" w14:textId="77777777"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14:paraId="430055C5" w14:textId="77777777"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14:paraId="7EE74652" w14:textId="77777777"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14:paraId="0981BD3D" w14:textId="77777777"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14:paraId="514593F7" w14:textId="77777777"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14:paraId="754A5D85" w14:textId="77777777"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14:paraId="40F29BA5" w14:textId="77777777"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14:paraId="3649EB2C" w14:textId="77777777"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 xml:space="preserve">for a serving cell configured with a transmission mode supporting one transport </w:t>
      </w:r>
      <w:proofErr w:type="spellStart"/>
      <w:r w:rsidR="007B36FA">
        <w:rPr>
          <w:rFonts w:eastAsia="SimSun" w:hint="eastAsia"/>
          <w:lang w:val="en-US" w:eastAsia="zh-CN"/>
        </w:rPr>
        <w:t>block</w:t>
      </w:r>
      <w:r>
        <w:rPr>
          <w:rFonts w:eastAsia="SimSun"/>
          <w:lang w:val="en-US" w:eastAsia="zh-CN"/>
        </w:rPr>
        <w:t>is</w:t>
      </w:r>
      <w:proofErr w:type="spellEnd"/>
      <w:r>
        <w:rPr>
          <w:rFonts w:eastAsia="SimSun"/>
          <w:lang w:val="en-US" w:eastAsia="zh-CN"/>
        </w:rPr>
        <w:t xml:space="preserve">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14:paraId="4CCFD5D8" w14:textId="77777777"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14:paraId="5C4B97A8" w14:textId="77777777"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14:paraId="5B060037" w14:textId="77777777"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proofErr w:type="spellStart"/>
      <w:r w:rsidR="0093274D" w:rsidRPr="00E9040D">
        <w:rPr>
          <w:rFonts w:hint="eastAsia"/>
          <w:i/>
          <w:lang w:val="en-US"/>
        </w:rPr>
        <w:t>simultaneousAckNackAndCQI</w:t>
      </w:r>
      <w:proofErr w:type="spellEnd"/>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14:paraId="1043254F" w14:textId="77777777"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14:paraId="7AFB0DAE" w14:textId="77777777" w:rsidR="00765294" w:rsidRPr="00E9040D" w:rsidRDefault="00765294" w:rsidP="0072634A">
      <w:pPr>
        <w:rPr>
          <w:lang w:val="en-US"/>
        </w:rPr>
      </w:pPr>
    </w:p>
    <w:p w14:paraId="0C48BF14" w14:textId="77777777"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14:paraId="5DD72746" w14:textId="77777777"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14:paraId="220A8D6F" w14:textId="77777777"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14:paraId="09E0AF79" w14:textId="77777777"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proofErr w:type="spellStart"/>
      <w:r w:rsidRPr="00E9040D">
        <w:rPr>
          <w:rFonts w:hint="eastAsia"/>
          <w:i/>
        </w:rPr>
        <w:t>simultaneousAckNackAndCQI</w:t>
      </w:r>
      <w:proofErr w:type="spellEnd"/>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14:paraId="0BB867C3" w14:textId="77777777" w:rsidR="00E44F43" w:rsidRPr="00E9040D" w:rsidRDefault="00E44F43" w:rsidP="00765294">
      <w:pPr>
        <w:spacing w:after="0"/>
        <w:jc w:val="both"/>
        <w:rPr>
          <w:lang w:val="en-US" w:eastAsia="zh-CN"/>
        </w:rPr>
      </w:pPr>
    </w:p>
    <w:p w14:paraId="3C715D29" w14:textId="77777777"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14:paraId="640FC602" w14:textId="77777777" w:rsidR="00E44F43" w:rsidRPr="00E9040D" w:rsidRDefault="00E44F43" w:rsidP="00765294">
      <w:pPr>
        <w:spacing w:after="0"/>
      </w:pPr>
    </w:p>
    <w:p w14:paraId="4C2C2BF1" w14:textId="77777777" w:rsidR="0025130A" w:rsidRPr="00E9040D" w:rsidRDefault="008B0559" w:rsidP="008260B9">
      <w:pPr>
        <w:pStyle w:val="B1"/>
        <w:rPr>
          <w:lang w:val="en-US"/>
        </w:rPr>
      </w:pPr>
      <w:r>
        <w:t>-</w:t>
      </w:r>
      <w:r>
        <w:tab/>
      </w:r>
      <w:r w:rsidR="00C340E2" w:rsidRPr="00E9040D">
        <w:rPr>
          <w:rFonts w:hint="eastAsia"/>
        </w:rPr>
        <w:t xml:space="preserve">if the parameter </w:t>
      </w:r>
      <w:proofErr w:type="spellStart"/>
      <w:r w:rsidR="00C340E2" w:rsidRPr="00E9040D">
        <w:rPr>
          <w:rFonts w:hint="eastAsia"/>
        </w:rPr>
        <w:t>simultaneousAckNackAndCQI</w:t>
      </w:r>
      <w:proofErr w:type="spellEnd"/>
      <w:r w:rsidR="00C340E2" w:rsidRPr="00E9040D">
        <w:rPr>
          <w:rFonts w:hint="eastAsia"/>
        </w:rPr>
        <w:t xml:space="preserve">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14:paraId="559EA7FF" w14:textId="77777777" w:rsidR="0025130A" w:rsidRPr="00E9040D" w:rsidRDefault="0025130A" w:rsidP="008260B9">
      <w:pPr>
        <w:pStyle w:val="B1"/>
        <w:ind w:left="852"/>
        <w:rPr>
          <w:lang w:val="en-US"/>
        </w:rPr>
      </w:pPr>
      <w:r w:rsidRPr="00E9040D">
        <w:t>then the periodic CSI report is multiplexed with HARQ-ACK on PUCCH using PUCCH format 2/2a/2b</w:t>
      </w:r>
    </w:p>
    <w:p w14:paraId="429FCD9C" w14:textId="77777777"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14:paraId="079FA9B3" w14:textId="77777777"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14:paraId="133DEB35" w14:textId="77777777"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14:paraId="4975060D" w14:textId="77777777"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14:paraId="29760A99" w14:textId="77777777" w:rsidR="0025130A" w:rsidRPr="00E9040D" w:rsidRDefault="008B0559" w:rsidP="008260B9">
      <w:pPr>
        <w:pStyle w:val="B1"/>
      </w:pPr>
      <w:r>
        <w:t>-</w:t>
      </w:r>
      <w:r>
        <w:tab/>
      </w:r>
      <w:r w:rsidR="0025130A" w:rsidRPr="00E9040D">
        <w:t xml:space="preserve">otherwise, </w:t>
      </w:r>
    </w:p>
    <w:p w14:paraId="30815C4F" w14:textId="77777777"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14:paraId="6DBF1C89" w14:textId="77777777"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14:paraId="57B6ABCE" w14:textId="77777777"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14:paraId="15E9D761" w14:textId="77777777"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w:t>
      </w:r>
      <w:proofErr w:type="spellStart"/>
      <w:r>
        <w:rPr>
          <w:rFonts w:eastAsia="SimSun" w:hint="eastAsia"/>
          <w:lang w:eastAsia="zh-CN"/>
        </w:rPr>
        <w:t>used</w:t>
      </w:r>
      <w:proofErr w:type="spellEnd"/>
      <w:r>
        <w:rPr>
          <w:rFonts w:eastAsia="SimSun" w:hint="eastAsia"/>
          <w:lang w:eastAsia="zh-CN"/>
        </w:rPr>
        <w:t xml:space="preserve">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14:paraId="46F85A09" w14:textId="77777777"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14:paraId="40A2F525" w14:textId="77777777"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w14:anchorId="6C4EE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4.25pt" o:ole="">
            <v:imagedata r:id="rId36" o:title=""/>
          </v:shape>
          <o:OLEObject Type="Embed" ProgID="Equation.3" ShapeID="_x0000_i1025" DrawAspect="Content" ObjectID="_1685804297"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w14:anchorId="2B28530C">
          <v:shape id="_x0000_i1026" type="#_x0000_t75" style="width:25.95pt;height:14.25pt" o:ole="">
            <v:imagedata r:id="rId36" o:title=""/>
          </v:shape>
          <o:OLEObject Type="Embed" ProgID="Equation.3" ShapeID="_x0000_i1026" DrawAspect="Content" ObjectID="_1685804298" r:id="rId38"/>
        </w:object>
      </w:r>
      <w:r>
        <w:rPr>
          <w:rFonts w:eastAsia="SimSun" w:hint="eastAsia"/>
          <w:lang w:eastAsia="zh-CN"/>
        </w:rPr>
        <w:t xml:space="preserve"> is used for transmission of the HARQ-ACK/SR and periodic CSI report(s);</w:t>
      </w:r>
    </w:p>
    <w:p w14:paraId="46A3592B" w14:textId="77777777"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w14:anchorId="4506BD50">
          <v:shape id="_x0000_i1027" type="#_x0000_t75" style="width:25.95pt;height:14.25pt" o:ole="">
            <v:imagedata r:id="rId39" o:title=""/>
          </v:shape>
          <o:OLEObject Type="Embed" ProgID="Equation.3" ShapeID="_x0000_i1027" DrawAspect="Content" ObjectID="_1685804299"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w14:anchorId="2E998A9E">
          <v:shape id="_x0000_i1028" type="#_x0000_t75" style="width:25.95pt;height:14.25pt" o:ole="">
            <v:imagedata r:id="rId41" o:title=""/>
          </v:shape>
          <o:OLEObject Type="Embed" ProgID="Equation.3" ShapeID="_x0000_i1028" DrawAspect="Content" ObjectID="_1685804300" r:id="rId42"/>
        </w:object>
      </w:r>
      <w:r>
        <w:rPr>
          <w:rFonts w:eastAsia="SimSun" w:hint="eastAsia"/>
          <w:lang w:eastAsia="zh-CN"/>
        </w:rPr>
        <w:t>is used for transmission of the HARQ-ACK/SR and periodic CSI report(s);</w:t>
      </w:r>
    </w:p>
    <w:p w14:paraId="03A0A077" w14:textId="77777777"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w14:anchorId="5367A018">
          <v:shape id="_x0000_i1029" type="#_x0000_t75" style="width:29.3pt;height:14.25pt" o:ole="">
            <v:imagedata r:id="rId43" o:title=""/>
          </v:shape>
          <o:OLEObject Type="Embed" ProgID="Equation.3" ShapeID="_x0000_i1029" DrawAspect="Content" ObjectID="_1685804301" r:id="rId44"/>
        </w:object>
      </w:r>
      <w:r>
        <w:rPr>
          <w:rFonts w:eastAsia="SimSun" w:hint="eastAsia"/>
          <w:lang w:eastAsia="zh-CN"/>
        </w:rPr>
        <w:t xml:space="preserve"> and </w:t>
      </w:r>
      <w:r w:rsidRPr="00C91F9C">
        <w:rPr>
          <w:position w:val="-12"/>
        </w:rPr>
        <w:object w:dxaOrig="780" w:dyaOrig="380" w14:anchorId="4975AA9C">
          <v:shape id="_x0000_i1030" type="#_x0000_t75" style="width:29.3pt;height:14.25pt" o:ole="">
            <v:imagedata r:id="rId45" o:title=""/>
          </v:shape>
          <o:OLEObject Type="Embed" ProgID="Equation.3" ShapeID="_x0000_i1030" DrawAspect="Content" ObjectID="_1685804302"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w14:anchorId="421F001C">
          <v:shape id="_x0000_i1031" type="#_x0000_t75" style="width:233.6pt;height:13.4pt" o:ole="">
            <v:imagedata r:id="rId47" o:title=""/>
          </v:shape>
          <o:OLEObject Type="Embed" ProgID="Equation.3" ShapeID="_x0000_i1031" DrawAspect="Content" ObjectID="_1685804303" r:id="rId48"/>
        </w:object>
      </w:r>
      <w:r>
        <w:rPr>
          <w:rFonts w:eastAsia="SimSun" w:hint="eastAsia"/>
          <w:lang w:eastAsia="zh-CN"/>
        </w:rPr>
        <w:t xml:space="preserve">, the PUCCH format 4 resource with the smaller </w:t>
      </w:r>
      <w:r w:rsidRPr="00FB1B5B">
        <w:rPr>
          <w:position w:val="-12"/>
        </w:rPr>
        <w:object w:dxaOrig="859" w:dyaOrig="380" w14:anchorId="3A53F90E">
          <v:shape id="_x0000_i1032" type="#_x0000_t75" style="width:32.65pt;height:14.25pt" o:ole="">
            <v:imagedata r:id="rId49" o:title=""/>
          </v:shape>
          <o:OLEObject Type="Embed" ProgID="Equation.3" ShapeID="_x0000_i1032" DrawAspect="Content" ObjectID="_1685804304" r:id="rId50"/>
        </w:object>
      </w:r>
      <w:r>
        <w:rPr>
          <w:rFonts w:eastAsia="SimSun" w:hint="eastAsia"/>
          <w:lang w:eastAsia="zh-CN"/>
        </w:rPr>
        <w:t xml:space="preserve"> between </w:t>
      </w:r>
      <w:r w:rsidRPr="00C91F9C">
        <w:rPr>
          <w:position w:val="-12"/>
        </w:rPr>
        <w:object w:dxaOrig="760" w:dyaOrig="380" w14:anchorId="4286617B">
          <v:shape id="_x0000_i1033" type="#_x0000_t75" style="width:29.3pt;height:14.25pt" o:ole="">
            <v:imagedata r:id="rId43" o:title=""/>
          </v:shape>
          <o:OLEObject Type="Embed" ProgID="Equation.3" ShapeID="_x0000_i1033" DrawAspect="Content" ObjectID="_1685804305" r:id="rId51"/>
        </w:object>
      </w:r>
      <w:r>
        <w:rPr>
          <w:rFonts w:eastAsia="SimSun" w:hint="eastAsia"/>
          <w:lang w:eastAsia="zh-CN"/>
        </w:rPr>
        <w:t xml:space="preserve"> and </w:t>
      </w:r>
      <w:r w:rsidRPr="00C91F9C">
        <w:rPr>
          <w:position w:val="-12"/>
        </w:rPr>
        <w:object w:dxaOrig="780" w:dyaOrig="380" w14:anchorId="38568BE4">
          <v:shape id="_x0000_i1034" type="#_x0000_t75" style="width:29.3pt;height:14.25pt" o:ole="">
            <v:imagedata r:id="rId45" o:title=""/>
          </v:shape>
          <o:OLEObject Type="Embed" ProgID="Equation.3" ShapeID="_x0000_i1034" DrawAspect="Content" ObjectID="_1685804306"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w14:anchorId="6B418C5B">
          <v:shape id="_x0000_i1035" type="#_x0000_t75" style="width:32.65pt;height:14.25pt" o:ole="">
            <v:imagedata r:id="rId49" o:title=""/>
          </v:shape>
          <o:OLEObject Type="Embed" ProgID="Equation.3" ShapeID="_x0000_i1035" DrawAspect="Content" ObjectID="_1685804307"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w14:anchorId="4CB279CA">
          <v:shape id="_x0000_i1036" type="#_x0000_t75" style="width:29.3pt;height:14.25pt" o:ole="">
            <v:imagedata r:id="rId43" o:title=""/>
          </v:shape>
          <o:OLEObject Type="Embed" ProgID="Equation.3" ShapeID="_x0000_i1036" DrawAspect="Content" ObjectID="_1685804308" r:id="rId54"/>
        </w:object>
      </w:r>
      <w:r>
        <w:rPr>
          <w:rFonts w:eastAsia="SimSun" w:hint="eastAsia"/>
          <w:lang w:eastAsia="zh-CN"/>
        </w:rPr>
        <w:t xml:space="preserve"> and </w:t>
      </w:r>
      <w:r w:rsidRPr="00C91F9C">
        <w:rPr>
          <w:position w:val="-12"/>
        </w:rPr>
        <w:object w:dxaOrig="780" w:dyaOrig="380" w14:anchorId="75F72899">
          <v:shape id="_x0000_i1037" type="#_x0000_t75" style="width:29.3pt;height:14.25pt" o:ole="">
            <v:imagedata r:id="rId45" o:title=""/>
          </v:shape>
          <o:OLEObject Type="Embed" ProgID="Equation.3" ShapeID="_x0000_i1037" DrawAspect="Content" ObjectID="_1685804309" r:id="rId55"/>
        </w:object>
      </w:r>
      <w:r>
        <w:rPr>
          <w:rFonts w:eastAsia="SimSun" w:hint="eastAsia"/>
          <w:lang w:eastAsia="zh-CN"/>
        </w:rPr>
        <w:t xml:space="preserve"> is used for transmission of the HARQ-ACK/SR and periodic CSI report(s), where</w:t>
      </w:r>
    </w:p>
    <w:p w14:paraId="4438A08A" w14:textId="77777777"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w14:anchorId="25DD7D34">
          <v:shape id="_x0000_i1038" type="#_x0000_t75" style="width:22.6pt;height:12.55pt" o:ole="">
            <v:imagedata r:id="rId56" o:title=""/>
          </v:shape>
          <o:OLEObject Type="Embed" ProgID="Equation.3" ShapeID="_x0000_i1038" DrawAspect="Content" ObjectID="_1685804310" r:id="rId57"/>
        </w:object>
      </w:r>
      <w:r>
        <w:rPr>
          <w:rFonts w:eastAsia="SimSun" w:hint="eastAsia"/>
          <w:lang w:eastAsia="zh-CN"/>
        </w:rPr>
        <w:t xml:space="preserve"> is the total number of HARQ-ACK bits in the subframe;</w:t>
      </w:r>
    </w:p>
    <w:p w14:paraId="4B73A786" w14:textId="77777777" w:rsidR="007B36FA" w:rsidRPr="002A7ADF" w:rsidRDefault="007B36FA" w:rsidP="003B3066">
      <w:pPr>
        <w:pStyle w:val="B3"/>
        <w:rPr>
          <w:rFonts w:eastAsia="SimSun"/>
          <w:lang w:val="en-US" w:eastAsia="zh-CN"/>
        </w:rPr>
      </w:pPr>
      <w:r>
        <w:t>-</w:t>
      </w:r>
      <w:r>
        <w:tab/>
      </w:r>
      <w:r w:rsidRPr="002A7ADF">
        <w:rPr>
          <w:position w:val="-6"/>
        </w:rPr>
        <w:object w:dxaOrig="820" w:dyaOrig="320" w14:anchorId="3D19050A">
          <v:shape id="_x0000_i1039" type="#_x0000_t75" style="width:32.65pt;height:12.55pt" o:ole="">
            <v:imagedata r:id="rId58" o:title=""/>
          </v:shape>
          <o:OLEObject Type="Embed" ProgID="Equation.3" ShapeID="_x0000_i1039" DrawAspect="Content" ObjectID="_1685804311" r:id="rId59"/>
        </w:object>
      </w:r>
      <w:r>
        <w:rPr>
          <w:rFonts w:eastAsia="SimSun" w:hint="eastAsia"/>
          <w:lang w:eastAsia="zh-CN"/>
        </w:rPr>
        <w:t xml:space="preserve">if there no scheduling request bit in the subframe and </w:t>
      </w:r>
      <w:r w:rsidRPr="002A7ADF">
        <w:rPr>
          <w:position w:val="-6"/>
        </w:rPr>
        <w:object w:dxaOrig="780" w:dyaOrig="320" w14:anchorId="03E31F9C">
          <v:shape id="_x0000_i1040" type="#_x0000_t75" style="width:31.8pt;height:12.55pt" o:ole="">
            <v:imagedata r:id="rId60" o:title=""/>
          </v:shape>
          <o:OLEObject Type="Embed" ProgID="Equation.3" ShapeID="_x0000_i1040" DrawAspect="Content" ObjectID="_1685804312" r:id="rId61"/>
        </w:object>
      </w:r>
      <w:r>
        <w:rPr>
          <w:rFonts w:eastAsia="SimSun" w:hint="eastAsia"/>
          <w:lang w:eastAsia="zh-CN"/>
        </w:rPr>
        <w:t xml:space="preserve"> otherwise</w:t>
      </w:r>
    </w:p>
    <w:p w14:paraId="2EEE8DE8" w14:textId="77777777" w:rsidR="007B36FA" w:rsidRPr="00DA1707" w:rsidRDefault="007B36FA" w:rsidP="003B3066">
      <w:pPr>
        <w:pStyle w:val="B3"/>
        <w:rPr>
          <w:rFonts w:eastAsia="SimSun"/>
          <w:lang w:val="en-US" w:eastAsia="zh-CN"/>
        </w:rPr>
      </w:pPr>
      <w:r>
        <w:t>-</w:t>
      </w:r>
      <w:r>
        <w:tab/>
      </w:r>
      <w:r w:rsidRPr="00DA1707">
        <w:rPr>
          <w:position w:val="-12"/>
        </w:rPr>
        <w:object w:dxaOrig="620" w:dyaOrig="360" w14:anchorId="3B406862">
          <v:shape id="_x0000_i1041" type="#_x0000_t75" style="width:25.1pt;height:14.25pt" o:ole="">
            <v:imagedata r:id="rId62" o:title=""/>
          </v:shape>
          <o:OLEObject Type="Embed" ProgID="Equation.3" ShapeID="_x0000_i1041" DrawAspect="Content" ObjectID="_1685804313" r:id="rId63"/>
        </w:object>
      </w:r>
      <w:r>
        <w:rPr>
          <w:rFonts w:eastAsia="SimSun" w:hint="eastAsia"/>
          <w:lang w:eastAsia="zh-CN"/>
        </w:rPr>
        <w:t xml:space="preserve"> is the total number of CSI report bits in the subframe;</w:t>
      </w:r>
    </w:p>
    <w:p w14:paraId="10C6C909" w14:textId="77777777" w:rsidR="0088698C" w:rsidRDefault="007B36FA" w:rsidP="003B3066">
      <w:pPr>
        <w:pStyle w:val="B3"/>
      </w:pPr>
      <w:r>
        <w:t>-</w:t>
      </w:r>
      <w:r>
        <w:tab/>
      </w:r>
      <w:r w:rsidR="0088698C" w:rsidRPr="00EE4C1B">
        <w:rPr>
          <w:position w:val="-12"/>
        </w:rPr>
        <w:object w:dxaOrig="520" w:dyaOrig="360" w14:anchorId="30F140BC">
          <v:shape id="_x0000_i1042" type="#_x0000_t75" style="width:18.4pt;height:12.55pt" o:ole="">
            <v:imagedata r:id="rId64" o:title=""/>
          </v:shape>
          <o:OLEObject Type="Embed" ProgID="Equation.3" ShapeID="_x0000_i1042" DrawAspect="Content" ObjectID="_1685804314" r:id="rId65"/>
        </w:object>
      </w:r>
      <w:r w:rsidR="0088698C">
        <w:t xml:space="preserve"> is the number of CRC bits;</w:t>
      </w:r>
    </w:p>
    <w:p w14:paraId="351B2A3F" w14:textId="77777777" w:rsidR="007B36FA" w:rsidRPr="00DA1707" w:rsidRDefault="00F13DDC" w:rsidP="003B3066">
      <w:pPr>
        <w:pStyle w:val="B3"/>
        <w:rPr>
          <w:rFonts w:eastAsia="SimSun"/>
          <w:lang w:val="en-US" w:eastAsia="zh-CN"/>
        </w:rPr>
      </w:pPr>
      <w:r>
        <w:t>-</w:t>
      </w:r>
      <w:r>
        <w:tab/>
      </w:r>
      <w:r w:rsidR="007B36FA" w:rsidRPr="00FB1B5B">
        <w:rPr>
          <w:position w:val="-12"/>
        </w:rPr>
        <w:object w:dxaOrig="859" w:dyaOrig="380" w14:anchorId="324D2A90">
          <v:shape id="_x0000_i1043" type="#_x0000_t75" style="width:32.65pt;height:14.25pt" o:ole="">
            <v:imagedata r:id="rId49" o:title=""/>
          </v:shape>
          <o:OLEObject Type="Embed" ProgID="Equation.3" ShapeID="_x0000_i1043" DrawAspect="Content" ObjectID="_1685804315" r:id="rId66"/>
        </w:object>
      </w:r>
      <w:r w:rsidR="007B36FA">
        <w:rPr>
          <w:rFonts w:eastAsia="SimSun" w:hint="eastAsia"/>
          <w:lang w:eastAsia="zh-CN"/>
        </w:rPr>
        <w:t xml:space="preserve">, </w:t>
      </w:r>
      <w:r w:rsidR="007B36FA" w:rsidRPr="00FB1B5B">
        <w:rPr>
          <w:position w:val="-10"/>
        </w:rPr>
        <w:object w:dxaOrig="660" w:dyaOrig="320" w14:anchorId="5566ADFA">
          <v:shape id="_x0000_i1044" type="#_x0000_t75" style="width:29.3pt;height:14.25pt" o:ole="">
            <v:imagedata r:id="rId67" o:title=""/>
          </v:shape>
          <o:OLEObject Type="Embed" ProgID="Equation.3" ShapeID="_x0000_i1044" DrawAspect="Content" ObjectID="_1685804316" r:id="rId68"/>
        </w:object>
      </w:r>
      <w:r w:rsidR="007B36FA">
        <w:rPr>
          <w:rFonts w:eastAsia="SimSun" w:hint="eastAsia"/>
          <w:lang w:eastAsia="zh-CN"/>
        </w:rPr>
        <w:t xml:space="preserve">, is the number of PRBs for </w:t>
      </w:r>
      <w:r w:rsidR="007B36FA" w:rsidRPr="00C91F9C">
        <w:rPr>
          <w:position w:val="-12"/>
        </w:rPr>
        <w:object w:dxaOrig="760" w:dyaOrig="380" w14:anchorId="5F2D3D97">
          <v:shape id="_x0000_i1045" type="#_x0000_t75" style="width:29.3pt;height:14.25pt" o:ole="">
            <v:imagedata r:id="rId43" o:title=""/>
          </v:shape>
          <o:OLEObject Type="Embed" ProgID="Equation.3" ShapeID="_x0000_i1045" DrawAspect="Content" ObjectID="_1685804317" r:id="rId69"/>
        </w:object>
      </w:r>
      <w:r w:rsidR="007B36FA">
        <w:rPr>
          <w:rFonts w:eastAsia="SimSun" w:hint="eastAsia"/>
          <w:lang w:eastAsia="zh-CN"/>
        </w:rPr>
        <w:t xml:space="preserve"> and </w:t>
      </w:r>
      <w:r w:rsidR="007B36FA" w:rsidRPr="00C91F9C">
        <w:rPr>
          <w:position w:val="-12"/>
        </w:rPr>
        <w:object w:dxaOrig="780" w:dyaOrig="380" w14:anchorId="65A0A7AA">
          <v:shape id="_x0000_i1046" type="#_x0000_t75" style="width:29.3pt;height:14.25pt" o:ole="">
            <v:imagedata r:id="rId45" o:title=""/>
          </v:shape>
          <o:OLEObject Type="Embed" ProgID="Equation.3" ShapeID="_x0000_i1046" DrawAspect="Content" ObjectID="_1685804318"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14:paraId="6E3093C4" w14:textId="77777777" w:rsidR="007B36FA" w:rsidRPr="00DA1707" w:rsidRDefault="007B36FA" w:rsidP="003B3066">
      <w:pPr>
        <w:pStyle w:val="B3"/>
        <w:rPr>
          <w:rFonts w:eastAsia="SimSun"/>
          <w:lang w:val="en-US" w:eastAsia="zh-CN"/>
        </w:rPr>
      </w:pPr>
      <w:r>
        <w:t>-</w:t>
      </w:r>
      <w:r>
        <w:tab/>
      </w:r>
      <w:r w:rsidRPr="00372C3F">
        <w:rPr>
          <w:position w:val="-14"/>
        </w:rPr>
        <w:object w:dxaOrig="2580" w:dyaOrig="400" w14:anchorId="5F4D0E7B">
          <v:shape id="_x0000_i1047" type="#_x0000_t75" style="width:92.95pt;height:14.25pt" o:ole="">
            <v:imagedata r:id="rId71" o:title=""/>
          </v:shape>
          <o:OLEObject Type="Embed" ProgID="Equation.3" ShapeID="_x0000_i1047" DrawAspect="Content" ObjectID="_1685804319" r:id="rId72"/>
        </w:object>
      </w:r>
      <w:r>
        <w:rPr>
          <w:rFonts w:eastAsia="SimSun" w:hint="eastAsia"/>
          <w:lang w:eastAsia="zh-CN"/>
        </w:rPr>
        <w:t xml:space="preserve"> if shortened PUCCH format 4 is used in the subframe and </w:t>
      </w:r>
      <w:r w:rsidRPr="00D22EB3">
        <w:rPr>
          <w:position w:val="-14"/>
        </w:rPr>
        <w:object w:dxaOrig="2280" w:dyaOrig="400" w14:anchorId="2A3169D7">
          <v:shape id="_x0000_i1048" type="#_x0000_t75" style="width:82.9pt;height:14.25pt" o:ole="">
            <v:imagedata r:id="rId73" o:title=""/>
          </v:shape>
          <o:OLEObject Type="Embed" ProgID="Equation.3" ShapeID="_x0000_i1048" DrawAspect="Content" ObjectID="_1685804320" r:id="rId74"/>
        </w:object>
      </w:r>
      <w:r>
        <w:rPr>
          <w:rFonts w:eastAsia="SimSun" w:hint="eastAsia"/>
          <w:lang w:eastAsia="zh-CN"/>
        </w:rPr>
        <w:t xml:space="preserve"> otherwise; and</w:t>
      </w:r>
    </w:p>
    <w:p w14:paraId="58A1C116" w14:textId="77777777" w:rsidR="007B36FA" w:rsidRDefault="007B36FA" w:rsidP="003B3066">
      <w:pPr>
        <w:pStyle w:val="B3"/>
        <w:rPr>
          <w:rFonts w:eastAsia="SimSun"/>
          <w:i/>
          <w:lang w:eastAsia="zh-CN"/>
        </w:rPr>
      </w:pPr>
      <w:r>
        <w:t>-</w:t>
      </w:r>
      <w:r>
        <w:tab/>
      </w:r>
      <w:r w:rsidRPr="00DA1707">
        <w:rPr>
          <w:position w:val="-4"/>
        </w:rPr>
        <w:object w:dxaOrig="180" w:dyaOrig="200" w14:anchorId="44B618D3">
          <v:shape id="_x0000_i1049" type="#_x0000_t75" style="width:9.2pt;height:10.9pt" o:ole="">
            <v:imagedata r:id="rId75" o:title=""/>
          </v:shape>
          <o:OLEObject Type="Embed" ProgID="Equation.3" ShapeID="_x0000_i1049" DrawAspect="Content" ObjectID="_1685804321"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14:paraId="50793EA2" w14:textId="77777777"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14:paraId="5664BE4B" w14:textId="77777777"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14:paraId="71E51D3B" w14:textId="77777777"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proofErr w:type="spellStart"/>
      <w:r w:rsidRPr="0034160F">
        <w:rPr>
          <w:rFonts w:hint="eastAsia"/>
          <w:i/>
        </w:rPr>
        <w:t>simultaneousAckNackAndCQI</w:t>
      </w:r>
      <w:proofErr w:type="spellEnd"/>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14:paraId="7D9F6667" w14:textId="77777777"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14:paraId="672874ED" w14:textId="77777777"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w14:anchorId="18E32794">
          <v:shape id="_x0000_i1050" type="#_x0000_t75" style="width:25.95pt;height:14.25pt" o:ole="">
            <v:imagedata r:id="rId36" o:title=""/>
          </v:shape>
          <o:OLEObject Type="Embed" ProgID="Equation.3" ShapeID="_x0000_i1050" DrawAspect="Content" ObjectID="_1685804322" r:id="rId77"/>
        </w:object>
      </w:r>
      <w:r>
        <w:rPr>
          <w:rFonts w:eastAsia="SimSun" w:hint="eastAsia"/>
          <w:lang w:eastAsia="zh-CN"/>
        </w:rPr>
        <w:t xml:space="preserve"> or PUCCH format 5 </w:t>
      </w:r>
      <w:r w:rsidRPr="00C91F9C">
        <w:rPr>
          <w:position w:val="-12"/>
        </w:rPr>
        <w:object w:dxaOrig="680" w:dyaOrig="380" w14:anchorId="5D7212D5">
          <v:shape id="_x0000_i1051" type="#_x0000_t75" style="width:25.95pt;height:14.25pt" o:ole="">
            <v:imagedata r:id="rId39" o:title=""/>
          </v:shape>
          <o:OLEObject Type="Embed" ProgID="Equation.3" ShapeID="_x0000_i1051" DrawAspect="Content" ObjectID="_1685804323" r:id="rId78"/>
        </w:object>
      </w:r>
      <w:r>
        <w:rPr>
          <w:rFonts w:eastAsia="SimSun" w:hint="eastAsia"/>
          <w:lang w:eastAsia="zh-CN"/>
        </w:rPr>
        <w:t xml:space="preserve">in a subframe </w:t>
      </w:r>
    </w:p>
    <w:p w14:paraId="161A9D83" w14:textId="77777777"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w14:anchorId="7C496CD0">
          <v:shape id="_x0000_i1052" type="#_x0000_t75" style="width:195.05pt;height:19.25pt" o:ole="">
            <v:imagedata r:id="rId79" o:title=""/>
          </v:shape>
          <o:OLEObject Type="Embed" ProgID="Equation.3" ShapeID="_x0000_i1052" DrawAspect="Content" ObjectID="_1685804324"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w14:anchorId="27E055EF">
          <v:shape id="_x0000_i1053" type="#_x0000_t75" style="width:25.95pt;height:14.25pt" o:ole="">
            <v:imagedata r:id="rId36" o:title=""/>
          </v:shape>
          <o:OLEObject Type="Embed" ProgID="Equation.3" ShapeID="_x0000_i1053" DrawAspect="Content" ObjectID="_1685804325" r:id="rId81"/>
        </w:object>
      </w:r>
      <w:r>
        <w:rPr>
          <w:rFonts w:eastAsia="SimSun" w:hint="eastAsia"/>
          <w:lang w:eastAsia="zh-CN"/>
        </w:rPr>
        <w:t xml:space="preserve"> or the PUCCH format 5 </w:t>
      </w:r>
      <w:r w:rsidRPr="00C91F9C">
        <w:rPr>
          <w:position w:val="-12"/>
        </w:rPr>
        <w:object w:dxaOrig="680" w:dyaOrig="380" w14:anchorId="644D7ABA">
          <v:shape id="_x0000_i1054" type="#_x0000_t75" style="width:25.95pt;height:14.25pt" o:ole="">
            <v:imagedata r:id="rId39" o:title=""/>
          </v:shape>
          <o:OLEObject Type="Embed" ProgID="Equation.3" ShapeID="_x0000_i1054" DrawAspect="Content" ObjectID="_1685804326" r:id="rId82"/>
        </w:object>
      </w:r>
      <w:r>
        <w:rPr>
          <w:rFonts w:eastAsia="SimSun" w:hint="eastAsia"/>
          <w:lang w:eastAsia="zh-CN"/>
        </w:rPr>
        <w:t xml:space="preserve"> ;</w:t>
      </w:r>
    </w:p>
    <w:p w14:paraId="16197645" w14:textId="77777777"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w14:anchorId="0B6A27A9">
          <v:shape id="_x0000_i1055" type="#_x0000_t75" style="width:195.9pt;height:19.25pt" o:ole="">
            <v:imagedata r:id="rId83" o:title=""/>
          </v:shape>
          <o:OLEObject Type="Embed" ProgID="Equation.3" ShapeID="_x0000_i1055" DrawAspect="Content" ObjectID="_1685804327" r:id="rId84"/>
        </w:object>
      </w:r>
      <w:r w:rsidRPr="00712DD5">
        <w:rPr>
          <w:rFonts w:eastAsia="SimSun" w:hint="eastAsia"/>
          <w:lang w:eastAsia="zh-CN"/>
        </w:rPr>
        <w:t xml:space="preserve">, the UE shall select </w:t>
      </w:r>
      <w:r w:rsidRPr="00032006">
        <w:rPr>
          <w:position w:val="-14"/>
        </w:rPr>
        <w:object w:dxaOrig="980" w:dyaOrig="380" w14:anchorId="02803C11">
          <v:shape id="_x0000_i1056" type="#_x0000_t75" style="width:49.4pt;height:19.25pt" o:ole="">
            <v:imagedata r:id="rId85" o:title=""/>
          </v:shape>
          <o:OLEObject Type="Embed" ProgID="Equation.3" ShapeID="_x0000_i1056" DrawAspect="Content" ObjectID="_1685804328"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w14:anchorId="0C8CF819">
          <v:shape id="_x0000_i1057" type="#_x0000_t75" style="width:1in;height:18.4pt" o:ole="">
            <v:imagedata r:id="rId87" o:title=""/>
          </v:shape>
          <o:OLEObject Type="Embed" ProgID="Equation.3" ShapeID="_x0000_i1057" DrawAspect="Content" ObjectID="_1685804329" r:id="rId88"/>
        </w:object>
      </w:r>
      <w:r w:rsidRPr="00712DD5">
        <w:rPr>
          <w:rFonts w:eastAsia="SimSun" w:hint="eastAsia"/>
          <w:lang w:eastAsia="zh-CN"/>
        </w:rPr>
        <w:t xml:space="preserve">, where </w:t>
      </w:r>
      <w:r w:rsidRPr="000A7D80">
        <w:rPr>
          <w:position w:val="-12"/>
        </w:rPr>
        <w:object w:dxaOrig="1420" w:dyaOrig="360" w14:anchorId="17169919">
          <v:shape id="_x0000_i1058" type="#_x0000_t75" style="width:1in;height:18.4pt" o:ole="">
            <v:imagedata r:id="rId87" o:title=""/>
          </v:shape>
          <o:OLEObject Type="Embed" ProgID="Equation.3" ShapeID="_x0000_i1058" DrawAspect="Content" ObjectID="_1685804330" r:id="rId89"/>
        </w:object>
      </w:r>
      <w:r w:rsidRPr="00712DD5">
        <w:rPr>
          <w:rFonts w:eastAsia="SimSun" w:hint="eastAsia"/>
          <w:lang w:eastAsia="zh-CN"/>
        </w:rPr>
        <w:t xml:space="preserve">, </w:t>
      </w:r>
      <w:r w:rsidRPr="00A04320">
        <w:rPr>
          <w:position w:val="-10"/>
        </w:rPr>
        <w:object w:dxaOrig="440" w:dyaOrig="340" w14:anchorId="58FC1F86">
          <v:shape id="_x0000_i1059" type="#_x0000_t75" style="width:22.6pt;height:17.6pt" o:ole="">
            <v:imagedata r:id="rId90" o:title=""/>
          </v:shape>
          <o:OLEObject Type="Embed" ProgID="Equation.3" ShapeID="_x0000_i1059" DrawAspect="Content" ObjectID="_1685804331" r:id="rId91"/>
        </w:object>
      </w:r>
      <w:r w:rsidRPr="00712DD5">
        <w:rPr>
          <w:rFonts w:eastAsia="SimSun" w:hint="eastAsia"/>
          <w:lang w:eastAsia="zh-CN"/>
        </w:rPr>
        <w:t xml:space="preserve"> and </w:t>
      </w:r>
      <w:r w:rsidRPr="00A04320">
        <w:rPr>
          <w:position w:val="-4"/>
        </w:rPr>
        <w:object w:dxaOrig="180" w:dyaOrig="200" w14:anchorId="5B524543">
          <v:shape id="_x0000_i1060" type="#_x0000_t75" style="width:9.2pt;height:10.9pt" o:ole="">
            <v:imagedata r:id="rId92" o:title=""/>
          </v:shape>
          <o:OLEObject Type="Embed" ProgID="Equation.3" ShapeID="_x0000_i1060" DrawAspect="Content" ObjectID="_1685804332"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w14:anchorId="7E37FAF2">
          <v:shape id="_x0000_i1061" type="#_x0000_t75" style="width:49.4pt;height:19.25pt" o:ole="">
            <v:imagedata r:id="rId85" o:title=""/>
          </v:shape>
          <o:OLEObject Type="Embed" ProgID="Equation.3" ShapeID="_x0000_i1061" DrawAspect="Content" ObjectID="_1685804333" r:id="rId94"/>
        </w:object>
      </w:r>
      <w:r w:rsidRPr="00712DD5">
        <w:rPr>
          <w:rFonts w:eastAsia="SimSun" w:hint="eastAsia"/>
          <w:lang w:eastAsia="zh-CN"/>
        </w:rPr>
        <w:t xml:space="preserve"> satisfies </w:t>
      </w:r>
      <w:r w:rsidR="0088698C" w:rsidRPr="00A04320">
        <w:rPr>
          <w:position w:val="-34"/>
        </w:rPr>
        <w:object w:dxaOrig="4580" w:dyaOrig="800" w14:anchorId="44A30D6D">
          <v:shape id="_x0000_i1062" type="#_x0000_t75" style="width:231.05pt;height:40.2pt" o:ole="">
            <v:imagedata r:id="rId95" o:title=""/>
          </v:shape>
          <o:OLEObject Type="Embed" ProgID="Equation.3" ShapeID="_x0000_i1062" DrawAspect="Content" ObjectID="_1685804334" r:id="rId96"/>
        </w:object>
      </w:r>
      <w:r w:rsidRPr="00712DD5">
        <w:rPr>
          <w:rFonts w:eastAsia="SimSun" w:hint="eastAsia"/>
          <w:lang w:eastAsia="zh-CN"/>
        </w:rPr>
        <w:t xml:space="preserve"> and </w:t>
      </w:r>
      <w:r w:rsidR="0088698C" w:rsidRPr="00A04320">
        <w:rPr>
          <w:position w:val="-34"/>
        </w:rPr>
        <w:object w:dxaOrig="4640" w:dyaOrig="800" w14:anchorId="3E46DDA6">
          <v:shape id="_x0000_i1063" type="#_x0000_t75" style="width:234.4pt;height:40.2pt" o:ole="">
            <v:imagedata r:id="rId97" o:title=""/>
          </v:shape>
          <o:OLEObject Type="Embed" ProgID="Equation.3" ShapeID="_x0000_i1063" DrawAspect="Content" ObjectID="_1685804335" r:id="rId98"/>
        </w:object>
      </w:r>
      <w:r w:rsidRPr="00712DD5">
        <w:rPr>
          <w:rFonts w:eastAsia="SimSun" w:hint="eastAsia"/>
          <w:lang w:eastAsia="zh-CN"/>
        </w:rPr>
        <w:t xml:space="preserve">, and </w:t>
      </w:r>
      <w:r w:rsidRPr="004F3BE7">
        <w:rPr>
          <w:position w:val="-14"/>
        </w:rPr>
        <w:object w:dxaOrig="780" w:dyaOrig="380" w14:anchorId="3FB1F4FC">
          <v:shape id="_x0000_i1064" type="#_x0000_t75" style="width:39.35pt;height:19.25pt" o:ole="">
            <v:imagedata r:id="rId99" o:title=""/>
          </v:shape>
          <o:OLEObject Type="Embed" ProgID="Equation.3" ShapeID="_x0000_i1064" DrawAspect="Content" ObjectID="_1685804336"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w14:anchorId="29102C8F">
          <v:shape id="_x0000_i1065" type="#_x0000_t75" style="width:1in;height:18.4pt" o:ole="">
            <v:imagedata r:id="rId87" o:title=""/>
          </v:shape>
          <o:OLEObject Type="Embed" ProgID="Equation.3" ShapeID="_x0000_i1065" DrawAspect="Content" ObjectID="_1685804337" r:id="rId101"/>
        </w:object>
      </w:r>
      <w:r w:rsidRPr="00712DD5">
        <w:rPr>
          <w:rFonts w:eastAsia="SimSun" w:hint="eastAsia"/>
          <w:lang w:eastAsia="zh-CN"/>
        </w:rPr>
        <w:t>.</w:t>
      </w:r>
    </w:p>
    <w:p w14:paraId="69DAFA13" w14:textId="77777777"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proofErr w:type="spellStart"/>
      <w:r w:rsidRPr="00E9040D">
        <w:rPr>
          <w:rFonts w:hint="eastAsia"/>
          <w:i/>
        </w:rPr>
        <w:t>simultaneousAckNackAndCQI</w:t>
      </w:r>
      <w:proofErr w:type="spellEnd"/>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14:paraId="10B88FE9" w14:textId="77777777"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w:t>
      </w:r>
      <w:proofErr w:type="spellStart"/>
      <w:r w:rsidR="00570D30" w:rsidRPr="00A96AB1">
        <w:rPr>
          <w:rFonts w:eastAsia="Malgun Gothic" w:hint="eastAsia"/>
          <w:lang w:val="en-US" w:eastAsia="ko-KR"/>
        </w:rPr>
        <w:t>SCell</w:t>
      </w:r>
      <w:proofErr w:type="spellEnd"/>
      <w:r w:rsidR="00570D30" w:rsidRPr="00A96AB1">
        <w:rPr>
          <w:rFonts w:eastAsia="Malgun Gothic" w:hint="eastAsia"/>
          <w:lang w:val="en-US" w:eastAsia="ko-KR"/>
        </w:rPr>
        <w:t>)</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14:paraId="13758B6E" w14:textId="77777777"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w:t>
      </w:r>
      <w:proofErr w:type="spellStart"/>
      <w:r w:rsidRPr="00F81253">
        <w:rPr>
          <w:rFonts w:eastAsia="Malgun Gothic"/>
          <w:lang w:val="en-US" w:eastAsia="ko-KR"/>
        </w:rPr>
        <w:t>SCell</w:t>
      </w:r>
      <w:proofErr w:type="spellEnd"/>
      <w:r w:rsidRPr="00F81253">
        <w:rPr>
          <w:rFonts w:eastAsia="Malgun Gothic"/>
          <w:lang w:val="en-US" w:eastAsia="ko-KR"/>
        </w:rPr>
        <w:t>(s),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14:paraId="1F72ADC4" w14:textId="77777777"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14:paraId="0D80F187" w14:textId="77777777"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14:paraId="26BE79CC" w14:textId="77777777"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14:paraId="745351F6" w14:textId="77777777"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14:paraId="3B7C35D1" w14:textId="77777777"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14:paraId="272958B0" w14:textId="77777777"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14:paraId="783C0F88" w14:textId="77777777"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14:paraId="332CCC11" w14:textId="77777777"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14:paraId="589D8529" w14:textId="77777777"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14:paraId="2E0A5FB2" w14:textId="77777777"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w14:anchorId="6C8A2896">
          <v:shape id="_x0000_i1066" type="#_x0000_t75" style="width:9.2pt;height:10.9pt" o:ole="">
            <v:imagedata r:id="rId75" o:title=""/>
          </v:shape>
          <o:OLEObject Type="Embed" ProgID="Equation.3" ShapeID="_x0000_i1066" DrawAspect="Content" ObjectID="_1685804338"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21"/>
      </w:tblGrid>
      <w:tr w:rsidR="00D52C46" w:rsidRPr="003A3C45" w14:paraId="111E6577"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F05F56C" w14:textId="77777777"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02A50E33" w14:textId="77777777"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w14:anchorId="0B43FD01">
                <v:shape id="_x0000_i1067" type="#_x0000_t75" style="width:9.2pt;height:10.9pt" o:ole="">
                  <v:imagedata r:id="rId75" o:title=""/>
                </v:shape>
                <o:OLEObject Type="Embed" ProgID="Equation.3" ShapeID="_x0000_i1067" DrawAspect="Content" ObjectID="_1685804339" r:id="rId103"/>
              </w:object>
            </w:r>
            <w:r w:rsidRPr="003A3C45">
              <w:rPr>
                <w:rFonts w:ascii="Arial" w:eastAsia="SimSun" w:hAnsi="Arial" w:hint="eastAsia"/>
                <w:b/>
                <w:sz w:val="18"/>
                <w:lang w:eastAsia="zh-CN"/>
              </w:rPr>
              <w:t xml:space="preserve"> </w:t>
            </w:r>
          </w:p>
        </w:tc>
      </w:tr>
      <w:tr w:rsidR="00D52C46" w:rsidRPr="003A3C45" w14:paraId="33FFEACD" w14:textId="77777777"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56273CC8" w14:textId="77777777"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3A539821" w14:textId="77777777"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14:paraId="27564B18"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DF98E1" w14:textId="77777777"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4BF8EAD8" w14:textId="77777777"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14:paraId="1E4D4491"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8B9D67" w14:textId="77777777"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6B224F68" w14:textId="77777777"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14:paraId="03D20C90"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4C24DA" w14:textId="77777777"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252E7F30" w14:textId="77777777"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14:paraId="49CF9FB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C38A5AA" w14:textId="77777777"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14382AD3" w14:textId="77777777"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14:paraId="155C77AD"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30139D" w14:textId="77777777"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786D54D5" w14:textId="77777777"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14:paraId="3E6F114D"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67EAE9" w14:textId="77777777"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08ABB5EE" w14:textId="77777777"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14:paraId="46135162"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F78666" w14:textId="77777777"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43EBBF36" w14:textId="77777777"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14:paraId="5FBF7192"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26037A" w14:textId="77777777"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43604838" w14:textId="77777777" w:rsidR="00310F9E" w:rsidRPr="003A3C45" w:rsidRDefault="00310F9E" w:rsidP="00310F9E">
            <w:pPr>
              <w:keepNext/>
              <w:keepLines/>
              <w:spacing w:after="0"/>
              <w:jc w:val="center"/>
              <w:rPr>
                <w:rFonts w:ascii="Arial" w:hAnsi="Arial"/>
                <w:sz w:val="18"/>
              </w:rPr>
            </w:pPr>
            <w:r>
              <w:rPr>
                <w:rFonts w:ascii="Arial" w:hAnsi="Arial"/>
                <w:sz w:val="18"/>
              </w:rPr>
              <w:t>Reserved</w:t>
            </w:r>
          </w:p>
        </w:tc>
      </w:tr>
    </w:tbl>
    <w:p w14:paraId="4E74D717" w14:textId="77777777" w:rsidR="00D52C46" w:rsidRPr="003A3C45" w:rsidRDefault="00D52C46" w:rsidP="00D52C46">
      <w:pPr>
        <w:rPr>
          <w:lang w:val="en-AU"/>
        </w:rPr>
      </w:pPr>
    </w:p>
    <w:p w14:paraId="736C5A27" w14:textId="77777777"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w14:anchorId="4A4DC23D">
          <v:shape id="_x0000_i1068" type="#_x0000_t75" style="width:32.65pt;height:13.4pt" o:ole="">
            <v:imagedata r:id="rId104" o:title=""/>
          </v:shape>
          <o:OLEObject Type="Embed" ProgID="Equation.3" ShapeID="_x0000_i1068" DrawAspect="Content" ObjectID="_1685804340"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14:paraId="7041CC4B"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ECB9157" w14:textId="77777777"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02938429" w14:textId="77777777"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w14:anchorId="242184D0">
                <v:shape id="_x0000_i1069" type="#_x0000_t75" style="width:32.65pt;height:13.4pt" o:ole="">
                  <v:imagedata r:id="rId104" o:title=""/>
                </v:shape>
                <o:OLEObject Type="Embed" ProgID="Equation.3" ShapeID="_x0000_i1069" DrawAspect="Content" ObjectID="_1685804341" r:id="rId106"/>
              </w:object>
            </w:r>
          </w:p>
        </w:tc>
      </w:tr>
      <w:tr w:rsidR="00D52C46" w:rsidRPr="003A3C45" w14:paraId="5593998C"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7474A51" w14:textId="77777777"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74FAD393" w14:textId="77777777"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14:paraId="4E02876E"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A768679" w14:textId="77777777"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14:paraId="5011980A" w14:textId="77777777"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14:paraId="36A99FCB"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21271F5" w14:textId="77777777"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28AAAC88" w14:textId="77777777"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14:paraId="7345F85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2464060A" w14:textId="77777777"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2C487890" w14:textId="77777777"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14:paraId="52AAECCB"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E55EFA2" w14:textId="77777777"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21D710C4" w14:textId="77777777"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14:paraId="2F43E460"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024B0D6E" w14:textId="77777777"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144ED4BC" w14:textId="77777777"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14:paraId="2978DC86"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A9D0A92" w14:textId="77777777"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55AB58C2" w14:textId="77777777"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14:paraId="3BAB6418"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CB0D68D" w14:textId="77777777"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472398D8" w14:textId="77777777"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14:paraId="1BCA1418"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92BCD74" w14:textId="77777777"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6075A1B9" w14:textId="77777777" w:rsidR="00D52C46" w:rsidRPr="003A3C45" w:rsidRDefault="00BC422C" w:rsidP="00E271DF">
            <w:pPr>
              <w:keepNext/>
              <w:keepLines/>
              <w:spacing w:after="0"/>
              <w:jc w:val="center"/>
              <w:rPr>
                <w:rFonts w:ascii="Arial" w:hAnsi="Arial"/>
                <w:sz w:val="18"/>
              </w:rPr>
            </w:pPr>
            <w:r>
              <w:rPr>
                <w:rFonts w:ascii="Arial" w:hAnsi="Arial"/>
                <w:sz w:val="18"/>
              </w:rPr>
              <w:t>Reserved</w:t>
            </w:r>
          </w:p>
        </w:tc>
      </w:tr>
    </w:tbl>
    <w:p w14:paraId="3271A70C" w14:textId="77777777" w:rsidR="007C06AA" w:rsidRDefault="007C06AA" w:rsidP="007C06AA">
      <w:pPr>
        <w:rPr>
          <w:lang w:val="en-US"/>
        </w:rPr>
      </w:pPr>
    </w:p>
    <w:p w14:paraId="4D225864" w14:textId="77777777" w:rsidR="007C06AA" w:rsidRDefault="007C06AA" w:rsidP="007C06AA">
      <w:pPr>
        <w:rPr>
          <w:lang w:val="en-US"/>
        </w:rPr>
      </w:pPr>
      <w:r>
        <w:rPr>
          <w:lang w:val="en-US"/>
        </w:rPr>
        <w:t>If a UE is configured with more than 5 serving cells and is configured with PUCCH format 3 and not configured with PUCCH format 4/5:</w:t>
      </w:r>
    </w:p>
    <w:p w14:paraId="39A5D6C9" w14:textId="77777777"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14:paraId="2A2DAA6C" w14:textId="77777777"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14:paraId="34EFBD10" w14:textId="77777777"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14:paraId="6C34E1C1" w14:textId="77777777"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14:anchorId="34F0F38F" wp14:editId="1ABC802E">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14:paraId="43C5AC3D" w14:textId="77777777"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14:paraId="116D7535" w14:textId="77777777"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14:paraId="2F362BF3" w14:textId="77777777"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14:paraId="4C40DDDF" w14:textId="77777777"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14:paraId="6F8C909F" w14:textId="77777777"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14:anchorId="4C8E2646" wp14:editId="045F22CD">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14:paraId="7E951114" w14:textId="77777777"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14:anchorId="50C6BE01" wp14:editId="73741AA8">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14:anchorId="482F8742" wp14:editId="6264BBED">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14:anchorId="4D8A61D7" wp14:editId="50D860C7">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14:paraId="37BD2D11" w14:textId="77777777"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14:anchorId="18058CCF" wp14:editId="27F7A4DC">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14:anchorId="627C6695" wp14:editId="59785A16">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14:anchorId="7924F6C6" wp14:editId="1A1C02A4">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14:anchorId="3F9E1908" wp14:editId="2F331E6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14:anchorId="572113E1" wp14:editId="2B0471C3">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14:anchorId="648D0334" wp14:editId="10C0D908">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14:anchorId="5152B40A" wp14:editId="6CD1BCF2">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14:anchorId="454A7D89" wp14:editId="55BEC0B8">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14:paraId="6F76C84E" w14:textId="77777777"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14:anchorId="11F4256B" wp14:editId="5E4C33CA">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14:anchorId="2C6BB5E2" wp14:editId="3B2D6F5A">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14:anchorId="591597C6" wp14:editId="2C6C7D18">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14:anchorId="5907C65A" wp14:editId="1A515339">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14:anchorId="3CF27418" wp14:editId="3C5C9403">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14:anchorId="46A70205" wp14:editId="100545DF">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14:anchorId="35563D80" wp14:editId="488227E6">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14:anchorId="44417893" wp14:editId="1EBB66F6">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14:paraId="3AEF3E17" w14:textId="77777777"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14:anchorId="1669B0C1" wp14:editId="6FAE973B">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14:anchorId="17EC9857" wp14:editId="6A9CF647">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14:paraId="072DC59C" w14:textId="77777777"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14:anchorId="22A0F63C" wp14:editId="1413199E">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14:anchorId="3BCA7041" wp14:editId="60414DBF">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202AF91" w14:textId="77777777"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14:anchorId="445073F3" wp14:editId="5D7D09C4">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14:anchorId="20EC91E6" wp14:editId="2EA5FB66">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3C160280" w14:textId="77777777"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14:anchorId="30AA3F8A" wp14:editId="0E544F8D">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14:anchorId="537C9376" wp14:editId="6D31FB65">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31863041" wp14:editId="03F5EA16">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0C21F183" wp14:editId="0D3AE5D1">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14:anchorId="278F3162" wp14:editId="3B6647C1">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5DDB9812" wp14:editId="4C65C607">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776ACC10" wp14:editId="572373A1">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0617BE09" wp14:editId="57E20AE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14:anchorId="15C828A4" wp14:editId="3ACBD952">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14:anchorId="395CEC0A" wp14:editId="3CD81FE3">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14:paraId="336AC484" w14:textId="77777777"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14:anchorId="4A4C22A7" wp14:editId="65DA3CAE">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14:anchorId="0056BB27" wp14:editId="1A5675C7">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2201C888" w14:textId="77777777"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14:anchorId="01F10606" wp14:editId="1680D4E7">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14:anchorId="67745AD8" wp14:editId="75CE0AF4">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3976D54F" w14:textId="77777777"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w14:anchorId="7C873A08">
          <v:shape id="_x0000_i1070" type="#_x0000_t75" style="width:26.8pt;height:14.25pt" o:ole="">
            <v:imagedata r:id="rId133" o:title=""/>
          </v:shape>
          <o:OLEObject Type="Embed" ProgID="Equation.3" ShapeID="_x0000_i1070" DrawAspect="Content" ObjectID="_1685804342"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w14:anchorId="6ACA4DCC">
          <v:shape id="_x0000_i1071" type="#_x0000_t75" style="width:33.5pt;height:18.4pt" o:ole="">
            <v:imagedata r:id="rId135" o:title=""/>
          </v:shape>
          <o:OLEObject Type="Embed" ProgID="Equation.3" ShapeID="_x0000_i1071" DrawAspect="Content" ObjectID="_1685804343" r:id="rId136"/>
        </w:object>
      </w:r>
      <w:r w:rsidRPr="00E9040D">
        <w:t xml:space="preserve"> is determined according to higher layer configuration and Table 9.2-2</w:t>
      </w:r>
      <w:r>
        <w:rPr>
          <w:rFonts w:eastAsia="SimSun" w:hint="eastAsia"/>
          <w:lang w:eastAsia="zh-CN"/>
        </w:rPr>
        <w:t>.</w:t>
      </w:r>
    </w:p>
    <w:p w14:paraId="1EE2119E" w14:textId="77777777"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w14:anchorId="6E1785EA">
          <v:shape id="_x0000_i1072" type="#_x0000_t75" style="width:26.8pt;height:14.25pt" o:ole="">
            <v:imagedata r:id="rId133" o:title=""/>
          </v:shape>
          <o:OLEObject Type="Embed" ProgID="Equation.3" ShapeID="_x0000_i1072" DrawAspect="Content" ObjectID="_1685804344"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w14:anchorId="17795720">
          <v:shape id="_x0000_i1073" type="#_x0000_t75" style="width:26.8pt;height:14.25pt" o:ole="">
            <v:imagedata r:id="rId133" o:title=""/>
          </v:shape>
          <o:OLEObject Type="Embed" ProgID="Equation.3" ShapeID="_x0000_i1073" DrawAspect="Content" ObjectID="_1685804345"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14:paraId="61CA8CAC" w14:textId="77777777"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14:anchorId="25101682" wp14:editId="753C2F52">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w14:anchorId="20F0628A">
          <v:shape id="_x0000_i1074" type="#_x0000_t75" style="width:161.6pt;height:20.1pt" o:ole="">
            <v:imagedata r:id="rId139" o:title=""/>
          </v:shape>
          <o:OLEObject Type="Embed" ProgID="Equation.3" ShapeID="_x0000_i1074" DrawAspect="Content" ObjectID="_1685804346" r:id="rId140"/>
        </w:object>
      </w:r>
    </w:p>
    <w:p w14:paraId="32839E1E" w14:textId="77777777"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14:anchorId="41010473" wp14:editId="5F149215">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w14:anchorId="33351575">
          <v:shape id="_x0000_i1075" type="#_x0000_t75" style="width:236.95pt;height:38.5pt" o:ole="">
            <v:imagedata r:id="rId141" o:title=""/>
          </v:shape>
          <o:OLEObject Type="Embed" ProgID="Equation.3" ShapeID="_x0000_i1075" DrawAspect="Content" ObjectID="_1685804347" r:id="rId142"/>
        </w:object>
      </w:r>
    </w:p>
    <w:p w14:paraId="7E55B37F" w14:textId="77777777" w:rsidR="00CE423A" w:rsidRDefault="004D32D8" w:rsidP="00CE423A">
      <w:pPr>
        <w:pStyle w:val="B1"/>
        <w:ind w:left="630" w:firstLine="0"/>
      </w:pPr>
      <w:r w:rsidRPr="00E9040D">
        <w:t xml:space="preserve">for antenna port </w:t>
      </w:r>
      <w:r w:rsidR="009C2C3F">
        <w:rPr>
          <w:noProof/>
          <w:position w:val="-12"/>
        </w:rPr>
        <w:drawing>
          <wp:inline distT="0" distB="0" distL="0" distR="0" wp14:anchorId="1684FD94" wp14:editId="0700C29A">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14:anchorId="43364B63" wp14:editId="14F6ECB5">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14:anchorId="5FE3AA21" wp14:editId="3C028DAE">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14:anchorId="49020FF2" wp14:editId="6F2A988B">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14:anchorId="502B0056" wp14:editId="1CB8B631">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14:anchorId="75322C32" wp14:editId="20D6756C">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w14:anchorId="5E63826E">
          <v:shape id="_x0000_i1076" type="#_x0000_t75" style="width:42.7pt;height:20.1pt" o:ole="">
            <v:imagedata r:id="rId143" o:title=""/>
          </v:shape>
          <o:OLEObject Type="Embed" ProgID="Equation.3" ShapeID="_x0000_i1076" DrawAspect="Content" ObjectID="_1685804348"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14:anchorId="2A8F99C4" wp14:editId="620ACBF1">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14:paraId="38D3FDBB" w14:textId="77777777"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14:paraId="37B9CCAB" w14:textId="77777777"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14:paraId="6DED9EE0" w14:textId="77777777" w:rsidR="00783F84" w:rsidRPr="00983609" w:rsidRDefault="00CE423A" w:rsidP="00983609">
      <w:pPr>
        <w:pStyle w:val="B1"/>
        <w:rPr>
          <w:i/>
        </w:rPr>
      </w:pPr>
      <w:r>
        <w:rPr>
          <w:position w:val="-10"/>
        </w:rPr>
        <w:tab/>
      </w:r>
      <w:r w:rsidR="009C2C3F">
        <w:rPr>
          <w:noProof/>
          <w:position w:val="-10"/>
        </w:rPr>
        <w:drawing>
          <wp:inline distT="0" distB="0" distL="0" distR="0" wp14:anchorId="533ED14A" wp14:editId="2BEFDD93">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14:anchorId="2C141424" wp14:editId="19556459">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14:anchorId="7BF777CE" wp14:editId="5FBC12FE">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14:anchorId="4D318F89" wp14:editId="015C5EE1">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14:anchorId="4FB084A0" wp14:editId="41DCD261">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14:paraId="4FF4E0A6" w14:textId="77777777" w:rsidR="00783F84" w:rsidRPr="001E5067" w:rsidRDefault="00783F84" w:rsidP="00783F84">
      <w:pPr>
        <w:pStyle w:val="B1"/>
        <w:numPr>
          <w:ilvl w:val="1"/>
          <w:numId w:val="22"/>
        </w:numPr>
      </w:pPr>
      <w:r w:rsidRPr="00D803E7">
        <w:rPr>
          <w:rFonts w:eastAsia="MS Mincho" w:hint="eastAsia"/>
          <w:lang w:eastAsia="ja-JP"/>
        </w:rPr>
        <w:t xml:space="preserve">if the </w:t>
      </w:r>
      <w:r w:rsidR="00B86C63">
        <w:rPr>
          <w:rFonts w:eastAsia="MS Mincho"/>
          <w:lang w:eastAsia="ja-JP"/>
        </w:rPr>
        <w:t xml:space="preserve">last </w:t>
      </w:r>
      <w:r w:rsidRPr="00D803E7">
        <w:rPr>
          <w:rFonts w:eastAsia="MS Mincho" w:hint="eastAsia"/>
          <w:lang w:eastAsia="ja-JP"/>
        </w:rPr>
        <w:t xml:space="preserve">detected MPDCCH is located within 2 PRB set, </w:t>
      </w:r>
      <w:r w:rsidRPr="001E5067">
        <w:rPr>
          <w:position w:val="-12"/>
        </w:rPr>
        <w:object w:dxaOrig="660" w:dyaOrig="400" w14:anchorId="4F7FB9E4">
          <v:shape id="_x0000_i1077" type="#_x0000_t75" style="width:32.65pt;height:20.1pt" o:ole="">
            <v:imagedata r:id="rId146" o:title=""/>
          </v:shape>
          <o:OLEObject Type="Embed" ProgID="Equation.DSMT4" ShapeID="_x0000_i1077" DrawAspect="Content" ObjectID="_1685804349" r:id="rId147"/>
        </w:object>
      </w:r>
      <w:r w:rsidRPr="006C74BD">
        <w:rPr>
          <w:rFonts w:eastAsia="MS Mincho" w:hint="eastAsia"/>
          <w:lang w:eastAsia="ja-JP"/>
        </w:rPr>
        <w:t xml:space="preserve">is </w:t>
      </w:r>
      <w:r w:rsidRPr="00D803E7">
        <w:rPr>
          <w:rFonts w:eastAsia="MS Mincho" w:hint="eastAsia"/>
          <w:lang w:eastAsia="ja-JP"/>
        </w:rPr>
        <w:t>obtained by above procedure.</w:t>
      </w:r>
    </w:p>
    <w:p w14:paraId="005B2217" w14:textId="77777777" w:rsidR="00783F84" w:rsidRPr="00A67422" w:rsidRDefault="00783F84" w:rsidP="00783F84">
      <w:pPr>
        <w:pStyle w:val="B1"/>
        <w:numPr>
          <w:ilvl w:val="1"/>
          <w:numId w:val="22"/>
        </w:numPr>
      </w:pPr>
      <w:r w:rsidRPr="001E5067">
        <w:rPr>
          <w:rFonts w:eastAsia="MS Mincho" w:hint="eastAsia"/>
          <w:lang w:eastAsia="ja-JP"/>
        </w:rPr>
        <w:t xml:space="preserve">if the </w:t>
      </w:r>
      <w:r w:rsidR="00B86C63">
        <w:rPr>
          <w:rFonts w:eastAsia="MS Mincho"/>
          <w:lang w:eastAsia="ja-JP"/>
        </w:rPr>
        <w:t xml:space="preserve">last </w:t>
      </w:r>
      <w:r w:rsidRPr="001E5067">
        <w:rPr>
          <w:rFonts w:eastAsia="MS Mincho" w:hint="eastAsia"/>
          <w:lang w:eastAsia="ja-JP"/>
        </w:rPr>
        <w:t>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w14:anchorId="720B33D2">
          <v:shape id="_x0000_i1078" type="#_x0000_t75" style="width:32.65pt;height:20.1pt" o:ole="">
            <v:imagedata r:id="rId146" o:title=""/>
          </v:shape>
          <o:OLEObject Type="Embed" ProgID="Equation.DSMT4" ShapeID="_x0000_i1078" DrawAspect="Content" ObjectID="_1685804350" r:id="rId148"/>
        </w:object>
      </w:r>
      <w:r w:rsidRPr="00D803E7">
        <w:rPr>
          <w:rFonts w:eastAsia="MS Mincho" w:hint="eastAsia"/>
          <w:lang w:eastAsia="ja-JP"/>
        </w:rPr>
        <w:t xml:space="preserve">is the sum between </w:t>
      </w:r>
      <w:r w:rsidRPr="002F23CE">
        <w:rPr>
          <w:position w:val="-12"/>
        </w:rPr>
        <w:object w:dxaOrig="900" w:dyaOrig="380" w14:anchorId="32CFF0E2">
          <v:shape id="_x0000_i1079" type="#_x0000_t75" style="width:45.2pt;height:18.4pt" o:ole="">
            <v:imagedata r:id="rId149" o:title=""/>
          </v:shape>
          <o:OLEObject Type="Embed" ProgID="Equation.DSMT4" ShapeID="_x0000_i1079" DrawAspect="Content" ObjectID="_1685804351"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14:paraId="43378168" w14:textId="77777777" w:rsidR="004D32D8" w:rsidRPr="007F06AF" w:rsidRDefault="00783F84" w:rsidP="007F06AF">
      <w:pPr>
        <w:pStyle w:val="B1"/>
        <w:numPr>
          <w:ilvl w:val="1"/>
          <w:numId w:val="22"/>
        </w:numPr>
      </w:pPr>
      <w:r w:rsidRPr="001E5067">
        <w:rPr>
          <w:rFonts w:eastAsia="MS Mincho" w:hint="eastAsia"/>
          <w:lang w:eastAsia="ja-JP"/>
        </w:rPr>
        <w:t xml:space="preserve">if the </w:t>
      </w:r>
      <w:r w:rsidR="00B86C63">
        <w:rPr>
          <w:rFonts w:eastAsia="MS Mincho"/>
          <w:lang w:eastAsia="ja-JP"/>
        </w:rPr>
        <w:t xml:space="preserve">last </w:t>
      </w:r>
      <w:r w:rsidRPr="001E5067">
        <w:rPr>
          <w:rFonts w:eastAsia="MS Mincho" w:hint="eastAsia"/>
          <w:lang w:eastAsia="ja-JP"/>
        </w:rPr>
        <w:t xml:space="preserve">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w14:anchorId="6E58CFA9">
          <v:shape id="_x0000_i1080" type="#_x0000_t75" style="width:32.65pt;height:20.1pt" o:ole="">
            <v:imagedata r:id="rId146" o:title=""/>
          </v:shape>
          <o:OLEObject Type="Embed" ProgID="Equation.DSMT4" ShapeID="_x0000_i1080" DrawAspect="Content" ObjectID="_1685804352"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w14:anchorId="6023841F">
          <v:shape id="_x0000_i1081" type="#_x0000_t75" style="width:32.65pt;height:18.4pt" o:ole="">
            <v:imagedata r:id="rId152" o:title=""/>
          </v:shape>
          <o:OLEObject Type="Embed" ProgID="Equation.3" ShapeID="_x0000_i1081" DrawAspect="Content" ObjectID="_1685804353" r:id="rId153"/>
        </w:object>
      </w:r>
      <w:r>
        <w:rPr>
          <w:rFonts w:eastAsia="MS Mincho" w:hint="eastAsia"/>
          <w:lang w:eastAsia="ja-JP"/>
        </w:rPr>
        <w:t xml:space="preserve"> = 0</w:t>
      </w:r>
      <w:r w:rsidRPr="001E5067">
        <w:rPr>
          <w:rFonts w:eastAsia="MS Mincho" w:hint="eastAsia"/>
          <w:lang w:eastAsia="ja-JP"/>
        </w:rPr>
        <w:t>.</w:t>
      </w:r>
    </w:p>
    <w:p w14:paraId="436C3D56" w14:textId="77777777" w:rsidR="00C90B79" w:rsidRPr="00E9040D" w:rsidRDefault="00C90B79" w:rsidP="00C90B79">
      <w:pPr>
        <w:pStyle w:val="B1"/>
        <w:ind w:left="644" w:firstLine="0"/>
      </w:pPr>
    </w:p>
    <w:p w14:paraId="2A79EA34" w14:textId="77777777"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14:anchorId="4D9091AC" wp14:editId="3E31495A">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14:paraId="3B035D2A" w14:textId="77777777">
        <w:trPr>
          <w:cantSplit/>
          <w:jc w:val="center"/>
        </w:trPr>
        <w:tc>
          <w:tcPr>
            <w:tcW w:w="0" w:type="auto"/>
            <w:shd w:val="clear" w:color="auto" w:fill="E0E0E0"/>
            <w:vAlign w:val="center"/>
          </w:tcPr>
          <w:p w14:paraId="221A9E31" w14:textId="77777777"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14:paraId="72337459" w14:textId="77777777" w:rsidR="00C90B79" w:rsidRPr="00E9040D" w:rsidRDefault="009C2C3F" w:rsidP="00975C2E">
            <w:pPr>
              <w:pStyle w:val="TAH"/>
              <w:rPr>
                <w:szCs w:val="18"/>
              </w:rPr>
            </w:pPr>
            <w:r>
              <w:rPr>
                <w:noProof/>
                <w:position w:val="-12"/>
              </w:rPr>
              <w:drawing>
                <wp:inline distT="0" distB="0" distL="0" distR="0" wp14:anchorId="03D7E1AF" wp14:editId="0BF99DD7">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14:paraId="015042B0" w14:textId="77777777">
        <w:trPr>
          <w:cantSplit/>
          <w:jc w:val="center"/>
        </w:trPr>
        <w:tc>
          <w:tcPr>
            <w:tcW w:w="0" w:type="auto"/>
            <w:vAlign w:val="center"/>
          </w:tcPr>
          <w:p w14:paraId="0B19DE37" w14:textId="77777777" w:rsidR="00C90B79" w:rsidRPr="00E9040D" w:rsidRDefault="00C90B79" w:rsidP="00975C2E">
            <w:pPr>
              <w:pStyle w:val="TAC"/>
            </w:pPr>
            <w:r w:rsidRPr="00E9040D">
              <w:t>0</w:t>
            </w:r>
          </w:p>
        </w:tc>
        <w:tc>
          <w:tcPr>
            <w:tcW w:w="0" w:type="auto"/>
            <w:vAlign w:val="center"/>
          </w:tcPr>
          <w:p w14:paraId="7A6EA22B" w14:textId="77777777" w:rsidR="00C90B79" w:rsidRPr="00E9040D" w:rsidRDefault="005B4392" w:rsidP="00975C2E">
            <w:pPr>
              <w:pStyle w:val="TAC"/>
            </w:pPr>
            <w:r w:rsidRPr="00E9040D">
              <w:t>0</w:t>
            </w:r>
          </w:p>
        </w:tc>
      </w:tr>
      <w:tr w:rsidR="00C90B79" w:rsidRPr="00E9040D" w14:paraId="56CCCB6A" w14:textId="77777777">
        <w:trPr>
          <w:cantSplit/>
          <w:jc w:val="center"/>
        </w:trPr>
        <w:tc>
          <w:tcPr>
            <w:tcW w:w="0" w:type="auto"/>
            <w:vAlign w:val="center"/>
          </w:tcPr>
          <w:p w14:paraId="7F1AFF2C" w14:textId="77777777" w:rsidR="00C90B79" w:rsidRPr="00E9040D" w:rsidRDefault="00C90B79" w:rsidP="00975C2E">
            <w:pPr>
              <w:pStyle w:val="TAC"/>
            </w:pPr>
            <w:r w:rsidRPr="00E9040D">
              <w:t>1</w:t>
            </w:r>
          </w:p>
        </w:tc>
        <w:tc>
          <w:tcPr>
            <w:tcW w:w="0" w:type="auto"/>
            <w:vAlign w:val="center"/>
          </w:tcPr>
          <w:p w14:paraId="49BC45C1" w14:textId="77777777" w:rsidR="00C90B79" w:rsidRPr="00E9040D" w:rsidRDefault="00C90B79" w:rsidP="00975C2E">
            <w:pPr>
              <w:pStyle w:val="TAC"/>
            </w:pPr>
            <w:r w:rsidRPr="00E9040D">
              <w:t>-1</w:t>
            </w:r>
          </w:p>
        </w:tc>
      </w:tr>
      <w:tr w:rsidR="00C90B79" w:rsidRPr="00E9040D" w14:paraId="2F4FCF24" w14:textId="77777777">
        <w:trPr>
          <w:cantSplit/>
          <w:jc w:val="center"/>
        </w:trPr>
        <w:tc>
          <w:tcPr>
            <w:tcW w:w="0" w:type="auto"/>
            <w:vAlign w:val="center"/>
          </w:tcPr>
          <w:p w14:paraId="09A4743B" w14:textId="77777777" w:rsidR="00C90B79" w:rsidRPr="00E9040D" w:rsidRDefault="00C90B79" w:rsidP="00975C2E">
            <w:pPr>
              <w:pStyle w:val="TAC"/>
            </w:pPr>
            <w:r w:rsidRPr="00E9040D">
              <w:t>2</w:t>
            </w:r>
          </w:p>
        </w:tc>
        <w:tc>
          <w:tcPr>
            <w:tcW w:w="0" w:type="auto"/>
            <w:vAlign w:val="center"/>
          </w:tcPr>
          <w:p w14:paraId="050BC34B" w14:textId="77777777" w:rsidR="00C90B79" w:rsidRPr="00E9040D" w:rsidRDefault="005B4392" w:rsidP="00975C2E">
            <w:pPr>
              <w:pStyle w:val="TAC"/>
            </w:pPr>
            <w:r w:rsidRPr="00E9040D">
              <w:t>-2</w:t>
            </w:r>
          </w:p>
        </w:tc>
      </w:tr>
      <w:tr w:rsidR="00C90B79" w:rsidRPr="00E9040D" w14:paraId="26C2AE4A" w14:textId="77777777">
        <w:trPr>
          <w:cantSplit/>
          <w:jc w:val="center"/>
        </w:trPr>
        <w:tc>
          <w:tcPr>
            <w:tcW w:w="0" w:type="auto"/>
            <w:vAlign w:val="center"/>
          </w:tcPr>
          <w:p w14:paraId="23CA6914" w14:textId="77777777" w:rsidR="00C90B79" w:rsidRPr="00E9040D" w:rsidRDefault="00C90B79" w:rsidP="00975C2E">
            <w:pPr>
              <w:pStyle w:val="TAC"/>
            </w:pPr>
            <w:r w:rsidRPr="00E9040D">
              <w:t>3</w:t>
            </w:r>
          </w:p>
        </w:tc>
        <w:tc>
          <w:tcPr>
            <w:tcW w:w="0" w:type="auto"/>
            <w:vAlign w:val="center"/>
          </w:tcPr>
          <w:p w14:paraId="272DE54E" w14:textId="77777777" w:rsidR="00C90B79" w:rsidRPr="00E9040D" w:rsidRDefault="00C90B79" w:rsidP="00975C2E">
            <w:pPr>
              <w:pStyle w:val="TAC"/>
            </w:pPr>
            <w:r w:rsidRPr="00E9040D">
              <w:t>2</w:t>
            </w:r>
          </w:p>
        </w:tc>
      </w:tr>
    </w:tbl>
    <w:p w14:paraId="15A51544" w14:textId="77777777" w:rsidR="00B33C26" w:rsidRPr="00E9040D" w:rsidRDefault="00B33C26" w:rsidP="00975C2E"/>
    <w:p w14:paraId="792D9702" w14:textId="77777777"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14:paraId="6507289A" w14:textId="77777777"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14:paraId="5EAD85F8" w14:textId="77777777"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14:anchorId="0228FB7B" wp14:editId="79443DE6">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14:paraId="41F955C2" w14:textId="77777777"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14:anchorId="4A07A4CE" wp14:editId="224A542C">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14:paraId="155BC514" w14:textId="77777777"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14:paraId="7CA43C52" w14:textId="77777777"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14:anchorId="188BCD97" wp14:editId="465AD6C6">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14:anchorId="25EE3742" wp14:editId="3ECAA3D6">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14:anchorId="7EFC1FCE" wp14:editId="295D2496">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14:paraId="43AB0E80" w14:textId="77777777" w:rsidR="005C6C8C" w:rsidRPr="00E9040D" w:rsidRDefault="009B7AA2" w:rsidP="008260B9">
      <w:pPr>
        <w:pStyle w:val="B1"/>
      </w:pPr>
      <w:r>
        <w:t>-</w:t>
      </w:r>
      <w:r>
        <w:tab/>
      </w:r>
      <w:r w:rsidR="009C2C3F">
        <w:rPr>
          <w:noProof/>
          <w:position w:val="-12"/>
        </w:rPr>
        <w:drawing>
          <wp:inline distT="0" distB="0" distL="0" distR="0" wp14:anchorId="755166FB" wp14:editId="4EE898E1">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14:anchorId="4C3DC694" wp14:editId="78F8099B">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14:anchorId="5E958A73" wp14:editId="29ED4375">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14:anchorId="0E41A5A4" wp14:editId="077C38A8">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14:anchorId="439641B9" wp14:editId="766434FD">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14:anchorId="7D51C57E" wp14:editId="45126F14">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14:anchorId="6F3C394A" wp14:editId="746EC2B7">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14:anchorId="5830E9FA" wp14:editId="678D13A1">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14:anchorId="2A36F256" wp14:editId="18FBA7D5">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14:anchorId="09626103" wp14:editId="1E306045">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14:paraId="14580FF5" w14:textId="77777777" w:rsidR="00B33C26" w:rsidRPr="00E9040D" w:rsidRDefault="009B7AA2" w:rsidP="008260B9">
      <w:pPr>
        <w:pStyle w:val="B1"/>
      </w:pPr>
      <w:r>
        <w:t>-</w:t>
      </w:r>
      <w:r>
        <w:tab/>
      </w:r>
      <w:r w:rsidR="009C2C3F">
        <w:rPr>
          <w:noProof/>
          <w:position w:val="-12"/>
        </w:rPr>
        <w:drawing>
          <wp:inline distT="0" distB="0" distL="0" distR="0" wp14:anchorId="40EA090A" wp14:editId="6D699388">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14:anchorId="064DAC84" wp14:editId="6CDFEAD7">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14:anchorId="65411E5C" wp14:editId="0E368AC3">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14:anchorId="5D761E6C" wp14:editId="177A0F4C">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14:anchorId="40A985F7" wp14:editId="428526C7">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14:anchorId="092D762A" wp14:editId="301AE2E1">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14:anchorId="127E9F5E" wp14:editId="1EB49385">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14:anchorId="108C1BE7" wp14:editId="6A17247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14:anchorId="14DDCD62" wp14:editId="1C1CE346">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14:anchorId="1B47B086" wp14:editId="284BD215">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14:anchorId="7FC73B74" wp14:editId="1940CA74">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14:anchorId="65A37A9D" wp14:editId="4BA3B4E6">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14:paraId="1168DA1C" w14:textId="77777777"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14:anchorId="625FA98E" wp14:editId="0AF889CD">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14:anchorId="7BCB2F72" wp14:editId="3CE82E89">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14:paraId="7E842F2C" w14:textId="77777777" w:rsidR="007C12D1" w:rsidRPr="00E9040D" w:rsidRDefault="007C12D1" w:rsidP="00A82F37">
      <w:pPr>
        <w:autoSpaceDE/>
        <w:autoSpaceDN/>
        <w:rPr>
          <w:rFonts w:eastAsia="MS Mincho"/>
          <w:sz w:val="24"/>
          <w:szCs w:val="24"/>
          <w:lang w:val="en-US"/>
        </w:rPr>
      </w:pPr>
    </w:p>
    <w:p w14:paraId="3012A45F" w14:textId="77777777"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14:paraId="08B79117"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56388DE1" w14:textId="77777777"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52A7C183" w14:textId="77777777"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14:paraId="6CD19BB8"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0545D250" w14:textId="77777777"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2A1E7F4" w14:textId="77777777"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84C71E0" w14:textId="77777777"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7B99058" w14:textId="77777777"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4E33E16" w14:textId="77777777"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14:paraId="51C65635"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04FD7DB"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218C9B2"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BFE830A" w14:textId="77777777"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DF5D427"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AD89484"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14:paraId="0082C919"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0E60951"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4004F00"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AE3A664"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A7319AD" w14:textId="77777777"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CACE966"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14:paraId="05668257"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4696BCC"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B592EED"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6A19D2" w14:textId="77777777"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C6D55AB" w14:textId="77777777"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97C6CCC" w14:textId="77777777"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14:paraId="48A2E7DF" w14:textId="77777777" w:rsidR="007D3F46" w:rsidRDefault="007D3F46" w:rsidP="00995FF8"/>
    <w:p w14:paraId="2CA62C8E" w14:textId="77777777" w:rsidR="00A82F37" w:rsidRPr="00E9040D" w:rsidRDefault="007D3F46" w:rsidP="00995FF8">
      <w:r w:rsidRPr="00E9040D">
        <w:t xml:space="preserve">The UE shall determine the </w:t>
      </w:r>
      <w:r w:rsidR="009C2C3F">
        <w:rPr>
          <w:noProof/>
          <w:position w:val="-4"/>
        </w:rPr>
        <w:drawing>
          <wp:inline distT="0" distB="0" distL="0" distR="0" wp14:anchorId="324E1D01" wp14:editId="79BB8407">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14:anchorId="29C50A7D" wp14:editId="07302053">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14:anchorId="5C54CB7F" wp14:editId="3C0F9B95">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14:paraId="7E08158E" w14:textId="77777777"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14:anchorId="3DD071CE" wp14:editId="00AABB0A">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14:anchorId="30D621E3" wp14:editId="21DEBE3C">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14:anchorId="7934CEAF" wp14:editId="79EA11AF">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14:anchorId="23B563C8" wp14:editId="00C1B738">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14:anchorId="229E7E5E" wp14:editId="35629745">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14:anchorId="2251FD1C" wp14:editId="3E67DE75">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14:anchorId="31CE0CB1" wp14:editId="48C9A224">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14:paraId="172FDDDA" w14:textId="77777777"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14:anchorId="7A5E0F9F" wp14:editId="058A5115">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14:anchorId="26555218" wp14:editId="323B36CA">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14:anchorId="24B1B595" wp14:editId="508FD292">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14:anchorId="388E02C8" wp14:editId="3B0D8108">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225EB203" w14:textId="77777777"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14:anchorId="101BE999" wp14:editId="19DD5652">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14:anchorId="5B45430E" wp14:editId="0B2A63EE">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14:anchorId="74484DE4" wp14:editId="14E11905">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14:anchorId="1A898B97" wp14:editId="29BCF13B">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14:anchorId="507F21F3" wp14:editId="384645FD">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14:paraId="25DFF150" w14:textId="77777777"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14:anchorId="7AF7C529" wp14:editId="0E53B653">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14:anchorId="3C864E84" wp14:editId="077EF8EB">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14:paraId="1B3943D6" w14:textId="77777777" w:rsidR="00A075D1" w:rsidRDefault="009B7AA2" w:rsidP="008260B9">
      <w:pPr>
        <w:pStyle w:val="B2"/>
      </w:pPr>
      <w:r>
        <w:t>-</w:t>
      </w:r>
      <w:r>
        <w:tab/>
      </w:r>
      <w:r w:rsidR="00C90B79" w:rsidRPr="00E9040D">
        <w:t xml:space="preserve">if EPDCCH-PRB-set </w:t>
      </w:r>
      <w:r w:rsidR="009C2C3F">
        <w:rPr>
          <w:noProof/>
          <w:position w:val="-10"/>
        </w:rPr>
        <w:drawing>
          <wp:inline distT="0" distB="0" distL="0" distR="0" wp14:anchorId="2D20167B" wp14:editId="430B2E9F">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14:paraId="7EEC1DF0" w14:textId="77777777" w:rsidR="00C90B79" w:rsidRPr="00E9040D" w:rsidRDefault="00A075D1" w:rsidP="0058579F">
      <w:pPr>
        <w:pStyle w:val="B3"/>
      </w:pPr>
      <w:r>
        <w:t xml:space="preserve"> </w:t>
      </w:r>
      <w:r w:rsidR="009C2C3F">
        <w:rPr>
          <w:noProof/>
          <w:position w:val="-14"/>
        </w:rPr>
        <w:drawing>
          <wp:inline distT="0" distB="0" distL="0" distR="0" wp14:anchorId="1F085D9C" wp14:editId="1EFBE6F7">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43457F0B" w14:textId="77777777" w:rsidR="00A075D1" w:rsidRDefault="009B7AA2" w:rsidP="008260B9">
      <w:pPr>
        <w:pStyle w:val="B2"/>
      </w:pPr>
      <w:r>
        <w:t>-</w:t>
      </w:r>
      <w:r>
        <w:tab/>
      </w:r>
      <w:r w:rsidR="00C90B79" w:rsidRPr="00E9040D">
        <w:t xml:space="preserve">if EPDCCH-PRB-set </w:t>
      </w:r>
      <w:r w:rsidR="009C2C3F">
        <w:rPr>
          <w:noProof/>
          <w:position w:val="-10"/>
        </w:rPr>
        <w:drawing>
          <wp:inline distT="0" distB="0" distL="0" distR="0" wp14:anchorId="40D85B89" wp14:editId="473C6D63">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14:paraId="5C279067" w14:textId="77777777" w:rsidR="00C90B79" w:rsidRPr="00E9040D" w:rsidRDefault="00A075D1" w:rsidP="0058579F">
      <w:pPr>
        <w:pStyle w:val="B3"/>
      </w:pPr>
      <w:r>
        <w:lastRenderedPageBreak/>
        <w:t xml:space="preserve"> </w:t>
      </w:r>
      <w:r w:rsidR="009C2C3F">
        <w:rPr>
          <w:noProof/>
          <w:position w:val="-32"/>
        </w:rPr>
        <w:drawing>
          <wp:inline distT="0" distB="0" distL="0" distR="0" wp14:anchorId="743D47E7" wp14:editId="6DFC5A0F">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74DB9D3A" w14:textId="77777777" w:rsidR="00C90B79" w:rsidRPr="00E9040D" w:rsidRDefault="00C90B79" w:rsidP="00C90B79">
      <w:pPr>
        <w:pStyle w:val="B1"/>
        <w:ind w:left="644" w:firstLine="0"/>
      </w:pPr>
      <w:r w:rsidRPr="00E9040D">
        <w:t xml:space="preserve">where </w:t>
      </w:r>
      <w:r w:rsidR="009C2C3F">
        <w:rPr>
          <w:noProof/>
          <w:position w:val="-14"/>
        </w:rPr>
        <w:drawing>
          <wp:inline distT="0" distB="0" distL="0" distR="0" wp14:anchorId="0517D615" wp14:editId="7E7C9501">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0C6D3C1B" wp14:editId="55A78B49">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17974132" wp14:editId="20ACCE31">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14:anchorId="206EFC07" wp14:editId="5CC7644B">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685F8396" wp14:editId="3347F26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6A2A2164" wp14:editId="6D4FF555">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2F83AF52" wp14:editId="69E9B6ED">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14:anchorId="461B8FA5" wp14:editId="2A6275D9">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14:paraId="282BA3CC" w14:textId="77777777"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14:anchorId="1E4FD58F" wp14:editId="77C08C9D">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14:paraId="2D3787FA" w14:textId="77777777" w:rsidR="00A075D1" w:rsidRDefault="009B7AA2" w:rsidP="008260B9">
      <w:pPr>
        <w:pStyle w:val="B2"/>
      </w:pPr>
      <w:r>
        <w:t>-</w:t>
      </w:r>
      <w:r w:rsidR="009F325B">
        <w:tab/>
      </w:r>
      <w:r w:rsidR="00C90B79" w:rsidRPr="00E9040D">
        <w:t xml:space="preserve">if EPDCCH-PRB-set </w:t>
      </w:r>
      <w:r w:rsidR="009C2C3F">
        <w:rPr>
          <w:noProof/>
          <w:position w:val="-10"/>
        </w:rPr>
        <w:drawing>
          <wp:inline distT="0" distB="0" distL="0" distR="0" wp14:anchorId="30DF4FAF" wp14:editId="0200AEBD">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14:paraId="46684482" w14:textId="77777777" w:rsidR="00C90B79" w:rsidRPr="00E9040D" w:rsidRDefault="00A075D1" w:rsidP="0058579F">
      <w:pPr>
        <w:pStyle w:val="B3"/>
      </w:pPr>
      <w:r>
        <w:t xml:space="preserve"> </w:t>
      </w:r>
      <w:r w:rsidR="009C2C3F">
        <w:rPr>
          <w:noProof/>
          <w:position w:val="-14"/>
        </w:rPr>
        <w:drawing>
          <wp:inline distT="0" distB="0" distL="0" distR="0" wp14:anchorId="6F3C4B0B" wp14:editId="7717E2A6">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2918FC08" w14:textId="77777777" w:rsidR="00A075D1" w:rsidRDefault="009B7AA2" w:rsidP="008260B9">
      <w:pPr>
        <w:pStyle w:val="B2"/>
      </w:pPr>
      <w:r>
        <w:t>-</w:t>
      </w:r>
      <w:r>
        <w:tab/>
      </w:r>
      <w:r w:rsidR="00C90B79" w:rsidRPr="00E9040D">
        <w:t xml:space="preserve">if EPDCCH-PRB-set </w:t>
      </w:r>
      <w:r w:rsidR="009C2C3F">
        <w:rPr>
          <w:noProof/>
          <w:position w:val="-10"/>
        </w:rPr>
        <w:drawing>
          <wp:inline distT="0" distB="0" distL="0" distR="0" wp14:anchorId="6A5F0299" wp14:editId="59F39101">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14:paraId="3E89795A" w14:textId="77777777" w:rsidR="00A82F37" w:rsidRPr="00E9040D" w:rsidRDefault="00A075D1" w:rsidP="0058579F">
      <w:pPr>
        <w:pStyle w:val="B3"/>
      </w:pPr>
      <w:r>
        <w:t xml:space="preserve"> </w:t>
      </w:r>
      <w:r w:rsidR="009C2C3F">
        <w:rPr>
          <w:noProof/>
          <w:position w:val="-32"/>
        </w:rPr>
        <w:drawing>
          <wp:inline distT="0" distB="0" distL="0" distR="0" wp14:anchorId="700EC301" wp14:editId="015BEFEF">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3B013F3F" w14:textId="77777777" w:rsidR="00556E45" w:rsidRPr="00E9040D" w:rsidRDefault="00556E45" w:rsidP="0058579F"/>
    <w:p w14:paraId="39E42DA7" w14:textId="77777777"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14:paraId="205D2009"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1B82A60" w14:textId="77777777"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13E5C07" w14:textId="77777777" w:rsidR="00A82F37" w:rsidRPr="00E9040D" w:rsidRDefault="009C2C3F" w:rsidP="00975C2E">
            <w:pPr>
              <w:pStyle w:val="TAH"/>
              <w:rPr>
                <w:rFonts w:ascii="Times New Roman" w:hAnsi="Times New Roman"/>
                <w:sz w:val="20"/>
              </w:rPr>
            </w:pPr>
            <w:r>
              <w:rPr>
                <w:noProof/>
                <w:position w:val="-14"/>
              </w:rPr>
              <w:drawing>
                <wp:inline distT="0" distB="0" distL="0" distR="0" wp14:anchorId="3F104CF6" wp14:editId="6F65487D">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14:anchorId="1B9AE7E3" wp14:editId="20BEA856">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14:paraId="7540DBB0"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FA2B92F" w14:textId="77777777"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14:paraId="10A71798" w14:textId="77777777" w:rsidR="00A82F37" w:rsidRPr="00E9040D" w:rsidRDefault="00A82F37" w:rsidP="00975C2E">
            <w:pPr>
              <w:pStyle w:val="TAL"/>
            </w:pPr>
            <w:r w:rsidRPr="00E9040D">
              <w:t>The 1st PUCCH resource value configured by the higher layers</w:t>
            </w:r>
          </w:p>
        </w:tc>
      </w:tr>
      <w:tr w:rsidR="00A82F37" w:rsidRPr="00E9040D" w14:paraId="48F9480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438D4FD" w14:textId="77777777"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14:paraId="234FD709" w14:textId="77777777"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14:paraId="2E0041B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E4D8452" w14:textId="77777777"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14:paraId="1EDA0BB8" w14:textId="77777777"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14:paraId="4E9D9C78"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AE632AB" w14:textId="77777777"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14:paraId="4C32A981" w14:textId="77777777"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14:paraId="0313CE6A"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0F8882EF" w14:textId="77777777"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14:anchorId="4D4CBFE9" wp14:editId="146B313A">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14:paraId="29E265D7" w14:textId="77777777" w:rsidR="00A82F37" w:rsidRDefault="00A82F37" w:rsidP="00995FF8"/>
    <w:p w14:paraId="6D69BED3" w14:textId="77777777" w:rsidR="00975C2E" w:rsidRPr="00E9040D" w:rsidRDefault="00975C2E" w:rsidP="00995FF8"/>
    <w:p w14:paraId="0CCA8DB5" w14:textId="77777777"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14:anchorId="6F4C40E7" wp14:editId="5B62DF05">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14:paraId="57B45466" w14:textId="77777777" w:rsidTr="008C4F0A">
        <w:trPr>
          <w:cantSplit/>
          <w:jc w:val="center"/>
        </w:trPr>
        <w:tc>
          <w:tcPr>
            <w:tcW w:w="0" w:type="auto"/>
            <w:shd w:val="clear" w:color="auto" w:fill="E0E0E0"/>
            <w:vAlign w:val="center"/>
          </w:tcPr>
          <w:p w14:paraId="51AAFF57" w14:textId="77777777"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14:paraId="28129B5A" w14:textId="77777777"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14:paraId="6CDE9100" w14:textId="77777777"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14:anchorId="7B129B74" wp14:editId="13E2ACC6">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316DADE1" w14:textId="77777777"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14:anchorId="7A0AF6AD" wp14:editId="11A64762">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14:paraId="5C01F3CA" w14:textId="77777777" w:rsidTr="008C4F0A">
        <w:trPr>
          <w:cantSplit/>
          <w:jc w:val="center"/>
        </w:trPr>
        <w:tc>
          <w:tcPr>
            <w:tcW w:w="0" w:type="auto"/>
            <w:shd w:val="clear" w:color="auto" w:fill="auto"/>
            <w:vAlign w:val="center"/>
          </w:tcPr>
          <w:p w14:paraId="3C16A7B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4C2D0F7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7B63478"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330D29E2" wp14:editId="1B0C8E2F">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407D84E"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14:paraId="1FB4D6A1" w14:textId="77777777" w:rsidTr="008C4F0A">
        <w:trPr>
          <w:cantSplit/>
          <w:jc w:val="center"/>
        </w:trPr>
        <w:tc>
          <w:tcPr>
            <w:tcW w:w="0" w:type="auto"/>
            <w:shd w:val="clear" w:color="auto" w:fill="auto"/>
            <w:vAlign w:val="center"/>
          </w:tcPr>
          <w:p w14:paraId="51F262D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5AC7103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1C5478D"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4BB754B3" wp14:editId="533936A3">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856A997"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14:paraId="10BC2544" w14:textId="77777777" w:rsidTr="008C4F0A">
        <w:trPr>
          <w:cantSplit/>
          <w:jc w:val="center"/>
        </w:trPr>
        <w:tc>
          <w:tcPr>
            <w:tcW w:w="0" w:type="auto"/>
            <w:shd w:val="clear" w:color="auto" w:fill="auto"/>
            <w:vAlign w:val="center"/>
          </w:tcPr>
          <w:p w14:paraId="779AB0FB"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4848CDE"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C1CC18A"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54F1DC5C" wp14:editId="5D9FAAC2">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639C15F"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14:paraId="27608BEB" w14:textId="77777777" w:rsidTr="008C4F0A">
        <w:trPr>
          <w:cantSplit/>
          <w:jc w:val="center"/>
        </w:trPr>
        <w:tc>
          <w:tcPr>
            <w:tcW w:w="0" w:type="auto"/>
            <w:shd w:val="clear" w:color="auto" w:fill="auto"/>
            <w:vAlign w:val="center"/>
          </w:tcPr>
          <w:p w14:paraId="1CEE6DAF"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01F28D1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11BA63D"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5166BF8C" wp14:editId="6DCF4D5A">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CC547CF" w14:textId="77777777"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14:paraId="7856F486" w14:textId="77777777" w:rsidTr="008C4F0A">
        <w:trPr>
          <w:cantSplit/>
          <w:jc w:val="center"/>
        </w:trPr>
        <w:tc>
          <w:tcPr>
            <w:tcW w:w="0" w:type="auto"/>
            <w:shd w:val="clear" w:color="auto" w:fill="auto"/>
            <w:vAlign w:val="center"/>
          </w:tcPr>
          <w:p w14:paraId="3DE4874B"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032728AF"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14:paraId="10506C4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14:paraId="3AEFBEE0" w14:textId="77777777" w:rsidR="007D3F46" w:rsidRDefault="007D3F46" w:rsidP="007E3801"/>
    <w:p w14:paraId="1A7A7D81" w14:textId="77777777" w:rsidR="00975C2E" w:rsidRPr="00E9040D" w:rsidRDefault="00975C2E" w:rsidP="007E3801"/>
    <w:p w14:paraId="682D8771" w14:textId="77777777"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14:anchorId="44D75A53" wp14:editId="14B0F9E5">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14:paraId="4F76374E" w14:textId="77777777" w:rsidTr="008C4F0A">
        <w:trPr>
          <w:cantSplit/>
          <w:jc w:val="center"/>
        </w:trPr>
        <w:tc>
          <w:tcPr>
            <w:tcW w:w="0" w:type="auto"/>
            <w:shd w:val="clear" w:color="auto" w:fill="E0E0E0"/>
            <w:vAlign w:val="center"/>
          </w:tcPr>
          <w:p w14:paraId="35B1E221" w14:textId="77777777"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14:paraId="043CCAEF" w14:textId="77777777"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14:paraId="2B41D61E" w14:textId="77777777"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14:paraId="17C00595" w14:textId="77777777"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14:anchorId="646F9491" wp14:editId="27A3585E">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3CA2DFF3" w14:textId="77777777"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14:anchorId="4081D1E2" wp14:editId="4F5DACBC">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14:paraId="70A3F995" w14:textId="77777777" w:rsidTr="008C4F0A">
        <w:trPr>
          <w:cantSplit/>
          <w:jc w:val="center"/>
        </w:trPr>
        <w:tc>
          <w:tcPr>
            <w:tcW w:w="0" w:type="auto"/>
            <w:shd w:val="clear" w:color="auto" w:fill="auto"/>
            <w:vAlign w:val="center"/>
          </w:tcPr>
          <w:p w14:paraId="053496D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4D8C4280"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8DFF46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2AFED55"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57B875C6" wp14:editId="5A8AFFB9">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230AE8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14:paraId="07CE681A" w14:textId="77777777" w:rsidTr="008C4F0A">
        <w:trPr>
          <w:cantSplit/>
          <w:jc w:val="center"/>
        </w:trPr>
        <w:tc>
          <w:tcPr>
            <w:tcW w:w="0" w:type="auto"/>
            <w:shd w:val="clear" w:color="auto" w:fill="auto"/>
            <w:vAlign w:val="center"/>
          </w:tcPr>
          <w:p w14:paraId="5DAABE17"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A4B6705"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9BC35E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46BFDBD"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21815166" wp14:editId="791C6CD3">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DF1FEF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14:paraId="22001F0E" w14:textId="77777777" w:rsidTr="008C4F0A">
        <w:trPr>
          <w:cantSplit/>
          <w:jc w:val="center"/>
        </w:trPr>
        <w:tc>
          <w:tcPr>
            <w:tcW w:w="0" w:type="auto"/>
            <w:shd w:val="clear" w:color="auto" w:fill="auto"/>
            <w:vAlign w:val="center"/>
          </w:tcPr>
          <w:p w14:paraId="147C6D4A"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4795A1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E81222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B0731AA"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5287D263" wp14:editId="3F9F03FF">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E09334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14:paraId="34CA9303" w14:textId="77777777" w:rsidTr="008C4F0A">
        <w:trPr>
          <w:cantSplit/>
          <w:jc w:val="center"/>
        </w:trPr>
        <w:tc>
          <w:tcPr>
            <w:tcW w:w="0" w:type="auto"/>
            <w:shd w:val="clear" w:color="auto" w:fill="auto"/>
            <w:vAlign w:val="center"/>
          </w:tcPr>
          <w:p w14:paraId="79B418C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D276915"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BF6F590"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C37723A"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526913EB" wp14:editId="242E06C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625D78A"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14:paraId="2726217B" w14:textId="77777777" w:rsidTr="008C4F0A">
        <w:trPr>
          <w:cantSplit/>
          <w:jc w:val="center"/>
        </w:trPr>
        <w:tc>
          <w:tcPr>
            <w:tcW w:w="0" w:type="auto"/>
            <w:shd w:val="clear" w:color="auto" w:fill="auto"/>
            <w:vAlign w:val="center"/>
          </w:tcPr>
          <w:p w14:paraId="5A76B7A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7713CAB"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E31374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1225962"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14C5A834" wp14:editId="7DD28C0F">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DCC069A"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14:paraId="1E016AD2" w14:textId="77777777" w:rsidTr="008C4F0A">
        <w:trPr>
          <w:cantSplit/>
          <w:jc w:val="center"/>
        </w:trPr>
        <w:tc>
          <w:tcPr>
            <w:tcW w:w="0" w:type="auto"/>
            <w:shd w:val="clear" w:color="auto" w:fill="auto"/>
            <w:vAlign w:val="center"/>
          </w:tcPr>
          <w:p w14:paraId="7CDF35DC"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A22326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CF39E0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1901ACB6"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11540BFF" wp14:editId="605CE284">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04B90D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14:paraId="488120B2" w14:textId="77777777" w:rsidTr="008C4F0A">
        <w:trPr>
          <w:cantSplit/>
          <w:jc w:val="center"/>
        </w:trPr>
        <w:tc>
          <w:tcPr>
            <w:tcW w:w="0" w:type="auto"/>
            <w:shd w:val="clear" w:color="auto" w:fill="auto"/>
            <w:vAlign w:val="center"/>
          </w:tcPr>
          <w:p w14:paraId="376BA99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855111E"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27E85E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AE33513"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666ADA96" wp14:editId="2C509744">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977EB0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14:paraId="4D2DBCAC" w14:textId="77777777" w:rsidTr="008C4F0A">
        <w:trPr>
          <w:cantSplit/>
          <w:jc w:val="center"/>
        </w:trPr>
        <w:tc>
          <w:tcPr>
            <w:tcW w:w="0" w:type="auto"/>
            <w:shd w:val="clear" w:color="auto" w:fill="auto"/>
            <w:vAlign w:val="center"/>
          </w:tcPr>
          <w:p w14:paraId="1CD037B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AF716C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432280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4335D2D5"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2AC7DF53" wp14:editId="50CF41E7">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2E603D5"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14:paraId="0E619F2D" w14:textId="77777777" w:rsidTr="008C4F0A">
        <w:trPr>
          <w:cantSplit/>
          <w:jc w:val="center"/>
        </w:trPr>
        <w:tc>
          <w:tcPr>
            <w:tcW w:w="0" w:type="auto"/>
            <w:shd w:val="clear" w:color="auto" w:fill="auto"/>
            <w:vAlign w:val="center"/>
          </w:tcPr>
          <w:p w14:paraId="6EABF87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5667BFE0"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538DBB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51514E5F"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3A201116" wp14:editId="7B3C4E7B">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738856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14:paraId="5074731B" w14:textId="77777777" w:rsidTr="008C4F0A">
        <w:trPr>
          <w:cantSplit/>
          <w:jc w:val="center"/>
        </w:trPr>
        <w:tc>
          <w:tcPr>
            <w:tcW w:w="0" w:type="auto"/>
            <w:shd w:val="clear" w:color="auto" w:fill="auto"/>
            <w:vAlign w:val="center"/>
          </w:tcPr>
          <w:p w14:paraId="52243905"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2AC4D15"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3715F76B"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60C1A713"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539BCE8D" wp14:editId="1B4FD975">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03370A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14:paraId="2A60DDA8" w14:textId="77777777" w:rsidTr="008C4F0A">
        <w:trPr>
          <w:cantSplit/>
          <w:jc w:val="center"/>
        </w:trPr>
        <w:tc>
          <w:tcPr>
            <w:tcW w:w="0" w:type="auto"/>
            <w:shd w:val="clear" w:color="auto" w:fill="auto"/>
            <w:vAlign w:val="center"/>
          </w:tcPr>
          <w:p w14:paraId="1E70A98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632381CB"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643730F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14:paraId="345E8D5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14:paraId="61243F76" w14:textId="77777777" w:rsidR="007D3F46" w:rsidRDefault="007D3F46" w:rsidP="007E3801"/>
    <w:p w14:paraId="46A36C01" w14:textId="77777777" w:rsidR="00975C2E" w:rsidRPr="00E9040D" w:rsidRDefault="00975C2E" w:rsidP="007E3801"/>
    <w:p w14:paraId="06734FEA" w14:textId="77777777"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14:anchorId="61561600" wp14:editId="3E96D631">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14:paraId="589FA461" w14:textId="77777777" w:rsidTr="008C4F0A">
        <w:trPr>
          <w:cantSplit/>
          <w:jc w:val="center"/>
        </w:trPr>
        <w:tc>
          <w:tcPr>
            <w:tcW w:w="0" w:type="auto"/>
            <w:shd w:val="clear" w:color="auto" w:fill="E0E0E0"/>
            <w:vAlign w:val="center"/>
          </w:tcPr>
          <w:p w14:paraId="10CD668E" w14:textId="77777777"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14:paraId="32E3FEF3" w14:textId="77777777"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14:paraId="6FB86DF1" w14:textId="77777777"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14:paraId="115EA333" w14:textId="77777777"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14:paraId="76A79DB0" w14:textId="77777777"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14:anchorId="3BA3E7A0" wp14:editId="19F9A617">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175951B1" w14:textId="77777777"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14:anchorId="19658657" wp14:editId="66DF841B">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14:paraId="4AAB7EB6" w14:textId="77777777" w:rsidTr="008C4F0A">
        <w:trPr>
          <w:cantSplit/>
          <w:jc w:val="center"/>
        </w:trPr>
        <w:tc>
          <w:tcPr>
            <w:tcW w:w="0" w:type="auto"/>
            <w:shd w:val="clear" w:color="auto" w:fill="auto"/>
            <w:vAlign w:val="center"/>
          </w:tcPr>
          <w:p w14:paraId="7F71F61A"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51FB2D9E"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C11EF1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470D7C3A"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B638C1E"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27DBEB1C" wp14:editId="3AD748D8">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5034CF0"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14:paraId="23E1FB99" w14:textId="77777777" w:rsidTr="008C4F0A">
        <w:trPr>
          <w:cantSplit/>
          <w:jc w:val="center"/>
        </w:trPr>
        <w:tc>
          <w:tcPr>
            <w:tcW w:w="0" w:type="auto"/>
            <w:shd w:val="clear" w:color="auto" w:fill="auto"/>
            <w:vAlign w:val="center"/>
          </w:tcPr>
          <w:p w14:paraId="3028D8B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A0DF09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3D2C49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7CCAD7E"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228B67C"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70125EBB" wp14:editId="0BC92B17">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EED625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14:paraId="1F143998" w14:textId="77777777" w:rsidTr="008C4F0A">
        <w:trPr>
          <w:cantSplit/>
          <w:jc w:val="center"/>
        </w:trPr>
        <w:tc>
          <w:tcPr>
            <w:tcW w:w="0" w:type="auto"/>
            <w:shd w:val="clear" w:color="auto" w:fill="auto"/>
            <w:vAlign w:val="center"/>
          </w:tcPr>
          <w:p w14:paraId="2F7DE74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C1EB90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1AD35C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CF422C0"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CE60054"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3F86CE46" wp14:editId="31A420C2">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EA79BE4"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14:paraId="5BA37E02" w14:textId="77777777" w:rsidTr="008C4F0A">
        <w:trPr>
          <w:cantSplit/>
          <w:jc w:val="center"/>
        </w:trPr>
        <w:tc>
          <w:tcPr>
            <w:tcW w:w="0" w:type="auto"/>
            <w:shd w:val="clear" w:color="auto" w:fill="auto"/>
            <w:vAlign w:val="center"/>
          </w:tcPr>
          <w:p w14:paraId="65F245CC"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1A6C8B30"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1246F60"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DD1A5E4"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ED60ADF"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00897757" wp14:editId="34B3F54F">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46BEE5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14:paraId="57D2543B" w14:textId="77777777" w:rsidTr="008C4F0A">
        <w:trPr>
          <w:cantSplit/>
          <w:jc w:val="center"/>
        </w:trPr>
        <w:tc>
          <w:tcPr>
            <w:tcW w:w="0" w:type="auto"/>
            <w:shd w:val="clear" w:color="auto" w:fill="auto"/>
            <w:vAlign w:val="center"/>
          </w:tcPr>
          <w:p w14:paraId="2A25FCFA"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E66CC07"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8ADEDC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387BED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9B105E2"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76D6B415" wp14:editId="25C793E9">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73BAFC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14:paraId="0CC93745" w14:textId="77777777" w:rsidTr="008C4F0A">
        <w:trPr>
          <w:cantSplit/>
          <w:jc w:val="center"/>
        </w:trPr>
        <w:tc>
          <w:tcPr>
            <w:tcW w:w="0" w:type="auto"/>
            <w:shd w:val="clear" w:color="auto" w:fill="auto"/>
            <w:vAlign w:val="center"/>
          </w:tcPr>
          <w:p w14:paraId="3AF6427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460795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41BDB97"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4BC419A7"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D1907CA"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748220B1" wp14:editId="3F2D1858">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44CAE5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14:paraId="2940E98F" w14:textId="77777777" w:rsidTr="008C4F0A">
        <w:trPr>
          <w:cantSplit/>
          <w:jc w:val="center"/>
        </w:trPr>
        <w:tc>
          <w:tcPr>
            <w:tcW w:w="0" w:type="auto"/>
            <w:shd w:val="clear" w:color="auto" w:fill="auto"/>
            <w:vAlign w:val="center"/>
          </w:tcPr>
          <w:p w14:paraId="1E5A089E"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F0951D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3967B8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5F0DC7C7"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EB6000D"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400BAD21" wp14:editId="1AFD9791">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72CB5A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14:paraId="3CD63CDA" w14:textId="77777777" w:rsidTr="008C4F0A">
        <w:trPr>
          <w:cantSplit/>
          <w:jc w:val="center"/>
        </w:trPr>
        <w:tc>
          <w:tcPr>
            <w:tcW w:w="0" w:type="auto"/>
            <w:shd w:val="clear" w:color="auto" w:fill="auto"/>
            <w:vAlign w:val="center"/>
          </w:tcPr>
          <w:p w14:paraId="3A4CE765"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355DC5E"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FF3D15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47B31CF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D6A530B"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0DAC6195" wp14:editId="292844AE">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300B2C0"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14:paraId="0067E336" w14:textId="77777777" w:rsidTr="008C4F0A">
        <w:trPr>
          <w:cantSplit/>
          <w:jc w:val="center"/>
        </w:trPr>
        <w:tc>
          <w:tcPr>
            <w:tcW w:w="0" w:type="auto"/>
            <w:shd w:val="clear" w:color="auto" w:fill="auto"/>
            <w:vAlign w:val="center"/>
          </w:tcPr>
          <w:p w14:paraId="01E94D84"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E4F7E04"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AA26114"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273365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58F7E3F2"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08DF9FDB" wp14:editId="06044378">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8F093EE"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14:paraId="3D97D0E0" w14:textId="77777777" w:rsidTr="008C4F0A">
        <w:trPr>
          <w:cantSplit/>
          <w:jc w:val="center"/>
        </w:trPr>
        <w:tc>
          <w:tcPr>
            <w:tcW w:w="0" w:type="auto"/>
            <w:shd w:val="clear" w:color="auto" w:fill="auto"/>
            <w:vAlign w:val="center"/>
          </w:tcPr>
          <w:p w14:paraId="2C84489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9E2792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04E349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3446EE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35E8867"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6C9CFAD4" wp14:editId="5D4F859C">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CA3A904"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14:paraId="67E08172" w14:textId="77777777" w:rsidTr="008C4F0A">
        <w:trPr>
          <w:cantSplit/>
          <w:jc w:val="center"/>
        </w:trPr>
        <w:tc>
          <w:tcPr>
            <w:tcW w:w="0" w:type="auto"/>
            <w:shd w:val="clear" w:color="auto" w:fill="auto"/>
            <w:vAlign w:val="center"/>
          </w:tcPr>
          <w:p w14:paraId="0434F3BA"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E76CB95"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E6D08FE"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7FEC77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4374692"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4EC58F68" wp14:editId="0C1B6B8A">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79B322C"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14:paraId="2E654DC9" w14:textId="77777777" w:rsidTr="008C4F0A">
        <w:trPr>
          <w:cantSplit/>
          <w:jc w:val="center"/>
        </w:trPr>
        <w:tc>
          <w:tcPr>
            <w:tcW w:w="0" w:type="auto"/>
            <w:shd w:val="clear" w:color="auto" w:fill="auto"/>
            <w:vAlign w:val="center"/>
          </w:tcPr>
          <w:p w14:paraId="2AD2ECD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8D5130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147D75A"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C1D491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A892C46"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12F9500C" wp14:editId="018097B5">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B74797C"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14:paraId="01954176" w14:textId="77777777" w:rsidTr="008C4F0A">
        <w:trPr>
          <w:cantSplit/>
          <w:jc w:val="center"/>
        </w:trPr>
        <w:tc>
          <w:tcPr>
            <w:tcW w:w="0" w:type="auto"/>
            <w:shd w:val="clear" w:color="auto" w:fill="auto"/>
            <w:vAlign w:val="center"/>
          </w:tcPr>
          <w:p w14:paraId="7F65D34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0678B5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F5A1B5F"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ED8C1E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C93EAED"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3D48A8D6" wp14:editId="2781E86B">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1A8536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14:paraId="15D86995" w14:textId="77777777" w:rsidTr="008C4F0A">
        <w:trPr>
          <w:cantSplit/>
          <w:jc w:val="center"/>
        </w:trPr>
        <w:tc>
          <w:tcPr>
            <w:tcW w:w="0" w:type="auto"/>
            <w:shd w:val="clear" w:color="auto" w:fill="auto"/>
            <w:vAlign w:val="center"/>
          </w:tcPr>
          <w:p w14:paraId="55FCFC9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572496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C77BE7A"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8D32D0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8735628"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3DBE2B89" wp14:editId="4398F85E">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BBD3CF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14:paraId="4C57E875" w14:textId="77777777" w:rsidTr="008C4F0A">
        <w:trPr>
          <w:cantSplit/>
          <w:jc w:val="center"/>
        </w:trPr>
        <w:tc>
          <w:tcPr>
            <w:tcW w:w="0" w:type="auto"/>
            <w:shd w:val="clear" w:color="auto" w:fill="auto"/>
            <w:vAlign w:val="center"/>
          </w:tcPr>
          <w:p w14:paraId="2A574628"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12B3BE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2A50E4B"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12207EC"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196B6D0"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5E7D0091" wp14:editId="7C8BB362">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DF00762"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14:paraId="712BA7F8" w14:textId="77777777" w:rsidTr="008C4F0A">
        <w:trPr>
          <w:cantSplit/>
          <w:jc w:val="center"/>
        </w:trPr>
        <w:tc>
          <w:tcPr>
            <w:tcW w:w="0" w:type="auto"/>
            <w:shd w:val="clear" w:color="auto" w:fill="auto"/>
            <w:vAlign w:val="center"/>
          </w:tcPr>
          <w:p w14:paraId="637DBC2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9A774F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583EF0EF"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1ADEC6D"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853BEC8"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166DA858" wp14:editId="07E0079F">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FCAC671"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14:paraId="36FAE245" w14:textId="77777777" w:rsidTr="008C4F0A">
        <w:trPr>
          <w:cantSplit/>
          <w:jc w:val="center"/>
        </w:trPr>
        <w:tc>
          <w:tcPr>
            <w:tcW w:w="0" w:type="auto"/>
            <w:shd w:val="clear" w:color="auto" w:fill="auto"/>
            <w:vAlign w:val="center"/>
          </w:tcPr>
          <w:p w14:paraId="32D7B843"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18C4B86F"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DE448D9"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9CB9475"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20B2E5D" w14:textId="77777777"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14:anchorId="38911576" wp14:editId="30F11A46">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1FE61CE"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14:paraId="6AD42E22" w14:textId="77777777" w:rsidTr="008C4F0A">
        <w:trPr>
          <w:cantSplit/>
          <w:jc w:val="center"/>
        </w:trPr>
        <w:tc>
          <w:tcPr>
            <w:tcW w:w="0" w:type="auto"/>
            <w:shd w:val="clear" w:color="auto" w:fill="auto"/>
            <w:vAlign w:val="center"/>
          </w:tcPr>
          <w:p w14:paraId="51C74104"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6416090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3C650B77"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B75975F"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14:paraId="393CC166" w14:textId="77777777"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14:paraId="68FAC483" w14:textId="77777777" w:rsidR="007D3F46" w:rsidRPr="00E9040D" w:rsidRDefault="007D3F46" w:rsidP="007D3F46"/>
    <w:p w14:paraId="7751C0A9" w14:textId="77777777" w:rsidR="008D4D1F" w:rsidRPr="00E9040D" w:rsidRDefault="008D4D1F" w:rsidP="008D4D1F">
      <w:pPr>
        <w:pStyle w:val="Heading5"/>
      </w:pPr>
      <w:bookmarkStart w:id="7" w:name="_Toc415085522"/>
      <w:r w:rsidRPr="00E9040D">
        <w:t>10.1.2.2.2</w:t>
      </w:r>
      <w:r w:rsidRPr="00E9040D">
        <w:tab/>
        <w:t>PUCCH format 3 HARQ-ACK procedure</w:t>
      </w:r>
      <w:bookmarkEnd w:id="7"/>
    </w:p>
    <w:p w14:paraId="165902E4" w14:textId="77777777" w:rsidR="007D3F46" w:rsidRPr="00E9040D" w:rsidRDefault="007D3F46" w:rsidP="007D3F46">
      <w:r w:rsidRPr="00E9040D">
        <w:t xml:space="preserve">For PUCCH format 3, the UE shall use PUCCH resource </w:t>
      </w:r>
      <w:r w:rsidR="009C2C3F">
        <w:rPr>
          <w:noProof/>
          <w:position w:val="-12"/>
        </w:rPr>
        <w:drawing>
          <wp:inline distT="0" distB="0" distL="0" distR="0" wp14:anchorId="2C89B112" wp14:editId="395AB783">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14:anchorId="683EEA5D" wp14:editId="50B1E074">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14:anchorId="52FCA6D8" wp14:editId="41998B1A">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14:anchorId="3A7A4E18" wp14:editId="0112CCE8">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14:paraId="6FD0A317" w14:textId="77777777"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14:anchorId="494BA01F" wp14:editId="754A95CF">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14:anchorId="4962159E" wp14:editId="52E42C22">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14:anchorId="167DF71C" wp14:editId="797DB014">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14:anchorId="65D8F755" wp14:editId="4F9572B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14:anchorId="335D989D" wp14:editId="28B48E3C">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14:anchorId="31C16D6A" wp14:editId="648F3846">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14:anchorId="656EBB2E" wp14:editId="640FC72C">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14:anchorId="4C58DFAA" wp14:editId="08896031">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14:anchorId="193BECB4" wp14:editId="2AF47202">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14:paraId="320DA763" w14:textId="77777777"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14:anchorId="7EC68E8A" wp14:editId="22573FD7">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14:anchorId="0838F0C1" wp14:editId="0B78C0D5">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14:anchorId="328A5F01" wp14:editId="016B88FA">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14:anchorId="1572899B" wp14:editId="6615CE48">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14:anchorId="6D9796BA" wp14:editId="6B7E5BBF">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14:anchorId="6992AA17" wp14:editId="3A94305D">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14:anchorId="62102ADD" wp14:editId="21493A47">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14:anchorId="114D6F0B" wp14:editId="62A9A3C7">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14:anchorId="20FCFEA2" wp14:editId="24C1519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14:paraId="50DB4885" w14:textId="77777777"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14:anchorId="2762CA72" wp14:editId="13FD35AF">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14:anchorId="74012BE0" wp14:editId="6BFD1E25">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14:anchorId="687A4F53" wp14:editId="374213EC">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14:anchorId="7D03065E" wp14:editId="781848D8">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14:anchorId="56AF7AAE" wp14:editId="25025AED">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14:anchorId="6666F749" wp14:editId="17298669">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14:anchorId="2F162A49" wp14:editId="0060F895">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14:anchorId="232D193D" wp14:editId="142DF9FA">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14:anchorId="42DBB241" wp14:editId="01523791">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14:paraId="077A0211" w14:textId="77777777"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14:anchorId="4A2A61E2" wp14:editId="56F9FB62">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14:anchorId="4F2DD390" wp14:editId="2C1A29E8">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14:anchorId="02C68705" wp14:editId="15368736">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14:paraId="6EAE014B" w14:textId="77777777" w:rsidR="00A075D1" w:rsidRDefault="00DB1C74" w:rsidP="008260B9">
      <w:pPr>
        <w:pStyle w:val="B2"/>
      </w:pPr>
      <w:r>
        <w:t>-</w:t>
      </w:r>
      <w:r>
        <w:tab/>
      </w:r>
      <w:r w:rsidR="00556E45" w:rsidRPr="00E9040D">
        <w:t xml:space="preserve">if EPDCCH-PRB-set </w:t>
      </w:r>
      <w:r w:rsidR="009C2C3F">
        <w:rPr>
          <w:noProof/>
          <w:position w:val="-10"/>
        </w:rPr>
        <w:drawing>
          <wp:inline distT="0" distB="0" distL="0" distR="0" wp14:anchorId="67EDE587" wp14:editId="2C8B64C1">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14:paraId="24748027" w14:textId="77777777" w:rsidR="00556E45" w:rsidRPr="00E9040D" w:rsidRDefault="00A075D1" w:rsidP="0058579F">
      <w:pPr>
        <w:pStyle w:val="B3"/>
      </w:pPr>
      <w:r>
        <w:t xml:space="preserve"> </w:t>
      </w:r>
      <w:r w:rsidR="009C2C3F">
        <w:rPr>
          <w:noProof/>
          <w:position w:val="-14"/>
        </w:rPr>
        <w:drawing>
          <wp:inline distT="0" distB="0" distL="0" distR="0" wp14:anchorId="7AA50B7D" wp14:editId="28B6B046">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24650CD8" w14:textId="77777777" w:rsidR="00A075D1" w:rsidRDefault="00DB1C74" w:rsidP="008260B9">
      <w:pPr>
        <w:pStyle w:val="B2"/>
      </w:pPr>
      <w:r>
        <w:t>-</w:t>
      </w:r>
      <w:r>
        <w:tab/>
      </w:r>
      <w:r w:rsidR="00556E45" w:rsidRPr="00E9040D">
        <w:t xml:space="preserve">if EPDCCH-PRB-set </w:t>
      </w:r>
      <w:r w:rsidR="009C2C3F">
        <w:rPr>
          <w:noProof/>
          <w:position w:val="-10"/>
        </w:rPr>
        <w:drawing>
          <wp:inline distT="0" distB="0" distL="0" distR="0" wp14:anchorId="03953CA2" wp14:editId="0F43C61B">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14:paraId="53AA888B" w14:textId="77777777" w:rsidR="00556E45" w:rsidRPr="00E9040D" w:rsidRDefault="00A075D1" w:rsidP="0058579F">
      <w:pPr>
        <w:pStyle w:val="B3"/>
      </w:pPr>
      <w:r>
        <w:t xml:space="preserve"> </w:t>
      </w:r>
      <w:r w:rsidR="009C2C3F">
        <w:rPr>
          <w:noProof/>
          <w:position w:val="-32"/>
        </w:rPr>
        <w:drawing>
          <wp:inline distT="0" distB="0" distL="0" distR="0" wp14:anchorId="3613B694" wp14:editId="2D500B28">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504520AD" w14:textId="77777777"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14:anchorId="72C8CAA1" wp14:editId="1C127F2C">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14:anchorId="0CA5780E" wp14:editId="42FB65FC">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41845787" wp14:editId="0D1EADDD">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6D00A643" wp14:editId="4CF75445">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14:anchorId="4768C5B0" wp14:editId="1974DCFD">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334E868A" wp14:editId="668C318D">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2B55CAC3" wp14:editId="15505AD5">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46B95580" wp14:editId="4F11EB36">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14:anchorId="7D795D0A" wp14:editId="33F35473">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14:anchorId="18FB9785" wp14:editId="06F097B2">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14:paraId="07036112" w14:textId="77777777" w:rsidR="00A075D1" w:rsidRDefault="00DB1C74" w:rsidP="008260B9">
      <w:pPr>
        <w:pStyle w:val="B2"/>
      </w:pPr>
      <w:r>
        <w:t>-</w:t>
      </w:r>
      <w:r>
        <w:tab/>
      </w:r>
      <w:r w:rsidR="00556E45" w:rsidRPr="00E9040D">
        <w:t xml:space="preserve">if EPDCCH-PRB-set </w:t>
      </w:r>
      <w:r w:rsidR="009C2C3F">
        <w:rPr>
          <w:noProof/>
          <w:position w:val="-10"/>
        </w:rPr>
        <w:drawing>
          <wp:inline distT="0" distB="0" distL="0" distR="0" wp14:anchorId="56F83AFD" wp14:editId="0BFBE603">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14:paraId="27AFA950" w14:textId="77777777" w:rsidR="00556E45" w:rsidRPr="00E9040D" w:rsidRDefault="00A075D1" w:rsidP="0058579F">
      <w:pPr>
        <w:pStyle w:val="B3"/>
      </w:pPr>
      <w:r>
        <w:t xml:space="preserve"> </w:t>
      </w:r>
      <w:r w:rsidR="009C2C3F">
        <w:rPr>
          <w:noProof/>
          <w:position w:val="-14"/>
        </w:rPr>
        <w:drawing>
          <wp:inline distT="0" distB="0" distL="0" distR="0" wp14:anchorId="59B3BC5B" wp14:editId="5F4DE2E5">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18FF1744" w14:textId="77777777" w:rsidR="00A075D1" w:rsidRDefault="00DB1C74" w:rsidP="008260B9">
      <w:pPr>
        <w:pStyle w:val="B2"/>
      </w:pPr>
      <w:r>
        <w:t>-</w:t>
      </w:r>
      <w:r>
        <w:tab/>
      </w:r>
      <w:r w:rsidR="00556E45" w:rsidRPr="00E9040D">
        <w:t xml:space="preserve">if EPDCCH-PRB-set </w:t>
      </w:r>
      <w:r w:rsidR="009C2C3F">
        <w:rPr>
          <w:noProof/>
          <w:position w:val="-10"/>
        </w:rPr>
        <w:drawing>
          <wp:inline distT="0" distB="0" distL="0" distR="0" wp14:anchorId="4A06645A" wp14:editId="72449F84">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14:paraId="0D2C3DD5" w14:textId="77777777" w:rsidR="00556E45" w:rsidRPr="00E9040D" w:rsidRDefault="00A075D1" w:rsidP="0058579F">
      <w:pPr>
        <w:pStyle w:val="B3"/>
      </w:pPr>
      <w:r>
        <w:t xml:space="preserve"> </w:t>
      </w:r>
      <w:r w:rsidR="009C2C3F">
        <w:rPr>
          <w:noProof/>
          <w:position w:val="-32"/>
        </w:rPr>
        <w:drawing>
          <wp:inline distT="0" distB="0" distL="0" distR="0" wp14:anchorId="4DA88E74" wp14:editId="566DC996">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754CDBB5" w14:textId="77777777" w:rsidR="007D3F46" w:rsidRPr="00E9040D" w:rsidRDefault="007D3F46" w:rsidP="008260B9"/>
    <w:p w14:paraId="2095ABF6" w14:textId="77777777"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14:paraId="0411F02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8F2C3ED" w14:textId="77777777"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453207C" w14:textId="77777777" w:rsidR="007D3F46" w:rsidRPr="00E9040D" w:rsidRDefault="009C2C3F" w:rsidP="00975C2E">
            <w:pPr>
              <w:pStyle w:val="TAH"/>
              <w:rPr>
                <w:rFonts w:ascii="Times New Roman" w:hAnsi="Times New Roman"/>
                <w:sz w:val="20"/>
              </w:rPr>
            </w:pPr>
            <w:r>
              <w:rPr>
                <w:noProof/>
                <w:position w:val="-12"/>
              </w:rPr>
              <w:drawing>
                <wp:inline distT="0" distB="0" distL="0" distR="0" wp14:anchorId="4CDB6A57" wp14:editId="188B6632">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14:paraId="27096AE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F376129" w14:textId="77777777"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14:paraId="4A973CEF" w14:textId="77777777" w:rsidR="007D3F46" w:rsidRPr="00E9040D" w:rsidRDefault="007D3F46" w:rsidP="00975C2E">
            <w:pPr>
              <w:pStyle w:val="TAL"/>
            </w:pPr>
            <w:r w:rsidRPr="00E9040D">
              <w:t>The 1st PUCCH resource value configured by the higher layers</w:t>
            </w:r>
          </w:p>
        </w:tc>
      </w:tr>
      <w:tr w:rsidR="007D3F46" w:rsidRPr="00E9040D" w14:paraId="3E622D1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F56DDBC" w14:textId="77777777"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14:paraId="32854984" w14:textId="77777777"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14:paraId="4EC1E69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768808E" w14:textId="77777777"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14:paraId="5F18A013" w14:textId="77777777"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14:paraId="5133CF3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FB8526C" w14:textId="77777777"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14:paraId="5D3EE714" w14:textId="77777777"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14:paraId="4BA07E57" w14:textId="77777777" w:rsidR="007D3F46" w:rsidRDefault="007D3F46" w:rsidP="007E3801">
      <w:pPr>
        <w:rPr>
          <w:lang w:val="en-US"/>
        </w:rPr>
      </w:pPr>
    </w:p>
    <w:p w14:paraId="671BACE4" w14:textId="77777777"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14:paraId="2BC48623" w14:textId="77777777"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w14:anchorId="36DC56CB">
          <v:shape id="_x0000_i1082" type="#_x0000_t75" style="width:33.5pt;height:18.4pt" o:ole="">
            <v:imagedata r:id="rId228" o:title=""/>
          </v:shape>
          <o:OLEObject Type="Embed" ProgID="Equation.3" ShapeID="_x0000_i1082" DrawAspect="Content" ObjectID="_1685804354" r:id="rId229"/>
        </w:object>
      </w:r>
      <w:r w:rsidRPr="00E9040D">
        <w:t xml:space="preserve"> </w:t>
      </w:r>
      <w:r>
        <w:t xml:space="preserve">or </w:t>
      </w:r>
      <w:r w:rsidRPr="008F6BEB">
        <w:rPr>
          <w:rFonts w:eastAsia="SimSun"/>
          <w:position w:val="-12"/>
          <w:lang w:eastAsia="zh-CN"/>
        </w:rPr>
        <w:object w:dxaOrig="680" w:dyaOrig="380" w14:anchorId="3DFA804A">
          <v:shape id="_x0000_i1083" type="#_x0000_t75" style="width:33.5pt;height:18.4pt" o:ole="">
            <v:imagedata r:id="rId230" o:title=""/>
          </v:shape>
          <o:OLEObject Type="Embed" ProgID="Equation.3" ShapeID="_x0000_i1083" DrawAspect="Content" ObjectID="_1685804355" r:id="rId231"/>
        </w:object>
      </w:r>
      <w:r>
        <w:rPr>
          <w:rFonts w:eastAsia="SimSun"/>
          <w:lang w:eastAsia="zh-CN"/>
        </w:rPr>
        <w:t xml:space="preserve"> </w:t>
      </w:r>
      <w:proofErr w:type="spellStart"/>
      <w:r w:rsidRPr="00E9040D">
        <w:t>or</w:t>
      </w:r>
      <w:proofErr w:type="spellEnd"/>
      <w:r w:rsidRPr="00E9040D">
        <w:t xml:space="preserve"> </w:t>
      </w:r>
      <w:r w:rsidR="009C2C3F">
        <w:rPr>
          <w:noProof/>
          <w:position w:val="-12"/>
        </w:rPr>
        <w:drawing>
          <wp:inline distT="0" distB="0" distL="0" distR="0" wp14:anchorId="4E1868DB" wp14:editId="197B6876">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14:anchorId="2E63349C" wp14:editId="2EE611ED">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14:anchorId="4B4A6EFD" wp14:editId="0190BB1A">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14:paraId="2D5AC85B" w14:textId="77777777"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14:anchorId="28668A19" wp14:editId="00CC96A9">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14:anchorId="43BC8B80" wp14:editId="3340953E">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14:anchorId="4FAA29CA" wp14:editId="4E12020C">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14:anchorId="23E57422" wp14:editId="34A4F3CD">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14:anchorId="3729C2D6" wp14:editId="58244A88">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14:anchorId="034C257E" wp14:editId="1B46FD56">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14:anchorId="0D718651" wp14:editId="573A9323">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14:anchorId="7D2B8B04" wp14:editId="0A810879">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14:anchorId="132ED2B7" wp14:editId="06567845">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14:paraId="0EC50428" w14:textId="77777777"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14:anchorId="3E50B4FA" wp14:editId="393BA05B">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14:anchorId="3F838C1D" wp14:editId="34A31232">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14:anchorId="6EFDE3F3" wp14:editId="1D1ECEAD">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14:anchorId="41EB7DD1" wp14:editId="024692E5">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687E181B" wp14:editId="486FB78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14:anchorId="00DF855E" wp14:editId="1A0C0ECA">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5BA0123B" wp14:editId="26E84547">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14:anchorId="37B67CE0" wp14:editId="6EE16D2C">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59261BFB" wp14:editId="260C54B6">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14:paraId="373D35BE" w14:textId="77777777"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14:anchorId="421A8C81" wp14:editId="0F8D0828">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14:paraId="4243913D" w14:textId="77777777"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w14:anchorId="307EB176">
          <v:shape id="_x0000_i1084" type="#_x0000_t75" style="width:22.6pt;height:12.55pt" o:ole="">
            <v:imagedata r:id="rId56" o:title=""/>
          </v:shape>
          <o:OLEObject Type="Embed" ProgID="Equation.3" ShapeID="_x0000_i1084" DrawAspect="Content" ObjectID="_1685804356" r:id="rId232"/>
        </w:object>
      </w:r>
      <w:r>
        <w:rPr>
          <w:rFonts w:eastAsia="SimSun" w:hint="eastAsia"/>
          <w:lang w:eastAsia="zh-CN"/>
        </w:rPr>
        <w:t xml:space="preserve"> and scheduling request bit </w:t>
      </w:r>
      <w:r w:rsidRPr="002A7ADF">
        <w:rPr>
          <w:position w:val="-6"/>
        </w:rPr>
        <w:object w:dxaOrig="440" w:dyaOrig="320" w14:anchorId="076AC7EC">
          <v:shape id="_x0000_i1085" type="#_x0000_t75" style="width:17.6pt;height:12.55pt" o:ole="">
            <v:imagedata r:id="rId233" o:title=""/>
          </v:shape>
          <o:OLEObject Type="Embed" ProgID="Equation.3" ShapeID="_x0000_i1085" DrawAspect="Content" ObjectID="_1685804357"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w14:anchorId="26846A39">
          <v:shape id="_x0000_i1086" type="#_x0000_t75" style="width:25.1pt;height:14.25pt" o:ole="">
            <v:imagedata r:id="rId62" o:title=""/>
          </v:shape>
          <o:OLEObject Type="Embed" ProgID="Equation.3" ShapeID="_x0000_i1086" DrawAspect="Content" ObjectID="_1685804358"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w14:anchorId="40EBDD1B">
          <v:shape id="_x0000_i1087" type="#_x0000_t75" style="width:33.5pt;height:18.4pt" o:ole="">
            <v:imagedata r:id="rId236" o:title=""/>
          </v:shape>
          <o:OLEObject Type="Embed" ProgID="Equation.3" ShapeID="_x0000_i1087" DrawAspect="Content" ObjectID="_1685804359" r:id="rId237"/>
        </w:object>
      </w:r>
      <w:r w:rsidRPr="00E9040D">
        <w:t xml:space="preserve"> where the value of </w:t>
      </w:r>
      <w:r w:rsidR="00B51C08" w:rsidRPr="001D6BDC">
        <w:rPr>
          <w:position w:val="-12"/>
          <w:lang w:eastAsia="zh-CN"/>
        </w:rPr>
        <w:object w:dxaOrig="680" w:dyaOrig="380" w14:anchorId="338E2AD4">
          <v:shape id="_x0000_i1088" type="#_x0000_t75" style="width:33.5pt;height:18.4pt" o:ole="">
            <v:imagedata r:id="rId238" o:title=""/>
          </v:shape>
          <o:OLEObject Type="Embed" ProgID="Equation.3" ShapeID="_x0000_i1088" DrawAspect="Content" ObjectID="_1685804360"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14:paraId="3527BB7C" w14:textId="77777777"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w14:anchorId="700DCE92">
          <v:shape id="_x0000_i1089" type="#_x0000_t75" style="width:22.6pt;height:12.55pt" o:ole="">
            <v:imagedata r:id="rId56" o:title=""/>
          </v:shape>
          <o:OLEObject Type="Embed" ProgID="Equation.3" ShapeID="_x0000_i1089" DrawAspect="Content" ObjectID="_1685804361" r:id="rId240"/>
        </w:object>
      </w:r>
      <w:r>
        <w:t xml:space="preserve"> </w:t>
      </w:r>
      <w:r w:rsidRPr="00932BD4">
        <w:t xml:space="preserve">and scheduling request bit </w:t>
      </w:r>
      <w:r w:rsidRPr="002A7ADF">
        <w:rPr>
          <w:position w:val="-6"/>
        </w:rPr>
        <w:object w:dxaOrig="440" w:dyaOrig="320" w14:anchorId="5CBAA2C9">
          <v:shape id="_x0000_i1090" type="#_x0000_t75" style="width:17.6pt;height:12.55pt" o:ole="">
            <v:imagedata r:id="rId233" o:title=""/>
          </v:shape>
          <o:OLEObject Type="Embed" ProgID="Equation.3" ShapeID="_x0000_i1090" DrawAspect="Content" ObjectID="_1685804362" r:id="rId241"/>
        </w:object>
      </w:r>
      <w:r>
        <w:t xml:space="preserve"> </w:t>
      </w:r>
      <w:r w:rsidRPr="00932BD4">
        <w:t>(if any) and periodic CSI bits</w:t>
      </w:r>
      <w:r w:rsidRPr="00DA1707">
        <w:rPr>
          <w:position w:val="-12"/>
        </w:rPr>
        <w:object w:dxaOrig="620" w:dyaOrig="360" w14:anchorId="7F03DAA6">
          <v:shape id="_x0000_i1091" type="#_x0000_t75" style="width:25.1pt;height:14.25pt" o:ole="">
            <v:imagedata r:id="rId62" o:title=""/>
          </v:shape>
          <o:OLEObject Type="Embed" ProgID="Equation.3" ShapeID="_x0000_i1091" DrawAspect="Content" ObjectID="_1685804363" r:id="rId242"/>
        </w:object>
      </w:r>
      <w:r w:rsidRPr="00932BD4">
        <w:t xml:space="preserve"> (if any) is no more than 22, the UE shall use PUCCH format 3 and PUCCH resource</w:t>
      </w:r>
      <w:r w:rsidRPr="008F6BEB">
        <w:rPr>
          <w:rFonts w:eastAsia="SimSun"/>
          <w:position w:val="-12"/>
          <w:lang w:eastAsia="zh-CN"/>
        </w:rPr>
        <w:object w:dxaOrig="680" w:dyaOrig="380" w14:anchorId="51E80625">
          <v:shape id="_x0000_i1092" type="#_x0000_t75" style="width:33.5pt;height:18.4pt" o:ole="">
            <v:imagedata r:id="rId243" o:title=""/>
          </v:shape>
          <o:OLEObject Type="Embed" ProgID="Equation.3" ShapeID="_x0000_i1092" DrawAspect="Content" ObjectID="_1685804364" r:id="rId244"/>
        </w:object>
      </w:r>
      <w:r w:rsidRPr="00932BD4">
        <w:t>where the value of</w:t>
      </w:r>
      <w:r w:rsidRPr="008F6BEB">
        <w:rPr>
          <w:rFonts w:eastAsia="SimSun"/>
          <w:position w:val="-12"/>
          <w:lang w:eastAsia="zh-CN"/>
        </w:rPr>
        <w:object w:dxaOrig="680" w:dyaOrig="380" w14:anchorId="4D408C63">
          <v:shape id="_x0000_i1093" type="#_x0000_t75" style="width:33.5pt;height:18.4pt" o:ole="">
            <v:imagedata r:id="rId243" o:title=""/>
          </v:shape>
          <o:OLEObject Type="Embed" ProgID="Equation.3" ShapeID="_x0000_i1093" DrawAspect="Content" ObjectID="_1685804365"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w14:anchorId="40568EBA">
          <v:shape id="_x0000_i1094" type="#_x0000_t75" style="width:33.5pt;height:18.4pt" o:ole="">
            <v:imagedata r:id="rId243" o:title=""/>
          </v:shape>
          <o:OLEObject Type="Embed" ProgID="Equation.3" ShapeID="_x0000_i1094" DrawAspect="Content" ObjectID="_1685804366" r:id="rId246"/>
        </w:object>
      </w:r>
      <w:r w:rsidRPr="00932BD4">
        <w:t>for antenna port</w:t>
      </w:r>
      <w:r w:rsidR="009C2C3F">
        <w:rPr>
          <w:noProof/>
          <w:position w:val="-10"/>
        </w:rPr>
        <w:drawing>
          <wp:inline distT="0" distB="0" distL="0" distR="0" wp14:anchorId="53AE4A77" wp14:editId="606B895A">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w14:anchorId="18811E89">
          <v:shape id="_x0000_i1095" type="#_x0000_t75" style="width:33.5pt;height:18.4pt" o:ole="">
            <v:imagedata r:id="rId243" o:title=""/>
          </v:shape>
          <o:OLEObject Type="Embed" ProgID="Equation.3" ShapeID="_x0000_i1095" DrawAspect="Content" ObjectID="_1685804367" r:id="rId247"/>
        </w:object>
      </w:r>
      <w:r w:rsidRPr="00932BD4">
        <w:t>for antenna port</w:t>
      </w:r>
      <w:r w:rsidR="009C2C3F">
        <w:rPr>
          <w:noProof/>
          <w:position w:val="-10"/>
        </w:rPr>
        <w:drawing>
          <wp:inline distT="0" distB="0" distL="0" distR="0" wp14:anchorId="2C7D2345" wp14:editId="57BEDC11">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rFonts w:eastAsia="SimSun"/>
          <w:position w:val="-12"/>
          <w:lang w:eastAsia="zh-CN"/>
        </w:rPr>
        <w:object w:dxaOrig="680" w:dyaOrig="380" w14:anchorId="500D5563">
          <v:shape id="_x0000_i1096" type="#_x0000_t75" style="width:33.5pt;height:18.4pt" o:ole="">
            <v:imagedata r:id="rId243" o:title=""/>
          </v:shape>
          <o:OLEObject Type="Embed" ProgID="Equation.3" ShapeID="_x0000_i1096" DrawAspect="Content" ObjectID="_1685804368" r:id="rId248"/>
        </w:object>
      </w:r>
      <w:r w:rsidRPr="00932BD4">
        <w:t>for antenna port</w:t>
      </w:r>
      <w:r w:rsidR="009C2C3F">
        <w:rPr>
          <w:noProof/>
          <w:position w:val="-10"/>
        </w:rPr>
        <w:drawing>
          <wp:inline distT="0" distB="0" distL="0" distR="0" wp14:anchorId="2A918F4F" wp14:editId="2D338319">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A UE shall assume </w:t>
      </w:r>
      <w:r w:rsidRPr="00932BD4">
        <w:lastRenderedPageBreak/>
        <w:t>that the same HARQ-ACK PUCCH resource value is transmitted in each DCI format of the corresponding secondary cell PDCCH assignments in a given subframe.</w:t>
      </w:r>
      <w:r w:rsidR="008576A0">
        <w:t xml:space="preserve"> </w:t>
      </w:r>
    </w:p>
    <w:p w14:paraId="50505438" w14:textId="77777777"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14:anchorId="2C390ECE" wp14:editId="23F9BB92">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14:anchorId="3E9D957F" wp14:editId="3E7D1196">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14:anchorId="5F188946" wp14:editId="4B571DD8">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14:paraId="34BBCFD2" w14:textId="77777777"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14:anchorId="6820B205" wp14:editId="495A5FC1">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24207F36" w14:textId="77777777" w:rsidR="00867435" w:rsidRPr="00E9040D" w:rsidRDefault="009C2C3F" w:rsidP="00867435">
      <w:pPr>
        <w:pStyle w:val="B3"/>
        <w:ind w:left="864" w:hanging="288"/>
        <w:jc w:val="center"/>
      </w:pPr>
      <w:r>
        <w:rPr>
          <w:noProof/>
          <w:position w:val="-14"/>
        </w:rPr>
        <w:drawing>
          <wp:inline distT="0" distB="0" distL="0" distR="0" wp14:anchorId="2B184535" wp14:editId="5D23D0C7">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DBCFEE1" w14:textId="77777777"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14:anchorId="420D49EB" wp14:editId="12D99E3B">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268AC36C" w14:textId="77777777" w:rsidR="00867435" w:rsidRPr="00E9040D" w:rsidRDefault="009C2C3F" w:rsidP="00867435">
      <w:pPr>
        <w:pStyle w:val="B3"/>
        <w:ind w:left="864" w:hanging="288"/>
        <w:jc w:val="center"/>
      </w:pPr>
      <w:r>
        <w:rPr>
          <w:noProof/>
          <w:position w:val="-32"/>
        </w:rPr>
        <w:drawing>
          <wp:inline distT="0" distB="0" distL="0" distR="0" wp14:anchorId="4197F974" wp14:editId="7E499D92">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3477DD3A" w14:textId="77777777"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14:anchorId="692EE059" wp14:editId="4661AF57">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14:anchorId="2C9083DC" wp14:editId="3F1F4DF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2EFDC0D0" wp14:editId="57DAB01F">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7BA376D1" wp14:editId="49121CCC">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14:anchorId="56E7951A" wp14:editId="0D4FDBDE">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4BB289D2" wp14:editId="1B5E23A5">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058A2911" wp14:editId="20562687">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2410C91C" wp14:editId="32FFF643">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14:anchorId="20973FEF" wp14:editId="657C7443">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14:anchorId="72851045" wp14:editId="75CE106A">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14:paraId="756ECF7C" w14:textId="77777777"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14:anchorId="7D589B54" wp14:editId="4B4BEA37">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14:anchorId="3A650DD5" wp14:editId="51D073A7">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371ACAF3" w14:textId="77777777"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14:anchorId="44F1AE40" wp14:editId="06B6AC43">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19E88C58" w14:textId="77777777" w:rsidR="00867435" w:rsidRPr="00E9040D" w:rsidRDefault="009C2C3F" w:rsidP="00867435">
      <w:pPr>
        <w:pStyle w:val="B3"/>
        <w:ind w:left="864" w:hanging="288"/>
        <w:jc w:val="center"/>
      </w:pPr>
      <w:r>
        <w:rPr>
          <w:noProof/>
          <w:position w:val="-32"/>
        </w:rPr>
        <w:drawing>
          <wp:inline distT="0" distB="0" distL="0" distR="0" wp14:anchorId="28FB461B" wp14:editId="4ABD4363">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095CCB10" w14:textId="77777777"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14:paraId="1CB89842"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47E6D60A" w14:textId="77777777"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7DAE246E" w14:textId="77777777"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w14:anchorId="59CF150A">
                <v:shape id="_x0000_i1097" type="#_x0000_t75" style="width:33.5pt;height:18.4pt" o:ole="">
                  <v:imagedata r:id="rId249" o:title=""/>
                </v:shape>
                <o:OLEObject Type="Embed" ProgID="Equation.3" ShapeID="_x0000_i1097" DrawAspect="Content" ObjectID="_1685804369" r:id="rId250"/>
              </w:object>
            </w:r>
          </w:p>
        </w:tc>
      </w:tr>
      <w:tr w:rsidR="00867435" w:rsidRPr="00E9040D" w14:paraId="337F1C5C"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0B5DF09" w14:textId="77777777"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14:paraId="0C3A4BEB" w14:textId="77777777" w:rsidR="00867435" w:rsidRPr="00E9040D" w:rsidRDefault="00867435" w:rsidP="00E2498D">
            <w:pPr>
              <w:pStyle w:val="TAL"/>
            </w:pPr>
            <w:r w:rsidRPr="00E9040D">
              <w:t>The 1st PUCCH resource value configured by the higher layers</w:t>
            </w:r>
          </w:p>
        </w:tc>
      </w:tr>
      <w:tr w:rsidR="00867435" w:rsidRPr="00E9040D" w14:paraId="088D3058"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2E6FD2C9" w14:textId="77777777"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14:paraId="12F628F0" w14:textId="77777777"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14:paraId="246452A3"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2B845971" w14:textId="77777777"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14:paraId="0F6803BE" w14:textId="77777777"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14:paraId="1D95D610"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37C2FD0D" w14:textId="77777777"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14:paraId="4E729A4A" w14:textId="77777777"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14:paraId="1841DABD" w14:textId="77777777" w:rsidR="00867435" w:rsidRDefault="00867435" w:rsidP="00867435">
      <w:pPr>
        <w:rPr>
          <w:rFonts w:eastAsia="SimSun"/>
          <w:lang w:val="en-US" w:eastAsia="zh-CN"/>
        </w:rPr>
      </w:pPr>
    </w:p>
    <w:p w14:paraId="31713D9B" w14:textId="77777777"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14:paraId="60553EF2" w14:textId="77777777"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w14:anchorId="786705EF">
          <v:shape id="_x0000_i1098" type="#_x0000_t75" style="width:32.65pt;height:18.4pt" o:ole="">
            <v:imagedata r:id="rId251" o:title=""/>
          </v:shape>
          <o:OLEObject Type="Embed" ProgID="Equation.3" ShapeID="_x0000_i1098" DrawAspect="Content" ObjectID="_1685804370" r:id="rId252"/>
        </w:object>
      </w:r>
      <w:r>
        <w:rPr>
          <w:rFonts w:eastAsia="SimSun" w:hint="eastAsia"/>
          <w:lang w:eastAsia="zh-CN"/>
        </w:rPr>
        <w:t xml:space="preserve">with </w:t>
      </w:r>
      <w:r w:rsidR="00B51C08" w:rsidRPr="001D6BDC">
        <w:rPr>
          <w:position w:val="-12"/>
          <w:lang w:eastAsia="zh-CN"/>
        </w:rPr>
        <w:object w:dxaOrig="660" w:dyaOrig="380" w14:anchorId="235B91D8">
          <v:shape id="_x0000_i1099" type="#_x0000_t75" style="width:32.65pt;height:18.4pt" o:ole="">
            <v:imagedata r:id="rId253" o:title=""/>
          </v:shape>
          <o:OLEObject Type="Embed" ProgID="Equation.3" ShapeID="_x0000_i1099" DrawAspect="Content" ObjectID="_1685804371" r:id="rId254"/>
        </w:object>
      </w:r>
      <w:r>
        <w:t>.</w:t>
      </w:r>
    </w:p>
    <w:p w14:paraId="415CA95F" w14:textId="77777777"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14:paraId="1ADA8B17" w14:textId="77777777"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14:anchorId="0AF6D43A" wp14:editId="3A3876DC">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14:anchorId="23349BD5" wp14:editId="344AFFEA">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14:anchorId="3C487D10" wp14:editId="43F2AC79">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lastRenderedPageBreak/>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14:anchorId="4FCF79BE" wp14:editId="657E5B6B">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14:anchorId="3B85F934" wp14:editId="1DB617DC">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14:anchorId="6DBE0FD6" wp14:editId="2F72786F">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of configurations 0</w:t>
      </w:r>
      <w:r w:rsidR="00BD7F67">
        <w:rPr>
          <w:lang w:eastAsia="ko-KR"/>
        </w:rPr>
        <w:t>,</w:t>
      </w:r>
      <w:r w:rsidR="00B60377">
        <w:rPr>
          <w:rFonts w:hint="eastAsia"/>
          <w:lang w:eastAsia="ko-KR"/>
        </w:rPr>
        <w:t xml:space="preserve"> 5</w:t>
      </w:r>
      <w:r w:rsidR="00BD7F67">
        <w:rPr>
          <w:rFonts w:hint="eastAsia"/>
          <w:lang w:eastAsia="ko-KR"/>
        </w:rPr>
        <w:t xml:space="preserve"> and 10 </w:t>
      </w:r>
      <w:r w:rsidR="00BD7F67">
        <w:rPr>
          <w:lang w:eastAsia="ko-KR"/>
        </w:rPr>
        <w:t xml:space="preserve">if </w:t>
      </w:r>
      <w:r w:rsidR="00BD7F67">
        <w:rPr>
          <w:rFonts w:hint="eastAsia"/>
          <w:lang w:eastAsia="ko-KR"/>
        </w:rPr>
        <w:t xml:space="preserve">configured by </w:t>
      </w:r>
      <w:r w:rsidR="00BD7F67" w:rsidRPr="00834EB7">
        <w:rPr>
          <w:i/>
          <w:lang w:eastAsia="ko-KR"/>
        </w:rPr>
        <w:t>ssp10-CRS-LessDwPTS</w:t>
      </w:r>
      <w:r w:rsidR="00B60377">
        <w:rPr>
          <w:rFonts w:hint="eastAsia"/>
          <w:lang w:eastAsia="ko-KR"/>
        </w:rPr>
        <w:t xml:space="preserve">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14:paraId="4D16A235" w14:textId="77777777"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14:paraId="7859B593" w14:textId="77777777"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14:paraId="2497BEF1" w14:textId="77777777"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14:anchorId="5582FF2F" wp14:editId="1D848525">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14:anchorId="7FF49276" wp14:editId="64A3B7A5">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w:t>
      </w:r>
      <w:r w:rsidR="00BD7F67">
        <w:rPr>
          <w:lang w:val="en-US" w:eastAsia="ko-KR"/>
        </w:rPr>
        <w:t>,</w:t>
      </w:r>
      <w:r w:rsidR="00B60377">
        <w:rPr>
          <w:rFonts w:hint="eastAsia"/>
          <w:lang w:val="x-none" w:eastAsia="ko-KR"/>
        </w:rPr>
        <w:t xml:space="preserve"> 5</w:t>
      </w:r>
      <w:r w:rsidR="00BD7F67">
        <w:rPr>
          <w:rFonts w:hint="eastAsia"/>
          <w:lang w:val="x-none" w:eastAsia="ko-KR"/>
        </w:rPr>
        <w:t xml:space="preserve"> and 10 </w:t>
      </w:r>
      <w:r w:rsidR="00BD7F67">
        <w:rPr>
          <w:lang w:val="en-US" w:eastAsia="ko-KR"/>
        </w:rPr>
        <w:t xml:space="preserve">if </w:t>
      </w:r>
      <w:r w:rsidR="00BD7F67">
        <w:rPr>
          <w:rFonts w:hint="eastAsia"/>
          <w:lang w:val="x-none" w:eastAsia="ko-KR"/>
        </w:rPr>
        <w:t xml:space="preserve">configured by </w:t>
      </w:r>
      <w:r w:rsidR="00BD7F67" w:rsidRPr="00834EB7">
        <w:rPr>
          <w:i/>
          <w:lang w:val="x-none" w:eastAsia="ko-KR"/>
        </w:rPr>
        <w:t>ssp10-CRS-LessDwPTS</w:t>
      </w:r>
      <w:r w:rsidR="00B60377">
        <w:rPr>
          <w:rFonts w:hint="eastAsia"/>
          <w:lang w:val="x-none" w:eastAsia="ko-KR"/>
        </w:rPr>
        <w:t xml:space="preserve"> with normal downlink CP or of configurations 0 and 4 with extended downlink CP</w:t>
      </w:r>
      <w:r w:rsidRPr="00EA5D2A">
        <w:rPr>
          <w:lang w:val="x-none"/>
        </w:rPr>
        <w:t xml:space="preserve"> for the secondary cell</w:t>
      </w:r>
      <w:r w:rsidR="00822F10">
        <w:t xml:space="preserve"> according to the higher layer parameter </w:t>
      </w:r>
      <w:proofErr w:type="spellStart"/>
      <w:r w:rsidR="00822F10" w:rsidRPr="003212D2">
        <w:rPr>
          <w:i/>
        </w:rPr>
        <w:t>subframeAssignment</w:t>
      </w:r>
      <w:proofErr w:type="spellEnd"/>
      <w:r w:rsidR="00822F10" w:rsidRPr="003212D2">
        <w:rPr>
          <w:i/>
        </w:rPr>
        <w:t xml:space="preserve"> </w:t>
      </w:r>
      <w:r w:rsidR="00822F10">
        <w:t xml:space="preserve">for UE not configured with </w:t>
      </w:r>
      <w:r w:rsidR="00BF4FE5">
        <w:t>either</w:t>
      </w:r>
      <w:r w:rsidR="00822F10">
        <w:t xml:space="preserve"> higher layer parameter </w:t>
      </w:r>
      <w:r w:rsidR="00822F10" w:rsidRPr="003212D2">
        <w:rPr>
          <w:i/>
        </w:rPr>
        <w:t>EIMTA-MainConfigServCell-r12</w:t>
      </w:r>
      <w:r w:rsidR="00BF4FE5">
        <w:rPr>
          <w:i/>
        </w:rPr>
        <w:t xml:space="preserve"> </w:t>
      </w:r>
      <w:r w:rsidR="00BF4FE5" w:rsidRPr="00221868">
        <w:t>or higher layer parameter</w:t>
      </w:r>
      <w:r w:rsidR="00BF4FE5">
        <w:t xml:space="preserve"> </w:t>
      </w:r>
      <w:r w:rsidR="00BF4FE5" w:rsidRPr="00AD0183">
        <w:rPr>
          <w:i/>
          <w:lang w:eastAsia="zh-CN"/>
        </w:rPr>
        <w:t>harq-ReferenceConfig-r14</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14:paraId="6C84E4D0" w14:textId="77777777" w:rsidR="00DB1C74" w:rsidRDefault="00DB1C74" w:rsidP="00DB1C74">
      <w:r>
        <w:t xml:space="preserve">The FDD-TDD HARQ-ACK feedback procedure for PUCCH format 3 HARQ-ACK procedure as described in </w:t>
      </w:r>
      <w:r w:rsidR="00FE5A47">
        <w:t>Subclause</w:t>
      </w:r>
      <w:r>
        <w:t xml:space="preserve"> 10.1.2.2.2.</w:t>
      </w:r>
    </w:p>
    <w:p w14:paraId="414AE16B" w14:textId="77777777"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14:paraId="70B6A866" w14:textId="77777777"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14:paraId="2A674BCA" w14:textId="77777777" w:rsidR="00DB1C74" w:rsidRDefault="00DB1C74" w:rsidP="00DB1C74">
      <w:r>
        <w:rPr>
          <w:noProof/>
          <w:lang w:eastAsia="zh-CN"/>
        </w:rPr>
        <w:t xml:space="preserve">HARQ-ACK transmission on two antenna ports </w:t>
      </w:r>
      <w:r w:rsidR="009C2C3F">
        <w:rPr>
          <w:noProof/>
          <w:position w:val="-10"/>
        </w:rPr>
        <w:drawing>
          <wp:inline distT="0" distB="0" distL="0" distR="0" wp14:anchorId="77C91BAA" wp14:editId="79374A15">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14:paraId="57D34C3D" w14:textId="77777777"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14:anchorId="5921F53F" wp14:editId="06CA6834">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14:paraId="6020A16A" w14:textId="77777777"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14:paraId="5EDD56DE" w14:textId="77777777"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14:paraId="6C5A6A0C" w14:textId="77777777" w:rsidR="00611EE7" w:rsidRPr="00E9040D" w:rsidRDefault="00611EE7" w:rsidP="00611EE7">
      <w:pPr>
        <w:pStyle w:val="B1"/>
        <w:numPr>
          <w:ilvl w:val="0"/>
          <w:numId w:val="22"/>
        </w:numPr>
      </w:pPr>
      <w:r w:rsidRPr="00E9040D">
        <w:t xml:space="preserve">HARQ-ACK bundling and </w:t>
      </w:r>
    </w:p>
    <w:p w14:paraId="63A341AC" w14:textId="77777777" w:rsidR="00611EE7" w:rsidRPr="00E9040D" w:rsidRDefault="00611EE7" w:rsidP="00611EE7">
      <w:pPr>
        <w:pStyle w:val="B1"/>
        <w:numPr>
          <w:ilvl w:val="0"/>
          <w:numId w:val="22"/>
        </w:numPr>
      </w:pPr>
      <w:r w:rsidRPr="00E9040D">
        <w:t xml:space="preserve">HARQ-ACK multiplexing </w:t>
      </w:r>
    </w:p>
    <w:p w14:paraId="091B524F" w14:textId="77777777" w:rsidR="004D32D8" w:rsidRDefault="004D32D8" w:rsidP="004D32D8">
      <w:pPr>
        <w:rPr>
          <w:rFonts w:eastAsia="SimSun"/>
          <w:lang w:eastAsia="zh-CN"/>
        </w:rPr>
      </w:pPr>
      <w:r>
        <w:rPr>
          <w:rFonts w:eastAsia="SimSun" w:hint="eastAsia"/>
          <w:lang w:eastAsia="zh-CN"/>
        </w:rPr>
        <w:t xml:space="preserve">For TDD and a BL/CE UE, </w:t>
      </w:r>
    </w:p>
    <w:p w14:paraId="7831469C" w14:textId="77777777"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proofErr w:type="spellStart"/>
      <w:r w:rsidRPr="00FE5A47">
        <w:rPr>
          <w:i/>
          <w:iCs/>
        </w:rPr>
        <w:t>csi-NumRepetitionCE</w:t>
      </w:r>
      <w:proofErr w:type="spellEnd"/>
      <w:r w:rsidRPr="002F2DE7">
        <w:rPr>
          <w:rFonts w:eastAsia="SimSun" w:hint="eastAsia"/>
          <w:lang w:eastAsia="zh-CN"/>
        </w:rPr>
        <w:t xml:space="preserve"> equal to 1 </w:t>
      </w:r>
      <w:r w:rsidRPr="00AA6FF2">
        <w:rPr>
          <w:rFonts w:eastAsia="SimSun" w:hint="eastAsia"/>
          <w:lang w:eastAsia="zh-CN"/>
        </w:rPr>
        <w:t xml:space="preserve">and </w:t>
      </w:r>
      <w:proofErr w:type="spellStart"/>
      <w:r w:rsidRPr="0087697B">
        <w:rPr>
          <w:i/>
        </w:rPr>
        <w:t>mPDCCH-NumRepetition</w:t>
      </w:r>
      <w:proofErr w:type="spellEnd"/>
      <w:r w:rsidRPr="0087697B">
        <w:rPr>
          <w:rFonts w:eastAsia="SimSun" w:hint="eastAsia"/>
          <w:lang w:eastAsia="zh-CN"/>
        </w:rPr>
        <w:t xml:space="preserve"> equal to 1,</w:t>
      </w:r>
    </w:p>
    <w:p w14:paraId="156ECB6E" w14:textId="77777777"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14:paraId="567EFF12" w14:textId="77777777"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14:paraId="610C33A6" w14:textId="77777777"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14:paraId="2C26468A" w14:textId="77777777"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14:anchorId="1E0C3F1A" wp14:editId="56DD825D">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ADF134A" wp14:editId="2AF3A7C5">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14:anchorId="6077F8A5" wp14:editId="758AC81A">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14:paraId="536CF0CD" w14:textId="77777777"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14:paraId="155ECC0E" w14:textId="77777777"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14:paraId="70C6F7EB" w14:textId="77777777"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14:paraId="1C21F37A" w14:textId="77777777"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14:paraId="5D864199" w14:textId="77777777"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14:paraId="028F5FDB" w14:textId="77777777"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14:anchorId="682B7871" wp14:editId="66B86F93">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14:anchorId="4C9D4327" wp14:editId="48260676">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14:anchorId="75D2A7CB" wp14:editId="2D7C092A">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14:paraId="515CFCCB" w14:textId="77777777"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14:anchorId="0A7851D3" wp14:editId="44E7BCA8">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14:anchorId="093D4AEE" wp14:editId="0F705465">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14:anchorId="6362688D" wp14:editId="5151DC76">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14:anchorId="4C8382A4" wp14:editId="6C37BD5E">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14:paraId="775AE657" w14:textId="77777777"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14:anchorId="3168BFA7" wp14:editId="1A8D30ED">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14:anchorId="359AC3F9" wp14:editId="0D5CF31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14:anchorId="41E56ADA" wp14:editId="19411653">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14:anchorId="71021B8E" wp14:editId="78E819A2">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14:paraId="75438C57" w14:textId="77777777"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14:anchorId="7B2C5036" wp14:editId="6E0E2B44">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14:anchorId="309EAF17" wp14:editId="52AFC1AC">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14:anchorId="3BA5C5CA" wp14:editId="61A1BC35">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14:anchorId="14BE37B1" wp14:editId="606B2D22">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14:anchorId="0AAF5529" wp14:editId="0362B747">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14:anchorId="7D1DC6CD" wp14:editId="7A60A686">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14:paraId="3B6BE5CF" w14:textId="77777777"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14:anchorId="68E14CDA" wp14:editId="264E2FDF">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14:paraId="355C07F2" w14:textId="77777777" w:rsidR="00611EE7" w:rsidRPr="00E9040D" w:rsidRDefault="00611EE7" w:rsidP="008260B9">
      <w:r w:rsidRPr="00E9040D">
        <w:lastRenderedPageBreak/>
        <w:t xml:space="preserve">according to </w:t>
      </w:r>
      <w:r w:rsidR="009C2C3F">
        <w:rPr>
          <w:noProof/>
          <w:position w:val="-32"/>
        </w:rPr>
        <w:drawing>
          <wp:inline distT="0" distB="0" distL="0" distR="0" wp14:anchorId="208F4E56" wp14:editId="34BD084B">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14:anchorId="52F3F0EC" wp14:editId="736E791B">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14:anchorId="7028E5CF" wp14:editId="6C0530B4">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w:t>
      </w:r>
      <w:proofErr w:type="spellStart"/>
      <w:r w:rsidRPr="00E9040D">
        <w:t>th</w:t>
      </w:r>
      <w:proofErr w:type="spellEnd"/>
      <w:r w:rsidRPr="00E9040D">
        <w:t xml:space="preserve"> serving cell defined in </w:t>
      </w:r>
      <w:r w:rsidR="00FE5A47">
        <w:t>Subclause</w:t>
      </w:r>
      <w:r w:rsidRPr="00E9040D">
        <w:t xml:space="preserve"> 7.3.</w:t>
      </w:r>
    </w:p>
    <w:p w14:paraId="26A9AF46" w14:textId="77777777"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14:paraId="56B5DA88" w14:textId="77777777"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14:paraId="198D85E6" w14:textId="77777777" w:rsidR="001C6E82" w:rsidRPr="00E9040D" w:rsidRDefault="00611EE7" w:rsidP="001C6E82">
      <w:r w:rsidRPr="00E9040D">
        <w:t xml:space="preserve">HARQ-ACK transmission on two antenna ports </w:t>
      </w:r>
      <w:r w:rsidR="009C2C3F">
        <w:rPr>
          <w:noProof/>
          <w:position w:val="-10"/>
        </w:rPr>
        <w:drawing>
          <wp:inline distT="0" distB="0" distL="0" distR="0" wp14:anchorId="1E2A68FF" wp14:editId="5C0ABF0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14:paraId="65569102" w14:textId="77777777"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14:anchorId="234E3DF7" wp14:editId="0BABF3D7">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14:paraId="4505EC5E" w14:textId="77777777"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14:paraId="0F49A88B" w14:textId="77777777"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14:anchorId="5EB6410A" wp14:editId="10EA16D8">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14:anchorId="7F7B19C2" wp14:editId="309817A5">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14:anchorId="55CFEBA2" wp14:editId="248F85C3">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14:anchorId="310B5080" wp14:editId="1A1BFCFE">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14:anchorId="3EC5627B" wp14:editId="355FEA17">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14:anchorId="3BA4534A" wp14:editId="2A1C1D0B">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14:paraId="17D3A089" w14:textId="77777777"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14:anchorId="1392FCB3" wp14:editId="08F5205E">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3EE7789C" wp14:editId="510AD6EE">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14:anchorId="27E455A2" wp14:editId="7DB5F446">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14:anchorId="48692C1F" wp14:editId="05CE837F">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14:anchorId="5E9757A2" wp14:editId="6F09BA0A">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14:anchorId="633309D1" wp14:editId="380C7E41">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14:anchorId="52544998" wp14:editId="06983F16">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14:anchorId="19B8F3EE" wp14:editId="6772A921">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14:anchorId="34CF559E" wp14:editId="11146731">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14:anchorId="56C77FA4" wp14:editId="3E78A34D">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14:anchorId="351D89F4" wp14:editId="49422C55">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14:anchorId="0AAB98CA" wp14:editId="7411440A">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14:anchorId="556C187C" wp14:editId="2EF439C5">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14:anchorId="6A59038B" wp14:editId="73E9E88C">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14:anchorId="6F8B4921" wp14:editId="4D816402">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14:anchorId="77E685A7" wp14:editId="61A24B35">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14:anchorId="2A2C0DB1" wp14:editId="7716062E">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14:anchorId="22F80C79" wp14:editId="210337E1">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14:anchorId="138375E1" wp14:editId="354DE2A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14:paraId="2CC2588D" w14:textId="77777777"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14:anchorId="07FBDC36" wp14:editId="643BAD0D">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14:anchorId="606AB6B8" wp14:editId="78F0995E">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14:anchorId="413893E6" wp14:editId="328EB5FF">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14:anchorId="27E8D081" wp14:editId="2993A8AD">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14:anchorId="20BAB716" wp14:editId="360E9059">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14:anchorId="67C47980" wp14:editId="7776152A">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14:anchorId="0816DB28" wp14:editId="6FE23A69">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14:anchorId="54E7C6C7" wp14:editId="5AC1AB37">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14:anchorId="52D23E89" wp14:editId="66B5FAA3">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14:anchorId="6E5D3C7E" wp14:editId="09E6A297">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14:anchorId="6FF83539" wp14:editId="201EB8A8">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14:paraId="36CBD637" w14:textId="77777777"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14:anchorId="559EBCB4" wp14:editId="45BA1DA8">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10108ED3" wp14:editId="6643F17E">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14:anchorId="57945B7E" wp14:editId="7186E01D">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14:anchorId="5E50B597" wp14:editId="595341D6">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14:anchorId="6A11A2BB" wp14:editId="419CC0AB">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14:anchorId="359826B4" wp14:editId="2911A547">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14:anchorId="24FE5F20" wp14:editId="4D94094B">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14:anchorId="433564B4" wp14:editId="72651ACA">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14:anchorId="2BC1A993" wp14:editId="3F933F59">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14:paraId="44E5D046" w14:textId="77777777" w:rsidR="00A075D1" w:rsidRDefault="006A7D6A" w:rsidP="008260B9">
      <w:pPr>
        <w:pStyle w:val="B2"/>
      </w:pPr>
      <w:r>
        <w:t>-</w:t>
      </w:r>
      <w:r>
        <w:tab/>
      </w:r>
      <w:r w:rsidR="005B4392" w:rsidRPr="00E9040D">
        <w:t xml:space="preserve">if EPDCCH-PRB-set </w:t>
      </w:r>
      <w:r w:rsidR="009C2C3F">
        <w:rPr>
          <w:noProof/>
          <w:position w:val="-10"/>
        </w:rPr>
        <w:drawing>
          <wp:inline distT="0" distB="0" distL="0" distR="0" wp14:anchorId="0EF21619" wp14:editId="78466B9C">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14:paraId="3F73F488" w14:textId="77777777" w:rsidR="005B4392" w:rsidRPr="00E9040D" w:rsidRDefault="00A075D1" w:rsidP="00A075D1">
      <w:pPr>
        <w:pStyle w:val="B3"/>
      </w:pPr>
      <w:r>
        <w:t xml:space="preserve"> </w:t>
      </w:r>
      <w:r w:rsidR="009C2C3F">
        <w:rPr>
          <w:noProof/>
        </w:rPr>
        <w:drawing>
          <wp:inline distT="0" distB="0" distL="0" distR="0" wp14:anchorId="409B3828" wp14:editId="1DC6335F">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5E78DCD9" w14:textId="77777777" w:rsidR="00A075D1" w:rsidRDefault="006A7D6A" w:rsidP="008260B9">
      <w:pPr>
        <w:pStyle w:val="B2"/>
      </w:pPr>
      <w:r>
        <w:t>-</w:t>
      </w:r>
      <w:r>
        <w:tab/>
      </w:r>
      <w:r w:rsidR="005B4392" w:rsidRPr="00E9040D">
        <w:t xml:space="preserve">if EPDCCH-PRB-set </w:t>
      </w:r>
      <w:r w:rsidR="009C2C3F">
        <w:rPr>
          <w:noProof/>
        </w:rPr>
        <w:drawing>
          <wp:inline distT="0" distB="0" distL="0" distR="0" wp14:anchorId="57AD7902" wp14:editId="35083617">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14:paraId="5DBD49B2" w14:textId="77777777" w:rsidR="005B4392" w:rsidRPr="00E9040D" w:rsidRDefault="00A075D1" w:rsidP="00A075D1">
      <w:pPr>
        <w:pStyle w:val="B3"/>
      </w:pPr>
      <w:r>
        <w:t xml:space="preserve"> </w:t>
      </w:r>
      <w:r w:rsidR="009C2C3F">
        <w:rPr>
          <w:noProof/>
        </w:rPr>
        <w:drawing>
          <wp:inline distT="0" distB="0" distL="0" distR="0" wp14:anchorId="170FED92" wp14:editId="5919AC04">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1C11BD6" w14:textId="77777777"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14:anchorId="48E8F536" wp14:editId="2C13F7B4">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14:anchorId="15127B20" wp14:editId="010A4016">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01494E15" wp14:editId="7445370C">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14:anchorId="1E5DAE46" wp14:editId="0AF375BF">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14:anchorId="38F8CA59" wp14:editId="3B778762">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73918647" wp14:editId="30D93D2B">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190C5957" wp14:editId="09CC135C">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750F5F19" wp14:editId="69C0488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14:anchorId="10AA519C" wp14:editId="710991DB">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14:anchorId="172D63A4" wp14:editId="43543F67">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14:anchorId="12112E6F" wp14:editId="382F0DE6">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14:anchorId="00350587" wp14:editId="0D21BEC6">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62A06448" wp14:editId="3E3408C5">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14:anchorId="6D414A53" wp14:editId="7CCD4D68">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6B1F8757" wp14:editId="3397F87C">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14:anchorId="68248BD4" wp14:editId="5D153B9A">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129C58E4" wp14:editId="130AE36B">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14:anchorId="23C34961" wp14:editId="15E2C8FC">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14:anchorId="38452E9C" wp14:editId="5119DFF3">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14:anchorId="68B15FD7" wp14:editId="77B6B0E4">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36AD0959" wp14:editId="274C722D">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14:anchorId="3AC4EFD4" wp14:editId="30317CCC">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14:anchorId="758D5D59" wp14:editId="4B4304DC">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14:anchorId="651E4A8E" wp14:editId="561F133C">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14:anchorId="0131C2FC" wp14:editId="6D11FD62">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14:anchorId="66328F83" wp14:editId="3CB88429">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14:anchorId="0DB2DE22" wp14:editId="22006B89">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14:anchorId="052A2E8E" wp14:editId="3E48B183">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14:paraId="2855C958" w14:textId="77777777" w:rsidR="005D335F" w:rsidRDefault="006A7D6A" w:rsidP="008260B9">
      <w:pPr>
        <w:pStyle w:val="B2"/>
      </w:pPr>
      <w:r>
        <w:t>-</w:t>
      </w:r>
      <w:r>
        <w:tab/>
      </w:r>
      <w:r w:rsidR="005B4392" w:rsidRPr="00E9040D">
        <w:t xml:space="preserve">if EPDCCH-PRB-set </w:t>
      </w:r>
      <w:r w:rsidR="009C2C3F">
        <w:rPr>
          <w:noProof/>
          <w:position w:val="-10"/>
        </w:rPr>
        <w:drawing>
          <wp:inline distT="0" distB="0" distL="0" distR="0" wp14:anchorId="05CEC3B6" wp14:editId="6836DDC7">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14:paraId="7E19FE52" w14:textId="77777777" w:rsidR="005B4392" w:rsidRPr="00E9040D" w:rsidRDefault="005D335F" w:rsidP="0058579F">
      <w:pPr>
        <w:pStyle w:val="B3"/>
      </w:pPr>
      <w:r>
        <w:t xml:space="preserve"> </w:t>
      </w:r>
      <w:r w:rsidR="009C2C3F">
        <w:rPr>
          <w:noProof/>
        </w:rPr>
        <w:drawing>
          <wp:inline distT="0" distB="0" distL="0" distR="0" wp14:anchorId="1BE71222" wp14:editId="0AAF58FA">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463E8953" w14:textId="77777777" w:rsidR="005D335F" w:rsidRDefault="006A7D6A" w:rsidP="008260B9">
      <w:pPr>
        <w:pStyle w:val="B2"/>
      </w:pPr>
      <w:r>
        <w:t>-</w:t>
      </w:r>
      <w:r>
        <w:tab/>
      </w:r>
      <w:r w:rsidR="005B4392" w:rsidRPr="00E9040D">
        <w:t xml:space="preserve">if EPDCCH-PRB-set </w:t>
      </w:r>
      <w:r w:rsidR="009C2C3F">
        <w:rPr>
          <w:noProof/>
          <w:position w:val="-10"/>
        </w:rPr>
        <w:drawing>
          <wp:inline distT="0" distB="0" distL="0" distR="0" wp14:anchorId="03F53243" wp14:editId="7095D3BB">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14:paraId="6827009A" w14:textId="77777777" w:rsidR="005B4392" w:rsidRPr="00E9040D" w:rsidRDefault="005D335F" w:rsidP="0058579F">
      <w:pPr>
        <w:pStyle w:val="B3"/>
      </w:pPr>
      <w:r>
        <w:t xml:space="preserve"> </w:t>
      </w:r>
      <w:r w:rsidR="009C2C3F">
        <w:rPr>
          <w:noProof/>
        </w:rPr>
        <w:drawing>
          <wp:inline distT="0" distB="0" distL="0" distR="0" wp14:anchorId="3EE8B142" wp14:editId="7FE5026C">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3B4F10C7" w14:textId="77777777"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14:anchorId="0F9AD416" wp14:editId="41C7045E">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14:anchorId="0AFF62B8" wp14:editId="027AD4C9">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14:anchorId="3D41CF61" wp14:editId="20BD8419">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w14:anchorId="218184FB">
          <v:shape id="_x0000_i1100" type="#_x0000_t75" style="width:33.5pt;height:18.4pt" o:ole="">
            <v:imagedata r:id="rId290" o:title=""/>
          </v:shape>
          <o:OLEObject Type="Embed" ProgID="Equation.3" ShapeID="_x0000_i1100" DrawAspect="Content" ObjectID="_1685804372"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w14:anchorId="00D7591E">
          <v:shape id="_x0000_i1101" type="#_x0000_t75" style="width:33.5pt;height:18.4pt" o:ole="">
            <v:imagedata r:id="rId290" o:title=""/>
          </v:shape>
          <o:OLEObject Type="Embed" ProgID="Equation.3" ShapeID="_x0000_i1101" DrawAspect="Content" ObjectID="_1685804373" r:id="rId292"/>
        </w:object>
      </w:r>
      <w:r w:rsidRPr="00E9040D">
        <w:t xml:space="preserve">is determined according to higher layer configuration and Table 9.2-2. </w:t>
      </w:r>
    </w:p>
    <w:p w14:paraId="63436D4B" w14:textId="77777777"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14:anchorId="608295C2" wp14:editId="0CB826B9">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FB22DB9" wp14:editId="4190D39F">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14:anchorId="6C134430" wp14:editId="3A2BE5F1">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14:anchorId="412115CF" wp14:editId="2D4E7613">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lastRenderedPageBreak/>
        <w:t>Table 4.2-2 in [3])</w:t>
      </w:r>
      <w:r w:rsidRPr="003346E0">
        <w:rPr>
          <w:rFonts w:hint="eastAsia"/>
        </w:rPr>
        <w:t xml:space="preserve"> and subframe </w:t>
      </w:r>
      <w:r w:rsidR="009C2C3F">
        <w:rPr>
          <w:noProof/>
          <w:position w:val="-10"/>
          <w:sz w:val="19"/>
          <w:szCs w:val="19"/>
        </w:rPr>
        <w:drawing>
          <wp:inline distT="0" distB="0" distL="0" distR="0" wp14:anchorId="36148282" wp14:editId="4BDF7344">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w14:anchorId="5655E0D4">
          <v:shape id="_x0000_i1102" type="#_x0000_t75" style="width:39.35pt;height:18.4pt" o:ole="">
            <v:imagedata r:id="rId293" o:title=""/>
          </v:shape>
          <o:OLEObject Type="Embed" ProgID="Equation.3" ShapeID="_x0000_i1102" DrawAspect="Content" ObjectID="_1685804374" r:id="rId294"/>
        </w:object>
      </w:r>
      <w:r>
        <w:rPr>
          <w:rFonts w:eastAsia="SimSun" w:hint="eastAsia"/>
          <w:lang w:eastAsia="zh-CN"/>
        </w:rPr>
        <w:t xml:space="preserve"> where </w:t>
      </w:r>
      <w:r w:rsidRPr="00AC6DF3">
        <w:rPr>
          <w:position w:val="-12"/>
        </w:rPr>
        <w:object w:dxaOrig="800" w:dyaOrig="360" w14:anchorId="379EF8C9">
          <v:shape id="_x0000_i1103" type="#_x0000_t75" style="width:39.35pt;height:18.4pt" o:ole="">
            <v:imagedata r:id="rId295" o:title=""/>
          </v:shape>
          <o:OLEObject Type="Embed" ProgID="Equation.3" ShapeID="_x0000_i1103" DrawAspect="Content" ObjectID="_1685804375" r:id="rId296"/>
        </w:object>
      </w:r>
      <w:r>
        <w:rPr>
          <w:rFonts w:eastAsia="SimSun" w:hint="eastAsia"/>
          <w:lang w:eastAsia="zh-CN"/>
        </w:rPr>
        <w:t xml:space="preserve"> and subframe </w:t>
      </w:r>
      <w:r w:rsidRPr="00AC6DF3">
        <w:rPr>
          <w:position w:val="-12"/>
        </w:rPr>
        <w:object w:dxaOrig="660" w:dyaOrig="360" w14:anchorId="68BB13B4">
          <v:shape id="_x0000_i1104" type="#_x0000_t75" style="width:32.65pt;height:18.4pt" o:ole="">
            <v:imagedata r:id="rId297" o:title=""/>
          </v:shape>
          <o:OLEObject Type="Embed" ProgID="Equation.3" ShapeID="_x0000_i1104" DrawAspect="Content" ObjectID="_1685804376"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14:paraId="2CC4CFA2" w14:textId="77777777"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14:anchorId="6BEFD4AD" wp14:editId="6ABEED73">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155E3739" w14:textId="77777777" w:rsidR="004D32D8" w:rsidRPr="0075709D" w:rsidRDefault="004D32D8" w:rsidP="004D32D8">
      <w:pPr>
        <w:pStyle w:val="B2"/>
        <w:ind w:firstLine="0"/>
        <w:rPr>
          <w:rFonts w:eastAsia="SimSun"/>
          <w:lang w:eastAsia="zh-CN"/>
        </w:rPr>
      </w:pPr>
      <w:r w:rsidRPr="0075709D">
        <w:rPr>
          <w:position w:val="-28"/>
        </w:rPr>
        <w:object w:dxaOrig="4800" w:dyaOrig="680" w14:anchorId="39A857AE">
          <v:shape id="_x0000_i1105" type="#_x0000_t75" style="width:240.3pt;height:33.5pt" o:ole="">
            <v:imagedata r:id="rId299" o:title=""/>
          </v:shape>
          <o:OLEObject Type="Embed" ProgID="Equation.3" ShapeID="_x0000_i1105" DrawAspect="Content" ObjectID="_1685804377" r:id="rId300"/>
        </w:object>
      </w:r>
    </w:p>
    <w:p w14:paraId="5A79301D" w14:textId="77777777"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14:anchorId="0A386E34" wp14:editId="31E87903">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7637C164" w14:textId="77777777"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w14:anchorId="3E7743CD">
          <v:shape id="_x0000_i1106" type="#_x0000_t75" style="width:314.8pt;height:38.5pt" o:ole="">
            <v:imagedata r:id="rId301" o:title=""/>
          </v:shape>
          <o:OLEObject Type="Embed" ProgID="Equation.3" ShapeID="_x0000_i1106" DrawAspect="Content" ObjectID="_1685804378" r:id="rId302"/>
        </w:object>
      </w:r>
    </w:p>
    <w:p w14:paraId="54031901" w14:textId="77777777" w:rsidR="00CE423A" w:rsidRDefault="004D32D8" w:rsidP="00CE423A">
      <w:pPr>
        <w:pStyle w:val="B1"/>
        <w:ind w:left="630" w:firstLine="0"/>
      </w:pPr>
      <w:r w:rsidRPr="00E9040D">
        <w:t xml:space="preserve">for antenna port </w:t>
      </w:r>
      <w:r w:rsidR="009C2C3F">
        <w:rPr>
          <w:noProof/>
          <w:position w:val="-10"/>
        </w:rPr>
        <w:drawing>
          <wp:inline distT="0" distB="0" distL="0" distR="0" wp14:anchorId="0070F5E7" wp14:editId="08965E03">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14:anchorId="0BA14A53" wp14:editId="45ACF7BB">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14:anchorId="17A88B27" wp14:editId="37EF1A9B">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w14:anchorId="6ADC7211">
          <v:shape id="_x0000_i1107" type="#_x0000_t75" style="width:42.7pt;height:20.1pt" o:ole="">
            <v:imagedata r:id="rId143" o:title=""/>
          </v:shape>
          <o:OLEObject Type="Embed" ProgID="Equation.3" ShapeID="_x0000_i1107" DrawAspect="Content" ObjectID="_1685804379"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14:anchorId="2610D423" wp14:editId="6EA71429">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14:paraId="15E328FC" w14:textId="77777777"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14:paraId="46A81B6C" w14:textId="77777777"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14:paraId="3A30C9D6" w14:textId="77777777" w:rsidR="00783F84" w:rsidRPr="00983609" w:rsidRDefault="00CE423A" w:rsidP="00983609">
      <w:pPr>
        <w:pStyle w:val="B1"/>
        <w:rPr>
          <w:i/>
        </w:rPr>
      </w:pPr>
      <w:r>
        <w:rPr>
          <w:position w:val="-10"/>
        </w:rPr>
        <w:tab/>
      </w:r>
      <w:r w:rsidR="009C2C3F">
        <w:rPr>
          <w:noProof/>
          <w:position w:val="-10"/>
        </w:rPr>
        <w:drawing>
          <wp:inline distT="0" distB="0" distL="0" distR="0" wp14:anchorId="1ABD53BF" wp14:editId="6C427AC2">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14:anchorId="4D6C6368" wp14:editId="522E5B3B">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14:anchorId="576EC717" wp14:editId="4FD8A355">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14:anchorId="44FED5E3" wp14:editId="7F602F6A">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14:anchorId="2808006D" wp14:editId="56052672">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14:anchorId="1EA0BCE1" wp14:editId="177AD8EF">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14:anchorId="5EE11074" wp14:editId="7B4124DA">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14:anchorId="0D2FC2EC" wp14:editId="7C5597CB">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14:anchorId="7AAD528F" wp14:editId="6645360D">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14:anchorId="0837858A" wp14:editId="550AB96D">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14:anchorId="17787094" wp14:editId="0283996A">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14:anchorId="0DA11B1A" wp14:editId="789972A3">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14:anchorId="31CFBEEB" wp14:editId="09DBFFD6">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14:anchorId="57F26CA3" wp14:editId="0A3E9664">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14:anchorId="1E1C2065" wp14:editId="381380A8">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w14:anchorId="5F3B8F30">
          <v:shape id="_x0000_i1108" type="#_x0000_t75" style="width:50.25pt;height:17.6pt" o:ole="">
            <v:imagedata r:id="rId304" o:title=""/>
          </v:shape>
          <o:OLEObject Type="Embed" ProgID="Equation.3" ShapeID="_x0000_i1108" DrawAspect="Content" ObjectID="_1685804380" r:id="rId305"/>
        </w:object>
      </w:r>
      <w:r w:rsidR="00FB1B10">
        <w:t xml:space="preserve">for normal cyclic prefix and </w:t>
      </w:r>
      <w:r w:rsidR="00FB1B10" w:rsidRPr="00144E7C">
        <w:rPr>
          <w:position w:val="-12"/>
        </w:rPr>
        <w:object w:dxaOrig="1020" w:dyaOrig="380" w14:anchorId="0AF0FC55">
          <v:shape id="_x0000_i1109" type="#_x0000_t75" style="width:48.55pt;height:17.6pt" o:ole="">
            <v:imagedata r:id="rId306" o:title=""/>
          </v:shape>
          <o:OLEObject Type="Embed" ProgID="Equation.3" ShapeID="_x0000_i1109" DrawAspect="Content" ObjectID="_1685804381"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14:anchorId="5A0CFED3" wp14:editId="3F98DC77">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w14:anchorId="664E85B7">
          <v:shape id="_x0000_i1110" type="#_x0000_t75" style="width:114.7pt;height:20.1pt" o:ole="">
            <v:imagedata r:id="rId308" o:title=""/>
          </v:shape>
          <o:OLEObject Type="Embed" ProgID="Equation.3" ShapeID="_x0000_i1110" DrawAspect="Content" ObjectID="_1685804382"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14:anchorId="6D6C9811" wp14:editId="7A12B52A">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14:paraId="7CBBFB25" w14:textId="77777777"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w14:anchorId="3ABD092A">
          <v:shape id="_x0000_i1111" type="#_x0000_t75" style="width:32.65pt;height:20.1pt" o:ole="">
            <v:imagedata r:id="rId146" o:title=""/>
          </v:shape>
          <o:OLEObject Type="Embed" ProgID="Equation.DSMT4" ShapeID="_x0000_i1111" DrawAspect="Content" ObjectID="_1685804383" r:id="rId310"/>
        </w:object>
      </w:r>
      <w:r w:rsidRPr="006C74BD">
        <w:rPr>
          <w:rFonts w:eastAsia="MS Mincho" w:hint="eastAsia"/>
          <w:lang w:eastAsia="ja-JP"/>
        </w:rPr>
        <w:t xml:space="preserve">is </w:t>
      </w:r>
      <w:r w:rsidRPr="0040451C">
        <w:rPr>
          <w:rFonts w:eastAsia="MS Mincho" w:hint="eastAsia"/>
          <w:lang w:eastAsia="ja-JP"/>
        </w:rPr>
        <w:t>obtained by above procedure.</w:t>
      </w:r>
    </w:p>
    <w:p w14:paraId="529EA391" w14:textId="77777777"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w14:anchorId="0115624F">
          <v:shape id="_x0000_i1112" type="#_x0000_t75" style="width:32.65pt;height:20.1pt" o:ole="">
            <v:imagedata r:id="rId146" o:title=""/>
          </v:shape>
          <o:OLEObject Type="Embed" ProgID="Equation.DSMT4" ShapeID="_x0000_i1112" DrawAspect="Content" ObjectID="_1685804384" r:id="rId311"/>
        </w:object>
      </w:r>
      <w:r w:rsidRPr="0040451C">
        <w:rPr>
          <w:rFonts w:eastAsia="MS Mincho" w:hint="eastAsia"/>
          <w:lang w:eastAsia="ja-JP"/>
        </w:rPr>
        <w:t xml:space="preserve">is the sum between </w:t>
      </w:r>
      <w:r w:rsidRPr="002F23CE">
        <w:rPr>
          <w:position w:val="-12"/>
        </w:rPr>
        <w:object w:dxaOrig="900" w:dyaOrig="380" w14:anchorId="2C692035">
          <v:shape id="_x0000_i1113" type="#_x0000_t75" style="width:45.2pt;height:18.4pt" o:ole="">
            <v:imagedata r:id="rId149" o:title=""/>
          </v:shape>
          <o:OLEObject Type="Embed" ProgID="Equation.DSMT4" ShapeID="_x0000_i1113" DrawAspect="Content" ObjectID="_1685804385"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14:paraId="2AF5C586" w14:textId="77777777"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w14:anchorId="58054AE0">
          <v:shape id="_x0000_i1114" type="#_x0000_t75" style="width:32.65pt;height:20.1pt" o:ole="">
            <v:imagedata r:id="rId146" o:title=""/>
          </v:shape>
          <o:OLEObject Type="Embed" ProgID="Equation.DSMT4" ShapeID="_x0000_i1114" DrawAspect="Content" ObjectID="_1685804386"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w14:anchorId="5E164C80">
          <v:shape id="_x0000_i1115" type="#_x0000_t75" style="width:32.65pt;height:18.4pt" o:ole="">
            <v:imagedata r:id="rId152" o:title=""/>
          </v:shape>
          <o:OLEObject Type="Embed" ProgID="Equation.3" ShapeID="_x0000_i1115" DrawAspect="Content" ObjectID="_1685804387" r:id="rId314"/>
        </w:object>
      </w:r>
      <w:r>
        <w:rPr>
          <w:rFonts w:eastAsia="MS Mincho" w:hint="eastAsia"/>
          <w:lang w:eastAsia="ja-JP"/>
        </w:rPr>
        <w:t xml:space="preserve"> = 0</w:t>
      </w:r>
      <w:r w:rsidRPr="001E5067">
        <w:rPr>
          <w:rFonts w:eastAsia="MS Mincho" w:hint="eastAsia"/>
          <w:lang w:eastAsia="ja-JP"/>
        </w:rPr>
        <w:t>.</w:t>
      </w:r>
    </w:p>
    <w:p w14:paraId="31A762F9" w14:textId="77777777" w:rsidR="005B4392" w:rsidRPr="00E9040D" w:rsidRDefault="005B4392" w:rsidP="005B4392"/>
    <w:p w14:paraId="7D8CB442" w14:textId="77777777"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14:anchorId="1881B9D9" wp14:editId="43C36A29">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14:anchorId="3ACC86CE" wp14:editId="535C537E">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14:paraId="08471BC9" w14:textId="77777777">
        <w:trPr>
          <w:cantSplit/>
          <w:jc w:val="center"/>
        </w:trPr>
        <w:tc>
          <w:tcPr>
            <w:tcW w:w="0" w:type="auto"/>
            <w:vMerge w:val="restart"/>
            <w:shd w:val="clear" w:color="auto" w:fill="E0E0E0"/>
            <w:vAlign w:val="center"/>
          </w:tcPr>
          <w:p w14:paraId="19EC44F6" w14:textId="77777777" w:rsidR="0093274D" w:rsidRPr="00E9040D" w:rsidRDefault="0093274D" w:rsidP="00975C2E">
            <w:pPr>
              <w:pStyle w:val="TAH"/>
            </w:pPr>
            <w:r w:rsidRPr="00E9040D">
              <w:t>UL</w:t>
            </w:r>
            <w:r w:rsidR="005B4392" w:rsidRPr="00E9040D">
              <w:t>/</w:t>
            </w:r>
            <w:r w:rsidRPr="00E9040D">
              <w:t>DL</w:t>
            </w:r>
          </w:p>
          <w:p w14:paraId="181E43F2" w14:textId="77777777" w:rsidR="0093274D" w:rsidRPr="00E9040D" w:rsidRDefault="0093274D" w:rsidP="00975C2E">
            <w:pPr>
              <w:pStyle w:val="TAH"/>
            </w:pPr>
            <w:r w:rsidRPr="00E9040D">
              <w:t>Configuration</w:t>
            </w:r>
          </w:p>
        </w:tc>
        <w:tc>
          <w:tcPr>
            <w:tcW w:w="0" w:type="auto"/>
            <w:gridSpan w:val="10"/>
            <w:shd w:val="clear" w:color="auto" w:fill="E0E0E0"/>
            <w:vAlign w:val="center"/>
          </w:tcPr>
          <w:p w14:paraId="5C2165B1" w14:textId="77777777" w:rsidR="0093274D" w:rsidRPr="00E9040D" w:rsidRDefault="0093274D" w:rsidP="00975C2E">
            <w:pPr>
              <w:pStyle w:val="TAH"/>
              <w:rPr>
                <w:i/>
                <w:iCs/>
              </w:rPr>
            </w:pPr>
            <w:r w:rsidRPr="00E9040D">
              <w:t xml:space="preserve">Subframe </w:t>
            </w:r>
            <w:r w:rsidRPr="00E9040D">
              <w:rPr>
                <w:i/>
                <w:iCs/>
              </w:rPr>
              <w:t>n</w:t>
            </w:r>
          </w:p>
        </w:tc>
      </w:tr>
      <w:tr w:rsidR="0093274D" w:rsidRPr="00E9040D" w14:paraId="4424020E" w14:textId="77777777">
        <w:trPr>
          <w:cantSplit/>
          <w:jc w:val="center"/>
        </w:trPr>
        <w:tc>
          <w:tcPr>
            <w:tcW w:w="0" w:type="auto"/>
            <w:vMerge/>
            <w:shd w:val="clear" w:color="auto" w:fill="E0E0E0"/>
            <w:vAlign w:val="center"/>
          </w:tcPr>
          <w:p w14:paraId="2B019163" w14:textId="77777777" w:rsidR="0093274D" w:rsidRPr="00E9040D" w:rsidRDefault="0093274D" w:rsidP="00975C2E">
            <w:pPr>
              <w:pStyle w:val="TAH"/>
            </w:pPr>
          </w:p>
        </w:tc>
        <w:tc>
          <w:tcPr>
            <w:tcW w:w="0" w:type="auto"/>
            <w:shd w:val="clear" w:color="auto" w:fill="E0E0E0"/>
            <w:vAlign w:val="center"/>
          </w:tcPr>
          <w:p w14:paraId="7633529C" w14:textId="77777777" w:rsidR="0093274D" w:rsidRPr="00E9040D" w:rsidRDefault="0093274D" w:rsidP="00975C2E">
            <w:pPr>
              <w:pStyle w:val="TAH"/>
            </w:pPr>
            <w:r w:rsidRPr="00E9040D">
              <w:t>0</w:t>
            </w:r>
          </w:p>
        </w:tc>
        <w:tc>
          <w:tcPr>
            <w:tcW w:w="0" w:type="auto"/>
            <w:shd w:val="clear" w:color="auto" w:fill="E0E0E0"/>
            <w:vAlign w:val="center"/>
          </w:tcPr>
          <w:p w14:paraId="29F52E19" w14:textId="77777777" w:rsidR="0093274D" w:rsidRPr="00E9040D" w:rsidRDefault="0093274D" w:rsidP="00975C2E">
            <w:pPr>
              <w:pStyle w:val="TAH"/>
            </w:pPr>
            <w:r w:rsidRPr="00E9040D">
              <w:t>1</w:t>
            </w:r>
          </w:p>
        </w:tc>
        <w:tc>
          <w:tcPr>
            <w:tcW w:w="0" w:type="auto"/>
            <w:shd w:val="clear" w:color="auto" w:fill="E0E0E0"/>
            <w:vAlign w:val="center"/>
          </w:tcPr>
          <w:p w14:paraId="3DF63FA3" w14:textId="77777777" w:rsidR="0093274D" w:rsidRPr="00E9040D" w:rsidRDefault="0093274D" w:rsidP="00975C2E">
            <w:pPr>
              <w:pStyle w:val="TAH"/>
            </w:pPr>
            <w:r w:rsidRPr="00E9040D">
              <w:t>2</w:t>
            </w:r>
          </w:p>
        </w:tc>
        <w:tc>
          <w:tcPr>
            <w:tcW w:w="0" w:type="auto"/>
            <w:shd w:val="clear" w:color="auto" w:fill="E0E0E0"/>
            <w:vAlign w:val="center"/>
          </w:tcPr>
          <w:p w14:paraId="2AF41FCA" w14:textId="77777777" w:rsidR="0093274D" w:rsidRPr="00E9040D" w:rsidRDefault="0093274D" w:rsidP="00975C2E">
            <w:pPr>
              <w:pStyle w:val="TAH"/>
            </w:pPr>
            <w:r w:rsidRPr="00E9040D">
              <w:t>3</w:t>
            </w:r>
          </w:p>
        </w:tc>
        <w:tc>
          <w:tcPr>
            <w:tcW w:w="0" w:type="auto"/>
            <w:shd w:val="clear" w:color="auto" w:fill="E0E0E0"/>
            <w:vAlign w:val="center"/>
          </w:tcPr>
          <w:p w14:paraId="72745E79" w14:textId="77777777" w:rsidR="0093274D" w:rsidRPr="00E9040D" w:rsidRDefault="0093274D" w:rsidP="00975C2E">
            <w:pPr>
              <w:pStyle w:val="TAH"/>
            </w:pPr>
            <w:r w:rsidRPr="00E9040D">
              <w:t>4</w:t>
            </w:r>
          </w:p>
        </w:tc>
        <w:tc>
          <w:tcPr>
            <w:tcW w:w="0" w:type="auto"/>
            <w:shd w:val="clear" w:color="auto" w:fill="E0E0E0"/>
            <w:vAlign w:val="center"/>
          </w:tcPr>
          <w:p w14:paraId="75593CD8" w14:textId="77777777" w:rsidR="0093274D" w:rsidRPr="00E9040D" w:rsidRDefault="0093274D" w:rsidP="00975C2E">
            <w:pPr>
              <w:pStyle w:val="TAH"/>
            </w:pPr>
            <w:r w:rsidRPr="00E9040D">
              <w:t>5</w:t>
            </w:r>
          </w:p>
        </w:tc>
        <w:tc>
          <w:tcPr>
            <w:tcW w:w="0" w:type="auto"/>
            <w:shd w:val="clear" w:color="auto" w:fill="E0E0E0"/>
            <w:vAlign w:val="center"/>
          </w:tcPr>
          <w:p w14:paraId="7B801217" w14:textId="77777777" w:rsidR="0093274D" w:rsidRPr="00E9040D" w:rsidRDefault="0093274D" w:rsidP="00975C2E">
            <w:pPr>
              <w:pStyle w:val="TAH"/>
            </w:pPr>
            <w:r w:rsidRPr="00E9040D">
              <w:t>6</w:t>
            </w:r>
          </w:p>
        </w:tc>
        <w:tc>
          <w:tcPr>
            <w:tcW w:w="0" w:type="auto"/>
            <w:shd w:val="clear" w:color="auto" w:fill="E0E0E0"/>
            <w:vAlign w:val="center"/>
          </w:tcPr>
          <w:p w14:paraId="7B4304A6" w14:textId="77777777" w:rsidR="0093274D" w:rsidRPr="00E9040D" w:rsidRDefault="0093274D" w:rsidP="00975C2E">
            <w:pPr>
              <w:pStyle w:val="TAH"/>
            </w:pPr>
            <w:r w:rsidRPr="00E9040D">
              <w:t>7</w:t>
            </w:r>
          </w:p>
        </w:tc>
        <w:tc>
          <w:tcPr>
            <w:tcW w:w="0" w:type="auto"/>
            <w:shd w:val="clear" w:color="auto" w:fill="E0E0E0"/>
            <w:vAlign w:val="center"/>
          </w:tcPr>
          <w:p w14:paraId="55163DBA" w14:textId="77777777" w:rsidR="0093274D" w:rsidRPr="00E9040D" w:rsidRDefault="0093274D" w:rsidP="00975C2E">
            <w:pPr>
              <w:pStyle w:val="TAH"/>
            </w:pPr>
            <w:r w:rsidRPr="00E9040D">
              <w:t>8</w:t>
            </w:r>
          </w:p>
        </w:tc>
        <w:tc>
          <w:tcPr>
            <w:tcW w:w="0" w:type="auto"/>
            <w:shd w:val="clear" w:color="auto" w:fill="E0E0E0"/>
            <w:vAlign w:val="center"/>
          </w:tcPr>
          <w:p w14:paraId="514AF84A" w14:textId="77777777" w:rsidR="0093274D" w:rsidRPr="00E9040D" w:rsidRDefault="0093274D" w:rsidP="00975C2E">
            <w:pPr>
              <w:pStyle w:val="TAH"/>
            </w:pPr>
            <w:r w:rsidRPr="00E9040D">
              <w:t>9</w:t>
            </w:r>
          </w:p>
        </w:tc>
      </w:tr>
      <w:tr w:rsidR="0093274D" w:rsidRPr="00E9040D" w14:paraId="3425D934" w14:textId="77777777">
        <w:trPr>
          <w:cantSplit/>
          <w:jc w:val="center"/>
        </w:trPr>
        <w:tc>
          <w:tcPr>
            <w:tcW w:w="0" w:type="auto"/>
            <w:vAlign w:val="center"/>
          </w:tcPr>
          <w:p w14:paraId="346F9E64" w14:textId="77777777" w:rsidR="0093274D" w:rsidRPr="00E9040D" w:rsidRDefault="0093274D" w:rsidP="00975C2E">
            <w:pPr>
              <w:pStyle w:val="TAC"/>
            </w:pPr>
            <w:r w:rsidRPr="00E9040D">
              <w:t>0</w:t>
            </w:r>
          </w:p>
        </w:tc>
        <w:tc>
          <w:tcPr>
            <w:tcW w:w="0" w:type="auto"/>
            <w:vAlign w:val="center"/>
          </w:tcPr>
          <w:p w14:paraId="391C2ADC" w14:textId="77777777" w:rsidR="0093274D" w:rsidRPr="00E9040D" w:rsidRDefault="0093274D" w:rsidP="00975C2E">
            <w:pPr>
              <w:pStyle w:val="TAC"/>
            </w:pPr>
            <w:r w:rsidRPr="00E9040D">
              <w:t>-</w:t>
            </w:r>
          </w:p>
        </w:tc>
        <w:tc>
          <w:tcPr>
            <w:tcW w:w="0" w:type="auto"/>
            <w:vAlign w:val="center"/>
          </w:tcPr>
          <w:p w14:paraId="08A50D2C" w14:textId="77777777" w:rsidR="0093274D" w:rsidRPr="00E9040D" w:rsidRDefault="0093274D" w:rsidP="00975C2E">
            <w:pPr>
              <w:pStyle w:val="TAC"/>
            </w:pPr>
            <w:r w:rsidRPr="00E9040D">
              <w:t>-</w:t>
            </w:r>
          </w:p>
        </w:tc>
        <w:tc>
          <w:tcPr>
            <w:tcW w:w="0" w:type="auto"/>
            <w:vAlign w:val="center"/>
          </w:tcPr>
          <w:p w14:paraId="3EF6FCE5" w14:textId="77777777" w:rsidR="0093274D" w:rsidRPr="00E9040D" w:rsidRDefault="0093274D" w:rsidP="00975C2E">
            <w:pPr>
              <w:pStyle w:val="TAC"/>
            </w:pPr>
            <w:r w:rsidRPr="00E9040D">
              <w:t>6</w:t>
            </w:r>
          </w:p>
        </w:tc>
        <w:tc>
          <w:tcPr>
            <w:tcW w:w="0" w:type="auto"/>
            <w:vAlign w:val="center"/>
          </w:tcPr>
          <w:p w14:paraId="2450A19A" w14:textId="77777777" w:rsidR="0093274D" w:rsidRPr="00E9040D" w:rsidRDefault="0093274D" w:rsidP="00975C2E">
            <w:pPr>
              <w:pStyle w:val="TAC"/>
            </w:pPr>
            <w:r w:rsidRPr="00E9040D">
              <w:t>-</w:t>
            </w:r>
          </w:p>
        </w:tc>
        <w:tc>
          <w:tcPr>
            <w:tcW w:w="0" w:type="auto"/>
            <w:vAlign w:val="center"/>
          </w:tcPr>
          <w:p w14:paraId="44546491" w14:textId="77777777" w:rsidR="0093274D" w:rsidRPr="00E9040D" w:rsidRDefault="0093274D" w:rsidP="00975C2E">
            <w:pPr>
              <w:pStyle w:val="TAC"/>
            </w:pPr>
            <w:r w:rsidRPr="00E9040D">
              <w:t>4</w:t>
            </w:r>
          </w:p>
        </w:tc>
        <w:tc>
          <w:tcPr>
            <w:tcW w:w="0" w:type="auto"/>
            <w:vAlign w:val="center"/>
          </w:tcPr>
          <w:p w14:paraId="74A2DD6C" w14:textId="77777777" w:rsidR="0093274D" w:rsidRPr="00E9040D" w:rsidRDefault="0093274D" w:rsidP="00975C2E">
            <w:pPr>
              <w:pStyle w:val="TAC"/>
            </w:pPr>
            <w:r w:rsidRPr="00E9040D">
              <w:t>-</w:t>
            </w:r>
          </w:p>
        </w:tc>
        <w:tc>
          <w:tcPr>
            <w:tcW w:w="0" w:type="auto"/>
            <w:vAlign w:val="center"/>
          </w:tcPr>
          <w:p w14:paraId="271574C4" w14:textId="77777777" w:rsidR="0093274D" w:rsidRPr="00E9040D" w:rsidRDefault="0093274D" w:rsidP="00975C2E">
            <w:pPr>
              <w:pStyle w:val="TAC"/>
            </w:pPr>
            <w:r w:rsidRPr="00E9040D">
              <w:t>-</w:t>
            </w:r>
          </w:p>
        </w:tc>
        <w:tc>
          <w:tcPr>
            <w:tcW w:w="0" w:type="auto"/>
            <w:vAlign w:val="center"/>
          </w:tcPr>
          <w:p w14:paraId="7D2D58D8" w14:textId="77777777" w:rsidR="0093274D" w:rsidRPr="00E9040D" w:rsidRDefault="0093274D" w:rsidP="00975C2E">
            <w:pPr>
              <w:pStyle w:val="TAC"/>
            </w:pPr>
            <w:r w:rsidRPr="00E9040D">
              <w:t>6</w:t>
            </w:r>
          </w:p>
        </w:tc>
        <w:tc>
          <w:tcPr>
            <w:tcW w:w="0" w:type="auto"/>
            <w:vAlign w:val="center"/>
          </w:tcPr>
          <w:p w14:paraId="4FB647E9" w14:textId="77777777" w:rsidR="0093274D" w:rsidRPr="00E9040D" w:rsidRDefault="0093274D" w:rsidP="00975C2E">
            <w:pPr>
              <w:pStyle w:val="TAC"/>
            </w:pPr>
            <w:r w:rsidRPr="00E9040D">
              <w:t>-</w:t>
            </w:r>
          </w:p>
        </w:tc>
        <w:tc>
          <w:tcPr>
            <w:tcW w:w="0" w:type="auto"/>
            <w:vAlign w:val="center"/>
          </w:tcPr>
          <w:p w14:paraId="1EF18FC9" w14:textId="77777777" w:rsidR="0093274D" w:rsidRPr="00E9040D" w:rsidRDefault="0093274D" w:rsidP="00975C2E">
            <w:pPr>
              <w:pStyle w:val="TAC"/>
            </w:pPr>
            <w:r w:rsidRPr="00E9040D">
              <w:t>4</w:t>
            </w:r>
          </w:p>
        </w:tc>
      </w:tr>
      <w:tr w:rsidR="0093274D" w:rsidRPr="00E9040D" w14:paraId="17F6AC99" w14:textId="77777777">
        <w:trPr>
          <w:cantSplit/>
          <w:jc w:val="center"/>
        </w:trPr>
        <w:tc>
          <w:tcPr>
            <w:tcW w:w="0" w:type="auto"/>
            <w:vAlign w:val="center"/>
          </w:tcPr>
          <w:p w14:paraId="2B0A68CC" w14:textId="77777777" w:rsidR="0093274D" w:rsidRPr="00E9040D" w:rsidRDefault="0093274D" w:rsidP="00975C2E">
            <w:pPr>
              <w:pStyle w:val="TAC"/>
            </w:pPr>
            <w:r w:rsidRPr="00E9040D">
              <w:t>1</w:t>
            </w:r>
          </w:p>
        </w:tc>
        <w:tc>
          <w:tcPr>
            <w:tcW w:w="0" w:type="auto"/>
            <w:vAlign w:val="center"/>
          </w:tcPr>
          <w:p w14:paraId="496329D5" w14:textId="77777777" w:rsidR="0093274D" w:rsidRPr="00E9040D" w:rsidRDefault="0093274D" w:rsidP="00975C2E">
            <w:pPr>
              <w:pStyle w:val="TAC"/>
            </w:pPr>
            <w:r w:rsidRPr="00E9040D">
              <w:t>-</w:t>
            </w:r>
          </w:p>
        </w:tc>
        <w:tc>
          <w:tcPr>
            <w:tcW w:w="0" w:type="auto"/>
            <w:vAlign w:val="center"/>
          </w:tcPr>
          <w:p w14:paraId="7C48B468" w14:textId="77777777" w:rsidR="0093274D" w:rsidRPr="00E9040D" w:rsidRDefault="0093274D" w:rsidP="00975C2E">
            <w:pPr>
              <w:pStyle w:val="TAC"/>
            </w:pPr>
            <w:r w:rsidRPr="00E9040D">
              <w:t>-</w:t>
            </w:r>
          </w:p>
        </w:tc>
        <w:tc>
          <w:tcPr>
            <w:tcW w:w="0" w:type="auto"/>
            <w:vAlign w:val="center"/>
          </w:tcPr>
          <w:p w14:paraId="0C3DE66E" w14:textId="77777777" w:rsidR="0093274D" w:rsidRPr="00E9040D" w:rsidRDefault="0093274D" w:rsidP="00975C2E">
            <w:pPr>
              <w:pStyle w:val="TAC"/>
            </w:pPr>
            <w:r w:rsidRPr="00E9040D">
              <w:t>7, 6</w:t>
            </w:r>
          </w:p>
        </w:tc>
        <w:tc>
          <w:tcPr>
            <w:tcW w:w="0" w:type="auto"/>
            <w:vAlign w:val="center"/>
          </w:tcPr>
          <w:p w14:paraId="3DBDCC20" w14:textId="77777777" w:rsidR="0093274D" w:rsidRPr="00E9040D" w:rsidRDefault="0093274D" w:rsidP="00975C2E">
            <w:pPr>
              <w:pStyle w:val="TAC"/>
            </w:pPr>
            <w:r w:rsidRPr="00E9040D">
              <w:t>4</w:t>
            </w:r>
          </w:p>
        </w:tc>
        <w:tc>
          <w:tcPr>
            <w:tcW w:w="0" w:type="auto"/>
            <w:vAlign w:val="center"/>
          </w:tcPr>
          <w:p w14:paraId="354CAA03" w14:textId="77777777" w:rsidR="0093274D" w:rsidRPr="00E9040D" w:rsidRDefault="0093274D" w:rsidP="00975C2E">
            <w:pPr>
              <w:pStyle w:val="TAC"/>
            </w:pPr>
            <w:r w:rsidRPr="00E9040D">
              <w:t>-</w:t>
            </w:r>
          </w:p>
        </w:tc>
        <w:tc>
          <w:tcPr>
            <w:tcW w:w="0" w:type="auto"/>
            <w:vAlign w:val="center"/>
          </w:tcPr>
          <w:p w14:paraId="59230C61" w14:textId="77777777" w:rsidR="0093274D" w:rsidRPr="00E9040D" w:rsidRDefault="0093274D" w:rsidP="00975C2E">
            <w:pPr>
              <w:pStyle w:val="TAC"/>
            </w:pPr>
            <w:r w:rsidRPr="00E9040D">
              <w:t>-</w:t>
            </w:r>
          </w:p>
        </w:tc>
        <w:tc>
          <w:tcPr>
            <w:tcW w:w="0" w:type="auto"/>
            <w:vAlign w:val="center"/>
          </w:tcPr>
          <w:p w14:paraId="309ED688" w14:textId="77777777" w:rsidR="0093274D" w:rsidRPr="00E9040D" w:rsidRDefault="0093274D" w:rsidP="00975C2E">
            <w:pPr>
              <w:pStyle w:val="TAC"/>
            </w:pPr>
            <w:r w:rsidRPr="00E9040D">
              <w:t>-</w:t>
            </w:r>
          </w:p>
        </w:tc>
        <w:tc>
          <w:tcPr>
            <w:tcW w:w="0" w:type="auto"/>
            <w:vAlign w:val="center"/>
          </w:tcPr>
          <w:p w14:paraId="5898EB75" w14:textId="77777777" w:rsidR="0093274D" w:rsidRPr="00E9040D" w:rsidRDefault="0093274D" w:rsidP="00975C2E">
            <w:pPr>
              <w:pStyle w:val="TAC"/>
            </w:pPr>
            <w:r w:rsidRPr="00E9040D">
              <w:t>7, 6</w:t>
            </w:r>
          </w:p>
        </w:tc>
        <w:tc>
          <w:tcPr>
            <w:tcW w:w="0" w:type="auto"/>
            <w:vAlign w:val="center"/>
          </w:tcPr>
          <w:p w14:paraId="7D8DCF5A" w14:textId="77777777" w:rsidR="0093274D" w:rsidRPr="00E9040D" w:rsidRDefault="0093274D" w:rsidP="00975C2E">
            <w:pPr>
              <w:pStyle w:val="TAC"/>
            </w:pPr>
            <w:r w:rsidRPr="00E9040D">
              <w:t>4</w:t>
            </w:r>
          </w:p>
        </w:tc>
        <w:tc>
          <w:tcPr>
            <w:tcW w:w="0" w:type="auto"/>
            <w:vAlign w:val="center"/>
          </w:tcPr>
          <w:p w14:paraId="4458A675" w14:textId="77777777" w:rsidR="0093274D" w:rsidRPr="00E9040D" w:rsidRDefault="0093274D" w:rsidP="00975C2E">
            <w:pPr>
              <w:pStyle w:val="TAC"/>
            </w:pPr>
            <w:r w:rsidRPr="00E9040D">
              <w:t>-</w:t>
            </w:r>
          </w:p>
        </w:tc>
      </w:tr>
      <w:tr w:rsidR="0093274D" w:rsidRPr="00E9040D" w14:paraId="69F9EB87" w14:textId="77777777">
        <w:trPr>
          <w:cantSplit/>
          <w:jc w:val="center"/>
        </w:trPr>
        <w:tc>
          <w:tcPr>
            <w:tcW w:w="0" w:type="auto"/>
            <w:vAlign w:val="center"/>
          </w:tcPr>
          <w:p w14:paraId="6D48381B" w14:textId="77777777" w:rsidR="0093274D" w:rsidRPr="00E9040D" w:rsidRDefault="0093274D" w:rsidP="00975C2E">
            <w:pPr>
              <w:pStyle w:val="TAC"/>
            </w:pPr>
            <w:r w:rsidRPr="00E9040D">
              <w:t>2</w:t>
            </w:r>
          </w:p>
        </w:tc>
        <w:tc>
          <w:tcPr>
            <w:tcW w:w="0" w:type="auto"/>
            <w:vAlign w:val="center"/>
          </w:tcPr>
          <w:p w14:paraId="069D4B70" w14:textId="77777777" w:rsidR="0093274D" w:rsidRPr="00E9040D" w:rsidRDefault="0093274D" w:rsidP="00975C2E">
            <w:pPr>
              <w:pStyle w:val="TAC"/>
            </w:pPr>
            <w:r w:rsidRPr="00E9040D">
              <w:t>-</w:t>
            </w:r>
          </w:p>
        </w:tc>
        <w:tc>
          <w:tcPr>
            <w:tcW w:w="0" w:type="auto"/>
            <w:vAlign w:val="center"/>
          </w:tcPr>
          <w:p w14:paraId="5B63C341" w14:textId="77777777" w:rsidR="0093274D" w:rsidRPr="00E9040D" w:rsidRDefault="0093274D" w:rsidP="00975C2E">
            <w:pPr>
              <w:pStyle w:val="TAC"/>
            </w:pPr>
            <w:r w:rsidRPr="00E9040D">
              <w:t>-</w:t>
            </w:r>
          </w:p>
        </w:tc>
        <w:tc>
          <w:tcPr>
            <w:tcW w:w="0" w:type="auto"/>
            <w:vAlign w:val="center"/>
          </w:tcPr>
          <w:p w14:paraId="1D467DF7" w14:textId="77777777" w:rsidR="0093274D" w:rsidRPr="00E9040D" w:rsidRDefault="0093274D" w:rsidP="00975C2E">
            <w:pPr>
              <w:pStyle w:val="TAC"/>
            </w:pPr>
            <w:r w:rsidRPr="00E9040D">
              <w:t>8, 7, 4, 6</w:t>
            </w:r>
          </w:p>
        </w:tc>
        <w:tc>
          <w:tcPr>
            <w:tcW w:w="0" w:type="auto"/>
            <w:vAlign w:val="center"/>
          </w:tcPr>
          <w:p w14:paraId="345B2F0B" w14:textId="77777777" w:rsidR="0093274D" w:rsidRPr="00E9040D" w:rsidRDefault="0093274D" w:rsidP="00975C2E">
            <w:pPr>
              <w:pStyle w:val="TAC"/>
            </w:pPr>
            <w:r w:rsidRPr="00E9040D">
              <w:t>-</w:t>
            </w:r>
          </w:p>
        </w:tc>
        <w:tc>
          <w:tcPr>
            <w:tcW w:w="0" w:type="auto"/>
            <w:vAlign w:val="center"/>
          </w:tcPr>
          <w:p w14:paraId="29288952" w14:textId="77777777" w:rsidR="0093274D" w:rsidRPr="00E9040D" w:rsidRDefault="0093274D" w:rsidP="00975C2E">
            <w:pPr>
              <w:pStyle w:val="TAC"/>
            </w:pPr>
            <w:r w:rsidRPr="00E9040D">
              <w:t>-</w:t>
            </w:r>
          </w:p>
        </w:tc>
        <w:tc>
          <w:tcPr>
            <w:tcW w:w="0" w:type="auto"/>
            <w:vAlign w:val="center"/>
          </w:tcPr>
          <w:p w14:paraId="1328DDD7" w14:textId="77777777" w:rsidR="0093274D" w:rsidRPr="00E9040D" w:rsidRDefault="0093274D" w:rsidP="00975C2E">
            <w:pPr>
              <w:pStyle w:val="TAC"/>
            </w:pPr>
            <w:r w:rsidRPr="00E9040D">
              <w:t>-</w:t>
            </w:r>
          </w:p>
        </w:tc>
        <w:tc>
          <w:tcPr>
            <w:tcW w:w="0" w:type="auto"/>
            <w:vAlign w:val="center"/>
          </w:tcPr>
          <w:p w14:paraId="21D34CC9" w14:textId="77777777" w:rsidR="0093274D" w:rsidRPr="00E9040D" w:rsidRDefault="0093274D" w:rsidP="00975C2E">
            <w:pPr>
              <w:pStyle w:val="TAC"/>
            </w:pPr>
            <w:r w:rsidRPr="00E9040D">
              <w:t>-</w:t>
            </w:r>
          </w:p>
        </w:tc>
        <w:tc>
          <w:tcPr>
            <w:tcW w:w="0" w:type="auto"/>
            <w:vAlign w:val="center"/>
          </w:tcPr>
          <w:p w14:paraId="42358007" w14:textId="77777777" w:rsidR="0093274D" w:rsidRPr="00E9040D" w:rsidRDefault="0093274D" w:rsidP="00975C2E">
            <w:pPr>
              <w:pStyle w:val="TAC"/>
            </w:pPr>
            <w:r w:rsidRPr="00E9040D">
              <w:t>8, 7, 4, 6</w:t>
            </w:r>
          </w:p>
        </w:tc>
        <w:tc>
          <w:tcPr>
            <w:tcW w:w="0" w:type="auto"/>
            <w:vAlign w:val="center"/>
          </w:tcPr>
          <w:p w14:paraId="197D718D" w14:textId="77777777" w:rsidR="0093274D" w:rsidRPr="00E9040D" w:rsidRDefault="0093274D" w:rsidP="00975C2E">
            <w:pPr>
              <w:pStyle w:val="TAC"/>
            </w:pPr>
            <w:r w:rsidRPr="00E9040D">
              <w:t>-</w:t>
            </w:r>
          </w:p>
        </w:tc>
        <w:tc>
          <w:tcPr>
            <w:tcW w:w="0" w:type="auto"/>
            <w:vAlign w:val="center"/>
          </w:tcPr>
          <w:p w14:paraId="7C79DC00" w14:textId="77777777" w:rsidR="0093274D" w:rsidRPr="00E9040D" w:rsidRDefault="0093274D" w:rsidP="00975C2E">
            <w:pPr>
              <w:pStyle w:val="TAC"/>
            </w:pPr>
            <w:r w:rsidRPr="00E9040D">
              <w:t>-</w:t>
            </w:r>
          </w:p>
        </w:tc>
      </w:tr>
      <w:tr w:rsidR="0093274D" w:rsidRPr="00E9040D" w14:paraId="2492D866" w14:textId="77777777">
        <w:trPr>
          <w:cantSplit/>
          <w:jc w:val="center"/>
        </w:trPr>
        <w:tc>
          <w:tcPr>
            <w:tcW w:w="0" w:type="auto"/>
            <w:vAlign w:val="center"/>
          </w:tcPr>
          <w:p w14:paraId="33CD79E1" w14:textId="77777777" w:rsidR="0093274D" w:rsidRPr="00E9040D" w:rsidRDefault="0093274D" w:rsidP="00975C2E">
            <w:pPr>
              <w:pStyle w:val="TAC"/>
            </w:pPr>
            <w:r w:rsidRPr="00E9040D">
              <w:t>3</w:t>
            </w:r>
          </w:p>
        </w:tc>
        <w:tc>
          <w:tcPr>
            <w:tcW w:w="0" w:type="auto"/>
            <w:vAlign w:val="center"/>
          </w:tcPr>
          <w:p w14:paraId="6CC96C6D" w14:textId="77777777" w:rsidR="0093274D" w:rsidRPr="00E9040D" w:rsidRDefault="0093274D" w:rsidP="00975C2E">
            <w:pPr>
              <w:pStyle w:val="TAC"/>
            </w:pPr>
            <w:r w:rsidRPr="00E9040D">
              <w:t>-</w:t>
            </w:r>
          </w:p>
        </w:tc>
        <w:tc>
          <w:tcPr>
            <w:tcW w:w="0" w:type="auto"/>
            <w:vAlign w:val="center"/>
          </w:tcPr>
          <w:p w14:paraId="06517A93" w14:textId="77777777" w:rsidR="0093274D" w:rsidRPr="00E9040D" w:rsidRDefault="0093274D" w:rsidP="00975C2E">
            <w:pPr>
              <w:pStyle w:val="TAC"/>
            </w:pPr>
            <w:r w:rsidRPr="00E9040D">
              <w:t>-</w:t>
            </w:r>
          </w:p>
        </w:tc>
        <w:tc>
          <w:tcPr>
            <w:tcW w:w="0" w:type="auto"/>
            <w:vAlign w:val="center"/>
          </w:tcPr>
          <w:p w14:paraId="7ED81F4F" w14:textId="77777777" w:rsidR="0093274D" w:rsidRPr="00E9040D" w:rsidRDefault="0093274D" w:rsidP="00975C2E">
            <w:pPr>
              <w:pStyle w:val="TAC"/>
            </w:pPr>
            <w:r w:rsidRPr="00E9040D">
              <w:t>7, 6, 11</w:t>
            </w:r>
          </w:p>
        </w:tc>
        <w:tc>
          <w:tcPr>
            <w:tcW w:w="0" w:type="auto"/>
            <w:vAlign w:val="center"/>
          </w:tcPr>
          <w:p w14:paraId="44360599" w14:textId="77777777" w:rsidR="0093274D" w:rsidRPr="00E9040D" w:rsidRDefault="0093274D" w:rsidP="00975C2E">
            <w:pPr>
              <w:pStyle w:val="TAC"/>
            </w:pPr>
            <w:r w:rsidRPr="00E9040D">
              <w:t>6, 5</w:t>
            </w:r>
          </w:p>
        </w:tc>
        <w:tc>
          <w:tcPr>
            <w:tcW w:w="0" w:type="auto"/>
            <w:vAlign w:val="center"/>
          </w:tcPr>
          <w:p w14:paraId="678187A3" w14:textId="77777777" w:rsidR="0093274D" w:rsidRPr="00E9040D" w:rsidRDefault="0093274D" w:rsidP="00975C2E">
            <w:pPr>
              <w:pStyle w:val="TAC"/>
            </w:pPr>
            <w:r w:rsidRPr="00E9040D">
              <w:t>5, 4</w:t>
            </w:r>
          </w:p>
        </w:tc>
        <w:tc>
          <w:tcPr>
            <w:tcW w:w="0" w:type="auto"/>
            <w:vAlign w:val="center"/>
          </w:tcPr>
          <w:p w14:paraId="6F3D55DF" w14:textId="77777777" w:rsidR="0093274D" w:rsidRPr="00E9040D" w:rsidRDefault="0093274D" w:rsidP="00975C2E">
            <w:pPr>
              <w:pStyle w:val="TAC"/>
            </w:pPr>
            <w:r w:rsidRPr="00E9040D">
              <w:t>-</w:t>
            </w:r>
          </w:p>
        </w:tc>
        <w:tc>
          <w:tcPr>
            <w:tcW w:w="0" w:type="auto"/>
            <w:vAlign w:val="center"/>
          </w:tcPr>
          <w:p w14:paraId="1F144E2A" w14:textId="77777777" w:rsidR="0093274D" w:rsidRPr="00E9040D" w:rsidRDefault="0093274D" w:rsidP="00975C2E">
            <w:pPr>
              <w:pStyle w:val="TAC"/>
            </w:pPr>
            <w:r w:rsidRPr="00E9040D">
              <w:t>-</w:t>
            </w:r>
          </w:p>
        </w:tc>
        <w:tc>
          <w:tcPr>
            <w:tcW w:w="0" w:type="auto"/>
            <w:vAlign w:val="center"/>
          </w:tcPr>
          <w:p w14:paraId="6907685D" w14:textId="77777777" w:rsidR="0093274D" w:rsidRPr="00E9040D" w:rsidRDefault="0093274D" w:rsidP="00975C2E">
            <w:pPr>
              <w:pStyle w:val="TAC"/>
            </w:pPr>
            <w:r w:rsidRPr="00E9040D">
              <w:t>-</w:t>
            </w:r>
          </w:p>
        </w:tc>
        <w:tc>
          <w:tcPr>
            <w:tcW w:w="0" w:type="auto"/>
            <w:vAlign w:val="center"/>
          </w:tcPr>
          <w:p w14:paraId="5C3BA015" w14:textId="77777777" w:rsidR="0093274D" w:rsidRPr="00E9040D" w:rsidRDefault="0093274D" w:rsidP="00975C2E">
            <w:pPr>
              <w:pStyle w:val="TAC"/>
            </w:pPr>
            <w:r w:rsidRPr="00E9040D">
              <w:t>-</w:t>
            </w:r>
          </w:p>
        </w:tc>
        <w:tc>
          <w:tcPr>
            <w:tcW w:w="0" w:type="auto"/>
            <w:vAlign w:val="center"/>
          </w:tcPr>
          <w:p w14:paraId="76793FD5" w14:textId="77777777" w:rsidR="0093274D" w:rsidRPr="00E9040D" w:rsidRDefault="0093274D" w:rsidP="00975C2E">
            <w:pPr>
              <w:pStyle w:val="TAC"/>
            </w:pPr>
            <w:r w:rsidRPr="00E9040D">
              <w:t>-</w:t>
            </w:r>
          </w:p>
        </w:tc>
      </w:tr>
      <w:tr w:rsidR="0093274D" w:rsidRPr="00E9040D" w14:paraId="1A338E31" w14:textId="77777777">
        <w:trPr>
          <w:cantSplit/>
          <w:jc w:val="center"/>
        </w:trPr>
        <w:tc>
          <w:tcPr>
            <w:tcW w:w="0" w:type="auto"/>
            <w:vAlign w:val="center"/>
          </w:tcPr>
          <w:p w14:paraId="30848B03" w14:textId="77777777" w:rsidR="0093274D" w:rsidRPr="00E9040D" w:rsidRDefault="0093274D" w:rsidP="00975C2E">
            <w:pPr>
              <w:pStyle w:val="TAC"/>
            </w:pPr>
            <w:r w:rsidRPr="00E9040D">
              <w:t>4</w:t>
            </w:r>
          </w:p>
        </w:tc>
        <w:tc>
          <w:tcPr>
            <w:tcW w:w="0" w:type="auto"/>
            <w:vAlign w:val="center"/>
          </w:tcPr>
          <w:p w14:paraId="67D5B047" w14:textId="77777777" w:rsidR="0093274D" w:rsidRPr="00E9040D" w:rsidRDefault="0093274D" w:rsidP="00975C2E">
            <w:pPr>
              <w:pStyle w:val="TAC"/>
            </w:pPr>
            <w:r w:rsidRPr="00E9040D">
              <w:t>-</w:t>
            </w:r>
          </w:p>
        </w:tc>
        <w:tc>
          <w:tcPr>
            <w:tcW w:w="0" w:type="auto"/>
            <w:vAlign w:val="center"/>
          </w:tcPr>
          <w:p w14:paraId="0BD88ADC" w14:textId="77777777" w:rsidR="0093274D" w:rsidRPr="00E9040D" w:rsidRDefault="0093274D" w:rsidP="00975C2E">
            <w:pPr>
              <w:pStyle w:val="TAC"/>
            </w:pPr>
            <w:r w:rsidRPr="00E9040D">
              <w:t>-</w:t>
            </w:r>
          </w:p>
        </w:tc>
        <w:tc>
          <w:tcPr>
            <w:tcW w:w="0" w:type="auto"/>
            <w:vAlign w:val="center"/>
          </w:tcPr>
          <w:p w14:paraId="0D53BF17" w14:textId="77777777" w:rsidR="0093274D" w:rsidRPr="00E9040D" w:rsidRDefault="0093274D" w:rsidP="00975C2E">
            <w:pPr>
              <w:pStyle w:val="TAC"/>
            </w:pPr>
            <w:r w:rsidRPr="00E9040D">
              <w:t>12, 8, 7, 11</w:t>
            </w:r>
          </w:p>
        </w:tc>
        <w:tc>
          <w:tcPr>
            <w:tcW w:w="0" w:type="auto"/>
            <w:vAlign w:val="center"/>
          </w:tcPr>
          <w:p w14:paraId="60D68C6D" w14:textId="77777777" w:rsidR="0093274D" w:rsidRPr="00E9040D" w:rsidRDefault="0093274D" w:rsidP="00975C2E">
            <w:pPr>
              <w:pStyle w:val="TAC"/>
            </w:pPr>
            <w:r w:rsidRPr="00E9040D">
              <w:t>6, 5, 4, 7</w:t>
            </w:r>
          </w:p>
        </w:tc>
        <w:tc>
          <w:tcPr>
            <w:tcW w:w="0" w:type="auto"/>
            <w:vAlign w:val="center"/>
          </w:tcPr>
          <w:p w14:paraId="21D61ED8" w14:textId="77777777" w:rsidR="0093274D" w:rsidRPr="00E9040D" w:rsidRDefault="0093274D" w:rsidP="00975C2E">
            <w:pPr>
              <w:pStyle w:val="TAC"/>
            </w:pPr>
            <w:r w:rsidRPr="00E9040D">
              <w:t>-</w:t>
            </w:r>
          </w:p>
        </w:tc>
        <w:tc>
          <w:tcPr>
            <w:tcW w:w="0" w:type="auto"/>
            <w:vAlign w:val="center"/>
          </w:tcPr>
          <w:p w14:paraId="2E6A17DE" w14:textId="77777777" w:rsidR="0093274D" w:rsidRPr="00E9040D" w:rsidRDefault="0093274D" w:rsidP="00975C2E">
            <w:pPr>
              <w:pStyle w:val="TAC"/>
            </w:pPr>
            <w:r w:rsidRPr="00E9040D">
              <w:t>-</w:t>
            </w:r>
          </w:p>
        </w:tc>
        <w:tc>
          <w:tcPr>
            <w:tcW w:w="0" w:type="auto"/>
            <w:vAlign w:val="center"/>
          </w:tcPr>
          <w:p w14:paraId="3722597E" w14:textId="77777777" w:rsidR="0093274D" w:rsidRPr="00E9040D" w:rsidRDefault="0093274D" w:rsidP="00975C2E">
            <w:pPr>
              <w:pStyle w:val="TAC"/>
            </w:pPr>
            <w:r w:rsidRPr="00E9040D">
              <w:t>-</w:t>
            </w:r>
          </w:p>
        </w:tc>
        <w:tc>
          <w:tcPr>
            <w:tcW w:w="0" w:type="auto"/>
            <w:vAlign w:val="center"/>
          </w:tcPr>
          <w:p w14:paraId="3BD0194E" w14:textId="77777777" w:rsidR="0093274D" w:rsidRPr="00E9040D" w:rsidRDefault="0093274D" w:rsidP="00975C2E">
            <w:pPr>
              <w:pStyle w:val="TAC"/>
            </w:pPr>
            <w:r w:rsidRPr="00E9040D">
              <w:t>-</w:t>
            </w:r>
          </w:p>
        </w:tc>
        <w:tc>
          <w:tcPr>
            <w:tcW w:w="0" w:type="auto"/>
            <w:vAlign w:val="center"/>
          </w:tcPr>
          <w:p w14:paraId="396799B5" w14:textId="77777777" w:rsidR="0093274D" w:rsidRPr="00E9040D" w:rsidRDefault="0093274D" w:rsidP="00975C2E">
            <w:pPr>
              <w:pStyle w:val="TAC"/>
            </w:pPr>
            <w:r w:rsidRPr="00E9040D">
              <w:t>-</w:t>
            </w:r>
          </w:p>
        </w:tc>
        <w:tc>
          <w:tcPr>
            <w:tcW w:w="0" w:type="auto"/>
            <w:vAlign w:val="center"/>
          </w:tcPr>
          <w:p w14:paraId="56807C76" w14:textId="77777777" w:rsidR="0093274D" w:rsidRPr="00E9040D" w:rsidRDefault="0093274D" w:rsidP="00975C2E">
            <w:pPr>
              <w:pStyle w:val="TAC"/>
            </w:pPr>
            <w:r w:rsidRPr="00E9040D">
              <w:t>-</w:t>
            </w:r>
          </w:p>
        </w:tc>
      </w:tr>
      <w:tr w:rsidR="0093274D" w:rsidRPr="00E9040D" w14:paraId="4D5495DA" w14:textId="77777777">
        <w:trPr>
          <w:cantSplit/>
          <w:jc w:val="center"/>
        </w:trPr>
        <w:tc>
          <w:tcPr>
            <w:tcW w:w="0" w:type="auto"/>
            <w:vAlign w:val="center"/>
          </w:tcPr>
          <w:p w14:paraId="46E2A0AD" w14:textId="77777777" w:rsidR="0093274D" w:rsidRPr="00E9040D" w:rsidRDefault="0093274D" w:rsidP="00975C2E">
            <w:pPr>
              <w:pStyle w:val="TAC"/>
            </w:pPr>
            <w:r w:rsidRPr="00E9040D">
              <w:t>5</w:t>
            </w:r>
          </w:p>
        </w:tc>
        <w:tc>
          <w:tcPr>
            <w:tcW w:w="0" w:type="auto"/>
            <w:vAlign w:val="center"/>
          </w:tcPr>
          <w:p w14:paraId="7F3AF37F" w14:textId="77777777" w:rsidR="0093274D" w:rsidRPr="00E9040D" w:rsidRDefault="0093274D" w:rsidP="00975C2E">
            <w:pPr>
              <w:pStyle w:val="TAC"/>
            </w:pPr>
            <w:r w:rsidRPr="00E9040D">
              <w:t>-</w:t>
            </w:r>
          </w:p>
        </w:tc>
        <w:tc>
          <w:tcPr>
            <w:tcW w:w="0" w:type="auto"/>
            <w:vAlign w:val="center"/>
          </w:tcPr>
          <w:p w14:paraId="139C497F" w14:textId="77777777" w:rsidR="0093274D" w:rsidRPr="00E9040D" w:rsidRDefault="0093274D" w:rsidP="00975C2E">
            <w:pPr>
              <w:pStyle w:val="TAC"/>
            </w:pPr>
            <w:r w:rsidRPr="00E9040D">
              <w:t>-</w:t>
            </w:r>
          </w:p>
        </w:tc>
        <w:tc>
          <w:tcPr>
            <w:tcW w:w="0" w:type="auto"/>
            <w:vAlign w:val="center"/>
          </w:tcPr>
          <w:p w14:paraId="6DBC5870" w14:textId="77777777" w:rsidR="0093274D" w:rsidRPr="00E9040D" w:rsidRDefault="0093274D" w:rsidP="00975C2E">
            <w:pPr>
              <w:pStyle w:val="TAC"/>
            </w:pPr>
            <w:r w:rsidRPr="00E9040D">
              <w:t>13, 12, 9, 8, 7, 5, 4, 11, 6</w:t>
            </w:r>
          </w:p>
        </w:tc>
        <w:tc>
          <w:tcPr>
            <w:tcW w:w="0" w:type="auto"/>
            <w:vAlign w:val="center"/>
          </w:tcPr>
          <w:p w14:paraId="6D99AF94" w14:textId="77777777" w:rsidR="0093274D" w:rsidRPr="00E9040D" w:rsidRDefault="0093274D" w:rsidP="00975C2E">
            <w:pPr>
              <w:pStyle w:val="TAC"/>
            </w:pPr>
            <w:r w:rsidRPr="00E9040D">
              <w:t>-</w:t>
            </w:r>
          </w:p>
        </w:tc>
        <w:tc>
          <w:tcPr>
            <w:tcW w:w="0" w:type="auto"/>
            <w:vAlign w:val="center"/>
          </w:tcPr>
          <w:p w14:paraId="3BF1BA60" w14:textId="77777777" w:rsidR="0093274D" w:rsidRPr="00E9040D" w:rsidRDefault="0093274D" w:rsidP="00975C2E">
            <w:pPr>
              <w:pStyle w:val="TAC"/>
            </w:pPr>
            <w:r w:rsidRPr="00E9040D">
              <w:t>-</w:t>
            </w:r>
          </w:p>
        </w:tc>
        <w:tc>
          <w:tcPr>
            <w:tcW w:w="0" w:type="auto"/>
            <w:vAlign w:val="center"/>
          </w:tcPr>
          <w:p w14:paraId="4387C739" w14:textId="77777777" w:rsidR="0093274D" w:rsidRPr="00E9040D" w:rsidRDefault="0093274D" w:rsidP="00975C2E">
            <w:pPr>
              <w:pStyle w:val="TAC"/>
            </w:pPr>
            <w:r w:rsidRPr="00E9040D">
              <w:t>-</w:t>
            </w:r>
          </w:p>
        </w:tc>
        <w:tc>
          <w:tcPr>
            <w:tcW w:w="0" w:type="auto"/>
            <w:vAlign w:val="center"/>
          </w:tcPr>
          <w:p w14:paraId="4AF2A116" w14:textId="77777777" w:rsidR="0093274D" w:rsidRPr="00E9040D" w:rsidRDefault="0093274D" w:rsidP="00975C2E">
            <w:pPr>
              <w:pStyle w:val="TAC"/>
            </w:pPr>
            <w:r w:rsidRPr="00E9040D">
              <w:t>-</w:t>
            </w:r>
          </w:p>
        </w:tc>
        <w:tc>
          <w:tcPr>
            <w:tcW w:w="0" w:type="auto"/>
            <w:vAlign w:val="center"/>
          </w:tcPr>
          <w:p w14:paraId="591A987D" w14:textId="77777777" w:rsidR="0093274D" w:rsidRPr="00E9040D" w:rsidRDefault="0093274D" w:rsidP="00975C2E">
            <w:pPr>
              <w:pStyle w:val="TAC"/>
            </w:pPr>
            <w:r w:rsidRPr="00E9040D">
              <w:t>-</w:t>
            </w:r>
          </w:p>
        </w:tc>
        <w:tc>
          <w:tcPr>
            <w:tcW w:w="0" w:type="auto"/>
            <w:vAlign w:val="center"/>
          </w:tcPr>
          <w:p w14:paraId="6C58E8E5" w14:textId="77777777" w:rsidR="0093274D" w:rsidRPr="00E9040D" w:rsidRDefault="0093274D" w:rsidP="00975C2E">
            <w:pPr>
              <w:pStyle w:val="TAC"/>
            </w:pPr>
            <w:r w:rsidRPr="00E9040D">
              <w:t>-</w:t>
            </w:r>
          </w:p>
        </w:tc>
        <w:tc>
          <w:tcPr>
            <w:tcW w:w="0" w:type="auto"/>
            <w:vAlign w:val="center"/>
          </w:tcPr>
          <w:p w14:paraId="29EB9234" w14:textId="77777777" w:rsidR="0093274D" w:rsidRPr="00E9040D" w:rsidRDefault="0093274D" w:rsidP="00975C2E">
            <w:pPr>
              <w:pStyle w:val="TAC"/>
            </w:pPr>
            <w:r w:rsidRPr="00E9040D">
              <w:t>-</w:t>
            </w:r>
          </w:p>
        </w:tc>
      </w:tr>
      <w:tr w:rsidR="0093274D" w:rsidRPr="00E9040D" w14:paraId="63EAFF63" w14:textId="77777777">
        <w:trPr>
          <w:cantSplit/>
          <w:jc w:val="center"/>
        </w:trPr>
        <w:tc>
          <w:tcPr>
            <w:tcW w:w="0" w:type="auto"/>
            <w:vAlign w:val="center"/>
          </w:tcPr>
          <w:p w14:paraId="4105B88B" w14:textId="77777777" w:rsidR="0093274D" w:rsidRPr="00E9040D" w:rsidRDefault="0093274D" w:rsidP="00975C2E">
            <w:pPr>
              <w:pStyle w:val="TAC"/>
            </w:pPr>
            <w:r w:rsidRPr="00E9040D">
              <w:t>6</w:t>
            </w:r>
          </w:p>
        </w:tc>
        <w:tc>
          <w:tcPr>
            <w:tcW w:w="0" w:type="auto"/>
            <w:vAlign w:val="center"/>
          </w:tcPr>
          <w:p w14:paraId="13857900" w14:textId="77777777" w:rsidR="0093274D" w:rsidRPr="00E9040D" w:rsidRDefault="0093274D" w:rsidP="00975C2E">
            <w:pPr>
              <w:pStyle w:val="TAC"/>
            </w:pPr>
            <w:r w:rsidRPr="00E9040D">
              <w:t>-</w:t>
            </w:r>
          </w:p>
        </w:tc>
        <w:tc>
          <w:tcPr>
            <w:tcW w:w="0" w:type="auto"/>
            <w:vAlign w:val="center"/>
          </w:tcPr>
          <w:p w14:paraId="027FB9F0" w14:textId="77777777" w:rsidR="0093274D" w:rsidRPr="00E9040D" w:rsidRDefault="0093274D" w:rsidP="00975C2E">
            <w:pPr>
              <w:pStyle w:val="TAC"/>
            </w:pPr>
            <w:r w:rsidRPr="00E9040D">
              <w:t>-</w:t>
            </w:r>
          </w:p>
        </w:tc>
        <w:tc>
          <w:tcPr>
            <w:tcW w:w="0" w:type="auto"/>
            <w:vAlign w:val="center"/>
          </w:tcPr>
          <w:p w14:paraId="790CE3DB" w14:textId="77777777" w:rsidR="0093274D" w:rsidRPr="00E9040D" w:rsidRDefault="0093274D" w:rsidP="00975C2E">
            <w:pPr>
              <w:pStyle w:val="TAC"/>
            </w:pPr>
            <w:r w:rsidRPr="00E9040D">
              <w:t>7</w:t>
            </w:r>
          </w:p>
        </w:tc>
        <w:tc>
          <w:tcPr>
            <w:tcW w:w="0" w:type="auto"/>
            <w:vAlign w:val="center"/>
          </w:tcPr>
          <w:p w14:paraId="7E8E4730" w14:textId="77777777" w:rsidR="0093274D" w:rsidRPr="00E9040D" w:rsidRDefault="0093274D" w:rsidP="00975C2E">
            <w:pPr>
              <w:pStyle w:val="TAC"/>
            </w:pPr>
            <w:r w:rsidRPr="00E9040D">
              <w:t>7</w:t>
            </w:r>
          </w:p>
        </w:tc>
        <w:tc>
          <w:tcPr>
            <w:tcW w:w="0" w:type="auto"/>
            <w:vAlign w:val="center"/>
          </w:tcPr>
          <w:p w14:paraId="334DEC4E" w14:textId="77777777" w:rsidR="0093274D" w:rsidRPr="00E9040D" w:rsidRDefault="0093274D" w:rsidP="00975C2E">
            <w:pPr>
              <w:pStyle w:val="TAC"/>
            </w:pPr>
            <w:r w:rsidRPr="00E9040D">
              <w:t>5</w:t>
            </w:r>
          </w:p>
        </w:tc>
        <w:tc>
          <w:tcPr>
            <w:tcW w:w="0" w:type="auto"/>
            <w:vAlign w:val="center"/>
          </w:tcPr>
          <w:p w14:paraId="4F6F4D84" w14:textId="77777777" w:rsidR="0093274D" w:rsidRPr="00E9040D" w:rsidRDefault="0093274D" w:rsidP="00975C2E">
            <w:pPr>
              <w:pStyle w:val="TAC"/>
            </w:pPr>
            <w:r w:rsidRPr="00E9040D">
              <w:t>-</w:t>
            </w:r>
          </w:p>
        </w:tc>
        <w:tc>
          <w:tcPr>
            <w:tcW w:w="0" w:type="auto"/>
            <w:vAlign w:val="center"/>
          </w:tcPr>
          <w:p w14:paraId="7BFDB158" w14:textId="77777777" w:rsidR="0093274D" w:rsidRPr="00E9040D" w:rsidRDefault="0093274D" w:rsidP="00975C2E">
            <w:pPr>
              <w:pStyle w:val="TAC"/>
            </w:pPr>
            <w:r w:rsidRPr="00E9040D">
              <w:t>-</w:t>
            </w:r>
          </w:p>
        </w:tc>
        <w:tc>
          <w:tcPr>
            <w:tcW w:w="0" w:type="auto"/>
            <w:vAlign w:val="center"/>
          </w:tcPr>
          <w:p w14:paraId="4E89687E" w14:textId="77777777" w:rsidR="0093274D" w:rsidRPr="00E9040D" w:rsidRDefault="0093274D" w:rsidP="00975C2E">
            <w:pPr>
              <w:pStyle w:val="TAC"/>
            </w:pPr>
            <w:r w:rsidRPr="00E9040D">
              <w:t>7</w:t>
            </w:r>
          </w:p>
        </w:tc>
        <w:tc>
          <w:tcPr>
            <w:tcW w:w="0" w:type="auto"/>
            <w:vAlign w:val="center"/>
          </w:tcPr>
          <w:p w14:paraId="087A766E" w14:textId="77777777" w:rsidR="0093274D" w:rsidRPr="00E9040D" w:rsidRDefault="0093274D" w:rsidP="00975C2E">
            <w:pPr>
              <w:pStyle w:val="TAC"/>
            </w:pPr>
            <w:r w:rsidRPr="00E9040D">
              <w:t>7</w:t>
            </w:r>
          </w:p>
        </w:tc>
        <w:tc>
          <w:tcPr>
            <w:tcW w:w="0" w:type="auto"/>
            <w:vAlign w:val="center"/>
          </w:tcPr>
          <w:p w14:paraId="5D1E0678" w14:textId="77777777" w:rsidR="0093274D" w:rsidRPr="00E9040D" w:rsidRDefault="0093274D" w:rsidP="00975C2E">
            <w:pPr>
              <w:pStyle w:val="TAC"/>
            </w:pPr>
            <w:r w:rsidRPr="00E9040D">
              <w:t>-</w:t>
            </w:r>
          </w:p>
        </w:tc>
      </w:tr>
    </w:tbl>
    <w:p w14:paraId="495451FB" w14:textId="77777777" w:rsidR="006A7D6A" w:rsidRDefault="006A7D6A" w:rsidP="006A7D6A"/>
    <w:p w14:paraId="42D9DBEE" w14:textId="77777777" w:rsidR="006A7D6A" w:rsidRPr="007C47BE" w:rsidRDefault="006A7D6A" w:rsidP="00C134F8">
      <w:pPr>
        <w:pStyle w:val="TH"/>
        <w:rPr>
          <w:lang w:val="en-US"/>
        </w:rPr>
      </w:pPr>
      <w:r w:rsidRPr="00E9040D">
        <w:t>Table 10.1.3.1-1</w:t>
      </w:r>
      <w:r>
        <w:rPr>
          <w:lang w:val="en-US"/>
        </w:rPr>
        <w:t>A</w:t>
      </w:r>
      <w:r w:rsidRPr="00E9040D">
        <w:t xml:space="preserve">: </w:t>
      </w:r>
      <w:proofErr w:type="spellStart"/>
      <w:r w:rsidR="004020FA">
        <w:rPr>
          <w:rFonts w:eastAsia="SimSun" w:hint="eastAsia"/>
          <w:lang w:val="en-US" w:eastAsia="zh-CN"/>
        </w:rPr>
        <w:t>eIMTA</w:t>
      </w:r>
      <w:proofErr w:type="spellEnd"/>
      <w:r>
        <w:rPr>
          <w:lang w:val="en-US"/>
        </w:rPr>
        <w:t xml:space="preserve"> d</w:t>
      </w:r>
      <w:proofErr w:type="spellStart"/>
      <w:r w:rsidRPr="00E9040D">
        <w:t>ownlink</w:t>
      </w:r>
      <w:proofErr w:type="spellEnd"/>
      <w:r w:rsidRPr="00E9040D">
        <w:t xml:space="preserve"> association set </w:t>
      </w:r>
      <w:r w:rsidR="009C2C3F">
        <w:rPr>
          <w:noProof/>
          <w:position w:val="-4"/>
        </w:rPr>
        <w:drawing>
          <wp:inline distT="0" distB="0" distL="0" distR="0" wp14:anchorId="17FBEDA1" wp14:editId="36D7FFB2">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14:anchorId="17793113" wp14:editId="1F5C5E7A">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14:paraId="26DB05BF" w14:textId="77777777" w:rsidTr="00AC3005">
        <w:trPr>
          <w:cantSplit/>
          <w:trHeight w:val="214"/>
          <w:jc w:val="center"/>
        </w:trPr>
        <w:tc>
          <w:tcPr>
            <w:tcW w:w="2184" w:type="dxa"/>
            <w:vMerge w:val="restart"/>
            <w:shd w:val="clear" w:color="auto" w:fill="E0E0E0"/>
          </w:tcPr>
          <w:p w14:paraId="3AD719D2" w14:textId="77777777"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14:paraId="69065764" w14:textId="77777777" w:rsidR="006A7D6A" w:rsidRPr="00E9040D" w:rsidRDefault="006A7D6A" w:rsidP="00AC3005">
            <w:pPr>
              <w:pStyle w:val="TAH"/>
            </w:pPr>
            <w:r>
              <w:t xml:space="preserve">Higher layer parameter </w:t>
            </w:r>
            <w:r w:rsidR="008576A0">
              <w:t>'</w:t>
            </w:r>
            <w:proofErr w:type="spellStart"/>
            <w:r w:rsidRPr="00FD47DA">
              <w:rPr>
                <w:i/>
              </w:rPr>
              <w:t>subframeAssignment</w:t>
            </w:r>
            <w:proofErr w:type="spellEnd"/>
            <w:r w:rsidR="008576A0">
              <w:t>'</w:t>
            </w:r>
          </w:p>
        </w:tc>
        <w:tc>
          <w:tcPr>
            <w:tcW w:w="5884" w:type="dxa"/>
            <w:gridSpan w:val="10"/>
            <w:shd w:val="clear" w:color="auto" w:fill="E0E0E0"/>
            <w:vAlign w:val="center"/>
          </w:tcPr>
          <w:p w14:paraId="335389D2" w14:textId="77777777" w:rsidR="006A7D6A" w:rsidRPr="00E9040D" w:rsidRDefault="006A7D6A" w:rsidP="00AC3005">
            <w:pPr>
              <w:pStyle w:val="TAH"/>
              <w:rPr>
                <w:i/>
                <w:iCs/>
              </w:rPr>
            </w:pPr>
            <w:r w:rsidRPr="00E9040D">
              <w:t xml:space="preserve">Subframe </w:t>
            </w:r>
            <w:r w:rsidRPr="00E9040D">
              <w:rPr>
                <w:i/>
                <w:iCs/>
              </w:rPr>
              <w:t>n</w:t>
            </w:r>
          </w:p>
        </w:tc>
      </w:tr>
      <w:tr w:rsidR="006A7D6A" w:rsidRPr="00E9040D" w14:paraId="76C9BE04" w14:textId="77777777" w:rsidTr="00AC3005">
        <w:trPr>
          <w:cantSplit/>
          <w:trHeight w:val="151"/>
          <w:jc w:val="center"/>
        </w:trPr>
        <w:tc>
          <w:tcPr>
            <w:tcW w:w="2184" w:type="dxa"/>
            <w:vMerge/>
            <w:shd w:val="clear" w:color="auto" w:fill="E0E0E0"/>
          </w:tcPr>
          <w:p w14:paraId="3B783CAA" w14:textId="77777777" w:rsidR="006A7D6A" w:rsidRPr="00E9040D" w:rsidRDefault="006A7D6A" w:rsidP="00AC3005">
            <w:pPr>
              <w:pStyle w:val="TAH"/>
            </w:pPr>
          </w:p>
        </w:tc>
        <w:tc>
          <w:tcPr>
            <w:tcW w:w="1440" w:type="dxa"/>
            <w:vMerge/>
            <w:shd w:val="clear" w:color="auto" w:fill="E0E0E0"/>
            <w:vAlign w:val="center"/>
          </w:tcPr>
          <w:p w14:paraId="0EBC1C27" w14:textId="77777777" w:rsidR="006A7D6A" w:rsidRPr="00E9040D" w:rsidRDefault="006A7D6A" w:rsidP="00AC3005">
            <w:pPr>
              <w:pStyle w:val="TAH"/>
            </w:pPr>
          </w:p>
        </w:tc>
        <w:tc>
          <w:tcPr>
            <w:tcW w:w="270" w:type="dxa"/>
            <w:shd w:val="clear" w:color="auto" w:fill="E0E0E0"/>
            <w:vAlign w:val="center"/>
          </w:tcPr>
          <w:p w14:paraId="6190C833" w14:textId="77777777" w:rsidR="006A7D6A" w:rsidRPr="00E9040D" w:rsidRDefault="006A7D6A" w:rsidP="00AC3005">
            <w:pPr>
              <w:pStyle w:val="TAH"/>
            </w:pPr>
            <w:r w:rsidRPr="00E9040D">
              <w:t>0</w:t>
            </w:r>
          </w:p>
        </w:tc>
        <w:tc>
          <w:tcPr>
            <w:tcW w:w="270" w:type="dxa"/>
            <w:shd w:val="clear" w:color="auto" w:fill="E0E0E0"/>
            <w:vAlign w:val="center"/>
          </w:tcPr>
          <w:p w14:paraId="0A5D4A09" w14:textId="77777777" w:rsidR="006A7D6A" w:rsidRPr="00E9040D" w:rsidRDefault="006A7D6A" w:rsidP="00AC3005">
            <w:pPr>
              <w:pStyle w:val="TAH"/>
            </w:pPr>
            <w:r w:rsidRPr="00E9040D">
              <w:t>1</w:t>
            </w:r>
          </w:p>
        </w:tc>
        <w:tc>
          <w:tcPr>
            <w:tcW w:w="1800" w:type="dxa"/>
            <w:shd w:val="clear" w:color="auto" w:fill="E0E0E0"/>
            <w:vAlign w:val="center"/>
          </w:tcPr>
          <w:p w14:paraId="37EDF843" w14:textId="77777777" w:rsidR="006A7D6A" w:rsidRPr="00E9040D" w:rsidRDefault="006A7D6A" w:rsidP="00AC3005">
            <w:pPr>
              <w:pStyle w:val="TAH"/>
            </w:pPr>
            <w:r w:rsidRPr="00E9040D">
              <w:t>2</w:t>
            </w:r>
          </w:p>
        </w:tc>
        <w:tc>
          <w:tcPr>
            <w:tcW w:w="900" w:type="dxa"/>
            <w:shd w:val="clear" w:color="auto" w:fill="E0E0E0"/>
            <w:vAlign w:val="center"/>
          </w:tcPr>
          <w:p w14:paraId="3F59F6A2" w14:textId="77777777" w:rsidR="006A7D6A" w:rsidRPr="00E9040D" w:rsidRDefault="006A7D6A" w:rsidP="00AC3005">
            <w:pPr>
              <w:pStyle w:val="TAH"/>
            </w:pPr>
            <w:r w:rsidRPr="00E9040D">
              <w:t>3</w:t>
            </w:r>
          </w:p>
        </w:tc>
        <w:tc>
          <w:tcPr>
            <w:tcW w:w="358" w:type="dxa"/>
            <w:shd w:val="clear" w:color="auto" w:fill="E0E0E0"/>
            <w:vAlign w:val="center"/>
          </w:tcPr>
          <w:p w14:paraId="79578BF3" w14:textId="77777777" w:rsidR="006A7D6A" w:rsidRPr="00E9040D" w:rsidRDefault="006A7D6A" w:rsidP="00AC3005">
            <w:pPr>
              <w:pStyle w:val="TAH"/>
            </w:pPr>
            <w:r w:rsidRPr="00E9040D">
              <w:t>4</w:t>
            </w:r>
          </w:p>
        </w:tc>
        <w:tc>
          <w:tcPr>
            <w:tcW w:w="347" w:type="dxa"/>
            <w:shd w:val="clear" w:color="auto" w:fill="E0E0E0"/>
            <w:vAlign w:val="center"/>
          </w:tcPr>
          <w:p w14:paraId="2EA0E715" w14:textId="77777777" w:rsidR="006A7D6A" w:rsidRPr="00E9040D" w:rsidRDefault="006A7D6A" w:rsidP="00AC3005">
            <w:pPr>
              <w:pStyle w:val="TAH"/>
            </w:pPr>
            <w:r w:rsidRPr="00E9040D">
              <w:t>5</w:t>
            </w:r>
          </w:p>
        </w:tc>
        <w:tc>
          <w:tcPr>
            <w:tcW w:w="347" w:type="dxa"/>
            <w:shd w:val="clear" w:color="auto" w:fill="E0E0E0"/>
            <w:vAlign w:val="center"/>
          </w:tcPr>
          <w:p w14:paraId="6DCDE991" w14:textId="77777777" w:rsidR="006A7D6A" w:rsidRPr="00E9040D" w:rsidRDefault="006A7D6A" w:rsidP="00AC3005">
            <w:pPr>
              <w:pStyle w:val="TAH"/>
            </w:pPr>
            <w:r w:rsidRPr="00E9040D">
              <w:t>6</w:t>
            </w:r>
          </w:p>
        </w:tc>
        <w:tc>
          <w:tcPr>
            <w:tcW w:w="979" w:type="dxa"/>
            <w:shd w:val="clear" w:color="auto" w:fill="E0E0E0"/>
            <w:vAlign w:val="center"/>
          </w:tcPr>
          <w:p w14:paraId="0F8650D2" w14:textId="77777777" w:rsidR="006A7D6A" w:rsidRPr="00E9040D" w:rsidRDefault="006A7D6A" w:rsidP="00AC3005">
            <w:pPr>
              <w:pStyle w:val="TAH"/>
            </w:pPr>
            <w:r w:rsidRPr="00E9040D">
              <w:t>7</w:t>
            </w:r>
          </w:p>
        </w:tc>
        <w:tc>
          <w:tcPr>
            <w:tcW w:w="306" w:type="dxa"/>
            <w:shd w:val="clear" w:color="auto" w:fill="E0E0E0"/>
            <w:vAlign w:val="center"/>
          </w:tcPr>
          <w:p w14:paraId="2ED7468E" w14:textId="77777777" w:rsidR="006A7D6A" w:rsidRPr="00E9040D" w:rsidRDefault="006A7D6A" w:rsidP="00AC3005">
            <w:pPr>
              <w:pStyle w:val="TAH"/>
            </w:pPr>
            <w:r w:rsidRPr="00E9040D">
              <w:t>8</w:t>
            </w:r>
          </w:p>
        </w:tc>
        <w:tc>
          <w:tcPr>
            <w:tcW w:w="307" w:type="dxa"/>
            <w:shd w:val="clear" w:color="auto" w:fill="E0E0E0"/>
            <w:vAlign w:val="center"/>
          </w:tcPr>
          <w:p w14:paraId="13BA8D41" w14:textId="77777777" w:rsidR="006A7D6A" w:rsidRPr="00E9040D" w:rsidRDefault="006A7D6A" w:rsidP="00AC3005">
            <w:pPr>
              <w:pStyle w:val="TAH"/>
            </w:pPr>
            <w:r w:rsidRPr="00E9040D">
              <w:t>9</w:t>
            </w:r>
          </w:p>
        </w:tc>
      </w:tr>
      <w:tr w:rsidR="006A7D6A" w:rsidRPr="00E9040D" w14:paraId="0A043E44" w14:textId="77777777" w:rsidTr="00AC3005">
        <w:trPr>
          <w:cantSplit/>
          <w:trHeight w:val="214"/>
          <w:jc w:val="center"/>
        </w:trPr>
        <w:tc>
          <w:tcPr>
            <w:tcW w:w="2184" w:type="dxa"/>
            <w:vMerge w:val="restart"/>
            <w:vAlign w:val="center"/>
          </w:tcPr>
          <w:p w14:paraId="348BA3A1" w14:textId="77777777" w:rsidR="006A7D6A" w:rsidRPr="00E9040D" w:rsidRDefault="006A7D6A" w:rsidP="00AC3005">
            <w:pPr>
              <w:pStyle w:val="TAC"/>
            </w:pPr>
            <w:r>
              <w:t>2</w:t>
            </w:r>
          </w:p>
        </w:tc>
        <w:tc>
          <w:tcPr>
            <w:tcW w:w="1440" w:type="dxa"/>
            <w:vAlign w:val="center"/>
          </w:tcPr>
          <w:p w14:paraId="6C111AD9" w14:textId="77777777" w:rsidR="006A7D6A" w:rsidRPr="00E9040D" w:rsidRDefault="006A7D6A" w:rsidP="00AC3005">
            <w:pPr>
              <w:pStyle w:val="TAC"/>
            </w:pPr>
            <w:r w:rsidRPr="00E9040D">
              <w:t>0</w:t>
            </w:r>
          </w:p>
        </w:tc>
        <w:tc>
          <w:tcPr>
            <w:tcW w:w="270" w:type="dxa"/>
            <w:vAlign w:val="center"/>
          </w:tcPr>
          <w:p w14:paraId="673FDBFC" w14:textId="77777777" w:rsidR="006A7D6A" w:rsidRPr="00E9040D" w:rsidRDefault="006A7D6A" w:rsidP="00AC3005">
            <w:pPr>
              <w:pStyle w:val="TAC"/>
            </w:pPr>
            <w:r w:rsidRPr="00E9040D">
              <w:t>-</w:t>
            </w:r>
          </w:p>
        </w:tc>
        <w:tc>
          <w:tcPr>
            <w:tcW w:w="270" w:type="dxa"/>
            <w:vAlign w:val="center"/>
          </w:tcPr>
          <w:p w14:paraId="17E734C8" w14:textId="77777777" w:rsidR="006A7D6A" w:rsidRPr="00E9040D" w:rsidRDefault="006A7D6A" w:rsidP="00AC3005">
            <w:pPr>
              <w:pStyle w:val="TAC"/>
            </w:pPr>
            <w:r w:rsidRPr="00E9040D">
              <w:t>-</w:t>
            </w:r>
          </w:p>
        </w:tc>
        <w:tc>
          <w:tcPr>
            <w:tcW w:w="1800" w:type="dxa"/>
            <w:vAlign w:val="center"/>
          </w:tcPr>
          <w:p w14:paraId="1BE09528" w14:textId="77777777" w:rsidR="006A7D6A" w:rsidRPr="00E9040D" w:rsidRDefault="006A7D6A" w:rsidP="00AC3005">
            <w:pPr>
              <w:pStyle w:val="TAC"/>
            </w:pPr>
            <w:r>
              <w:t>7,8,4</w:t>
            </w:r>
          </w:p>
        </w:tc>
        <w:tc>
          <w:tcPr>
            <w:tcW w:w="900" w:type="dxa"/>
            <w:vAlign w:val="center"/>
          </w:tcPr>
          <w:p w14:paraId="11C6D15D" w14:textId="77777777" w:rsidR="006A7D6A" w:rsidRPr="00E9040D" w:rsidRDefault="006A7D6A" w:rsidP="00AC3005">
            <w:pPr>
              <w:pStyle w:val="TAC"/>
            </w:pPr>
            <w:r>
              <w:t>-</w:t>
            </w:r>
          </w:p>
        </w:tc>
        <w:tc>
          <w:tcPr>
            <w:tcW w:w="358" w:type="dxa"/>
            <w:vAlign w:val="center"/>
          </w:tcPr>
          <w:p w14:paraId="135A883F" w14:textId="77777777" w:rsidR="006A7D6A" w:rsidRPr="00E9040D" w:rsidRDefault="006A7D6A" w:rsidP="00AC3005">
            <w:pPr>
              <w:pStyle w:val="TAC"/>
            </w:pPr>
            <w:r>
              <w:t>-</w:t>
            </w:r>
          </w:p>
        </w:tc>
        <w:tc>
          <w:tcPr>
            <w:tcW w:w="347" w:type="dxa"/>
            <w:vAlign w:val="center"/>
          </w:tcPr>
          <w:p w14:paraId="132999DA" w14:textId="77777777" w:rsidR="006A7D6A" w:rsidRPr="00E9040D" w:rsidRDefault="006A7D6A" w:rsidP="00AC3005">
            <w:pPr>
              <w:pStyle w:val="TAC"/>
            </w:pPr>
            <w:r>
              <w:t>-</w:t>
            </w:r>
          </w:p>
        </w:tc>
        <w:tc>
          <w:tcPr>
            <w:tcW w:w="347" w:type="dxa"/>
            <w:vAlign w:val="center"/>
          </w:tcPr>
          <w:p w14:paraId="3E00062E" w14:textId="77777777" w:rsidR="006A7D6A" w:rsidRPr="00E9040D" w:rsidRDefault="006A7D6A" w:rsidP="00AC3005">
            <w:pPr>
              <w:pStyle w:val="TAC"/>
            </w:pPr>
            <w:r>
              <w:t>-</w:t>
            </w:r>
          </w:p>
        </w:tc>
        <w:tc>
          <w:tcPr>
            <w:tcW w:w="979" w:type="dxa"/>
            <w:vAlign w:val="center"/>
          </w:tcPr>
          <w:p w14:paraId="21F9DF37" w14:textId="77777777" w:rsidR="006A7D6A" w:rsidRPr="00E9040D" w:rsidRDefault="006A7D6A" w:rsidP="00AC3005">
            <w:pPr>
              <w:pStyle w:val="TAC"/>
            </w:pPr>
            <w:r>
              <w:t>7,8,4</w:t>
            </w:r>
          </w:p>
        </w:tc>
        <w:tc>
          <w:tcPr>
            <w:tcW w:w="306" w:type="dxa"/>
            <w:vAlign w:val="center"/>
          </w:tcPr>
          <w:p w14:paraId="09F505EB" w14:textId="77777777" w:rsidR="006A7D6A" w:rsidRPr="00E9040D" w:rsidRDefault="006A7D6A" w:rsidP="00AC3005">
            <w:pPr>
              <w:pStyle w:val="TAC"/>
            </w:pPr>
            <w:r>
              <w:t>-</w:t>
            </w:r>
          </w:p>
        </w:tc>
        <w:tc>
          <w:tcPr>
            <w:tcW w:w="307" w:type="dxa"/>
            <w:vAlign w:val="center"/>
          </w:tcPr>
          <w:p w14:paraId="17F0C00C" w14:textId="77777777" w:rsidR="006A7D6A" w:rsidRPr="00E9040D" w:rsidRDefault="006A7D6A" w:rsidP="00AC3005">
            <w:pPr>
              <w:pStyle w:val="TAC"/>
            </w:pPr>
            <w:r>
              <w:t>-</w:t>
            </w:r>
          </w:p>
        </w:tc>
      </w:tr>
      <w:tr w:rsidR="006A7D6A" w:rsidRPr="00E9040D" w14:paraId="2D042977" w14:textId="77777777" w:rsidTr="00AC3005">
        <w:trPr>
          <w:cantSplit/>
          <w:trHeight w:val="151"/>
          <w:jc w:val="center"/>
        </w:trPr>
        <w:tc>
          <w:tcPr>
            <w:tcW w:w="2184" w:type="dxa"/>
            <w:vMerge/>
            <w:vAlign w:val="center"/>
          </w:tcPr>
          <w:p w14:paraId="5FD56921" w14:textId="77777777" w:rsidR="006A7D6A" w:rsidRPr="00E9040D" w:rsidRDefault="006A7D6A" w:rsidP="00AC3005">
            <w:pPr>
              <w:pStyle w:val="TAC"/>
            </w:pPr>
          </w:p>
        </w:tc>
        <w:tc>
          <w:tcPr>
            <w:tcW w:w="1440" w:type="dxa"/>
            <w:vAlign w:val="center"/>
          </w:tcPr>
          <w:p w14:paraId="192EFA32" w14:textId="77777777" w:rsidR="006A7D6A" w:rsidRPr="00E9040D" w:rsidRDefault="006A7D6A" w:rsidP="00AC3005">
            <w:pPr>
              <w:pStyle w:val="TAC"/>
            </w:pPr>
            <w:r w:rsidRPr="00E9040D">
              <w:t>1</w:t>
            </w:r>
          </w:p>
        </w:tc>
        <w:tc>
          <w:tcPr>
            <w:tcW w:w="270" w:type="dxa"/>
            <w:vAlign w:val="center"/>
          </w:tcPr>
          <w:p w14:paraId="3A411686" w14:textId="77777777" w:rsidR="006A7D6A" w:rsidRPr="00E9040D" w:rsidRDefault="006A7D6A" w:rsidP="00AC3005">
            <w:pPr>
              <w:pStyle w:val="TAC"/>
            </w:pPr>
            <w:r w:rsidRPr="00E9040D">
              <w:t>-</w:t>
            </w:r>
          </w:p>
        </w:tc>
        <w:tc>
          <w:tcPr>
            <w:tcW w:w="270" w:type="dxa"/>
            <w:vAlign w:val="center"/>
          </w:tcPr>
          <w:p w14:paraId="6E09DBA8" w14:textId="77777777" w:rsidR="006A7D6A" w:rsidRPr="00E9040D" w:rsidRDefault="006A7D6A" w:rsidP="00AC3005">
            <w:pPr>
              <w:pStyle w:val="TAC"/>
            </w:pPr>
            <w:r w:rsidRPr="00E9040D">
              <w:t>-</w:t>
            </w:r>
          </w:p>
        </w:tc>
        <w:tc>
          <w:tcPr>
            <w:tcW w:w="1800" w:type="dxa"/>
            <w:vAlign w:val="center"/>
          </w:tcPr>
          <w:p w14:paraId="0B3CB917" w14:textId="77777777" w:rsidR="006A7D6A" w:rsidRPr="00E9040D" w:rsidRDefault="006A7D6A" w:rsidP="00AC3005">
            <w:pPr>
              <w:pStyle w:val="TAC"/>
            </w:pPr>
            <w:r>
              <w:t>8,4</w:t>
            </w:r>
          </w:p>
        </w:tc>
        <w:tc>
          <w:tcPr>
            <w:tcW w:w="900" w:type="dxa"/>
            <w:vAlign w:val="center"/>
          </w:tcPr>
          <w:p w14:paraId="339560FA" w14:textId="77777777" w:rsidR="006A7D6A" w:rsidRPr="00E9040D" w:rsidRDefault="006A7D6A" w:rsidP="00AC3005">
            <w:pPr>
              <w:pStyle w:val="TAC"/>
            </w:pPr>
            <w:r>
              <w:t>-</w:t>
            </w:r>
          </w:p>
        </w:tc>
        <w:tc>
          <w:tcPr>
            <w:tcW w:w="358" w:type="dxa"/>
            <w:vAlign w:val="center"/>
          </w:tcPr>
          <w:p w14:paraId="04B62473" w14:textId="77777777" w:rsidR="006A7D6A" w:rsidRPr="00E9040D" w:rsidRDefault="006A7D6A" w:rsidP="00AC3005">
            <w:pPr>
              <w:pStyle w:val="TAC"/>
            </w:pPr>
            <w:r>
              <w:t>-</w:t>
            </w:r>
          </w:p>
        </w:tc>
        <w:tc>
          <w:tcPr>
            <w:tcW w:w="347" w:type="dxa"/>
            <w:vAlign w:val="center"/>
          </w:tcPr>
          <w:p w14:paraId="5AA10A25" w14:textId="77777777" w:rsidR="006A7D6A" w:rsidRPr="00E9040D" w:rsidRDefault="006A7D6A" w:rsidP="00AC3005">
            <w:pPr>
              <w:pStyle w:val="TAC"/>
            </w:pPr>
            <w:r>
              <w:t>-</w:t>
            </w:r>
          </w:p>
        </w:tc>
        <w:tc>
          <w:tcPr>
            <w:tcW w:w="347" w:type="dxa"/>
            <w:vAlign w:val="center"/>
          </w:tcPr>
          <w:p w14:paraId="6F0F1A62" w14:textId="77777777" w:rsidR="006A7D6A" w:rsidRPr="00E9040D" w:rsidRDefault="006A7D6A" w:rsidP="00AC3005">
            <w:pPr>
              <w:pStyle w:val="TAC"/>
            </w:pPr>
            <w:r>
              <w:t>-</w:t>
            </w:r>
          </w:p>
        </w:tc>
        <w:tc>
          <w:tcPr>
            <w:tcW w:w="979" w:type="dxa"/>
            <w:vAlign w:val="center"/>
          </w:tcPr>
          <w:p w14:paraId="317425DA" w14:textId="77777777" w:rsidR="006A7D6A" w:rsidRPr="00E9040D" w:rsidRDefault="006A7D6A" w:rsidP="00AC3005">
            <w:pPr>
              <w:pStyle w:val="TAC"/>
            </w:pPr>
            <w:r>
              <w:t>8,4</w:t>
            </w:r>
          </w:p>
        </w:tc>
        <w:tc>
          <w:tcPr>
            <w:tcW w:w="306" w:type="dxa"/>
            <w:vAlign w:val="center"/>
          </w:tcPr>
          <w:p w14:paraId="4FDCE699" w14:textId="77777777" w:rsidR="006A7D6A" w:rsidRPr="00E9040D" w:rsidRDefault="006A7D6A" w:rsidP="00AC3005">
            <w:pPr>
              <w:pStyle w:val="TAC"/>
            </w:pPr>
            <w:r>
              <w:t>-</w:t>
            </w:r>
          </w:p>
        </w:tc>
        <w:tc>
          <w:tcPr>
            <w:tcW w:w="307" w:type="dxa"/>
            <w:vAlign w:val="center"/>
          </w:tcPr>
          <w:p w14:paraId="68876395" w14:textId="77777777" w:rsidR="006A7D6A" w:rsidRPr="00E9040D" w:rsidRDefault="006A7D6A" w:rsidP="00AC3005">
            <w:pPr>
              <w:pStyle w:val="TAC"/>
            </w:pPr>
            <w:r>
              <w:t>-</w:t>
            </w:r>
          </w:p>
        </w:tc>
      </w:tr>
      <w:tr w:rsidR="006A7D6A" w:rsidRPr="00E9040D" w14:paraId="2EAA8DED" w14:textId="77777777" w:rsidTr="00AC3005">
        <w:trPr>
          <w:cantSplit/>
          <w:trHeight w:val="151"/>
          <w:jc w:val="center"/>
        </w:trPr>
        <w:tc>
          <w:tcPr>
            <w:tcW w:w="2184" w:type="dxa"/>
            <w:vMerge/>
            <w:vAlign w:val="center"/>
          </w:tcPr>
          <w:p w14:paraId="13B78802" w14:textId="77777777" w:rsidR="006A7D6A" w:rsidRPr="00E9040D" w:rsidRDefault="006A7D6A" w:rsidP="00AC3005">
            <w:pPr>
              <w:pStyle w:val="TAC"/>
            </w:pPr>
          </w:p>
        </w:tc>
        <w:tc>
          <w:tcPr>
            <w:tcW w:w="1440" w:type="dxa"/>
            <w:vAlign w:val="center"/>
          </w:tcPr>
          <w:p w14:paraId="02E97D09" w14:textId="77777777" w:rsidR="006A7D6A" w:rsidRPr="00E9040D" w:rsidRDefault="006A7D6A" w:rsidP="00AC3005">
            <w:pPr>
              <w:pStyle w:val="TAC"/>
            </w:pPr>
            <w:r w:rsidRPr="00E9040D">
              <w:t>6</w:t>
            </w:r>
          </w:p>
        </w:tc>
        <w:tc>
          <w:tcPr>
            <w:tcW w:w="270" w:type="dxa"/>
            <w:vAlign w:val="center"/>
          </w:tcPr>
          <w:p w14:paraId="526E809C" w14:textId="77777777" w:rsidR="006A7D6A" w:rsidRPr="00E9040D" w:rsidRDefault="006A7D6A" w:rsidP="00AC3005">
            <w:pPr>
              <w:pStyle w:val="TAC"/>
            </w:pPr>
            <w:r w:rsidRPr="00E9040D">
              <w:t>-</w:t>
            </w:r>
          </w:p>
        </w:tc>
        <w:tc>
          <w:tcPr>
            <w:tcW w:w="270" w:type="dxa"/>
            <w:vAlign w:val="center"/>
          </w:tcPr>
          <w:p w14:paraId="7448BF4E" w14:textId="77777777" w:rsidR="006A7D6A" w:rsidRPr="00E9040D" w:rsidRDefault="006A7D6A" w:rsidP="00AC3005">
            <w:pPr>
              <w:pStyle w:val="TAC"/>
            </w:pPr>
            <w:r w:rsidRPr="00E9040D">
              <w:t>-</w:t>
            </w:r>
          </w:p>
        </w:tc>
        <w:tc>
          <w:tcPr>
            <w:tcW w:w="1800" w:type="dxa"/>
            <w:vAlign w:val="center"/>
          </w:tcPr>
          <w:p w14:paraId="25E013FD" w14:textId="77777777" w:rsidR="006A7D6A" w:rsidRPr="00E9040D" w:rsidRDefault="006A7D6A" w:rsidP="00AC3005">
            <w:pPr>
              <w:pStyle w:val="TAC"/>
            </w:pPr>
            <w:r>
              <w:t>6,8,4</w:t>
            </w:r>
          </w:p>
        </w:tc>
        <w:tc>
          <w:tcPr>
            <w:tcW w:w="900" w:type="dxa"/>
            <w:vAlign w:val="center"/>
          </w:tcPr>
          <w:p w14:paraId="206BA61B" w14:textId="77777777" w:rsidR="006A7D6A" w:rsidRPr="00E9040D" w:rsidRDefault="006A7D6A" w:rsidP="00AC3005">
            <w:pPr>
              <w:pStyle w:val="TAC"/>
            </w:pPr>
            <w:r>
              <w:t>-</w:t>
            </w:r>
          </w:p>
        </w:tc>
        <w:tc>
          <w:tcPr>
            <w:tcW w:w="358" w:type="dxa"/>
            <w:vAlign w:val="center"/>
          </w:tcPr>
          <w:p w14:paraId="5CD02170" w14:textId="77777777" w:rsidR="006A7D6A" w:rsidRPr="00E9040D" w:rsidRDefault="006A7D6A" w:rsidP="00AC3005">
            <w:pPr>
              <w:pStyle w:val="TAC"/>
            </w:pPr>
            <w:r>
              <w:t>-</w:t>
            </w:r>
          </w:p>
        </w:tc>
        <w:tc>
          <w:tcPr>
            <w:tcW w:w="347" w:type="dxa"/>
            <w:vAlign w:val="center"/>
          </w:tcPr>
          <w:p w14:paraId="379FB867" w14:textId="77777777" w:rsidR="006A7D6A" w:rsidRPr="00E9040D" w:rsidRDefault="006A7D6A" w:rsidP="00AC3005">
            <w:pPr>
              <w:pStyle w:val="TAC"/>
            </w:pPr>
            <w:r>
              <w:t>-</w:t>
            </w:r>
          </w:p>
        </w:tc>
        <w:tc>
          <w:tcPr>
            <w:tcW w:w="347" w:type="dxa"/>
            <w:vAlign w:val="center"/>
          </w:tcPr>
          <w:p w14:paraId="057224C8" w14:textId="77777777" w:rsidR="006A7D6A" w:rsidRPr="00E9040D" w:rsidRDefault="006A7D6A" w:rsidP="00AC3005">
            <w:pPr>
              <w:pStyle w:val="TAC"/>
            </w:pPr>
            <w:r>
              <w:t>-</w:t>
            </w:r>
          </w:p>
        </w:tc>
        <w:tc>
          <w:tcPr>
            <w:tcW w:w="979" w:type="dxa"/>
            <w:vAlign w:val="center"/>
          </w:tcPr>
          <w:p w14:paraId="06F9CC93" w14:textId="77777777" w:rsidR="006A7D6A" w:rsidRPr="00E9040D" w:rsidRDefault="006A7D6A" w:rsidP="00AC3005">
            <w:pPr>
              <w:pStyle w:val="TAC"/>
            </w:pPr>
            <w:r>
              <w:t>8,6,4</w:t>
            </w:r>
          </w:p>
        </w:tc>
        <w:tc>
          <w:tcPr>
            <w:tcW w:w="306" w:type="dxa"/>
            <w:vAlign w:val="center"/>
          </w:tcPr>
          <w:p w14:paraId="3829D48E" w14:textId="77777777" w:rsidR="006A7D6A" w:rsidRPr="00E9040D" w:rsidRDefault="006A7D6A" w:rsidP="00AC3005">
            <w:pPr>
              <w:pStyle w:val="TAC"/>
            </w:pPr>
            <w:r>
              <w:t>-</w:t>
            </w:r>
          </w:p>
        </w:tc>
        <w:tc>
          <w:tcPr>
            <w:tcW w:w="307" w:type="dxa"/>
            <w:vAlign w:val="center"/>
          </w:tcPr>
          <w:p w14:paraId="37CC2B6C" w14:textId="77777777" w:rsidR="006A7D6A" w:rsidRPr="00E9040D" w:rsidRDefault="006A7D6A" w:rsidP="00AC3005">
            <w:pPr>
              <w:pStyle w:val="TAC"/>
            </w:pPr>
            <w:r>
              <w:t>-</w:t>
            </w:r>
          </w:p>
        </w:tc>
      </w:tr>
      <w:tr w:rsidR="006A7D6A" w:rsidRPr="00E9040D" w14:paraId="0A2D4F4D"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60137FB5" w14:textId="77777777"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14:paraId="67172EF3" w14:textId="77777777"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14:paraId="7F710534" w14:textId="77777777"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2DE18F6E" w14:textId="77777777"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41484C66" w14:textId="77777777"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14:paraId="0DA7ABF1" w14:textId="77777777"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14:paraId="747BE994"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50BCD956"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77EA9AC5" w14:textId="77777777"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7E40724C" w14:textId="77777777"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096DBBD5" w14:textId="77777777"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51CB9559" w14:textId="77777777" w:rsidR="006A7D6A" w:rsidRPr="00E9040D" w:rsidRDefault="006A7D6A" w:rsidP="00AC3005">
            <w:pPr>
              <w:pStyle w:val="TAC"/>
            </w:pPr>
            <w:r>
              <w:t>-</w:t>
            </w:r>
          </w:p>
        </w:tc>
      </w:tr>
      <w:tr w:rsidR="006A7D6A" w:rsidRPr="00E9040D" w14:paraId="47AC2918" w14:textId="77777777" w:rsidTr="00AC3005">
        <w:trPr>
          <w:cantSplit/>
          <w:trHeight w:val="151"/>
          <w:jc w:val="center"/>
        </w:trPr>
        <w:tc>
          <w:tcPr>
            <w:tcW w:w="2184" w:type="dxa"/>
            <w:vMerge/>
            <w:tcBorders>
              <w:left w:val="single" w:sz="4" w:space="0" w:color="auto"/>
              <w:right w:val="single" w:sz="4" w:space="0" w:color="auto"/>
            </w:tcBorders>
            <w:vAlign w:val="center"/>
          </w:tcPr>
          <w:p w14:paraId="0747F9E5" w14:textId="77777777"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6F4A6D27" w14:textId="77777777"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14:paraId="154A5C65" w14:textId="77777777"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60C73F78" w14:textId="77777777"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56DAC1F3" w14:textId="77777777"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14:paraId="214F5B93" w14:textId="77777777"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14:paraId="7C78D723"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42E25785"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00446243" w14:textId="77777777"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5A7A48C1" w14:textId="77777777"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2045F899" w14:textId="77777777"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375EB756" w14:textId="77777777" w:rsidR="006A7D6A" w:rsidRPr="00E9040D" w:rsidRDefault="006A7D6A" w:rsidP="00AC3005">
            <w:pPr>
              <w:pStyle w:val="TAC"/>
            </w:pPr>
            <w:r>
              <w:t>-</w:t>
            </w:r>
          </w:p>
        </w:tc>
      </w:tr>
      <w:tr w:rsidR="006A7D6A" w:rsidRPr="00E9040D" w14:paraId="444532BE" w14:textId="77777777" w:rsidTr="00AC3005">
        <w:trPr>
          <w:cantSplit/>
          <w:trHeight w:val="151"/>
          <w:jc w:val="center"/>
        </w:trPr>
        <w:tc>
          <w:tcPr>
            <w:tcW w:w="2184" w:type="dxa"/>
            <w:vMerge/>
            <w:tcBorders>
              <w:left w:val="single" w:sz="4" w:space="0" w:color="auto"/>
              <w:right w:val="single" w:sz="4" w:space="0" w:color="auto"/>
            </w:tcBorders>
            <w:vAlign w:val="center"/>
          </w:tcPr>
          <w:p w14:paraId="32B1692B" w14:textId="77777777"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B1C5C3A" w14:textId="77777777"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14:paraId="6A0B1374" w14:textId="77777777"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45F6490B" w14:textId="77777777"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145D0729" w14:textId="77777777"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14:paraId="4FE87367" w14:textId="77777777"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14:paraId="23A02983"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52653A11"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10716FDA" w14:textId="77777777"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6ADCB138" w14:textId="77777777"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2F87A5EF" w14:textId="77777777"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01F58D95" w14:textId="77777777" w:rsidR="006A7D6A" w:rsidRPr="00E9040D" w:rsidRDefault="006A7D6A" w:rsidP="00AC3005">
            <w:pPr>
              <w:pStyle w:val="TAC"/>
            </w:pPr>
            <w:r>
              <w:t>-</w:t>
            </w:r>
          </w:p>
        </w:tc>
      </w:tr>
      <w:tr w:rsidR="006A7D6A" w:rsidRPr="00E9040D" w14:paraId="62BAF532"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2DB883E9" w14:textId="77777777"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1AA946CE" w14:textId="77777777"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14:paraId="6B0E1969" w14:textId="77777777"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16F1C36A" w14:textId="77777777"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53E26D22" w14:textId="77777777"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14:paraId="308190F6" w14:textId="77777777"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14:paraId="75A2FE83"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090ADCEE"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00CA5B53" w14:textId="77777777"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6E1E2FDA" w14:textId="77777777"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171EC0F3" w14:textId="77777777"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11DCE7F2" w14:textId="77777777" w:rsidR="006A7D6A" w:rsidRPr="00E9040D" w:rsidRDefault="006A7D6A" w:rsidP="00AC3005">
            <w:pPr>
              <w:pStyle w:val="TAC"/>
            </w:pPr>
            <w:r>
              <w:t>-</w:t>
            </w:r>
          </w:p>
        </w:tc>
      </w:tr>
      <w:tr w:rsidR="006A7D6A" w:rsidRPr="00E9040D" w14:paraId="70F7EC33"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395D678A" w14:textId="77777777"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14:paraId="4F59F3F2" w14:textId="77777777"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14:paraId="48F06A73" w14:textId="77777777"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4A3087F5" w14:textId="77777777"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42DC9519" w14:textId="77777777"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2350CAC8" w14:textId="77777777"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6D80274E"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6870D491"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4B97BAFB" w14:textId="77777777"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16ED1623" w14:textId="77777777"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20770639" w14:textId="77777777"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11367374" w14:textId="77777777" w:rsidR="006A7D6A" w:rsidRPr="00E9040D" w:rsidRDefault="006A7D6A" w:rsidP="00AC3005">
            <w:pPr>
              <w:pStyle w:val="TAC"/>
            </w:pPr>
            <w:r>
              <w:t>-</w:t>
            </w:r>
          </w:p>
        </w:tc>
      </w:tr>
      <w:tr w:rsidR="006A7D6A" w:rsidRPr="00E9040D" w14:paraId="6BAB8BF2" w14:textId="77777777" w:rsidTr="00AC3005">
        <w:trPr>
          <w:cantSplit/>
          <w:trHeight w:val="151"/>
          <w:jc w:val="center"/>
        </w:trPr>
        <w:tc>
          <w:tcPr>
            <w:tcW w:w="2184" w:type="dxa"/>
            <w:vMerge/>
            <w:tcBorders>
              <w:left w:val="single" w:sz="4" w:space="0" w:color="auto"/>
              <w:right w:val="single" w:sz="4" w:space="0" w:color="auto"/>
            </w:tcBorders>
          </w:tcPr>
          <w:p w14:paraId="722D502B" w14:textId="77777777"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F697456" w14:textId="77777777"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14:paraId="1BA0E4AE" w14:textId="77777777"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0671AE19" w14:textId="77777777"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5230A21D" w14:textId="77777777"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2EC812BF" w14:textId="77777777"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4C83E58E"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7B0A4CF4"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55371AB6" w14:textId="77777777"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3E088B83" w14:textId="77777777"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68DD00CC" w14:textId="77777777"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017474A5" w14:textId="77777777" w:rsidR="006A7D6A" w:rsidRPr="00E9040D" w:rsidRDefault="006A7D6A" w:rsidP="00AC3005">
            <w:pPr>
              <w:pStyle w:val="TAC"/>
            </w:pPr>
            <w:r>
              <w:t>-</w:t>
            </w:r>
          </w:p>
        </w:tc>
      </w:tr>
      <w:tr w:rsidR="006A7D6A" w:rsidRPr="00E9040D" w14:paraId="662C6F1F" w14:textId="77777777" w:rsidTr="00AC3005">
        <w:trPr>
          <w:cantSplit/>
          <w:trHeight w:val="151"/>
          <w:jc w:val="center"/>
        </w:trPr>
        <w:tc>
          <w:tcPr>
            <w:tcW w:w="2184" w:type="dxa"/>
            <w:vMerge/>
            <w:tcBorders>
              <w:left w:val="single" w:sz="4" w:space="0" w:color="auto"/>
              <w:right w:val="single" w:sz="4" w:space="0" w:color="auto"/>
            </w:tcBorders>
          </w:tcPr>
          <w:p w14:paraId="2F24B0FC" w14:textId="77777777"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DA6927C" w14:textId="77777777"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14:paraId="6A4E57D7" w14:textId="77777777"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5A8CC72B" w14:textId="77777777"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65C1A452" w14:textId="77777777"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14:paraId="50C9C69D" w14:textId="77777777"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67D5534B"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7DE9516A"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7AE5424B" w14:textId="77777777"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482D41F0" w14:textId="77777777"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0B47766C" w14:textId="77777777"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4F96C5BB" w14:textId="77777777" w:rsidR="006A7D6A" w:rsidRPr="00E9040D" w:rsidRDefault="006A7D6A" w:rsidP="00AC3005">
            <w:pPr>
              <w:pStyle w:val="TAC"/>
            </w:pPr>
            <w:r>
              <w:t>-</w:t>
            </w:r>
          </w:p>
        </w:tc>
      </w:tr>
      <w:tr w:rsidR="006A7D6A" w:rsidRPr="00E9040D" w14:paraId="2E7E2DA7" w14:textId="77777777" w:rsidTr="00AC3005">
        <w:trPr>
          <w:cantSplit/>
          <w:trHeight w:val="151"/>
          <w:jc w:val="center"/>
        </w:trPr>
        <w:tc>
          <w:tcPr>
            <w:tcW w:w="2184" w:type="dxa"/>
            <w:vMerge/>
            <w:tcBorders>
              <w:left w:val="single" w:sz="4" w:space="0" w:color="auto"/>
              <w:right w:val="single" w:sz="4" w:space="0" w:color="auto"/>
            </w:tcBorders>
          </w:tcPr>
          <w:p w14:paraId="51AFF072" w14:textId="77777777"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65A82CBD" w14:textId="77777777"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14:paraId="7FC93B01" w14:textId="77777777"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65E9883A" w14:textId="77777777"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4B1C0471" w14:textId="77777777"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14:paraId="0CE3480F" w14:textId="77777777"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0650153C"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494B5199"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69863A43" w14:textId="77777777"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5D761AD1" w14:textId="77777777"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16EFB525" w14:textId="77777777"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05051187" w14:textId="77777777" w:rsidR="006A7D6A" w:rsidRPr="00E9040D" w:rsidRDefault="006A7D6A" w:rsidP="00AC3005">
            <w:pPr>
              <w:pStyle w:val="TAC"/>
            </w:pPr>
            <w:r>
              <w:t>-</w:t>
            </w:r>
          </w:p>
        </w:tc>
      </w:tr>
      <w:tr w:rsidR="006A7D6A" w:rsidRPr="00E9040D" w14:paraId="7ECF5E70" w14:textId="77777777" w:rsidTr="00AC3005">
        <w:trPr>
          <w:cantSplit/>
          <w:trHeight w:val="151"/>
          <w:jc w:val="center"/>
        </w:trPr>
        <w:tc>
          <w:tcPr>
            <w:tcW w:w="2184" w:type="dxa"/>
            <w:vMerge/>
            <w:tcBorders>
              <w:left w:val="single" w:sz="4" w:space="0" w:color="auto"/>
              <w:right w:val="single" w:sz="4" w:space="0" w:color="auto"/>
            </w:tcBorders>
          </w:tcPr>
          <w:p w14:paraId="39AA2FB1" w14:textId="77777777"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0F472D7" w14:textId="77777777"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14:paraId="4CE67E44" w14:textId="77777777"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4186E094" w14:textId="77777777"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6E625A7D" w14:textId="77777777"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14:paraId="4E366D9D" w14:textId="77777777"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1917F1C9"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46A36604"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058D7190" w14:textId="77777777"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1E4A4714" w14:textId="77777777"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229592B9" w14:textId="77777777"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5F2A8F7C" w14:textId="77777777" w:rsidR="006A7D6A" w:rsidRPr="00E9040D" w:rsidRDefault="006A7D6A" w:rsidP="00AC3005">
            <w:pPr>
              <w:pStyle w:val="TAC"/>
            </w:pPr>
            <w:r>
              <w:t>-</w:t>
            </w:r>
          </w:p>
        </w:tc>
      </w:tr>
      <w:tr w:rsidR="006A7D6A" w:rsidRPr="00E9040D" w14:paraId="261E7CB9"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7466D915" w14:textId="77777777"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8A2F823" w14:textId="77777777"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14:paraId="0F1613C9" w14:textId="77777777"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5D01BAEB" w14:textId="77777777"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266CAC5A" w14:textId="77777777"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321CD083" w14:textId="77777777"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167806F0"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15AED465" w14:textId="77777777"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6F16EACC" w14:textId="77777777"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5D3A9895" w14:textId="77777777"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2BFC6B5D" w14:textId="77777777"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0DAFA375" w14:textId="77777777" w:rsidR="006A7D6A" w:rsidRPr="00E9040D" w:rsidRDefault="006A7D6A" w:rsidP="00AC3005">
            <w:pPr>
              <w:pStyle w:val="TAC"/>
            </w:pPr>
            <w:r>
              <w:t>-</w:t>
            </w:r>
          </w:p>
        </w:tc>
      </w:tr>
    </w:tbl>
    <w:p w14:paraId="7AA3880A" w14:textId="77777777" w:rsidR="0093274D" w:rsidRPr="00E9040D" w:rsidRDefault="0093274D"/>
    <w:p w14:paraId="6EA6E8BB" w14:textId="77777777"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14:anchorId="35A1271E" wp14:editId="0266779A">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14:anchorId="30071049" wp14:editId="1A0882FC">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14:paraId="17CDFEFA" w14:textId="77777777">
        <w:trPr>
          <w:cantSplit/>
          <w:jc w:val="center"/>
        </w:trPr>
        <w:tc>
          <w:tcPr>
            <w:tcW w:w="0" w:type="auto"/>
            <w:shd w:val="clear" w:color="auto" w:fill="E0E0E0"/>
            <w:vAlign w:val="center"/>
          </w:tcPr>
          <w:p w14:paraId="143B4CF1" w14:textId="77777777"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14:paraId="42036888" w14:textId="77777777" w:rsidR="005B4392" w:rsidRPr="00E9040D" w:rsidRDefault="009C2C3F" w:rsidP="00975C2E">
            <w:pPr>
              <w:pStyle w:val="TAH"/>
              <w:rPr>
                <w:szCs w:val="18"/>
              </w:rPr>
            </w:pPr>
            <w:r>
              <w:rPr>
                <w:noProof/>
                <w:position w:val="-12"/>
              </w:rPr>
              <w:drawing>
                <wp:inline distT="0" distB="0" distL="0" distR="0" wp14:anchorId="5395CC72" wp14:editId="34D11585">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14:paraId="24ABA846" w14:textId="77777777">
        <w:trPr>
          <w:cantSplit/>
          <w:jc w:val="center"/>
        </w:trPr>
        <w:tc>
          <w:tcPr>
            <w:tcW w:w="0" w:type="auto"/>
            <w:vAlign w:val="center"/>
          </w:tcPr>
          <w:p w14:paraId="54BB80EE" w14:textId="77777777" w:rsidR="005B4392" w:rsidRPr="00E9040D" w:rsidRDefault="005B4392" w:rsidP="00975C2E">
            <w:pPr>
              <w:pStyle w:val="TAC"/>
            </w:pPr>
            <w:r w:rsidRPr="00E9040D">
              <w:t>0</w:t>
            </w:r>
          </w:p>
        </w:tc>
        <w:tc>
          <w:tcPr>
            <w:tcW w:w="0" w:type="auto"/>
            <w:vAlign w:val="center"/>
          </w:tcPr>
          <w:p w14:paraId="384E0892" w14:textId="77777777" w:rsidR="005B4392" w:rsidRPr="00E9040D" w:rsidRDefault="005B4392" w:rsidP="00975C2E">
            <w:pPr>
              <w:pStyle w:val="TAC"/>
            </w:pPr>
            <w:r w:rsidRPr="00E9040D">
              <w:t>0</w:t>
            </w:r>
          </w:p>
        </w:tc>
      </w:tr>
      <w:tr w:rsidR="005B4392" w:rsidRPr="00E9040D" w14:paraId="5DB0C098" w14:textId="77777777">
        <w:trPr>
          <w:cantSplit/>
          <w:jc w:val="center"/>
        </w:trPr>
        <w:tc>
          <w:tcPr>
            <w:tcW w:w="0" w:type="auto"/>
            <w:vAlign w:val="center"/>
          </w:tcPr>
          <w:p w14:paraId="68635A19" w14:textId="77777777" w:rsidR="005B4392" w:rsidRPr="00E9040D" w:rsidRDefault="005B4392" w:rsidP="00975C2E">
            <w:pPr>
              <w:pStyle w:val="TAC"/>
            </w:pPr>
            <w:r w:rsidRPr="00E9040D">
              <w:t>1</w:t>
            </w:r>
          </w:p>
        </w:tc>
        <w:tc>
          <w:tcPr>
            <w:tcW w:w="0" w:type="auto"/>
            <w:vAlign w:val="center"/>
          </w:tcPr>
          <w:p w14:paraId="468454A9" w14:textId="77777777" w:rsidR="005B4392" w:rsidRPr="00E9040D" w:rsidRDefault="009C2C3F" w:rsidP="00975C2E">
            <w:pPr>
              <w:pStyle w:val="TAC"/>
            </w:pPr>
            <w:r>
              <w:rPr>
                <w:noProof/>
                <w:position w:val="-28"/>
              </w:rPr>
              <w:drawing>
                <wp:inline distT="0" distB="0" distL="0" distR="0" wp14:anchorId="54335C91" wp14:editId="51730AEE">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14:paraId="3DA7CB57" w14:textId="77777777">
        <w:trPr>
          <w:cantSplit/>
          <w:jc w:val="center"/>
        </w:trPr>
        <w:tc>
          <w:tcPr>
            <w:tcW w:w="0" w:type="auto"/>
            <w:vAlign w:val="center"/>
          </w:tcPr>
          <w:p w14:paraId="60D961F5" w14:textId="77777777" w:rsidR="005B4392" w:rsidRPr="00E9040D" w:rsidRDefault="005B4392" w:rsidP="00975C2E">
            <w:pPr>
              <w:pStyle w:val="TAC"/>
            </w:pPr>
            <w:r w:rsidRPr="00E9040D">
              <w:t>2</w:t>
            </w:r>
          </w:p>
        </w:tc>
        <w:tc>
          <w:tcPr>
            <w:tcW w:w="0" w:type="auto"/>
            <w:vAlign w:val="center"/>
          </w:tcPr>
          <w:p w14:paraId="0E8FCC93" w14:textId="77777777" w:rsidR="005B4392" w:rsidRPr="00E9040D" w:rsidRDefault="009C2C3F" w:rsidP="00975C2E">
            <w:pPr>
              <w:pStyle w:val="TAC"/>
            </w:pPr>
            <w:r>
              <w:rPr>
                <w:noProof/>
                <w:position w:val="-32"/>
              </w:rPr>
              <w:drawing>
                <wp:inline distT="0" distB="0" distL="0" distR="0" wp14:anchorId="457727A6" wp14:editId="0738E752">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14:paraId="55DEF6C5" w14:textId="77777777">
        <w:trPr>
          <w:cantSplit/>
          <w:jc w:val="center"/>
        </w:trPr>
        <w:tc>
          <w:tcPr>
            <w:tcW w:w="0" w:type="auto"/>
            <w:vAlign w:val="center"/>
          </w:tcPr>
          <w:p w14:paraId="69309B53" w14:textId="77777777" w:rsidR="005B4392" w:rsidRPr="00E9040D" w:rsidRDefault="005B4392" w:rsidP="00975C2E">
            <w:pPr>
              <w:pStyle w:val="TAC"/>
            </w:pPr>
            <w:r w:rsidRPr="00E9040D">
              <w:t>3</w:t>
            </w:r>
          </w:p>
        </w:tc>
        <w:tc>
          <w:tcPr>
            <w:tcW w:w="0" w:type="auto"/>
            <w:vAlign w:val="center"/>
          </w:tcPr>
          <w:p w14:paraId="08C3AD60" w14:textId="77777777" w:rsidR="005B4392" w:rsidRPr="00E9040D" w:rsidRDefault="005B4392" w:rsidP="00975C2E">
            <w:pPr>
              <w:pStyle w:val="TAC"/>
            </w:pPr>
            <w:r w:rsidRPr="00E9040D">
              <w:t>2</w:t>
            </w:r>
          </w:p>
        </w:tc>
      </w:tr>
    </w:tbl>
    <w:p w14:paraId="65ADB490" w14:textId="77777777" w:rsidR="00D9735B" w:rsidRDefault="00D9735B" w:rsidP="00D9735B"/>
    <w:p w14:paraId="53F4DFB6" w14:textId="77777777"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14:anchorId="2D0EEA5D" wp14:editId="3041C6C1">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14:anchorId="6672B333" wp14:editId="5951AA9B">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14:anchorId="2D0AD88C" wp14:editId="14223D57">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14:paraId="1D3D8337" w14:textId="77777777" w:rsidTr="00752D0A">
        <w:trPr>
          <w:cantSplit/>
          <w:jc w:val="center"/>
        </w:trPr>
        <w:tc>
          <w:tcPr>
            <w:tcW w:w="0" w:type="auto"/>
            <w:shd w:val="clear" w:color="auto" w:fill="E0E0E0"/>
            <w:vAlign w:val="center"/>
          </w:tcPr>
          <w:p w14:paraId="74373C6E" w14:textId="77777777"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14:paraId="061636B5" w14:textId="77777777" w:rsidR="00D9735B" w:rsidRPr="00E9040D" w:rsidRDefault="009C2C3F" w:rsidP="00752D0A">
            <w:pPr>
              <w:pStyle w:val="TAH"/>
              <w:rPr>
                <w:szCs w:val="18"/>
              </w:rPr>
            </w:pPr>
            <w:r>
              <w:rPr>
                <w:noProof/>
                <w:position w:val="-12"/>
              </w:rPr>
              <w:drawing>
                <wp:inline distT="0" distB="0" distL="0" distR="0" wp14:anchorId="0097FB37" wp14:editId="618D20D4">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14:paraId="1802BA6B" w14:textId="77777777" w:rsidTr="00752D0A">
        <w:trPr>
          <w:cantSplit/>
          <w:jc w:val="center"/>
        </w:trPr>
        <w:tc>
          <w:tcPr>
            <w:tcW w:w="0" w:type="auto"/>
            <w:vAlign w:val="center"/>
          </w:tcPr>
          <w:p w14:paraId="5BDF9711" w14:textId="77777777" w:rsidR="00D9735B" w:rsidRPr="00E9040D" w:rsidRDefault="00D9735B" w:rsidP="00752D0A">
            <w:pPr>
              <w:pStyle w:val="TAC"/>
            </w:pPr>
            <w:r w:rsidRPr="00E9040D">
              <w:t>0</w:t>
            </w:r>
          </w:p>
        </w:tc>
        <w:tc>
          <w:tcPr>
            <w:tcW w:w="0" w:type="auto"/>
            <w:vAlign w:val="center"/>
          </w:tcPr>
          <w:p w14:paraId="2BB348F5" w14:textId="77777777" w:rsidR="00D9735B" w:rsidRPr="00E9040D" w:rsidRDefault="00D9735B" w:rsidP="00752D0A">
            <w:pPr>
              <w:pStyle w:val="TAC"/>
            </w:pPr>
            <w:r w:rsidRPr="00E9040D">
              <w:t>0</w:t>
            </w:r>
          </w:p>
        </w:tc>
      </w:tr>
      <w:tr w:rsidR="00D9735B" w:rsidRPr="00E9040D" w14:paraId="2DEE2C14" w14:textId="77777777" w:rsidTr="00752D0A">
        <w:trPr>
          <w:cantSplit/>
          <w:jc w:val="center"/>
        </w:trPr>
        <w:tc>
          <w:tcPr>
            <w:tcW w:w="0" w:type="auto"/>
            <w:vAlign w:val="center"/>
          </w:tcPr>
          <w:p w14:paraId="3BB6656D" w14:textId="77777777" w:rsidR="00D9735B" w:rsidRPr="00E9040D" w:rsidRDefault="00D9735B" w:rsidP="00752D0A">
            <w:pPr>
              <w:pStyle w:val="TAC"/>
            </w:pPr>
            <w:r w:rsidRPr="00E9040D">
              <w:t>1</w:t>
            </w:r>
          </w:p>
        </w:tc>
        <w:tc>
          <w:tcPr>
            <w:tcW w:w="0" w:type="auto"/>
            <w:vAlign w:val="center"/>
          </w:tcPr>
          <w:p w14:paraId="5F5DD62B" w14:textId="77777777" w:rsidR="00D9735B" w:rsidRPr="00E9040D" w:rsidRDefault="009C2C3F" w:rsidP="00752D0A">
            <w:pPr>
              <w:pStyle w:val="TAC"/>
            </w:pPr>
            <w:r>
              <w:rPr>
                <w:noProof/>
                <w:position w:val="-28"/>
              </w:rPr>
              <w:drawing>
                <wp:inline distT="0" distB="0" distL="0" distR="0" wp14:anchorId="7E315987" wp14:editId="464486A8">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14:paraId="7B325894" w14:textId="77777777" w:rsidTr="00752D0A">
        <w:trPr>
          <w:cantSplit/>
          <w:jc w:val="center"/>
        </w:trPr>
        <w:tc>
          <w:tcPr>
            <w:tcW w:w="0" w:type="auto"/>
            <w:vAlign w:val="center"/>
          </w:tcPr>
          <w:p w14:paraId="251DC9CB" w14:textId="77777777" w:rsidR="00D9735B" w:rsidRPr="00E9040D" w:rsidRDefault="00D9735B" w:rsidP="00752D0A">
            <w:pPr>
              <w:pStyle w:val="TAC"/>
            </w:pPr>
            <w:r w:rsidRPr="00E9040D">
              <w:t>2</w:t>
            </w:r>
          </w:p>
        </w:tc>
        <w:tc>
          <w:tcPr>
            <w:tcW w:w="0" w:type="auto"/>
            <w:vAlign w:val="center"/>
          </w:tcPr>
          <w:p w14:paraId="02D33203" w14:textId="77777777" w:rsidR="00D9735B" w:rsidRPr="00E9040D" w:rsidRDefault="009C2C3F" w:rsidP="00752D0A">
            <w:pPr>
              <w:pStyle w:val="TAC"/>
            </w:pPr>
            <w:r>
              <w:rPr>
                <w:noProof/>
                <w:position w:val="-32"/>
              </w:rPr>
              <w:drawing>
                <wp:inline distT="0" distB="0" distL="0" distR="0" wp14:anchorId="4DEEA330" wp14:editId="56F73F34">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14:paraId="24F5146D" w14:textId="77777777" w:rsidTr="00752D0A">
        <w:trPr>
          <w:cantSplit/>
          <w:jc w:val="center"/>
        </w:trPr>
        <w:tc>
          <w:tcPr>
            <w:tcW w:w="0" w:type="auto"/>
            <w:vAlign w:val="center"/>
          </w:tcPr>
          <w:p w14:paraId="557D2E83" w14:textId="77777777" w:rsidR="00D9735B" w:rsidRPr="00E9040D" w:rsidRDefault="00D9735B" w:rsidP="00752D0A">
            <w:pPr>
              <w:pStyle w:val="TAC"/>
            </w:pPr>
            <w:r w:rsidRPr="00E9040D">
              <w:t>3</w:t>
            </w:r>
          </w:p>
        </w:tc>
        <w:tc>
          <w:tcPr>
            <w:tcW w:w="0" w:type="auto"/>
            <w:vAlign w:val="center"/>
          </w:tcPr>
          <w:p w14:paraId="3E6E3507" w14:textId="77777777" w:rsidR="00D9735B" w:rsidRPr="00E9040D" w:rsidRDefault="00D9735B" w:rsidP="00752D0A">
            <w:pPr>
              <w:pStyle w:val="TAC"/>
            </w:pPr>
            <w:r w:rsidRPr="00E9040D">
              <w:t>2</w:t>
            </w:r>
          </w:p>
        </w:tc>
      </w:tr>
    </w:tbl>
    <w:p w14:paraId="691D6CFE" w14:textId="77777777" w:rsidR="005B4392" w:rsidRPr="00E9040D" w:rsidRDefault="005B4392"/>
    <w:p w14:paraId="28EB2C7C" w14:textId="77777777"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14:anchorId="664094C4" wp14:editId="56980C1A">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14:anchorId="221526AD" wp14:editId="20797D89">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14:anchorId="6FD1BD92" wp14:editId="5C626AD8">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14:anchorId="46A9D462" wp14:editId="7C458D5D">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14:anchorId="134D19DB" wp14:editId="0FE59DC9">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14:anchorId="76E2D679" wp14:editId="774AD178">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14:anchorId="0C52EFFE" wp14:editId="64CD9F7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14:anchorId="3F6A866C" wp14:editId="74B3A4F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14:anchorId="2ACB84DF" wp14:editId="5CB5384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14:paraId="61164D36" w14:textId="77777777"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14:anchorId="2F3BD5E7" wp14:editId="2589D2EA">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14:anchorId="336D263D" wp14:editId="7D60B3B8">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14:anchorId="01DB9794" wp14:editId="6052B472">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14:anchorId="5FE175A5" wp14:editId="676B31ED">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14:anchorId="16673C06" wp14:editId="11766D6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14:anchorId="074EC263" wp14:editId="73840084">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14:anchorId="2A14BCC5" wp14:editId="789A8BEF">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14:anchorId="5BF73CC5" wp14:editId="36E32F9A">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14:anchorId="44A5FF36" wp14:editId="2F3C9369">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14:paraId="2F9D0B5A" w14:textId="77777777"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14:anchorId="41EFDFFD" wp14:editId="2A70B345">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14:anchorId="409A270C" wp14:editId="74D8CE0C">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14:paraId="36C94367" w14:textId="77777777"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14:anchorId="3C65A8A2" wp14:editId="23031583">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14:anchorId="485D0114" wp14:editId="32FF48D6">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14:paraId="622B99BD" w14:textId="77777777" w:rsidR="00F56B7F" w:rsidRDefault="00427255" w:rsidP="008260B9">
      <w:pPr>
        <w:pStyle w:val="B2"/>
      </w:pPr>
      <w:r>
        <w:t>-</w:t>
      </w:r>
      <w:r>
        <w:tab/>
      </w:r>
      <w:r w:rsidR="005B4392" w:rsidRPr="00E9040D">
        <w:t xml:space="preserve">if EPDCCH-PRB-set </w:t>
      </w:r>
      <w:r w:rsidR="009C2C3F">
        <w:rPr>
          <w:noProof/>
          <w:position w:val="-10"/>
        </w:rPr>
        <w:drawing>
          <wp:inline distT="0" distB="0" distL="0" distR="0" wp14:anchorId="069A1B27" wp14:editId="61105FBD">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14:paraId="3DB5C0E6" w14:textId="77777777" w:rsidR="005B4392" w:rsidRPr="00E9040D" w:rsidRDefault="00F56B7F" w:rsidP="0058579F">
      <w:pPr>
        <w:pStyle w:val="B3"/>
      </w:pPr>
      <w:r>
        <w:t xml:space="preserve"> </w:t>
      </w:r>
      <w:r w:rsidR="009C2C3F">
        <w:rPr>
          <w:noProof/>
        </w:rPr>
        <w:drawing>
          <wp:inline distT="0" distB="0" distL="0" distR="0" wp14:anchorId="4C35B4D2" wp14:editId="4366A9FD">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0B61E36" w14:textId="77777777" w:rsidR="00F56B7F" w:rsidRDefault="00427255" w:rsidP="008260B9">
      <w:pPr>
        <w:pStyle w:val="B2"/>
      </w:pPr>
      <w:r>
        <w:t>-</w:t>
      </w:r>
      <w:r>
        <w:tab/>
      </w:r>
      <w:r w:rsidR="005B4392" w:rsidRPr="00E9040D">
        <w:t xml:space="preserve">if EPDCCH-PRB-set </w:t>
      </w:r>
      <w:r w:rsidR="009C2C3F">
        <w:rPr>
          <w:noProof/>
          <w:position w:val="-10"/>
        </w:rPr>
        <w:drawing>
          <wp:inline distT="0" distB="0" distL="0" distR="0" wp14:anchorId="5494369C" wp14:editId="54FFE77F">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14:paraId="65B1AB3F" w14:textId="77777777" w:rsidR="005B4392" w:rsidRPr="00E9040D" w:rsidRDefault="00F56B7F" w:rsidP="0058579F">
      <w:pPr>
        <w:pStyle w:val="B3"/>
      </w:pPr>
      <w:r>
        <w:t xml:space="preserve"> </w:t>
      </w:r>
      <w:r w:rsidR="009C2C3F">
        <w:rPr>
          <w:noProof/>
        </w:rPr>
        <w:drawing>
          <wp:inline distT="0" distB="0" distL="0" distR="0" wp14:anchorId="7860D165" wp14:editId="354DFCDD">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C03817A" w14:textId="77777777"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14:anchorId="0BEA76CA" wp14:editId="3CDBE851">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5B6C4976" wp14:editId="644B0C21">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2E1D4D25" wp14:editId="35254149">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714653E0" wp14:editId="320CA7B8">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2A8B14B0" wp14:editId="34A56B6C">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4916CCA6" wp14:editId="0AB5E1E9">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7EA866CE" wp14:editId="1D7CF1C3">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5D53824E" wp14:editId="67BADA94">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14:anchorId="06603D5B" wp14:editId="351E7A84">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6D4EE51B" wp14:editId="06B81DC5">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14:anchorId="605AC3D7" wp14:editId="1517EE91">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5227F3E3" wp14:editId="61C422AE">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14:anchorId="3C735789" wp14:editId="2FF1F2F2">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7001EF06" wp14:editId="153BB377">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14:anchorId="2E60A07E" wp14:editId="4BF9C775">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14:anchorId="4865AA7F" wp14:editId="7F4A9F8D">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14:anchorId="6CD7E71F" wp14:editId="31CA76B1">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3F382377" wp14:editId="67B56ACA">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14:anchorId="35CEAA10" wp14:editId="545F0A1E">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14:anchorId="5D1406B9" wp14:editId="6452E1A3">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14:anchorId="5AA722C6" wp14:editId="58EDE9BC">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3A2CA90A" wp14:editId="5E5DB302">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14:anchorId="4BA92D6A" wp14:editId="3440259B">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14:anchorId="1BEF8CF1" wp14:editId="4FFEC707">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14:anchorId="7C262A56" wp14:editId="5F331A6E">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14:anchorId="4689CB19" wp14:editId="2F414F75">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14:anchorId="7791F904" wp14:editId="360B1387">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14:anchorId="61F8EC4C" wp14:editId="258DF9AD">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14:paraId="5D8B18B5" w14:textId="77777777"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14:anchorId="52B0220F" wp14:editId="4A178CD7">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14:anchorId="0482E375" wp14:editId="2C5CC0B1">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14:paraId="3C3FCD78" w14:textId="77777777"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14:anchorId="7D59212F" wp14:editId="5F5B14F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14:anchorId="443F279C" wp14:editId="45DF5F24">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14:anchorId="2551CF42" wp14:editId="4E88CF06">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14:anchorId="717AEDEC" wp14:editId="14066149">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14:paraId="76BA35C7" w14:textId="77777777"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14:anchorId="53CEEC62" wp14:editId="444F54A7">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60AE148B" w14:textId="77777777" w:rsidR="004D32D8" w:rsidRPr="003F7404" w:rsidRDefault="004D32D8" w:rsidP="004D32D8">
      <w:pPr>
        <w:pStyle w:val="B2"/>
        <w:ind w:firstLine="0"/>
        <w:rPr>
          <w:rFonts w:eastAsia="SimSun"/>
          <w:lang w:eastAsia="zh-CN"/>
        </w:rPr>
      </w:pPr>
      <w:r w:rsidRPr="0075709D">
        <w:rPr>
          <w:position w:val="-28"/>
        </w:rPr>
        <w:object w:dxaOrig="4880" w:dyaOrig="680" w14:anchorId="326F5778">
          <v:shape id="_x0000_i1116" type="#_x0000_t75" style="width:243.65pt;height:33.5pt" o:ole="">
            <v:imagedata r:id="rId344" o:title=""/>
          </v:shape>
          <o:OLEObject Type="Embed" ProgID="Equation.3" ShapeID="_x0000_i1116" DrawAspect="Content" ObjectID="_1685804388" r:id="rId345"/>
        </w:object>
      </w:r>
    </w:p>
    <w:p w14:paraId="1156FF13" w14:textId="77777777"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14:anchorId="747B7766" wp14:editId="3FA077F8">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518448EE" w14:textId="77777777" w:rsidR="004D32D8" w:rsidRPr="0075709D" w:rsidRDefault="004D32D8" w:rsidP="004D32D8">
      <w:pPr>
        <w:pStyle w:val="B2"/>
        <w:ind w:firstLine="0"/>
        <w:rPr>
          <w:rFonts w:eastAsia="SimSun"/>
          <w:lang w:eastAsia="zh-CN"/>
        </w:rPr>
      </w:pPr>
      <w:r w:rsidRPr="0075709D">
        <w:rPr>
          <w:position w:val="-32"/>
        </w:rPr>
        <w:object w:dxaOrig="6540" w:dyaOrig="760" w14:anchorId="0A273EF0">
          <v:shape id="_x0000_i1117" type="#_x0000_t75" style="width:327.35pt;height:38.5pt" o:ole="">
            <v:imagedata r:id="rId346" o:title=""/>
          </v:shape>
          <o:OLEObject Type="Embed" ProgID="Equation.3" ShapeID="_x0000_i1117" DrawAspect="Content" ObjectID="_1685804389" r:id="rId347"/>
        </w:object>
      </w:r>
    </w:p>
    <w:p w14:paraId="5AEEA1CF" w14:textId="77777777"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14:anchorId="1EA62880" wp14:editId="676C6986">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14:anchorId="45192E45" wp14:editId="7210D8D1">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w14:anchorId="0B5ABC45">
          <v:shape id="_x0000_i1118" type="#_x0000_t75" style="width:42.7pt;height:20.1pt" o:ole="">
            <v:imagedata r:id="rId143" o:title=""/>
          </v:shape>
          <o:OLEObject Type="Embed" ProgID="Equation.3" ShapeID="_x0000_i1118" DrawAspect="Content" ObjectID="_1685804390"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14:anchorId="32F55DBD" wp14:editId="0A19D7C2">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14:paraId="0FC269C1" w14:textId="77777777"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14:paraId="305FC5A4" w14:textId="77777777"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14:paraId="652DE4B7" w14:textId="77777777" w:rsidR="00783F84" w:rsidRDefault="009C2C3F" w:rsidP="00783F84">
      <w:pPr>
        <w:pStyle w:val="B1"/>
        <w:ind w:left="630" w:firstLine="0"/>
        <w:rPr>
          <w:rFonts w:eastAsia="MS Mincho"/>
          <w:lang w:eastAsia="ja-JP"/>
        </w:rPr>
      </w:pPr>
      <w:r>
        <w:rPr>
          <w:noProof/>
          <w:position w:val="-10"/>
        </w:rPr>
        <w:drawing>
          <wp:inline distT="0" distB="0" distL="0" distR="0" wp14:anchorId="1C76D484" wp14:editId="15C397C9">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14:anchorId="0BA2A69B" wp14:editId="79DE3EB4">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14:anchorId="5E187AA5" wp14:editId="6C26048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14:anchorId="0987864F" wp14:editId="2F383614">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14:anchorId="1A7F6BA5" wp14:editId="25514C45">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14:anchorId="3AE7B6CD" wp14:editId="665CB81A">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14:anchorId="0E0FB14A" wp14:editId="0B111052">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14:anchorId="28ABC241" wp14:editId="6047EE62">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14:anchorId="42911D56" wp14:editId="541F501F">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14:anchorId="505193F8" wp14:editId="64A681B6">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14:anchorId="62CAFD2E" wp14:editId="205FB44A">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14:anchorId="129447EA" wp14:editId="5D9784FE">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14:anchorId="18D5EBD4" wp14:editId="61C4D88A">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14:anchorId="57B40CA2" wp14:editId="31558F46">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14:anchorId="3A6643E7" wp14:editId="0047B5BC">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14:anchorId="5A13A558" wp14:editId="3EBAF5B7">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14:anchorId="2571400E" wp14:editId="04B31302">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w14:anchorId="64ECF6DC">
          <v:shape id="_x0000_i1119" type="#_x0000_t75" style="width:50.25pt;height:17.6pt" o:ole="">
            <v:imagedata r:id="rId304" o:title=""/>
          </v:shape>
          <o:OLEObject Type="Embed" ProgID="Equation.3" ShapeID="_x0000_i1119" DrawAspect="Content" ObjectID="_1685804391" r:id="rId349"/>
        </w:object>
      </w:r>
      <w:r w:rsidR="00FB1B10">
        <w:t xml:space="preserve">for normal cyclic prefix and </w:t>
      </w:r>
      <w:r w:rsidR="00FB1B10" w:rsidRPr="00144E7C">
        <w:rPr>
          <w:position w:val="-12"/>
        </w:rPr>
        <w:object w:dxaOrig="1020" w:dyaOrig="380" w14:anchorId="71C74C88">
          <v:shape id="_x0000_i1120" type="#_x0000_t75" style="width:48.55pt;height:17.6pt" o:ole="">
            <v:imagedata r:id="rId306" o:title=""/>
          </v:shape>
          <o:OLEObject Type="Embed" ProgID="Equation.3" ShapeID="_x0000_i1120" DrawAspect="Content" ObjectID="_1685804392"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14:anchorId="05CFEBDB" wp14:editId="1497DA26">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w14:anchorId="20989004">
          <v:shape id="_x0000_i1121" type="#_x0000_t75" style="width:114.7pt;height:20.1pt" o:ole="">
            <v:imagedata r:id="rId308" o:title=""/>
          </v:shape>
          <o:OLEObject Type="Embed" ProgID="Equation.3" ShapeID="_x0000_i1121" DrawAspect="Content" ObjectID="_1685804393"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14:anchorId="17D9A360" wp14:editId="135D5D04">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14:paraId="2CAC2CE7" w14:textId="77777777"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w14:anchorId="7FC60C56">
          <v:shape id="_x0000_i1122" type="#_x0000_t75" style="width:32.65pt;height:20.1pt" o:ole="">
            <v:imagedata r:id="rId146" o:title=""/>
          </v:shape>
          <o:OLEObject Type="Embed" ProgID="Equation.DSMT4" ShapeID="_x0000_i1122" DrawAspect="Content" ObjectID="_1685804394" r:id="rId352"/>
        </w:object>
      </w:r>
      <w:r w:rsidRPr="006C74BD">
        <w:rPr>
          <w:rFonts w:eastAsia="MS Mincho" w:hint="eastAsia"/>
          <w:lang w:eastAsia="ja-JP"/>
        </w:rPr>
        <w:t xml:space="preserve">is </w:t>
      </w:r>
      <w:r w:rsidRPr="0040451C">
        <w:rPr>
          <w:rFonts w:eastAsia="MS Mincho" w:hint="eastAsia"/>
          <w:lang w:eastAsia="ja-JP"/>
        </w:rPr>
        <w:t>obtained by above procedure.</w:t>
      </w:r>
    </w:p>
    <w:p w14:paraId="64436D63" w14:textId="77777777"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w14:anchorId="6BD42DAF">
          <v:shape id="_x0000_i1123" type="#_x0000_t75" style="width:32.65pt;height:20.1pt" o:ole="">
            <v:imagedata r:id="rId146" o:title=""/>
          </v:shape>
          <o:OLEObject Type="Embed" ProgID="Equation.DSMT4" ShapeID="_x0000_i1123" DrawAspect="Content" ObjectID="_1685804395" r:id="rId353"/>
        </w:object>
      </w:r>
      <w:r w:rsidRPr="0040451C">
        <w:rPr>
          <w:rFonts w:eastAsia="MS Mincho" w:hint="eastAsia"/>
          <w:lang w:eastAsia="ja-JP"/>
        </w:rPr>
        <w:t xml:space="preserve">is the sum between </w:t>
      </w:r>
      <w:r w:rsidRPr="002F23CE">
        <w:rPr>
          <w:position w:val="-12"/>
        </w:rPr>
        <w:object w:dxaOrig="900" w:dyaOrig="380" w14:anchorId="45E988E3">
          <v:shape id="_x0000_i1124" type="#_x0000_t75" style="width:45.2pt;height:18.4pt" o:ole="">
            <v:imagedata r:id="rId149" o:title=""/>
          </v:shape>
          <o:OLEObject Type="Embed" ProgID="Equation.DSMT4" ShapeID="_x0000_i1124" DrawAspect="Content" ObjectID="_1685804396"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14:paraId="09C85625" w14:textId="77777777"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w14:anchorId="2B353F1D">
          <v:shape id="_x0000_i1125" type="#_x0000_t75" style="width:32.65pt;height:20.1pt" o:ole="">
            <v:imagedata r:id="rId146" o:title=""/>
          </v:shape>
          <o:OLEObject Type="Embed" ProgID="Equation.DSMT4" ShapeID="_x0000_i1125" DrawAspect="Content" ObjectID="_1685804397"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w14:anchorId="34C2FC6D">
          <v:shape id="_x0000_i1126" type="#_x0000_t75" style="width:32.65pt;height:18.4pt" o:ole="">
            <v:imagedata r:id="rId152" o:title=""/>
          </v:shape>
          <o:OLEObject Type="Embed" ProgID="Equation.3" ShapeID="_x0000_i1126" DrawAspect="Content" ObjectID="_1685804398" r:id="rId356"/>
        </w:object>
      </w:r>
      <w:r>
        <w:rPr>
          <w:rFonts w:eastAsia="MS Mincho" w:hint="eastAsia"/>
          <w:lang w:eastAsia="ja-JP"/>
        </w:rPr>
        <w:t xml:space="preserve"> = 0</w:t>
      </w:r>
      <w:r w:rsidRPr="001E5067">
        <w:rPr>
          <w:rFonts w:eastAsia="MS Mincho" w:hint="eastAsia"/>
          <w:lang w:eastAsia="ja-JP"/>
        </w:rPr>
        <w:t>.</w:t>
      </w:r>
    </w:p>
    <w:p w14:paraId="659D817C" w14:textId="77777777" w:rsidR="00783F84" w:rsidRDefault="00783F84" w:rsidP="00427255"/>
    <w:p w14:paraId="667D6D27" w14:textId="77777777"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14:anchorId="375AA09D" wp14:editId="2AD077A9">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14:anchorId="1A8B52F5" wp14:editId="6DFA3C32">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proofErr w:type="spellStart"/>
      <w:r>
        <w:rPr>
          <w:i/>
        </w:rPr>
        <w:t>subframeAsssignment</w:t>
      </w:r>
      <w:proofErr w:type="spellEnd"/>
      <w:r>
        <w:t>),</w:t>
      </w:r>
      <w:r>
        <w:rPr>
          <w:lang w:val="en-US"/>
        </w:rPr>
        <w:t xml:space="preserve"> and </w:t>
      </w:r>
      <w:r w:rsidR="009C2C3F">
        <w:rPr>
          <w:noProof/>
          <w:position w:val="-4"/>
        </w:rPr>
        <w:drawing>
          <wp:inline distT="0" distB="0" distL="0" distR="0" wp14:anchorId="33E43709" wp14:editId="55202B43">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14:anchorId="4E287EC2" wp14:editId="0293B504">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14:paraId="74D15BB7" w14:textId="77777777"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14:anchorId="77941A70" wp14:editId="07C73F8B">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14:anchorId="01DD5D7D" wp14:editId="24583B69">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14:anchorId="67EBEB0F" wp14:editId="60A58CF7">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1EB86090" w14:textId="77777777"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14:anchorId="4A1DDCDC" wp14:editId="76AECACC">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14:anchorId="2AA6DD03" wp14:editId="5E797AF4">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14:anchorId="756ECBB0" wp14:editId="3689121A">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14:anchorId="43885054" wp14:editId="5F7E7B08">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14:anchorId="1242DDEA" wp14:editId="2A482516">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14:anchorId="2CC396FC" wp14:editId="6683FACA">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14:paraId="225D2924" w14:textId="77777777" w:rsidR="00427255" w:rsidRDefault="0003503D" w:rsidP="008260B9">
      <w:pPr>
        <w:pStyle w:val="B1"/>
        <w:rPr>
          <w:lang w:val="x-none"/>
        </w:rPr>
      </w:pPr>
      <w:r>
        <w:t>-</w:t>
      </w:r>
      <w:r>
        <w:tab/>
      </w:r>
      <w:r w:rsidR="009C2C3F">
        <w:rPr>
          <w:noProof/>
          <w:position w:val="-6"/>
        </w:rPr>
        <w:drawing>
          <wp:inline distT="0" distB="0" distL="0" distR="0" wp14:anchorId="70390EE4" wp14:editId="57FD362A">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14:anchorId="2813D47B" wp14:editId="1BCB49C1">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14:anchorId="60D92723" wp14:editId="05BF4222">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14:paraId="6AFFFFB9" w14:textId="77777777"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14:anchorId="1558D2B8" wp14:editId="0B989172">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14:paraId="7A025E81" w14:textId="77777777" w:rsidR="00427255" w:rsidRDefault="00427255" w:rsidP="00427255">
      <w:pPr>
        <w:ind w:left="852"/>
        <w:rPr>
          <w:lang w:val="en-US"/>
        </w:rPr>
      </w:pPr>
      <w:r>
        <w:rPr>
          <w:lang w:val="en-US"/>
        </w:rPr>
        <w:t xml:space="preserve">for </w:t>
      </w:r>
      <w:r w:rsidR="009C2C3F" w:rsidRPr="00330B06">
        <w:rPr>
          <w:noProof/>
          <w:position w:val="-10"/>
        </w:rPr>
        <w:drawing>
          <wp:inline distT="0" distB="0" distL="0" distR="0" wp14:anchorId="77108985" wp14:editId="50789B9E">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47F07645" w14:textId="77777777"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14:anchorId="3DF6D03E" wp14:editId="409FBE2E">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14:anchorId="4B4FB484" wp14:editId="4BCD0292">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14:anchorId="12E873FB" wp14:editId="7AB62EF5">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14:anchorId="3A3477D9" wp14:editId="09E689A4">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14:paraId="6EF61532" w14:textId="77777777"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14:anchorId="6C3B08D4" wp14:editId="2FCEAC52">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14:anchorId="26B590A5" wp14:editId="1E7ACF07">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14:anchorId="68650526" wp14:editId="06837932">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14:paraId="71982116" w14:textId="77777777"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14:anchorId="7CCD2656" wp14:editId="6544B3C4">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43A47FE" w14:textId="77777777" w:rsidR="00427255" w:rsidRDefault="00427255" w:rsidP="00427255">
      <w:pPr>
        <w:ind w:left="852"/>
        <w:rPr>
          <w:lang w:val="en-US"/>
        </w:rPr>
      </w:pPr>
      <w:r>
        <w:rPr>
          <w:lang w:val="en-US"/>
        </w:rPr>
        <w:tab/>
        <w:t>end if</w:t>
      </w:r>
    </w:p>
    <w:p w14:paraId="7AE8D6FA" w14:textId="77777777" w:rsidR="00427255" w:rsidRDefault="00427255" w:rsidP="00427255">
      <w:pPr>
        <w:ind w:left="852"/>
        <w:rPr>
          <w:lang w:val="en-US"/>
        </w:rPr>
      </w:pPr>
      <w:r>
        <w:rPr>
          <w:lang w:val="en-US"/>
        </w:rPr>
        <w:t>end for</w:t>
      </w:r>
    </w:p>
    <w:p w14:paraId="518C30D3" w14:textId="77777777" w:rsidR="00427255" w:rsidRDefault="00427255" w:rsidP="00427255">
      <w:pPr>
        <w:ind w:left="852" w:firstLine="284"/>
        <w:rPr>
          <w:lang w:val="en-US"/>
        </w:rPr>
      </w:pPr>
      <w:r>
        <w:rPr>
          <w:lang w:val="en-US"/>
        </w:rPr>
        <w:t xml:space="preserve">for </w:t>
      </w:r>
      <w:r w:rsidR="002D568A" w:rsidRPr="00AE5F98">
        <w:rPr>
          <w:noProof/>
          <w:position w:val="-8"/>
        </w:rPr>
        <w:object w:dxaOrig="1460" w:dyaOrig="320" w14:anchorId="17B1503B">
          <v:shape id="_x0000_i1127" type="#_x0000_t75" style="width:72.85pt;height:15.9pt" o:ole="">
            <v:imagedata r:id="rId373" o:title=""/>
          </v:shape>
          <o:OLEObject Type="Embed" ProgID="Equation.3" ShapeID="_x0000_i1127" DrawAspect="Content" ObjectID="_1685804399" r:id="rId374"/>
        </w:object>
      </w:r>
    </w:p>
    <w:p w14:paraId="0A3A002C" w14:textId="77777777"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14:anchorId="085F9BBD" wp14:editId="56E64CE5">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14:anchorId="5C20BF9C" wp14:editId="6F63BC61">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14:anchorId="603EC6FA" wp14:editId="63645AD5">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14:anchorId="1BFD7A71" wp14:editId="664F0B74">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14:paraId="6E255293" w14:textId="77777777"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14:anchorId="01774925" wp14:editId="583DC869">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14:anchorId="553E5849" wp14:editId="53CDBC4A">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14:anchorId="16BD3F92" wp14:editId="753C91F6">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14:paraId="28DDD341" w14:textId="77777777"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14:anchorId="2FB886F9" wp14:editId="551EDAFE">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60FE3635" w14:textId="77777777" w:rsidR="00427255" w:rsidRDefault="00427255" w:rsidP="00427255">
      <w:pPr>
        <w:ind w:left="852"/>
        <w:rPr>
          <w:lang w:val="en-US"/>
        </w:rPr>
      </w:pPr>
      <w:r>
        <w:rPr>
          <w:lang w:val="en-US"/>
        </w:rPr>
        <w:tab/>
      </w:r>
      <w:r>
        <w:rPr>
          <w:lang w:val="en-US"/>
        </w:rPr>
        <w:tab/>
        <w:t>end if</w:t>
      </w:r>
    </w:p>
    <w:p w14:paraId="1372880B" w14:textId="77777777" w:rsidR="00427255" w:rsidRDefault="00427255" w:rsidP="00427255">
      <w:pPr>
        <w:ind w:left="852"/>
        <w:rPr>
          <w:lang w:val="x-none"/>
        </w:rPr>
      </w:pPr>
      <w:r>
        <w:rPr>
          <w:lang w:val="en-US"/>
        </w:rPr>
        <w:t>end for</w:t>
      </w:r>
    </w:p>
    <w:p w14:paraId="2BD9B9FB" w14:textId="77777777"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14:anchorId="1BC428A1" wp14:editId="4F57609C">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14:paraId="5AC09D8F" w14:textId="77777777"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14:anchorId="66221C62" wp14:editId="45A7C207">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14:anchorId="4FCB6BFF" wp14:editId="49FAED3A">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14:anchorId="3A6BB0DF" wp14:editId="506D3CF1">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14:anchorId="09C7D2E7" wp14:editId="51F2AA3B">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14:anchorId="657969C1" wp14:editId="7DDB0686">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14:paraId="2A696CD0" w14:textId="77777777"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14:anchorId="569634B8" wp14:editId="5B71625D">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14:anchorId="27D77CBA" wp14:editId="10D8B77A">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14:anchorId="650376DE" wp14:editId="50F421A7">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14:anchorId="40BBD8F0" wp14:editId="017E3DCB">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14:anchorId="6315369D" wp14:editId="3FDD02C6">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w14:anchorId="1CC02DCA">
          <v:shape id="_x0000_i1128" type="#_x0000_t75" style="width:224.35pt;height:18.4pt" o:ole="">
            <v:imagedata r:id="rId385" o:title=""/>
          </v:shape>
          <o:OLEObject Type="Embed" ProgID="Equation.3" ShapeID="_x0000_i1128" DrawAspect="Content" ObjectID="_1685804400" r:id="rId386"/>
        </w:object>
      </w:r>
      <w:r w:rsidR="00427255">
        <w:rPr>
          <w:lang w:val="en-US"/>
        </w:rPr>
        <w:t>;</w:t>
      </w:r>
      <w:r w:rsidR="00427255">
        <w:rPr>
          <w:lang w:val="x-none"/>
        </w:rPr>
        <w:t xml:space="preserve"> </w:t>
      </w:r>
    </w:p>
    <w:p w14:paraId="298036B0" w14:textId="77777777"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14:anchorId="13A95948" wp14:editId="62D2C9CA">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14:anchorId="4B9431C9" wp14:editId="0F46B8F9">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14:anchorId="2732F0D7" wp14:editId="684E2D69">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14:anchorId="1A311606" wp14:editId="6826A7D6">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14:anchorId="2E01BDC5" wp14:editId="13DA002B">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14:anchorId="2D451DAE" wp14:editId="4F906E8E">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14:anchorId="72EE2F53" wp14:editId="369A7904">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14:anchorId="5F215DA7" wp14:editId="1E12A949">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14:anchorId="4CF51249" wp14:editId="70CB6045">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14:paraId="36BED096" w14:textId="77777777"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14:anchorId="45392A88" wp14:editId="3D2179CD">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14:anchorId="484A7182" wp14:editId="6AF15F5E">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14:paraId="5154CB61" w14:textId="77777777"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14:anchorId="48E47C81" wp14:editId="0089355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14:anchorId="2ACEE660" wp14:editId="5E68C013">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14:paraId="3D0B2D9E" w14:textId="77777777" w:rsidR="00427255" w:rsidRDefault="0003503D" w:rsidP="008260B9">
      <w:pPr>
        <w:pStyle w:val="B2"/>
      </w:pPr>
      <w:r>
        <w:t>-</w:t>
      </w:r>
      <w:r>
        <w:tab/>
      </w:r>
      <w:r w:rsidR="00427255">
        <w:t xml:space="preserve">if EPDCCH-PRB-set </w:t>
      </w:r>
      <w:r w:rsidR="009C2C3F">
        <w:rPr>
          <w:noProof/>
        </w:rPr>
        <w:drawing>
          <wp:inline distT="0" distB="0" distL="0" distR="0" wp14:anchorId="739D7E04" wp14:editId="7BF85131">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14:anchorId="004FBAD1" wp14:editId="0DBE9AB4">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70E1D705" w14:textId="77777777" w:rsidR="00427255" w:rsidRDefault="0003503D" w:rsidP="008260B9">
      <w:pPr>
        <w:pStyle w:val="B2"/>
      </w:pPr>
      <w:r>
        <w:t>-</w:t>
      </w:r>
      <w:r>
        <w:tab/>
      </w:r>
      <w:r w:rsidR="00427255">
        <w:t xml:space="preserve">if EPDCCH-PRB-set </w:t>
      </w:r>
      <w:r w:rsidR="009C2C3F">
        <w:rPr>
          <w:noProof/>
        </w:rPr>
        <w:drawing>
          <wp:inline distT="0" distB="0" distL="0" distR="0" wp14:anchorId="64419666" wp14:editId="4333B94D">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14:anchorId="3258A0C1" wp14:editId="0D1BE787">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2302C5BE" w14:textId="77777777" w:rsidR="00427255" w:rsidRDefault="00427255" w:rsidP="00427255">
      <w:pPr>
        <w:ind w:left="630"/>
        <w:rPr>
          <w:lang w:val="en-US"/>
        </w:rPr>
      </w:pPr>
      <w:r>
        <w:rPr>
          <w:lang w:val="en-US"/>
        </w:rPr>
        <w:t>where</w:t>
      </w:r>
    </w:p>
    <w:p w14:paraId="3C68C54B" w14:textId="77777777"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14:anchorId="028DF09A" wp14:editId="1A53ED29">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14:anchorId="20BDEDA1" wp14:editId="3151F8A7">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14:anchorId="30BCFD3B" wp14:editId="5D4B7CC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14:anchorId="33FDB40F" wp14:editId="26F162EA">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14:anchorId="156C7F15" wp14:editId="7E53F475">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14:paraId="1A659BB9" w14:textId="77777777"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14:anchorId="75D636AB" wp14:editId="35FC3C3A">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14:anchorId="289F4B86" wp14:editId="02210DFA">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14:anchorId="4921EF6F" wp14:editId="35EB5755">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14:anchorId="208238D7" wp14:editId="3ECB453B">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14:anchorId="172BB9F5" wp14:editId="0389B776">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14:paraId="4713DB01" w14:textId="77777777"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14:anchorId="554FD9F8" wp14:editId="7369F075">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14:anchorId="423AB1E3" wp14:editId="60C73531">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14:anchorId="55508FF0" wp14:editId="0EAEBCB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14:anchorId="60895EE3" wp14:editId="110A1817">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14:anchorId="4B4AD3DE" wp14:editId="10AEB741">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14:anchorId="19B8F6A8" wp14:editId="67DB4DCA">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14:anchorId="63443884" wp14:editId="4B38FCA4">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14:anchorId="6440ED80" wp14:editId="29E4441B">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14:anchorId="35159C45" wp14:editId="1918E274">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14:anchorId="6AB43861" wp14:editId="1EE3E2F1">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14:paraId="5FC58430" w14:textId="77777777" w:rsidR="00427255" w:rsidRDefault="009C2C3F" w:rsidP="008260B9">
      <w:pPr>
        <w:pStyle w:val="B1"/>
      </w:pPr>
      <w:r>
        <w:rPr>
          <w:noProof/>
          <w:position w:val="-12"/>
        </w:rPr>
        <w:drawing>
          <wp:inline distT="0" distB="0" distL="0" distR="0" wp14:anchorId="2785FB23" wp14:editId="5A004169">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14:paraId="376D0293" w14:textId="77777777"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14:anchorId="56DA2EDD" wp14:editId="0B44A656">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proofErr w:type="spellStart"/>
      <w:r w:rsidR="00427255">
        <w:rPr>
          <w:lang w:val="en-US"/>
        </w:rPr>
        <w:t>and</w:t>
      </w:r>
      <w:proofErr w:type="spellEnd"/>
      <w:r w:rsidR="00427255">
        <w:rPr>
          <w:lang w:val="en-US"/>
        </w:rPr>
        <w:t xml:space="preserve"> </w:t>
      </w:r>
      <w:r w:rsidR="009C2C3F">
        <w:rPr>
          <w:noProof/>
          <w:position w:val="-6"/>
        </w:rPr>
        <w:drawing>
          <wp:inline distT="0" distB="0" distL="0" distR="0" wp14:anchorId="63ADE0BF" wp14:editId="2093DF5F">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14:anchorId="63ED0D23" wp14:editId="181DD873">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14:paraId="6C0892C6" w14:textId="77777777"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14:anchorId="4C057A5C" wp14:editId="0933F95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proofErr w:type="spellStart"/>
      <w:r w:rsidR="00427255">
        <w:rPr>
          <w:lang w:val="en-US"/>
        </w:rPr>
        <w:t>and</w:t>
      </w:r>
      <w:proofErr w:type="spellEnd"/>
      <w:r w:rsidR="00427255">
        <w:rPr>
          <w:lang w:val="en-US"/>
        </w:rPr>
        <w:t xml:space="preserve"> </w:t>
      </w:r>
      <w:r w:rsidR="009C2C3F">
        <w:rPr>
          <w:noProof/>
          <w:position w:val="-6"/>
        </w:rPr>
        <w:drawing>
          <wp:inline distT="0" distB="0" distL="0" distR="0" wp14:anchorId="29F01608" wp14:editId="7A89EB92">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14:anchorId="181F48DC" wp14:editId="033AED7A">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14:anchorId="06B514BA" wp14:editId="6BE8C7E9">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14:anchorId="5C4A2A26" wp14:editId="243FCFBE">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14:anchorId="3F1180FE" wp14:editId="1D8E695E">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14:anchorId="7B6CED7F" wp14:editId="1CE023BD">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14:anchorId="5DC7D436" wp14:editId="5625118E">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14:anchorId="671F4AAD" wp14:editId="3680C3BD">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14:anchorId="04E1EAED" wp14:editId="69FE4197">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14:anchorId="5A27203C" wp14:editId="2A0C8A98">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14:paraId="1FF399D0" w14:textId="77777777"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14:anchorId="3E2DB92B" wp14:editId="7B25793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proofErr w:type="spellStart"/>
      <w:r w:rsidR="00427255">
        <w:rPr>
          <w:lang w:val="en-US"/>
        </w:rPr>
        <w:t>and</w:t>
      </w:r>
      <w:proofErr w:type="spellEnd"/>
      <w:r w:rsidR="00427255">
        <w:rPr>
          <w:lang w:val="en-US"/>
        </w:rPr>
        <w:t xml:space="preserve"> </w:t>
      </w:r>
      <w:r w:rsidR="009C2C3F">
        <w:rPr>
          <w:noProof/>
          <w:position w:val="-6"/>
        </w:rPr>
        <w:drawing>
          <wp:inline distT="0" distB="0" distL="0" distR="0" wp14:anchorId="67A72D15" wp14:editId="13796835">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14:anchorId="339F6A1C" wp14:editId="05B67823">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14:paraId="5F6078FB" w14:textId="77777777" w:rsidR="00427255" w:rsidRDefault="00427255" w:rsidP="008260B9">
      <w:pPr>
        <w:pStyle w:val="B1"/>
      </w:pPr>
      <w:r>
        <w:rPr>
          <w:lang w:val="en-US"/>
        </w:rPr>
        <w:lastRenderedPageBreak/>
        <w:t xml:space="preserve">For a given subframe </w:t>
      </w:r>
      <w:r w:rsidR="009C2C3F">
        <w:rPr>
          <w:noProof/>
          <w:position w:val="-6"/>
        </w:rPr>
        <w:drawing>
          <wp:inline distT="0" distB="0" distL="0" distR="0" wp14:anchorId="442B8086" wp14:editId="53EE7C28">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14:anchorId="7F1DDE73" wp14:editId="37EBCC67">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14:paraId="130E2CC6" w14:textId="77777777"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14:anchorId="6C0D512D" wp14:editId="55F0094F">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14:anchorId="74A1ED25" wp14:editId="03138F4B">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14:anchorId="206CE4A0" wp14:editId="0C8B8055">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14:anchorId="5EC6FBD1" wp14:editId="12B770F2">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14:paraId="21D85783" w14:textId="77777777"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14:anchorId="2274BC99" wp14:editId="7373F466">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14:anchorId="4273DD73" wp14:editId="720349EF">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14:anchorId="033848C5" wp14:editId="214C5342">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14:anchorId="0822CC78" wp14:editId="3A0AD8A2">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14:paraId="03A1FD2F" w14:textId="77777777"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14:anchorId="4D258BCD" wp14:editId="34712638">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w:t>
      </w:r>
      <w:r w:rsidR="00BD7F67">
        <w:rPr>
          <w:lang w:val="en-US"/>
        </w:rPr>
        <w:t>,</w:t>
      </w:r>
      <w:r w:rsidR="00427255">
        <w:rPr>
          <w:lang w:val="en-US"/>
        </w:rPr>
        <w:t xml:space="preserve"> 5</w:t>
      </w:r>
      <w:r w:rsidR="00BD7F67">
        <w:rPr>
          <w:lang w:val="en-US"/>
        </w:rPr>
        <w:t xml:space="preserve"> or </w:t>
      </w:r>
      <w:r w:rsidR="00BD7F67">
        <w:t xml:space="preserve">10 if configured by </w:t>
      </w:r>
      <w:r w:rsidR="00BD7F67" w:rsidRPr="00452E0B">
        <w:rPr>
          <w:i/>
        </w:rPr>
        <w:t>ssp10-CRS-LessDwPTS</w:t>
      </w:r>
      <w:r w:rsidR="00427255">
        <w:rPr>
          <w:lang w:val="en-US"/>
        </w:rPr>
        <w:t xml:space="preserve">, </w:t>
      </w:r>
      <w:r w:rsidR="009C2C3F">
        <w:rPr>
          <w:noProof/>
          <w:position w:val="-14"/>
        </w:rPr>
        <w:drawing>
          <wp:inline distT="0" distB="0" distL="0" distR="0" wp14:anchorId="73D3F7A6" wp14:editId="25D09C2F">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14:paraId="787A9736" w14:textId="77777777"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14:anchorId="4F047ABC" wp14:editId="79E558F5">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14:anchorId="6E92A6F6" wp14:editId="0B1C243B">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14:paraId="1207FA17" w14:textId="77777777"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14:paraId="5712076A" w14:textId="77777777"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14:paraId="69B35D26" w14:textId="77777777"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14:paraId="21096D5F" w14:textId="77777777"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14:anchorId="51A69E76" wp14:editId="0019E319">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14:anchorId="7C29DB78" wp14:editId="6CD57CEF">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14:anchorId="5526CB7E" wp14:editId="4C59858D">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14:anchorId="216557D4" wp14:editId="47E71F2E">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14:anchorId="08A40646" wp14:editId="179167C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14:paraId="01B5A4F1" w14:textId="77777777"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14:anchorId="4045ECB1" wp14:editId="55962821">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14:anchorId="7C8E4E0E" wp14:editId="7A5567A4">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14:anchorId="397608D2" wp14:editId="003D3F14">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14:anchorId="48A98D20" wp14:editId="2B97DA92">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14:anchorId="7BA8E203" wp14:editId="18F3782A">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14:paraId="30855358" w14:textId="77777777" w:rsidR="001C6E82" w:rsidRDefault="00427255" w:rsidP="008260B9">
      <w:pPr>
        <w:pStyle w:val="B1"/>
      </w:pPr>
      <w:r>
        <w:t>-</w:t>
      </w:r>
      <w:r>
        <w:tab/>
      </w:r>
      <w:r w:rsidR="009C2C3F">
        <w:rPr>
          <w:noProof/>
          <w:position w:val="-12"/>
        </w:rPr>
        <w:drawing>
          <wp:inline distT="0" distB="0" distL="0" distR="0" wp14:anchorId="4F55AC76" wp14:editId="24C61677">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14:anchorId="5E58A6C6" wp14:editId="0A02E814">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14:anchorId="2C8DFB31" wp14:editId="5DEA5BEB">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14:anchorId="02D52D67" wp14:editId="473B7287">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14:anchorId="4EA58208" wp14:editId="3E7A4758">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14:anchorId="740FDE05" wp14:editId="1FC56AF7">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14:anchorId="73A55706" wp14:editId="29088475">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14:anchorId="46CE38F9" wp14:editId="706C7255">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14:anchorId="0B6B2AD5" wp14:editId="2956DBE9">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14:paraId="05DB2DBE" w14:textId="77777777" w:rsidR="00427255" w:rsidRPr="00E9040D" w:rsidRDefault="00427255" w:rsidP="008260B9">
      <w:pPr>
        <w:pStyle w:val="FP"/>
      </w:pPr>
    </w:p>
    <w:p w14:paraId="4476832D" w14:textId="77777777"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14:paraId="5753B7C2" w14:textId="77777777">
        <w:trPr>
          <w:cantSplit/>
          <w:jc w:val="center"/>
        </w:trPr>
        <w:tc>
          <w:tcPr>
            <w:tcW w:w="0" w:type="auto"/>
            <w:shd w:val="clear" w:color="auto" w:fill="E0E0E0"/>
            <w:vAlign w:val="center"/>
          </w:tcPr>
          <w:p w14:paraId="1193352F" w14:textId="77777777" w:rsidR="0093274D" w:rsidRPr="00E9040D" w:rsidRDefault="0093274D" w:rsidP="00975C2E">
            <w:pPr>
              <w:pStyle w:val="TAH"/>
            </w:pPr>
            <w:r w:rsidRPr="00E9040D">
              <w:t>HARQ-ACK(0), HARQ-ACK(1)</w:t>
            </w:r>
          </w:p>
        </w:tc>
        <w:tc>
          <w:tcPr>
            <w:tcW w:w="0" w:type="auto"/>
            <w:shd w:val="clear" w:color="auto" w:fill="E0E0E0"/>
            <w:vAlign w:val="center"/>
          </w:tcPr>
          <w:p w14:paraId="576C0BC3" w14:textId="77777777" w:rsidR="0093274D" w:rsidRPr="00E9040D" w:rsidRDefault="009C2C3F" w:rsidP="00975C2E">
            <w:pPr>
              <w:pStyle w:val="TAH"/>
            </w:pPr>
            <w:r>
              <w:rPr>
                <w:noProof/>
                <w:position w:val="-10"/>
              </w:rPr>
              <w:drawing>
                <wp:inline distT="0" distB="0" distL="0" distR="0" wp14:anchorId="043F4BC5" wp14:editId="0B4A7B0B">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70C20D0" w14:textId="77777777" w:rsidR="0093274D" w:rsidRPr="00E9040D" w:rsidRDefault="009C2C3F" w:rsidP="00975C2E">
            <w:pPr>
              <w:pStyle w:val="TAH"/>
            </w:pPr>
            <w:r>
              <w:rPr>
                <w:rFonts w:eastAsia="SimSun"/>
                <w:noProof/>
                <w:position w:val="-10"/>
              </w:rPr>
              <w:drawing>
                <wp:inline distT="0" distB="0" distL="0" distR="0" wp14:anchorId="435F0A7F" wp14:editId="30227823">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14:paraId="7378E630" w14:textId="77777777">
        <w:trPr>
          <w:cantSplit/>
          <w:jc w:val="center"/>
        </w:trPr>
        <w:tc>
          <w:tcPr>
            <w:tcW w:w="0" w:type="auto"/>
            <w:vAlign w:val="center"/>
          </w:tcPr>
          <w:p w14:paraId="41BD7268" w14:textId="77777777" w:rsidR="0093274D" w:rsidRPr="00E9040D" w:rsidRDefault="0093274D" w:rsidP="00975C2E">
            <w:pPr>
              <w:pStyle w:val="TAC"/>
            </w:pPr>
            <w:r w:rsidRPr="00E9040D">
              <w:t>ACK, ACK</w:t>
            </w:r>
          </w:p>
        </w:tc>
        <w:tc>
          <w:tcPr>
            <w:tcW w:w="0" w:type="auto"/>
            <w:vAlign w:val="center"/>
          </w:tcPr>
          <w:p w14:paraId="1BDACCF6" w14:textId="77777777" w:rsidR="0093274D" w:rsidRPr="00E9040D" w:rsidRDefault="009C2C3F" w:rsidP="00975C2E">
            <w:pPr>
              <w:pStyle w:val="TAC"/>
              <w:rPr>
                <w:i/>
              </w:rPr>
            </w:pPr>
            <w:r>
              <w:rPr>
                <w:noProof/>
                <w:position w:val="-14"/>
              </w:rPr>
              <w:drawing>
                <wp:inline distT="0" distB="0" distL="0" distR="0" wp14:anchorId="3567B3ED" wp14:editId="666E637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3F5B04A" w14:textId="77777777" w:rsidR="0093274D" w:rsidRPr="00E9040D" w:rsidRDefault="0093274D" w:rsidP="00975C2E">
            <w:pPr>
              <w:pStyle w:val="TAC"/>
            </w:pPr>
            <w:r w:rsidRPr="00E9040D">
              <w:t>1, 1</w:t>
            </w:r>
          </w:p>
        </w:tc>
      </w:tr>
      <w:tr w:rsidR="0093274D" w:rsidRPr="00E9040D" w14:paraId="263216F3" w14:textId="77777777">
        <w:trPr>
          <w:cantSplit/>
          <w:jc w:val="center"/>
        </w:trPr>
        <w:tc>
          <w:tcPr>
            <w:tcW w:w="0" w:type="auto"/>
            <w:vAlign w:val="center"/>
          </w:tcPr>
          <w:p w14:paraId="0023C171" w14:textId="77777777" w:rsidR="0093274D" w:rsidRPr="00E9040D" w:rsidRDefault="0093274D" w:rsidP="00975C2E">
            <w:pPr>
              <w:pStyle w:val="TAC"/>
            </w:pPr>
            <w:r w:rsidRPr="00E9040D">
              <w:t>ACK, NACK/DTX</w:t>
            </w:r>
          </w:p>
        </w:tc>
        <w:tc>
          <w:tcPr>
            <w:tcW w:w="0" w:type="auto"/>
            <w:vAlign w:val="center"/>
          </w:tcPr>
          <w:p w14:paraId="76C0C538" w14:textId="77777777" w:rsidR="0093274D" w:rsidRPr="00E9040D" w:rsidRDefault="009C2C3F" w:rsidP="00975C2E">
            <w:pPr>
              <w:pStyle w:val="TAC"/>
              <w:rPr>
                <w:i/>
              </w:rPr>
            </w:pPr>
            <w:r>
              <w:rPr>
                <w:noProof/>
                <w:position w:val="-14"/>
              </w:rPr>
              <w:drawing>
                <wp:inline distT="0" distB="0" distL="0" distR="0" wp14:anchorId="33E99F72" wp14:editId="2496B78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C5AE5E3" w14:textId="77777777" w:rsidR="0093274D" w:rsidRPr="00E9040D" w:rsidRDefault="0093274D" w:rsidP="00975C2E">
            <w:pPr>
              <w:pStyle w:val="TAC"/>
            </w:pPr>
            <w:r w:rsidRPr="00E9040D">
              <w:t>0, 1</w:t>
            </w:r>
          </w:p>
        </w:tc>
      </w:tr>
      <w:tr w:rsidR="0093274D" w:rsidRPr="00E9040D" w14:paraId="7830FF03" w14:textId="77777777">
        <w:trPr>
          <w:cantSplit/>
          <w:jc w:val="center"/>
        </w:trPr>
        <w:tc>
          <w:tcPr>
            <w:tcW w:w="0" w:type="auto"/>
            <w:vAlign w:val="center"/>
          </w:tcPr>
          <w:p w14:paraId="6AA727D0" w14:textId="77777777" w:rsidR="0093274D" w:rsidRPr="00E9040D" w:rsidRDefault="0093274D" w:rsidP="00975C2E">
            <w:pPr>
              <w:pStyle w:val="TAC"/>
            </w:pPr>
            <w:r w:rsidRPr="00E9040D">
              <w:t>NACK/DTX, ACK</w:t>
            </w:r>
          </w:p>
        </w:tc>
        <w:tc>
          <w:tcPr>
            <w:tcW w:w="0" w:type="auto"/>
            <w:vAlign w:val="center"/>
          </w:tcPr>
          <w:p w14:paraId="29AF57F7" w14:textId="77777777" w:rsidR="0093274D" w:rsidRPr="00E9040D" w:rsidRDefault="009C2C3F" w:rsidP="00975C2E">
            <w:pPr>
              <w:pStyle w:val="TAC"/>
              <w:rPr>
                <w:i/>
              </w:rPr>
            </w:pPr>
            <w:r>
              <w:rPr>
                <w:noProof/>
                <w:position w:val="-14"/>
              </w:rPr>
              <w:drawing>
                <wp:inline distT="0" distB="0" distL="0" distR="0" wp14:anchorId="450A703B" wp14:editId="3C807342">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6CE6CCE" w14:textId="77777777" w:rsidR="0093274D" w:rsidRPr="00E9040D" w:rsidRDefault="0093274D" w:rsidP="00975C2E">
            <w:pPr>
              <w:pStyle w:val="TAC"/>
            </w:pPr>
            <w:r w:rsidRPr="00E9040D">
              <w:t>0, 0</w:t>
            </w:r>
          </w:p>
        </w:tc>
      </w:tr>
      <w:tr w:rsidR="0093274D" w:rsidRPr="00E9040D" w14:paraId="2991C3DC" w14:textId="77777777">
        <w:trPr>
          <w:cantSplit/>
          <w:jc w:val="center"/>
        </w:trPr>
        <w:tc>
          <w:tcPr>
            <w:tcW w:w="0" w:type="auto"/>
            <w:vAlign w:val="center"/>
          </w:tcPr>
          <w:p w14:paraId="0AB410AD" w14:textId="77777777" w:rsidR="0093274D" w:rsidRPr="00E9040D" w:rsidRDefault="0093274D" w:rsidP="00975C2E">
            <w:pPr>
              <w:pStyle w:val="TAC"/>
            </w:pPr>
            <w:r w:rsidRPr="00E9040D">
              <w:t>NACK/DTX, NACK</w:t>
            </w:r>
          </w:p>
        </w:tc>
        <w:tc>
          <w:tcPr>
            <w:tcW w:w="0" w:type="auto"/>
            <w:vAlign w:val="center"/>
          </w:tcPr>
          <w:p w14:paraId="38F0769E" w14:textId="77777777" w:rsidR="0093274D" w:rsidRPr="00E9040D" w:rsidRDefault="009C2C3F" w:rsidP="00975C2E">
            <w:pPr>
              <w:pStyle w:val="TAC"/>
            </w:pPr>
            <w:r>
              <w:rPr>
                <w:noProof/>
                <w:position w:val="-14"/>
              </w:rPr>
              <w:drawing>
                <wp:inline distT="0" distB="0" distL="0" distR="0" wp14:anchorId="26D26D11" wp14:editId="71AEE097">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C0366F5" w14:textId="77777777" w:rsidR="0093274D" w:rsidRPr="00E9040D" w:rsidRDefault="0093274D" w:rsidP="00975C2E">
            <w:pPr>
              <w:pStyle w:val="TAC"/>
            </w:pPr>
            <w:r w:rsidRPr="00E9040D">
              <w:t>1, 0</w:t>
            </w:r>
          </w:p>
        </w:tc>
      </w:tr>
      <w:tr w:rsidR="0093274D" w:rsidRPr="00E9040D" w14:paraId="7BCBCD87" w14:textId="77777777">
        <w:trPr>
          <w:cantSplit/>
          <w:jc w:val="center"/>
        </w:trPr>
        <w:tc>
          <w:tcPr>
            <w:tcW w:w="0" w:type="auto"/>
            <w:vAlign w:val="center"/>
          </w:tcPr>
          <w:p w14:paraId="58139654" w14:textId="77777777" w:rsidR="0093274D" w:rsidRPr="00E9040D" w:rsidRDefault="0093274D" w:rsidP="00975C2E">
            <w:pPr>
              <w:pStyle w:val="TAC"/>
            </w:pPr>
            <w:r w:rsidRPr="00E9040D">
              <w:t>NACK, DTX</w:t>
            </w:r>
          </w:p>
        </w:tc>
        <w:tc>
          <w:tcPr>
            <w:tcW w:w="0" w:type="auto"/>
            <w:tcBorders>
              <w:bottom w:val="single" w:sz="4" w:space="0" w:color="auto"/>
            </w:tcBorders>
            <w:vAlign w:val="center"/>
          </w:tcPr>
          <w:p w14:paraId="027AF254" w14:textId="77777777" w:rsidR="0093274D" w:rsidRPr="00E9040D" w:rsidRDefault="009C2C3F" w:rsidP="00975C2E">
            <w:pPr>
              <w:pStyle w:val="TAC"/>
              <w:rPr>
                <w:i/>
              </w:rPr>
            </w:pPr>
            <w:r>
              <w:rPr>
                <w:noProof/>
                <w:position w:val="-14"/>
              </w:rPr>
              <w:drawing>
                <wp:inline distT="0" distB="0" distL="0" distR="0" wp14:anchorId="5CEB02A1" wp14:editId="3ED0CB68">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41AF43E0" w14:textId="77777777" w:rsidR="0093274D" w:rsidRPr="00E9040D" w:rsidRDefault="0093274D" w:rsidP="00975C2E">
            <w:pPr>
              <w:pStyle w:val="TAC"/>
            </w:pPr>
            <w:r w:rsidRPr="00E9040D">
              <w:t>1, 0</w:t>
            </w:r>
          </w:p>
        </w:tc>
      </w:tr>
      <w:tr w:rsidR="001F3790" w:rsidRPr="00E9040D" w14:paraId="48AC49BA" w14:textId="77777777">
        <w:trPr>
          <w:cantSplit/>
          <w:jc w:val="center"/>
        </w:trPr>
        <w:tc>
          <w:tcPr>
            <w:tcW w:w="0" w:type="auto"/>
            <w:vAlign w:val="center"/>
          </w:tcPr>
          <w:p w14:paraId="5498AD20" w14:textId="77777777" w:rsidR="001F3790" w:rsidRPr="00E9040D" w:rsidRDefault="001F3790" w:rsidP="00975C2E">
            <w:pPr>
              <w:pStyle w:val="TAC"/>
            </w:pPr>
            <w:r w:rsidRPr="00E9040D">
              <w:t>DTX, DTX</w:t>
            </w:r>
          </w:p>
        </w:tc>
        <w:tc>
          <w:tcPr>
            <w:tcW w:w="0" w:type="auto"/>
            <w:gridSpan w:val="2"/>
            <w:vAlign w:val="center"/>
          </w:tcPr>
          <w:p w14:paraId="003692D9" w14:textId="77777777" w:rsidR="001F3790" w:rsidRPr="00E9040D" w:rsidRDefault="001F3790" w:rsidP="00975C2E">
            <w:pPr>
              <w:pStyle w:val="TAC"/>
            </w:pPr>
            <w:r w:rsidRPr="00E9040D">
              <w:t>No transmission</w:t>
            </w:r>
          </w:p>
        </w:tc>
      </w:tr>
    </w:tbl>
    <w:p w14:paraId="14953592" w14:textId="77777777" w:rsidR="0093274D" w:rsidRDefault="0093274D"/>
    <w:p w14:paraId="3B34F177" w14:textId="77777777" w:rsidR="00975C2E" w:rsidRPr="00E9040D" w:rsidRDefault="00975C2E"/>
    <w:p w14:paraId="79202A62" w14:textId="77777777" w:rsidR="0093274D" w:rsidRPr="00E9040D" w:rsidRDefault="0093274D">
      <w:pPr>
        <w:pStyle w:val="TH"/>
      </w:pPr>
      <w:r w:rsidRPr="00E9040D">
        <w:lastRenderedPageBreak/>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14:paraId="7756E017" w14:textId="77777777">
        <w:trPr>
          <w:cantSplit/>
          <w:jc w:val="center"/>
        </w:trPr>
        <w:tc>
          <w:tcPr>
            <w:tcW w:w="0" w:type="auto"/>
            <w:shd w:val="clear" w:color="auto" w:fill="E0E0E0"/>
            <w:vAlign w:val="center"/>
          </w:tcPr>
          <w:p w14:paraId="6206EEBB" w14:textId="77777777"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14:paraId="3F0162F6" w14:textId="77777777" w:rsidR="0093274D" w:rsidRPr="00E9040D" w:rsidRDefault="009C2C3F" w:rsidP="00975C2E">
            <w:pPr>
              <w:pStyle w:val="TAH"/>
            </w:pPr>
            <w:r>
              <w:rPr>
                <w:noProof/>
                <w:position w:val="-10"/>
              </w:rPr>
              <w:drawing>
                <wp:inline distT="0" distB="0" distL="0" distR="0" wp14:anchorId="6B18245A" wp14:editId="18378D27">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333E47D7" w14:textId="77777777" w:rsidR="0093274D" w:rsidRPr="00E9040D" w:rsidRDefault="009C2C3F" w:rsidP="00975C2E">
            <w:pPr>
              <w:pStyle w:val="TAH"/>
            </w:pPr>
            <w:r>
              <w:rPr>
                <w:rFonts w:eastAsia="SimSun"/>
                <w:noProof/>
                <w:position w:val="-10"/>
              </w:rPr>
              <w:drawing>
                <wp:inline distT="0" distB="0" distL="0" distR="0" wp14:anchorId="262EDFC5" wp14:editId="6F4B50CB">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14:paraId="5EC763C4" w14:textId="77777777">
        <w:trPr>
          <w:cantSplit/>
          <w:jc w:val="center"/>
        </w:trPr>
        <w:tc>
          <w:tcPr>
            <w:tcW w:w="0" w:type="auto"/>
            <w:vAlign w:val="center"/>
          </w:tcPr>
          <w:p w14:paraId="5ADFBC27" w14:textId="77777777" w:rsidR="0093274D" w:rsidRPr="00E9040D" w:rsidRDefault="0093274D" w:rsidP="00975C2E">
            <w:pPr>
              <w:pStyle w:val="TAC"/>
            </w:pPr>
            <w:r w:rsidRPr="00E9040D">
              <w:t>ACK, ACK, ACK</w:t>
            </w:r>
          </w:p>
        </w:tc>
        <w:tc>
          <w:tcPr>
            <w:tcW w:w="0" w:type="auto"/>
            <w:vAlign w:val="center"/>
          </w:tcPr>
          <w:p w14:paraId="5442104A" w14:textId="77777777" w:rsidR="0093274D" w:rsidRPr="00E9040D" w:rsidRDefault="009C2C3F" w:rsidP="00975C2E">
            <w:pPr>
              <w:pStyle w:val="TAC"/>
              <w:rPr>
                <w:i/>
              </w:rPr>
            </w:pPr>
            <w:r>
              <w:rPr>
                <w:noProof/>
                <w:position w:val="-14"/>
              </w:rPr>
              <w:drawing>
                <wp:inline distT="0" distB="0" distL="0" distR="0" wp14:anchorId="37677FD8" wp14:editId="18A0644D">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577C4D9" w14:textId="77777777" w:rsidR="0093274D" w:rsidRPr="00E9040D" w:rsidRDefault="0093274D" w:rsidP="00975C2E">
            <w:pPr>
              <w:pStyle w:val="TAC"/>
            </w:pPr>
            <w:r w:rsidRPr="00E9040D">
              <w:t>1, 1</w:t>
            </w:r>
          </w:p>
        </w:tc>
      </w:tr>
      <w:tr w:rsidR="0093274D" w:rsidRPr="00E9040D" w14:paraId="63779C20" w14:textId="77777777">
        <w:trPr>
          <w:cantSplit/>
          <w:jc w:val="center"/>
        </w:trPr>
        <w:tc>
          <w:tcPr>
            <w:tcW w:w="0" w:type="auto"/>
            <w:vAlign w:val="center"/>
          </w:tcPr>
          <w:p w14:paraId="224B331E" w14:textId="77777777" w:rsidR="0093274D" w:rsidRPr="00E9040D" w:rsidRDefault="0093274D" w:rsidP="00975C2E">
            <w:pPr>
              <w:pStyle w:val="TAC"/>
            </w:pPr>
            <w:r w:rsidRPr="00E9040D">
              <w:t>ACK, ACK, NACK/DTX</w:t>
            </w:r>
          </w:p>
        </w:tc>
        <w:tc>
          <w:tcPr>
            <w:tcW w:w="0" w:type="auto"/>
            <w:vAlign w:val="center"/>
          </w:tcPr>
          <w:p w14:paraId="39F4C25E" w14:textId="77777777" w:rsidR="0093274D" w:rsidRPr="00E9040D" w:rsidRDefault="009C2C3F" w:rsidP="00975C2E">
            <w:pPr>
              <w:pStyle w:val="TAC"/>
              <w:rPr>
                <w:i/>
              </w:rPr>
            </w:pPr>
            <w:r>
              <w:rPr>
                <w:noProof/>
                <w:position w:val="-14"/>
              </w:rPr>
              <w:drawing>
                <wp:inline distT="0" distB="0" distL="0" distR="0" wp14:anchorId="5C34A7DA" wp14:editId="6B1833C7">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DD15A06" w14:textId="77777777" w:rsidR="0093274D" w:rsidRPr="00E9040D" w:rsidRDefault="0093274D" w:rsidP="00975C2E">
            <w:pPr>
              <w:pStyle w:val="TAC"/>
            </w:pPr>
            <w:r w:rsidRPr="00E9040D">
              <w:t>1, 1</w:t>
            </w:r>
          </w:p>
        </w:tc>
      </w:tr>
      <w:tr w:rsidR="0093274D" w:rsidRPr="00E9040D" w14:paraId="2F3D855C" w14:textId="77777777">
        <w:trPr>
          <w:cantSplit/>
          <w:jc w:val="center"/>
        </w:trPr>
        <w:tc>
          <w:tcPr>
            <w:tcW w:w="0" w:type="auto"/>
            <w:vAlign w:val="center"/>
          </w:tcPr>
          <w:p w14:paraId="7EAD72E1" w14:textId="77777777" w:rsidR="0093274D" w:rsidRPr="00E9040D" w:rsidRDefault="0093274D" w:rsidP="00975C2E">
            <w:pPr>
              <w:pStyle w:val="TAC"/>
            </w:pPr>
            <w:r w:rsidRPr="00E9040D">
              <w:t>ACK, NACK/DTX, ACK</w:t>
            </w:r>
          </w:p>
        </w:tc>
        <w:tc>
          <w:tcPr>
            <w:tcW w:w="0" w:type="auto"/>
            <w:vAlign w:val="center"/>
          </w:tcPr>
          <w:p w14:paraId="5F1D1A39" w14:textId="77777777" w:rsidR="0093274D" w:rsidRPr="00E9040D" w:rsidRDefault="009C2C3F" w:rsidP="00975C2E">
            <w:pPr>
              <w:pStyle w:val="TAC"/>
              <w:rPr>
                <w:i/>
              </w:rPr>
            </w:pPr>
            <w:r>
              <w:rPr>
                <w:noProof/>
                <w:position w:val="-14"/>
              </w:rPr>
              <w:drawing>
                <wp:inline distT="0" distB="0" distL="0" distR="0" wp14:anchorId="1A87547A" wp14:editId="54C09779">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A83D98A" w14:textId="77777777" w:rsidR="0093274D" w:rsidRPr="00E9040D" w:rsidRDefault="0093274D" w:rsidP="00975C2E">
            <w:pPr>
              <w:pStyle w:val="TAC"/>
            </w:pPr>
            <w:r w:rsidRPr="00E9040D">
              <w:t>1, 1</w:t>
            </w:r>
          </w:p>
        </w:tc>
      </w:tr>
      <w:tr w:rsidR="0093274D" w:rsidRPr="00E9040D" w14:paraId="50B37947" w14:textId="77777777">
        <w:trPr>
          <w:cantSplit/>
          <w:jc w:val="center"/>
        </w:trPr>
        <w:tc>
          <w:tcPr>
            <w:tcW w:w="0" w:type="auto"/>
            <w:vAlign w:val="center"/>
          </w:tcPr>
          <w:p w14:paraId="6631E892" w14:textId="77777777" w:rsidR="0093274D" w:rsidRPr="00E9040D" w:rsidRDefault="0093274D" w:rsidP="00975C2E">
            <w:pPr>
              <w:pStyle w:val="TAC"/>
              <w:rPr>
                <w:lang w:val="sv-SE"/>
              </w:rPr>
            </w:pPr>
            <w:r w:rsidRPr="00E9040D">
              <w:rPr>
                <w:lang w:val="sv-SE"/>
              </w:rPr>
              <w:t>ACK, NACK/DTX, NACK/DTX</w:t>
            </w:r>
          </w:p>
        </w:tc>
        <w:tc>
          <w:tcPr>
            <w:tcW w:w="0" w:type="auto"/>
            <w:vAlign w:val="center"/>
          </w:tcPr>
          <w:p w14:paraId="23B41430" w14:textId="77777777" w:rsidR="0093274D" w:rsidRPr="00E9040D" w:rsidRDefault="009C2C3F" w:rsidP="00975C2E">
            <w:pPr>
              <w:pStyle w:val="TAC"/>
              <w:rPr>
                <w:i/>
              </w:rPr>
            </w:pPr>
            <w:r>
              <w:rPr>
                <w:noProof/>
                <w:position w:val="-14"/>
              </w:rPr>
              <w:drawing>
                <wp:inline distT="0" distB="0" distL="0" distR="0" wp14:anchorId="7B7FDDE9" wp14:editId="7371357E">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E774589" w14:textId="77777777" w:rsidR="0093274D" w:rsidRPr="00E9040D" w:rsidRDefault="0093274D" w:rsidP="00975C2E">
            <w:pPr>
              <w:pStyle w:val="TAC"/>
            </w:pPr>
            <w:r w:rsidRPr="00E9040D">
              <w:t>0, 1</w:t>
            </w:r>
          </w:p>
        </w:tc>
      </w:tr>
      <w:tr w:rsidR="0093274D" w:rsidRPr="00E9040D" w14:paraId="455C83E6" w14:textId="77777777">
        <w:trPr>
          <w:cantSplit/>
          <w:jc w:val="center"/>
        </w:trPr>
        <w:tc>
          <w:tcPr>
            <w:tcW w:w="0" w:type="auto"/>
            <w:vAlign w:val="center"/>
          </w:tcPr>
          <w:p w14:paraId="104070D6" w14:textId="77777777" w:rsidR="0093274D" w:rsidRPr="00E9040D" w:rsidRDefault="0093274D" w:rsidP="00975C2E">
            <w:pPr>
              <w:pStyle w:val="TAC"/>
            </w:pPr>
            <w:r w:rsidRPr="00E9040D">
              <w:t>NACK/DTX, ACK, ACK</w:t>
            </w:r>
          </w:p>
        </w:tc>
        <w:tc>
          <w:tcPr>
            <w:tcW w:w="0" w:type="auto"/>
            <w:vAlign w:val="center"/>
          </w:tcPr>
          <w:p w14:paraId="133585A1" w14:textId="77777777" w:rsidR="0093274D" w:rsidRPr="00E9040D" w:rsidRDefault="009C2C3F" w:rsidP="00975C2E">
            <w:pPr>
              <w:pStyle w:val="TAC"/>
              <w:rPr>
                <w:i/>
              </w:rPr>
            </w:pPr>
            <w:r>
              <w:rPr>
                <w:noProof/>
                <w:position w:val="-14"/>
              </w:rPr>
              <w:drawing>
                <wp:inline distT="0" distB="0" distL="0" distR="0" wp14:anchorId="591E1ABC" wp14:editId="72F470CA">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7543AB2" w14:textId="77777777" w:rsidR="0093274D" w:rsidRPr="00E9040D" w:rsidRDefault="0093274D" w:rsidP="00975C2E">
            <w:pPr>
              <w:pStyle w:val="TAC"/>
            </w:pPr>
            <w:r w:rsidRPr="00E9040D">
              <w:t>1, 0</w:t>
            </w:r>
          </w:p>
        </w:tc>
      </w:tr>
      <w:tr w:rsidR="0093274D" w:rsidRPr="00E9040D" w14:paraId="4C215C9D" w14:textId="77777777">
        <w:trPr>
          <w:cantSplit/>
          <w:jc w:val="center"/>
        </w:trPr>
        <w:tc>
          <w:tcPr>
            <w:tcW w:w="0" w:type="auto"/>
            <w:vAlign w:val="center"/>
          </w:tcPr>
          <w:p w14:paraId="093CE21A" w14:textId="77777777" w:rsidR="0093274D" w:rsidRPr="00E9040D" w:rsidRDefault="0093274D" w:rsidP="00975C2E">
            <w:pPr>
              <w:pStyle w:val="TAC"/>
              <w:rPr>
                <w:lang w:val="sv-SE"/>
              </w:rPr>
            </w:pPr>
            <w:r w:rsidRPr="00E9040D">
              <w:rPr>
                <w:lang w:val="sv-SE"/>
              </w:rPr>
              <w:t>NACK/DTX, ACK, NACK/DTX</w:t>
            </w:r>
          </w:p>
        </w:tc>
        <w:tc>
          <w:tcPr>
            <w:tcW w:w="0" w:type="auto"/>
            <w:vAlign w:val="center"/>
          </w:tcPr>
          <w:p w14:paraId="7FBAC739" w14:textId="77777777" w:rsidR="0093274D" w:rsidRPr="00E9040D" w:rsidRDefault="009C2C3F" w:rsidP="00975C2E">
            <w:pPr>
              <w:pStyle w:val="TAC"/>
              <w:rPr>
                <w:i/>
              </w:rPr>
            </w:pPr>
            <w:r>
              <w:rPr>
                <w:noProof/>
                <w:position w:val="-14"/>
              </w:rPr>
              <w:drawing>
                <wp:inline distT="0" distB="0" distL="0" distR="0" wp14:anchorId="2697F510" wp14:editId="2EA12E12">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B79D65C" w14:textId="77777777" w:rsidR="0093274D" w:rsidRPr="00E9040D" w:rsidRDefault="0093274D" w:rsidP="00975C2E">
            <w:pPr>
              <w:pStyle w:val="TAC"/>
            </w:pPr>
            <w:r w:rsidRPr="00E9040D">
              <w:t>0, 0</w:t>
            </w:r>
          </w:p>
        </w:tc>
      </w:tr>
      <w:tr w:rsidR="0093274D" w:rsidRPr="00E9040D" w14:paraId="2CA282AC" w14:textId="77777777">
        <w:trPr>
          <w:cantSplit/>
          <w:jc w:val="center"/>
        </w:trPr>
        <w:tc>
          <w:tcPr>
            <w:tcW w:w="0" w:type="auto"/>
            <w:vAlign w:val="center"/>
          </w:tcPr>
          <w:p w14:paraId="36EAE108" w14:textId="77777777" w:rsidR="0093274D" w:rsidRPr="00E9040D" w:rsidRDefault="0093274D" w:rsidP="00975C2E">
            <w:pPr>
              <w:pStyle w:val="TAC"/>
              <w:rPr>
                <w:lang w:val="sv-SE"/>
              </w:rPr>
            </w:pPr>
            <w:r w:rsidRPr="00E9040D">
              <w:rPr>
                <w:lang w:val="sv-SE"/>
              </w:rPr>
              <w:t>NACK/DTX, NACK/DTX, ACK</w:t>
            </w:r>
          </w:p>
        </w:tc>
        <w:tc>
          <w:tcPr>
            <w:tcW w:w="0" w:type="auto"/>
            <w:vAlign w:val="center"/>
          </w:tcPr>
          <w:p w14:paraId="6BC7BC41" w14:textId="77777777" w:rsidR="0093274D" w:rsidRPr="00E9040D" w:rsidRDefault="009C2C3F" w:rsidP="00975C2E">
            <w:pPr>
              <w:pStyle w:val="TAC"/>
              <w:rPr>
                <w:i/>
              </w:rPr>
            </w:pPr>
            <w:r>
              <w:rPr>
                <w:noProof/>
                <w:position w:val="-14"/>
              </w:rPr>
              <w:drawing>
                <wp:inline distT="0" distB="0" distL="0" distR="0" wp14:anchorId="78713869" wp14:editId="2A8E061D">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88E0D56" w14:textId="77777777" w:rsidR="0093274D" w:rsidRPr="00E9040D" w:rsidRDefault="0093274D" w:rsidP="00975C2E">
            <w:pPr>
              <w:pStyle w:val="TAC"/>
            </w:pPr>
            <w:r w:rsidRPr="00E9040D">
              <w:t>0, 0</w:t>
            </w:r>
          </w:p>
        </w:tc>
      </w:tr>
      <w:tr w:rsidR="0093274D" w:rsidRPr="00E9040D" w14:paraId="0D295EB5" w14:textId="77777777">
        <w:trPr>
          <w:cantSplit/>
          <w:jc w:val="center"/>
        </w:trPr>
        <w:tc>
          <w:tcPr>
            <w:tcW w:w="0" w:type="auto"/>
            <w:vAlign w:val="center"/>
          </w:tcPr>
          <w:p w14:paraId="717BBF92" w14:textId="77777777" w:rsidR="0093274D" w:rsidRPr="00E9040D" w:rsidRDefault="0093274D" w:rsidP="00975C2E">
            <w:pPr>
              <w:pStyle w:val="TAC"/>
            </w:pPr>
            <w:r w:rsidRPr="00E9040D">
              <w:t>DTX, DTX, NACK</w:t>
            </w:r>
          </w:p>
        </w:tc>
        <w:tc>
          <w:tcPr>
            <w:tcW w:w="0" w:type="auto"/>
            <w:vAlign w:val="center"/>
          </w:tcPr>
          <w:p w14:paraId="337141FF" w14:textId="77777777" w:rsidR="0093274D" w:rsidRPr="00E9040D" w:rsidRDefault="009C2C3F" w:rsidP="00975C2E">
            <w:pPr>
              <w:pStyle w:val="TAC"/>
              <w:rPr>
                <w:i/>
              </w:rPr>
            </w:pPr>
            <w:r>
              <w:rPr>
                <w:noProof/>
                <w:position w:val="-14"/>
              </w:rPr>
              <w:drawing>
                <wp:inline distT="0" distB="0" distL="0" distR="0" wp14:anchorId="258D44A7" wp14:editId="378F8466">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AFD9427" w14:textId="77777777" w:rsidR="0093274D" w:rsidRPr="00E9040D" w:rsidRDefault="0093274D" w:rsidP="00975C2E">
            <w:pPr>
              <w:pStyle w:val="TAC"/>
            </w:pPr>
            <w:r w:rsidRPr="00E9040D">
              <w:t>0, 1</w:t>
            </w:r>
          </w:p>
        </w:tc>
      </w:tr>
      <w:tr w:rsidR="0093274D" w:rsidRPr="00E9040D" w14:paraId="7182D092" w14:textId="77777777">
        <w:trPr>
          <w:cantSplit/>
          <w:jc w:val="center"/>
        </w:trPr>
        <w:tc>
          <w:tcPr>
            <w:tcW w:w="0" w:type="auto"/>
            <w:vAlign w:val="center"/>
          </w:tcPr>
          <w:p w14:paraId="0723049F" w14:textId="77777777" w:rsidR="0093274D" w:rsidRPr="00E9040D" w:rsidRDefault="0093274D" w:rsidP="00975C2E">
            <w:pPr>
              <w:pStyle w:val="TAC"/>
            </w:pPr>
            <w:r w:rsidRPr="00E9040D">
              <w:t>DTX, NACK, NACK/DTX</w:t>
            </w:r>
          </w:p>
        </w:tc>
        <w:tc>
          <w:tcPr>
            <w:tcW w:w="0" w:type="auto"/>
            <w:vAlign w:val="center"/>
          </w:tcPr>
          <w:p w14:paraId="65750A72" w14:textId="77777777" w:rsidR="0093274D" w:rsidRPr="00E9040D" w:rsidRDefault="009C2C3F" w:rsidP="00975C2E">
            <w:pPr>
              <w:pStyle w:val="TAC"/>
              <w:rPr>
                <w:i/>
              </w:rPr>
            </w:pPr>
            <w:r>
              <w:rPr>
                <w:noProof/>
                <w:position w:val="-14"/>
              </w:rPr>
              <w:drawing>
                <wp:inline distT="0" distB="0" distL="0" distR="0" wp14:anchorId="17D70CB5" wp14:editId="300F3274">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61EAA94" w14:textId="77777777" w:rsidR="0093274D" w:rsidRPr="00E9040D" w:rsidRDefault="0093274D" w:rsidP="00975C2E">
            <w:pPr>
              <w:pStyle w:val="TAC"/>
            </w:pPr>
            <w:r w:rsidRPr="00E9040D">
              <w:t>1, 0</w:t>
            </w:r>
          </w:p>
        </w:tc>
      </w:tr>
      <w:tr w:rsidR="0093274D" w:rsidRPr="00E9040D" w14:paraId="4ACCEA73" w14:textId="77777777">
        <w:trPr>
          <w:cantSplit/>
          <w:jc w:val="center"/>
        </w:trPr>
        <w:tc>
          <w:tcPr>
            <w:tcW w:w="0" w:type="auto"/>
            <w:vAlign w:val="center"/>
          </w:tcPr>
          <w:p w14:paraId="428864F4" w14:textId="77777777" w:rsidR="0093274D" w:rsidRPr="00E9040D" w:rsidRDefault="0093274D" w:rsidP="00975C2E">
            <w:pPr>
              <w:pStyle w:val="TAC"/>
              <w:rPr>
                <w:lang w:val="sv-SE"/>
              </w:rPr>
            </w:pPr>
            <w:r w:rsidRPr="00E9040D">
              <w:rPr>
                <w:lang w:val="sv-SE"/>
              </w:rPr>
              <w:t>NACK, NACK/DTX, NACK/DTX</w:t>
            </w:r>
          </w:p>
        </w:tc>
        <w:tc>
          <w:tcPr>
            <w:tcW w:w="0" w:type="auto"/>
            <w:vAlign w:val="center"/>
          </w:tcPr>
          <w:p w14:paraId="0595BE7C" w14:textId="77777777" w:rsidR="0093274D" w:rsidRPr="00E9040D" w:rsidRDefault="009C2C3F" w:rsidP="00975C2E">
            <w:pPr>
              <w:pStyle w:val="TAC"/>
              <w:rPr>
                <w:i/>
              </w:rPr>
            </w:pPr>
            <w:r>
              <w:rPr>
                <w:noProof/>
                <w:position w:val="-14"/>
              </w:rPr>
              <w:drawing>
                <wp:inline distT="0" distB="0" distL="0" distR="0" wp14:anchorId="520F568B" wp14:editId="3177FA7F">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CB9465B" w14:textId="77777777" w:rsidR="0093274D" w:rsidRPr="00E9040D" w:rsidRDefault="0093274D" w:rsidP="00975C2E">
            <w:pPr>
              <w:pStyle w:val="TAC"/>
            </w:pPr>
            <w:r w:rsidRPr="00E9040D">
              <w:t>1, 0</w:t>
            </w:r>
          </w:p>
        </w:tc>
      </w:tr>
      <w:tr w:rsidR="00DE78B1" w:rsidRPr="00E9040D" w14:paraId="3379A0E0" w14:textId="77777777">
        <w:trPr>
          <w:cantSplit/>
          <w:jc w:val="center"/>
        </w:trPr>
        <w:tc>
          <w:tcPr>
            <w:tcW w:w="0" w:type="auto"/>
            <w:vAlign w:val="center"/>
          </w:tcPr>
          <w:p w14:paraId="324B0C01" w14:textId="77777777" w:rsidR="00DE78B1" w:rsidRPr="00E9040D" w:rsidRDefault="00DE78B1" w:rsidP="00975C2E">
            <w:pPr>
              <w:pStyle w:val="TAC"/>
            </w:pPr>
            <w:r w:rsidRPr="00E9040D">
              <w:t>DTX, DTX, DTX</w:t>
            </w:r>
          </w:p>
        </w:tc>
        <w:tc>
          <w:tcPr>
            <w:tcW w:w="0" w:type="auto"/>
            <w:gridSpan w:val="2"/>
            <w:vAlign w:val="center"/>
          </w:tcPr>
          <w:p w14:paraId="04184E1F" w14:textId="77777777" w:rsidR="00DE78B1" w:rsidRPr="00E9040D" w:rsidRDefault="00DE78B1" w:rsidP="00975C2E">
            <w:pPr>
              <w:pStyle w:val="TAC"/>
            </w:pPr>
            <w:r w:rsidRPr="00E9040D">
              <w:t>No transmission</w:t>
            </w:r>
          </w:p>
        </w:tc>
      </w:tr>
    </w:tbl>
    <w:p w14:paraId="5C1D9242" w14:textId="77777777" w:rsidR="0093274D" w:rsidRDefault="0093274D" w:rsidP="00975C2E"/>
    <w:p w14:paraId="7580C27E" w14:textId="77777777" w:rsidR="00975C2E" w:rsidRPr="00E9040D" w:rsidRDefault="00975C2E" w:rsidP="00975C2E"/>
    <w:p w14:paraId="67B257C7" w14:textId="77777777"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14:paraId="08502F58" w14:textId="77777777">
        <w:trPr>
          <w:cantSplit/>
          <w:jc w:val="center"/>
        </w:trPr>
        <w:tc>
          <w:tcPr>
            <w:tcW w:w="0" w:type="auto"/>
            <w:shd w:val="clear" w:color="auto" w:fill="E0E0E0"/>
            <w:vAlign w:val="center"/>
          </w:tcPr>
          <w:p w14:paraId="3FDE5ECF" w14:textId="77777777"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14:paraId="50E80C28" w14:textId="77777777" w:rsidR="0093274D" w:rsidRPr="00E9040D" w:rsidRDefault="009C2C3F" w:rsidP="00975C2E">
            <w:pPr>
              <w:pStyle w:val="TAH"/>
            </w:pPr>
            <w:r>
              <w:rPr>
                <w:noProof/>
                <w:position w:val="-10"/>
              </w:rPr>
              <w:drawing>
                <wp:inline distT="0" distB="0" distL="0" distR="0" wp14:anchorId="62D1B878" wp14:editId="229EC7BC">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71273604" w14:textId="77777777" w:rsidR="0093274D" w:rsidRPr="00E9040D" w:rsidRDefault="009C2C3F" w:rsidP="00975C2E">
            <w:pPr>
              <w:pStyle w:val="TAH"/>
            </w:pPr>
            <w:r>
              <w:rPr>
                <w:rFonts w:eastAsia="SimSun"/>
                <w:noProof/>
                <w:position w:val="-10"/>
              </w:rPr>
              <w:drawing>
                <wp:inline distT="0" distB="0" distL="0" distR="0" wp14:anchorId="40613F9A" wp14:editId="6DD1DBA5">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14:paraId="5978F4E5" w14:textId="77777777">
        <w:trPr>
          <w:cantSplit/>
          <w:jc w:val="center"/>
        </w:trPr>
        <w:tc>
          <w:tcPr>
            <w:tcW w:w="0" w:type="auto"/>
            <w:vAlign w:val="center"/>
          </w:tcPr>
          <w:p w14:paraId="0734E810" w14:textId="77777777" w:rsidR="0093274D" w:rsidRPr="00E9040D" w:rsidRDefault="0093274D" w:rsidP="00975C2E">
            <w:pPr>
              <w:pStyle w:val="TAC"/>
            </w:pPr>
            <w:r w:rsidRPr="00E9040D">
              <w:t>ACK, ACK, ACK, ACK</w:t>
            </w:r>
          </w:p>
        </w:tc>
        <w:tc>
          <w:tcPr>
            <w:tcW w:w="0" w:type="auto"/>
            <w:vAlign w:val="center"/>
          </w:tcPr>
          <w:p w14:paraId="13B75DEB" w14:textId="77777777" w:rsidR="0093274D" w:rsidRPr="00E9040D" w:rsidRDefault="009C2C3F" w:rsidP="00975C2E">
            <w:pPr>
              <w:pStyle w:val="TAC"/>
              <w:rPr>
                <w:i/>
              </w:rPr>
            </w:pPr>
            <w:r>
              <w:rPr>
                <w:noProof/>
                <w:position w:val="-14"/>
              </w:rPr>
              <w:drawing>
                <wp:inline distT="0" distB="0" distL="0" distR="0" wp14:anchorId="26E44DF1" wp14:editId="1F8ED9EA">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C9ACB5F" w14:textId="77777777" w:rsidR="0093274D" w:rsidRPr="00E9040D" w:rsidRDefault="0093274D" w:rsidP="00975C2E">
            <w:pPr>
              <w:pStyle w:val="TAC"/>
            </w:pPr>
            <w:r w:rsidRPr="00E9040D">
              <w:t>1, 1</w:t>
            </w:r>
          </w:p>
        </w:tc>
      </w:tr>
      <w:tr w:rsidR="0093274D" w:rsidRPr="00E9040D" w14:paraId="7893E185" w14:textId="77777777">
        <w:trPr>
          <w:cantSplit/>
          <w:jc w:val="center"/>
        </w:trPr>
        <w:tc>
          <w:tcPr>
            <w:tcW w:w="0" w:type="auto"/>
            <w:vAlign w:val="center"/>
          </w:tcPr>
          <w:p w14:paraId="1057D8ED" w14:textId="77777777" w:rsidR="0093274D" w:rsidRPr="00E9040D" w:rsidRDefault="0093274D" w:rsidP="00975C2E">
            <w:pPr>
              <w:pStyle w:val="TAC"/>
              <w:rPr>
                <w:lang w:val="sv-SE"/>
              </w:rPr>
            </w:pPr>
            <w:r w:rsidRPr="00E9040D">
              <w:rPr>
                <w:lang w:val="sv-SE"/>
              </w:rPr>
              <w:t>ACK, ACK, ACK, NACK/DTX</w:t>
            </w:r>
          </w:p>
        </w:tc>
        <w:tc>
          <w:tcPr>
            <w:tcW w:w="0" w:type="auto"/>
            <w:vAlign w:val="center"/>
          </w:tcPr>
          <w:p w14:paraId="1529A683" w14:textId="77777777" w:rsidR="0093274D" w:rsidRPr="00E9040D" w:rsidRDefault="009C2C3F" w:rsidP="00975C2E">
            <w:pPr>
              <w:pStyle w:val="TAC"/>
              <w:rPr>
                <w:i/>
              </w:rPr>
            </w:pPr>
            <w:r>
              <w:rPr>
                <w:noProof/>
                <w:position w:val="-14"/>
              </w:rPr>
              <w:drawing>
                <wp:inline distT="0" distB="0" distL="0" distR="0" wp14:anchorId="464AA4CC" wp14:editId="38A10831">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9E59BB8" w14:textId="77777777" w:rsidR="0093274D" w:rsidRPr="00E9040D" w:rsidRDefault="0093274D" w:rsidP="00975C2E">
            <w:pPr>
              <w:pStyle w:val="TAC"/>
            </w:pPr>
            <w:r w:rsidRPr="00E9040D">
              <w:t>1, 0</w:t>
            </w:r>
          </w:p>
        </w:tc>
      </w:tr>
      <w:tr w:rsidR="0093274D" w:rsidRPr="00E9040D" w14:paraId="386334CE" w14:textId="77777777">
        <w:trPr>
          <w:cantSplit/>
          <w:jc w:val="center"/>
        </w:trPr>
        <w:tc>
          <w:tcPr>
            <w:tcW w:w="0" w:type="auto"/>
            <w:vAlign w:val="center"/>
          </w:tcPr>
          <w:p w14:paraId="5C3F98EF" w14:textId="77777777" w:rsidR="0093274D" w:rsidRPr="00E9040D" w:rsidRDefault="0093274D" w:rsidP="00975C2E">
            <w:pPr>
              <w:pStyle w:val="TAC"/>
              <w:rPr>
                <w:lang w:val="sv-SE"/>
              </w:rPr>
            </w:pPr>
            <w:r w:rsidRPr="00E9040D">
              <w:rPr>
                <w:lang w:val="sv-SE"/>
              </w:rPr>
              <w:t>NACK/DTX,NACK/DTX,NACK,DTX</w:t>
            </w:r>
          </w:p>
        </w:tc>
        <w:tc>
          <w:tcPr>
            <w:tcW w:w="0" w:type="auto"/>
            <w:vAlign w:val="center"/>
          </w:tcPr>
          <w:p w14:paraId="0EDAFF24" w14:textId="77777777" w:rsidR="0093274D" w:rsidRPr="00E9040D" w:rsidRDefault="009C2C3F" w:rsidP="00975C2E">
            <w:pPr>
              <w:pStyle w:val="TAC"/>
              <w:rPr>
                <w:lang w:val="sv-SE"/>
              </w:rPr>
            </w:pPr>
            <w:r>
              <w:rPr>
                <w:noProof/>
                <w:position w:val="-14"/>
              </w:rPr>
              <w:drawing>
                <wp:inline distT="0" distB="0" distL="0" distR="0" wp14:anchorId="14C410BA" wp14:editId="40C269A4">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27AB44A" w14:textId="77777777" w:rsidR="0093274D" w:rsidRPr="00E9040D" w:rsidRDefault="0093274D" w:rsidP="00975C2E">
            <w:pPr>
              <w:pStyle w:val="TAC"/>
              <w:rPr>
                <w:lang w:val="sv-SE"/>
              </w:rPr>
            </w:pPr>
            <w:r w:rsidRPr="00E9040D">
              <w:t>1, 1</w:t>
            </w:r>
          </w:p>
        </w:tc>
      </w:tr>
      <w:tr w:rsidR="0093274D" w:rsidRPr="00E9040D" w14:paraId="22ED81FA" w14:textId="77777777">
        <w:trPr>
          <w:cantSplit/>
          <w:jc w:val="center"/>
        </w:trPr>
        <w:tc>
          <w:tcPr>
            <w:tcW w:w="0" w:type="auto"/>
            <w:vAlign w:val="center"/>
          </w:tcPr>
          <w:p w14:paraId="50ED85F9" w14:textId="77777777" w:rsidR="0093274D" w:rsidRPr="00E9040D" w:rsidRDefault="0093274D" w:rsidP="00975C2E">
            <w:pPr>
              <w:pStyle w:val="TAC"/>
            </w:pPr>
            <w:r w:rsidRPr="00E9040D">
              <w:t>ACK, ACK, NACK/DTX, ACK</w:t>
            </w:r>
          </w:p>
        </w:tc>
        <w:tc>
          <w:tcPr>
            <w:tcW w:w="0" w:type="auto"/>
            <w:vAlign w:val="center"/>
          </w:tcPr>
          <w:p w14:paraId="433988B5" w14:textId="77777777" w:rsidR="0093274D" w:rsidRPr="00E9040D" w:rsidRDefault="009C2C3F" w:rsidP="00975C2E">
            <w:pPr>
              <w:pStyle w:val="TAC"/>
              <w:rPr>
                <w:i/>
              </w:rPr>
            </w:pPr>
            <w:r>
              <w:rPr>
                <w:noProof/>
                <w:position w:val="-14"/>
              </w:rPr>
              <w:drawing>
                <wp:inline distT="0" distB="0" distL="0" distR="0" wp14:anchorId="7D5B89A6" wp14:editId="3BBC93AD">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13E6D23" w14:textId="77777777" w:rsidR="0093274D" w:rsidRPr="00E9040D" w:rsidRDefault="0093274D" w:rsidP="00975C2E">
            <w:pPr>
              <w:pStyle w:val="TAC"/>
            </w:pPr>
            <w:r w:rsidRPr="00E9040D">
              <w:t>1, 0</w:t>
            </w:r>
          </w:p>
        </w:tc>
      </w:tr>
      <w:tr w:rsidR="0093274D" w:rsidRPr="00E9040D" w14:paraId="1E9C2E64" w14:textId="77777777">
        <w:trPr>
          <w:cantSplit/>
          <w:jc w:val="center"/>
        </w:trPr>
        <w:tc>
          <w:tcPr>
            <w:tcW w:w="0" w:type="auto"/>
            <w:vAlign w:val="center"/>
          </w:tcPr>
          <w:p w14:paraId="0CA01862" w14:textId="77777777" w:rsidR="0093274D" w:rsidRPr="00E9040D" w:rsidRDefault="0093274D" w:rsidP="00975C2E">
            <w:pPr>
              <w:pStyle w:val="TAC"/>
              <w:rPr>
                <w:lang w:val="sv-SE"/>
              </w:rPr>
            </w:pPr>
            <w:r w:rsidRPr="00E9040D">
              <w:rPr>
                <w:lang w:val="sv-SE"/>
              </w:rPr>
              <w:t>NACK, DTX, DTX, DTX</w:t>
            </w:r>
          </w:p>
        </w:tc>
        <w:tc>
          <w:tcPr>
            <w:tcW w:w="0" w:type="auto"/>
            <w:vAlign w:val="center"/>
          </w:tcPr>
          <w:p w14:paraId="74D422CB" w14:textId="77777777" w:rsidR="0093274D" w:rsidRPr="00E9040D" w:rsidRDefault="009C2C3F" w:rsidP="00975C2E">
            <w:pPr>
              <w:pStyle w:val="TAC"/>
              <w:rPr>
                <w:lang w:val="sv-SE"/>
              </w:rPr>
            </w:pPr>
            <w:r>
              <w:rPr>
                <w:noProof/>
                <w:position w:val="-14"/>
              </w:rPr>
              <w:drawing>
                <wp:inline distT="0" distB="0" distL="0" distR="0" wp14:anchorId="4C7A1CC1" wp14:editId="03ADE7D7">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947B29F" w14:textId="77777777" w:rsidR="0093274D" w:rsidRPr="00E9040D" w:rsidRDefault="0093274D" w:rsidP="00975C2E">
            <w:pPr>
              <w:pStyle w:val="TAC"/>
              <w:rPr>
                <w:lang w:val="sv-SE"/>
              </w:rPr>
            </w:pPr>
            <w:r w:rsidRPr="00E9040D">
              <w:t>1, 0</w:t>
            </w:r>
          </w:p>
        </w:tc>
      </w:tr>
      <w:tr w:rsidR="0093274D" w:rsidRPr="00E9040D" w14:paraId="77E81479" w14:textId="77777777">
        <w:trPr>
          <w:cantSplit/>
          <w:jc w:val="center"/>
        </w:trPr>
        <w:tc>
          <w:tcPr>
            <w:tcW w:w="0" w:type="auto"/>
            <w:vAlign w:val="center"/>
          </w:tcPr>
          <w:p w14:paraId="68AC87BF" w14:textId="77777777" w:rsidR="0093274D" w:rsidRPr="00E9040D" w:rsidRDefault="0093274D" w:rsidP="00975C2E">
            <w:pPr>
              <w:pStyle w:val="TAC"/>
              <w:rPr>
                <w:lang w:val="sv-SE"/>
              </w:rPr>
            </w:pPr>
            <w:r w:rsidRPr="00E9040D">
              <w:rPr>
                <w:lang w:val="sv-SE"/>
              </w:rPr>
              <w:t>ACK, ACK, NACK/DTX, NACK/DTX</w:t>
            </w:r>
          </w:p>
        </w:tc>
        <w:tc>
          <w:tcPr>
            <w:tcW w:w="0" w:type="auto"/>
            <w:vAlign w:val="center"/>
          </w:tcPr>
          <w:p w14:paraId="3DE086EC" w14:textId="77777777" w:rsidR="0093274D" w:rsidRPr="00E9040D" w:rsidRDefault="009C2C3F" w:rsidP="00975C2E">
            <w:pPr>
              <w:pStyle w:val="TAC"/>
              <w:rPr>
                <w:i/>
              </w:rPr>
            </w:pPr>
            <w:r>
              <w:rPr>
                <w:noProof/>
                <w:position w:val="-14"/>
              </w:rPr>
              <w:drawing>
                <wp:inline distT="0" distB="0" distL="0" distR="0" wp14:anchorId="41A3E0C6" wp14:editId="46F2D236">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9A4F216" w14:textId="77777777" w:rsidR="0093274D" w:rsidRPr="00E9040D" w:rsidRDefault="0093274D" w:rsidP="00975C2E">
            <w:pPr>
              <w:pStyle w:val="TAC"/>
            </w:pPr>
            <w:r w:rsidRPr="00E9040D">
              <w:t>1, 0</w:t>
            </w:r>
          </w:p>
        </w:tc>
      </w:tr>
      <w:tr w:rsidR="0093274D" w:rsidRPr="00E9040D" w14:paraId="5B3C179E" w14:textId="77777777">
        <w:trPr>
          <w:cantSplit/>
          <w:jc w:val="center"/>
        </w:trPr>
        <w:tc>
          <w:tcPr>
            <w:tcW w:w="0" w:type="auto"/>
            <w:vAlign w:val="center"/>
          </w:tcPr>
          <w:p w14:paraId="1D666809" w14:textId="77777777" w:rsidR="0093274D" w:rsidRPr="00E9040D" w:rsidRDefault="0093274D" w:rsidP="00975C2E">
            <w:pPr>
              <w:pStyle w:val="TAC"/>
            </w:pPr>
            <w:r w:rsidRPr="00E9040D">
              <w:t>ACK, NACK/DTX, ACK, ACK</w:t>
            </w:r>
          </w:p>
        </w:tc>
        <w:tc>
          <w:tcPr>
            <w:tcW w:w="0" w:type="auto"/>
            <w:vAlign w:val="center"/>
          </w:tcPr>
          <w:p w14:paraId="7CB1E154" w14:textId="77777777" w:rsidR="0093274D" w:rsidRPr="00E9040D" w:rsidRDefault="009C2C3F" w:rsidP="00975C2E">
            <w:pPr>
              <w:pStyle w:val="TAC"/>
              <w:rPr>
                <w:i/>
              </w:rPr>
            </w:pPr>
            <w:r>
              <w:rPr>
                <w:noProof/>
                <w:position w:val="-14"/>
              </w:rPr>
              <w:drawing>
                <wp:inline distT="0" distB="0" distL="0" distR="0" wp14:anchorId="6C7749FD" wp14:editId="375E7016">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F1E5F55" w14:textId="77777777" w:rsidR="0093274D" w:rsidRPr="00E9040D" w:rsidRDefault="0093274D" w:rsidP="00975C2E">
            <w:pPr>
              <w:pStyle w:val="TAC"/>
            </w:pPr>
            <w:r w:rsidRPr="00E9040D">
              <w:t>0, 1</w:t>
            </w:r>
          </w:p>
        </w:tc>
      </w:tr>
      <w:tr w:rsidR="0093274D" w:rsidRPr="00E9040D" w14:paraId="6426C795" w14:textId="77777777">
        <w:trPr>
          <w:cantSplit/>
          <w:jc w:val="center"/>
        </w:trPr>
        <w:tc>
          <w:tcPr>
            <w:tcW w:w="0" w:type="auto"/>
            <w:vAlign w:val="center"/>
          </w:tcPr>
          <w:p w14:paraId="2B62FD23" w14:textId="77777777" w:rsidR="0093274D" w:rsidRPr="00E9040D" w:rsidRDefault="0093274D" w:rsidP="00975C2E">
            <w:pPr>
              <w:pStyle w:val="TAC"/>
              <w:rPr>
                <w:lang w:val="sv-SE"/>
              </w:rPr>
            </w:pPr>
            <w:r w:rsidRPr="00E9040D">
              <w:rPr>
                <w:lang w:val="sv-SE"/>
              </w:rPr>
              <w:t>NACK/DTX, NACK/DTX, NACK/DTX, NACK</w:t>
            </w:r>
          </w:p>
        </w:tc>
        <w:tc>
          <w:tcPr>
            <w:tcW w:w="0" w:type="auto"/>
            <w:vAlign w:val="center"/>
          </w:tcPr>
          <w:p w14:paraId="0F960168" w14:textId="77777777" w:rsidR="0093274D" w:rsidRPr="00E9040D" w:rsidRDefault="009C2C3F" w:rsidP="00975C2E">
            <w:pPr>
              <w:pStyle w:val="TAC"/>
            </w:pPr>
            <w:r>
              <w:rPr>
                <w:noProof/>
                <w:position w:val="-14"/>
              </w:rPr>
              <w:drawing>
                <wp:inline distT="0" distB="0" distL="0" distR="0" wp14:anchorId="3CFEDB87" wp14:editId="1838943A">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8C0B685" w14:textId="77777777" w:rsidR="0093274D" w:rsidRPr="00E9040D" w:rsidRDefault="0093274D" w:rsidP="00975C2E">
            <w:pPr>
              <w:pStyle w:val="TAC"/>
            </w:pPr>
            <w:r w:rsidRPr="00E9040D">
              <w:t>1, 1</w:t>
            </w:r>
          </w:p>
        </w:tc>
      </w:tr>
      <w:tr w:rsidR="0093274D" w:rsidRPr="00E9040D" w14:paraId="13590ECF" w14:textId="77777777">
        <w:trPr>
          <w:cantSplit/>
          <w:jc w:val="center"/>
        </w:trPr>
        <w:tc>
          <w:tcPr>
            <w:tcW w:w="0" w:type="auto"/>
            <w:vAlign w:val="center"/>
          </w:tcPr>
          <w:p w14:paraId="3EC392F8" w14:textId="77777777" w:rsidR="0093274D" w:rsidRPr="00E9040D" w:rsidRDefault="0093274D" w:rsidP="00975C2E">
            <w:pPr>
              <w:pStyle w:val="TAC"/>
              <w:rPr>
                <w:lang w:val="sv-SE"/>
              </w:rPr>
            </w:pPr>
            <w:r w:rsidRPr="00E9040D">
              <w:rPr>
                <w:lang w:val="sv-SE"/>
              </w:rPr>
              <w:t>ACK, NACK/DTX, ACK, NACK/DTX</w:t>
            </w:r>
          </w:p>
        </w:tc>
        <w:tc>
          <w:tcPr>
            <w:tcW w:w="0" w:type="auto"/>
            <w:vAlign w:val="center"/>
          </w:tcPr>
          <w:p w14:paraId="6FEA06E3" w14:textId="77777777" w:rsidR="0093274D" w:rsidRPr="00E9040D" w:rsidRDefault="009C2C3F" w:rsidP="00975C2E">
            <w:pPr>
              <w:pStyle w:val="TAC"/>
              <w:rPr>
                <w:i/>
              </w:rPr>
            </w:pPr>
            <w:r>
              <w:rPr>
                <w:noProof/>
                <w:position w:val="-14"/>
              </w:rPr>
              <w:drawing>
                <wp:inline distT="0" distB="0" distL="0" distR="0" wp14:anchorId="4D9B21CD" wp14:editId="536CA02B">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01727A8" w14:textId="77777777" w:rsidR="0093274D" w:rsidRPr="00E9040D" w:rsidRDefault="0093274D" w:rsidP="00975C2E">
            <w:pPr>
              <w:pStyle w:val="TAC"/>
            </w:pPr>
            <w:r w:rsidRPr="00E9040D">
              <w:t>0, 1</w:t>
            </w:r>
          </w:p>
        </w:tc>
      </w:tr>
      <w:tr w:rsidR="0093274D" w:rsidRPr="00E9040D" w14:paraId="462D30AC" w14:textId="77777777">
        <w:trPr>
          <w:cantSplit/>
          <w:jc w:val="center"/>
        </w:trPr>
        <w:tc>
          <w:tcPr>
            <w:tcW w:w="0" w:type="auto"/>
            <w:vAlign w:val="center"/>
          </w:tcPr>
          <w:p w14:paraId="5A99C635" w14:textId="77777777" w:rsidR="0093274D" w:rsidRPr="00E9040D" w:rsidRDefault="0093274D" w:rsidP="00975C2E">
            <w:pPr>
              <w:pStyle w:val="TAC"/>
              <w:rPr>
                <w:lang w:val="sv-SE"/>
              </w:rPr>
            </w:pPr>
            <w:r w:rsidRPr="00E9040D">
              <w:rPr>
                <w:lang w:val="sv-SE"/>
              </w:rPr>
              <w:t>ACK, NACK/DTX, NACK/DTX, ACK</w:t>
            </w:r>
          </w:p>
        </w:tc>
        <w:tc>
          <w:tcPr>
            <w:tcW w:w="0" w:type="auto"/>
            <w:vAlign w:val="center"/>
          </w:tcPr>
          <w:p w14:paraId="5855D0CA" w14:textId="77777777" w:rsidR="0093274D" w:rsidRPr="00E9040D" w:rsidRDefault="009C2C3F" w:rsidP="00975C2E">
            <w:pPr>
              <w:pStyle w:val="TAC"/>
              <w:rPr>
                <w:i/>
              </w:rPr>
            </w:pPr>
            <w:r>
              <w:rPr>
                <w:noProof/>
                <w:position w:val="-14"/>
              </w:rPr>
              <w:drawing>
                <wp:inline distT="0" distB="0" distL="0" distR="0" wp14:anchorId="094984A4" wp14:editId="64723415">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F37AE78" w14:textId="77777777" w:rsidR="0093274D" w:rsidRPr="00E9040D" w:rsidRDefault="0093274D" w:rsidP="00975C2E">
            <w:pPr>
              <w:pStyle w:val="TAC"/>
            </w:pPr>
            <w:r w:rsidRPr="00E9040D">
              <w:t>0, 1</w:t>
            </w:r>
          </w:p>
        </w:tc>
      </w:tr>
      <w:tr w:rsidR="0093274D" w:rsidRPr="00E9040D" w14:paraId="76566BC8" w14:textId="77777777">
        <w:trPr>
          <w:cantSplit/>
          <w:jc w:val="center"/>
        </w:trPr>
        <w:tc>
          <w:tcPr>
            <w:tcW w:w="0" w:type="auto"/>
            <w:vAlign w:val="center"/>
          </w:tcPr>
          <w:p w14:paraId="4EB112B8" w14:textId="77777777" w:rsidR="0093274D" w:rsidRPr="00E9040D" w:rsidRDefault="0093274D" w:rsidP="00975C2E">
            <w:pPr>
              <w:pStyle w:val="TAC"/>
              <w:rPr>
                <w:lang w:val="sv-SE"/>
              </w:rPr>
            </w:pPr>
            <w:r w:rsidRPr="00E9040D">
              <w:rPr>
                <w:lang w:val="sv-SE"/>
              </w:rPr>
              <w:t>ACK, NACK/DTX, NACK/DTX, NACK/DTX</w:t>
            </w:r>
          </w:p>
        </w:tc>
        <w:tc>
          <w:tcPr>
            <w:tcW w:w="0" w:type="auto"/>
            <w:vAlign w:val="center"/>
          </w:tcPr>
          <w:p w14:paraId="7A280DAF" w14:textId="77777777" w:rsidR="0093274D" w:rsidRPr="00E9040D" w:rsidRDefault="009C2C3F" w:rsidP="00975C2E">
            <w:pPr>
              <w:pStyle w:val="TAC"/>
              <w:rPr>
                <w:i/>
              </w:rPr>
            </w:pPr>
            <w:r>
              <w:rPr>
                <w:noProof/>
                <w:position w:val="-14"/>
              </w:rPr>
              <w:drawing>
                <wp:inline distT="0" distB="0" distL="0" distR="0" wp14:anchorId="0C4505CA" wp14:editId="4EFBC909">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DA1E18A" w14:textId="77777777" w:rsidR="0093274D" w:rsidRPr="00E9040D" w:rsidRDefault="0093274D" w:rsidP="00975C2E">
            <w:pPr>
              <w:pStyle w:val="TAC"/>
            </w:pPr>
            <w:r w:rsidRPr="00E9040D">
              <w:t>1, 1</w:t>
            </w:r>
          </w:p>
        </w:tc>
      </w:tr>
      <w:tr w:rsidR="0093274D" w:rsidRPr="00E9040D" w14:paraId="412C3016" w14:textId="77777777">
        <w:trPr>
          <w:cantSplit/>
          <w:jc w:val="center"/>
        </w:trPr>
        <w:tc>
          <w:tcPr>
            <w:tcW w:w="0" w:type="auto"/>
            <w:vAlign w:val="center"/>
          </w:tcPr>
          <w:p w14:paraId="6C71D336" w14:textId="77777777" w:rsidR="0093274D" w:rsidRPr="00E9040D" w:rsidRDefault="0093274D" w:rsidP="00975C2E">
            <w:pPr>
              <w:pStyle w:val="TAC"/>
            </w:pPr>
            <w:r w:rsidRPr="00E9040D">
              <w:t>NACK/DTX, ACK, ACK, ACK</w:t>
            </w:r>
          </w:p>
        </w:tc>
        <w:tc>
          <w:tcPr>
            <w:tcW w:w="0" w:type="auto"/>
            <w:vAlign w:val="center"/>
          </w:tcPr>
          <w:p w14:paraId="65C0ACAF" w14:textId="77777777" w:rsidR="0093274D" w:rsidRPr="00E9040D" w:rsidRDefault="009C2C3F" w:rsidP="00975C2E">
            <w:pPr>
              <w:pStyle w:val="TAC"/>
            </w:pPr>
            <w:r>
              <w:rPr>
                <w:noProof/>
                <w:position w:val="-14"/>
              </w:rPr>
              <w:drawing>
                <wp:inline distT="0" distB="0" distL="0" distR="0" wp14:anchorId="2C5C3005" wp14:editId="67AAE9CF">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BADAF56" w14:textId="77777777" w:rsidR="0093274D" w:rsidRPr="00E9040D" w:rsidRDefault="0093274D" w:rsidP="00975C2E">
            <w:pPr>
              <w:pStyle w:val="TAC"/>
            </w:pPr>
            <w:r w:rsidRPr="00E9040D">
              <w:t>0, 1</w:t>
            </w:r>
          </w:p>
        </w:tc>
      </w:tr>
      <w:tr w:rsidR="0093274D" w:rsidRPr="00E9040D" w14:paraId="2092E85C" w14:textId="77777777">
        <w:trPr>
          <w:cantSplit/>
          <w:jc w:val="center"/>
        </w:trPr>
        <w:tc>
          <w:tcPr>
            <w:tcW w:w="0" w:type="auto"/>
            <w:vAlign w:val="center"/>
          </w:tcPr>
          <w:p w14:paraId="573D9E86" w14:textId="77777777" w:rsidR="0093274D" w:rsidRPr="00E9040D" w:rsidRDefault="0093274D" w:rsidP="00975C2E">
            <w:pPr>
              <w:pStyle w:val="TAC"/>
              <w:rPr>
                <w:lang w:val="sv-SE"/>
              </w:rPr>
            </w:pPr>
            <w:r w:rsidRPr="00E9040D">
              <w:rPr>
                <w:lang w:val="sv-SE"/>
              </w:rPr>
              <w:t>NACK/DTX, NACK, DTX, DTX</w:t>
            </w:r>
          </w:p>
        </w:tc>
        <w:tc>
          <w:tcPr>
            <w:tcW w:w="0" w:type="auto"/>
            <w:vAlign w:val="center"/>
          </w:tcPr>
          <w:p w14:paraId="71F74F0C" w14:textId="77777777" w:rsidR="0093274D" w:rsidRPr="00E9040D" w:rsidRDefault="009C2C3F" w:rsidP="00975C2E">
            <w:pPr>
              <w:pStyle w:val="TAC"/>
            </w:pPr>
            <w:r>
              <w:rPr>
                <w:noProof/>
                <w:position w:val="-14"/>
              </w:rPr>
              <w:drawing>
                <wp:inline distT="0" distB="0" distL="0" distR="0" wp14:anchorId="22D89AAB" wp14:editId="6AB25E3F">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7A06D6E" w14:textId="77777777" w:rsidR="0093274D" w:rsidRPr="00E9040D" w:rsidRDefault="0093274D" w:rsidP="00975C2E">
            <w:pPr>
              <w:pStyle w:val="TAC"/>
            </w:pPr>
            <w:r w:rsidRPr="00E9040D">
              <w:t>0, 0</w:t>
            </w:r>
          </w:p>
        </w:tc>
      </w:tr>
      <w:tr w:rsidR="0093274D" w:rsidRPr="00E9040D" w14:paraId="14756555" w14:textId="77777777">
        <w:trPr>
          <w:cantSplit/>
          <w:jc w:val="center"/>
        </w:trPr>
        <w:tc>
          <w:tcPr>
            <w:tcW w:w="0" w:type="auto"/>
            <w:vAlign w:val="center"/>
          </w:tcPr>
          <w:p w14:paraId="3EE8CB44" w14:textId="77777777" w:rsidR="0093274D" w:rsidRPr="00E9040D" w:rsidRDefault="0093274D" w:rsidP="00975C2E">
            <w:pPr>
              <w:pStyle w:val="TAC"/>
              <w:rPr>
                <w:lang w:val="sv-SE"/>
              </w:rPr>
            </w:pPr>
            <w:r w:rsidRPr="00E9040D">
              <w:rPr>
                <w:lang w:val="sv-SE"/>
              </w:rPr>
              <w:t>NACK/DTX, ACK, ACK, NACK/DTX</w:t>
            </w:r>
          </w:p>
        </w:tc>
        <w:tc>
          <w:tcPr>
            <w:tcW w:w="0" w:type="auto"/>
            <w:vAlign w:val="center"/>
          </w:tcPr>
          <w:p w14:paraId="03CAD23D" w14:textId="77777777" w:rsidR="0093274D" w:rsidRPr="00E9040D" w:rsidRDefault="009C2C3F" w:rsidP="00975C2E">
            <w:pPr>
              <w:pStyle w:val="TAC"/>
            </w:pPr>
            <w:r>
              <w:rPr>
                <w:noProof/>
                <w:position w:val="-14"/>
              </w:rPr>
              <w:drawing>
                <wp:inline distT="0" distB="0" distL="0" distR="0" wp14:anchorId="57D685B4" wp14:editId="5BD43D08">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6F01C2B" w14:textId="77777777" w:rsidR="0093274D" w:rsidRPr="00E9040D" w:rsidRDefault="0093274D" w:rsidP="00975C2E">
            <w:pPr>
              <w:pStyle w:val="TAC"/>
            </w:pPr>
            <w:r w:rsidRPr="00E9040D">
              <w:t>1, 0</w:t>
            </w:r>
          </w:p>
        </w:tc>
      </w:tr>
      <w:tr w:rsidR="0093274D" w:rsidRPr="00E9040D" w14:paraId="0D02989C" w14:textId="77777777">
        <w:trPr>
          <w:cantSplit/>
          <w:jc w:val="center"/>
        </w:trPr>
        <w:tc>
          <w:tcPr>
            <w:tcW w:w="0" w:type="auto"/>
            <w:vAlign w:val="center"/>
          </w:tcPr>
          <w:p w14:paraId="76BD1AD5" w14:textId="77777777" w:rsidR="0093274D" w:rsidRPr="00E9040D" w:rsidRDefault="0093274D" w:rsidP="00975C2E">
            <w:pPr>
              <w:pStyle w:val="TAC"/>
              <w:rPr>
                <w:lang w:val="sv-SE"/>
              </w:rPr>
            </w:pPr>
            <w:r w:rsidRPr="00E9040D">
              <w:rPr>
                <w:lang w:val="sv-SE"/>
              </w:rPr>
              <w:t>NACK/DTX, ACK, NACK/DTX, ACK</w:t>
            </w:r>
          </w:p>
        </w:tc>
        <w:tc>
          <w:tcPr>
            <w:tcW w:w="0" w:type="auto"/>
            <w:vAlign w:val="center"/>
          </w:tcPr>
          <w:p w14:paraId="4FBB5CFB" w14:textId="77777777" w:rsidR="0093274D" w:rsidRPr="00E9040D" w:rsidRDefault="009C2C3F" w:rsidP="00975C2E">
            <w:pPr>
              <w:pStyle w:val="TAC"/>
            </w:pPr>
            <w:r>
              <w:rPr>
                <w:noProof/>
                <w:position w:val="-14"/>
              </w:rPr>
              <w:drawing>
                <wp:inline distT="0" distB="0" distL="0" distR="0" wp14:anchorId="7836324C" wp14:editId="52347802">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1EAEFE9" w14:textId="77777777" w:rsidR="0093274D" w:rsidRPr="00E9040D" w:rsidRDefault="0093274D" w:rsidP="00975C2E">
            <w:pPr>
              <w:pStyle w:val="TAC"/>
            </w:pPr>
            <w:r w:rsidRPr="00E9040D">
              <w:t>1, 0</w:t>
            </w:r>
          </w:p>
        </w:tc>
      </w:tr>
      <w:tr w:rsidR="0093274D" w:rsidRPr="00E9040D" w14:paraId="7B517D77" w14:textId="77777777">
        <w:trPr>
          <w:cantSplit/>
          <w:jc w:val="center"/>
        </w:trPr>
        <w:tc>
          <w:tcPr>
            <w:tcW w:w="0" w:type="auto"/>
            <w:vAlign w:val="center"/>
          </w:tcPr>
          <w:p w14:paraId="37A55FC8" w14:textId="77777777" w:rsidR="0093274D" w:rsidRPr="00E9040D" w:rsidRDefault="0093274D" w:rsidP="00975C2E">
            <w:pPr>
              <w:pStyle w:val="TAC"/>
              <w:rPr>
                <w:lang w:val="sv-SE"/>
              </w:rPr>
            </w:pPr>
            <w:r w:rsidRPr="00E9040D">
              <w:rPr>
                <w:lang w:val="sv-SE"/>
              </w:rPr>
              <w:t>NACK/DTX, ACK, NACK/DTX, NACK/DTX</w:t>
            </w:r>
          </w:p>
        </w:tc>
        <w:tc>
          <w:tcPr>
            <w:tcW w:w="0" w:type="auto"/>
            <w:vAlign w:val="center"/>
          </w:tcPr>
          <w:p w14:paraId="5E583D97" w14:textId="77777777" w:rsidR="0093274D" w:rsidRPr="00E9040D" w:rsidRDefault="009C2C3F" w:rsidP="00975C2E">
            <w:pPr>
              <w:pStyle w:val="TAC"/>
            </w:pPr>
            <w:r>
              <w:rPr>
                <w:noProof/>
                <w:position w:val="-14"/>
              </w:rPr>
              <w:drawing>
                <wp:inline distT="0" distB="0" distL="0" distR="0" wp14:anchorId="41ECBBDE" wp14:editId="31F01701">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A3FC40F" w14:textId="77777777" w:rsidR="0093274D" w:rsidRPr="00E9040D" w:rsidRDefault="0093274D" w:rsidP="00975C2E">
            <w:pPr>
              <w:pStyle w:val="TAC"/>
            </w:pPr>
            <w:r w:rsidRPr="00E9040D">
              <w:t>0, 1</w:t>
            </w:r>
          </w:p>
        </w:tc>
      </w:tr>
      <w:tr w:rsidR="0093274D" w:rsidRPr="00E9040D" w14:paraId="5CE9390F" w14:textId="77777777">
        <w:trPr>
          <w:cantSplit/>
          <w:jc w:val="center"/>
        </w:trPr>
        <w:tc>
          <w:tcPr>
            <w:tcW w:w="0" w:type="auto"/>
            <w:vAlign w:val="center"/>
          </w:tcPr>
          <w:p w14:paraId="00472E8D" w14:textId="77777777" w:rsidR="0093274D" w:rsidRPr="00E9040D" w:rsidRDefault="0093274D" w:rsidP="00975C2E">
            <w:pPr>
              <w:pStyle w:val="TAC"/>
              <w:rPr>
                <w:lang w:val="sv-SE"/>
              </w:rPr>
            </w:pPr>
            <w:r w:rsidRPr="00E9040D">
              <w:rPr>
                <w:lang w:val="sv-SE"/>
              </w:rPr>
              <w:t>NACK/DTX, NACK/DTX, ACK, ACK</w:t>
            </w:r>
          </w:p>
        </w:tc>
        <w:tc>
          <w:tcPr>
            <w:tcW w:w="0" w:type="auto"/>
            <w:vAlign w:val="center"/>
          </w:tcPr>
          <w:p w14:paraId="45D1957D" w14:textId="77777777" w:rsidR="0093274D" w:rsidRPr="00E9040D" w:rsidRDefault="009C2C3F" w:rsidP="00975C2E">
            <w:pPr>
              <w:pStyle w:val="TAC"/>
            </w:pPr>
            <w:r>
              <w:rPr>
                <w:noProof/>
                <w:position w:val="-14"/>
              </w:rPr>
              <w:drawing>
                <wp:inline distT="0" distB="0" distL="0" distR="0" wp14:anchorId="62AF55A8" wp14:editId="7B75F521">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460B415" w14:textId="77777777" w:rsidR="0093274D" w:rsidRPr="00E9040D" w:rsidRDefault="0093274D" w:rsidP="00975C2E">
            <w:pPr>
              <w:pStyle w:val="TAC"/>
            </w:pPr>
            <w:r w:rsidRPr="00E9040D">
              <w:t>0, 1</w:t>
            </w:r>
          </w:p>
        </w:tc>
      </w:tr>
      <w:tr w:rsidR="0093274D" w:rsidRPr="00E9040D" w14:paraId="254A80B0" w14:textId="77777777">
        <w:trPr>
          <w:cantSplit/>
          <w:jc w:val="center"/>
        </w:trPr>
        <w:tc>
          <w:tcPr>
            <w:tcW w:w="0" w:type="auto"/>
            <w:vAlign w:val="center"/>
          </w:tcPr>
          <w:p w14:paraId="7A3ECD76" w14:textId="77777777" w:rsidR="0093274D" w:rsidRPr="00E9040D" w:rsidRDefault="0093274D" w:rsidP="00975C2E">
            <w:pPr>
              <w:pStyle w:val="TAC"/>
              <w:rPr>
                <w:lang w:val="sv-SE"/>
              </w:rPr>
            </w:pPr>
            <w:r w:rsidRPr="00E9040D">
              <w:rPr>
                <w:lang w:val="sv-SE"/>
              </w:rPr>
              <w:t>NACK/DTX, NACK/DTX, ACK, NACK/DTX</w:t>
            </w:r>
          </w:p>
        </w:tc>
        <w:tc>
          <w:tcPr>
            <w:tcW w:w="0" w:type="auto"/>
            <w:vAlign w:val="center"/>
          </w:tcPr>
          <w:p w14:paraId="565D1FFA" w14:textId="77777777" w:rsidR="0093274D" w:rsidRPr="00E9040D" w:rsidRDefault="009C2C3F" w:rsidP="00975C2E">
            <w:pPr>
              <w:pStyle w:val="TAC"/>
            </w:pPr>
            <w:r>
              <w:rPr>
                <w:noProof/>
                <w:position w:val="-14"/>
              </w:rPr>
              <w:drawing>
                <wp:inline distT="0" distB="0" distL="0" distR="0" wp14:anchorId="7749F0CA" wp14:editId="6AA774AF">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DA09A41" w14:textId="77777777" w:rsidR="0093274D" w:rsidRPr="00E9040D" w:rsidRDefault="0093274D" w:rsidP="00975C2E">
            <w:pPr>
              <w:pStyle w:val="TAC"/>
            </w:pPr>
            <w:r w:rsidRPr="00E9040D">
              <w:t>0, 0</w:t>
            </w:r>
          </w:p>
        </w:tc>
      </w:tr>
      <w:tr w:rsidR="0093274D" w:rsidRPr="00E9040D" w14:paraId="5079C43A" w14:textId="77777777">
        <w:trPr>
          <w:cantSplit/>
          <w:jc w:val="center"/>
        </w:trPr>
        <w:tc>
          <w:tcPr>
            <w:tcW w:w="0" w:type="auto"/>
            <w:vAlign w:val="center"/>
          </w:tcPr>
          <w:p w14:paraId="3637A7F2" w14:textId="77777777" w:rsidR="0093274D" w:rsidRPr="00E9040D" w:rsidRDefault="0093274D" w:rsidP="00975C2E">
            <w:pPr>
              <w:pStyle w:val="TAC"/>
              <w:rPr>
                <w:lang w:val="sv-SE"/>
              </w:rPr>
            </w:pPr>
            <w:r w:rsidRPr="00E9040D">
              <w:rPr>
                <w:lang w:val="sv-SE"/>
              </w:rPr>
              <w:t>NACK/DTX, NACK/DTX, NACK/DTX, ACK</w:t>
            </w:r>
          </w:p>
        </w:tc>
        <w:tc>
          <w:tcPr>
            <w:tcW w:w="0" w:type="auto"/>
            <w:vAlign w:val="center"/>
          </w:tcPr>
          <w:p w14:paraId="1032B7BF" w14:textId="77777777" w:rsidR="0093274D" w:rsidRPr="00E9040D" w:rsidRDefault="009C2C3F" w:rsidP="00975C2E">
            <w:pPr>
              <w:pStyle w:val="TAC"/>
            </w:pPr>
            <w:r>
              <w:rPr>
                <w:noProof/>
                <w:position w:val="-14"/>
              </w:rPr>
              <w:drawing>
                <wp:inline distT="0" distB="0" distL="0" distR="0" wp14:anchorId="35344ECB" wp14:editId="32BF86D5">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4BFE325" w14:textId="77777777" w:rsidR="0093274D" w:rsidRPr="00E9040D" w:rsidRDefault="0093274D" w:rsidP="00975C2E">
            <w:pPr>
              <w:pStyle w:val="TAC"/>
            </w:pPr>
            <w:r w:rsidRPr="00E9040D">
              <w:t>0, 0</w:t>
            </w:r>
          </w:p>
        </w:tc>
      </w:tr>
      <w:tr w:rsidR="00DE78B1" w:rsidRPr="00E9040D" w14:paraId="694E37EB" w14:textId="77777777">
        <w:trPr>
          <w:cantSplit/>
          <w:jc w:val="center"/>
        </w:trPr>
        <w:tc>
          <w:tcPr>
            <w:tcW w:w="0" w:type="auto"/>
            <w:vAlign w:val="center"/>
          </w:tcPr>
          <w:p w14:paraId="6A69D157" w14:textId="77777777" w:rsidR="00DE78B1" w:rsidRPr="00E9040D" w:rsidRDefault="00DE78B1" w:rsidP="00975C2E">
            <w:pPr>
              <w:pStyle w:val="TAC"/>
            </w:pPr>
            <w:r w:rsidRPr="00E9040D">
              <w:t>DTX, DTX, DTX, DTX</w:t>
            </w:r>
          </w:p>
        </w:tc>
        <w:tc>
          <w:tcPr>
            <w:tcW w:w="0" w:type="auto"/>
            <w:gridSpan w:val="2"/>
            <w:vAlign w:val="center"/>
          </w:tcPr>
          <w:p w14:paraId="7890E280" w14:textId="77777777" w:rsidR="00DE78B1" w:rsidRPr="00E9040D" w:rsidRDefault="00DE78B1" w:rsidP="00975C2E">
            <w:pPr>
              <w:pStyle w:val="TAC"/>
            </w:pPr>
            <w:r w:rsidRPr="00E9040D">
              <w:t>No transmission</w:t>
            </w:r>
          </w:p>
        </w:tc>
      </w:tr>
    </w:tbl>
    <w:p w14:paraId="78C4101A" w14:textId="77777777" w:rsidR="0093274D" w:rsidRDefault="0093274D"/>
    <w:p w14:paraId="14AABE91" w14:textId="77777777" w:rsidR="00975C2E" w:rsidRPr="00E9040D" w:rsidRDefault="00975C2E"/>
    <w:p w14:paraId="755D83BC" w14:textId="77777777"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14:paraId="0AF7A413" w14:textId="77777777">
        <w:trPr>
          <w:cantSplit/>
          <w:jc w:val="center"/>
        </w:trPr>
        <w:tc>
          <w:tcPr>
            <w:tcW w:w="0" w:type="auto"/>
            <w:shd w:val="clear" w:color="auto" w:fill="E0E0E0"/>
            <w:vAlign w:val="center"/>
          </w:tcPr>
          <w:p w14:paraId="1F93B2F1" w14:textId="77777777" w:rsidR="00DE78B1" w:rsidRPr="00E9040D" w:rsidRDefault="00DE78B1" w:rsidP="00975C2E">
            <w:pPr>
              <w:pStyle w:val="TAH"/>
            </w:pPr>
            <w:r w:rsidRPr="00E9040D">
              <w:t>HARQ-ACK(0), HARQ-ACK(1)</w:t>
            </w:r>
          </w:p>
        </w:tc>
        <w:tc>
          <w:tcPr>
            <w:tcW w:w="0" w:type="auto"/>
            <w:shd w:val="clear" w:color="auto" w:fill="E0E0E0"/>
            <w:vAlign w:val="center"/>
          </w:tcPr>
          <w:p w14:paraId="004493E8" w14:textId="77777777" w:rsidR="00DE78B1" w:rsidRPr="00E9040D" w:rsidRDefault="009C2C3F" w:rsidP="00975C2E">
            <w:pPr>
              <w:pStyle w:val="TAH"/>
            </w:pPr>
            <w:r>
              <w:rPr>
                <w:noProof/>
                <w:position w:val="-10"/>
              </w:rPr>
              <w:drawing>
                <wp:inline distT="0" distB="0" distL="0" distR="0" wp14:anchorId="78A45EFC" wp14:editId="54DCDFEF">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1EAE247" w14:textId="77777777" w:rsidR="00DE78B1" w:rsidRPr="00E9040D" w:rsidRDefault="009C2C3F" w:rsidP="00975C2E">
            <w:pPr>
              <w:pStyle w:val="TAH"/>
            </w:pPr>
            <w:r>
              <w:rPr>
                <w:rFonts w:eastAsia="SimSun"/>
                <w:noProof/>
                <w:position w:val="-10"/>
              </w:rPr>
              <w:drawing>
                <wp:inline distT="0" distB="0" distL="0" distR="0" wp14:anchorId="3887AD5D" wp14:editId="4812A4F2">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14:paraId="6D411623" w14:textId="77777777">
        <w:trPr>
          <w:cantSplit/>
          <w:jc w:val="center"/>
        </w:trPr>
        <w:tc>
          <w:tcPr>
            <w:tcW w:w="0" w:type="auto"/>
            <w:vAlign w:val="center"/>
          </w:tcPr>
          <w:p w14:paraId="595E2C71" w14:textId="77777777" w:rsidR="00DE78B1" w:rsidRPr="00E9040D" w:rsidRDefault="00DE78B1" w:rsidP="00975C2E">
            <w:pPr>
              <w:pStyle w:val="TAC"/>
            </w:pPr>
            <w:r w:rsidRPr="00E9040D">
              <w:t>ACK, ACK</w:t>
            </w:r>
          </w:p>
        </w:tc>
        <w:tc>
          <w:tcPr>
            <w:tcW w:w="0" w:type="auto"/>
            <w:vAlign w:val="center"/>
          </w:tcPr>
          <w:p w14:paraId="0CDBC618" w14:textId="77777777" w:rsidR="00DE78B1" w:rsidRPr="00E9040D" w:rsidRDefault="009C2C3F" w:rsidP="00975C2E">
            <w:pPr>
              <w:pStyle w:val="TAC"/>
              <w:rPr>
                <w:i/>
              </w:rPr>
            </w:pPr>
            <w:r>
              <w:rPr>
                <w:noProof/>
                <w:position w:val="-14"/>
              </w:rPr>
              <w:drawing>
                <wp:inline distT="0" distB="0" distL="0" distR="0" wp14:anchorId="0E4EC1CB" wp14:editId="7E6D2F1B">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64B2E6E" w14:textId="77777777" w:rsidR="00DE78B1" w:rsidRPr="00E9040D" w:rsidRDefault="00DE78B1" w:rsidP="00975C2E">
            <w:pPr>
              <w:pStyle w:val="TAC"/>
            </w:pPr>
            <w:r w:rsidRPr="00E9040D">
              <w:t>1, 0</w:t>
            </w:r>
          </w:p>
        </w:tc>
      </w:tr>
      <w:tr w:rsidR="00DE78B1" w:rsidRPr="00E9040D" w14:paraId="290564DB" w14:textId="77777777">
        <w:trPr>
          <w:cantSplit/>
          <w:jc w:val="center"/>
        </w:trPr>
        <w:tc>
          <w:tcPr>
            <w:tcW w:w="0" w:type="auto"/>
            <w:vAlign w:val="center"/>
          </w:tcPr>
          <w:p w14:paraId="74FB374B" w14:textId="77777777" w:rsidR="00DE78B1" w:rsidRPr="00E9040D" w:rsidRDefault="00DE78B1" w:rsidP="00975C2E">
            <w:pPr>
              <w:pStyle w:val="TAC"/>
            </w:pPr>
            <w:r w:rsidRPr="00E9040D">
              <w:t>ACK, NACK/DTX</w:t>
            </w:r>
          </w:p>
        </w:tc>
        <w:tc>
          <w:tcPr>
            <w:tcW w:w="0" w:type="auto"/>
            <w:vAlign w:val="center"/>
          </w:tcPr>
          <w:p w14:paraId="64853EBE" w14:textId="77777777" w:rsidR="00DE78B1" w:rsidRPr="00E9040D" w:rsidRDefault="009C2C3F" w:rsidP="00975C2E">
            <w:pPr>
              <w:pStyle w:val="TAC"/>
              <w:rPr>
                <w:i/>
              </w:rPr>
            </w:pPr>
            <w:r>
              <w:rPr>
                <w:noProof/>
                <w:position w:val="-14"/>
              </w:rPr>
              <w:drawing>
                <wp:inline distT="0" distB="0" distL="0" distR="0" wp14:anchorId="3DB51F03" wp14:editId="687387D6">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6C4DAA9" w14:textId="77777777" w:rsidR="00DE78B1" w:rsidRPr="00E9040D" w:rsidRDefault="00DE78B1" w:rsidP="00975C2E">
            <w:pPr>
              <w:pStyle w:val="TAC"/>
            </w:pPr>
            <w:r w:rsidRPr="00E9040D">
              <w:t>1, 1</w:t>
            </w:r>
          </w:p>
        </w:tc>
      </w:tr>
      <w:tr w:rsidR="00DE78B1" w:rsidRPr="00E9040D" w14:paraId="5DA74B5B" w14:textId="77777777">
        <w:trPr>
          <w:cantSplit/>
          <w:jc w:val="center"/>
        </w:trPr>
        <w:tc>
          <w:tcPr>
            <w:tcW w:w="0" w:type="auto"/>
            <w:vAlign w:val="center"/>
          </w:tcPr>
          <w:p w14:paraId="4EFAE8C5" w14:textId="77777777" w:rsidR="00DE78B1" w:rsidRPr="00E9040D" w:rsidRDefault="00DE78B1" w:rsidP="00975C2E">
            <w:pPr>
              <w:pStyle w:val="TAC"/>
            </w:pPr>
            <w:r w:rsidRPr="00E9040D">
              <w:t>NACK/DTX, ACK</w:t>
            </w:r>
          </w:p>
        </w:tc>
        <w:tc>
          <w:tcPr>
            <w:tcW w:w="0" w:type="auto"/>
            <w:vAlign w:val="center"/>
          </w:tcPr>
          <w:p w14:paraId="0AC0A4C9" w14:textId="77777777" w:rsidR="00DE78B1" w:rsidRPr="00E9040D" w:rsidRDefault="009C2C3F" w:rsidP="00975C2E">
            <w:pPr>
              <w:pStyle w:val="TAC"/>
              <w:rPr>
                <w:i/>
              </w:rPr>
            </w:pPr>
            <w:r>
              <w:rPr>
                <w:noProof/>
                <w:position w:val="-14"/>
              </w:rPr>
              <w:drawing>
                <wp:inline distT="0" distB="0" distL="0" distR="0" wp14:anchorId="332EFD1A" wp14:editId="2CB0988D">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B7E76FB" w14:textId="77777777" w:rsidR="00DE78B1" w:rsidRPr="00E9040D" w:rsidRDefault="00DE78B1" w:rsidP="00975C2E">
            <w:pPr>
              <w:pStyle w:val="TAC"/>
            </w:pPr>
            <w:r w:rsidRPr="00E9040D">
              <w:t>0, 1</w:t>
            </w:r>
          </w:p>
        </w:tc>
      </w:tr>
      <w:tr w:rsidR="00DE78B1" w:rsidRPr="00E9040D" w14:paraId="45D99BFF" w14:textId="77777777">
        <w:trPr>
          <w:cantSplit/>
          <w:jc w:val="center"/>
        </w:trPr>
        <w:tc>
          <w:tcPr>
            <w:tcW w:w="0" w:type="auto"/>
            <w:vAlign w:val="center"/>
          </w:tcPr>
          <w:p w14:paraId="7602C988" w14:textId="77777777" w:rsidR="00DE78B1" w:rsidRPr="00E9040D" w:rsidRDefault="00DE78B1" w:rsidP="00975C2E">
            <w:pPr>
              <w:pStyle w:val="TAC"/>
            </w:pPr>
            <w:r w:rsidRPr="00E9040D">
              <w:t>NACK, NACK/DTX</w:t>
            </w:r>
          </w:p>
        </w:tc>
        <w:tc>
          <w:tcPr>
            <w:tcW w:w="0" w:type="auto"/>
            <w:vAlign w:val="center"/>
          </w:tcPr>
          <w:p w14:paraId="63FA60B0" w14:textId="77777777" w:rsidR="00DE78B1" w:rsidRPr="00E9040D" w:rsidRDefault="009C2C3F" w:rsidP="00975C2E">
            <w:pPr>
              <w:pStyle w:val="TAC"/>
              <w:rPr>
                <w:i/>
              </w:rPr>
            </w:pPr>
            <w:r>
              <w:rPr>
                <w:noProof/>
                <w:position w:val="-14"/>
              </w:rPr>
              <w:drawing>
                <wp:inline distT="0" distB="0" distL="0" distR="0" wp14:anchorId="0DD9255A" wp14:editId="5E7AB626">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75C2A90" w14:textId="77777777" w:rsidR="00DE78B1" w:rsidRPr="00E9040D" w:rsidRDefault="00DE78B1" w:rsidP="00975C2E">
            <w:pPr>
              <w:pStyle w:val="TAC"/>
            </w:pPr>
            <w:r w:rsidRPr="00E9040D">
              <w:t>0, 0</w:t>
            </w:r>
          </w:p>
        </w:tc>
      </w:tr>
      <w:tr w:rsidR="00DE78B1" w:rsidRPr="00E9040D" w14:paraId="5200DDD1" w14:textId="77777777">
        <w:trPr>
          <w:cantSplit/>
          <w:jc w:val="center"/>
        </w:trPr>
        <w:tc>
          <w:tcPr>
            <w:tcW w:w="0" w:type="auto"/>
            <w:vAlign w:val="center"/>
          </w:tcPr>
          <w:p w14:paraId="48425CA1" w14:textId="77777777" w:rsidR="00DE78B1" w:rsidRPr="00E9040D" w:rsidRDefault="00DE78B1" w:rsidP="00975C2E">
            <w:pPr>
              <w:pStyle w:val="TAC"/>
            </w:pPr>
            <w:r w:rsidRPr="00E9040D">
              <w:t>DTX, NACK/DTX</w:t>
            </w:r>
          </w:p>
        </w:tc>
        <w:tc>
          <w:tcPr>
            <w:tcW w:w="0" w:type="auto"/>
            <w:gridSpan w:val="2"/>
            <w:vAlign w:val="center"/>
          </w:tcPr>
          <w:p w14:paraId="34E861E8" w14:textId="77777777" w:rsidR="00DE78B1" w:rsidRPr="00E9040D" w:rsidRDefault="00DE78B1" w:rsidP="00975C2E">
            <w:pPr>
              <w:pStyle w:val="TAC"/>
            </w:pPr>
            <w:r w:rsidRPr="00E9040D">
              <w:t>No Transmission</w:t>
            </w:r>
          </w:p>
        </w:tc>
      </w:tr>
    </w:tbl>
    <w:p w14:paraId="064A8148" w14:textId="77777777" w:rsidR="00DE78B1" w:rsidRDefault="00DE78B1" w:rsidP="00DE78B1"/>
    <w:p w14:paraId="734E5F46" w14:textId="77777777" w:rsidR="00975C2E" w:rsidRPr="00E9040D" w:rsidRDefault="00975C2E" w:rsidP="00DE78B1"/>
    <w:p w14:paraId="20AA0282" w14:textId="77777777"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14:paraId="6C55092E" w14:textId="77777777">
        <w:trPr>
          <w:cantSplit/>
          <w:jc w:val="center"/>
        </w:trPr>
        <w:tc>
          <w:tcPr>
            <w:tcW w:w="0" w:type="auto"/>
            <w:shd w:val="clear" w:color="auto" w:fill="E0E0E0"/>
            <w:vAlign w:val="center"/>
          </w:tcPr>
          <w:p w14:paraId="352EF54B" w14:textId="77777777"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14:paraId="6584FD55" w14:textId="77777777" w:rsidR="00DE78B1" w:rsidRPr="00E9040D" w:rsidRDefault="009C2C3F" w:rsidP="00975C2E">
            <w:pPr>
              <w:pStyle w:val="TAH"/>
            </w:pPr>
            <w:r>
              <w:rPr>
                <w:noProof/>
                <w:position w:val="-10"/>
              </w:rPr>
              <w:drawing>
                <wp:inline distT="0" distB="0" distL="0" distR="0" wp14:anchorId="24AAC272" wp14:editId="45F265CE">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39F7A3D6" w14:textId="77777777" w:rsidR="00DE78B1" w:rsidRPr="00E9040D" w:rsidRDefault="009C2C3F" w:rsidP="00975C2E">
            <w:pPr>
              <w:pStyle w:val="TAH"/>
            </w:pPr>
            <w:r>
              <w:rPr>
                <w:rFonts w:eastAsia="SimSun"/>
                <w:noProof/>
                <w:position w:val="-10"/>
              </w:rPr>
              <w:drawing>
                <wp:inline distT="0" distB="0" distL="0" distR="0" wp14:anchorId="7F387A3B" wp14:editId="34B626F1">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14:paraId="0F28B54C" w14:textId="77777777">
        <w:trPr>
          <w:cantSplit/>
          <w:jc w:val="center"/>
        </w:trPr>
        <w:tc>
          <w:tcPr>
            <w:tcW w:w="0" w:type="auto"/>
            <w:vAlign w:val="center"/>
          </w:tcPr>
          <w:p w14:paraId="154E0BA5" w14:textId="77777777" w:rsidR="00DE78B1" w:rsidRPr="00E9040D" w:rsidRDefault="00DE78B1" w:rsidP="00975C2E">
            <w:pPr>
              <w:pStyle w:val="TAC"/>
            </w:pPr>
            <w:r w:rsidRPr="00E9040D">
              <w:t>ACK, ACK, ACK</w:t>
            </w:r>
          </w:p>
        </w:tc>
        <w:tc>
          <w:tcPr>
            <w:tcW w:w="0" w:type="auto"/>
            <w:vAlign w:val="center"/>
          </w:tcPr>
          <w:p w14:paraId="6E217C00" w14:textId="77777777" w:rsidR="00DE78B1" w:rsidRPr="00E9040D" w:rsidRDefault="009C2C3F" w:rsidP="00975C2E">
            <w:pPr>
              <w:pStyle w:val="TAC"/>
              <w:rPr>
                <w:i/>
              </w:rPr>
            </w:pPr>
            <w:r>
              <w:rPr>
                <w:noProof/>
                <w:position w:val="-14"/>
              </w:rPr>
              <w:drawing>
                <wp:inline distT="0" distB="0" distL="0" distR="0" wp14:anchorId="4B00A89E" wp14:editId="735190A9">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59EFBA5" w14:textId="77777777" w:rsidR="00DE78B1" w:rsidRPr="00E9040D" w:rsidRDefault="00DE78B1" w:rsidP="00975C2E">
            <w:pPr>
              <w:pStyle w:val="TAC"/>
            </w:pPr>
            <w:r w:rsidRPr="00E9040D">
              <w:t>1, 1</w:t>
            </w:r>
          </w:p>
        </w:tc>
      </w:tr>
      <w:tr w:rsidR="00DE78B1" w:rsidRPr="00E9040D" w14:paraId="3AE25D8F" w14:textId="77777777">
        <w:trPr>
          <w:cantSplit/>
          <w:jc w:val="center"/>
        </w:trPr>
        <w:tc>
          <w:tcPr>
            <w:tcW w:w="0" w:type="auto"/>
            <w:vAlign w:val="center"/>
          </w:tcPr>
          <w:p w14:paraId="27BFDB9C" w14:textId="77777777" w:rsidR="00DE78B1" w:rsidRPr="00E9040D" w:rsidRDefault="00DE78B1" w:rsidP="00975C2E">
            <w:pPr>
              <w:pStyle w:val="TAC"/>
            </w:pPr>
            <w:r w:rsidRPr="00E9040D">
              <w:t>ACK, ACK, NACK/DTX</w:t>
            </w:r>
          </w:p>
        </w:tc>
        <w:tc>
          <w:tcPr>
            <w:tcW w:w="0" w:type="auto"/>
            <w:vAlign w:val="center"/>
          </w:tcPr>
          <w:p w14:paraId="0658AF97" w14:textId="77777777" w:rsidR="00DE78B1" w:rsidRPr="00E9040D" w:rsidRDefault="009C2C3F" w:rsidP="00975C2E">
            <w:pPr>
              <w:pStyle w:val="TAC"/>
              <w:rPr>
                <w:i/>
              </w:rPr>
            </w:pPr>
            <w:r>
              <w:rPr>
                <w:noProof/>
                <w:position w:val="-14"/>
              </w:rPr>
              <w:drawing>
                <wp:inline distT="0" distB="0" distL="0" distR="0" wp14:anchorId="1B278661" wp14:editId="565AE8C4">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354E503" w14:textId="77777777" w:rsidR="00DE78B1" w:rsidRPr="00E9040D" w:rsidRDefault="00DE78B1" w:rsidP="00975C2E">
            <w:pPr>
              <w:pStyle w:val="TAC"/>
            </w:pPr>
            <w:r w:rsidRPr="00E9040D">
              <w:t>1, 0</w:t>
            </w:r>
          </w:p>
        </w:tc>
      </w:tr>
      <w:tr w:rsidR="00DE78B1" w:rsidRPr="00E9040D" w14:paraId="293C7099" w14:textId="77777777">
        <w:trPr>
          <w:cantSplit/>
          <w:jc w:val="center"/>
        </w:trPr>
        <w:tc>
          <w:tcPr>
            <w:tcW w:w="0" w:type="auto"/>
            <w:vAlign w:val="center"/>
          </w:tcPr>
          <w:p w14:paraId="192C1D01" w14:textId="77777777" w:rsidR="00DE78B1" w:rsidRPr="00E9040D" w:rsidRDefault="00DE78B1" w:rsidP="00975C2E">
            <w:pPr>
              <w:pStyle w:val="TAC"/>
            </w:pPr>
            <w:r w:rsidRPr="00E9040D">
              <w:t>ACK, NACK/DTX, ACK</w:t>
            </w:r>
          </w:p>
        </w:tc>
        <w:tc>
          <w:tcPr>
            <w:tcW w:w="0" w:type="auto"/>
            <w:vAlign w:val="center"/>
          </w:tcPr>
          <w:p w14:paraId="4C6171F9" w14:textId="77777777" w:rsidR="00DE78B1" w:rsidRPr="00E9040D" w:rsidRDefault="009C2C3F" w:rsidP="00975C2E">
            <w:pPr>
              <w:pStyle w:val="TAC"/>
              <w:rPr>
                <w:i/>
              </w:rPr>
            </w:pPr>
            <w:r>
              <w:rPr>
                <w:noProof/>
                <w:position w:val="-14"/>
              </w:rPr>
              <w:drawing>
                <wp:inline distT="0" distB="0" distL="0" distR="0" wp14:anchorId="78A08383" wp14:editId="40E23067">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15E49A7" w14:textId="77777777" w:rsidR="00DE78B1" w:rsidRPr="00E9040D" w:rsidRDefault="00DE78B1" w:rsidP="00975C2E">
            <w:pPr>
              <w:pStyle w:val="TAC"/>
            </w:pPr>
            <w:r w:rsidRPr="00E9040D">
              <w:t>1, 0</w:t>
            </w:r>
          </w:p>
        </w:tc>
      </w:tr>
      <w:tr w:rsidR="00DE78B1" w:rsidRPr="00E9040D" w14:paraId="0DB6FE72" w14:textId="77777777">
        <w:trPr>
          <w:cantSplit/>
          <w:jc w:val="center"/>
        </w:trPr>
        <w:tc>
          <w:tcPr>
            <w:tcW w:w="0" w:type="auto"/>
            <w:vAlign w:val="center"/>
          </w:tcPr>
          <w:p w14:paraId="0EB86AC3" w14:textId="77777777" w:rsidR="00DE78B1" w:rsidRPr="00E9040D" w:rsidRDefault="00DE78B1" w:rsidP="00975C2E">
            <w:pPr>
              <w:pStyle w:val="TAC"/>
              <w:rPr>
                <w:lang w:val="sv-SE"/>
              </w:rPr>
            </w:pPr>
            <w:r w:rsidRPr="00E9040D">
              <w:rPr>
                <w:lang w:val="sv-SE"/>
              </w:rPr>
              <w:t>ACK, NACK/DTX, NACK/DTX</w:t>
            </w:r>
          </w:p>
        </w:tc>
        <w:tc>
          <w:tcPr>
            <w:tcW w:w="0" w:type="auto"/>
            <w:vAlign w:val="center"/>
          </w:tcPr>
          <w:p w14:paraId="53E471C3" w14:textId="77777777" w:rsidR="00DE78B1" w:rsidRPr="00E9040D" w:rsidRDefault="009C2C3F" w:rsidP="00975C2E">
            <w:pPr>
              <w:pStyle w:val="TAC"/>
              <w:rPr>
                <w:i/>
              </w:rPr>
            </w:pPr>
            <w:r>
              <w:rPr>
                <w:noProof/>
                <w:position w:val="-14"/>
              </w:rPr>
              <w:drawing>
                <wp:inline distT="0" distB="0" distL="0" distR="0" wp14:anchorId="4067A3FA" wp14:editId="630A8F6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DED2525" w14:textId="77777777" w:rsidR="00DE78B1" w:rsidRPr="00E9040D" w:rsidRDefault="00DE78B1" w:rsidP="00975C2E">
            <w:pPr>
              <w:pStyle w:val="TAC"/>
            </w:pPr>
            <w:r w:rsidRPr="00E9040D">
              <w:t>1, 1</w:t>
            </w:r>
          </w:p>
        </w:tc>
      </w:tr>
      <w:tr w:rsidR="00DE78B1" w:rsidRPr="00E9040D" w14:paraId="73DF7576" w14:textId="77777777">
        <w:trPr>
          <w:cantSplit/>
          <w:jc w:val="center"/>
        </w:trPr>
        <w:tc>
          <w:tcPr>
            <w:tcW w:w="0" w:type="auto"/>
            <w:vAlign w:val="center"/>
          </w:tcPr>
          <w:p w14:paraId="404C1496" w14:textId="77777777" w:rsidR="00DE78B1" w:rsidRPr="00E9040D" w:rsidRDefault="00DE78B1" w:rsidP="00975C2E">
            <w:pPr>
              <w:pStyle w:val="TAC"/>
            </w:pPr>
            <w:r w:rsidRPr="00E9040D">
              <w:t>NACK/DTX, ACK, ACK</w:t>
            </w:r>
          </w:p>
        </w:tc>
        <w:tc>
          <w:tcPr>
            <w:tcW w:w="0" w:type="auto"/>
            <w:vAlign w:val="center"/>
          </w:tcPr>
          <w:p w14:paraId="41BE88AC" w14:textId="77777777" w:rsidR="00DE78B1" w:rsidRPr="00E9040D" w:rsidRDefault="009C2C3F" w:rsidP="00975C2E">
            <w:pPr>
              <w:pStyle w:val="TAC"/>
              <w:rPr>
                <w:i/>
              </w:rPr>
            </w:pPr>
            <w:r>
              <w:rPr>
                <w:noProof/>
                <w:position w:val="-14"/>
              </w:rPr>
              <w:drawing>
                <wp:inline distT="0" distB="0" distL="0" distR="0" wp14:anchorId="272B42BF" wp14:editId="41AC704E">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58E0194" w14:textId="77777777" w:rsidR="00DE78B1" w:rsidRPr="00E9040D" w:rsidRDefault="00DE78B1" w:rsidP="00975C2E">
            <w:pPr>
              <w:pStyle w:val="TAC"/>
            </w:pPr>
            <w:r w:rsidRPr="00E9040D">
              <w:t>0, 1</w:t>
            </w:r>
          </w:p>
        </w:tc>
      </w:tr>
      <w:tr w:rsidR="00DE78B1" w:rsidRPr="00E9040D" w14:paraId="45B38228" w14:textId="77777777">
        <w:trPr>
          <w:cantSplit/>
          <w:jc w:val="center"/>
        </w:trPr>
        <w:tc>
          <w:tcPr>
            <w:tcW w:w="0" w:type="auto"/>
            <w:vAlign w:val="center"/>
          </w:tcPr>
          <w:p w14:paraId="5EAA22E1" w14:textId="77777777" w:rsidR="00DE78B1" w:rsidRPr="00E9040D" w:rsidRDefault="00DE78B1" w:rsidP="00975C2E">
            <w:pPr>
              <w:pStyle w:val="TAC"/>
              <w:rPr>
                <w:lang w:val="sv-SE"/>
              </w:rPr>
            </w:pPr>
            <w:r w:rsidRPr="00E9040D">
              <w:rPr>
                <w:lang w:val="sv-SE"/>
              </w:rPr>
              <w:t>NACK/DTX, ACK, NACK/DTX</w:t>
            </w:r>
          </w:p>
        </w:tc>
        <w:tc>
          <w:tcPr>
            <w:tcW w:w="0" w:type="auto"/>
            <w:vAlign w:val="center"/>
          </w:tcPr>
          <w:p w14:paraId="40090B0C" w14:textId="77777777" w:rsidR="00DE78B1" w:rsidRPr="00E9040D" w:rsidRDefault="009C2C3F" w:rsidP="00975C2E">
            <w:pPr>
              <w:pStyle w:val="TAC"/>
              <w:rPr>
                <w:i/>
              </w:rPr>
            </w:pPr>
            <w:r>
              <w:rPr>
                <w:noProof/>
                <w:position w:val="-14"/>
              </w:rPr>
              <w:drawing>
                <wp:inline distT="0" distB="0" distL="0" distR="0" wp14:anchorId="0F5D2ECA" wp14:editId="04D8B5AE">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F9A81F" w14:textId="77777777" w:rsidR="00DE78B1" w:rsidRPr="00E9040D" w:rsidRDefault="00DE78B1" w:rsidP="00975C2E">
            <w:pPr>
              <w:pStyle w:val="TAC"/>
            </w:pPr>
            <w:r w:rsidRPr="00E9040D">
              <w:t>0, 1</w:t>
            </w:r>
          </w:p>
        </w:tc>
      </w:tr>
      <w:tr w:rsidR="00DE78B1" w:rsidRPr="00E9040D" w14:paraId="6E098AB8" w14:textId="77777777">
        <w:trPr>
          <w:cantSplit/>
          <w:jc w:val="center"/>
        </w:trPr>
        <w:tc>
          <w:tcPr>
            <w:tcW w:w="0" w:type="auto"/>
            <w:vAlign w:val="center"/>
          </w:tcPr>
          <w:p w14:paraId="12950AA8" w14:textId="77777777" w:rsidR="00DE78B1" w:rsidRPr="00E9040D" w:rsidRDefault="00DE78B1" w:rsidP="00975C2E">
            <w:pPr>
              <w:pStyle w:val="TAC"/>
              <w:rPr>
                <w:lang w:val="sv-SE"/>
              </w:rPr>
            </w:pPr>
            <w:r w:rsidRPr="00E9040D">
              <w:rPr>
                <w:lang w:val="sv-SE"/>
              </w:rPr>
              <w:t>NACK/DTX, NACK/DTX, ACK</w:t>
            </w:r>
          </w:p>
        </w:tc>
        <w:tc>
          <w:tcPr>
            <w:tcW w:w="0" w:type="auto"/>
            <w:vAlign w:val="center"/>
          </w:tcPr>
          <w:p w14:paraId="7AC68580" w14:textId="77777777" w:rsidR="00DE78B1" w:rsidRPr="00E9040D" w:rsidRDefault="009C2C3F" w:rsidP="00975C2E">
            <w:pPr>
              <w:pStyle w:val="TAC"/>
              <w:rPr>
                <w:i/>
              </w:rPr>
            </w:pPr>
            <w:r>
              <w:rPr>
                <w:noProof/>
                <w:position w:val="-14"/>
              </w:rPr>
              <w:drawing>
                <wp:inline distT="0" distB="0" distL="0" distR="0" wp14:anchorId="08BE93D4" wp14:editId="1239E7A9">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CFC81BA" w14:textId="77777777" w:rsidR="00DE78B1" w:rsidRPr="00E9040D" w:rsidRDefault="00DE78B1" w:rsidP="00975C2E">
            <w:pPr>
              <w:pStyle w:val="TAC"/>
            </w:pPr>
            <w:r w:rsidRPr="00E9040D">
              <w:t>0, 0</w:t>
            </w:r>
          </w:p>
        </w:tc>
      </w:tr>
      <w:tr w:rsidR="00DE78B1" w:rsidRPr="00E9040D" w14:paraId="7DD8CF81" w14:textId="77777777">
        <w:trPr>
          <w:cantSplit/>
          <w:jc w:val="center"/>
        </w:trPr>
        <w:tc>
          <w:tcPr>
            <w:tcW w:w="0" w:type="auto"/>
            <w:vAlign w:val="center"/>
          </w:tcPr>
          <w:p w14:paraId="7F1B9FFD" w14:textId="77777777" w:rsidR="00DE78B1" w:rsidRPr="00E9040D" w:rsidRDefault="00DE78B1" w:rsidP="00975C2E">
            <w:pPr>
              <w:pStyle w:val="TAC"/>
              <w:rPr>
                <w:lang w:val="sv-SE"/>
              </w:rPr>
            </w:pPr>
            <w:r w:rsidRPr="00E9040D">
              <w:rPr>
                <w:lang w:val="sv-SE"/>
              </w:rPr>
              <w:t>NACK, NACK/DTX, NACK/DTX</w:t>
            </w:r>
          </w:p>
        </w:tc>
        <w:tc>
          <w:tcPr>
            <w:tcW w:w="0" w:type="auto"/>
            <w:vAlign w:val="center"/>
          </w:tcPr>
          <w:p w14:paraId="61D5A385" w14:textId="77777777" w:rsidR="00DE78B1" w:rsidRPr="00E9040D" w:rsidRDefault="009C2C3F" w:rsidP="00975C2E">
            <w:pPr>
              <w:pStyle w:val="TAC"/>
              <w:rPr>
                <w:i/>
              </w:rPr>
            </w:pPr>
            <w:r>
              <w:rPr>
                <w:noProof/>
                <w:position w:val="-14"/>
              </w:rPr>
              <w:drawing>
                <wp:inline distT="0" distB="0" distL="0" distR="0" wp14:anchorId="52790859" wp14:editId="084222E4">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BEF13D6" w14:textId="77777777" w:rsidR="00DE78B1" w:rsidRPr="00E9040D" w:rsidRDefault="00DE78B1" w:rsidP="00975C2E">
            <w:pPr>
              <w:pStyle w:val="TAC"/>
            </w:pPr>
            <w:r w:rsidRPr="00E9040D">
              <w:t>0, 0</w:t>
            </w:r>
          </w:p>
        </w:tc>
      </w:tr>
      <w:tr w:rsidR="00DE78B1" w:rsidRPr="00E9040D" w14:paraId="3586C812" w14:textId="77777777">
        <w:trPr>
          <w:cantSplit/>
          <w:jc w:val="center"/>
        </w:trPr>
        <w:tc>
          <w:tcPr>
            <w:tcW w:w="0" w:type="auto"/>
            <w:vAlign w:val="center"/>
          </w:tcPr>
          <w:p w14:paraId="019D951B" w14:textId="77777777" w:rsidR="00DE78B1" w:rsidRPr="00E9040D" w:rsidRDefault="00DE78B1" w:rsidP="00975C2E">
            <w:pPr>
              <w:pStyle w:val="TAC"/>
              <w:rPr>
                <w:lang w:val="sv-SE"/>
              </w:rPr>
            </w:pPr>
            <w:r w:rsidRPr="00E9040D">
              <w:rPr>
                <w:lang w:val="sv-SE"/>
              </w:rPr>
              <w:t>DTX, NACK/DTX, NACK/DTX</w:t>
            </w:r>
          </w:p>
        </w:tc>
        <w:tc>
          <w:tcPr>
            <w:tcW w:w="0" w:type="auto"/>
            <w:gridSpan w:val="2"/>
            <w:vAlign w:val="center"/>
          </w:tcPr>
          <w:p w14:paraId="156DEF6C" w14:textId="77777777" w:rsidR="00DE78B1" w:rsidRPr="00E9040D" w:rsidRDefault="00DE78B1" w:rsidP="00975C2E">
            <w:pPr>
              <w:pStyle w:val="TAC"/>
            </w:pPr>
            <w:r w:rsidRPr="00E9040D">
              <w:t>No Transmission</w:t>
            </w:r>
          </w:p>
        </w:tc>
      </w:tr>
    </w:tbl>
    <w:p w14:paraId="0EB6249C" w14:textId="77777777" w:rsidR="00DE78B1" w:rsidRDefault="00DE78B1" w:rsidP="00DE78B1"/>
    <w:p w14:paraId="7CA72A2B" w14:textId="77777777" w:rsidR="00975C2E" w:rsidRPr="00E9040D" w:rsidRDefault="00975C2E" w:rsidP="00DE78B1"/>
    <w:p w14:paraId="3409A7FC" w14:textId="77777777"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14:paraId="1B8166DD" w14:textId="77777777">
        <w:trPr>
          <w:cantSplit/>
          <w:jc w:val="center"/>
        </w:trPr>
        <w:tc>
          <w:tcPr>
            <w:tcW w:w="0" w:type="auto"/>
            <w:shd w:val="clear" w:color="auto" w:fill="E0E0E0"/>
            <w:vAlign w:val="center"/>
          </w:tcPr>
          <w:p w14:paraId="717E4BD4" w14:textId="77777777"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14:paraId="153009B1" w14:textId="77777777" w:rsidR="00DE78B1" w:rsidRPr="00E9040D" w:rsidRDefault="009C2C3F" w:rsidP="00975C2E">
            <w:pPr>
              <w:pStyle w:val="TAH"/>
            </w:pPr>
            <w:r>
              <w:rPr>
                <w:noProof/>
                <w:position w:val="-10"/>
              </w:rPr>
              <w:drawing>
                <wp:inline distT="0" distB="0" distL="0" distR="0" wp14:anchorId="6C412F29" wp14:editId="1BBB29CA">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EF08092" w14:textId="77777777" w:rsidR="00DE78B1" w:rsidRPr="00E9040D" w:rsidRDefault="009C2C3F" w:rsidP="00975C2E">
            <w:pPr>
              <w:pStyle w:val="TAH"/>
            </w:pPr>
            <w:r>
              <w:rPr>
                <w:rFonts w:eastAsia="SimSun"/>
                <w:noProof/>
                <w:position w:val="-10"/>
              </w:rPr>
              <w:drawing>
                <wp:inline distT="0" distB="0" distL="0" distR="0" wp14:anchorId="763EE174" wp14:editId="655C0C62">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14:paraId="318C5D65" w14:textId="77777777">
        <w:trPr>
          <w:cantSplit/>
          <w:jc w:val="center"/>
        </w:trPr>
        <w:tc>
          <w:tcPr>
            <w:tcW w:w="0" w:type="auto"/>
            <w:vAlign w:val="center"/>
          </w:tcPr>
          <w:p w14:paraId="4E53EFA5" w14:textId="77777777" w:rsidR="00DE78B1" w:rsidRPr="00E9040D" w:rsidRDefault="00DE78B1" w:rsidP="00975C2E">
            <w:pPr>
              <w:pStyle w:val="TAC"/>
            </w:pPr>
            <w:r w:rsidRPr="00E9040D">
              <w:t>ACK, ACK, ACK, ACK</w:t>
            </w:r>
          </w:p>
        </w:tc>
        <w:tc>
          <w:tcPr>
            <w:tcW w:w="0" w:type="auto"/>
            <w:vAlign w:val="center"/>
          </w:tcPr>
          <w:p w14:paraId="051D7219" w14:textId="77777777" w:rsidR="00DE78B1" w:rsidRPr="00E9040D" w:rsidRDefault="009C2C3F" w:rsidP="00975C2E">
            <w:pPr>
              <w:pStyle w:val="TAC"/>
              <w:rPr>
                <w:i/>
              </w:rPr>
            </w:pPr>
            <w:r>
              <w:rPr>
                <w:noProof/>
                <w:position w:val="-14"/>
              </w:rPr>
              <w:drawing>
                <wp:inline distT="0" distB="0" distL="0" distR="0" wp14:anchorId="17540583" wp14:editId="0D643A6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5AEE4CD" w14:textId="77777777" w:rsidR="00DE78B1" w:rsidRPr="00E9040D" w:rsidRDefault="00DE78B1" w:rsidP="00975C2E">
            <w:pPr>
              <w:pStyle w:val="TAC"/>
            </w:pPr>
            <w:r w:rsidRPr="00E9040D">
              <w:t>1, 1</w:t>
            </w:r>
          </w:p>
        </w:tc>
      </w:tr>
      <w:tr w:rsidR="00DE78B1" w:rsidRPr="00E9040D" w14:paraId="6E5FA8D7" w14:textId="77777777">
        <w:trPr>
          <w:cantSplit/>
          <w:jc w:val="center"/>
        </w:trPr>
        <w:tc>
          <w:tcPr>
            <w:tcW w:w="0" w:type="auto"/>
            <w:vAlign w:val="center"/>
          </w:tcPr>
          <w:p w14:paraId="70E7CC1F" w14:textId="77777777" w:rsidR="00DE78B1" w:rsidRPr="00E9040D" w:rsidRDefault="00DE78B1" w:rsidP="00975C2E">
            <w:pPr>
              <w:pStyle w:val="TAC"/>
              <w:rPr>
                <w:lang w:val="sv-SE"/>
              </w:rPr>
            </w:pPr>
            <w:r w:rsidRPr="00E9040D">
              <w:rPr>
                <w:lang w:val="sv-SE"/>
              </w:rPr>
              <w:t>ACK, ACK, ACK, NACK/DTX</w:t>
            </w:r>
          </w:p>
        </w:tc>
        <w:tc>
          <w:tcPr>
            <w:tcW w:w="0" w:type="auto"/>
            <w:vAlign w:val="center"/>
          </w:tcPr>
          <w:p w14:paraId="078EB8B4" w14:textId="77777777" w:rsidR="00DE78B1" w:rsidRPr="00E9040D" w:rsidRDefault="009C2C3F" w:rsidP="00975C2E">
            <w:pPr>
              <w:pStyle w:val="TAC"/>
              <w:rPr>
                <w:i/>
              </w:rPr>
            </w:pPr>
            <w:r>
              <w:rPr>
                <w:noProof/>
                <w:position w:val="-14"/>
              </w:rPr>
              <w:drawing>
                <wp:inline distT="0" distB="0" distL="0" distR="0" wp14:anchorId="592028CD" wp14:editId="41CA1597">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9507330" w14:textId="77777777" w:rsidR="00DE78B1" w:rsidRPr="00E9040D" w:rsidRDefault="00DE78B1" w:rsidP="00975C2E">
            <w:pPr>
              <w:pStyle w:val="TAC"/>
            </w:pPr>
            <w:r w:rsidRPr="00E9040D">
              <w:t>1, 1</w:t>
            </w:r>
          </w:p>
        </w:tc>
      </w:tr>
      <w:tr w:rsidR="00DE78B1" w:rsidRPr="00E9040D" w14:paraId="7B5EBA7F" w14:textId="77777777">
        <w:trPr>
          <w:cantSplit/>
          <w:jc w:val="center"/>
        </w:trPr>
        <w:tc>
          <w:tcPr>
            <w:tcW w:w="0" w:type="auto"/>
            <w:vAlign w:val="center"/>
          </w:tcPr>
          <w:p w14:paraId="66DD26FB" w14:textId="77777777"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14:paraId="4D2D5428" w14:textId="77777777" w:rsidR="00DE78B1" w:rsidRPr="00E9040D" w:rsidRDefault="009C2C3F" w:rsidP="00975C2E">
            <w:pPr>
              <w:pStyle w:val="TAC"/>
              <w:rPr>
                <w:lang w:val="sv-SE"/>
              </w:rPr>
            </w:pPr>
            <w:r>
              <w:rPr>
                <w:noProof/>
                <w:position w:val="-14"/>
              </w:rPr>
              <w:drawing>
                <wp:inline distT="0" distB="0" distL="0" distR="0" wp14:anchorId="00AB28E3" wp14:editId="414C3693">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F026EBA" w14:textId="77777777" w:rsidR="00DE78B1" w:rsidRPr="00E9040D" w:rsidRDefault="00DE78B1" w:rsidP="00975C2E">
            <w:pPr>
              <w:pStyle w:val="TAC"/>
              <w:rPr>
                <w:lang w:val="sv-SE"/>
              </w:rPr>
            </w:pPr>
            <w:r w:rsidRPr="00E9040D">
              <w:t>1, 0</w:t>
            </w:r>
          </w:p>
        </w:tc>
      </w:tr>
      <w:tr w:rsidR="00DE78B1" w:rsidRPr="00E9040D" w14:paraId="1C60F8B0" w14:textId="77777777">
        <w:trPr>
          <w:cantSplit/>
          <w:jc w:val="center"/>
        </w:trPr>
        <w:tc>
          <w:tcPr>
            <w:tcW w:w="0" w:type="auto"/>
            <w:vAlign w:val="center"/>
          </w:tcPr>
          <w:p w14:paraId="7C258DAC" w14:textId="77777777" w:rsidR="00DE78B1" w:rsidRPr="00E9040D" w:rsidRDefault="00DE78B1" w:rsidP="00975C2E">
            <w:pPr>
              <w:pStyle w:val="TAC"/>
              <w:rPr>
                <w:lang w:val="sv-SE"/>
              </w:rPr>
            </w:pPr>
            <w:r w:rsidRPr="00E9040D">
              <w:rPr>
                <w:lang w:val="sv-SE"/>
              </w:rPr>
              <w:t>ACK, ACK, NACK/DTX, NACK/DTX</w:t>
            </w:r>
          </w:p>
        </w:tc>
        <w:tc>
          <w:tcPr>
            <w:tcW w:w="0" w:type="auto"/>
            <w:vAlign w:val="center"/>
          </w:tcPr>
          <w:p w14:paraId="47B90348" w14:textId="77777777" w:rsidR="00DE78B1" w:rsidRPr="00E9040D" w:rsidRDefault="009C2C3F" w:rsidP="00975C2E">
            <w:pPr>
              <w:pStyle w:val="TAC"/>
              <w:rPr>
                <w:i/>
              </w:rPr>
            </w:pPr>
            <w:r>
              <w:rPr>
                <w:noProof/>
                <w:position w:val="-14"/>
              </w:rPr>
              <w:drawing>
                <wp:inline distT="0" distB="0" distL="0" distR="0" wp14:anchorId="23D68264" wp14:editId="77550539">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FBFCE7B" w14:textId="77777777" w:rsidR="00DE78B1" w:rsidRPr="00E9040D" w:rsidRDefault="00DE78B1" w:rsidP="00975C2E">
            <w:pPr>
              <w:pStyle w:val="TAC"/>
            </w:pPr>
            <w:r w:rsidRPr="00E9040D">
              <w:t>1, 0</w:t>
            </w:r>
          </w:p>
        </w:tc>
      </w:tr>
      <w:tr w:rsidR="00DE78B1" w:rsidRPr="00E9040D" w14:paraId="6F5D4AC0" w14:textId="77777777">
        <w:trPr>
          <w:cantSplit/>
          <w:jc w:val="center"/>
        </w:trPr>
        <w:tc>
          <w:tcPr>
            <w:tcW w:w="0" w:type="auto"/>
            <w:vAlign w:val="center"/>
          </w:tcPr>
          <w:p w14:paraId="4F312DA9" w14:textId="77777777"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14:paraId="2CB18F4D" w14:textId="77777777" w:rsidR="00DE78B1" w:rsidRPr="00E9040D" w:rsidRDefault="009C2C3F" w:rsidP="00975C2E">
            <w:pPr>
              <w:pStyle w:val="TAC"/>
              <w:rPr>
                <w:lang w:val="sv-SE"/>
              </w:rPr>
            </w:pPr>
            <w:r>
              <w:rPr>
                <w:noProof/>
                <w:position w:val="-14"/>
              </w:rPr>
              <w:drawing>
                <wp:inline distT="0" distB="0" distL="0" distR="0" wp14:anchorId="13B6662D" wp14:editId="577A9999">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2D34DD2" w14:textId="77777777" w:rsidR="00DE78B1" w:rsidRPr="00E9040D" w:rsidRDefault="00DE78B1" w:rsidP="00975C2E">
            <w:pPr>
              <w:pStyle w:val="TAC"/>
              <w:rPr>
                <w:lang w:val="sv-SE"/>
              </w:rPr>
            </w:pPr>
            <w:r w:rsidRPr="00E9040D">
              <w:t>1, 1</w:t>
            </w:r>
          </w:p>
        </w:tc>
      </w:tr>
      <w:tr w:rsidR="00DE78B1" w:rsidRPr="00E9040D" w14:paraId="6E7B20AF" w14:textId="77777777">
        <w:trPr>
          <w:cantSplit/>
          <w:jc w:val="center"/>
        </w:trPr>
        <w:tc>
          <w:tcPr>
            <w:tcW w:w="0" w:type="auto"/>
            <w:vAlign w:val="center"/>
          </w:tcPr>
          <w:p w14:paraId="6909A34E" w14:textId="77777777" w:rsidR="00DE78B1" w:rsidRPr="00E9040D" w:rsidRDefault="00DE78B1" w:rsidP="00975C2E">
            <w:pPr>
              <w:pStyle w:val="TAC"/>
              <w:rPr>
                <w:lang w:val="sv-SE"/>
              </w:rPr>
            </w:pPr>
            <w:r w:rsidRPr="00E9040D">
              <w:rPr>
                <w:lang w:val="sv-SE"/>
              </w:rPr>
              <w:t>ACK, NACK/DTX, ACK, NACK/DTX</w:t>
            </w:r>
          </w:p>
        </w:tc>
        <w:tc>
          <w:tcPr>
            <w:tcW w:w="0" w:type="auto"/>
            <w:vAlign w:val="center"/>
          </w:tcPr>
          <w:p w14:paraId="31CAD568" w14:textId="77777777" w:rsidR="00DE78B1" w:rsidRPr="00E9040D" w:rsidRDefault="009C2C3F" w:rsidP="00975C2E">
            <w:pPr>
              <w:pStyle w:val="TAC"/>
              <w:rPr>
                <w:i/>
              </w:rPr>
            </w:pPr>
            <w:r>
              <w:rPr>
                <w:noProof/>
                <w:position w:val="-14"/>
              </w:rPr>
              <w:drawing>
                <wp:inline distT="0" distB="0" distL="0" distR="0" wp14:anchorId="156366D7" wp14:editId="216CFAEF">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69CA1A" w14:textId="77777777" w:rsidR="00DE78B1" w:rsidRPr="00E9040D" w:rsidRDefault="00DE78B1" w:rsidP="00975C2E">
            <w:pPr>
              <w:pStyle w:val="TAC"/>
            </w:pPr>
            <w:r w:rsidRPr="00E9040D">
              <w:t>1, 0</w:t>
            </w:r>
          </w:p>
        </w:tc>
      </w:tr>
      <w:tr w:rsidR="00DE78B1" w:rsidRPr="00E9040D" w14:paraId="2A64F320" w14:textId="77777777">
        <w:trPr>
          <w:cantSplit/>
          <w:jc w:val="center"/>
        </w:trPr>
        <w:tc>
          <w:tcPr>
            <w:tcW w:w="0" w:type="auto"/>
            <w:vAlign w:val="center"/>
          </w:tcPr>
          <w:p w14:paraId="04A1C03B" w14:textId="77777777" w:rsidR="00DE78B1" w:rsidRPr="00E9040D" w:rsidRDefault="00DE78B1" w:rsidP="00975C2E">
            <w:pPr>
              <w:pStyle w:val="TAC"/>
              <w:rPr>
                <w:lang w:val="sv-SE"/>
              </w:rPr>
            </w:pPr>
            <w:r w:rsidRPr="00E9040D">
              <w:rPr>
                <w:lang w:val="sv-SE"/>
              </w:rPr>
              <w:t>ACK, NACK/DTX, NACK/DTX, ACK</w:t>
            </w:r>
          </w:p>
        </w:tc>
        <w:tc>
          <w:tcPr>
            <w:tcW w:w="0" w:type="auto"/>
            <w:vAlign w:val="center"/>
          </w:tcPr>
          <w:p w14:paraId="4C584537" w14:textId="77777777" w:rsidR="00DE78B1" w:rsidRPr="00E9040D" w:rsidRDefault="009C2C3F" w:rsidP="00975C2E">
            <w:pPr>
              <w:pStyle w:val="TAC"/>
              <w:rPr>
                <w:i/>
              </w:rPr>
            </w:pPr>
            <w:r>
              <w:rPr>
                <w:noProof/>
                <w:position w:val="-14"/>
              </w:rPr>
              <w:drawing>
                <wp:inline distT="0" distB="0" distL="0" distR="0" wp14:anchorId="6CE35878" wp14:editId="68C5F5E4">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1642824" w14:textId="77777777" w:rsidR="00DE78B1" w:rsidRPr="00E9040D" w:rsidRDefault="00DE78B1" w:rsidP="00975C2E">
            <w:pPr>
              <w:pStyle w:val="TAC"/>
            </w:pPr>
            <w:r w:rsidRPr="00E9040D">
              <w:t>0, 1</w:t>
            </w:r>
          </w:p>
        </w:tc>
      </w:tr>
      <w:tr w:rsidR="00DE78B1" w:rsidRPr="00E9040D" w14:paraId="6D7FED76" w14:textId="77777777">
        <w:trPr>
          <w:cantSplit/>
          <w:jc w:val="center"/>
        </w:trPr>
        <w:tc>
          <w:tcPr>
            <w:tcW w:w="0" w:type="auto"/>
            <w:vAlign w:val="center"/>
          </w:tcPr>
          <w:p w14:paraId="7DCFEAD0" w14:textId="77777777" w:rsidR="00DE78B1" w:rsidRPr="00E9040D" w:rsidRDefault="00DE78B1" w:rsidP="00975C2E">
            <w:pPr>
              <w:pStyle w:val="TAC"/>
              <w:rPr>
                <w:lang w:val="sv-SE"/>
              </w:rPr>
            </w:pPr>
            <w:r w:rsidRPr="00E9040D">
              <w:rPr>
                <w:lang w:val="sv-SE"/>
              </w:rPr>
              <w:t>ACK, NACK/DTX, NACK/DTX, NACK/DTX</w:t>
            </w:r>
          </w:p>
        </w:tc>
        <w:tc>
          <w:tcPr>
            <w:tcW w:w="0" w:type="auto"/>
            <w:vAlign w:val="center"/>
          </w:tcPr>
          <w:p w14:paraId="2C7025C0" w14:textId="77777777" w:rsidR="00DE78B1" w:rsidRPr="00E9040D" w:rsidRDefault="009C2C3F" w:rsidP="00975C2E">
            <w:pPr>
              <w:pStyle w:val="TAC"/>
            </w:pPr>
            <w:r>
              <w:rPr>
                <w:noProof/>
                <w:position w:val="-14"/>
              </w:rPr>
              <w:drawing>
                <wp:inline distT="0" distB="0" distL="0" distR="0" wp14:anchorId="0D77273D" wp14:editId="2F2908DB">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564F7B6" w14:textId="77777777" w:rsidR="00DE78B1" w:rsidRPr="00E9040D" w:rsidRDefault="00DE78B1" w:rsidP="00975C2E">
            <w:pPr>
              <w:pStyle w:val="TAC"/>
            </w:pPr>
            <w:r w:rsidRPr="00E9040D">
              <w:t>1, 1</w:t>
            </w:r>
          </w:p>
        </w:tc>
      </w:tr>
      <w:tr w:rsidR="00DE78B1" w:rsidRPr="00E9040D" w14:paraId="1B64D9C1" w14:textId="77777777">
        <w:trPr>
          <w:cantSplit/>
          <w:jc w:val="center"/>
        </w:trPr>
        <w:tc>
          <w:tcPr>
            <w:tcW w:w="0" w:type="auto"/>
            <w:vAlign w:val="center"/>
          </w:tcPr>
          <w:p w14:paraId="5FC5BABB" w14:textId="77777777"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14:paraId="3F99834E" w14:textId="77777777" w:rsidR="00DE78B1" w:rsidRPr="00E9040D" w:rsidRDefault="009C2C3F" w:rsidP="00975C2E">
            <w:pPr>
              <w:pStyle w:val="TAC"/>
              <w:rPr>
                <w:i/>
              </w:rPr>
            </w:pPr>
            <w:r>
              <w:rPr>
                <w:noProof/>
                <w:position w:val="-14"/>
              </w:rPr>
              <w:drawing>
                <wp:inline distT="0" distB="0" distL="0" distR="0" wp14:anchorId="54458E27" wp14:editId="0B6B4AC8">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F4F2C56" w14:textId="77777777" w:rsidR="00DE78B1" w:rsidRPr="00E9040D" w:rsidRDefault="00DE78B1" w:rsidP="00975C2E">
            <w:pPr>
              <w:pStyle w:val="TAC"/>
            </w:pPr>
            <w:r w:rsidRPr="00E9040D">
              <w:t>0, 0</w:t>
            </w:r>
          </w:p>
        </w:tc>
      </w:tr>
      <w:tr w:rsidR="00DE78B1" w:rsidRPr="00E9040D" w14:paraId="7661F8ED" w14:textId="77777777">
        <w:trPr>
          <w:cantSplit/>
          <w:jc w:val="center"/>
        </w:trPr>
        <w:tc>
          <w:tcPr>
            <w:tcW w:w="0" w:type="auto"/>
            <w:vAlign w:val="center"/>
          </w:tcPr>
          <w:p w14:paraId="070273FE" w14:textId="77777777" w:rsidR="00DE78B1" w:rsidRPr="00E9040D" w:rsidRDefault="00DE78B1" w:rsidP="00975C2E">
            <w:pPr>
              <w:pStyle w:val="TAC"/>
              <w:rPr>
                <w:lang w:val="sv-SE"/>
              </w:rPr>
            </w:pPr>
            <w:r w:rsidRPr="00E9040D">
              <w:rPr>
                <w:lang w:val="sv-SE"/>
              </w:rPr>
              <w:t>NACK/DTX, ACK, ACK, NACK/DTX</w:t>
            </w:r>
          </w:p>
        </w:tc>
        <w:tc>
          <w:tcPr>
            <w:tcW w:w="0" w:type="auto"/>
            <w:vAlign w:val="center"/>
          </w:tcPr>
          <w:p w14:paraId="04289791" w14:textId="77777777" w:rsidR="00DE78B1" w:rsidRPr="00E9040D" w:rsidRDefault="009C2C3F" w:rsidP="00975C2E">
            <w:pPr>
              <w:pStyle w:val="TAC"/>
              <w:rPr>
                <w:i/>
              </w:rPr>
            </w:pPr>
            <w:r>
              <w:rPr>
                <w:noProof/>
                <w:position w:val="-14"/>
              </w:rPr>
              <w:drawing>
                <wp:inline distT="0" distB="0" distL="0" distR="0" wp14:anchorId="2E20A19D" wp14:editId="34E4DE66">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44B434F" w14:textId="77777777" w:rsidR="00DE78B1" w:rsidRPr="00E9040D" w:rsidRDefault="00DE78B1" w:rsidP="00975C2E">
            <w:pPr>
              <w:pStyle w:val="TAC"/>
            </w:pPr>
            <w:r w:rsidRPr="00E9040D">
              <w:t>0, 1</w:t>
            </w:r>
          </w:p>
        </w:tc>
      </w:tr>
      <w:tr w:rsidR="00DE78B1" w:rsidRPr="00E9040D" w14:paraId="3F675973" w14:textId="77777777">
        <w:trPr>
          <w:cantSplit/>
          <w:jc w:val="center"/>
        </w:trPr>
        <w:tc>
          <w:tcPr>
            <w:tcW w:w="0" w:type="auto"/>
            <w:vAlign w:val="center"/>
          </w:tcPr>
          <w:p w14:paraId="27978406" w14:textId="77777777" w:rsidR="00DE78B1" w:rsidRPr="00E9040D" w:rsidRDefault="00DE78B1" w:rsidP="00975C2E">
            <w:pPr>
              <w:pStyle w:val="TAC"/>
              <w:rPr>
                <w:lang w:val="sv-SE"/>
              </w:rPr>
            </w:pPr>
            <w:r w:rsidRPr="00E9040D">
              <w:rPr>
                <w:lang w:val="sv-SE"/>
              </w:rPr>
              <w:t>NACK/DTX, ACK, NACK/DTX, ACK</w:t>
            </w:r>
          </w:p>
        </w:tc>
        <w:tc>
          <w:tcPr>
            <w:tcW w:w="0" w:type="auto"/>
            <w:vAlign w:val="center"/>
          </w:tcPr>
          <w:p w14:paraId="7AB0B19E" w14:textId="77777777" w:rsidR="00DE78B1" w:rsidRPr="00E9040D" w:rsidRDefault="009C2C3F" w:rsidP="00975C2E">
            <w:pPr>
              <w:pStyle w:val="TAC"/>
              <w:rPr>
                <w:i/>
              </w:rPr>
            </w:pPr>
            <w:r>
              <w:rPr>
                <w:noProof/>
                <w:position w:val="-14"/>
              </w:rPr>
              <w:drawing>
                <wp:inline distT="0" distB="0" distL="0" distR="0" wp14:anchorId="4B34CB24" wp14:editId="436206FC">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79AF9A0" w14:textId="77777777" w:rsidR="00DE78B1" w:rsidRPr="00E9040D" w:rsidRDefault="00DE78B1" w:rsidP="00975C2E">
            <w:pPr>
              <w:pStyle w:val="TAC"/>
            </w:pPr>
            <w:r w:rsidRPr="00E9040D">
              <w:t>1, 0</w:t>
            </w:r>
          </w:p>
        </w:tc>
      </w:tr>
      <w:tr w:rsidR="00DE78B1" w:rsidRPr="00E9040D" w14:paraId="669E3666" w14:textId="77777777">
        <w:trPr>
          <w:cantSplit/>
          <w:jc w:val="center"/>
        </w:trPr>
        <w:tc>
          <w:tcPr>
            <w:tcW w:w="0" w:type="auto"/>
            <w:vAlign w:val="center"/>
          </w:tcPr>
          <w:p w14:paraId="7ADF60F3" w14:textId="77777777" w:rsidR="00DE78B1" w:rsidRPr="00E9040D" w:rsidRDefault="00DE78B1" w:rsidP="00975C2E">
            <w:pPr>
              <w:pStyle w:val="TAC"/>
              <w:rPr>
                <w:lang w:val="sv-SE"/>
              </w:rPr>
            </w:pPr>
            <w:r w:rsidRPr="00E9040D">
              <w:rPr>
                <w:lang w:val="sv-SE"/>
              </w:rPr>
              <w:t>NACK/DTX, ACK, NACK/DTX, NACK/DTX</w:t>
            </w:r>
          </w:p>
        </w:tc>
        <w:tc>
          <w:tcPr>
            <w:tcW w:w="0" w:type="auto"/>
            <w:vAlign w:val="center"/>
          </w:tcPr>
          <w:p w14:paraId="669731C0" w14:textId="77777777" w:rsidR="00DE78B1" w:rsidRPr="00E9040D" w:rsidRDefault="009C2C3F" w:rsidP="00975C2E">
            <w:pPr>
              <w:pStyle w:val="TAC"/>
            </w:pPr>
            <w:r>
              <w:rPr>
                <w:noProof/>
                <w:position w:val="-14"/>
              </w:rPr>
              <w:drawing>
                <wp:inline distT="0" distB="0" distL="0" distR="0" wp14:anchorId="22B2C266" wp14:editId="3ED87628">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15C8D1B" w14:textId="77777777" w:rsidR="00DE78B1" w:rsidRPr="00E9040D" w:rsidRDefault="00DE78B1" w:rsidP="00975C2E">
            <w:pPr>
              <w:pStyle w:val="TAC"/>
            </w:pPr>
            <w:r w:rsidRPr="00E9040D">
              <w:t>0, 1</w:t>
            </w:r>
          </w:p>
        </w:tc>
      </w:tr>
      <w:tr w:rsidR="00DE78B1" w:rsidRPr="00E9040D" w14:paraId="72AACE31" w14:textId="77777777">
        <w:trPr>
          <w:cantSplit/>
          <w:jc w:val="center"/>
        </w:trPr>
        <w:tc>
          <w:tcPr>
            <w:tcW w:w="0" w:type="auto"/>
            <w:vAlign w:val="center"/>
          </w:tcPr>
          <w:p w14:paraId="5E99CEFB" w14:textId="77777777" w:rsidR="00DE78B1" w:rsidRPr="00E9040D" w:rsidRDefault="00DE78B1" w:rsidP="00975C2E">
            <w:pPr>
              <w:pStyle w:val="TAC"/>
              <w:rPr>
                <w:lang w:val="sv-SE"/>
              </w:rPr>
            </w:pPr>
            <w:r w:rsidRPr="00E9040D">
              <w:rPr>
                <w:lang w:val="sv-SE"/>
              </w:rPr>
              <w:t>NACK/DTX, NACK/DTX, ACK, ACK</w:t>
            </w:r>
          </w:p>
        </w:tc>
        <w:tc>
          <w:tcPr>
            <w:tcW w:w="0" w:type="auto"/>
            <w:vAlign w:val="center"/>
          </w:tcPr>
          <w:p w14:paraId="4DA64A8D" w14:textId="77777777" w:rsidR="00DE78B1" w:rsidRPr="00E9040D" w:rsidRDefault="009C2C3F" w:rsidP="00975C2E">
            <w:pPr>
              <w:pStyle w:val="TAC"/>
            </w:pPr>
            <w:r>
              <w:rPr>
                <w:noProof/>
                <w:position w:val="-14"/>
              </w:rPr>
              <w:drawing>
                <wp:inline distT="0" distB="0" distL="0" distR="0" wp14:anchorId="1139B1BA" wp14:editId="6D63F433">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F86D51E" w14:textId="77777777" w:rsidR="00DE78B1" w:rsidRPr="00E9040D" w:rsidRDefault="00DE78B1" w:rsidP="00975C2E">
            <w:pPr>
              <w:pStyle w:val="TAC"/>
            </w:pPr>
            <w:r w:rsidRPr="00E9040D">
              <w:t>0, 1</w:t>
            </w:r>
          </w:p>
        </w:tc>
      </w:tr>
      <w:tr w:rsidR="00DE78B1" w:rsidRPr="00E9040D" w14:paraId="3C5D12A0" w14:textId="77777777">
        <w:trPr>
          <w:cantSplit/>
          <w:jc w:val="center"/>
        </w:trPr>
        <w:tc>
          <w:tcPr>
            <w:tcW w:w="0" w:type="auto"/>
            <w:vAlign w:val="center"/>
          </w:tcPr>
          <w:p w14:paraId="1DB51607" w14:textId="77777777" w:rsidR="00DE78B1" w:rsidRPr="00E9040D" w:rsidRDefault="00DE78B1" w:rsidP="00975C2E">
            <w:pPr>
              <w:pStyle w:val="TAC"/>
              <w:rPr>
                <w:lang w:val="sv-SE"/>
              </w:rPr>
            </w:pPr>
            <w:r w:rsidRPr="00E9040D">
              <w:rPr>
                <w:lang w:val="sv-SE"/>
              </w:rPr>
              <w:t>NACK/DTX, NACK/DTX, ACK, NACK/DTX</w:t>
            </w:r>
          </w:p>
        </w:tc>
        <w:tc>
          <w:tcPr>
            <w:tcW w:w="0" w:type="auto"/>
            <w:vAlign w:val="center"/>
          </w:tcPr>
          <w:p w14:paraId="471AD77F" w14:textId="77777777" w:rsidR="00DE78B1" w:rsidRPr="00E9040D" w:rsidRDefault="009C2C3F" w:rsidP="00975C2E">
            <w:pPr>
              <w:pStyle w:val="TAC"/>
            </w:pPr>
            <w:r>
              <w:rPr>
                <w:noProof/>
                <w:position w:val="-14"/>
              </w:rPr>
              <w:drawing>
                <wp:inline distT="0" distB="0" distL="0" distR="0" wp14:anchorId="2E9C3B3E" wp14:editId="3A9996F6">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BC9EB84" w14:textId="77777777" w:rsidR="00DE78B1" w:rsidRPr="00E9040D" w:rsidRDefault="00DE78B1" w:rsidP="00975C2E">
            <w:pPr>
              <w:pStyle w:val="TAC"/>
            </w:pPr>
            <w:r w:rsidRPr="00E9040D">
              <w:t>0, 0</w:t>
            </w:r>
          </w:p>
        </w:tc>
      </w:tr>
      <w:tr w:rsidR="00DE78B1" w:rsidRPr="00E9040D" w14:paraId="07482B88" w14:textId="77777777">
        <w:trPr>
          <w:cantSplit/>
          <w:jc w:val="center"/>
        </w:trPr>
        <w:tc>
          <w:tcPr>
            <w:tcW w:w="0" w:type="auto"/>
            <w:vAlign w:val="center"/>
          </w:tcPr>
          <w:p w14:paraId="59A05EB6" w14:textId="77777777" w:rsidR="00DE78B1" w:rsidRPr="00E9040D" w:rsidRDefault="00DE78B1" w:rsidP="00975C2E">
            <w:pPr>
              <w:pStyle w:val="TAC"/>
              <w:rPr>
                <w:lang w:val="sv-SE"/>
              </w:rPr>
            </w:pPr>
            <w:r w:rsidRPr="00E9040D">
              <w:rPr>
                <w:lang w:val="sv-SE"/>
              </w:rPr>
              <w:t>NACK/DTX, NACK/DTX, NACK/DTX, ACK</w:t>
            </w:r>
          </w:p>
        </w:tc>
        <w:tc>
          <w:tcPr>
            <w:tcW w:w="0" w:type="auto"/>
            <w:vAlign w:val="center"/>
          </w:tcPr>
          <w:p w14:paraId="785E5D1B" w14:textId="77777777" w:rsidR="00DE78B1" w:rsidRPr="00E9040D" w:rsidRDefault="009C2C3F" w:rsidP="00975C2E">
            <w:pPr>
              <w:pStyle w:val="TAC"/>
            </w:pPr>
            <w:r>
              <w:rPr>
                <w:noProof/>
                <w:position w:val="-14"/>
              </w:rPr>
              <w:drawing>
                <wp:inline distT="0" distB="0" distL="0" distR="0" wp14:anchorId="31412240" wp14:editId="2ACBC4A6">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726D1B7" w14:textId="77777777" w:rsidR="00DE78B1" w:rsidRPr="00E9040D" w:rsidRDefault="00DE78B1" w:rsidP="00975C2E">
            <w:pPr>
              <w:pStyle w:val="TAC"/>
            </w:pPr>
            <w:r w:rsidRPr="00E9040D">
              <w:t>0, 0</w:t>
            </w:r>
          </w:p>
        </w:tc>
      </w:tr>
      <w:tr w:rsidR="00DE78B1" w:rsidRPr="00E9040D" w14:paraId="30D79437" w14:textId="77777777">
        <w:trPr>
          <w:cantSplit/>
          <w:jc w:val="center"/>
        </w:trPr>
        <w:tc>
          <w:tcPr>
            <w:tcW w:w="0" w:type="auto"/>
            <w:vAlign w:val="center"/>
          </w:tcPr>
          <w:p w14:paraId="76BAAFE8" w14:textId="77777777" w:rsidR="00DE78B1" w:rsidRPr="00E9040D" w:rsidRDefault="00DE78B1" w:rsidP="00975C2E">
            <w:pPr>
              <w:pStyle w:val="TAC"/>
              <w:rPr>
                <w:lang w:val="sv-SE"/>
              </w:rPr>
            </w:pPr>
            <w:r w:rsidRPr="00E9040D">
              <w:rPr>
                <w:lang w:val="sv-SE"/>
              </w:rPr>
              <w:t>NACK, NACK/DTX, NACK/DTX, NACK/DTX</w:t>
            </w:r>
          </w:p>
        </w:tc>
        <w:tc>
          <w:tcPr>
            <w:tcW w:w="0" w:type="auto"/>
            <w:vAlign w:val="center"/>
          </w:tcPr>
          <w:p w14:paraId="72FB5DA0" w14:textId="77777777" w:rsidR="00DE78B1" w:rsidRPr="00E9040D" w:rsidRDefault="009C2C3F" w:rsidP="00975C2E">
            <w:pPr>
              <w:pStyle w:val="TAC"/>
            </w:pPr>
            <w:r>
              <w:rPr>
                <w:noProof/>
                <w:position w:val="-14"/>
              </w:rPr>
              <w:drawing>
                <wp:inline distT="0" distB="0" distL="0" distR="0" wp14:anchorId="6643CE26" wp14:editId="52486A56">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043B731" w14:textId="77777777" w:rsidR="00DE78B1" w:rsidRPr="00E9040D" w:rsidRDefault="00DE78B1" w:rsidP="00975C2E">
            <w:pPr>
              <w:pStyle w:val="TAC"/>
            </w:pPr>
            <w:r w:rsidRPr="00E9040D">
              <w:t>0, 0</w:t>
            </w:r>
          </w:p>
        </w:tc>
      </w:tr>
      <w:tr w:rsidR="00DE78B1" w:rsidRPr="00E9040D" w14:paraId="114198B4" w14:textId="77777777">
        <w:trPr>
          <w:cantSplit/>
          <w:jc w:val="center"/>
        </w:trPr>
        <w:tc>
          <w:tcPr>
            <w:tcW w:w="0" w:type="auto"/>
            <w:vAlign w:val="center"/>
          </w:tcPr>
          <w:p w14:paraId="595DCB69" w14:textId="77777777"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14:paraId="7E515548" w14:textId="77777777" w:rsidR="00DE78B1" w:rsidRPr="00E9040D" w:rsidRDefault="00DE78B1" w:rsidP="00975C2E">
            <w:pPr>
              <w:pStyle w:val="TAC"/>
            </w:pPr>
            <w:r w:rsidRPr="00E9040D">
              <w:t>No Transmission</w:t>
            </w:r>
          </w:p>
        </w:tc>
      </w:tr>
    </w:tbl>
    <w:p w14:paraId="1C8BFA73" w14:textId="77777777" w:rsidR="00DE78B1" w:rsidRPr="00E9040D" w:rsidRDefault="00DE78B1" w:rsidP="00DE78B1"/>
    <w:p w14:paraId="4113C513" w14:textId="77777777"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14:paraId="2E7C45B1" w14:textId="77777777"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14:paraId="708A5E55" w14:textId="77777777"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14:paraId="0751C437" w14:textId="77777777"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14:paraId="66E123A8" w14:textId="77777777"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14:anchorId="3F24399D" wp14:editId="6BC303BD">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14:paraId="6621CE47" w14:textId="77777777"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14:paraId="39F3695D" w14:textId="77777777"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14:paraId="4A1DDA05" w14:textId="77777777"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14:anchorId="33736358" wp14:editId="6CB70035">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14:paraId="7641C55C" w14:textId="77777777"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14:paraId="543D4891" w14:textId="77777777"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14:anchorId="438FD7E8" wp14:editId="005AB36E">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14:anchorId="32A235C3" wp14:editId="13F55987">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14:anchorId="4678502E" wp14:editId="10A8E123">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14:anchorId="39D1A8D3" wp14:editId="3B466777">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14:paraId="4E15BD1D" w14:textId="77777777" w:rsidR="005A7AFA" w:rsidRPr="00E9040D" w:rsidRDefault="005A7AFA" w:rsidP="005A7AFA">
      <w:pPr>
        <w:rPr>
          <w:lang w:eastAsia="zh-CN"/>
        </w:rPr>
      </w:pPr>
      <w:r w:rsidRPr="00E9040D">
        <w:t>If a UE is configured with two serving cells with the same UL/DL configurations, then</w:t>
      </w:r>
      <w:r w:rsidR="00AB1D8E">
        <w:t xml:space="preserve"> in the rest of this </w:t>
      </w:r>
      <w:proofErr w:type="spellStart"/>
      <w:r w:rsidR="00AB1D8E">
        <w:t>subcaluse</w:t>
      </w:r>
      <w:proofErr w:type="spellEnd"/>
      <w:r w:rsidR="00AB1D8E">
        <w:t>,</w:t>
      </w:r>
      <w:r w:rsidRPr="00E9040D">
        <w:t xml:space="preserve"> </w:t>
      </w:r>
      <w:r w:rsidR="009C2C3F">
        <w:rPr>
          <w:noProof/>
          <w:position w:val="-4"/>
        </w:rPr>
        <w:drawing>
          <wp:inline distT="0" distB="0" distL="0" distR="0" wp14:anchorId="16FC1EA5" wp14:editId="61304E52">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14:anchorId="15398A57" wp14:editId="5B7CEA52">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14:anchorId="623626E6" wp14:editId="527F40F6">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14:anchorId="76EBFD6C" wp14:editId="56661331">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14:paraId="3304E497" w14:textId="77777777" w:rsidR="005A7AFA" w:rsidRPr="00E9040D" w:rsidRDefault="005A7AFA" w:rsidP="005A7AFA">
      <w:r w:rsidRPr="00E9040D">
        <w:t>If a UE is configured with two serving cells with different UL/DL configurations,</w:t>
      </w:r>
    </w:p>
    <w:p w14:paraId="5DC253A3" w14:textId="77777777"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14:anchorId="24FB1B7D" wp14:editId="505A5856">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14:anchorId="34FBB17C" wp14:editId="36D4BE82">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14:paraId="030F8BCE" w14:textId="77777777" w:rsidR="005A7AFA" w:rsidRPr="00E9040D" w:rsidRDefault="00F56B7F" w:rsidP="0058579F">
      <w:pPr>
        <w:pStyle w:val="B2"/>
        <w:rPr>
          <w:lang w:eastAsia="zh-CN"/>
        </w:rPr>
      </w:pPr>
      <w:r>
        <w:t>-</w:t>
      </w:r>
      <w:r>
        <w:tab/>
      </w:r>
      <w:r w:rsidR="009C2C3F">
        <w:rPr>
          <w:noProof/>
          <w:position w:val="-14"/>
        </w:rPr>
        <w:drawing>
          <wp:inline distT="0" distB="0" distL="0" distR="0" wp14:anchorId="1A9D609D" wp14:editId="22902348">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14:anchorId="0EA63622" wp14:editId="197779F1">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14:paraId="06730D6B" w14:textId="77777777" w:rsidR="005A7AFA" w:rsidRPr="00E9040D" w:rsidRDefault="00F56B7F" w:rsidP="0058579F">
      <w:pPr>
        <w:pStyle w:val="B2"/>
        <w:rPr>
          <w:lang w:eastAsia="zh-CN"/>
        </w:rPr>
      </w:pPr>
      <w:r>
        <w:t>-</w:t>
      </w:r>
      <w:r>
        <w:tab/>
      </w:r>
      <w:r w:rsidR="009C2C3F">
        <w:rPr>
          <w:noProof/>
          <w:position w:val="-14"/>
        </w:rPr>
        <w:drawing>
          <wp:inline distT="0" distB="0" distL="0" distR="0" wp14:anchorId="178DBFE3" wp14:editId="340716D2">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14:anchorId="0F034857" wp14:editId="0BFAE11D">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14:paraId="06D68277" w14:textId="77777777"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14:anchorId="329ACF28" wp14:editId="7809FF27">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14:anchorId="328E8244" wp14:editId="2028315D">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14:anchorId="40FA7B47" wp14:editId="6458190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14:paraId="6E57C95D" w14:textId="77777777"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14:anchorId="22C3F669" wp14:editId="52D0D2B7">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14:anchorId="303095A4" wp14:editId="52E98247">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14:anchorId="6337C57E" wp14:editId="6DA05B98">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38D4E3EF" w14:textId="77777777"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14:anchorId="3BE6DAD8" wp14:editId="2266576E">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4B34CAF6" wp14:editId="435B1B74">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14:anchorId="1939140C" wp14:editId="3DC2E135">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14:paraId="5A391107" w14:textId="77777777"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14:anchorId="784687B7" wp14:editId="44D1730A">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14:anchorId="32370E57" wp14:editId="052DF2EE">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14:paraId="5A4F2524" w14:textId="77777777"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14:anchorId="4ECD4756" wp14:editId="343694E5">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14:anchorId="2CFAE930" wp14:editId="30D0A1AB">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14:anchorId="4ED6DEAF" wp14:editId="2429B6F1">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14:anchorId="6F5C0D72" wp14:editId="397CBCB6">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14:paraId="2950A9A0" w14:textId="77777777" w:rsidR="005A7AFA" w:rsidRPr="00E9040D" w:rsidRDefault="00AB1D8E" w:rsidP="008260B9">
      <w:pPr>
        <w:pStyle w:val="B1"/>
      </w:pPr>
      <w:r>
        <w:t>-</w:t>
      </w:r>
      <w:r>
        <w:tab/>
      </w:r>
      <w:r w:rsidR="009C2C3F">
        <w:rPr>
          <w:noProof/>
          <w:position w:val="-12"/>
        </w:rPr>
        <w:drawing>
          <wp:inline distT="0" distB="0" distL="0" distR="0" wp14:anchorId="016053FC" wp14:editId="6782910F">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14:anchorId="1703D43B" wp14:editId="08F189F8">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14:anchorId="35469ADA" wp14:editId="70AF7A07">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14:anchorId="16E960C5" wp14:editId="123233B8">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14:anchorId="2AF6DEA1" wp14:editId="5BC79696">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14:anchorId="12E8D901" wp14:editId="09D9AD0B">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14:anchorId="7ED042E1" wp14:editId="16A2A14F">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14:anchorId="78131901" wp14:editId="0FB33C3E">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14:anchorId="6A1ADA2E" wp14:editId="233117BD">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14:paraId="168826E9" w14:textId="77777777" w:rsidR="005A7AFA" w:rsidRPr="00E9040D" w:rsidRDefault="00AB1D8E" w:rsidP="008260B9">
      <w:pPr>
        <w:pStyle w:val="B1"/>
      </w:pPr>
      <w:r>
        <w:t>-</w:t>
      </w:r>
      <w:r>
        <w:tab/>
      </w:r>
      <w:r w:rsidR="009C2C3F">
        <w:rPr>
          <w:noProof/>
          <w:position w:val="-12"/>
        </w:rPr>
        <w:drawing>
          <wp:inline distT="0" distB="0" distL="0" distR="0" wp14:anchorId="2D687F42" wp14:editId="1CE6D966">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14:anchorId="5F2EF066" wp14:editId="26C96ACC">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14:anchorId="1812E39C" wp14:editId="27B2A6CC">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14:anchorId="0BB5B2C2" wp14:editId="54977D5D">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14:anchorId="52B13E2A" wp14:editId="74AAA1E1">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14:anchorId="51111FA9" wp14:editId="18F87807">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14:anchorId="0F217206" wp14:editId="111FFC9E">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14:anchorId="132AE1DD" wp14:editId="6F27920E">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14:anchorId="5C1B1AD2" wp14:editId="16E0CE52">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14:anchorId="4957E612" wp14:editId="4C2228EA">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14:anchorId="558873D2" wp14:editId="6ED01ED2">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14:anchorId="413B4ED5" wp14:editId="1B4C14A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14:paraId="00496C93" w14:textId="77777777"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14:anchorId="50C01065" wp14:editId="7341DD76">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14:anchorId="40D9F1DA" wp14:editId="042006F3">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14:anchorId="5BB74815" wp14:editId="2155232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14:anchorId="5A313FC4" wp14:editId="2E68246F">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14:anchorId="6C4A952E" wp14:editId="044A0445">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14:paraId="1BD6F229" w14:textId="77777777"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14:anchorId="2692769A" wp14:editId="5BDCB9E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14:anchorId="3DD3AE9A" wp14:editId="7CDE16D1">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14:anchorId="6F1E5E10" wp14:editId="7B0B7BAD">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14:anchorId="0294A366" wp14:editId="1B4D23CC">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14:anchorId="7963153C" wp14:editId="6932A49E">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14:paraId="2014CF90" w14:textId="77777777"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14:anchorId="56E22B1F" wp14:editId="3D9D296A">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14:anchorId="514AA997" wp14:editId="3858D6C7">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14:anchorId="433470BA" wp14:editId="4DD560A4">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14:anchorId="0DE961F3" wp14:editId="4D5F701B">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14:anchorId="615CAAED" wp14:editId="3B162E4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14:anchorId="5CF91328" wp14:editId="5A60D16D">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14:anchorId="4F4F3204" wp14:editId="2C3EA11D">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14:anchorId="79B7B152" wp14:editId="171A843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14:anchorId="6F4DE067" wp14:editId="19A6CDC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14:anchorId="2F2FFBD1" wp14:editId="5EDC5C3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14:anchorId="46C9806B" wp14:editId="3B5060B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14:anchorId="159A1549" wp14:editId="532F40B9">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14:anchorId="56D2E3AE" wp14:editId="73756851">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14:anchorId="7A2FF105" wp14:editId="1C3E47ED">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14:paraId="596B7FCF" w14:textId="77777777"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14:anchorId="1C5A135C" wp14:editId="46A5761B">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54B0C0CD" wp14:editId="1BE14DE5">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14:anchorId="2D76005E" wp14:editId="22F8D624">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14:paraId="0C130065" w14:textId="77777777"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14:anchorId="3F3BDB33" wp14:editId="76550F3D">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14:anchorId="38367D97" wp14:editId="1D7CC906">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14:anchorId="5738A360" wp14:editId="32E07C8F">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14:paraId="5002CE26" w14:textId="77777777"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14:anchorId="691735E4" wp14:editId="3A7B51A8">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14:paraId="16AB6F22" w14:textId="77777777" w:rsidR="00CC5BCE" w:rsidRPr="00E9040D" w:rsidRDefault="00F56B7F" w:rsidP="0058579F">
      <w:pPr>
        <w:pStyle w:val="B3"/>
      </w:pPr>
      <w:r>
        <w:t xml:space="preserve"> </w:t>
      </w:r>
      <w:r w:rsidR="009C2C3F">
        <w:rPr>
          <w:noProof/>
        </w:rPr>
        <w:drawing>
          <wp:inline distT="0" distB="0" distL="0" distR="0" wp14:anchorId="27F86E1A" wp14:editId="00A4ADA5">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9D33156" w14:textId="77777777" w:rsidR="00F56B7F" w:rsidRDefault="00AB1D8E" w:rsidP="008260B9">
      <w:pPr>
        <w:pStyle w:val="B2"/>
      </w:pPr>
      <w:r>
        <w:t>-</w:t>
      </w:r>
      <w:r>
        <w:tab/>
      </w:r>
      <w:r w:rsidR="00CC5BCE" w:rsidRPr="00E9040D">
        <w:t xml:space="preserve">if EPDCCH-PRB-set </w:t>
      </w:r>
      <w:r w:rsidR="009C2C3F">
        <w:rPr>
          <w:noProof/>
        </w:rPr>
        <w:drawing>
          <wp:inline distT="0" distB="0" distL="0" distR="0" wp14:anchorId="48A65062" wp14:editId="2F669758">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14:paraId="46187CBE" w14:textId="77777777" w:rsidR="00CC5BCE" w:rsidRPr="00E9040D" w:rsidRDefault="00F56B7F" w:rsidP="0058579F">
      <w:pPr>
        <w:pStyle w:val="B3"/>
      </w:pPr>
      <w:r>
        <w:t xml:space="preserve"> </w:t>
      </w:r>
      <w:r w:rsidR="009C2C3F">
        <w:rPr>
          <w:noProof/>
        </w:rPr>
        <w:drawing>
          <wp:inline distT="0" distB="0" distL="0" distR="0" wp14:anchorId="0DC8E4D0" wp14:editId="6EFEAADE">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34767052" w14:textId="77777777"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14:anchorId="3AEE0667" wp14:editId="58786BB8">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1EC94491" wp14:editId="2A583689">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1530E0AB" wp14:editId="0F27AAC2">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7FCE9583" wp14:editId="334AB5E8">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54314DBC" wp14:editId="028017F1">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07232895" wp14:editId="6AD8A02A">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13855965" wp14:editId="7DC342D7">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46E8396D" wp14:editId="55EFE63C">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14:anchorId="6F606B41" wp14:editId="60FF863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45CBB6BB" wp14:editId="332DEEDD">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14:anchorId="04316057" wp14:editId="7549AB17">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2635881E" wp14:editId="6EB3BCFD">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14:anchorId="00662ACD" wp14:editId="6A84BBBC">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0122FD29" wp14:editId="3656B1F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14:anchorId="36F505D4" wp14:editId="70ED5973">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5C8D7CE6" wp14:editId="3AFD6197">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14:anchorId="2595B61F" wp14:editId="7B789C0C">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14:anchorId="5D0781ED" wp14:editId="04104DD3">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14:anchorId="00863A46" wp14:editId="38763FC2">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2B78D563" wp14:editId="559F0916">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14:anchorId="512C6DD4" wp14:editId="307E39E1">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14:anchorId="757F3ABC" wp14:editId="2CFD41DF">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14:anchorId="0AD4E05B" wp14:editId="23AFBC75">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14:anchorId="27DD8D3A" wp14:editId="797FB0CD">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14:anchorId="32AE944C" wp14:editId="6E7BE9C5">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14:anchorId="22C41351" wp14:editId="5725E1DE">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14:anchorId="6356DA83" wp14:editId="1609BDC4">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14:anchorId="0EC1CA71" wp14:editId="3B801A68">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14:paraId="3EBFD7D3" w14:textId="77777777" w:rsidR="00F56B7F" w:rsidRDefault="00AB1D8E" w:rsidP="008260B9">
      <w:pPr>
        <w:pStyle w:val="B2"/>
      </w:pPr>
      <w:r>
        <w:t>-</w:t>
      </w:r>
      <w:r>
        <w:tab/>
      </w:r>
      <w:r w:rsidR="00CC5BCE" w:rsidRPr="00E9040D">
        <w:t xml:space="preserve">if EPDCCH-PRB-set </w:t>
      </w:r>
      <w:r w:rsidR="009C2C3F">
        <w:rPr>
          <w:noProof/>
          <w:position w:val="-10"/>
        </w:rPr>
        <w:drawing>
          <wp:inline distT="0" distB="0" distL="0" distR="0" wp14:anchorId="3C81DAF4" wp14:editId="5CB98DF1">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14:paraId="60C791EB" w14:textId="77777777" w:rsidR="00CC5BCE" w:rsidRPr="00E9040D" w:rsidRDefault="00F56B7F" w:rsidP="0058579F">
      <w:pPr>
        <w:pStyle w:val="B3"/>
      </w:pPr>
      <w:r>
        <w:t xml:space="preserve"> </w:t>
      </w:r>
      <w:r w:rsidR="009C2C3F">
        <w:rPr>
          <w:noProof/>
        </w:rPr>
        <w:drawing>
          <wp:inline distT="0" distB="0" distL="0" distR="0" wp14:anchorId="55874572" wp14:editId="417FF9A9">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6335BD29" w14:textId="77777777" w:rsidR="00F56B7F" w:rsidRDefault="00AB1D8E" w:rsidP="008260B9">
      <w:pPr>
        <w:pStyle w:val="B2"/>
      </w:pPr>
      <w:r>
        <w:t>-</w:t>
      </w:r>
      <w:r>
        <w:tab/>
      </w:r>
      <w:r w:rsidR="00CC5BCE" w:rsidRPr="00E9040D">
        <w:t xml:space="preserve">if EPDCCH-PRB-set </w:t>
      </w:r>
      <w:r w:rsidR="009C2C3F">
        <w:rPr>
          <w:noProof/>
        </w:rPr>
        <w:drawing>
          <wp:inline distT="0" distB="0" distL="0" distR="0" wp14:anchorId="65999AAA" wp14:editId="50CF5688">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14:paraId="1FA6B11A" w14:textId="77777777" w:rsidR="00DE78B1" w:rsidRPr="00E9040D" w:rsidRDefault="00F56B7F" w:rsidP="0058579F">
      <w:pPr>
        <w:pStyle w:val="B3"/>
      </w:pPr>
      <w:r>
        <w:t xml:space="preserve"> </w:t>
      </w:r>
      <w:r w:rsidR="009C2C3F">
        <w:rPr>
          <w:noProof/>
        </w:rPr>
        <w:drawing>
          <wp:inline distT="0" distB="0" distL="0" distR="0" wp14:anchorId="3D377307" wp14:editId="1344A24C">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58E4F8CD" w14:textId="77777777"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14:anchorId="4B12ED6A" wp14:editId="302AD101">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5A0D080" wp14:editId="356BC718">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14:anchorId="02C1C2A8" wp14:editId="5E555FD3">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14:anchorId="0C4A15B9" wp14:editId="11300C3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14:anchorId="7B5046D4" wp14:editId="51BA3876">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14:anchorId="7014F409" wp14:editId="6EE2F00F">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14:anchorId="132053C8" wp14:editId="5A3ADB86">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14:anchorId="1F04828B" wp14:editId="0B10C054">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14:anchorId="1CAF01FA" wp14:editId="00EB94CA">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14:anchorId="68B7A900" wp14:editId="68DB57DD">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PUCCH </w:t>
      </w:r>
      <w:r w:rsidRPr="00E9040D">
        <w:lastRenderedPageBreak/>
        <w:t>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14:anchorId="41C6B00C" wp14:editId="7E5C926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14:anchorId="40685ACC" wp14:editId="7E70099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14:paraId="6329BFD0" w14:textId="77777777"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14:paraId="392FFCEA" w14:textId="77777777">
        <w:trPr>
          <w:cantSplit/>
          <w:jc w:val="center"/>
        </w:trPr>
        <w:tc>
          <w:tcPr>
            <w:tcW w:w="0" w:type="auto"/>
            <w:shd w:val="clear" w:color="auto" w:fill="E0E0E0"/>
            <w:vAlign w:val="center"/>
          </w:tcPr>
          <w:p w14:paraId="53B08B9E" w14:textId="77777777" w:rsidR="00DE78B1" w:rsidRPr="00E9040D" w:rsidRDefault="00DE78B1" w:rsidP="007E2549">
            <w:pPr>
              <w:pStyle w:val="TAH"/>
            </w:pPr>
            <w:r w:rsidRPr="00E9040D">
              <w:t>HARQ-ACK(0), HARQ-ACK(1)</w:t>
            </w:r>
          </w:p>
        </w:tc>
        <w:tc>
          <w:tcPr>
            <w:tcW w:w="0" w:type="auto"/>
            <w:shd w:val="clear" w:color="auto" w:fill="E0E0E0"/>
            <w:vAlign w:val="center"/>
          </w:tcPr>
          <w:p w14:paraId="36E90C4F" w14:textId="77777777" w:rsidR="00DE78B1" w:rsidRPr="00E9040D" w:rsidRDefault="009C2C3F" w:rsidP="007E2549">
            <w:pPr>
              <w:pStyle w:val="TAH"/>
            </w:pPr>
            <w:r>
              <w:rPr>
                <w:noProof/>
                <w:position w:val="-10"/>
              </w:rPr>
              <w:drawing>
                <wp:inline distT="0" distB="0" distL="0" distR="0" wp14:anchorId="2B2BE821" wp14:editId="4E74F58E">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589F95C" w14:textId="77777777" w:rsidR="00DE78B1" w:rsidRPr="00E9040D" w:rsidRDefault="009C2C3F" w:rsidP="007E2549">
            <w:pPr>
              <w:pStyle w:val="TAH"/>
            </w:pPr>
            <w:r>
              <w:rPr>
                <w:rFonts w:eastAsia="SimSun"/>
                <w:noProof/>
                <w:position w:val="-10"/>
              </w:rPr>
              <w:drawing>
                <wp:inline distT="0" distB="0" distL="0" distR="0" wp14:anchorId="77FD31EF" wp14:editId="4771868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14:paraId="28E80C54" w14:textId="77777777">
        <w:trPr>
          <w:cantSplit/>
          <w:jc w:val="center"/>
        </w:trPr>
        <w:tc>
          <w:tcPr>
            <w:tcW w:w="0" w:type="auto"/>
            <w:vAlign w:val="center"/>
          </w:tcPr>
          <w:p w14:paraId="01066338" w14:textId="77777777" w:rsidR="00DE78B1" w:rsidRPr="00E9040D" w:rsidRDefault="00DE78B1" w:rsidP="007E2549">
            <w:pPr>
              <w:pStyle w:val="TAC"/>
            </w:pPr>
            <w:r w:rsidRPr="00E9040D">
              <w:t>ACK, ACK</w:t>
            </w:r>
          </w:p>
        </w:tc>
        <w:tc>
          <w:tcPr>
            <w:tcW w:w="0" w:type="auto"/>
            <w:vAlign w:val="center"/>
          </w:tcPr>
          <w:p w14:paraId="6D191663" w14:textId="77777777" w:rsidR="00DE78B1" w:rsidRPr="00E9040D" w:rsidRDefault="009C2C3F" w:rsidP="007E2549">
            <w:pPr>
              <w:pStyle w:val="TAC"/>
              <w:rPr>
                <w:i/>
              </w:rPr>
            </w:pPr>
            <w:r>
              <w:rPr>
                <w:noProof/>
                <w:position w:val="-14"/>
              </w:rPr>
              <w:drawing>
                <wp:inline distT="0" distB="0" distL="0" distR="0" wp14:anchorId="6941ACE5" wp14:editId="1792C993">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67CB2E6" w14:textId="77777777" w:rsidR="00DE78B1" w:rsidRPr="00E9040D" w:rsidRDefault="00DE78B1" w:rsidP="007E2549">
            <w:pPr>
              <w:pStyle w:val="TAC"/>
            </w:pPr>
            <w:r w:rsidRPr="00E9040D">
              <w:t>1, 0</w:t>
            </w:r>
          </w:p>
        </w:tc>
      </w:tr>
      <w:tr w:rsidR="00DE78B1" w:rsidRPr="00E9040D" w14:paraId="5048A0C0" w14:textId="77777777">
        <w:trPr>
          <w:cantSplit/>
          <w:jc w:val="center"/>
        </w:trPr>
        <w:tc>
          <w:tcPr>
            <w:tcW w:w="0" w:type="auto"/>
            <w:vAlign w:val="center"/>
          </w:tcPr>
          <w:p w14:paraId="692DC635" w14:textId="77777777" w:rsidR="00DE78B1" w:rsidRPr="00E9040D" w:rsidRDefault="00DE78B1" w:rsidP="007E2549">
            <w:pPr>
              <w:pStyle w:val="TAC"/>
            </w:pPr>
            <w:r w:rsidRPr="00E9040D">
              <w:t>ACK, NACK/DTX</w:t>
            </w:r>
          </w:p>
        </w:tc>
        <w:tc>
          <w:tcPr>
            <w:tcW w:w="0" w:type="auto"/>
            <w:vAlign w:val="center"/>
          </w:tcPr>
          <w:p w14:paraId="1C19DB56" w14:textId="77777777" w:rsidR="00DE78B1" w:rsidRPr="00E9040D" w:rsidRDefault="009C2C3F" w:rsidP="007E2549">
            <w:pPr>
              <w:pStyle w:val="TAC"/>
              <w:rPr>
                <w:i/>
              </w:rPr>
            </w:pPr>
            <w:r>
              <w:rPr>
                <w:noProof/>
                <w:position w:val="-14"/>
              </w:rPr>
              <w:drawing>
                <wp:inline distT="0" distB="0" distL="0" distR="0" wp14:anchorId="754BD3F5" wp14:editId="790F49BF">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700444A" w14:textId="77777777" w:rsidR="00DE78B1" w:rsidRPr="00E9040D" w:rsidRDefault="00DE78B1" w:rsidP="007E2549">
            <w:pPr>
              <w:pStyle w:val="TAC"/>
            </w:pPr>
            <w:r w:rsidRPr="00E9040D">
              <w:t>1, 1</w:t>
            </w:r>
          </w:p>
        </w:tc>
      </w:tr>
      <w:tr w:rsidR="00DE78B1" w:rsidRPr="00E9040D" w14:paraId="523CA22D" w14:textId="77777777">
        <w:trPr>
          <w:cantSplit/>
          <w:jc w:val="center"/>
        </w:trPr>
        <w:tc>
          <w:tcPr>
            <w:tcW w:w="0" w:type="auto"/>
            <w:vAlign w:val="center"/>
          </w:tcPr>
          <w:p w14:paraId="0D4BC5BD" w14:textId="77777777" w:rsidR="00DE78B1" w:rsidRPr="00E9040D" w:rsidRDefault="00DE78B1" w:rsidP="007E2549">
            <w:pPr>
              <w:pStyle w:val="TAC"/>
            </w:pPr>
            <w:r w:rsidRPr="00E9040D">
              <w:t>NACK/DTX, ACK</w:t>
            </w:r>
          </w:p>
        </w:tc>
        <w:tc>
          <w:tcPr>
            <w:tcW w:w="0" w:type="auto"/>
            <w:vAlign w:val="center"/>
          </w:tcPr>
          <w:p w14:paraId="2EED8AED" w14:textId="77777777" w:rsidR="00DE78B1" w:rsidRPr="00E9040D" w:rsidRDefault="009C2C3F" w:rsidP="007E2549">
            <w:pPr>
              <w:pStyle w:val="TAC"/>
              <w:rPr>
                <w:i/>
              </w:rPr>
            </w:pPr>
            <w:r>
              <w:rPr>
                <w:noProof/>
                <w:position w:val="-14"/>
              </w:rPr>
              <w:drawing>
                <wp:inline distT="0" distB="0" distL="0" distR="0" wp14:anchorId="5A8D2C61" wp14:editId="74EC7926">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9F76077" w14:textId="77777777" w:rsidR="00DE78B1" w:rsidRPr="00E9040D" w:rsidRDefault="00DE78B1" w:rsidP="007E2549">
            <w:pPr>
              <w:pStyle w:val="TAC"/>
            </w:pPr>
            <w:r w:rsidRPr="00E9040D">
              <w:t>0, 1</w:t>
            </w:r>
          </w:p>
        </w:tc>
      </w:tr>
      <w:tr w:rsidR="00DE78B1" w:rsidRPr="00E9040D" w14:paraId="56CBE17C" w14:textId="77777777">
        <w:trPr>
          <w:cantSplit/>
          <w:jc w:val="center"/>
        </w:trPr>
        <w:tc>
          <w:tcPr>
            <w:tcW w:w="0" w:type="auto"/>
            <w:vAlign w:val="center"/>
          </w:tcPr>
          <w:p w14:paraId="7B26763B" w14:textId="77777777" w:rsidR="00DE78B1" w:rsidRPr="00E9040D" w:rsidRDefault="00DE78B1" w:rsidP="007E2549">
            <w:pPr>
              <w:pStyle w:val="TAC"/>
            </w:pPr>
            <w:r w:rsidRPr="00E9040D">
              <w:t>NACK, NACK/DTX</w:t>
            </w:r>
          </w:p>
        </w:tc>
        <w:tc>
          <w:tcPr>
            <w:tcW w:w="0" w:type="auto"/>
            <w:vAlign w:val="center"/>
          </w:tcPr>
          <w:p w14:paraId="0D92A621" w14:textId="77777777" w:rsidR="00DE78B1" w:rsidRPr="00E9040D" w:rsidRDefault="009C2C3F" w:rsidP="007E2549">
            <w:pPr>
              <w:pStyle w:val="TAC"/>
              <w:rPr>
                <w:i/>
              </w:rPr>
            </w:pPr>
            <w:r>
              <w:rPr>
                <w:noProof/>
                <w:position w:val="-14"/>
              </w:rPr>
              <w:drawing>
                <wp:inline distT="0" distB="0" distL="0" distR="0" wp14:anchorId="2EF0A6EF" wp14:editId="6140E9AD">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FBFAA8" w14:textId="77777777" w:rsidR="00DE78B1" w:rsidRPr="00E9040D" w:rsidRDefault="00DE78B1" w:rsidP="007E2549">
            <w:pPr>
              <w:pStyle w:val="TAC"/>
            </w:pPr>
            <w:r w:rsidRPr="00E9040D">
              <w:t>0, 0</w:t>
            </w:r>
          </w:p>
        </w:tc>
      </w:tr>
      <w:tr w:rsidR="00DE78B1" w:rsidRPr="00E9040D" w14:paraId="78ABB745" w14:textId="77777777">
        <w:trPr>
          <w:cantSplit/>
          <w:jc w:val="center"/>
        </w:trPr>
        <w:tc>
          <w:tcPr>
            <w:tcW w:w="0" w:type="auto"/>
            <w:vAlign w:val="center"/>
          </w:tcPr>
          <w:p w14:paraId="669645CF" w14:textId="77777777" w:rsidR="00DE78B1" w:rsidRPr="00E9040D" w:rsidRDefault="00DE78B1" w:rsidP="007E2549">
            <w:pPr>
              <w:pStyle w:val="TAC"/>
            </w:pPr>
            <w:r w:rsidRPr="00E9040D">
              <w:t>DTX, NACK/DTX</w:t>
            </w:r>
          </w:p>
        </w:tc>
        <w:tc>
          <w:tcPr>
            <w:tcW w:w="0" w:type="auto"/>
            <w:gridSpan w:val="2"/>
            <w:vAlign w:val="center"/>
          </w:tcPr>
          <w:p w14:paraId="2E010864" w14:textId="77777777" w:rsidR="00DE78B1" w:rsidRPr="00E9040D" w:rsidRDefault="00DE78B1" w:rsidP="007E2549">
            <w:pPr>
              <w:pStyle w:val="TAC"/>
            </w:pPr>
            <w:r w:rsidRPr="00E9040D">
              <w:t>No Transmission</w:t>
            </w:r>
          </w:p>
        </w:tc>
      </w:tr>
    </w:tbl>
    <w:p w14:paraId="6EA2D530" w14:textId="77777777" w:rsidR="00DE78B1" w:rsidRDefault="00DE78B1" w:rsidP="00DE78B1"/>
    <w:p w14:paraId="77D98DD7" w14:textId="77777777" w:rsidR="007E2549" w:rsidRPr="00E9040D" w:rsidRDefault="007E2549" w:rsidP="00DE78B1"/>
    <w:p w14:paraId="70237799" w14:textId="77777777"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14:paraId="4793FE48" w14:textId="77777777">
        <w:trPr>
          <w:cantSplit/>
          <w:jc w:val="center"/>
        </w:trPr>
        <w:tc>
          <w:tcPr>
            <w:tcW w:w="0" w:type="auto"/>
            <w:shd w:val="clear" w:color="auto" w:fill="E0E0E0"/>
            <w:vAlign w:val="center"/>
          </w:tcPr>
          <w:p w14:paraId="1BB02A96" w14:textId="77777777"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14:paraId="505E75A9" w14:textId="77777777" w:rsidR="00DE78B1" w:rsidRPr="00E9040D" w:rsidRDefault="009C2C3F" w:rsidP="007E2549">
            <w:pPr>
              <w:pStyle w:val="TAH"/>
            </w:pPr>
            <w:r>
              <w:rPr>
                <w:noProof/>
                <w:position w:val="-10"/>
              </w:rPr>
              <w:drawing>
                <wp:inline distT="0" distB="0" distL="0" distR="0" wp14:anchorId="12517D4C" wp14:editId="5B409237">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52D4C4F0" w14:textId="77777777" w:rsidR="00DE78B1" w:rsidRPr="00E9040D" w:rsidRDefault="009C2C3F" w:rsidP="007E2549">
            <w:pPr>
              <w:pStyle w:val="TAH"/>
            </w:pPr>
            <w:r>
              <w:rPr>
                <w:rFonts w:eastAsia="SimSun"/>
                <w:noProof/>
                <w:position w:val="-10"/>
              </w:rPr>
              <w:drawing>
                <wp:inline distT="0" distB="0" distL="0" distR="0" wp14:anchorId="57363E5E" wp14:editId="570375B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14:paraId="1606835B" w14:textId="77777777">
        <w:trPr>
          <w:cantSplit/>
          <w:jc w:val="center"/>
        </w:trPr>
        <w:tc>
          <w:tcPr>
            <w:tcW w:w="0" w:type="auto"/>
            <w:vAlign w:val="center"/>
          </w:tcPr>
          <w:p w14:paraId="138EFADB" w14:textId="77777777" w:rsidR="00DE78B1" w:rsidRPr="00E9040D" w:rsidRDefault="00DE78B1" w:rsidP="007E2549">
            <w:pPr>
              <w:pStyle w:val="TAC"/>
            </w:pPr>
            <w:r w:rsidRPr="00E9040D">
              <w:t>ACK, ACK, ACK</w:t>
            </w:r>
          </w:p>
        </w:tc>
        <w:tc>
          <w:tcPr>
            <w:tcW w:w="0" w:type="auto"/>
            <w:vAlign w:val="center"/>
          </w:tcPr>
          <w:p w14:paraId="6F3A7035" w14:textId="77777777" w:rsidR="00DE78B1" w:rsidRPr="00E9040D" w:rsidRDefault="009C2C3F" w:rsidP="007E2549">
            <w:pPr>
              <w:pStyle w:val="TAC"/>
              <w:rPr>
                <w:i/>
              </w:rPr>
            </w:pPr>
            <w:r>
              <w:rPr>
                <w:noProof/>
                <w:position w:val="-14"/>
              </w:rPr>
              <w:drawing>
                <wp:inline distT="0" distB="0" distL="0" distR="0" wp14:anchorId="3AC6BD1A" wp14:editId="755151F4">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FEF9A7D" w14:textId="77777777" w:rsidR="00DE78B1" w:rsidRPr="00E9040D" w:rsidRDefault="00DE78B1" w:rsidP="007E2549">
            <w:pPr>
              <w:pStyle w:val="TAC"/>
            </w:pPr>
            <w:r w:rsidRPr="00E9040D">
              <w:t>1, 1</w:t>
            </w:r>
          </w:p>
        </w:tc>
      </w:tr>
      <w:tr w:rsidR="00DE78B1" w:rsidRPr="00E9040D" w14:paraId="6B67BAC2" w14:textId="77777777">
        <w:trPr>
          <w:cantSplit/>
          <w:jc w:val="center"/>
        </w:trPr>
        <w:tc>
          <w:tcPr>
            <w:tcW w:w="0" w:type="auto"/>
            <w:vAlign w:val="center"/>
          </w:tcPr>
          <w:p w14:paraId="12E9FAA6" w14:textId="77777777" w:rsidR="00DE78B1" w:rsidRPr="00E9040D" w:rsidRDefault="00DE78B1" w:rsidP="007E2549">
            <w:pPr>
              <w:pStyle w:val="TAC"/>
            </w:pPr>
            <w:r w:rsidRPr="00E9040D">
              <w:t>ACK, ACK, NACK/DTX</w:t>
            </w:r>
          </w:p>
        </w:tc>
        <w:tc>
          <w:tcPr>
            <w:tcW w:w="0" w:type="auto"/>
            <w:vAlign w:val="center"/>
          </w:tcPr>
          <w:p w14:paraId="35417BCF" w14:textId="77777777" w:rsidR="00DE78B1" w:rsidRPr="00E9040D" w:rsidRDefault="009C2C3F" w:rsidP="007E2549">
            <w:pPr>
              <w:pStyle w:val="TAC"/>
              <w:rPr>
                <w:i/>
              </w:rPr>
            </w:pPr>
            <w:r>
              <w:rPr>
                <w:noProof/>
                <w:position w:val="-14"/>
              </w:rPr>
              <w:drawing>
                <wp:inline distT="0" distB="0" distL="0" distR="0" wp14:anchorId="4BC1F0BB" wp14:editId="6A3D0FC5">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C37954F" w14:textId="77777777" w:rsidR="00DE78B1" w:rsidRPr="00E9040D" w:rsidRDefault="00DE78B1" w:rsidP="007E2549">
            <w:pPr>
              <w:pStyle w:val="TAC"/>
            </w:pPr>
            <w:r w:rsidRPr="00E9040D">
              <w:t>1, 0</w:t>
            </w:r>
          </w:p>
        </w:tc>
      </w:tr>
      <w:tr w:rsidR="00DE78B1" w:rsidRPr="00E9040D" w14:paraId="7931F9F7" w14:textId="77777777">
        <w:trPr>
          <w:cantSplit/>
          <w:jc w:val="center"/>
        </w:trPr>
        <w:tc>
          <w:tcPr>
            <w:tcW w:w="0" w:type="auto"/>
            <w:vAlign w:val="center"/>
          </w:tcPr>
          <w:p w14:paraId="05749420" w14:textId="77777777" w:rsidR="00DE78B1" w:rsidRPr="00E9040D" w:rsidRDefault="00DE78B1" w:rsidP="007E2549">
            <w:pPr>
              <w:pStyle w:val="TAC"/>
            </w:pPr>
            <w:r w:rsidRPr="00E9040D">
              <w:t>ACK, NACK/DTX, ACK</w:t>
            </w:r>
          </w:p>
        </w:tc>
        <w:tc>
          <w:tcPr>
            <w:tcW w:w="0" w:type="auto"/>
            <w:vAlign w:val="center"/>
          </w:tcPr>
          <w:p w14:paraId="6463359D" w14:textId="77777777" w:rsidR="00DE78B1" w:rsidRPr="00E9040D" w:rsidRDefault="009C2C3F" w:rsidP="007E2549">
            <w:pPr>
              <w:pStyle w:val="TAC"/>
              <w:rPr>
                <w:i/>
              </w:rPr>
            </w:pPr>
            <w:r>
              <w:rPr>
                <w:noProof/>
                <w:position w:val="-14"/>
              </w:rPr>
              <w:drawing>
                <wp:inline distT="0" distB="0" distL="0" distR="0" wp14:anchorId="4392F09A" wp14:editId="77251D55">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0CA565" w14:textId="77777777" w:rsidR="00DE78B1" w:rsidRPr="00E9040D" w:rsidRDefault="00DE78B1" w:rsidP="007E2549">
            <w:pPr>
              <w:pStyle w:val="TAC"/>
            </w:pPr>
            <w:r w:rsidRPr="00E9040D">
              <w:t>1, 0</w:t>
            </w:r>
          </w:p>
        </w:tc>
      </w:tr>
      <w:tr w:rsidR="00DE78B1" w:rsidRPr="00E9040D" w14:paraId="29F499FC" w14:textId="77777777">
        <w:trPr>
          <w:cantSplit/>
          <w:jc w:val="center"/>
        </w:trPr>
        <w:tc>
          <w:tcPr>
            <w:tcW w:w="0" w:type="auto"/>
            <w:vAlign w:val="center"/>
          </w:tcPr>
          <w:p w14:paraId="0D4F769D" w14:textId="77777777" w:rsidR="00DE78B1" w:rsidRPr="00E9040D" w:rsidRDefault="00DE78B1" w:rsidP="007E2549">
            <w:pPr>
              <w:pStyle w:val="TAC"/>
              <w:rPr>
                <w:lang w:val="sv-SE"/>
              </w:rPr>
            </w:pPr>
            <w:r w:rsidRPr="00E9040D">
              <w:rPr>
                <w:lang w:val="sv-SE"/>
              </w:rPr>
              <w:t>ACK, NACK/DTX, NACK/DTX</w:t>
            </w:r>
          </w:p>
        </w:tc>
        <w:tc>
          <w:tcPr>
            <w:tcW w:w="0" w:type="auto"/>
            <w:vAlign w:val="center"/>
          </w:tcPr>
          <w:p w14:paraId="3C861E81" w14:textId="77777777" w:rsidR="00DE78B1" w:rsidRPr="00E9040D" w:rsidRDefault="009C2C3F" w:rsidP="007E2549">
            <w:pPr>
              <w:pStyle w:val="TAC"/>
              <w:rPr>
                <w:i/>
              </w:rPr>
            </w:pPr>
            <w:r>
              <w:rPr>
                <w:noProof/>
                <w:position w:val="-14"/>
              </w:rPr>
              <w:drawing>
                <wp:inline distT="0" distB="0" distL="0" distR="0" wp14:anchorId="65E33A77" wp14:editId="5946D958">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04D20EB" w14:textId="77777777" w:rsidR="00DE78B1" w:rsidRPr="00E9040D" w:rsidRDefault="00DE78B1" w:rsidP="007E2549">
            <w:pPr>
              <w:pStyle w:val="TAC"/>
            </w:pPr>
            <w:r w:rsidRPr="00E9040D">
              <w:t>1, 1</w:t>
            </w:r>
          </w:p>
        </w:tc>
      </w:tr>
      <w:tr w:rsidR="00DE78B1" w:rsidRPr="00E9040D" w14:paraId="54305467" w14:textId="77777777">
        <w:trPr>
          <w:cantSplit/>
          <w:jc w:val="center"/>
        </w:trPr>
        <w:tc>
          <w:tcPr>
            <w:tcW w:w="0" w:type="auto"/>
            <w:vAlign w:val="center"/>
          </w:tcPr>
          <w:p w14:paraId="27C41E62" w14:textId="77777777" w:rsidR="00DE78B1" w:rsidRPr="00E9040D" w:rsidRDefault="00DE78B1" w:rsidP="007E2549">
            <w:pPr>
              <w:pStyle w:val="TAC"/>
            </w:pPr>
            <w:r w:rsidRPr="00E9040D">
              <w:t>NACK/DTX, ACK, ACK</w:t>
            </w:r>
          </w:p>
        </w:tc>
        <w:tc>
          <w:tcPr>
            <w:tcW w:w="0" w:type="auto"/>
            <w:vAlign w:val="center"/>
          </w:tcPr>
          <w:p w14:paraId="29CE628E" w14:textId="77777777" w:rsidR="00DE78B1" w:rsidRPr="00E9040D" w:rsidRDefault="009C2C3F" w:rsidP="007E2549">
            <w:pPr>
              <w:pStyle w:val="TAC"/>
              <w:rPr>
                <w:i/>
              </w:rPr>
            </w:pPr>
            <w:r>
              <w:rPr>
                <w:noProof/>
                <w:position w:val="-14"/>
              </w:rPr>
              <w:drawing>
                <wp:inline distT="0" distB="0" distL="0" distR="0" wp14:anchorId="0E0CF750" wp14:editId="22787295">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DA7A9F7" w14:textId="77777777" w:rsidR="00DE78B1" w:rsidRPr="00E9040D" w:rsidRDefault="00DE78B1" w:rsidP="007E2549">
            <w:pPr>
              <w:pStyle w:val="TAC"/>
            </w:pPr>
            <w:r w:rsidRPr="00E9040D">
              <w:t>0, 1</w:t>
            </w:r>
          </w:p>
        </w:tc>
      </w:tr>
      <w:tr w:rsidR="00DE78B1" w:rsidRPr="00E9040D" w14:paraId="3E97EFEB" w14:textId="77777777">
        <w:trPr>
          <w:cantSplit/>
          <w:jc w:val="center"/>
        </w:trPr>
        <w:tc>
          <w:tcPr>
            <w:tcW w:w="0" w:type="auto"/>
            <w:vAlign w:val="center"/>
          </w:tcPr>
          <w:p w14:paraId="5D22CE01" w14:textId="77777777" w:rsidR="00DE78B1" w:rsidRPr="00E9040D" w:rsidRDefault="00DE78B1" w:rsidP="007E2549">
            <w:pPr>
              <w:pStyle w:val="TAC"/>
              <w:rPr>
                <w:lang w:val="sv-SE"/>
              </w:rPr>
            </w:pPr>
            <w:r w:rsidRPr="00E9040D">
              <w:rPr>
                <w:lang w:val="sv-SE"/>
              </w:rPr>
              <w:t>NACK/DTX, ACK, NACK/DTX</w:t>
            </w:r>
          </w:p>
        </w:tc>
        <w:tc>
          <w:tcPr>
            <w:tcW w:w="0" w:type="auto"/>
            <w:vAlign w:val="center"/>
          </w:tcPr>
          <w:p w14:paraId="1B45ED5C" w14:textId="77777777" w:rsidR="00DE78B1" w:rsidRPr="00E9040D" w:rsidRDefault="009C2C3F" w:rsidP="007E2549">
            <w:pPr>
              <w:pStyle w:val="TAC"/>
              <w:rPr>
                <w:i/>
              </w:rPr>
            </w:pPr>
            <w:r>
              <w:rPr>
                <w:noProof/>
                <w:position w:val="-14"/>
              </w:rPr>
              <w:drawing>
                <wp:inline distT="0" distB="0" distL="0" distR="0" wp14:anchorId="01D092A7" wp14:editId="3996BFF3">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4AF9299" w14:textId="77777777" w:rsidR="00DE78B1" w:rsidRPr="00E9040D" w:rsidRDefault="00DE78B1" w:rsidP="007E2549">
            <w:pPr>
              <w:pStyle w:val="TAC"/>
            </w:pPr>
            <w:r w:rsidRPr="00E9040D">
              <w:t>0, 1</w:t>
            </w:r>
          </w:p>
        </w:tc>
      </w:tr>
      <w:tr w:rsidR="00DE78B1" w:rsidRPr="00E9040D" w14:paraId="5CBF230D" w14:textId="77777777">
        <w:trPr>
          <w:cantSplit/>
          <w:jc w:val="center"/>
        </w:trPr>
        <w:tc>
          <w:tcPr>
            <w:tcW w:w="0" w:type="auto"/>
            <w:vAlign w:val="center"/>
          </w:tcPr>
          <w:p w14:paraId="65DBD945" w14:textId="77777777" w:rsidR="00DE78B1" w:rsidRPr="00E9040D" w:rsidRDefault="00DE78B1" w:rsidP="007E2549">
            <w:pPr>
              <w:pStyle w:val="TAC"/>
              <w:rPr>
                <w:lang w:val="sv-SE"/>
              </w:rPr>
            </w:pPr>
            <w:r w:rsidRPr="00E9040D">
              <w:rPr>
                <w:lang w:val="sv-SE"/>
              </w:rPr>
              <w:t>NACK/DTX, NACK/DTX, ACK</w:t>
            </w:r>
          </w:p>
        </w:tc>
        <w:tc>
          <w:tcPr>
            <w:tcW w:w="0" w:type="auto"/>
            <w:vAlign w:val="center"/>
          </w:tcPr>
          <w:p w14:paraId="3E2B102C" w14:textId="77777777" w:rsidR="00DE78B1" w:rsidRPr="00E9040D" w:rsidRDefault="009C2C3F" w:rsidP="007E2549">
            <w:pPr>
              <w:pStyle w:val="TAC"/>
              <w:rPr>
                <w:i/>
              </w:rPr>
            </w:pPr>
            <w:r>
              <w:rPr>
                <w:noProof/>
                <w:position w:val="-14"/>
              </w:rPr>
              <w:drawing>
                <wp:inline distT="0" distB="0" distL="0" distR="0" wp14:anchorId="674E985B" wp14:editId="4D37CC0D">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518353D" w14:textId="77777777" w:rsidR="00DE78B1" w:rsidRPr="00E9040D" w:rsidRDefault="00DE78B1" w:rsidP="007E2549">
            <w:pPr>
              <w:pStyle w:val="TAC"/>
            </w:pPr>
            <w:r w:rsidRPr="00E9040D">
              <w:t>0, 0</w:t>
            </w:r>
          </w:p>
        </w:tc>
      </w:tr>
      <w:tr w:rsidR="00DE78B1" w:rsidRPr="00E9040D" w14:paraId="0275F111" w14:textId="77777777">
        <w:trPr>
          <w:cantSplit/>
          <w:jc w:val="center"/>
        </w:trPr>
        <w:tc>
          <w:tcPr>
            <w:tcW w:w="0" w:type="auto"/>
            <w:vAlign w:val="center"/>
          </w:tcPr>
          <w:p w14:paraId="2BB084E9" w14:textId="77777777" w:rsidR="00DE78B1" w:rsidRPr="00E9040D" w:rsidRDefault="00DE78B1" w:rsidP="007E2549">
            <w:pPr>
              <w:pStyle w:val="TAC"/>
              <w:rPr>
                <w:lang w:val="sv-SE"/>
              </w:rPr>
            </w:pPr>
            <w:r w:rsidRPr="00E9040D">
              <w:rPr>
                <w:lang w:val="sv-SE"/>
              </w:rPr>
              <w:t>NACK, NACK/DTX, NACK/DTX</w:t>
            </w:r>
          </w:p>
        </w:tc>
        <w:tc>
          <w:tcPr>
            <w:tcW w:w="0" w:type="auto"/>
            <w:vAlign w:val="center"/>
          </w:tcPr>
          <w:p w14:paraId="2DE7BAA8" w14:textId="77777777" w:rsidR="00DE78B1" w:rsidRPr="00E9040D" w:rsidRDefault="009C2C3F" w:rsidP="007E2549">
            <w:pPr>
              <w:pStyle w:val="TAC"/>
              <w:rPr>
                <w:i/>
              </w:rPr>
            </w:pPr>
            <w:r>
              <w:rPr>
                <w:noProof/>
                <w:position w:val="-14"/>
              </w:rPr>
              <w:drawing>
                <wp:inline distT="0" distB="0" distL="0" distR="0" wp14:anchorId="709BE543" wp14:editId="27B733AD">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DF09AF8" w14:textId="77777777" w:rsidR="00DE78B1" w:rsidRPr="00E9040D" w:rsidRDefault="00DE78B1" w:rsidP="007E2549">
            <w:pPr>
              <w:pStyle w:val="TAC"/>
            </w:pPr>
            <w:r w:rsidRPr="00E9040D">
              <w:t>0, 0</w:t>
            </w:r>
          </w:p>
        </w:tc>
      </w:tr>
      <w:tr w:rsidR="00DE78B1" w:rsidRPr="00E9040D" w14:paraId="1C3A7B17" w14:textId="77777777">
        <w:trPr>
          <w:cantSplit/>
          <w:jc w:val="center"/>
        </w:trPr>
        <w:tc>
          <w:tcPr>
            <w:tcW w:w="0" w:type="auto"/>
            <w:vAlign w:val="center"/>
          </w:tcPr>
          <w:p w14:paraId="01ADCBE8" w14:textId="77777777" w:rsidR="00DE78B1" w:rsidRPr="00E9040D" w:rsidRDefault="00DE78B1" w:rsidP="007E2549">
            <w:pPr>
              <w:pStyle w:val="TAC"/>
              <w:rPr>
                <w:lang w:val="sv-SE"/>
              </w:rPr>
            </w:pPr>
            <w:r w:rsidRPr="00E9040D">
              <w:rPr>
                <w:lang w:val="sv-SE"/>
              </w:rPr>
              <w:t>DTX, NACK/DTX, NACK/DTX</w:t>
            </w:r>
          </w:p>
        </w:tc>
        <w:tc>
          <w:tcPr>
            <w:tcW w:w="0" w:type="auto"/>
            <w:gridSpan w:val="2"/>
            <w:vAlign w:val="center"/>
          </w:tcPr>
          <w:p w14:paraId="037435A4" w14:textId="77777777" w:rsidR="00DE78B1" w:rsidRPr="00E9040D" w:rsidRDefault="00DE78B1" w:rsidP="007E2549">
            <w:pPr>
              <w:pStyle w:val="TAC"/>
            </w:pPr>
            <w:r w:rsidRPr="00E9040D">
              <w:t>No Transmission</w:t>
            </w:r>
          </w:p>
        </w:tc>
      </w:tr>
    </w:tbl>
    <w:p w14:paraId="0A90DB25" w14:textId="77777777" w:rsidR="00DE78B1" w:rsidRDefault="00DE78B1" w:rsidP="00DE78B1"/>
    <w:p w14:paraId="7233C02A" w14:textId="77777777" w:rsidR="007E2549" w:rsidRPr="00E9040D" w:rsidRDefault="007E2549" w:rsidP="00DE78B1"/>
    <w:p w14:paraId="466009C6" w14:textId="77777777"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14:paraId="22EF6E47" w14:textId="77777777">
        <w:trPr>
          <w:cantSplit/>
          <w:jc w:val="center"/>
        </w:trPr>
        <w:tc>
          <w:tcPr>
            <w:tcW w:w="0" w:type="auto"/>
            <w:shd w:val="clear" w:color="auto" w:fill="E0E0E0"/>
            <w:vAlign w:val="center"/>
          </w:tcPr>
          <w:p w14:paraId="6D63D28F" w14:textId="77777777"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14:paraId="2991ABCA" w14:textId="77777777" w:rsidR="00DE78B1" w:rsidRPr="00E9040D" w:rsidRDefault="009C2C3F" w:rsidP="007E2549">
            <w:pPr>
              <w:pStyle w:val="TAH"/>
            </w:pPr>
            <w:r>
              <w:rPr>
                <w:noProof/>
                <w:position w:val="-10"/>
              </w:rPr>
              <w:drawing>
                <wp:inline distT="0" distB="0" distL="0" distR="0" wp14:anchorId="3A4642E6" wp14:editId="34813D3C">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54783754" w14:textId="77777777" w:rsidR="00DE78B1" w:rsidRPr="00E9040D" w:rsidRDefault="009C2C3F" w:rsidP="007E2549">
            <w:pPr>
              <w:pStyle w:val="TAH"/>
            </w:pPr>
            <w:r>
              <w:rPr>
                <w:rFonts w:eastAsia="SimSun"/>
                <w:noProof/>
                <w:position w:val="-10"/>
              </w:rPr>
              <w:drawing>
                <wp:inline distT="0" distB="0" distL="0" distR="0" wp14:anchorId="5D16EBCE" wp14:editId="536122D7">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14:paraId="1D5D6062" w14:textId="77777777">
        <w:trPr>
          <w:cantSplit/>
          <w:jc w:val="center"/>
        </w:trPr>
        <w:tc>
          <w:tcPr>
            <w:tcW w:w="0" w:type="auto"/>
            <w:vAlign w:val="center"/>
          </w:tcPr>
          <w:p w14:paraId="56666EB0" w14:textId="77777777" w:rsidR="00DE78B1" w:rsidRPr="00E9040D" w:rsidRDefault="00DE78B1" w:rsidP="007E2549">
            <w:pPr>
              <w:pStyle w:val="TAC"/>
            </w:pPr>
            <w:r w:rsidRPr="00E9040D">
              <w:t>ACK, ACK, ACK, ACK</w:t>
            </w:r>
          </w:p>
        </w:tc>
        <w:tc>
          <w:tcPr>
            <w:tcW w:w="0" w:type="auto"/>
            <w:vAlign w:val="center"/>
          </w:tcPr>
          <w:p w14:paraId="32B1280F" w14:textId="77777777" w:rsidR="00DE78B1" w:rsidRPr="00E9040D" w:rsidRDefault="009C2C3F" w:rsidP="007E2549">
            <w:pPr>
              <w:pStyle w:val="TAC"/>
              <w:rPr>
                <w:i/>
              </w:rPr>
            </w:pPr>
            <w:r>
              <w:rPr>
                <w:noProof/>
                <w:position w:val="-14"/>
              </w:rPr>
              <w:drawing>
                <wp:inline distT="0" distB="0" distL="0" distR="0" wp14:anchorId="50826640" wp14:editId="35997E6A">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15AA449" w14:textId="77777777" w:rsidR="00DE78B1" w:rsidRPr="00E9040D" w:rsidRDefault="00DE78B1" w:rsidP="007E2549">
            <w:pPr>
              <w:pStyle w:val="TAC"/>
            </w:pPr>
            <w:r w:rsidRPr="00E9040D">
              <w:t>1, 1</w:t>
            </w:r>
          </w:p>
        </w:tc>
      </w:tr>
      <w:tr w:rsidR="00DE78B1" w:rsidRPr="00E9040D" w14:paraId="76FC12C4" w14:textId="77777777">
        <w:trPr>
          <w:cantSplit/>
          <w:jc w:val="center"/>
        </w:trPr>
        <w:tc>
          <w:tcPr>
            <w:tcW w:w="0" w:type="auto"/>
            <w:vAlign w:val="center"/>
          </w:tcPr>
          <w:p w14:paraId="22475D9B" w14:textId="77777777" w:rsidR="00DE78B1" w:rsidRPr="00E9040D" w:rsidRDefault="00DE78B1" w:rsidP="007E2549">
            <w:pPr>
              <w:pStyle w:val="TAC"/>
              <w:rPr>
                <w:lang w:val="sv-SE"/>
              </w:rPr>
            </w:pPr>
            <w:r w:rsidRPr="00E9040D">
              <w:rPr>
                <w:lang w:val="sv-SE"/>
              </w:rPr>
              <w:t>ACK, ACK, ACK, NACK/DTX</w:t>
            </w:r>
          </w:p>
        </w:tc>
        <w:tc>
          <w:tcPr>
            <w:tcW w:w="0" w:type="auto"/>
            <w:vAlign w:val="center"/>
          </w:tcPr>
          <w:p w14:paraId="26DEBA28" w14:textId="77777777" w:rsidR="00DE78B1" w:rsidRPr="00E9040D" w:rsidRDefault="009C2C3F" w:rsidP="007E2549">
            <w:pPr>
              <w:pStyle w:val="TAC"/>
              <w:rPr>
                <w:i/>
              </w:rPr>
            </w:pPr>
            <w:r>
              <w:rPr>
                <w:noProof/>
                <w:position w:val="-14"/>
              </w:rPr>
              <w:drawing>
                <wp:inline distT="0" distB="0" distL="0" distR="0" wp14:anchorId="5C938831" wp14:editId="22DC97EB">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9868DF" w14:textId="77777777" w:rsidR="00DE78B1" w:rsidRPr="00E9040D" w:rsidRDefault="00DE78B1" w:rsidP="007E2549">
            <w:pPr>
              <w:pStyle w:val="TAC"/>
            </w:pPr>
            <w:r w:rsidRPr="00E9040D">
              <w:t>1, 1</w:t>
            </w:r>
          </w:p>
        </w:tc>
      </w:tr>
      <w:tr w:rsidR="00DE78B1" w:rsidRPr="00E9040D" w14:paraId="1F6F62B8" w14:textId="77777777">
        <w:trPr>
          <w:cantSplit/>
          <w:jc w:val="center"/>
        </w:trPr>
        <w:tc>
          <w:tcPr>
            <w:tcW w:w="0" w:type="auto"/>
            <w:vAlign w:val="center"/>
          </w:tcPr>
          <w:p w14:paraId="3F68EEA7" w14:textId="77777777"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14:paraId="3798437A" w14:textId="77777777" w:rsidR="00DE78B1" w:rsidRPr="00E9040D" w:rsidRDefault="009C2C3F" w:rsidP="007E2549">
            <w:pPr>
              <w:pStyle w:val="TAC"/>
              <w:rPr>
                <w:lang w:val="sv-SE"/>
              </w:rPr>
            </w:pPr>
            <w:r>
              <w:rPr>
                <w:noProof/>
                <w:position w:val="-14"/>
              </w:rPr>
              <w:drawing>
                <wp:inline distT="0" distB="0" distL="0" distR="0" wp14:anchorId="03BCDD3A" wp14:editId="7F7FBF27">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7616BBF" w14:textId="77777777" w:rsidR="00DE78B1" w:rsidRPr="00E9040D" w:rsidRDefault="00DE78B1" w:rsidP="007E2549">
            <w:pPr>
              <w:pStyle w:val="TAC"/>
              <w:rPr>
                <w:lang w:val="sv-SE"/>
              </w:rPr>
            </w:pPr>
            <w:r w:rsidRPr="00E9040D">
              <w:t>1, 0</w:t>
            </w:r>
          </w:p>
        </w:tc>
      </w:tr>
      <w:tr w:rsidR="00DE78B1" w:rsidRPr="00E9040D" w14:paraId="4AF073B5" w14:textId="77777777">
        <w:trPr>
          <w:cantSplit/>
          <w:jc w:val="center"/>
        </w:trPr>
        <w:tc>
          <w:tcPr>
            <w:tcW w:w="0" w:type="auto"/>
            <w:vAlign w:val="center"/>
          </w:tcPr>
          <w:p w14:paraId="0F2AE8A4" w14:textId="77777777" w:rsidR="00DE78B1" w:rsidRPr="00E9040D" w:rsidRDefault="00DE78B1" w:rsidP="007E2549">
            <w:pPr>
              <w:pStyle w:val="TAC"/>
              <w:rPr>
                <w:lang w:val="sv-SE"/>
              </w:rPr>
            </w:pPr>
            <w:r w:rsidRPr="00E9040D">
              <w:rPr>
                <w:lang w:val="sv-SE"/>
              </w:rPr>
              <w:t>ACK, ACK, NACK/DTX, NACK/DTX</w:t>
            </w:r>
          </w:p>
        </w:tc>
        <w:tc>
          <w:tcPr>
            <w:tcW w:w="0" w:type="auto"/>
            <w:vAlign w:val="center"/>
          </w:tcPr>
          <w:p w14:paraId="7C2B8D1A" w14:textId="77777777" w:rsidR="00DE78B1" w:rsidRPr="00E9040D" w:rsidRDefault="009C2C3F" w:rsidP="007E2549">
            <w:pPr>
              <w:pStyle w:val="TAC"/>
              <w:rPr>
                <w:i/>
              </w:rPr>
            </w:pPr>
            <w:r>
              <w:rPr>
                <w:noProof/>
                <w:position w:val="-14"/>
              </w:rPr>
              <w:drawing>
                <wp:inline distT="0" distB="0" distL="0" distR="0" wp14:anchorId="62D52723" wp14:editId="264B602E">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DD1211F" w14:textId="77777777" w:rsidR="00DE78B1" w:rsidRPr="00E9040D" w:rsidRDefault="00DE78B1" w:rsidP="007E2549">
            <w:pPr>
              <w:pStyle w:val="TAC"/>
            </w:pPr>
            <w:r w:rsidRPr="00E9040D">
              <w:t>1, 0</w:t>
            </w:r>
          </w:p>
        </w:tc>
      </w:tr>
      <w:tr w:rsidR="00DE78B1" w:rsidRPr="00E9040D" w14:paraId="2A79DC99" w14:textId="77777777">
        <w:trPr>
          <w:cantSplit/>
          <w:jc w:val="center"/>
        </w:trPr>
        <w:tc>
          <w:tcPr>
            <w:tcW w:w="0" w:type="auto"/>
            <w:vAlign w:val="center"/>
          </w:tcPr>
          <w:p w14:paraId="0593D19B" w14:textId="77777777"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14:paraId="12DCDB89" w14:textId="77777777" w:rsidR="00DE78B1" w:rsidRPr="00E9040D" w:rsidRDefault="009C2C3F" w:rsidP="007E2549">
            <w:pPr>
              <w:pStyle w:val="TAC"/>
              <w:rPr>
                <w:lang w:val="sv-SE"/>
              </w:rPr>
            </w:pPr>
            <w:r>
              <w:rPr>
                <w:noProof/>
                <w:position w:val="-14"/>
              </w:rPr>
              <w:drawing>
                <wp:inline distT="0" distB="0" distL="0" distR="0" wp14:anchorId="34B57EDB" wp14:editId="31D06F9A">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DDEE166" w14:textId="77777777" w:rsidR="00DE78B1" w:rsidRPr="00E9040D" w:rsidRDefault="00DE78B1" w:rsidP="007E2549">
            <w:pPr>
              <w:pStyle w:val="TAC"/>
              <w:rPr>
                <w:lang w:val="sv-SE"/>
              </w:rPr>
            </w:pPr>
            <w:r w:rsidRPr="00E9040D">
              <w:t>1, 1</w:t>
            </w:r>
          </w:p>
        </w:tc>
      </w:tr>
      <w:tr w:rsidR="00DE78B1" w:rsidRPr="00E9040D" w14:paraId="1A64376C" w14:textId="77777777">
        <w:trPr>
          <w:cantSplit/>
          <w:jc w:val="center"/>
        </w:trPr>
        <w:tc>
          <w:tcPr>
            <w:tcW w:w="0" w:type="auto"/>
            <w:vAlign w:val="center"/>
          </w:tcPr>
          <w:p w14:paraId="2010AB8E" w14:textId="77777777" w:rsidR="00DE78B1" w:rsidRPr="00E9040D" w:rsidRDefault="00DE78B1" w:rsidP="007E2549">
            <w:pPr>
              <w:pStyle w:val="TAC"/>
              <w:rPr>
                <w:lang w:val="sv-SE"/>
              </w:rPr>
            </w:pPr>
            <w:r w:rsidRPr="00E9040D">
              <w:rPr>
                <w:lang w:val="sv-SE"/>
              </w:rPr>
              <w:t>ACK, NACK/DTX, ACK, NACK/DTX</w:t>
            </w:r>
          </w:p>
        </w:tc>
        <w:tc>
          <w:tcPr>
            <w:tcW w:w="0" w:type="auto"/>
            <w:vAlign w:val="center"/>
          </w:tcPr>
          <w:p w14:paraId="3A92357C" w14:textId="77777777" w:rsidR="00DE78B1" w:rsidRPr="00E9040D" w:rsidRDefault="009C2C3F" w:rsidP="007E2549">
            <w:pPr>
              <w:pStyle w:val="TAC"/>
              <w:rPr>
                <w:i/>
              </w:rPr>
            </w:pPr>
            <w:r>
              <w:rPr>
                <w:noProof/>
                <w:position w:val="-14"/>
              </w:rPr>
              <w:drawing>
                <wp:inline distT="0" distB="0" distL="0" distR="0" wp14:anchorId="24562AD5" wp14:editId="18B5F696">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61ABA27" w14:textId="77777777" w:rsidR="00DE78B1" w:rsidRPr="00E9040D" w:rsidRDefault="00DE78B1" w:rsidP="007E2549">
            <w:pPr>
              <w:pStyle w:val="TAC"/>
            </w:pPr>
            <w:r w:rsidRPr="00E9040D">
              <w:t>1, 0</w:t>
            </w:r>
          </w:p>
        </w:tc>
      </w:tr>
      <w:tr w:rsidR="00DE78B1" w:rsidRPr="00E9040D" w14:paraId="5B3F4C57" w14:textId="77777777">
        <w:trPr>
          <w:cantSplit/>
          <w:jc w:val="center"/>
        </w:trPr>
        <w:tc>
          <w:tcPr>
            <w:tcW w:w="0" w:type="auto"/>
            <w:vAlign w:val="center"/>
          </w:tcPr>
          <w:p w14:paraId="11AEE821" w14:textId="77777777" w:rsidR="00DE78B1" w:rsidRPr="00E9040D" w:rsidRDefault="00DE78B1" w:rsidP="007E2549">
            <w:pPr>
              <w:pStyle w:val="TAC"/>
              <w:rPr>
                <w:lang w:val="sv-SE"/>
              </w:rPr>
            </w:pPr>
            <w:r w:rsidRPr="00E9040D">
              <w:rPr>
                <w:lang w:val="sv-SE"/>
              </w:rPr>
              <w:t>ACK, NACK/DTX, NACK/DTX, ACK</w:t>
            </w:r>
          </w:p>
        </w:tc>
        <w:tc>
          <w:tcPr>
            <w:tcW w:w="0" w:type="auto"/>
            <w:vAlign w:val="center"/>
          </w:tcPr>
          <w:p w14:paraId="7E0BEECF" w14:textId="77777777" w:rsidR="00DE78B1" w:rsidRPr="00E9040D" w:rsidRDefault="009C2C3F" w:rsidP="007E2549">
            <w:pPr>
              <w:pStyle w:val="TAC"/>
              <w:rPr>
                <w:i/>
              </w:rPr>
            </w:pPr>
            <w:r>
              <w:rPr>
                <w:noProof/>
                <w:position w:val="-14"/>
              </w:rPr>
              <w:drawing>
                <wp:inline distT="0" distB="0" distL="0" distR="0" wp14:anchorId="17C19DBB" wp14:editId="79CCBC1D">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AD57D93" w14:textId="77777777" w:rsidR="00DE78B1" w:rsidRPr="00E9040D" w:rsidRDefault="00DE78B1" w:rsidP="007E2549">
            <w:pPr>
              <w:pStyle w:val="TAC"/>
            </w:pPr>
            <w:r w:rsidRPr="00E9040D">
              <w:t>0, 1</w:t>
            </w:r>
          </w:p>
        </w:tc>
      </w:tr>
      <w:tr w:rsidR="00DE78B1" w:rsidRPr="00E9040D" w14:paraId="06366BA7" w14:textId="77777777">
        <w:trPr>
          <w:cantSplit/>
          <w:jc w:val="center"/>
        </w:trPr>
        <w:tc>
          <w:tcPr>
            <w:tcW w:w="0" w:type="auto"/>
            <w:vAlign w:val="center"/>
          </w:tcPr>
          <w:p w14:paraId="26607A93" w14:textId="77777777" w:rsidR="00DE78B1" w:rsidRPr="00E9040D" w:rsidRDefault="00DE78B1" w:rsidP="007E2549">
            <w:pPr>
              <w:pStyle w:val="TAC"/>
              <w:rPr>
                <w:lang w:val="sv-SE"/>
              </w:rPr>
            </w:pPr>
            <w:r w:rsidRPr="00E9040D">
              <w:rPr>
                <w:lang w:val="sv-SE"/>
              </w:rPr>
              <w:t>ACK, NACK/DTX, NACK/DTX, NACK/DTX</w:t>
            </w:r>
          </w:p>
        </w:tc>
        <w:tc>
          <w:tcPr>
            <w:tcW w:w="0" w:type="auto"/>
            <w:vAlign w:val="center"/>
          </w:tcPr>
          <w:p w14:paraId="5E4B327E" w14:textId="77777777" w:rsidR="00DE78B1" w:rsidRPr="00E9040D" w:rsidRDefault="009C2C3F" w:rsidP="007E2549">
            <w:pPr>
              <w:pStyle w:val="TAC"/>
            </w:pPr>
            <w:r>
              <w:rPr>
                <w:noProof/>
                <w:position w:val="-14"/>
              </w:rPr>
              <w:drawing>
                <wp:inline distT="0" distB="0" distL="0" distR="0" wp14:anchorId="3E5992AE" wp14:editId="0D5CF7A7">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5DCE47E" w14:textId="77777777" w:rsidR="00DE78B1" w:rsidRPr="00E9040D" w:rsidRDefault="00DE78B1" w:rsidP="007E2549">
            <w:pPr>
              <w:pStyle w:val="TAC"/>
            </w:pPr>
            <w:r w:rsidRPr="00E9040D">
              <w:t>1, 1</w:t>
            </w:r>
          </w:p>
        </w:tc>
      </w:tr>
      <w:tr w:rsidR="00DE78B1" w:rsidRPr="00E9040D" w14:paraId="3336C7B4" w14:textId="77777777">
        <w:trPr>
          <w:cantSplit/>
          <w:jc w:val="center"/>
        </w:trPr>
        <w:tc>
          <w:tcPr>
            <w:tcW w:w="0" w:type="auto"/>
            <w:vAlign w:val="center"/>
          </w:tcPr>
          <w:p w14:paraId="70CC89C8" w14:textId="77777777"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14:paraId="71CEAC9F" w14:textId="77777777" w:rsidR="00DE78B1" w:rsidRPr="00E9040D" w:rsidRDefault="009C2C3F" w:rsidP="007E2549">
            <w:pPr>
              <w:pStyle w:val="TAC"/>
              <w:rPr>
                <w:i/>
              </w:rPr>
            </w:pPr>
            <w:r>
              <w:rPr>
                <w:noProof/>
                <w:position w:val="-14"/>
              </w:rPr>
              <w:drawing>
                <wp:inline distT="0" distB="0" distL="0" distR="0" wp14:anchorId="42957E5C" wp14:editId="7C1D6E34">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0C1506A" w14:textId="77777777" w:rsidR="00DE78B1" w:rsidRPr="00E9040D" w:rsidRDefault="00DE78B1" w:rsidP="007E2549">
            <w:pPr>
              <w:pStyle w:val="TAC"/>
            </w:pPr>
            <w:r w:rsidRPr="00E9040D">
              <w:t>0, 0</w:t>
            </w:r>
          </w:p>
        </w:tc>
      </w:tr>
      <w:tr w:rsidR="00DE78B1" w:rsidRPr="00E9040D" w14:paraId="70F4C9A1" w14:textId="77777777">
        <w:trPr>
          <w:cantSplit/>
          <w:jc w:val="center"/>
        </w:trPr>
        <w:tc>
          <w:tcPr>
            <w:tcW w:w="0" w:type="auto"/>
            <w:vAlign w:val="center"/>
          </w:tcPr>
          <w:p w14:paraId="57980C05" w14:textId="77777777" w:rsidR="00DE78B1" w:rsidRPr="00E9040D" w:rsidRDefault="00DE78B1" w:rsidP="007E2549">
            <w:pPr>
              <w:pStyle w:val="TAC"/>
              <w:rPr>
                <w:lang w:val="sv-SE"/>
              </w:rPr>
            </w:pPr>
            <w:r w:rsidRPr="00E9040D">
              <w:rPr>
                <w:lang w:val="sv-SE"/>
              </w:rPr>
              <w:t>NACK/DTX, ACK, ACK, NACK/DTX</w:t>
            </w:r>
          </w:p>
        </w:tc>
        <w:tc>
          <w:tcPr>
            <w:tcW w:w="0" w:type="auto"/>
            <w:vAlign w:val="center"/>
          </w:tcPr>
          <w:p w14:paraId="7F120E87" w14:textId="77777777" w:rsidR="00DE78B1" w:rsidRPr="00E9040D" w:rsidRDefault="009C2C3F" w:rsidP="007E2549">
            <w:pPr>
              <w:pStyle w:val="TAC"/>
              <w:rPr>
                <w:i/>
              </w:rPr>
            </w:pPr>
            <w:r>
              <w:rPr>
                <w:noProof/>
                <w:position w:val="-14"/>
              </w:rPr>
              <w:drawing>
                <wp:inline distT="0" distB="0" distL="0" distR="0" wp14:anchorId="1019B87B" wp14:editId="45C6F643">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2C454C4" w14:textId="77777777" w:rsidR="00DE78B1" w:rsidRPr="00E9040D" w:rsidRDefault="00DE78B1" w:rsidP="007E2549">
            <w:pPr>
              <w:pStyle w:val="TAC"/>
            </w:pPr>
            <w:r w:rsidRPr="00E9040D">
              <w:t>0, 1</w:t>
            </w:r>
          </w:p>
        </w:tc>
      </w:tr>
      <w:tr w:rsidR="00DE78B1" w:rsidRPr="00E9040D" w14:paraId="4A3501A2" w14:textId="77777777">
        <w:trPr>
          <w:cantSplit/>
          <w:jc w:val="center"/>
        </w:trPr>
        <w:tc>
          <w:tcPr>
            <w:tcW w:w="0" w:type="auto"/>
            <w:vAlign w:val="center"/>
          </w:tcPr>
          <w:p w14:paraId="79E80B03" w14:textId="77777777" w:rsidR="00DE78B1" w:rsidRPr="00E9040D" w:rsidRDefault="00DE78B1" w:rsidP="007E2549">
            <w:pPr>
              <w:pStyle w:val="TAC"/>
              <w:rPr>
                <w:lang w:val="sv-SE"/>
              </w:rPr>
            </w:pPr>
            <w:r w:rsidRPr="00E9040D">
              <w:rPr>
                <w:lang w:val="sv-SE"/>
              </w:rPr>
              <w:t>NACK/DTX, ACK, NACK/DTX, ACK</w:t>
            </w:r>
          </w:p>
        </w:tc>
        <w:tc>
          <w:tcPr>
            <w:tcW w:w="0" w:type="auto"/>
            <w:vAlign w:val="center"/>
          </w:tcPr>
          <w:p w14:paraId="55FB7716" w14:textId="77777777" w:rsidR="00DE78B1" w:rsidRPr="00E9040D" w:rsidRDefault="009C2C3F" w:rsidP="007E2549">
            <w:pPr>
              <w:pStyle w:val="TAC"/>
              <w:rPr>
                <w:i/>
              </w:rPr>
            </w:pPr>
            <w:r>
              <w:rPr>
                <w:noProof/>
                <w:position w:val="-14"/>
              </w:rPr>
              <w:drawing>
                <wp:inline distT="0" distB="0" distL="0" distR="0" wp14:anchorId="7CE24F4A" wp14:editId="1108B9C1">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B1470B8" w14:textId="77777777" w:rsidR="00DE78B1" w:rsidRPr="00E9040D" w:rsidRDefault="00DE78B1" w:rsidP="007E2549">
            <w:pPr>
              <w:pStyle w:val="TAC"/>
            </w:pPr>
            <w:r w:rsidRPr="00E9040D">
              <w:t>1, 0</w:t>
            </w:r>
          </w:p>
        </w:tc>
      </w:tr>
      <w:tr w:rsidR="00DE78B1" w:rsidRPr="00E9040D" w14:paraId="10CB6E5D" w14:textId="77777777">
        <w:trPr>
          <w:cantSplit/>
          <w:jc w:val="center"/>
        </w:trPr>
        <w:tc>
          <w:tcPr>
            <w:tcW w:w="0" w:type="auto"/>
            <w:vAlign w:val="center"/>
          </w:tcPr>
          <w:p w14:paraId="6E8C85EE" w14:textId="77777777" w:rsidR="00DE78B1" w:rsidRPr="00E9040D" w:rsidRDefault="00DE78B1" w:rsidP="007E2549">
            <w:pPr>
              <w:pStyle w:val="TAC"/>
              <w:rPr>
                <w:lang w:val="sv-SE"/>
              </w:rPr>
            </w:pPr>
            <w:r w:rsidRPr="00E9040D">
              <w:rPr>
                <w:lang w:val="sv-SE"/>
              </w:rPr>
              <w:t>NACK/DTX, ACK, NACK/DTX, NACK/DTX</w:t>
            </w:r>
          </w:p>
        </w:tc>
        <w:tc>
          <w:tcPr>
            <w:tcW w:w="0" w:type="auto"/>
            <w:vAlign w:val="center"/>
          </w:tcPr>
          <w:p w14:paraId="1FFAF2C0" w14:textId="77777777" w:rsidR="00DE78B1" w:rsidRPr="00E9040D" w:rsidRDefault="009C2C3F" w:rsidP="007E2549">
            <w:pPr>
              <w:pStyle w:val="TAC"/>
            </w:pPr>
            <w:r>
              <w:rPr>
                <w:noProof/>
                <w:position w:val="-14"/>
              </w:rPr>
              <w:drawing>
                <wp:inline distT="0" distB="0" distL="0" distR="0" wp14:anchorId="16CADBEF" wp14:editId="7F6429DA">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93F69D1" w14:textId="77777777" w:rsidR="00DE78B1" w:rsidRPr="00E9040D" w:rsidRDefault="00DE78B1" w:rsidP="007E2549">
            <w:pPr>
              <w:pStyle w:val="TAC"/>
            </w:pPr>
            <w:r w:rsidRPr="00E9040D">
              <w:t>0, 1</w:t>
            </w:r>
          </w:p>
        </w:tc>
      </w:tr>
      <w:tr w:rsidR="00DE78B1" w:rsidRPr="00E9040D" w14:paraId="3F1509DF" w14:textId="77777777">
        <w:trPr>
          <w:cantSplit/>
          <w:jc w:val="center"/>
        </w:trPr>
        <w:tc>
          <w:tcPr>
            <w:tcW w:w="0" w:type="auto"/>
            <w:vAlign w:val="center"/>
          </w:tcPr>
          <w:p w14:paraId="6755ADF0" w14:textId="77777777" w:rsidR="00DE78B1" w:rsidRPr="00E9040D" w:rsidRDefault="00DE78B1" w:rsidP="007E2549">
            <w:pPr>
              <w:pStyle w:val="TAC"/>
              <w:rPr>
                <w:lang w:val="sv-SE"/>
              </w:rPr>
            </w:pPr>
            <w:r w:rsidRPr="00E9040D">
              <w:rPr>
                <w:lang w:val="sv-SE"/>
              </w:rPr>
              <w:t>NACK/DTX, NACK/DTX, ACK, ACK</w:t>
            </w:r>
          </w:p>
        </w:tc>
        <w:tc>
          <w:tcPr>
            <w:tcW w:w="0" w:type="auto"/>
            <w:vAlign w:val="center"/>
          </w:tcPr>
          <w:p w14:paraId="5CFECD51" w14:textId="77777777" w:rsidR="00DE78B1" w:rsidRPr="00E9040D" w:rsidRDefault="009C2C3F" w:rsidP="007E2549">
            <w:pPr>
              <w:pStyle w:val="TAC"/>
            </w:pPr>
            <w:r>
              <w:rPr>
                <w:noProof/>
                <w:position w:val="-14"/>
              </w:rPr>
              <w:drawing>
                <wp:inline distT="0" distB="0" distL="0" distR="0" wp14:anchorId="40A67BB8" wp14:editId="4DE50E7F">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617834E" w14:textId="77777777" w:rsidR="00DE78B1" w:rsidRPr="00E9040D" w:rsidRDefault="00DE78B1" w:rsidP="007E2549">
            <w:pPr>
              <w:pStyle w:val="TAC"/>
            </w:pPr>
            <w:r w:rsidRPr="00E9040D">
              <w:t>0, 1</w:t>
            </w:r>
          </w:p>
        </w:tc>
      </w:tr>
      <w:tr w:rsidR="00DE78B1" w:rsidRPr="00E9040D" w14:paraId="07A7DBAF" w14:textId="77777777">
        <w:trPr>
          <w:cantSplit/>
          <w:jc w:val="center"/>
        </w:trPr>
        <w:tc>
          <w:tcPr>
            <w:tcW w:w="0" w:type="auto"/>
            <w:vAlign w:val="center"/>
          </w:tcPr>
          <w:p w14:paraId="2528953E" w14:textId="77777777" w:rsidR="00DE78B1" w:rsidRPr="00E9040D" w:rsidRDefault="00DE78B1" w:rsidP="007E2549">
            <w:pPr>
              <w:pStyle w:val="TAC"/>
              <w:rPr>
                <w:lang w:val="sv-SE"/>
              </w:rPr>
            </w:pPr>
            <w:r w:rsidRPr="00E9040D">
              <w:rPr>
                <w:lang w:val="sv-SE"/>
              </w:rPr>
              <w:t>NACK/DTX, NACK/DTX, ACK, NACK/DTX</w:t>
            </w:r>
          </w:p>
        </w:tc>
        <w:tc>
          <w:tcPr>
            <w:tcW w:w="0" w:type="auto"/>
            <w:vAlign w:val="center"/>
          </w:tcPr>
          <w:p w14:paraId="20F22E36" w14:textId="77777777" w:rsidR="00DE78B1" w:rsidRPr="00E9040D" w:rsidRDefault="009C2C3F" w:rsidP="007E2549">
            <w:pPr>
              <w:pStyle w:val="TAC"/>
            </w:pPr>
            <w:r>
              <w:rPr>
                <w:noProof/>
                <w:position w:val="-14"/>
              </w:rPr>
              <w:drawing>
                <wp:inline distT="0" distB="0" distL="0" distR="0" wp14:anchorId="6769F101" wp14:editId="664FAF84">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5E39A6C" w14:textId="77777777" w:rsidR="00DE78B1" w:rsidRPr="00E9040D" w:rsidRDefault="00DE78B1" w:rsidP="007E2549">
            <w:pPr>
              <w:pStyle w:val="TAC"/>
            </w:pPr>
            <w:r w:rsidRPr="00E9040D">
              <w:t>0, 0</w:t>
            </w:r>
          </w:p>
        </w:tc>
      </w:tr>
      <w:tr w:rsidR="00DE78B1" w:rsidRPr="00E9040D" w14:paraId="511C6E9A" w14:textId="77777777">
        <w:trPr>
          <w:cantSplit/>
          <w:jc w:val="center"/>
        </w:trPr>
        <w:tc>
          <w:tcPr>
            <w:tcW w:w="0" w:type="auto"/>
            <w:vAlign w:val="center"/>
          </w:tcPr>
          <w:p w14:paraId="4DA36FC3" w14:textId="77777777" w:rsidR="00DE78B1" w:rsidRPr="00E9040D" w:rsidRDefault="00DE78B1" w:rsidP="007E2549">
            <w:pPr>
              <w:pStyle w:val="TAC"/>
              <w:rPr>
                <w:lang w:val="sv-SE"/>
              </w:rPr>
            </w:pPr>
            <w:r w:rsidRPr="00E9040D">
              <w:rPr>
                <w:lang w:val="sv-SE"/>
              </w:rPr>
              <w:t>NACK/DTX, NACK/DTX, NACK/DTX, ACK</w:t>
            </w:r>
          </w:p>
        </w:tc>
        <w:tc>
          <w:tcPr>
            <w:tcW w:w="0" w:type="auto"/>
            <w:vAlign w:val="center"/>
          </w:tcPr>
          <w:p w14:paraId="1203659B" w14:textId="77777777" w:rsidR="00DE78B1" w:rsidRPr="00E9040D" w:rsidRDefault="009C2C3F" w:rsidP="007E2549">
            <w:pPr>
              <w:pStyle w:val="TAC"/>
            </w:pPr>
            <w:r>
              <w:rPr>
                <w:noProof/>
                <w:position w:val="-14"/>
              </w:rPr>
              <w:drawing>
                <wp:inline distT="0" distB="0" distL="0" distR="0" wp14:anchorId="1A0D5A55" wp14:editId="0D4F40A1">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75DB604" w14:textId="77777777" w:rsidR="00DE78B1" w:rsidRPr="00E9040D" w:rsidRDefault="00DE78B1" w:rsidP="007E2549">
            <w:pPr>
              <w:pStyle w:val="TAC"/>
            </w:pPr>
            <w:r w:rsidRPr="00E9040D">
              <w:t>0, 0</w:t>
            </w:r>
          </w:p>
        </w:tc>
      </w:tr>
      <w:tr w:rsidR="00DE78B1" w:rsidRPr="00E9040D" w14:paraId="31169616" w14:textId="77777777">
        <w:trPr>
          <w:cantSplit/>
          <w:jc w:val="center"/>
        </w:trPr>
        <w:tc>
          <w:tcPr>
            <w:tcW w:w="0" w:type="auto"/>
            <w:vAlign w:val="center"/>
          </w:tcPr>
          <w:p w14:paraId="4ACBD7CC" w14:textId="77777777" w:rsidR="00DE78B1" w:rsidRPr="00E9040D" w:rsidRDefault="00DE78B1" w:rsidP="007E2549">
            <w:pPr>
              <w:pStyle w:val="TAC"/>
              <w:rPr>
                <w:lang w:val="sv-SE"/>
              </w:rPr>
            </w:pPr>
            <w:r w:rsidRPr="00E9040D">
              <w:rPr>
                <w:lang w:val="sv-SE"/>
              </w:rPr>
              <w:t>NACK, NACK/DTX, NACK/DTX, NACK/DTX</w:t>
            </w:r>
          </w:p>
        </w:tc>
        <w:tc>
          <w:tcPr>
            <w:tcW w:w="0" w:type="auto"/>
            <w:vAlign w:val="center"/>
          </w:tcPr>
          <w:p w14:paraId="09227C63" w14:textId="77777777" w:rsidR="00DE78B1" w:rsidRPr="00E9040D" w:rsidRDefault="009C2C3F" w:rsidP="007E2549">
            <w:pPr>
              <w:pStyle w:val="TAC"/>
            </w:pPr>
            <w:r>
              <w:rPr>
                <w:noProof/>
                <w:position w:val="-14"/>
              </w:rPr>
              <w:drawing>
                <wp:inline distT="0" distB="0" distL="0" distR="0" wp14:anchorId="346F1A7C" wp14:editId="2557D127">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B0A9C30" w14:textId="77777777" w:rsidR="00DE78B1" w:rsidRPr="00E9040D" w:rsidRDefault="00DE78B1" w:rsidP="007E2549">
            <w:pPr>
              <w:pStyle w:val="TAC"/>
            </w:pPr>
            <w:r w:rsidRPr="00E9040D">
              <w:t>0, 0</w:t>
            </w:r>
          </w:p>
        </w:tc>
      </w:tr>
      <w:tr w:rsidR="00DE78B1" w:rsidRPr="00E9040D" w14:paraId="39447E29" w14:textId="77777777">
        <w:trPr>
          <w:cantSplit/>
          <w:jc w:val="center"/>
        </w:trPr>
        <w:tc>
          <w:tcPr>
            <w:tcW w:w="0" w:type="auto"/>
            <w:vAlign w:val="center"/>
          </w:tcPr>
          <w:p w14:paraId="4A8889C1" w14:textId="77777777"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14:paraId="7319A10E" w14:textId="77777777" w:rsidR="00DE78B1" w:rsidRPr="00E9040D" w:rsidRDefault="00DE78B1" w:rsidP="007E2549">
            <w:pPr>
              <w:pStyle w:val="TAC"/>
            </w:pPr>
            <w:r w:rsidRPr="00E9040D">
              <w:t>No Transmission</w:t>
            </w:r>
          </w:p>
        </w:tc>
      </w:tr>
    </w:tbl>
    <w:p w14:paraId="13A8D047" w14:textId="77777777" w:rsidR="00DE78B1" w:rsidRDefault="00DE78B1" w:rsidP="00DE78B1"/>
    <w:p w14:paraId="4E4ADE0D" w14:textId="77777777" w:rsidR="007E2549" w:rsidRPr="00E9040D" w:rsidRDefault="007E2549" w:rsidP="00DE78B1"/>
    <w:p w14:paraId="293583A6" w14:textId="77777777"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14:anchorId="34FF914C" wp14:editId="4B75D911">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14:paraId="474E9664" w14:textId="77777777">
        <w:trPr>
          <w:cantSplit/>
          <w:jc w:val="center"/>
        </w:trPr>
        <w:tc>
          <w:tcPr>
            <w:tcW w:w="0" w:type="auto"/>
            <w:vMerge w:val="restart"/>
            <w:shd w:val="clear" w:color="auto" w:fill="E0E0E0"/>
            <w:vAlign w:val="center"/>
          </w:tcPr>
          <w:p w14:paraId="05083281" w14:textId="77777777" w:rsidR="00D8313B" w:rsidRPr="00E9040D" w:rsidRDefault="00D8313B" w:rsidP="007E2549">
            <w:pPr>
              <w:pStyle w:val="TAH"/>
            </w:pPr>
            <w:r w:rsidRPr="00E9040D">
              <w:t>A</w:t>
            </w:r>
          </w:p>
        </w:tc>
        <w:tc>
          <w:tcPr>
            <w:tcW w:w="0" w:type="auto"/>
            <w:gridSpan w:val="4"/>
            <w:shd w:val="clear" w:color="auto" w:fill="E0E0E0"/>
            <w:vAlign w:val="center"/>
          </w:tcPr>
          <w:p w14:paraId="26861F02" w14:textId="77777777" w:rsidR="00D8313B" w:rsidRPr="00E9040D" w:rsidRDefault="00D8313B" w:rsidP="007E2549">
            <w:pPr>
              <w:pStyle w:val="TAH"/>
            </w:pPr>
            <w:r w:rsidRPr="00E9040D">
              <w:t>HARQ-ACK(j)</w:t>
            </w:r>
          </w:p>
          <w:p w14:paraId="026066A6" w14:textId="77777777" w:rsidR="00D8313B" w:rsidRPr="00E9040D" w:rsidRDefault="00D8313B" w:rsidP="007E2549">
            <w:pPr>
              <w:pStyle w:val="TAH"/>
            </w:pPr>
          </w:p>
        </w:tc>
      </w:tr>
      <w:tr w:rsidR="00D8313B" w:rsidRPr="00E9040D" w14:paraId="54E0DBBF" w14:textId="77777777">
        <w:trPr>
          <w:cantSplit/>
          <w:jc w:val="center"/>
        </w:trPr>
        <w:tc>
          <w:tcPr>
            <w:tcW w:w="0" w:type="auto"/>
            <w:vMerge/>
            <w:shd w:val="clear" w:color="auto" w:fill="E0E0E0"/>
            <w:vAlign w:val="center"/>
          </w:tcPr>
          <w:p w14:paraId="2CEC5AFD" w14:textId="77777777" w:rsidR="00D8313B" w:rsidRPr="00E9040D" w:rsidRDefault="00D8313B" w:rsidP="007E2549">
            <w:pPr>
              <w:pStyle w:val="TAH"/>
            </w:pPr>
          </w:p>
        </w:tc>
        <w:tc>
          <w:tcPr>
            <w:tcW w:w="0" w:type="auto"/>
            <w:shd w:val="clear" w:color="auto" w:fill="E0E0E0"/>
            <w:vAlign w:val="center"/>
          </w:tcPr>
          <w:p w14:paraId="026B7288" w14:textId="77777777" w:rsidR="00D8313B" w:rsidRPr="00E9040D" w:rsidRDefault="00D8313B" w:rsidP="007E2549">
            <w:pPr>
              <w:pStyle w:val="TAH"/>
            </w:pPr>
            <w:r w:rsidRPr="00E9040D">
              <w:t>HARQ-ACK(0)</w:t>
            </w:r>
          </w:p>
        </w:tc>
        <w:tc>
          <w:tcPr>
            <w:tcW w:w="0" w:type="auto"/>
            <w:shd w:val="clear" w:color="auto" w:fill="E0E0E0"/>
            <w:vAlign w:val="center"/>
          </w:tcPr>
          <w:p w14:paraId="6F157DFB" w14:textId="77777777" w:rsidR="00D8313B" w:rsidRPr="00E9040D" w:rsidRDefault="00D8313B" w:rsidP="007E2549">
            <w:pPr>
              <w:pStyle w:val="TAH"/>
            </w:pPr>
            <w:r w:rsidRPr="00E9040D">
              <w:t>HARQ-ACK(1)</w:t>
            </w:r>
          </w:p>
        </w:tc>
        <w:tc>
          <w:tcPr>
            <w:tcW w:w="0" w:type="auto"/>
            <w:shd w:val="clear" w:color="auto" w:fill="E0E0E0"/>
            <w:vAlign w:val="center"/>
          </w:tcPr>
          <w:p w14:paraId="268EF754" w14:textId="77777777" w:rsidR="00D8313B" w:rsidRPr="00E9040D" w:rsidRDefault="00D8313B" w:rsidP="007E2549">
            <w:pPr>
              <w:pStyle w:val="TAH"/>
            </w:pPr>
            <w:r w:rsidRPr="00E9040D">
              <w:t>HARQ-ACK(2)</w:t>
            </w:r>
          </w:p>
        </w:tc>
        <w:tc>
          <w:tcPr>
            <w:tcW w:w="0" w:type="auto"/>
            <w:shd w:val="clear" w:color="auto" w:fill="E0E0E0"/>
            <w:vAlign w:val="center"/>
          </w:tcPr>
          <w:p w14:paraId="55B326B5" w14:textId="77777777" w:rsidR="00D8313B" w:rsidRPr="00E9040D" w:rsidRDefault="00D8313B" w:rsidP="007E2549">
            <w:pPr>
              <w:pStyle w:val="TAH"/>
            </w:pPr>
            <w:r w:rsidRPr="00E9040D">
              <w:t>HARQ-ACK(3)</w:t>
            </w:r>
          </w:p>
        </w:tc>
      </w:tr>
      <w:tr w:rsidR="00D8313B" w:rsidRPr="00E9040D" w14:paraId="3EB7EFA4" w14:textId="77777777">
        <w:trPr>
          <w:cantSplit/>
          <w:jc w:val="center"/>
        </w:trPr>
        <w:tc>
          <w:tcPr>
            <w:tcW w:w="0" w:type="auto"/>
            <w:vAlign w:val="center"/>
          </w:tcPr>
          <w:p w14:paraId="515B211A" w14:textId="77777777" w:rsidR="00D8313B" w:rsidRPr="00E9040D" w:rsidRDefault="00D8313B" w:rsidP="007E2549">
            <w:pPr>
              <w:pStyle w:val="TAC"/>
            </w:pPr>
            <w:r w:rsidRPr="00E9040D">
              <w:t>4</w:t>
            </w:r>
          </w:p>
        </w:tc>
        <w:tc>
          <w:tcPr>
            <w:tcW w:w="0" w:type="auto"/>
            <w:vAlign w:val="center"/>
          </w:tcPr>
          <w:p w14:paraId="3011BFCF" w14:textId="77777777"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14:paraId="33F8281D" w14:textId="77777777"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14:paraId="5227B80D" w14:textId="77777777"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14:paraId="58CCAA8E" w14:textId="77777777"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14:paraId="31712931" w14:textId="77777777" w:rsidR="00DE78B1" w:rsidRPr="00E9040D" w:rsidRDefault="00DE78B1" w:rsidP="00DE78B1"/>
    <w:p w14:paraId="5D4602A2" w14:textId="77777777"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14:anchorId="03152D75" wp14:editId="5E7D9188">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14:anchorId="1244F8CF" wp14:editId="7B09E4FA">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14:anchorId="45A24B79" wp14:editId="7E363626">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14:anchorId="00C83DCE" wp14:editId="1CF7ADD4">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14:anchorId="64D45503" wp14:editId="40CE45DE">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14:anchorId="445B3BDA" wp14:editId="7B13EABD">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14:anchorId="46215EFA" wp14:editId="094582A7">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14:anchorId="4AB1EE60" wp14:editId="2712AB13">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w:t>
      </w:r>
      <w:proofErr w:type="spellStart"/>
      <w:r w:rsidRPr="00E9040D">
        <w:t>and</w:t>
      </w:r>
      <w:proofErr w:type="spellEnd"/>
      <w:r w:rsidRPr="00E9040D">
        <w:t xml:space="preserve"> </w:t>
      </w:r>
      <w:r w:rsidR="009C2C3F">
        <w:rPr>
          <w:noProof/>
          <w:position w:val="-14"/>
        </w:rPr>
        <w:drawing>
          <wp:inline distT="0" distB="0" distL="0" distR="0" wp14:anchorId="1239B559" wp14:editId="4AEEC8B6">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14:paraId="61DFE5C7" w14:textId="77777777" w:rsidR="00DE78B1" w:rsidRPr="00E9040D" w:rsidRDefault="00DE78B1" w:rsidP="00DE78B1"/>
    <w:p w14:paraId="657EF6D5" w14:textId="77777777" w:rsidR="00DE78B1" w:rsidRPr="00E9040D" w:rsidRDefault="00DE78B1" w:rsidP="00DE78B1">
      <w:r w:rsidRPr="00E9040D">
        <w:t>For Primary cell:</w:t>
      </w:r>
    </w:p>
    <w:p w14:paraId="52D026AA" w14:textId="77777777"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14:anchorId="4596BC7E" wp14:editId="42CA0776">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14:anchorId="5B8D23F7" wp14:editId="50A99C5D">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14:paraId="16682712" w14:textId="77777777"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14:anchorId="15E06944" wp14:editId="5D330222">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14:paraId="34AF92D0" w14:textId="77777777"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14:anchorId="08E5C78B" wp14:editId="7224D644">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14:anchorId="0A3CE671" wp14:editId="5D613AB7">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14:anchorId="76166B20" wp14:editId="5518930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14:anchorId="2ACC41E4" wp14:editId="790887F7">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14:anchorId="5754FB27" wp14:editId="7233DAB6">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14:anchorId="4A5A6643" wp14:editId="0911F2C8">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14:anchorId="109B9F5A" wp14:editId="3D3CF81E">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14:anchorId="6707681E" wp14:editId="22324335">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14:anchorId="7D4908D7" wp14:editId="75E50FF8">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14:anchorId="6FA2A4A3" wp14:editId="4D92F1AF">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14:anchorId="194E92C7" wp14:editId="7661ABB7">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14:paraId="4EA01505" w14:textId="77777777"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14:anchorId="1C057A01" wp14:editId="192628D8">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14:anchorId="67F9ADF3" wp14:editId="7093280E">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14:anchorId="587486B0" wp14:editId="095FF378">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14:anchorId="410BFACA" wp14:editId="03A0FA11">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14:paraId="6E534A63" w14:textId="77777777" w:rsidR="007B6413" w:rsidRDefault="00AB1D8E" w:rsidP="008260B9">
      <w:pPr>
        <w:pStyle w:val="B3"/>
      </w:pPr>
      <w:r>
        <w:t>-</w:t>
      </w:r>
      <w:r>
        <w:tab/>
      </w:r>
      <w:r w:rsidR="00CC5BCE" w:rsidRPr="00E9040D">
        <w:t xml:space="preserve">If EPDCCH-PRB-set </w:t>
      </w:r>
      <w:r w:rsidR="009C2C3F">
        <w:rPr>
          <w:noProof/>
          <w:position w:val="-10"/>
        </w:rPr>
        <w:drawing>
          <wp:inline distT="0" distB="0" distL="0" distR="0" wp14:anchorId="51A61A1E" wp14:editId="6C44D6B9">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14:paraId="0C59B58C" w14:textId="77777777" w:rsidR="00CC5BCE" w:rsidRPr="00E9040D" w:rsidRDefault="007B6413" w:rsidP="0058579F">
      <w:pPr>
        <w:pStyle w:val="B4"/>
        <w:rPr>
          <w:rFonts w:eastAsia="SimSun"/>
          <w:lang w:eastAsia="zh-CN"/>
        </w:rPr>
      </w:pPr>
      <w:r>
        <w:t xml:space="preserve"> </w:t>
      </w:r>
      <w:r w:rsidR="009C2C3F">
        <w:rPr>
          <w:noProof/>
        </w:rPr>
        <w:drawing>
          <wp:inline distT="0" distB="0" distL="0" distR="0" wp14:anchorId="27EE71A4" wp14:editId="018A72EE">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8967FD1" w14:textId="77777777" w:rsidR="007B6413" w:rsidRDefault="00AB1D8E" w:rsidP="008260B9">
      <w:pPr>
        <w:pStyle w:val="B3"/>
      </w:pPr>
      <w:r>
        <w:t>-</w:t>
      </w:r>
      <w:r>
        <w:tab/>
      </w:r>
      <w:r w:rsidR="00CC5BCE" w:rsidRPr="00E9040D">
        <w:t xml:space="preserve">If EPDCCH-PRB-set </w:t>
      </w:r>
      <w:r w:rsidR="009C2C3F">
        <w:rPr>
          <w:noProof/>
          <w:position w:val="-10"/>
        </w:rPr>
        <w:drawing>
          <wp:inline distT="0" distB="0" distL="0" distR="0" wp14:anchorId="3767B97A" wp14:editId="21434CD3">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14:paraId="70B26B76" w14:textId="77777777" w:rsidR="00CC5BCE" w:rsidRPr="00E9040D" w:rsidRDefault="007B6413" w:rsidP="0058579F">
      <w:pPr>
        <w:pStyle w:val="B4"/>
        <w:rPr>
          <w:rFonts w:eastAsia="SimSun"/>
          <w:lang w:eastAsia="zh-CN"/>
        </w:rPr>
      </w:pPr>
      <w:r>
        <w:t xml:space="preserve"> </w:t>
      </w:r>
      <w:r w:rsidR="009C2C3F">
        <w:rPr>
          <w:noProof/>
        </w:rPr>
        <w:drawing>
          <wp:inline distT="0" distB="0" distL="0" distR="0" wp14:anchorId="2DE6EEE1" wp14:editId="0F66F85F">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07D17559" w14:textId="77777777"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14:anchorId="7C5304B0" wp14:editId="17E7CC46">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3294687B" wp14:editId="0279025E">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775C6ECB" wp14:editId="301346C1">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6E8E1EF8" wp14:editId="5D470D86">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09DEAA38" wp14:editId="3E34E655">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0E75295E" wp14:editId="3FC0B07F">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5E3FDE90" wp14:editId="534A1FC4">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5DB179CB" wp14:editId="7C9A478B">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14:anchorId="45B7A7CA" wp14:editId="31ACD9CF">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4F2CA37A" wp14:editId="7E8871E2">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14:anchorId="5385E0E3" wp14:editId="521152FC">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7DA9644F" wp14:editId="667A37F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14:anchorId="79C0DB29" wp14:editId="76A4A017">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249E7749" wp14:editId="6E52F8C5">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14:anchorId="001E81D3" wp14:editId="2D6730A1">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6AC15413" wp14:editId="15C33EFD">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14:anchorId="7E541A77" wp14:editId="7B884E06">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14:anchorId="372633B1" wp14:editId="4F99DC59">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14:anchorId="5CA7345F" wp14:editId="15910BE3">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7881C21A" wp14:editId="250059F4">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14:anchorId="1987BEE2" wp14:editId="07B2A465">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14:anchorId="6B596452" wp14:editId="5F6A8F61">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14:anchorId="160B642B" wp14:editId="4E0E76A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 </w:t>
      </w:r>
      <w:r w:rsidR="009C2C3F">
        <w:rPr>
          <w:noProof/>
          <w:position w:val="-14"/>
        </w:rPr>
        <w:drawing>
          <wp:inline distT="0" distB="0" distL="0" distR="0" wp14:anchorId="1BE9AA06" wp14:editId="6E2C701C">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14:anchorId="39D5CA66" wp14:editId="59C27801">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14:anchorId="1482AD1C" wp14:editId="7437D07A">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14:paraId="098F84F8" w14:textId="77777777"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14:anchorId="1C45D933" wp14:editId="3EAA3D3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23FA351A" wp14:editId="50D3F80B">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14:paraId="61ECC2F5" w14:textId="77777777"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14:anchorId="6EDF906A" wp14:editId="11B42B38">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14:paraId="530018EE" w14:textId="77777777"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14:anchorId="47EACECC" wp14:editId="160C3E94">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14:anchorId="6EC97EC4" wp14:editId="43111E96">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02CF443A" wp14:editId="64790F7A">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14:anchorId="1353B42F" wp14:editId="0D343908">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14:paraId="45C939D4" w14:textId="77777777"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14:anchorId="277CA619" wp14:editId="73FCDDC7">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46D50D2F" wp14:editId="7667A182">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00ABE57A" wp14:editId="5D8F268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14:anchorId="57C4EAA5" wp14:editId="386AA1B2">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14:anchorId="6DC9F6C3" wp14:editId="780C9384">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14:paraId="53BC4BE9" w14:textId="77777777"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14:anchorId="158438C0" wp14:editId="0C81D2BA">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14:anchorId="6B7DED27" wp14:editId="58FFEB3A">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14:anchorId="6CEFE5DC" wp14:editId="4A52284D">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4CE0E3B8" wp14:editId="6A8CEA33">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14:anchorId="3B0196FF" wp14:editId="470A80C4">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14:anchorId="78FAA7A8" wp14:editId="42FECAAC">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14:paraId="79B917F0" w14:textId="77777777"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14:anchorId="43B1FF07" wp14:editId="1E918184">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4F2273DA" wp14:editId="77C3564C">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14:anchorId="1BD2953A" wp14:editId="78B39008">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14:anchorId="1BA98B6E" wp14:editId="5256ACA3">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14:anchorId="6229D376" wp14:editId="79A2456F">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14:anchorId="614E9EEB" wp14:editId="20339748">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14:anchorId="763F6CEF" wp14:editId="7A430D79">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14:anchorId="7968D683" wp14:editId="45FA4DA9">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14:anchorId="2E821FCB" wp14:editId="510A6897">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14:anchorId="175B4B64" wp14:editId="2467E956">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14:paraId="4CD83A6A" w14:textId="77777777"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14:anchorId="416F4FF3" wp14:editId="665AF098">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14:anchorId="49CCF6D2" wp14:editId="5725BCF1">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5DCE3D8B" wp14:editId="4C1BEF16">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14:anchorId="66B006EA" wp14:editId="0A063CBE">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14:paraId="1E45C176" w14:textId="77777777" w:rsidR="007B6413" w:rsidRDefault="00902E64" w:rsidP="008260B9">
      <w:pPr>
        <w:pStyle w:val="B3"/>
      </w:pPr>
      <w:r>
        <w:t>-</w:t>
      </w:r>
      <w:r>
        <w:tab/>
      </w:r>
      <w:r w:rsidR="00AB1D8E" w:rsidRPr="00E9040D">
        <w:t xml:space="preserve">If EPDCCH-PRB-set </w:t>
      </w:r>
      <w:r w:rsidR="009C2C3F">
        <w:rPr>
          <w:noProof/>
          <w:position w:val="-10"/>
        </w:rPr>
        <w:drawing>
          <wp:inline distT="0" distB="0" distL="0" distR="0" wp14:anchorId="2C54F08F" wp14:editId="519D65E1">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14:paraId="751B943F" w14:textId="77777777" w:rsidR="00AB1D8E" w:rsidRPr="00E9040D" w:rsidRDefault="007B6413" w:rsidP="007B6413">
      <w:pPr>
        <w:pStyle w:val="B4"/>
        <w:rPr>
          <w:rFonts w:eastAsia="SimSun"/>
          <w:lang w:eastAsia="zh-CN"/>
        </w:rPr>
      </w:pPr>
      <w:r>
        <w:t xml:space="preserve"> </w:t>
      </w:r>
      <w:r w:rsidR="009C2C3F">
        <w:rPr>
          <w:noProof/>
        </w:rPr>
        <w:drawing>
          <wp:inline distT="0" distB="0" distL="0" distR="0" wp14:anchorId="1E5A50F7" wp14:editId="09E0E09C">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3E13208F" w14:textId="77777777" w:rsidR="007B6413" w:rsidRDefault="00902E64" w:rsidP="008260B9">
      <w:pPr>
        <w:pStyle w:val="B3"/>
      </w:pPr>
      <w:r>
        <w:t>-</w:t>
      </w:r>
      <w:r>
        <w:tab/>
      </w:r>
      <w:r w:rsidR="00AB1D8E" w:rsidRPr="00E9040D">
        <w:t xml:space="preserve">If EPDCCH-PRB-set </w:t>
      </w:r>
      <w:r w:rsidR="009C2C3F">
        <w:rPr>
          <w:noProof/>
          <w:position w:val="-10"/>
        </w:rPr>
        <w:drawing>
          <wp:inline distT="0" distB="0" distL="0" distR="0" wp14:anchorId="13158216" wp14:editId="3B2C4F6C">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14:paraId="7ED4E889" w14:textId="77777777" w:rsidR="00AB1D8E" w:rsidRPr="00E9040D" w:rsidRDefault="007B6413" w:rsidP="007B6413">
      <w:pPr>
        <w:pStyle w:val="B4"/>
        <w:rPr>
          <w:rFonts w:eastAsia="SimSun"/>
          <w:lang w:eastAsia="zh-CN"/>
        </w:rPr>
      </w:pPr>
      <w:r>
        <w:t xml:space="preserve"> </w:t>
      </w:r>
      <w:r w:rsidR="009C2C3F">
        <w:rPr>
          <w:noProof/>
        </w:rPr>
        <w:drawing>
          <wp:inline distT="0" distB="0" distL="0" distR="0" wp14:anchorId="2DEFBC60" wp14:editId="611A760E">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48E9C0C3" w14:textId="77777777" w:rsidR="00AB1D8E" w:rsidRDefault="00AB1D8E" w:rsidP="0058579F">
      <w:pPr>
        <w:pStyle w:val="B2"/>
        <w:ind w:firstLine="0"/>
        <w:rPr>
          <w:rFonts w:eastAsia="SimSun"/>
          <w:lang w:val="en-US" w:eastAsia="zh-CN"/>
        </w:rPr>
      </w:pPr>
      <w:r>
        <w:rPr>
          <w:rFonts w:eastAsia="SimSun"/>
          <w:lang w:val="en-US" w:eastAsia="zh-CN"/>
        </w:rPr>
        <w:t>where</w:t>
      </w:r>
    </w:p>
    <w:p w14:paraId="4A94CF62" w14:textId="77777777"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14:anchorId="4F2FE65B" wp14:editId="7BA500C7">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14:anchorId="041BDCB1" wp14:editId="3BEE124C">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14:anchorId="3740B697" wp14:editId="48A9958C">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14:anchorId="2CDAFBC5" wp14:editId="67F97B39">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14:anchorId="68F91E8F" wp14:editId="38164085">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14:paraId="49E4B493" w14:textId="77777777"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14:anchorId="48B60FB9" wp14:editId="0B860B25">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14:anchorId="3066433D" wp14:editId="5E2E48DC">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14:anchorId="30AE07A0" wp14:editId="1F674797">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14:anchorId="583223C0" wp14:editId="169269EC">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14:anchorId="09F64F2A" wp14:editId="4947BC39">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14:paraId="65F03A4D" w14:textId="77777777"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14:anchorId="600CB8DD" wp14:editId="631CCE2D">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631E70A8" wp14:editId="21D4D4D8">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14:anchorId="7CF626F3" wp14:editId="0A41393C">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033D5724" wp14:editId="6344B739">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5E35F9EC" wp14:editId="57C1B903">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3DE37F9B" wp14:editId="5BA33D24">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206D7422" wp14:editId="220CFEF7">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679E0F90" wp14:editId="35C7EC3E">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14:anchorId="51BED3B3" wp14:editId="20CC5751">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5A3E775F" wp14:editId="29765327">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14:anchorId="3B60B844" wp14:editId="0889CBEB">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14:anchorId="2960A73A" wp14:editId="7BFC2007">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14:anchorId="1265A315" wp14:editId="602E1DE4">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14:paraId="4BF98014" w14:textId="77777777"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14:anchorId="643D95AF" wp14:editId="29A43CF5">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14:anchorId="1CC34970" wp14:editId="0AE51DA4">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14:anchorId="12AEC8CA" wp14:editId="5659A74D">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14:paraId="3DB34C84" w14:textId="77777777"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14:paraId="228B4836" w14:textId="77777777"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14:anchorId="48741E79" wp14:editId="29C1D835">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14:anchorId="0C903157" wp14:editId="12C1800B">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14:anchorId="2459EAA2" wp14:editId="288B0B04">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14:anchorId="79325AD6" wp14:editId="1BD3C166">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14:anchorId="25AF310F" wp14:editId="4CF9DF78">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14:anchorId="28FEE253" wp14:editId="553D5AED">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14:anchorId="2DD60898" wp14:editId="07148889">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14:anchorId="39C6B707" wp14:editId="1768576B">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14:anchorId="18EE6F7A" wp14:editId="0E37595D">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14:anchorId="7C6C078B" wp14:editId="576A59A1">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14:anchorId="25FD5254" wp14:editId="024C1605">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14:anchorId="3BF56574" wp14:editId="5041F05A">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14:anchorId="0CAE9C0B" wp14:editId="21A50254">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14:anchorId="52570A0F" wp14:editId="7029CE78">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14:paraId="545DF471" w14:textId="77777777"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14:anchorId="0EE2B673" wp14:editId="2A7E2023">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14:anchorId="43A3A7B2" wp14:editId="78652E5A">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5CB038F7" wp14:editId="6F8648C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14:anchorId="0DA1D29B" wp14:editId="14194AAB">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14:paraId="33776F10" w14:textId="77777777"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14:anchorId="29524B1A" wp14:editId="5517FB23">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140A4DA0" wp14:editId="6A50B9C8">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35F41283" wp14:editId="6F76F1CC">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14:anchorId="41270084" wp14:editId="104BA6E4">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14:anchorId="414E31A0" wp14:editId="6FD294D3">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14:paraId="07EC94C1" w14:textId="77777777"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14:anchorId="7CA44A5A" wp14:editId="45C54785">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3C5597A7" wp14:editId="3AA7AF72">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14:anchorId="4E0270B8" wp14:editId="4EAB278C">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1719047F" wp14:editId="35CE3F6C">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14:anchorId="4463F06B" wp14:editId="490B1F13">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14:anchorId="4AB3EC73" wp14:editId="7382DBBB">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14:paraId="1A135EB9" w14:textId="77777777"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14:anchorId="7E347A9C" wp14:editId="3E509F3E">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35F9EF02" wp14:editId="5052DF44">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14:anchorId="164C0EBE" wp14:editId="7EDE5D18">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14:anchorId="33A66C43" wp14:editId="12941AA3">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14:anchorId="56CE9FF4" wp14:editId="4FDB2B15">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14:anchorId="26109D7F" wp14:editId="6676D4F2">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14:anchorId="77D43083" wp14:editId="2256014F">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14:anchorId="587D06F2" wp14:editId="4F80442F">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14:anchorId="06C4A9DA" wp14:editId="41B4BD74">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14:anchorId="4DD4D9E4" wp14:editId="79B7D5FE">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14:anchorId="1C996D22" wp14:editId="44FC6E91">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14:anchorId="232A99E1" wp14:editId="345E011D">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14:anchorId="155D8E1A" wp14:editId="412149BF">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14:paraId="742591EE" w14:textId="77777777"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14:anchorId="3516F71C" wp14:editId="4D12B507">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14:anchorId="61B7AECC" wp14:editId="5EB9BF78">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14:anchorId="16F345FF" wp14:editId="0DD11497">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14:anchorId="290FAD3D" wp14:editId="5975C278">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14:paraId="605C568A" w14:textId="77777777" w:rsidR="007B6413" w:rsidRDefault="00902E64" w:rsidP="008260B9">
      <w:pPr>
        <w:pStyle w:val="B3"/>
      </w:pPr>
      <w:r>
        <w:t>-</w:t>
      </w:r>
      <w:r>
        <w:tab/>
      </w:r>
      <w:r w:rsidR="00CC5BCE" w:rsidRPr="00E9040D">
        <w:t xml:space="preserve">If EPDCCH-PRB-set </w:t>
      </w:r>
      <w:r w:rsidR="009C2C3F">
        <w:rPr>
          <w:noProof/>
          <w:position w:val="-10"/>
        </w:rPr>
        <w:drawing>
          <wp:inline distT="0" distB="0" distL="0" distR="0" wp14:anchorId="15B2501C" wp14:editId="74B805D4">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14:paraId="5170C85E" w14:textId="77777777" w:rsidR="00CC5BCE" w:rsidRPr="00E9040D" w:rsidRDefault="007B6413" w:rsidP="0058579F">
      <w:pPr>
        <w:pStyle w:val="B4"/>
        <w:rPr>
          <w:rFonts w:eastAsia="SimSun"/>
          <w:lang w:eastAsia="zh-CN"/>
        </w:rPr>
      </w:pPr>
      <w:r>
        <w:t xml:space="preserve"> </w:t>
      </w:r>
      <w:r w:rsidR="009C2C3F">
        <w:rPr>
          <w:noProof/>
        </w:rPr>
        <w:drawing>
          <wp:inline distT="0" distB="0" distL="0" distR="0" wp14:anchorId="52C4970B" wp14:editId="5AE352BE">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EC3AEFD" w14:textId="77777777" w:rsidR="007B6413" w:rsidRDefault="00902E64" w:rsidP="008260B9">
      <w:pPr>
        <w:pStyle w:val="B3"/>
      </w:pPr>
      <w:r>
        <w:t>-</w:t>
      </w:r>
      <w:r>
        <w:tab/>
      </w:r>
      <w:r w:rsidR="00CC5BCE" w:rsidRPr="00E9040D">
        <w:t xml:space="preserve">If EPDCCH-PRB-set </w:t>
      </w:r>
      <w:r w:rsidR="009C2C3F">
        <w:rPr>
          <w:noProof/>
          <w:position w:val="-10"/>
        </w:rPr>
        <w:drawing>
          <wp:inline distT="0" distB="0" distL="0" distR="0" wp14:anchorId="5DEA2361" wp14:editId="7A5C30B4">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14:paraId="641D0EE1" w14:textId="77777777" w:rsidR="00CC5BCE" w:rsidRPr="00E9040D" w:rsidRDefault="007B6413" w:rsidP="0058579F">
      <w:pPr>
        <w:pStyle w:val="B4"/>
        <w:rPr>
          <w:rFonts w:eastAsia="SimSun"/>
          <w:lang w:eastAsia="zh-CN"/>
        </w:rPr>
      </w:pPr>
      <w:r>
        <w:t xml:space="preserve"> </w:t>
      </w:r>
      <w:r w:rsidR="009C2C3F">
        <w:rPr>
          <w:noProof/>
        </w:rPr>
        <w:drawing>
          <wp:inline distT="0" distB="0" distL="0" distR="0" wp14:anchorId="3DC55BE2" wp14:editId="5762B58E">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49D0A807" w14:textId="77777777"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14:anchorId="00DBFB3B" wp14:editId="1241B677">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7E01B743" wp14:editId="22E08E59">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1BC1B816" wp14:editId="71BFEFF7">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6B65DDF9" wp14:editId="3E01946A">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5DA78331" wp14:editId="7E60E316">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65F4BF99" wp14:editId="79672D1E">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063ABE41" wp14:editId="16A17BE3">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4C1A76C0" wp14:editId="2E4A81F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14:anchorId="7B679406" wp14:editId="4FA6A117">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467ED362" wp14:editId="0A80434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14:anchorId="75A0B042" wp14:editId="3096D527">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257C18B4" wp14:editId="24CC7B92">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14:anchorId="53AD6322" wp14:editId="3DC0FA0D">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14:anchorId="2F459160" wp14:editId="1AE6E2C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14:anchorId="26958F2E" wp14:editId="52A2B0BA">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4662A151" wp14:editId="50D380C8">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14:anchorId="5D00691F" wp14:editId="73CDBCC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14:anchorId="36CF0092" wp14:editId="3E55AD64">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14:anchorId="77E9B2B0" wp14:editId="5B78F037">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49A44592" wp14:editId="3E0DD8D7">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14:anchorId="3444920A" wp14:editId="45A34C9E">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14:anchorId="24BF3213" wp14:editId="55F0D339">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14:anchorId="12E4271F" wp14:editId="55BD9BF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14:anchorId="6614318F" wp14:editId="2FBE1FF4">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14:anchorId="2BDCA7C9" wp14:editId="4B1DA32F">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14:anchorId="4B0A21C2" wp14:editId="5EBDE797">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14:anchorId="366A7D13" wp14:editId="2E4D06FD">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14:anchorId="5C11DD84" wp14:editId="346C0757">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14:anchorId="2F626E25" wp14:editId="6E285D9A">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14:paraId="64CAE9A9" w14:textId="77777777"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14:anchorId="1D9BC6D2" wp14:editId="7C273316">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14:anchorId="06DFDA2B" wp14:editId="54C14ACF">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14:anchorId="165FC0F7" wp14:editId="727A8E6E">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14:anchorId="62B715D5" wp14:editId="24CD8098">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14:paraId="5772DF6B" w14:textId="77777777" w:rsidR="007B6413" w:rsidRDefault="00902E64" w:rsidP="008260B9">
      <w:pPr>
        <w:pStyle w:val="B3"/>
      </w:pPr>
      <w:r>
        <w:t>-</w:t>
      </w:r>
      <w:r>
        <w:tab/>
      </w:r>
      <w:r w:rsidRPr="00E9040D">
        <w:t xml:space="preserve">If EPDCCH-PRB-set </w:t>
      </w:r>
      <w:r w:rsidR="009C2C3F">
        <w:rPr>
          <w:noProof/>
          <w:position w:val="-10"/>
        </w:rPr>
        <w:drawing>
          <wp:inline distT="0" distB="0" distL="0" distR="0" wp14:anchorId="7ACB167D" wp14:editId="5C2AC05B">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6CF202B4" w14:textId="77777777" w:rsidR="00902E64" w:rsidRPr="00E9040D" w:rsidRDefault="007B6413" w:rsidP="0058579F">
      <w:pPr>
        <w:pStyle w:val="B4"/>
        <w:rPr>
          <w:rFonts w:eastAsia="SimSun"/>
          <w:lang w:eastAsia="zh-CN"/>
        </w:rPr>
      </w:pPr>
      <w:r>
        <w:t xml:space="preserve"> </w:t>
      </w:r>
      <w:r w:rsidR="009C2C3F">
        <w:rPr>
          <w:noProof/>
        </w:rPr>
        <w:drawing>
          <wp:inline distT="0" distB="0" distL="0" distR="0" wp14:anchorId="6F224224" wp14:editId="10504C2D">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1B5EB6BE" w14:textId="77777777" w:rsidR="007B6413" w:rsidRDefault="00902E64" w:rsidP="008260B9">
      <w:pPr>
        <w:pStyle w:val="B3"/>
      </w:pPr>
      <w:r>
        <w:t>-</w:t>
      </w:r>
      <w:r>
        <w:tab/>
      </w:r>
      <w:r w:rsidRPr="00E9040D">
        <w:t xml:space="preserve">If EPDCCH-PRB-set </w:t>
      </w:r>
      <w:r w:rsidR="009C2C3F">
        <w:rPr>
          <w:noProof/>
          <w:position w:val="-10"/>
        </w:rPr>
        <w:drawing>
          <wp:inline distT="0" distB="0" distL="0" distR="0" wp14:anchorId="73871FCE" wp14:editId="21DC0A4A">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1B955A89" w14:textId="77777777"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14:anchorId="11837474" wp14:editId="7B17492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BBF067F" w14:textId="77777777" w:rsidR="00902E64" w:rsidRDefault="00902E64" w:rsidP="0058579F">
      <w:pPr>
        <w:pStyle w:val="B2"/>
        <w:ind w:firstLine="0"/>
        <w:rPr>
          <w:rFonts w:eastAsia="SimSun"/>
          <w:lang w:val="en-US" w:eastAsia="zh-CN"/>
        </w:rPr>
      </w:pPr>
      <w:r>
        <w:rPr>
          <w:rFonts w:eastAsia="SimSun"/>
          <w:lang w:val="en-US" w:eastAsia="zh-CN"/>
        </w:rPr>
        <w:t>where</w:t>
      </w:r>
    </w:p>
    <w:p w14:paraId="7A690FF9" w14:textId="77777777"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14:anchorId="475D394D" wp14:editId="5E6C0F5F">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14:anchorId="72968587" wp14:editId="138D79F7">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358CBE31" wp14:editId="73691FE2">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14:anchorId="22F92940" wp14:editId="4BB0316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14:paraId="2B96BB7E" w14:textId="77777777"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14:anchorId="41630166" wp14:editId="0E397183">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14:anchorId="4CC45EB1" wp14:editId="24719DAB">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14:anchorId="35BA7C25" wp14:editId="4E3954CF">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14:anchorId="087759FA" wp14:editId="65C377F3">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14:paraId="50A3AA50" w14:textId="77777777"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14:anchorId="16DDA4F5" wp14:editId="500E1243">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46DF6437" wp14:editId="03145D96">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14:anchorId="3F570188" wp14:editId="07E2A789">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1D41F72E" wp14:editId="06B47356">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53B952A1" wp14:editId="07A3C0A9">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3022C287" wp14:editId="408D722F">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0D62574F" wp14:editId="10BC2A33">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1DAB985B" wp14:editId="5B00ACE1">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14:anchorId="43F51B11" wp14:editId="2D1C2129">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2B30EE66" wp14:editId="0F3683FE">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14:anchorId="39725EF2" wp14:editId="73B1422D">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14:anchorId="7244B780" wp14:editId="51408CC7">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14:anchorId="3465A20F" wp14:editId="3A06E547">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14:anchorId="3596A7BD" wp14:editId="6FADDA6B">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14:anchorId="7BA13620" wp14:editId="72A6622F">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14:anchorId="741188F3" wp14:editId="5FBFD76C">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14:paraId="31C99B3A" w14:textId="77777777"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14:anchorId="5DB841E5" wp14:editId="00C4CB1B">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14:anchorId="18B08747" wp14:editId="474278AC">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14:anchorId="5C1C4792" wp14:editId="43F28F8B">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14:anchorId="4B79A9BA" wp14:editId="1571236F">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1E54C395" w14:textId="77777777" w:rsidR="00DE78B1" w:rsidRPr="00E9040D" w:rsidDel="003661A5" w:rsidRDefault="00DE78B1" w:rsidP="00DE78B1">
      <w:r w:rsidRPr="00E9040D">
        <w:t>For Secondary cell:</w:t>
      </w:r>
    </w:p>
    <w:p w14:paraId="34DFF7DB" w14:textId="77777777"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14:anchorId="30690B27" wp14:editId="48DDA8FD">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14:anchorId="7AA8D93C" wp14:editId="3AA2BF25">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14:anchorId="108BBB19" wp14:editId="5B955A97">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14:anchorId="0BC128A7" wp14:editId="0C414153">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14:anchorId="3E73B889" wp14:editId="787B402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14:anchorId="2B57FC18" wp14:editId="696EF0EB">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14:anchorId="601D5D28" wp14:editId="618BB60C">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14:anchorId="47D3E77D" wp14:editId="27648D4A">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14:anchorId="578D126B" wp14:editId="5A087819">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14:anchorId="11F44022" wp14:editId="624D2527">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14:anchorId="449729FA" wp14:editId="7632295E">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14:anchorId="7D69FB46" wp14:editId="65D99DA5">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14:paraId="0F346667" w14:textId="77777777"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14:anchorId="6881AE76" wp14:editId="520ED7CE">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14:anchorId="1E79EC1B" wp14:editId="46637B5C">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14:paraId="684928B9" w14:textId="77777777"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14:anchorId="7180510F" wp14:editId="62B2A814">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14:anchorId="7AE6FC60" wp14:editId="0A6CEB69">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14:anchorId="0F8FCA6D" wp14:editId="1A5582AE">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14:anchorId="5D8300D6" wp14:editId="05C3F15B">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14:anchorId="490EDAD8" wp14:editId="59EE5F71">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14:paraId="59AC40F5" w14:textId="77777777"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14:anchorId="28D05D20" wp14:editId="5C915DC1">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14:anchorId="4FC699BE" wp14:editId="1104E5B1">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14:anchorId="03EC7EB6" wp14:editId="22C5C391">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14:anchorId="17EC550A" wp14:editId="60871F6C">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proofErr w:type="spellStart"/>
      <w:r w:rsidR="00902E64">
        <w:rPr>
          <w:i/>
        </w:rPr>
        <w:lastRenderedPageBreak/>
        <w:t>subframeAssign</w:t>
      </w:r>
      <w:proofErr w:type="spellEnd"/>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14:anchorId="3ACD5451" wp14:editId="72287858">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14:anchorId="159DCEC5" wp14:editId="62120659">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14:paraId="4044EB98" w14:textId="77777777"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14:anchorId="688A79AB" wp14:editId="236A8032">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47C4C74B" wp14:editId="631E6CDF">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14:anchorId="2143A50B" wp14:editId="3B1F5E67">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14:anchorId="3D75733B" wp14:editId="5DD261CB">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14:anchorId="6AFE8DE6" wp14:editId="429692A3">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14:anchorId="25844837" wp14:editId="5ED32704">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14:anchorId="658CB7C4" wp14:editId="6272C8F2">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14:anchorId="6893D795" wp14:editId="0AC27002">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14:anchorId="604FC063" wp14:editId="6E9470A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14:anchorId="4FB1A216" wp14:editId="6CA3F87C">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14:anchorId="6980ACB9" wp14:editId="086F22D5">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14:anchorId="2A97EEE4" wp14:editId="21B46C6F">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14:paraId="2F0EF1F9" w14:textId="77777777"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14:anchorId="21B09C5E" wp14:editId="0F6B84EA">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14:anchorId="2AD6B26A" wp14:editId="09876933">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14:paraId="6B65A96F" w14:textId="77777777" w:rsidR="0069600E" w:rsidRDefault="00986262" w:rsidP="008260B9">
      <w:pPr>
        <w:pStyle w:val="B2"/>
      </w:pPr>
      <w:r>
        <w:t>-</w:t>
      </w:r>
      <w:r>
        <w:tab/>
      </w:r>
      <w:r w:rsidR="00CC5BCE" w:rsidRPr="00E9040D">
        <w:t xml:space="preserve">If EPDCCH-PRB-set </w:t>
      </w:r>
      <w:r w:rsidR="009C2C3F">
        <w:rPr>
          <w:noProof/>
          <w:position w:val="-10"/>
        </w:rPr>
        <w:drawing>
          <wp:inline distT="0" distB="0" distL="0" distR="0" wp14:anchorId="2ADB7117" wp14:editId="3F8E5599">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14:paraId="3621E835" w14:textId="77777777" w:rsidR="00CC5BCE" w:rsidRPr="00E9040D" w:rsidRDefault="00CC5BCE" w:rsidP="0058579F">
      <w:pPr>
        <w:pStyle w:val="B3"/>
      </w:pPr>
      <w:r w:rsidRPr="00E9040D">
        <w:t xml:space="preserve"> </w:t>
      </w:r>
      <w:r w:rsidR="009C2C3F">
        <w:rPr>
          <w:noProof/>
        </w:rPr>
        <w:drawing>
          <wp:inline distT="0" distB="0" distL="0" distR="0" wp14:anchorId="5276AB0B" wp14:editId="2D8CA462">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DD60DD9" w14:textId="77777777" w:rsidR="0069600E" w:rsidRDefault="00986262" w:rsidP="008260B9">
      <w:pPr>
        <w:pStyle w:val="B2"/>
      </w:pPr>
      <w:r>
        <w:t>-</w:t>
      </w:r>
      <w:r>
        <w:tab/>
      </w:r>
      <w:r w:rsidR="00CC5BCE" w:rsidRPr="00E9040D">
        <w:t xml:space="preserve">If EPDCCH-PRB-set </w:t>
      </w:r>
      <w:r w:rsidR="009C2C3F">
        <w:rPr>
          <w:noProof/>
          <w:position w:val="-10"/>
        </w:rPr>
        <w:drawing>
          <wp:inline distT="0" distB="0" distL="0" distR="0" wp14:anchorId="078AFFD9" wp14:editId="7A85DCCE">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14:paraId="27DE1A72" w14:textId="77777777" w:rsidR="00CC5BCE" w:rsidRPr="00E9040D" w:rsidRDefault="0069600E" w:rsidP="0058579F">
      <w:pPr>
        <w:pStyle w:val="B3"/>
      </w:pPr>
      <w:r>
        <w:t xml:space="preserve"> </w:t>
      </w:r>
      <w:r w:rsidR="009C2C3F">
        <w:rPr>
          <w:noProof/>
        </w:rPr>
        <w:drawing>
          <wp:inline distT="0" distB="0" distL="0" distR="0" wp14:anchorId="7C74B4C8" wp14:editId="244856DE">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0EA94E60" w14:textId="77777777"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14:anchorId="06394005" wp14:editId="5D59AA39">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14:anchorId="53E44591" wp14:editId="774DA4FD">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14:anchorId="78BF6B87" wp14:editId="628D105A">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14:anchorId="58B945B4" wp14:editId="56B3F1A4">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14:anchorId="504A05F5" wp14:editId="42D358A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14:anchorId="40FBDD0C" wp14:editId="195BF6EB">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14:anchorId="781C5BE0" wp14:editId="72FD9DA7">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14:anchorId="0696047C" wp14:editId="4436C36B">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14:anchorId="03F3A675" wp14:editId="35458E07">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14:anchorId="48666CDF" wp14:editId="1C6B880C">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14:anchorId="644EF073" wp14:editId="436B5F8B">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14:anchorId="093D2354" wp14:editId="0980FA1A">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14:anchorId="34076DD8" wp14:editId="1C0DCC5D">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14:anchorId="5865DDE8" wp14:editId="56FEEA1E">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14:anchorId="0C685CC4" wp14:editId="1ABB72D8">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14:anchorId="24317F51" wp14:editId="19EE1EC5">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14:anchorId="5F1F24F6" wp14:editId="48D9D073">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14:anchorId="671EB8DF" wp14:editId="20A72ED6">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14:anchorId="48BC89D4" wp14:editId="04006BCD">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14:anchorId="1F344C86" wp14:editId="34687B3C">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14:anchorId="274C7C5F" wp14:editId="3C4C1E9B">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14:anchorId="4F3EEED5" wp14:editId="3C5D4901">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14:anchorId="61C68D38" wp14:editId="19247FBA">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14:anchorId="2844C901" wp14:editId="71DFFB4F">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14:anchorId="38B8FEA2" wp14:editId="2C0D6D49">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14:anchorId="1A265A98" wp14:editId="4C6E4139">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14:anchorId="3CC916E7" wp14:editId="098064AD">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14:anchorId="1DA302A3" wp14:editId="11A8ED2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14:paraId="10306CE1" w14:textId="77777777"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14:anchorId="189DAA29" wp14:editId="7395AFF2">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14:anchorId="508BDAF0" wp14:editId="205B052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14:paraId="2CCDA977" w14:textId="77777777" w:rsidR="0069600E" w:rsidRDefault="00986262" w:rsidP="008260B9">
      <w:pPr>
        <w:pStyle w:val="B2"/>
      </w:pPr>
      <w:r>
        <w:t>-</w:t>
      </w:r>
      <w:r>
        <w:tab/>
      </w:r>
      <w:r w:rsidR="00902E64" w:rsidRPr="00E9040D">
        <w:t xml:space="preserve">If EPDCCH-PRB-set </w:t>
      </w:r>
      <w:r w:rsidR="009C2C3F">
        <w:rPr>
          <w:noProof/>
          <w:position w:val="-10"/>
        </w:rPr>
        <w:drawing>
          <wp:inline distT="0" distB="0" distL="0" distR="0" wp14:anchorId="5EE07198" wp14:editId="6372AD4F">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14:paraId="68EAF6C5" w14:textId="77777777"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14:anchorId="416F886A" wp14:editId="6ED126BE">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1909DAC8" w14:textId="77777777" w:rsidR="0069600E" w:rsidRDefault="00986262" w:rsidP="008260B9">
      <w:pPr>
        <w:pStyle w:val="B2"/>
      </w:pPr>
      <w:r>
        <w:t>-</w:t>
      </w:r>
      <w:r>
        <w:tab/>
      </w:r>
      <w:r w:rsidR="00902E64" w:rsidRPr="00E9040D">
        <w:t xml:space="preserve">If EPDCCH-PRB-set </w:t>
      </w:r>
      <w:r w:rsidR="009C2C3F">
        <w:rPr>
          <w:noProof/>
          <w:position w:val="-10"/>
        </w:rPr>
        <w:drawing>
          <wp:inline distT="0" distB="0" distL="0" distR="0" wp14:anchorId="68C837DD" wp14:editId="64140867">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14:paraId="2A1ADDC2" w14:textId="77777777" w:rsidR="00902E64" w:rsidRPr="00E9040D" w:rsidRDefault="0069600E" w:rsidP="0058579F">
      <w:pPr>
        <w:pStyle w:val="B3"/>
        <w:rPr>
          <w:rFonts w:eastAsia="SimSun"/>
          <w:lang w:eastAsia="zh-CN"/>
        </w:rPr>
      </w:pPr>
      <w:r>
        <w:t xml:space="preserve"> </w:t>
      </w:r>
      <w:r w:rsidR="009C2C3F">
        <w:rPr>
          <w:noProof/>
        </w:rPr>
        <w:drawing>
          <wp:inline distT="0" distB="0" distL="0" distR="0" wp14:anchorId="6F933F91" wp14:editId="7EFA89F2">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63BA30AB" w14:textId="77777777" w:rsidR="00902E64" w:rsidRDefault="00902E64" w:rsidP="0058579F">
      <w:pPr>
        <w:pStyle w:val="B1"/>
        <w:ind w:hanging="1"/>
        <w:rPr>
          <w:rFonts w:eastAsia="SimSun"/>
          <w:lang w:val="en-US" w:eastAsia="zh-CN"/>
        </w:rPr>
      </w:pPr>
      <w:r>
        <w:rPr>
          <w:rFonts w:eastAsia="SimSun"/>
          <w:lang w:val="en-US" w:eastAsia="zh-CN"/>
        </w:rPr>
        <w:t>where</w:t>
      </w:r>
    </w:p>
    <w:p w14:paraId="78E9FE1D" w14:textId="77777777"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14:anchorId="6C8AF4E2" wp14:editId="29E17891">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14:anchorId="49DB0CE5" wp14:editId="738A8C33">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14:anchorId="253166A8" wp14:editId="733C04AF">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14:anchorId="608C9C9E" wp14:editId="0D613ABC">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14:paraId="43C69140" w14:textId="77777777"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14:anchorId="6616EFE6" wp14:editId="18FE2DD6">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14:anchorId="6A313811" wp14:editId="7D40CF65">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14:anchorId="3A61531F" wp14:editId="42BEA8CC">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14:anchorId="275E8077" wp14:editId="6F730D59">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14:paraId="33BF21B0" w14:textId="77777777"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14:anchorId="2BD41169" wp14:editId="01ACA936">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57E43BB5" wp14:editId="69D36658">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14:anchorId="6E0A3BC5" wp14:editId="19A3F3CC">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41CC9D12" wp14:editId="61B28BB6">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19A6AC99" wp14:editId="2A381724">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44DC8456" wp14:editId="5ACDC34A">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22C9C4E0" wp14:editId="31929ACB">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60493A48" wp14:editId="744DC281">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14:anchorId="662BD3B6" wp14:editId="3A65C8E8">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6DD93350" wp14:editId="40926565">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14:anchorId="4B48ABBB" wp14:editId="3DF10F2F">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14:anchorId="63E04747" wp14:editId="2E1B5A64">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14:anchorId="6A6781DF" wp14:editId="1FEE3629">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14:anchorId="10A076D3" wp14:editId="76FB2B68">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14:anchorId="1CBD1BCF" wp14:editId="1DE0A4C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14:anchorId="4E1D1757" wp14:editId="4D154A48">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14:anchorId="44CF98A7" wp14:editId="6B20191B">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14:paraId="467C23D2" w14:textId="77777777"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14:anchorId="497003DD" wp14:editId="69511438">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14:anchorId="66818780" wp14:editId="12382D91">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14:anchorId="1038D504" wp14:editId="6F50BCE9">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14:anchorId="076C3B45" wp14:editId="5E2A8D06">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14:anchorId="2170F98C" wp14:editId="06222596">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14:anchorId="6708A808" wp14:editId="5223321E">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14:paraId="237702B0" w14:textId="77777777"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14:anchorId="2B46825D" wp14:editId="4B03FEFA">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14:anchorId="7359AAD0" wp14:editId="51FAE047">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14:paraId="27AED3C9" w14:textId="77777777"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14:anchorId="207AE13B" wp14:editId="251F5B51">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14:anchorId="3EFF05D2" wp14:editId="588F297F">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14:anchorId="0737CFAC" wp14:editId="0326A77F">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14:paraId="78FF822F" w14:textId="77777777" w:rsidR="005A7AFA" w:rsidRPr="00E9040D" w:rsidRDefault="00C5200B" w:rsidP="008260B9">
      <w:pPr>
        <w:pStyle w:val="B1"/>
      </w:pPr>
      <w:r>
        <w:t>-</w:t>
      </w:r>
      <w:r>
        <w:tab/>
      </w:r>
      <w:r w:rsidR="009C2C3F">
        <w:rPr>
          <w:noProof/>
          <w:position w:val="-12"/>
        </w:rPr>
        <w:drawing>
          <wp:inline distT="0" distB="0" distL="0" distR="0" wp14:anchorId="7CF4547A" wp14:editId="4459C602">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14:anchorId="430E04AE" wp14:editId="0BD66BC5">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14:anchorId="3BF10EE7" wp14:editId="29D57F73">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14:anchorId="7E8715D9" wp14:editId="1F5E1314">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14:anchorId="770EB9CF" wp14:editId="0AFB2859">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14:anchorId="60479268" wp14:editId="34C882D6">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14:anchorId="0B502A88" wp14:editId="1D7C4E45">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14:paraId="7D323FCE" w14:textId="77777777" w:rsidR="00DE78B1" w:rsidRPr="00E9040D" w:rsidRDefault="00C5200B" w:rsidP="008260B9">
      <w:pPr>
        <w:pStyle w:val="B1"/>
      </w:pPr>
      <w:r>
        <w:t>-</w:t>
      </w:r>
      <w:r>
        <w:tab/>
      </w:r>
      <w:r w:rsidR="009C2C3F">
        <w:rPr>
          <w:noProof/>
          <w:position w:val="-12"/>
        </w:rPr>
        <w:drawing>
          <wp:inline distT="0" distB="0" distL="0" distR="0" wp14:anchorId="44D35CA5" wp14:editId="7B960CE4">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14:anchorId="467976B2" wp14:editId="3CCB6BD9">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14:anchorId="62F52DDC" wp14:editId="72ED3C71">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14:anchorId="1234ADFE" wp14:editId="0A03B554">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14:anchorId="4B501901" wp14:editId="5ADC0BC3">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14:anchorId="46BC0DDC" wp14:editId="376C787B">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14:anchorId="5756CC11" wp14:editId="37DF89A9">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14:anchorId="15B0D7F0" wp14:editId="3C58C6DD">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14:anchorId="34D1DA5D" wp14:editId="71B2DF99">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14:paraId="0BC6B00F" w14:textId="77777777" w:rsidR="00DE78B1" w:rsidRPr="00E9040D" w:rsidRDefault="00DE78B1" w:rsidP="00DE78B1"/>
    <w:p w14:paraId="605CEA6B" w14:textId="77777777"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14:paraId="6281D0D6" w14:textId="77777777">
        <w:trPr>
          <w:cantSplit/>
          <w:jc w:val="center"/>
        </w:trPr>
        <w:tc>
          <w:tcPr>
            <w:tcW w:w="0" w:type="auto"/>
            <w:tcBorders>
              <w:bottom w:val="single" w:sz="4" w:space="0" w:color="auto"/>
            </w:tcBorders>
            <w:shd w:val="clear" w:color="auto" w:fill="E0E0E0"/>
            <w:vAlign w:val="center"/>
          </w:tcPr>
          <w:p w14:paraId="6799E2D6" w14:textId="77777777"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14:paraId="15A00F06" w14:textId="77777777"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14:paraId="386D2682" w14:textId="77777777"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14:paraId="4E6B0E16" w14:textId="77777777"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14:paraId="7C08390E" w14:textId="77777777"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14:paraId="07B615A2" w14:textId="77777777">
        <w:trPr>
          <w:cantSplit/>
          <w:jc w:val="center"/>
        </w:trPr>
        <w:tc>
          <w:tcPr>
            <w:tcW w:w="0" w:type="auto"/>
            <w:tcBorders>
              <w:bottom w:val="double" w:sz="4" w:space="0" w:color="auto"/>
            </w:tcBorders>
            <w:shd w:val="clear" w:color="auto" w:fill="E0E0E0"/>
            <w:vAlign w:val="center"/>
          </w:tcPr>
          <w:p w14:paraId="29357A3C" w14:textId="77777777"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14:paraId="039F1722" w14:textId="77777777"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14:paraId="094723D5" w14:textId="77777777" w:rsidR="002049A2" w:rsidRPr="00E9040D" w:rsidRDefault="009C2C3F" w:rsidP="007E2549">
            <w:pPr>
              <w:pStyle w:val="TAH"/>
              <w:rPr>
                <w:rFonts w:cs="Arial"/>
                <w:szCs w:val="18"/>
              </w:rPr>
            </w:pPr>
            <w:r>
              <w:rPr>
                <w:noProof/>
                <w:position w:val="-10"/>
              </w:rPr>
              <w:drawing>
                <wp:inline distT="0" distB="0" distL="0" distR="0" wp14:anchorId="7638EB29" wp14:editId="00A28A65">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093669DD" w14:textId="77777777" w:rsidR="002049A2" w:rsidRPr="00E9040D" w:rsidRDefault="009C2C3F" w:rsidP="007E2549">
            <w:pPr>
              <w:pStyle w:val="TAH"/>
              <w:rPr>
                <w:rFonts w:eastAsia="Dotum" w:cs="Arial"/>
                <w:szCs w:val="18"/>
                <w:lang w:val="en-US"/>
              </w:rPr>
            </w:pPr>
            <w:r>
              <w:rPr>
                <w:rFonts w:eastAsia="SimSun"/>
                <w:noProof/>
                <w:position w:val="-10"/>
              </w:rPr>
              <w:drawing>
                <wp:inline distT="0" distB="0" distL="0" distR="0" wp14:anchorId="76A3F9F6" wp14:editId="0BB95832">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078801B4" w14:textId="77777777"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14:anchorId="60791E8C" wp14:editId="2195DD64">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14:paraId="5F46D794" w14:textId="77777777">
        <w:trPr>
          <w:cantSplit/>
          <w:jc w:val="center"/>
        </w:trPr>
        <w:tc>
          <w:tcPr>
            <w:tcW w:w="0" w:type="auto"/>
            <w:tcBorders>
              <w:top w:val="double" w:sz="4" w:space="0" w:color="auto"/>
            </w:tcBorders>
            <w:vAlign w:val="center"/>
          </w:tcPr>
          <w:p w14:paraId="6F68A703" w14:textId="77777777"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14:paraId="1CDC2304" w14:textId="77777777"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14:paraId="44380CEC" w14:textId="77777777" w:rsidR="002049A2" w:rsidRPr="00E9040D" w:rsidRDefault="009C2C3F" w:rsidP="007E2549">
            <w:pPr>
              <w:pStyle w:val="TAC"/>
              <w:rPr>
                <w:rFonts w:eastAsia="Dotum"/>
                <w:lang w:val="en-US"/>
              </w:rPr>
            </w:pPr>
            <w:r>
              <w:rPr>
                <w:noProof/>
                <w:position w:val="-14"/>
              </w:rPr>
              <w:drawing>
                <wp:inline distT="0" distB="0" distL="0" distR="0" wp14:anchorId="0D5B1AD3" wp14:editId="7B20CDCA">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3554839D" w14:textId="77777777"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14:paraId="0649FBA0" w14:textId="77777777" w:rsidR="002049A2" w:rsidRPr="00E9040D" w:rsidRDefault="002049A2" w:rsidP="007E2549">
            <w:pPr>
              <w:pStyle w:val="TAC"/>
              <w:rPr>
                <w:rFonts w:eastAsia="Dotum"/>
                <w:lang w:val="en-US"/>
              </w:rPr>
            </w:pPr>
            <w:r w:rsidRPr="00E9040D">
              <w:rPr>
                <w:rFonts w:eastAsia="Dotum"/>
                <w:lang w:val="en-US"/>
              </w:rPr>
              <w:t>1,1,1,1</w:t>
            </w:r>
          </w:p>
        </w:tc>
      </w:tr>
      <w:tr w:rsidR="002049A2" w:rsidRPr="00E9040D" w14:paraId="2A8F68F0" w14:textId="77777777">
        <w:trPr>
          <w:cantSplit/>
          <w:jc w:val="center"/>
        </w:trPr>
        <w:tc>
          <w:tcPr>
            <w:tcW w:w="0" w:type="auto"/>
            <w:vAlign w:val="center"/>
          </w:tcPr>
          <w:p w14:paraId="3BC93A48" w14:textId="77777777"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14:paraId="31CDBD1D" w14:textId="77777777"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14:paraId="3CDCDD06" w14:textId="77777777" w:rsidR="002049A2" w:rsidRPr="00E9040D" w:rsidRDefault="009C2C3F" w:rsidP="007E2549">
            <w:pPr>
              <w:pStyle w:val="TAC"/>
              <w:rPr>
                <w:rFonts w:eastAsia="Dotum"/>
                <w:lang w:val="en-US"/>
              </w:rPr>
            </w:pPr>
            <w:r>
              <w:rPr>
                <w:noProof/>
                <w:position w:val="-14"/>
              </w:rPr>
              <w:drawing>
                <wp:inline distT="0" distB="0" distL="0" distR="0" wp14:anchorId="3483C6FA" wp14:editId="3E7543C1">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01800B5" w14:textId="77777777"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14:paraId="33DFC4D8" w14:textId="77777777" w:rsidR="002049A2" w:rsidRPr="00E9040D" w:rsidRDefault="002049A2" w:rsidP="007E2549">
            <w:pPr>
              <w:pStyle w:val="TAC"/>
              <w:rPr>
                <w:rFonts w:eastAsia="Dotum"/>
                <w:lang w:val="en-US"/>
              </w:rPr>
            </w:pPr>
            <w:r w:rsidRPr="00E9040D">
              <w:rPr>
                <w:rFonts w:eastAsia="Dotum"/>
                <w:lang w:val="en-US"/>
              </w:rPr>
              <w:t>1,0,1,1</w:t>
            </w:r>
          </w:p>
        </w:tc>
      </w:tr>
      <w:tr w:rsidR="002049A2" w:rsidRPr="00E9040D" w14:paraId="6AEDACFC" w14:textId="77777777">
        <w:trPr>
          <w:cantSplit/>
          <w:jc w:val="center"/>
        </w:trPr>
        <w:tc>
          <w:tcPr>
            <w:tcW w:w="0" w:type="auto"/>
            <w:vAlign w:val="center"/>
          </w:tcPr>
          <w:p w14:paraId="5AB997D4" w14:textId="77777777"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14:paraId="1D027549" w14:textId="77777777"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14:paraId="025A4020" w14:textId="77777777" w:rsidR="002049A2" w:rsidRPr="00E9040D" w:rsidRDefault="009C2C3F" w:rsidP="007E2549">
            <w:pPr>
              <w:pStyle w:val="TAC"/>
              <w:rPr>
                <w:rFonts w:eastAsia="Dotum"/>
                <w:lang w:val="en-US"/>
              </w:rPr>
            </w:pPr>
            <w:r>
              <w:rPr>
                <w:noProof/>
                <w:position w:val="-14"/>
              </w:rPr>
              <w:drawing>
                <wp:inline distT="0" distB="0" distL="0" distR="0" wp14:anchorId="33B52246" wp14:editId="46F0A521">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B5AAD7E" w14:textId="77777777"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14:paraId="40BE9883" w14:textId="77777777" w:rsidR="002049A2" w:rsidRPr="00E9040D" w:rsidRDefault="002049A2" w:rsidP="007E2549">
            <w:pPr>
              <w:pStyle w:val="TAC"/>
              <w:rPr>
                <w:rFonts w:eastAsia="Dotum"/>
                <w:lang w:val="en-US"/>
              </w:rPr>
            </w:pPr>
            <w:r w:rsidRPr="00E9040D">
              <w:rPr>
                <w:rFonts w:eastAsia="Dotum"/>
                <w:lang w:val="en-US"/>
              </w:rPr>
              <w:t>0,1,1,1</w:t>
            </w:r>
          </w:p>
        </w:tc>
      </w:tr>
      <w:tr w:rsidR="002049A2" w:rsidRPr="00E9040D" w14:paraId="460060B4" w14:textId="77777777">
        <w:trPr>
          <w:cantSplit/>
          <w:jc w:val="center"/>
        </w:trPr>
        <w:tc>
          <w:tcPr>
            <w:tcW w:w="0" w:type="auto"/>
            <w:vAlign w:val="center"/>
          </w:tcPr>
          <w:p w14:paraId="3B121FC1" w14:textId="77777777"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14:paraId="415911A5" w14:textId="77777777"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14:paraId="1106BB50" w14:textId="77777777" w:rsidR="002049A2" w:rsidRPr="00E9040D" w:rsidRDefault="009C2C3F" w:rsidP="007E2549">
            <w:pPr>
              <w:pStyle w:val="TAC"/>
              <w:rPr>
                <w:rFonts w:eastAsia="Dotum"/>
                <w:lang w:val="en-US"/>
              </w:rPr>
            </w:pPr>
            <w:r>
              <w:rPr>
                <w:noProof/>
                <w:position w:val="-14"/>
              </w:rPr>
              <w:drawing>
                <wp:inline distT="0" distB="0" distL="0" distR="0" wp14:anchorId="18FBCAB1" wp14:editId="0E9BAAC4">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A4CB3C5" w14:textId="77777777"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14:paraId="7B995FE2" w14:textId="77777777" w:rsidR="002049A2" w:rsidRPr="00E9040D" w:rsidRDefault="002049A2" w:rsidP="007E2549">
            <w:pPr>
              <w:pStyle w:val="TAC"/>
              <w:rPr>
                <w:rFonts w:eastAsia="Dotum"/>
                <w:lang w:val="en-US"/>
              </w:rPr>
            </w:pPr>
            <w:r w:rsidRPr="00E9040D">
              <w:rPr>
                <w:rFonts w:eastAsia="Dotum"/>
                <w:lang w:val="en-US"/>
              </w:rPr>
              <w:t>0,0,1,1</w:t>
            </w:r>
          </w:p>
        </w:tc>
      </w:tr>
      <w:tr w:rsidR="002049A2" w:rsidRPr="00E9040D" w14:paraId="76322A88" w14:textId="77777777">
        <w:trPr>
          <w:cantSplit/>
          <w:jc w:val="center"/>
        </w:trPr>
        <w:tc>
          <w:tcPr>
            <w:tcW w:w="0" w:type="auto"/>
            <w:vAlign w:val="center"/>
          </w:tcPr>
          <w:p w14:paraId="178AC01F" w14:textId="77777777"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14:paraId="40F919DD" w14:textId="77777777"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14:paraId="2F61FA65" w14:textId="77777777" w:rsidR="002049A2" w:rsidRPr="00E9040D" w:rsidRDefault="009C2C3F" w:rsidP="007E2549">
            <w:pPr>
              <w:pStyle w:val="TAC"/>
              <w:rPr>
                <w:rFonts w:eastAsia="Dotum"/>
                <w:lang w:val="en-US"/>
              </w:rPr>
            </w:pPr>
            <w:r>
              <w:rPr>
                <w:noProof/>
                <w:position w:val="-14"/>
              </w:rPr>
              <w:drawing>
                <wp:inline distT="0" distB="0" distL="0" distR="0" wp14:anchorId="04F2D91B" wp14:editId="737F814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CCFB6A0" w14:textId="77777777"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14:paraId="279E1256" w14:textId="77777777" w:rsidR="002049A2" w:rsidRPr="00E9040D" w:rsidRDefault="002049A2" w:rsidP="007E2549">
            <w:pPr>
              <w:pStyle w:val="TAC"/>
              <w:rPr>
                <w:rFonts w:eastAsia="Dotum"/>
                <w:lang w:val="en-US"/>
              </w:rPr>
            </w:pPr>
            <w:r w:rsidRPr="00E9040D">
              <w:rPr>
                <w:rFonts w:eastAsia="Dotum"/>
                <w:lang w:val="en-US"/>
              </w:rPr>
              <w:t>1,1,1,0</w:t>
            </w:r>
          </w:p>
        </w:tc>
      </w:tr>
      <w:tr w:rsidR="002049A2" w:rsidRPr="00E9040D" w14:paraId="16713606" w14:textId="77777777">
        <w:trPr>
          <w:cantSplit/>
          <w:jc w:val="center"/>
        </w:trPr>
        <w:tc>
          <w:tcPr>
            <w:tcW w:w="0" w:type="auto"/>
            <w:vAlign w:val="center"/>
          </w:tcPr>
          <w:p w14:paraId="7D969392" w14:textId="77777777"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14:paraId="14A84519" w14:textId="77777777"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14:paraId="166F89B4" w14:textId="77777777" w:rsidR="002049A2" w:rsidRPr="00E9040D" w:rsidRDefault="009C2C3F" w:rsidP="007E2549">
            <w:pPr>
              <w:pStyle w:val="TAC"/>
              <w:rPr>
                <w:rFonts w:eastAsia="Dotum"/>
                <w:lang w:val="en-US"/>
              </w:rPr>
            </w:pPr>
            <w:r>
              <w:rPr>
                <w:noProof/>
                <w:position w:val="-14"/>
              </w:rPr>
              <w:drawing>
                <wp:inline distT="0" distB="0" distL="0" distR="0" wp14:anchorId="7D8E6709" wp14:editId="5B13CEF6">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0028C04" w14:textId="77777777"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14:paraId="0CC25630" w14:textId="77777777" w:rsidR="002049A2" w:rsidRPr="00E9040D" w:rsidRDefault="002049A2" w:rsidP="007E2549">
            <w:pPr>
              <w:pStyle w:val="TAC"/>
              <w:rPr>
                <w:rFonts w:eastAsia="Dotum"/>
                <w:lang w:val="en-US"/>
              </w:rPr>
            </w:pPr>
            <w:r w:rsidRPr="00E9040D">
              <w:rPr>
                <w:rFonts w:eastAsia="Dotum"/>
                <w:lang w:val="en-US"/>
              </w:rPr>
              <w:t>1,0,1,0</w:t>
            </w:r>
          </w:p>
        </w:tc>
      </w:tr>
      <w:tr w:rsidR="002049A2" w:rsidRPr="00E9040D" w14:paraId="6CC1625F" w14:textId="77777777">
        <w:trPr>
          <w:cantSplit/>
          <w:jc w:val="center"/>
        </w:trPr>
        <w:tc>
          <w:tcPr>
            <w:tcW w:w="0" w:type="auto"/>
            <w:vAlign w:val="center"/>
          </w:tcPr>
          <w:p w14:paraId="10323BB4" w14:textId="77777777"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14:paraId="722932B7" w14:textId="77777777"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14:paraId="318B9DE1" w14:textId="77777777" w:rsidR="002049A2" w:rsidRPr="00E9040D" w:rsidRDefault="009C2C3F" w:rsidP="007E2549">
            <w:pPr>
              <w:pStyle w:val="TAC"/>
              <w:rPr>
                <w:rFonts w:eastAsia="Dotum"/>
                <w:lang w:val="en-US"/>
              </w:rPr>
            </w:pPr>
            <w:r>
              <w:rPr>
                <w:noProof/>
                <w:position w:val="-14"/>
              </w:rPr>
              <w:drawing>
                <wp:inline distT="0" distB="0" distL="0" distR="0" wp14:anchorId="21F7959A" wp14:editId="3232ED71">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4347CE8" w14:textId="77777777"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14:paraId="7CA8A4A6" w14:textId="77777777" w:rsidR="002049A2" w:rsidRPr="00E9040D" w:rsidRDefault="002049A2" w:rsidP="007E2549">
            <w:pPr>
              <w:pStyle w:val="TAC"/>
              <w:rPr>
                <w:rFonts w:eastAsia="Dotum"/>
                <w:lang w:val="en-US"/>
              </w:rPr>
            </w:pPr>
            <w:r w:rsidRPr="00E9040D">
              <w:rPr>
                <w:rFonts w:eastAsia="Dotum"/>
                <w:lang w:val="en-US"/>
              </w:rPr>
              <w:t>0,1,1,0</w:t>
            </w:r>
          </w:p>
        </w:tc>
      </w:tr>
      <w:tr w:rsidR="002049A2" w:rsidRPr="00E9040D" w14:paraId="0E547DFE" w14:textId="77777777">
        <w:trPr>
          <w:cantSplit/>
          <w:jc w:val="center"/>
        </w:trPr>
        <w:tc>
          <w:tcPr>
            <w:tcW w:w="0" w:type="auto"/>
            <w:vAlign w:val="center"/>
          </w:tcPr>
          <w:p w14:paraId="51E7D045" w14:textId="77777777"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14:paraId="452DC759" w14:textId="77777777"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14:paraId="08458AD6" w14:textId="77777777" w:rsidR="002049A2" w:rsidRPr="00E9040D" w:rsidRDefault="009C2C3F" w:rsidP="007E2549">
            <w:pPr>
              <w:pStyle w:val="TAC"/>
              <w:rPr>
                <w:rFonts w:eastAsia="Dotum"/>
                <w:lang w:val="en-US"/>
              </w:rPr>
            </w:pPr>
            <w:r>
              <w:rPr>
                <w:noProof/>
                <w:position w:val="-14"/>
              </w:rPr>
              <w:drawing>
                <wp:inline distT="0" distB="0" distL="0" distR="0" wp14:anchorId="66CBE03D" wp14:editId="36667C59">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EEBDDA0" w14:textId="77777777"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14:paraId="69A23191" w14:textId="77777777" w:rsidR="002049A2" w:rsidRPr="00E9040D" w:rsidRDefault="002049A2" w:rsidP="007E2549">
            <w:pPr>
              <w:pStyle w:val="TAC"/>
              <w:rPr>
                <w:rFonts w:eastAsia="Dotum"/>
                <w:lang w:val="en-US"/>
              </w:rPr>
            </w:pPr>
            <w:r w:rsidRPr="00E9040D">
              <w:rPr>
                <w:rFonts w:eastAsia="Dotum"/>
                <w:lang w:val="en-US"/>
              </w:rPr>
              <w:t>0,0,1,0</w:t>
            </w:r>
          </w:p>
        </w:tc>
      </w:tr>
      <w:tr w:rsidR="002049A2" w:rsidRPr="00E9040D" w14:paraId="2DAFE8C7" w14:textId="77777777">
        <w:trPr>
          <w:cantSplit/>
          <w:jc w:val="center"/>
        </w:trPr>
        <w:tc>
          <w:tcPr>
            <w:tcW w:w="0" w:type="auto"/>
            <w:vAlign w:val="center"/>
          </w:tcPr>
          <w:p w14:paraId="5A72257B" w14:textId="77777777"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14:paraId="6814BFF7" w14:textId="77777777"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14:paraId="7F15503A" w14:textId="77777777" w:rsidR="002049A2" w:rsidRPr="00E9040D" w:rsidRDefault="009C2C3F" w:rsidP="007E2549">
            <w:pPr>
              <w:pStyle w:val="TAC"/>
              <w:rPr>
                <w:rFonts w:eastAsia="Dotum"/>
                <w:lang w:val="en-US"/>
              </w:rPr>
            </w:pPr>
            <w:r>
              <w:rPr>
                <w:noProof/>
                <w:position w:val="-14"/>
              </w:rPr>
              <w:drawing>
                <wp:inline distT="0" distB="0" distL="0" distR="0" wp14:anchorId="14BD234C" wp14:editId="36FFE098">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FB3B7AE" w14:textId="77777777"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14:paraId="5C9A7CBB" w14:textId="77777777" w:rsidR="002049A2" w:rsidRPr="00E9040D" w:rsidRDefault="002049A2" w:rsidP="007E2549">
            <w:pPr>
              <w:pStyle w:val="TAC"/>
              <w:rPr>
                <w:rFonts w:eastAsia="Dotum"/>
                <w:lang w:val="en-US"/>
              </w:rPr>
            </w:pPr>
            <w:r w:rsidRPr="00E9040D">
              <w:rPr>
                <w:lang w:eastAsia="zh-CN"/>
              </w:rPr>
              <w:t>1, 1, 0, 1</w:t>
            </w:r>
          </w:p>
        </w:tc>
      </w:tr>
      <w:tr w:rsidR="002049A2" w:rsidRPr="00E9040D" w14:paraId="1C31E868" w14:textId="77777777">
        <w:trPr>
          <w:cantSplit/>
          <w:jc w:val="center"/>
        </w:trPr>
        <w:tc>
          <w:tcPr>
            <w:tcW w:w="0" w:type="auto"/>
            <w:vAlign w:val="center"/>
          </w:tcPr>
          <w:p w14:paraId="5081E1C6" w14:textId="77777777"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14:paraId="21BF4DB6" w14:textId="77777777"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14:paraId="4314FE5B" w14:textId="77777777" w:rsidR="002049A2" w:rsidRPr="00E9040D" w:rsidRDefault="009C2C3F" w:rsidP="007E2549">
            <w:pPr>
              <w:pStyle w:val="TAC"/>
              <w:rPr>
                <w:rFonts w:eastAsia="Dotum"/>
                <w:lang w:val="en-US"/>
              </w:rPr>
            </w:pPr>
            <w:r>
              <w:rPr>
                <w:noProof/>
                <w:position w:val="-14"/>
              </w:rPr>
              <w:drawing>
                <wp:inline distT="0" distB="0" distL="0" distR="0" wp14:anchorId="1157F3B9" wp14:editId="762DC523">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76ECE97" w14:textId="77777777"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14:paraId="10F82F0E" w14:textId="77777777" w:rsidR="002049A2" w:rsidRPr="00E9040D" w:rsidRDefault="002049A2" w:rsidP="007E2549">
            <w:pPr>
              <w:pStyle w:val="TAC"/>
              <w:rPr>
                <w:rFonts w:eastAsia="Dotum"/>
                <w:lang w:val="en-US"/>
              </w:rPr>
            </w:pPr>
            <w:r w:rsidRPr="00E9040D">
              <w:rPr>
                <w:lang w:eastAsia="zh-CN"/>
              </w:rPr>
              <w:t>1, 0, 0, 1</w:t>
            </w:r>
          </w:p>
        </w:tc>
      </w:tr>
      <w:tr w:rsidR="002049A2" w:rsidRPr="00E9040D" w14:paraId="13B76F89" w14:textId="77777777">
        <w:trPr>
          <w:cantSplit/>
          <w:jc w:val="center"/>
        </w:trPr>
        <w:tc>
          <w:tcPr>
            <w:tcW w:w="0" w:type="auto"/>
            <w:vAlign w:val="center"/>
          </w:tcPr>
          <w:p w14:paraId="41AD99B9" w14:textId="77777777"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14:paraId="3BEF3409" w14:textId="77777777"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14:paraId="62AC1156" w14:textId="77777777" w:rsidR="002049A2" w:rsidRPr="00E9040D" w:rsidRDefault="009C2C3F" w:rsidP="007E2549">
            <w:pPr>
              <w:pStyle w:val="TAC"/>
              <w:rPr>
                <w:rFonts w:eastAsia="Dotum"/>
                <w:lang w:val="en-US"/>
              </w:rPr>
            </w:pPr>
            <w:r>
              <w:rPr>
                <w:noProof/>
                <w:position w:val="-14"/>
              </w:rPr>
              <w:drawing>
                <wp:inline distT="0" distB="0" distL="0" distR="0" wp14:anchorId="54F0D41D" wp14:editId="360634E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E2208CC" w14:textId="77777777"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14:paraId="7AB88446" w14:textId="77777777" w:rsidR="002049A2" w:rsidRPr="00E9040D" w:rsidRDefault="002049A2" w:rsidP="007E2549">
            <w:pPr>
              <w:pStyle w:val="TAC"/>
              <w:rPr>
                <w:rFonts w:eastAsia="Dotum"/>
                <w:lang w:val="en-US"/>
              </w:rPr>
            </w:pPr>
            <w:r w:rsidRPr="00E9040D">
              <w:rPr>
                <w:lang w:eastAsia="zh-CN"/>
              </w:rPr>
              <w:t>0, 1, 0, 1</w:t>
            </w:r>
          </w:p>
        </w:tc>
      </w:tr>
      <w:tr w:rsidR="002049A2" w:rsidRPr="00E9040D" w14:paraId="1EF4A00E" w14:textId="77777777">
        <w:trPr>
          <w:cantSplit/>
          <w:jc w:val="center"/>
        </w:trPr>
        <w:tc>
          <w:tcPr>
            <w:tcW w:w="0" w:type="auto"/>
            <w:vAlign w:val="center"/>
          </w:tcPr>
          <w:p w14:paraId="7F3EA937" w14:textId="77777777"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14:paraId="21EEAA01" w14:textId="77777777"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14:paraId="5BFCA820" w14:textId="77777777" w:rsidR="002049A2" w:rsidRPr="00E9040D" w:rsidRDefault="009C2C3F" w:rsidP="007E2549">
            <w:pPr>
              <w:pStyle w:val="TAC"/>
              <w:rPr>
                <w:rFonts w:eastAsia="Dotum"/>
                <w:lang w:val="en-US"/>
              </w:rPr>
            </w:pPr>
            <w:r>
              <w:rPr>
                <w:noProof/>
                <w:position w:val="-14"/>
              </w:rPr>
              <w:drawing>
                <wp:inline distT="0" distB="0" distL="0" distR="0" wp14:anchorId="27275523" wp14:editId="2AF9D87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6CAC392" w14:textId="77777777"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14:paraId="2BBD79C1" w14:textId="77777777" w:rsidR="002049A2" w:rsidRPr="00E9040D" w:rsidRDefault="002049A2" w:rsidP="007E2549">
            <w:pPr>
              <w:pStyle w:val="TAC"/>
              <w:rPr>
                <w:rFonts w:eastAsia="Dotum"/>
                <w:lang w:val="en-US"/>
              </w:rPr>
            </w:pPr>
            <w:r w:rsidRPr="00E9040D">
              <w:rPr>
                <w:lang w:eastAsia="zh-CN"/>
              </w:rPr>
              <w:t>0, 0, 0, 1</w:t>
            </w:r>
          </w:p>
        </w:tc>
      </w:tr>
      <w:tr w:rsidR="002049A2" w:rsidRPr="00E9040D" w14:paraId="6E907C83" w14:textId="77777777">
        <w:trPr>
          <w:cantSplit/>
          <w:jc w:val="center"/>
        </w:trPr>
        <w:tc>
          <w:tcPr>
            <w:tcW w:w="0" w:type="auto"/>
            <w:vAlign w:val="center"/>
          </w:tcPr>
          <w:p w14:paraId="29AD02BE" w14:textId="77777777"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14:paraId="6D4EFBB4" w14:textId="77777777"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14:paraId="0A1B0994" w14:textId="77777777" w:rsidR="002049A2" w:rsidRPr="00E9040D" w:rsidRDefault="009C2C3F" w:rsidP="007E2549">
            <w:pPr>
              <w:pStyle w:val="TAC"/>
              <w:rPr>
                <w:rFonts w:eastAsia="Dotum"/>
                <w:lang w:val="en-US"/>
              </w:rPr>
            </w:pPr>
            <w:r>
              <w:rPr>
                <w:noProof/>
                <w:position w:val="-14"/>
              </w:rPr>
              <w:drawing>
                <wp:inline distT="0" distB="0" distL="0" distR="0" wp14:anchorId="4DF1076B" wp14:editId="32B67FB2">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A4B1682" w14:textId="77777777"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14:paraId="3DAB455B" w14:textId="77777777" w:rsidR="002049A2" w:rsidRPr="00E9040D" w:rsidRDefault="002049A2" w:rsidP="007E2549">
            <w:pPr>
              <w:pStyle w:val="TAC"/>
              <w:rPr>
                <w:rFonts w:eastAsia="Dotum"/>
                <w:lang w:val="en-US"/>
              </w:rPr>
            </w:pPr>
            <w:r w:rsidRPr="00E9040D">
              <w:rPr>
                <w:lang w:eastAsia="zh-CN"/>
              </w:rPr>
              <w:t>1, 1, 0, 0</w:t>
            </w:r>
          </w:p>
        </w:tc>
      </w:tr>
      <w:tr w:rsidR="002049A2" w:rsidRPr="00E9040D" w14:paraId="6E2D4E9C" w14:textId="77777777">
        <w:trPr>
          <w:cantSplit/>
          <w:jc w:val="center"/>
        </w:trPr>
        <w:tc>
          <w:tcPr>
            <w:tcW w:w="0" w:type="auto"/>
            <w:vAlign w:val="center"/>
          </w:tcPr>
          <w:p w14:paraId="3805A03B" w14:textId="77777777"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14:paraId="4AE0CDFA" w14:textId="77777777"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14:paraId="2D4AC1CB" w14:textId="77777777" w:rsidR="002049A2" w:rsidRPr="00E9040D" w:rsidRDefault="009C2C3F" w:rsidP="007E2549">
            <w:pPr>
              <w:pStyle w:val="TAC"/>
              <w:rPr>
                <w:rFonts w:eastAsia="Dotum"/>
                <w:lang w:val="en-US"/>
              </w:rPr>
            </w:pPr>
            <w:r>
              <w:rPr>
                <w:noProof/>
                <w:position w:val="-14"/>
              </w:rPr>
              <w:drawing>
                <wp:inline distT="0" distB="0" distL="0" distR="0" wp14:anchorId="1E4D91C1" wp14:editId="20DD5489">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7F957A6" w14:textId="77777777"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14:paraId="23A4390C" w14:textId="77777777" w:rsidR="002049A2" w:rsidRPr="00E9040D" w:rsidRDefault="002049A2" w:rsidP="007E2549">
            <w:pPr>
              <w:pStyle w:val="TAC"/>
              <w:rPr>
                <w:rFonts w:eastAsia="Dotum"/>
                <w:lang w:val="en-US"/>
              </w:rPr>
            </w:pPr>
            <w:r w:rsidRPr="00E9040D">
              <w:rPr>
                <w:lang w:eastAsia="zh-CN"/>
              </w:rPr>
              <w:t>1, 0, 0, 0</w:t>
            </w:r>
          </w:p>
        </w:tc>
      </w:tr>
      <w:tr w:rsidR="002049A2" w:rsidRPr="00E9040D" w14:paraId="7209C8CB" w14:textId="77777777">
        <w:trPr>
          <w:cantSplit/>
          <w:jc w:val="center"/>
        </w:trPr>
        <w:tc>
          <w:tcPr>
            <w:tcW w:w="0" w:type="auto"/>
            <w:vAlign w:val="center"/>
          </w:tcPr>
          <w:p w14:paraId="5B2D9AED" w14:textId="77777777"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14:paraId="7F9D516F" w14:textId="77777777"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14:paraId="5149F946" w14:textId="77777777" w:rsidR="002049A2" w:rsidRPr="00E9040D" w:rsidRDefault="009C2C3F" w:rsidP="007E2549">
            <w:pPr>
              <w:pStyle w:val="TAC"/>
              <w:rPr>
                <w:rFonts w:eastAsia="Dotum"/>
                <w:lang w:val="en-US"/>
              </w:rPr>
            </w:pPr>
            <w:r>
              <w:rPr>
                <w:noProof/>
                <w:position w:val="-14"/>
              </w:rPr>
              <w:drawing>
                <wp:inline distT="0" distB="0" distL="0" distR="0" wp14:anchorId="6600C0D1" wp14:editId="45F202D8">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ECC647" w14:textId="77777777"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14:paraId="1F7F4F16" w14:textId="77777777" w:rsidR="002049A2" w:rsidRPr="00E9040D" w:rsidRDefault="002049A2" w:rsidP="007E2549">
            <w:pPr>
              <w:pStyle w:val="TAC"/>
              <w:rPr>
                <w:rFonts w:eastAsia="Dotum"/>
                <w:lang w:val="en-US"/>
              </w:rPr>
            </w:pPr>
            <w:r w:rsidRPr="00E9040D">
              <w:rPr>
                <w:lang w:eastAsia="zh-CN"/>
              </w:rPr>
              <w:t>0, 1, 0, 0</w:t>
            </w:r>
          </w:p>
        </w:tc>
      </w:tr>
      <w:tr w:rsidR="002049A2" w:rsidRPr="00E9040D" w14:paraId="5192F432" w14:textId="77777777">
        <w:trPr>
          <w:cantSplit/>
          <w:jc w:val="center"/>
        </w:trPr>
        <w:tc>
          <w:tcPr>
            <w:tcW w:w="0" w:type="auto"/>
            <w:vAlign w:val="center"/>
          </w:tcPr>
          <w:p w14:paraId="7C6910B9" w14:textId="77777777"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14:paraId="65B38882" w14:textId="77777777"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14:paraId="3388D472" w14:textId="77777777" w:rsidR="002049A2" w:rsidRPr="00E9040D" w:rsidRDefault="009C2C3F" w:rsidP="007E2549">
            <w:pPr>
              <w:pStyle w:val="TAC"/>
              <w:rPr>
                <w:rFonts w:eastAsia="Dotum"/>
                <w:lang w:val="en-US"/>
              </w:rPr>
            </w:pPr>
            <w:r>
              <w:rPr>
                <w:noProof/>
                <w:position w:val="-14"/>
              </w:rPr>
              <w:drawing>
                <wp:inline distT="0" distB="0" distL="0" distR="0" wp14:anchorId="7063E80A" wp14:editId="43C9C417">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34ADE80" w14:textId="77777777"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14:paraId="0A469A1D" w14:textId="77777777" w:rsidR="002049A2" w:rsidRPr="00E9040D" w:rsidRDefault="002049A2" w:rsidP="007E2549">
            <w:pPr>
              <w:pStyle w:val="TAC"/>
              <w:rPr>
                <w:rFonts w:eastAsia="Dotum"/>
                <w:lang w:val="en-US"/>
              </w:rPr>
            </w:pPr>
            <w:r w:rsidRPr="00E9040D">
              <w:rPr>
                <w:lang w:eastAsia="zh-CN"/>
              </w:rPr>
              <w:t>0, 0, 0, 0</w:t>
            </w:r>
          </w:p>
        </w:tc>
      </w:tr>
      <w:tr w:rsidR="002049A2" w:rsidRPr="00E9040D" w14:paraId="31B1150A" w14:textId="77777777">
        <w:trPr>
          <w:cantSplit/>
          <w:jc w:val="center"/>
        </w:trPr>
        <w:tc>
          <w:tcPr>
            <w:tcW w:w="0" w:type="auto"/>
            <w:vAlign w:val="center"/>
          </w:tcPr>
          <w:p w14:paraId="0DAEFBB5" w14:textId="77777777"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14:paraId="0CFB048E" w14:textId="77777777"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14:paraId="14EA7F19" w14:textId="77777777"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14:paraId="031AAED0" w14:textId="77777777"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14:paraId="7180F24E" w14:textId="77777777" w:rsidR="00DE78B1" w:rsidRDefault="00DE78B1" w:rsidP="00DE78B1"/>
    <w:p w14:paraId="7ADC8ABA" w14:textId="77777777" w:rsidR="007E2549" w:rsidRPr="00E9040D" w:rsidRDefault="007E2549" w:rsidP="00DE78B1"/>
    <w:p w14:paraId="79C2ED17" w14:textId="77777777"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14:paraId="51D5043A" w14:textId="77777777">
        <w:trPr>
          <w:cantSplit/>
          <w:tblHeader/>
          <w:jc w:val="center"/>
        </w:trPr>
        <w:tc>
          <w:tcPr>
            <w:tcW w:w="0" w:type="auto"/>
            <w:shd w:val="clear" w:color="auto" w:fill="E0E0E0"/>
            <w:vAlign w:val="center"/>
          </w:tcPr>
          <w:p w14:paraId="460E7E5F" w14:textId="77777777"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14:paraId="3512D575" w14:textId="77777777"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14:paraId="2E93C644" w14:textId="77777777"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14:paraId="7629F398" w14:textId="77777777"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14:paraId="427306B4" w14:textId="77777777"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14:paraId="20D16D77" w14:textId="77777777">
        <w:trPr>
          <w:cantSplit/>
          <w:tblHeader/>
          <w:jc w:val="center"/>
        </w:trPr>
        <w:tc>
          <w:tcPr>
            <w:tcW w:w="0" w:type="auto"/>
            <w:tcBorders>
              <w:bottom w:val="double" w:sz="4" w:space="0" w:color="auto"/>
            </w:tcBorders>
            <w:shd w:val="clear" w:color="auto" w:fill="E0E0E0"/>
            <w:vAlign w:val="center"/>
          </w:tcPr>
          <w:p w14:paraId="741000EE" w14:textId="77777777"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14:paraId="25009ED4" w14:textId="77777777"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14:paraId="23D9E1F1" w14:textId="77777777" w:rsidR="001575B2" w:rsidRPr="00E9040D" w:rsidRDefault="009C2C3F" w:rsidP="007E2549">
            <w:pPr>
              <w:pStyle w:val="TAH"/>
              <w:rPr>
                <w:rFonts w:eastAsia="Dotum"/>
                <w:lang w:val="en-US"/>
              </w:rPr>
            </w:pPr>
            <w:r>
              <w:rPr>
                <w:noProof/>
                <w:position w:val="-10"/>
              </w:rPr>
              <w:drawing>
                <wp:inline distT="0" distB="0" distL="0" distR="0" wp14:anchorId="2E7474F5" wp14:editId="44B7A33C">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78BD937E" w14:textId="77777777" w:rsidR="001575B2" w:rsidRPr="00E9040D" w:rsidRDefault="009C2C3F" w:rsidP="007E2549">
            <w:pPr>
              <w:pStyle w:val="TAH"/>
              <w:rPr>
                <w:rFonts w:eastAsia="Dotum"/>
                <w:lang w:val="en-US"/>
              </w:rPr>
            </w:pPr>
            <w:r>
              <w:rPr>
                <w:rFonts w:eastAsia="SimSun"/>
                <w:noProof/>
                <w:position w:val="-10"/>
              </w:rPr>
              <w:drawing>
                <wp:inline distT="0" distB="0" distL="0" distR="0" wp14:anchorId="53FE1288" wp14:editId="5519CE29">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1BD04AC7" w14:textId="77777777" w:rsidR="001575B2" w:rsidRPr="00E9040D" w:rsidRDefault="009C2C3F" w:rsidP="007E2549">
            <w:pPr>
              <w:pStyle w:val="TAH"/>
              <w:rPr>
                <w:rFonts w:eastAsia="SimSun"/>
                <w:lang w:val="en-US" w:eastAsia="zh-CN"/>
              </w:rPr>
            </w:pPr>
            <w:r>
              <w:rPr>
                <w:noProof/>
                <w:position w:val="-10"/>
              </w:rPr>
              <w:drawing>
                <wp:inline distT="0" distB="0" distL="0" distR="0" wp14:anchorId="5A06E42B" wp14:editId="556C2754">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14:paraId="7418465F" w14:textId="77777777">
        <w:trPr>
          <w:cantSplit/>
          <w:tblHeader/>
          <w:jc w:val="center"/>
        </w:trPr>
        <w:tc>
          <w:tcPr>
            <w:tcW w:w="0" w:type="auto"/>
            <w:vAlign w:val="center"/>
          </w:tcPr>
          <w:p w14:paraId="1D613869"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35BDE73E"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515CF9DB" w14:textId="77777777" w:rsidR="00461CF5" w:rsidRPr="00E9040D" w:rsidRDefault="009C2C3F" w:rsidP="007E2549">
            <w:pPr>
              <w:pStyle w:val="TAC"/>
              <w:rPr>
                <w:rFonts w:eastAsia="Dotum"/>
                <w:lang w:val="en-US"/>
              </w:rPr>
            </w:pPr>
            <w:r>
              <w:rPr>
                <w:noProof/>
                <w:position w:val="-14"/>
              </w:rPr>
              <w:drawing>
                <wp:inline distT="0" distB="0" distL="0" distR="0" wp14:anchorId="312D95F6" wp14:editId="3CDECD0B">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6EA3992" w14:textId="77777777"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14:paraId="12AF8F47" w14:textId="77777777"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14:paraId="5D6DFFB0" w14:textId="77777777">
        <w:trPr>
          <w:cantSplit/>
          <w:tblHeader/>
          <w:jc w:val="center"/>
        </w:trPr>
        <w:tc>
          <w:tcPr>
            <w:tcW w:w="0" w:type="auto"/>
            <w:vAlign w:val="center"/>
          </w:tcPr>
          <w:p w14:paraId="62509176"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47E94BE3"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5C110C25" w14:textId="77777777" w:rsidR="00461CF5" w:rsidRPr="00E9040D" w:rsidRDefault="009C2C3F" w:rsidP="007E2549">
            <w:pPr>
              <w:pStyle w:val="TAC"/>
              <w:rPr>
                <w:rFonts w:eastAsia="Dotum"/>
                <w:lang w:val="en-US"/>
              </w:rPr>
            </w:pPr>
            <w:r>
              <w:rPr>
                <w:noProof/>
                <w:position w:val="-14"/>
              </w:rPr>
              <w:drawing>
                <wp:inline distT="0" distB="0" distL="0" distR="0" wp14:anchorId="4A6CEE32" wp14:editId="4FFACDC7">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50BC8A0"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001C6C29" w14:textId="77777777"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14:paraId="4BBD91BD" w14:textId="77777777">
        <w:trPr>
          <w:cantSplit/>
          <w:tblHeader/>
          <w:jc w:val="center"/>
        </w:trPr>
        <w:tc>
          <w:tcPr>
            <w:tcW w:w="0" w:type="auto"/>
            <w:vAlign w:val="center"/>
          </w:tcPr>
          <w:p w14:paraId="5FF6F5E1"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20439307"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5B6C48A9" w14:textId="77777777" w:rsidR="00461CF5" w:rsidRPr="00E9040D" w:rsidRDefault="009C2C3F" w:rsidP="007E2549">
            <w:pPr>
              <w:pStyle w:val="TAC"/>
              <w:rPr>
                <w:rFonts w:eastAsia="Dotum"/>
                <w:lang w:val="en-US"/>
              </w:rPr>
            </w:pPr>
            <w:r>
              <w:rPr>
                <w:noProof/>
                <w:position w:val="-14"/>
              </w:rPr>
              <w:drawing>
                <wp:inline distT="0" distB="0" distL="0" distR="0" wp14:anchorId="63B52E6C" wp14:editId="38C2CAFD">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42C626B" w14:textId="77777777"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14:paraId="15C899B6" w14:textId="77777777"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14:paraId="7B90FB93" w14:textId="77777777">
        <w:trPr>
          <w:cantSplit/>
          <w:tblHeader/>
          <w:jc w:val="center"/>
        </w:trPr>
        <w:tc>
          <w:tcPr>
            <w:tcW w:w="0" w:type="auto"/>
            <w:vAlign w:val="center"/>
          </w:tcPr>
          <w:p w14:paraId="428CE976"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32E519A0"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1A14ED16" w14:textId="77777777" w:rsidR="00461CF5" w:rsidRPr="00E9040D" w:rsidRDefault="009C2C3F" w:rsidP="007E2549">
            <w:pPr>
              <w:pStyle w:val="TAC"/>
              <w:rPr>
                <w:rFonts w:eastAsia="Dotum"/>
                <w:lang w:val="en-US"/>
              </w:rPr>
            </w:pPr>
            <w:r>
              <w:rPr>
                <w:noProof/>
                <w:position w:val="-14"/>
              </w:rPr>
              <w:drawing>
                <wp:inline distT="0" distB="0" distL="0" distR="0" wp14:anchorId="23F21903" wp14:editId="19B65E69">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FD8364A" w14:textId="77777777"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14:paraId="14A791CC" w14:textId="77777777"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14:paraId="2D8B4507" w14:textId="77777777">
        <w:trPr>
          <w:cantSplit/>
          <w:tblHeader/>
          <w:jc w:val="center"/>
        </w:trPr>
        <w:tc>
          <w:tcPr>
            <w:tcW w:w="0" w:type="auto"/>
            <w:vAlign w:val="center"/>
          </w:tcPr>
          <w:p w14:paraId="041026A6" w14:textId="77777777"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14:paraId="7AA765AC"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02F4809B" w14:textId="77777777" w:rsidR="00461CF5" w:rsidRPr="00E9040D" w:rsidRDefault="009C2C3F" w:rsidP="007E2549">
            <w:pPr>
              <w:pStyle w:val="TAC"/>
              <w:rPr>
                <w:rFonts w:eastAsia="Dotum"/>
                <w:lang w:val="en-US"/>
              </w:rPr>
            </w:pPr>
            <w:r>
              <w:rPr>
                <w:noProof/>
                <w:position w:val="-14"/>
              </w:rPr>
              <w:drawing>
                <wp:inline distT="0" distB="0" distL="0" distR="0" wp14:anchorId="04509F37" wp14:editId="23F8B5E2">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8F67D5E" w14:textId="77777777"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14:paraId="23346ECC"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14:paraId="4FFA4D5B" w14:textId="77777777">
        <w:trPr>
          <w:cantSplit/>
          <w:tblHeader/>
          <w:jc w:val="center"/>
        </w:trPr>
        <w:tc>
          <w:tcPr>
            <w:tcW w:w="0" w:type="auto"/>
            <w:vAlign w:val="center"/>
          </w:tcPr>
          <w:p w14:paraId="52E3EADE"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0CB631E0"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44A40F14" w14:textId="77777777" w:rsidR="00461CF5" w:rsidRPr="00E9040D" w:rsidRDefault="009C2C3F" w:rsidP="007E2549">
            <w:pPr>
              <w:pStyle w:val="TAC"/>
              <w:rPr>
                <w:rFonts w:eastAsia="Dotum"/>
                <w:lang w:val="en-US"/>
              </w:rPr>
            </w:pPr>
            <w:r>
              <w:rPr>
                <w:noProof/>
                <w:position w:val="-14"/>
              </w:rPr>
              <w:drawing>
                <wp:inline distT="0" distB="0" distL="0" distR="0" wp14:anchorId="17665BB9" wp14:editId="4CD979A9">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4E34EA6" w14:textId="77777777"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14:paraId="7F4D3514"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14:paraId="569A9B54" w14:textId="77777777">
        <w:trPr>
          <w:cantSplit/>
          <w:tblHeader/>
          <w:jc w:val="center"/>
        </w:trPr>
        <w:tc>
          <w:tcPr>
            <w:tcW w:w="0" w:type="auto"/>
            <w:vAlign w:val="center"/>
          </w:tcPr>
          <w:p w14:paraId="50767719"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6BC3C828"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50E28AB6" w14:textId="77777777" w:rsidR="00461CF5" w:rsidRPr="00E9040D" w:rsidRDefault="009C2C3F" w:rsidP="007E2549">
            <w:pPr>
              <w:pStyle w:val="TAC"/>
              <w:rPr>
                <w:rFonts w:eastAsia="Dotum"/>
                <w:lang w:val="en-US"/>
              </w:rPr>
            </w:pPr>
            <w:r>
              <w:rPr>
                <w:noProof/>
                <w:position w:val="-14"/>
              </w:rPr>
              <w:drawing>
                <wp:inline distT="0" distB="0" distL="0" distR="0" wp14:anchorId="4E1D1DBD" wp14:editId="4E0AB13A">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F03C6A" w14:textId="77777777"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14:paraId="244A6F3F" w14:textId="77777777"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14:paraId="0B9002C4" w14:textId="77777777">
        <w:trPr>
          <w:cantSplit/>
          <w:tblHeader/>
          <w:jc w:val="center"/>
        </w:trPr>
        <w:tc>
          <w:tcPr>
            <w:tcW w:w="0" w:type="auto"/>
            <w:vAlign w:val="center"/>
          </w:tcPr>
          <w:p w14:paraId="0445BE62"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02A5796A"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212F99BF" w14:textId="77777777" w:rsidR="00461CF5" w:rsidRPr="00E9040D" w:rsidRDefault="009C2C3F" w:rsidP="007E2549">
            <w:pPr>
              <w:pStyle w:val="TAC"/>
              <w:rPr>
                <w:rFonts w:eastAsia="Dotum"/>
                <w:lang w:val="en-US"/>
              </w:rPr>
            </w:pPr>
            <w:r>
              <w:rPr>
                <w:noProof/>
                <w:position w:val="-14"/>
              </w:rPr>
              <w:drawing>
                <wp:inline distT="0" distB="0" distL="0" distR="0" wp14:anchorId="0B3DE88C" wp14:editId="610EFA9B">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A29FDBF" w14:textId="77777777"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14:paraId="77F84C32" w14:textId="77777777"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14:paraId="0A9F8AC6" w14:textId="77777777">
        <w:trPr>
          <w:cantSplit/>
          <w:tblHeader/>
          <w:jc w:val="center"/>
        </w:trPr>
        <w:tc>
          <w:tcPr>
            <w:tcW w:w="0" w:type="auto"/>
            <w:vAlign w:val="center"/>
          </w:tcPr>
          <w:p w14:paraId="2EC6E28F"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1EEE5B1F"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392A7F91" w14:textId="77777777" w:rsidR="00461CF5" w:rsidRPr="00E9040D" w:rsidRDefault="009C2C3F" w:rsidP="007E2549">
            <w:pPr>
              <w:pStyle w:val="TAC"/>
              <w:rPr>
                <w:rFonts w:eastAsia="Dotum"/>
                <w:lang w:val="en-US"/>
              </w:rPr>
            </w:pPr>
            <w:r>
              <w:rPr>
                <w:noProof/>
                <w:position w:val="-14"/>
              </w:rPr>
              <w:drawing>
                <wp:inline distT="0" distB="0" distL="0" distR="0" wp14:anchorId="16B0EB8C" wp14:editId="1C49082B">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6CA635" w14:textId="77777777"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14:paraId="19311280" w14:textId="77777777"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14:paraId="28523325" w14:textId="77777777">
        <w:trPr>
          <w:cantSplit/>
          <w:tblHeader/>
          <w:jc w:val="center"/>
        </w:trPr>
        <w:tc>
          <w:tcPr>
            <w:tcW w:w="0" w:type="auto"/>
            <w:vAlign w:val="center"/>
          </w:tcPr>
          <w:p w14:paraId="259B9257"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5C49E739"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1A386AD3" w14:textId="77777777" w:rsidR="00461CF5" w:rsidRPr="00E9040D" w:rsidRDefault="009C2C3F" w:rsidP="007E2549">
            <w:pPr>
              <w:pStyle w:val="TAC"/>
              <w:rPr>
                <w:rFonts w:eastAsia="Dotum"/>
                <w:lang w:val="en-US"/>
              </w:rPr>
            </w:pPr>
            <w:r>
              <w:rPr>
                <w:noProof/>
                <w:position w:val="-14"/>
              </w:rPr>
              <w:drawing>
                <wp:inline distT="0" distB="0" distL="0" distR="0" wp14:anchorId="38CB16D7" wp14:editId="6237F8F1">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166D076" w14:textId="77777777"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14:paraId="6057EDFF" w14:textId="77777777"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14:paraId="6FCD55F8" w14:textId="77777777">
        <w:trPr>
          <w:cantSplit/>
          <w:tblHeader/>
          <w:jc w:val="center"/>
        </w:trPr>
        <w:tc>
          <w:tcPr>
            <w:tcW w:w="0" w:type="auto"/>
            <w:vAlign w:val="center"/>
          </w:tcPr>
          <w:p w14:paraId="7480D9C5" w14:textId="77777777"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14:paraId="0E2F57C6"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49470E7C" w14:textId="77777777" w:rsidR="00461CF5" w:rsidRPr="00E9040D" w:rsidRDefault="009C2C3F" w:rsidP="007E2549">
            <w:pPr>
              <w:pStyle w:val="TAC"/>
              <w:rPr>
                <w:rFonts w:eastAsia="Dotum"/>
                <w:lang w:val="en-US"/>
              </w:rPr>
            </w:pPr>
            <w:r>
              <w:rPr>
                <w:noProof/>
                <w:position w:val="-14"/>
              </w:rPr>
              <w:drawing>
                <wp:inline distT="0" distB="0" distL="0" distR="0" wp14:anchorId="1856104B" wp14:editId="38BBBF73">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60396CB"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12BCCB3B"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14:paraId="63A7403C" w14:textId="77777777">
        <w:trPr>
          <w:cantSplit/>
          <w:tblHeader/>
          <w:jc w:val="center"/>
        </w:trPr>
        <w:tc>
          <w:tcPr>
            <w:tcW w:w="0" w:type="auto"/>
            <w:vAlign w:val="center"/>
          </w:tcPr>
          <w:p w14:paraId="33680C7F" w14:textId="77777777"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14:paraId="39B4324A"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50FA05AB" w14:textId="77777777" w:rsidR="00461CF5" w:rsidRPr="00E9040D" w:rsidRDefault="009C2C3F" w:rsidP="007E2549">
            <w:pPr>
              <w:pStyle w:val="TAC"/>
              <w:rPr>
                <w:rFonts w:eastAsia="Dotum"/>
                <w:lang w:val="en-US"/>
              </w:rPr>
            </w:pPr>
            <w:r>
              <w:rPr>
                <w:noProof/>
                <w:position w:val="-14"/>
              </w:rPr>
              <w:drawing>
                <wp:inline distT="0" distB="0" distL="0" distR="0" wp14:anchorId="15AC6D15" wp14:editId="12E16AFD">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2B84139"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11AAE1DB"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14:paraId="3D8DA74A" w14:textId="77777777">
        <w:trPr>
          <w:cantSplit/>
          <w:tblHeader/>
          <w:jc w:val="center"/>
        </w:trPr>
        <w:tc>
          <w:tcPr>
            <w:tcW w:w="0" w:type="auto"/>
            <w:vAlign w:val="center"/>
          </w:tcPr>
          <w:p w14:paraId="2258280C"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2B051D91"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7E4C08E8" w14:textId="77777777" w:rsidR="00461CF5" w:rsidRPr="00E9040D" w:rsidRDefault="009C2C3F" w:rsidP="007E2549">
            <w:pPr>
              <w:pStyle w:val="TAC"/>
              <w:rPr>
                <w:rFonts w:eastAsia="Dotum"/>
                <w:lang w:val="en-US"/>
              </w:rPr>
            </w:pPr>
            <w:r>
              <w:rPr>
                <w:noProof/>
                <w:position w:val="-14"/>
              </w:rPr>
              <w:drawing>
                <wp:inline distT="0" distB="0" distL="0" distR="0" wp14:anchorId="6CD233C4" wp14:editId="5718C775">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5FEA631" w14:textId="77777777"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14:paraId="553A6DA8" w14:textId="77777777"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14:paraId="1E276081" w14:textId="77777777">
        <w:trPr>
          <w:cantSplit/>
          <w:tblHeader/>
          <w:jc w:val="center"/>
        </w:trPr>
        <w:tc>
          <w:tcPr>
            <w:tcW w:w="0" w:type="auto"/>
            <w:vAlign w:val="center"/>
          </w:tcPr>
          <w:p w14:paraId="7E5792E0"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00AAA925"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2E279708" w14:textId="77777777" w:rsidR="00461CF5" w:rsidRPr="00E9040D" w:rsidRDefault="009C2C3F" w:rsidP="007E2549">
            <w:pPr>
              <w:pStyle w:val="TAC"/>
              <w:rPr>
                <w:rFonts w:eastAsia="Dotum"/>
                <w:lang w:val="en-US"/>
              </w:rPr>
            </w:pPr>
            <w:r>
              <w:rPr>
                <w:noProof/>
                <w:position w:val="-14"/>
              </w:rPr>
              <w:drawing>
                <wp:inline distT="0" distB="0" distL="0" distR="0" wp14:anchorId="6CA8CB03" wp14:editId="2281276E">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FD9D64A" w14:textId="77777777"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14:paraId="22FEA5B2" w14:textId="77777777"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14:paraId="76E9147F" w14:textId="77777777">
        <w:trPr>
          <w:cantSplit/>
          <w:tblHeader/>
          <w:jc w:val="center"/>
        </w:trPr>
        <w:tc>
          <w:tcPr>
            <w:tcW w:w="0" w:type="auto"/>
            <w:vAlign w:val="center"/>
          </w:tcPr>
          <w:p w14:paraId="67ADE93C"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15D9A1BA"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591E2ADF" w14:textId="77777777" w:rsidR="00461CF5" w:rsidRPr="00E9040D" w:rsidRDefault="009C2C3F" w:rsidP="007E2549">
            <w:pPr>
              <w:pStyle w:val="TAC"/>
              <w:rPr>
                <w:rFonts w:eastAsia="Dotum"/>
                <w:lang w:val="en-US"/>
              </w:rPr>
            </w:pPr>
            <w:r>
              <w:rPr>
                <w:noProof/>
                <w:position w:val="-14"/>
              </w:rPr>
              <w:drawing>
                <wp:inline distT="0" distB="0" distL="0" distR="0" wp14:anchorId="4FD26BD2" wp14:editId="567F2E5B">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55F7FBB" w14:textId="77777777"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14:paraId="6BB41727" w14:textId="77777777" w:rsidR="00461CF5" w:rsidRPr="00E9040D" w:rsidRDefault="00461CF5" w:rsidP="007E2549">
            <w:pPr>
              <w:pStyle w:val="TAC"/>
              <w:rPr>
                <w:rFonts w:eastAsia="Dotum"/>
                <w:lang w:val="en-US"/>
              </w:rPr>
            </w:pPr>
            <w:r w:rsidRPr="00E9040D">
              <w:rPr>
                <w:rFonts w:eastAsia="Dotum"/>
              </w:rPr>
              <w:t>1, 0, 0, 1</w:t>
            </w:r>
          </w:p>
        </w:tc>
      </w:tr>
      <w:tr w:rsidR="00461CF5" w:rsidRPr="00E9040D" w14:paraId="60531729" w14:textId="77777777">
        <w:trPr>
          <w:cantSplit/>
          <w:tblHeader/>
          <w:jc w:val="center"/>
        </w:trPr>
        <w:tc>
          <w:tcPr>
            <w:tcW w:w="0" w:type="auto"/>
            <w:vAlign w:val="center"/>
          </w:tcPr>
          <w:p w14:paraId="66C44A8A"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136C7A76"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43A2AAAD" w14:textId="77777777" w:rsidR="00461CF5" w:rsidRPr="00E9040D" w:rsidRDefault="009C2C3F" w:rsidP="007E2549">
            <w:pPr>
              <w:pStyle w:val="TAC"/>
              <w:rPr>
                <w:rFonts w:eastAsia="Dotum"/>
                <w:lang w:val="en-US"/>
              </w:rPr>
            </w:pPr>
            <w:r>
              <w:rPr>
                <w:noProof/>
                <w:position w:val="-14"/>
              </w:rPr>
              <w:drawing>
                <wp:inline distT="0" distB="0" distL="0" distR="0" wp14:anchorId="68223571" wp14:editId="03692ED5">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27A9653" w14:textId="77777777"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14:paraId="43E5C212" w14:textId="77777777" w:rsidR="00461CF5" w:rsidRPr="00E9040D" w:rsidRDefault="00461CF5" w:rsidP="007E2549">
            <w:pPr>
              <w:pStyle w:val="TAC"/>
              <w:rPr>
                <w:rFonts w:eastAsia="Dotum"/>
                <w:lang w:val="en-US"/>
              </w:rPr>
            </w:pPr>
            <w:r w:rsidRPr="00E9040D">
              <w:rPr>
                <w:rFonts w:eastAsia="Dotum"/>
              </w:rPr>
              <w:t>1, 0, 0, 1</w:t>
            </w:r>
          </w:p>
        </w:tc>
      </w:tr>
      <w:tr w:rsidR="00461CF5" w:rsidRPr="00E9040D" w14:paraId="5AF6EA85" w14:textId="77777777">
        <w:trPr>
          <w:cantSplit/>
          <w:tblHeader/>
          <w:jc w:val="center"/>
        </w:trPr>
        <w:tc>
          <w:tcPr>
            <w:tcW w:w="0" w:type="auto"/>
            <w:vAlign w:val="center"/>
          </w:tcPr>
          <w:p w14:paraId="6EAC6BF0"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67B5D38A"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458150FD" w14:textId="77777777" w:rsidR="00461CF5" w:rsidRPr="00E9040D" w:rsidRDefault="009C2C3F" w:rsidP="007E2549">
            <w:pPr>
              <w:pStyle w:val="TAC"/>
              <w:rPr>
                <w:rFonts w:eastAsia="Dotum"/>
                <w:lang w:val="en-US"/>
              </w:rPr>
            </w:pPr>
            <w:r>
              <w:rPr>
                <w:noProof/>
                <w:position w:val="-14"/>
              </w:rPr>
              <w:drawing>
                <wp:inline distT="0" distB="0" distL="0" distR="0" wp14:anchorId="753661BD" wp14:editId="425090FD">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D0CDD6B" w14:textId="77777777"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14:paraId="41970DBD"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14:paraId="1A55BC19" w14:textId="77777777">
        <w:trPr>
          <w:cantSplit/>
          <w:tblHeader/>
          <w:jc w:val="center"/>
        </w:trPr>
        <w:tc>
          <w:tcPr>
            <w:tcW w:w="0" w:type="auto"/>
            <w:vAlign w:val="center"/>
          </w:tcPr>
          <w:p w14:paraId="4D8FC882"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200BF50D"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05C4B4B0" w14:textId="77777777" w:rsidR="00461CF5" w:rsidRPr="00E9040D" w:rsidRDefault="009C2C3F" w:rsidP="007E2549">
            <w:pPr>
              <w:pStyle w:val="TAC"/>
              <w:rPr>
                <w:rFonts w:eastAsia="Dotum"/>
                <w:lang w:val="en-US"/>
              </w:rPr>
            </w:pPr>
            <w:r>
              <w:rPr>
                <w:noProof/>
                <w:position w:val="-14"/>
              </w:rPr>
              <w:drawing>
                <wp:inline distT="0" distB="0" distL="0" distR="0" wp14:anchorId="27D7012B" wp14:editId="7E549E7E">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65489EB" w14:textId="77777777"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14:paraId="543BEF3C"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14:paraId="69670626" w14:textId="77777777">
        <w:trPr>
          <w:cantSplit/>
          <w:tblHeader/>
          <w:jc w:val="center"/>
        </w:trPr>
        <w:tc>
          <w:tcPr>
            <w:tcW w:w="0" w:type="auto"/>
            <w:vAlign w:val="center"/>
          </w:tcPr>
          <w:p w14:paraId="661DC2C0"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1EC53E62"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0FF6E808" w14:textId="77777777" w:rsidR="00461CF5" w:rsidRPr="00E9040D" w:rsidRDefault="009C2C3F" w:rsidP="007E2549">
            <w:pPr>
              <w:pStyle w:val="TAC"/>
              <w:rPr>
                <w:rFonts w:eastAsia="Dotum"/>
                <w:lang w:val="en-US"/>
              </w:rPr>
            </w:pPr>
            <w:r>
              <w:rPr>
                <w:noProof/>
                <w:position w:val="-14"/>
              </w:rPr>
              <w:drawing>
                <wp:inline distT="0" distB="0" distL="0" distR="0" wp14:anchorId="0F5139BE" wp14:editId="3A20EC24">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E3037C0" w14:textId="77777777"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14:paraId="6AD7871B"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14:paraId="79279967" w14:textId="77777777">
        <w:trPr>
          <w:cantSplit/>
          <w:tblHeader/>
          <w:jc w:val="center"/>
        </w:trPr>
        <w:tc>
          <w:tcPr>
            <w:tcW w:w="0" w:type="auto"/>
            <w:vAlign w:val="center"/>
          </w:tcPr>
          <w:p w14:paraId="3063DD03"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02228393"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011E5CD2" w14:textId="77777777" w:rsidR="00461CF5" w:rsidRPr="00E9040D" w:rsidRDefault="009C2C3F" w:rsidP="007E2549">
            <w:pPr>
              <w:pStyle w:val="TAC"/>
              <w:rPr>
                <w:rFonts w:eastAsia="Dotum"/>
                <w:lang w:val="en-US"/>
              </w:rPr>
            </w:pPr>
            <w:r>
              <w:rPr>
                <w:noProof/>
                <w:position w:val="-14"/>
              </w:rPr>
              <w:drawing>
                <wp:inline distT="0" distB="0" distL="0" distR="0" wp14:anchorId="1C0FEACF" wp14:editId="29AFD6DA">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4DBA389" w14:textId="77777777"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14:paraId="791D6E91"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14:paraId="7A9DB8C7" w14:textId="77777777">
        <w:trPr>
          <w:cantSplit/>
          <w:tblHeader/>
          <w:jc w:val="center"/>
        </w:trPr>
        <w:tc>
          <w:tcPr>
            <w:tcW w:w="0" w:type="auto"/>
            <w:vAlign w:val="center"/>
          </w:tcPr>
          <w:p w14:paraId="7F350A03" w14:textId="77777777"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14:paraId="30CE1033"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6C5038C9" w14:textId="77777777" w:rsidR="00461CF5" w:rsidRPr="00E9040D" w:rsidRDefault="009C2C3F" w:rsidP="007E2549">
            <w:pPr>
              <w:pStyle w:val="TAC"/>
              <w:rPr>
                <w:rFonts w:eastAsia="Dotum"/>
                <w:lang w:val="en-US"/>
              </w:rPr>
            </w:pPr>
            <w:r>
              <w:rPr>
                <w:noProof/>
                <w:position w:val="-14"/>
              </w:rPr>
              <w:drawing>
                <wp:inline distT="0" distB="0" distL="0" distR="0" wp14:anchorId="59D21FE4" wp14:editId="6D1E5E98">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C9F6311"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69A85A51"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14:paraId="17E090E0" w14:textId="77777777">
        <w:trPr>
          <w:cantSplit/>
          <w:tblHeader/>
          <w:jc w:val="center"/>
        </w:trPr>
        <w:tc>
          <w:tcPr>
            <w:tcW w:w="0" w:type="auto"/>
            <w:vAlign w:val="center"/>
          </w:tcPr>
          <w:p w14:paraId="0FC6A4F4" w14:textId="77777777"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14:paraId="52B2E574"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3419718D" w14:textId="77777777" w:rsidR="00461CF5" w:rsidRPr="00E9040D" w:rsidRDefault="009C2C3F" w:rsidP="007E2549">
            <w:pPr>
              <w:pStyle w:val="TAC"/>
              <w:rPr>
                <w:rFonts w:eastAsia="Dotum"/>
                <w:lang w:val="en-US"/>
              </w:rPr>
            </w:pPr>
            <w:r>
              <w:rPr>
                <w:noProof/>
                <w:position w:val="-14"/>
              </w:rPr>
              <w:drawing>
                <wp:inline distT="0" distB="0" distL="0" distR="0" wp14:anchorId="411FD538" wp14:editId="7D43A3AD">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F2602F7"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004CA848"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14:paraId="6872B14A" w14:textId="77777777">
        <w:trPr>
          <w:cantSplit/>
          <w:tblHeader/>
          <w:jc w:val="center"/>
        </w:trPr>
        <w:tc>
          <w:tcPr>
            <w:tcW w:w="0" w:type="auto"/>
            <w:vAlign w:val="center"/>
          </w:tcPr>
          <w:p w14:paraId="1D229621"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52E62D09"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635A9566" w14:textId="77777777" w:rsidR="00461CF5" w:rsidRPr="00E9040D" w:rsidRDefault="009C2C3F" w:rsidP="007E2549">
            <w:pPr>
              <w:pStyle w:val="TAC"/>
              <w:rPr>
                <w:rFonts w:eastAsia="Dotum"/>
                <w:lang w:val="en-US"/>
              </w:rPr>
            </w:pPr>
            <w:r>
              <w:rPr>
                <w:noProof/>
                <w:position w:val="-14"/>
              </w:rPr>
              <w:drawing>
                <wp:inline distT="0" distB="0" distL="0" distR="0" wp14:anchorId="26EB17FD" wp14:editId="24040D5E">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5224FCF"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305C854D"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14:paraId="2930694D" w14:textId="77777777">
        <w:trPr>
          <w:cantSplit/>
          <w:tblHeader/>
          <w:jc w:val="center"/>
        </w:trPr>
        <w:tc>
          <w:tcPr>
            <w:tcW w:w="0" w:type="auto"/>
            <w:vAlign w:val="center"/>
          </w:tcPr>
          <w:p w14:paraId="13084751"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3FA4A353"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2A1A8A22" w14:textId="77777777" w:rsidR="00461CF5" w:rsidRPr="00E9040D" w:rsidRDefault="009C2C3F" w:rsidP="007E2549">
            <w:pPr>
              <w:pStyle w:val="TAC"/>
              <w:rPr>
                <w:rFonts w:eastAsia="Dotum"/>
                <w:lang w:val="en-US"/>
              </w:rPr>
            </w:pPr>
            <w:r>
              <w:rPr>
                <w:noProof/>
                <w:position w:val="-14"/>
              </w:rPr>
              <w:drawing>
                <wp:inline distT="0" distB="0" distL="0" distR="0" wp14:anchorId="4A819B6D" wp14:editId="69347AFD">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732122B"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36EFD0F7"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14:paraId="5615FCBD" w14:textId="77777777">
        <w:trPr>
          <w:cantSplit/>
          <w:tblHeader/>
          <w:jc w:val="center"/>
        </w:trPr>
        <w:tc>
          <w:tcPr>
            <w:tcW w:w="0" w:type="auto"/>
            <w:vAlign w:val="center"/>
          </w:tcPr>
          <w:p w14:paraId="41447315"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79FFCABC" w14:textId="77777777"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14:paraId="651193E4" w14:textId="77777777" w:rsidR="00461CF5" w:rsidRPr="00E9040D" w:rsidRDefault="009C2C3F" w:rsidP="007E2549">
            <w:pPr>
              <w:pStyle w:val="TAC"/>
              <w:rPr>
                <w:rFonts w:eastAsia="Dotum"/>
                <w:lang w:val="en-US"/>
              </w:rPr>
            </w:pPr>
            <w:r>
              <w:rPr>
                <w:noProof/>
                <w:position w:val="-14"/>
              </w:rPr>
              <w:drawing>
                <wp:inline distT="0" distB="0" distL="0" distR="0" wp14:anchorId="1D5F2650" wp14:editId="664D7BD7">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E638CEF" w14:textId="77777777"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14:paraId="7C22975E" w14:textId="77777777"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14:paraId="4ED17E4F" w14:textId="77777777">
        <w:trPr>
          <w:cantSplit/>
          <w:tblHeader/>
          <w:jc w:val="center"/>
        </w:trPr>
        <w:tc>
          <w:tcPr>
            <w:tcW w:w="0" w:type="auto"/>
            <w:vAlign w:val="center"/>
          </w:tcPr>
          <w:p w14:paraId="248DC7C9" w14:textId="77777777"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14:paraId="6E363DC9"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31ED4B12" w14:textId="77777777" w:rsidR="00461CF5" w:rsidRPr="00E9040D" w:rsidRDefault="009C2C3F" w:rsidP="007E2549">
            <w:pPr>
              <w:pStyle w:val="TAC"/>
              <w:rPr>
                <w:rFonts w:eastAsia="Dotum"/>
                <w:lang w:val="en-US"/>
              </w:rPr>
            </w:pPr>
            <w:r>
              <w:rPr>
                <w:noProof/>
                <w:position w:val="-14"/>
              </w:rPr>
              <w:drawing>
                <wp:inline distT="0" distB="0" distL="0" distR="0" wp14:anchorId="4594CA76" wp14:editId="7827E529">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765BF89" w14:textId="77777777"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14:paraId="1571EE59" w14:textId="77777777"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14:paraId="530CB05F" w14:textId="77777777">
        <w:trPr>
          <w:cantSplit/>
          <w:tblHeader/>
          <w:jc w:val="center"/>
        </w:trPr>
        <w:tc>
          <w:tcPr>
            <w:tcW w:w="0" w:type="auto"/>
            <w:vAlign w:val="center"/>
          </w:tcPr>
          <w:p w14:paraId="55E77C75"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2C9E7397" w14:textId="77777777"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14:paraId="55C52E96" w14:textId="77777777" w:rsidR="00461CF5" w:rsidRPr="00E9040D" w:rsidRDefault="009C2C3F" w:rsidP="007E2549">
            <w:pPr>
              <w:pStyle w:val="TAC"/>
              <w:rPr>
                <w:rFonts w:eastAsia="Dotum"/>
                <w:lang w:val="en-US"/>
              </w:rPr>
            </w:pPr>
            <w:r>
              <w:rPr>
                <w:noProof/>
                <w:position w:val="-14"/>
              </w:rPr>
              <w:drawing>
                <wp:inline distT="0" distB="0" distL="0" distR="0" wp14:anchorId="2D8F3CFF" wp14:editId="6B23DA13">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8991C51" w14:textId="77777777"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14:paraId="74E01182" w14:textId="77777777"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14:paraId="790CAE43" w14:textId="77777777">
        <w:trPr>
          <w:cantSplit/>
          <w:tblHeader/>
          <w:jc w:val="center"/>
        </w:trPr>
        <w:tc>
          <w:tcPr>
            <w:tcW w:w="0" w:type="auto"/>
            <w:vAlign w:val="center"/>
          </w:tcPr>
          <w:p w14:paraId="28D70800" w14:textId="77777777"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14:paraId="5C5AB985"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1F8C1523" w14:textId="77777777" w:rsidR="00461CF5" w:rsidRPr="00E9040D" w:rsidRDefault="009C2C3F" w:rsidP="007E2549">
            <w:pPr>
              <w:pStyle w:val="TAC"/>
              <w:rPr>
                <w:rFonts w:eastAsia="Dotum"/>
                <w:lang w:val="en-US"/>
              </w:rPr>
            </w:pPr>
            <w:r>
              <w:rPr>
                <w:noProof/>
                <w:position w:val="-14"/>
              </w:rPr>
              <w:drawing>
                <wp:inline distT="0" distB="0" distL="0" distR="0" wp14:anchorId="59720A21" wp14:editId="06FB7E51">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C138FD1" w14:textId="77777777"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14:paraId="7581364A" w14:textId="77777777"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14:paraId="372D70E9" w14:textId="77777777">
        <w:trPr>
          <w:cantSplit/>
          <w:tblHeader/>
          <w:jc w:val="center"/>
        </w:trPr>
        <w:tc>
          <w:tcPr>
            <w:tcW w:w="0" w:type="auto"/>
            <w:vAlign w:val="center"/>
          </w:tcPr>
          <w:p w14:paraId="76864A6E" w14:textId="77777777"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14:paraId="18E2552D" w14:textId="77777777"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14:paraId="3DEA5286" w14:textId="77777777" w:rsidR="00461CF5" w:rsidRPr="00E9040D" w:rsidRDefault="009C2C3F" w:rsidP="007E2549">
            <w:pPr>
              <w:pStyle w:val="TAC"/>
              <w:rPr>
                <w:rFonts w:eastAsia="Dotum"/>
                <w:lang w:val="en-US"/>
              </w:rPr>
            </w:pPr>
            <w:r>
              <w:rPr>
                <w:noProof/>
                <w:position w:val="-14"/>
              </w:rPr>
              <w:drawing>
                <wp:inline distT="0" distB="0" distL="0" distR="0" wp14:anchorId="7929933C" wp14:editId="4B024C46">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16CBAD7" w14:textId="77777777"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14:paraId="2348B3FB"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14:paraId="254FA804" w14:textId="77777777">
        <w:trPr>
          <w:cantSplit/>
          <w:tblHeader/>
          <w:jc w:val="center"/>
        </w:trPr>
        <w:tc>
          <w:tcPr>
            <w:tcW w:w="0" w:type="auto"/>
            <w:vAlign w:val="center"/>
          </w:tcPr>
          <w:p w14:paraId="6551747B" w14:textId="77777777"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14:paraId="00EE8AB9"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5A4C8E3B" w14:textId="77777777" w:rsidR="00461CF5" w:rsidRPr="00E9040D" w:rsidRDefault="009C2C3F" w:rsidP="007E2549">
            <w:pPr>
              <w:pStyle w:val="TAC"/>
              <w:rPr>
                <w:rFonts w:eastAsia="Dotum"/>
                <w:lang w:val="en-US"/>
              </w:rPr>
            </w:pPr>
            <w:r>
              <w:rPr>
                <w:noProof/>
                <w:position w:val="-14"/>
              </w:rPr>
              <w:drawing>
                <wp:inline distT="0" distB="0" distL="0" distR="0" wp14:anchorId="3234ED6D" wp14:editId="338539D4">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5F96206" w14:textId="77777777"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14:paraId="0B325766"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14:paraId="5E80C6B5" w14:textId="77777777">
        <w:trPr>
          <w:cantSplit/>
          <w:tblHeader/>
          <w:jc w:val="center"/>
        </w:trPr>
        <w:tc>
          <w:tcPr>
            <w:tcW w:w="0" w:type="auto"/>
            <w:vAlign w:val="center"/>
          </w:tcPr>
          <w:p w14:paraId="7BED71A0"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5F2CEE99" w14:textId="77777777"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14:paraId="59CA5DF0" w14:textId="77777777" w:rsidR="00461CF5" w:rsidRPr="00E9040D" w:rsidRDefault="009C2C3F" w:rsidP="007E2549">
            <w:pPr>
              <w:pStyle w:val="TAC"/>
              <w:rPr>
                <w:rFonts w:eastAsia="Dotum"/>
                <w:lang w:val="en-US"/>
              </w:rPr>
            </w:pPr>
            <w:r>
              <w:rPr>
                <w:noProof/>
                <w:position w:val="-14"/>
              </w:rPr>
              <w:drawing>
                <wp:inline distT="0" distB="0" distL="0" distR="0" wp14:anchorId="19083B95" wp14:editId="6BE27421">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382B1C7" w14:textId="77777777"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14:paraId="07EB0739"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14:paraId="13E182A2" w14:textId="77777777">
        <w:trPr>
          <w:cantSplit/>
          <w:tblHeader/>
          <w:jc w:val="center"/>
        </w:trPr>
        <w:tc>
          <w:tcPr>
            <w:tcW w:w="0" w:type="auto"/>
            <w:vAlign w:val="center"/>
          </w:tcPr>
          <w:p w14:paraId="0D540604" w14:textId="77777777"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14:paraId="6B778F62"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64C48AD3" w14:textId="77777777" w:rsidR="00461CF5" w:rsidRPr="00E9040D" w:rsidRDefault="009C2C3F" w:rsidP="007E2549">
            <w:pPr>
              <w:pStyle w:val="TAC"/>
              <w:rPr>
                <w:rFonts w:eastAsia="Dotum"/>
                <w:lang w:val="en-US"/>
              </w:rPr>
            </w:pPr>
            <w:r>
              <w:rPr>
                <w:noProof/>
                <w:position w:val="-14"/>
              </w:rPr>
              <w:drawing>
                <wp:inline distT="0" distB="0" distL="0" distR="0" wp14:anchorId="698E0E3F" wp14:editId="09C57542">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30EB3F7" w14:textId="77777777"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14:paraId="461AF979" w14:textId="77777777"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14:paraId="5FC650CC" w14:textId="77777777">
        <w:trPr>
          <w:cantSplit/>
          <w:tblHeader/>
          <w:jc w:val="center"/>
        </w:trPr>
        <w:tc>
          <w:tcPr>
            <w:tcW w:w="0" w:type="auto"/>
            <w:vAlign w:val="center"/>
          </w:tcPr>
          <w:p w14:paraId="4D5D3500" w14:textId="77777777"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14:paraId="0BC72B07" w14:textId="77777777"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14:paraId="72CA5FD7" w14:textId="77777777" w:rsidR="00461CF5" w:rsidRPr="00E9040D" w:rsidRDefault="009C2C3F" w:rsidP="007E2549">
            <w:pPr>
              <w:pStyle w:val="TAC"/>
              <w:rPr>
                <w:rFonts w:eastAsia="Dotum"/>
                <w:lang w:val="en-US"/>
              </w:rPr>
            </w:pPr>
            <w:r>
              <w:rPr>
                <w:noProof/>
                <w:position w:val="-14"/>
              </w:rPr>
              <w:drawing>
                <wp:inline distT="0" distB="0" distL="0" distR="0" wp14:anchorId="77302DCE" wp14:editId="0E5A26F5">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8CBB311"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19A165AD" w14:textId="77777777" w:rsidR="00461CF5" w:rsidRPr="00E9040D" w:rsidRDefault="00461CF5" w:rsidP="007E2549">
            <w:pPr>
              <w:pStyle w:val="TAC"/>
              <w:rPr>
                <w:rFonts w:eastAsia="Dotum"/>
                <w:lang w:val="en-US"/>
              </w:rPr>
            </w:pPr>
            <w:r w:rsidRPr="00E9040D">
              <w:rPr>
                <w:rFonts w:eastAsia="Dotum"/>
              </w:rPr>
              <w:t>0, 0, 0, 0</w:t>
            </w:r>
          </w:p>
        </w:tc>
      </w:tr>
      <w:tr w:rsidR="00461CF5" w:rsidRPr="00E9040D" w14:paraId="2ED22845" w14:textId="77777777">
        <w:trPr>
          <w:cantSplit/>
          <w:tblHeader/>
          <w:jc w:val="center"/>
        </w:trPr>
        <w:tc>
          <w:tcPr>
            <w:tcW w:w="0" w:type="auto"/>
            <w:vAlign w:val="center"/>
          </w:tcPr>
          <w:p w14:paraId="56168FBA" w14:textId="77777777"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14:paraId="3A94C8CF"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78E878CC" w14:textId="77777777" w:rsidR="00461CF5" w:rsidRPr="00E9040D" w:rsidRDefault="009C2C3F" w:rsidP="007E2549">
            <w:pPr>
              <w:pStyle w:val="TAC"/>
              <w:rPr>
                <w:rFonts w:eastAsia="Dotum"/>
                <w:lang w:val="en-US"/>
              </w:rPr>
            </w:pPr>
            <w:r>
              <w:rPr>
                <w:noProof/>
                <w:position w:val="-14"/>
              </w:rPr>
              <w:drawing>
                <wp:inline distT="0" distB="0" distL="0" distR="0" wp14:anchorId="339546DE" wp14:editId="00CC7F87">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96F34E1"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0A4C5E81" w14:textId="77777777" w:rsidR="00461CF5" w:rsidRPr="00E9040D" w:rsidRDefault="00461CF5" w:rsidP="007E2549">
            <w:pPr>
              <w:pStyle w:val="TAC"/>
              <w:rPr>
                <w:rFonts w:eastAsia="Dotum"/>
                <w:lang w:val="en-US"/>
              </w:rPr>
            </w:pPr>
            <w:r w:rsidRPr="00E9040D">
              <w:rPr>
                <w:rFonts w:eastAsia="Dotum"/>
              </w:rPr>
              <w:t>0, 0, 0, 0</w:t>
            </w:r>
          </w:p>
        </w:tc>
      </w:tr>
      <w:tr w:rsidR="00461CF5" w:rsidRPr="00E9040D" w14:paraId="79A2724D" w14:textId="77777777">
        <w:trPr>
          <w:cantSplit/>
          <w:tblHeader/>
          <w:jc w:val="center"/>
        </w:trPr>
        <w:tc>
          <w:tcPr>
            <w:tcW w:w="0" w:type="auto"/>
            <w:vAlign w:val="center"/>
          </w:tcPr>
          <w:p w14:paraId="4F5FBBC1"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26B2A90A" w14:textId="77777777"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14:paraId="2F0BBAE0" w14:textId="77777777" w:rsidR="00461CF5" w:rsidRPr="00E9040D" w:rsidRDefault="009C2C3F" w:rsidP="007E2549">
            <w:pPr>
              <w:pStyle w:val="TAC"/>
              <w:rPr>
                <w:rFonts w:eastAsia="Dotum"/>
                <w:lang w:val="en-US"/>
              </w:rPr>
            </w:pPr>
            <w:r>
              <w:rPr>
                <w:noProof/>
                <w:position w:val="-14"/>
              </w:rPr>
              <w:drawing>
                <wp:inline distT="0" distB="0" distL="0" distR="0" wp14:anchorId="40451F75" wp14:editId="36D494F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00CFFD5"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3DBF9420" w14:textId="77777777" w:rsidR="00461CF5" w:rsidRPr="00E9040D" w:rsidRDefault="00461CF5" w:rsidP="007E2549">
            <w:pPr>
              <w:pStyle w:val="TAC"/>
              <w:rPr>
                <w:rFonts w:eastAsia="Dotum"/>
                <w:lang w:val="en-US"/>
              </w:rPr>
            </w:pPr>
            <w:r w:rsidRPr="00E9040D">
              <w:rPr>
                <w:rFonts w:eastAsia="Dotum"/>
              </w:rPr>
              <w:t>0, 0, 0, 0</w:t>
            </w:r>
          </w:p>
        </w:tc>
      </w:tr>
      <w:tr w:rsidR="00461CF5" w:rsidRPr="00E9040D" w14:paraId="5CC39717" w14:textId="77777777">
        <w:trPr>
          <w:cantSplit/>
          <w:tblHeader/>
          <w:jc w:val="center"/>
        </w:trPr>
        <w:tc>
          <w:tcPr>
            <w:tcW w:w="0" w:type="auto"/>
            <w:vAlign w:val="center"/>
          </w:tcPr>
          <w:p w14:paraId="6807FCA4"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15740569" w14:textId="77777777"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14:paraId="1F003ADA" w14:textId="77777777" w:rsidR="00461CF5" w:rsidRPr="00E9040D" w:rsidRDefault="009C2C3F" w:rsidP="007E2549">
            <w:pPr>
              <w:pStyle w:val="TAC"/>
              <w:rPr>
                <w:rFonts w:eastAsia="Dotum"/>
                <w:lang w:val="en-US"/>
              </w:rPr>
            </w:pPr>
            <w:r>
              <w:rPr>
                <w:noProof/>
                <w:position w:val="-14"/>
              </w:rPr>
              <w:drawing>
                <wp:inline distT="0" distB="0" distL="0" distR="0" wp14:anchorId="14627A6E" wp14:editId="20FF8D21">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6DE8F64" w14:textId="77777777"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14:paraId="032FD323" w14:textId="77777777" w:rsidR="00461CF5" w:rsidRPr="00E9040D" w:rsidRDefault="00461CF5" w:rsidP="007E2549">
            <w:pPr>
              <w:pStyle w:val="TAC"/>
              <w:rPr>
                <w:rFonts w:eastAsia="Dotum"/>
                <w:lang w:val="en-US"/>
              </w:rPr>
            </w:pPr>
            <w:r w:rsidRPr="00E9040D">
              <w:rPr>
                <w:rFonts w:eastAsia="Dotum"/>
              </w:rPr>
              <w:t>0, 0, 0, 0</w:t>
            </w:r>
          </w:p>
        </w:tc>
      </w:tr>
      <w:tr w:rsidR="002049A2" w:rsidRPr="00E9040D" w14:paraId="7C93A03C" w14:textId="77777777">
        <w:trPr>
          <w:cantSplit/>
          <w:tblHeader/>
          <w:jc w:val="center"/>
        </w:trPr>
        <w:tc>
          <w:tcPr>
            <w:tcW w:w="0" w:type="auto"/>
            <w:vAlign w:val="center"/>
          </w:tcPr>
          <w:p w14:paraId="56884218" w14:textId="77777777"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14:paraId="445C8369" w14:textId="77777777"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14:paraId="2C2A342E" w14:textId="77777777"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14:paraId="6A2084CD" w14:textId="77777777" w:rsidR="002049A2" w:rsidRPr="00E9040D" w:rsidRDefault="002049A2" w:rsidP="007E2549">
            <w:pPr>
              <w:pStyle w:val="TAC"/>
              <w:rPr>
                <w:rFonts w:eastAsia="Dotum"/>
              </w:rPr>
            </w:pPr>
            <w:r w:rsidRPr="00E9040D">
              <w:rPr>
                <w:rFonts w:eastAsia="Dotum"/>
              </w:rPr>
              <w:t>0, 0, 0, 0</w:t>
            </w:r>
          </w:p>
        </w:tc>
      </w:tr>
      <w:tr w:rsidR="002049A2" w:rsidRPr="00E9040D" w14:paraId="7D287AC4" w14:textId="77777777">
        <w:trPr>
          <w:cantSplit/>
          <w:tblHeader/>
          <w:jc w:val="center"/>
        </w:trPr>
        <w:tc>
          <w:tcPr>
            <w:tcW w:w="0" w:type="auto"/>
            <w:vAlign w:val="center"/>
          </w:tcPr>
          <w:p w14:paraId="46770FFD" w14:textId="77777777"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14:paraId="60AD2FDB" w14:textId="77777777"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14:paraId="6F11C151" w14:textId="77777777"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14:paraId="17323BB0" w14:textId="77777777" w:rsidR="002049A2" w:rsidRPr="00E9040D" w:rsidRDefault="002049A2" w:rsidP="007E2549">
            <w:pPr>
              <w:pStyle w:val="TAC"/>
              <w:rPr>
                <w:rFonts w:eastAsia="Dotum"/>
              </w:rPr>
            </w:pPr>
            <w:r w:rsidRPr="00E9040D">
              <w:rPr>
                <w:rFonts w:eastAsia="Dotum"/>
              </w:rPr>
              <w:t>0, 0, 0, 0</w:t>
            </w:r>
          </w:p>
        </w:tc>
      </w:tr>
    </w:tbl>
    <w:p w14:paraId="14FABB60" w14:textId="77777777" w:rsidR="00DE78B1" w:rsidRPr="00E9040D" w:rsidRDefault="00DE78B1" w:rsidP="00DE78B1"/>
    <w:p w14:paraId="71F30340" w14:textId="77777777"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14:paraId="12D0A2FE" w14:textId="77777777"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14:anchorId="06D5E330" wp14:editId="567964C1">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14:anchorId="0A1B226C" wp14:editId="4E0448B3">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14:anchorId="1565CF1A" wp14:editId="7DC6C446">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14:anchorId="4D64BB99" wp14:editId="2C7DB453">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14:paraId="69099DBF" w14:textId="77777777"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14:anchorId="6D7BA286" wp14:editId="3B16EEBC">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14:anchorId="79D1661B" wp14:editId="71470268">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4C343F80" wp14:editId="0B74E4C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14:paraId="30F5A06C" w14:textId="77777777"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14:anchorId="1E7845A9" wp14:editId="071528CF">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14:anchorId="51CB3A75" wp14:editId="7C8E694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14:anchorId="7E68B8C7" wp14:editId="1285A64D">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2C49A321" wp14:editId="2003E396">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14:paraId="5A18289F" w14:textId="77777777"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14:anchorId="503EA69E" wp14:editId="0E8ACCEC">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14:anchorId="7DE4452F" wp14:editId="393F18E8">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14:anchorId="44AB476F" wp14:editId="79E04E47">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2D27FBA5" wp14:editId="71EDBA89">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14:anchorId="481A128E" wp14:editId="2B46A3EF">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14:anchorId="500BD334" wp14:editId="70B24163">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14:anchorId="01836875" wp14:editId="294AFCCA">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14:anchorId="3CD09246" wp14:editId="288851F3">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14:paraId="6BDB5059" w14:textId="77777777"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14:paraId="57A65872" w14:textId="77777777"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14:anchorId="10BC903A" wp14:editId="2CF5B659">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14:anchorId="69612D6D" wp14:editId="5018982C">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14:paraId="239BFFD5" w14:textId="77777777"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14:anchorId="5A92A733" wp14:editId="472539DA">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14:anchorId="7A29305E" wp14:editId="19316DA1">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14:paraId="32B24FDE" w14:textId="77777777"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14:anchorId="1847671F" wp14:editId="064BDB7E">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14:anchorId="27303256" wp14:editId="7F07E49B">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14:anchorId="6CDA0691" wp14:editId="033AD70D">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14:anchorId="0358B045" wp14:editId="7C6EF06D">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14:anchorId="470A809F" wp14:editId="78F52834">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14:anchorId="701447ED" wp14:editId="551844CF">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14:anchorId="1F14A0D4" wp14:editId="756AA081">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14:anchorId="169C7D9C" wp14:editId="0C8B902F">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14:anchorId="61270BA0" wp14:editId="31F5EDF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14:anchorId="42B5F0D8" wp14:editId="58E57472">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14:anchorId="75B11B6B" wp14:editId="2675C831">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14:anchorId="0F8DBE12" wp14:editId="4BC169D7">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7DAEC80B" w14:textId="77777777"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14:paraId="353D4A61" w14:textId="77777777"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14:anchorId="56064AE0" wp14:editId="4A73512F">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14:anchorId="44FE61CC" wp14:editId="6DFAB443">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14:paraId="0B5B32CC" w14:textId="77777777"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14:anchorId="45E2506C" wp14:editId="1634103C">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14:anchorId="665F8ED5" wp14:editId="7AF774B1">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14:paraId="44B8817E" w14:textId="77777777"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14:paraId="754CA041" w14:textId="77777777"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14:anchorId="0244990D" wp14:editId="1CB026D2">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14:anchorId="2CCE0861" wp14:editId="772443A8">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14:anchorId="45447CBE" wp14:editId="6F725079">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14:anchorId="0F862ECA" wp14:editId="29BDC68A">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14:anchorId="707656B9" wp14:editId="06E9F91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14:paraId="17ACC385" w14:textId="77777777"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14:anchorId="5904860C" wp14:editId="1D974CC8">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14:anchorId="50696700" wp14:editId="76A15CBD">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14:anchorId="276FB486" wp14:editId="036D47E2">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14:anchorId="126B5C5B" wp14:editId="3BC2CBD3">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proofErr w:type="spellStart"/>
      <w:r w:rsidR="00F8170C">
        <w:rPr>
          <w:i/>
        </w:rPr>
        <w:t>subframeAssign</w:t>
      </w:r>
      <w:proofErr w:type="spellEnd"/>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14:anchorId="3B124368" wp14:editId="46B0B9E2">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14:anchorId="04D7E96C" wp14:editId="6A22914C">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14:paraId="59D579FD" w14:textId="77777777"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14:anchorId="4B2D123C" wp14:editId="1B216AC8">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14:anchorId="6C0A2C1B" wp14:editId="5D4B0384">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14:anchorId="21D2B499" wp14:editId="2B671CA9">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14:anchorId="2DC35963" wp14:editId="3A48E436">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14:anchorId="1967BCC4" wp14:editId="3BC17A2E">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14:anchorId="0878FB6D" wp14:editId="2452275E">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14:anchorId="7EBCFF69" wp14:editId="339F5D2D">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14:anchorId="03C64EE8" wp14:editId="69CDDFAA">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14:anchorId="1A0A5E3E" wp14:editId="1ACE3011">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14:anchorId="7316B0D9" wp14:editId="488B6945">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14:anchorId="27526066" wp14:editId="1E48E4DA">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14:anchorId="6D8030B8" wp14:editId="69DA0584">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6DB5D359" w14:textId="77777777"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14:paraId="7379E182" w14:textId="77777777"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14:anchorId="6C1290C3" wp14:editId="1F4873B1">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14:anchorId="398B01AD" wp14:editId="24CC226A">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14:paraId="25CD32E3" w14:textId="77777777"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14:anchorId="46510ACF" wp14:editId="2E1879EC">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14:anchorId="7C0A1A96" wp14:editId="2AAAF41D">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14:paraId="4C25EF47" w14:textId="77777777"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14:anchorId="7B63CDAE" wp14:editId="3ED6818D">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14:paraId="66595533" w14:textId="77777777" w:rsidR="00C8626A" w:rsidRDefault="00580DDF" w:rsidP="00AA5868">
      <w:pPr>
        <w:pStyle w:val="B4"/>
      </w:pPr>
      <w:r>
        <w:t>-</w:t>
      </w:r>
      <w:r>
        <w:tab/>
      </w:r>
      <w:r w:rsidR="00CC5BCE" w:rsidRPr="00E9040D">
        <w:t xml:space="preserve">If EPDCCH-PRB-set </w:t>
      </w:r>
      <w:r w:rsidR="009C2C3F">
        <w:rPr>
          <w:noProof/>
          <w:position w:val="-10"/>
        </w:rPr>
        <w:drawing>
          <wp:inline distT="0" distB="0" distL="0" distR="0" wp14:anchorId="4634C315" wp14:editId="712CD3B1">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14:paraId="0C2680A3" w14:textId="77777777" w:rsidR="00CC5BCE" w:rsidRPr="00E9040D" w:rsidRDefault="009F325B" w:rsidP="00AA5868">
      <w:pPr>
        <w:pStyle w:val="B4"/>
      </w:pPr>
      <w:r>
        <w:tab/>
      </w:r>
      <w:r w:rsidR="009C2C3F">
        <w:rPr>
          <w:noProof/>
        </w:rPr>
        <w:drawing>
          <wp:inline distT="0" distB="0" distL="0" distR="0" wp14:anchorId="5FC2300D" wp14:editId="37BA3B37">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3C21B166" w14:textId="77777777" w:rsidR="00C8626A" w:rsidRDefault="00580DDF" w:rsidP="00AA5868">
      <w:pPr>
        <w:pStyle w:val="B4"/>
      </w:pPr>
      <w:r>
        <w:t>-</w:t>
      </w:r>
      <w:r>
        <w:tab/>
      </w:r>
      <w:r w:rsidR="00CC5BCE" w:rsidRPr="00E9040D">
        <w:t xml:space="preserve">If EPDCCH-PRB-set </w:t>
      </w:r>
      <w:r w:rsidR="009C2C3F">
        <w:rPr>
          <w:noProof/>
          <w:position w:val="-10"/>
        </w:rPr>
        <w:drawing>
          <wp:inline distT="0" distB="0" distL="0" distR="0" wp14:anchorId="7E7E744F" wp14:editId="5440F7E7">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14:paraId="739F7B21" w14:textId="77777777" w:rsidR="00CC5BCE" w:rsidRPr="00E9040D" w:rsidRDefault="009F325B" w:rsidP="00AA5868">
      <w:pPr>
        <w:pStyle w:val="B4"/>
      </w:pPr>
      <w:r>
        <w:tab/>
      </w:r>
      <w:r w:rsidR="009C2C3F">
        <w:rPr>
          <w:noProof/>
        </w:rPr>
        <w:drawing>
          <wp:inline distT="0" distB="0" distL="0" distR="0" wp14:anchorId="5B7346D6" wp14:editId="70716B7D">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843A277" w14:textId="77777777"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14:anchorId="4A357BE4" wp14:editId="00DEBFCF">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14:anchorId="7C7123D7" wp14:editId="1B78DF6D">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14:anchorId="07202268" wp14:editId="76D4A008">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14:anchorId="560C5235" wp14:editId="31BAAC79">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14:anchorId="6177630A" wp14:editId="3C1F629B">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14:anchorId="1B16A456" wp14:editId="4EAB2A6B">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14:anchorId="17872709" wp14:editId="36F147C8">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14:anchorId="615B9062" wp14:editId="10BED972">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14:anchorId="04A895BA" wp14:editId="5284B398">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14:anchorId="47EAC2CF" wp14:editId="14404AF4">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14:anchorId="01883E9F" wp14:editId="62D71447">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14:anchorId="7031E2AD" wp14:editId="44D1E7F4">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14:anchorId="43BC6511" wp14:editId="2D7E0675">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14:anchorId="56CA82B4" wp14:editId="3205292E">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14:anchorId="0B0991DF" wp14:editId="092DC86B">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14:anchorId="3C6E7163" wp14:editId="7400A58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14:anchorId="57DA04BA" wp14:editId="61F43CB1">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14:anchorId="71C94C6E" wp14:editId="52861B02">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14:anchorId="7DC71016" wp14:editId="58C11F91">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14:anchorId="03E4D605" wp14:editId="7CF33735">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14:anchorId="1999F1B4" wp14:editId="41DA4D33">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14:anchorId="6ED069F4" wp14:editId="4C7D99F8">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14:anchorId="0988A154" wp14:editId="59A1CC03">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14:anchorId="2F1C6748" wp14:editId="6FB306FA">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14:anchorId="421F8C26" wp14:editId="4F5053DD">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14:anchorId="57AE18C1" wp14:editId="4CF88B4A">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14:anchorId="7604744A" wp14:editId="23EE35FE">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14:anchorId="049A1589" wp14:editId="2638EE74">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14:paraId="65BC8446" w14:textId="77777777"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14:paraId="0C2B517E" w14:textId="77777777"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14:anchorId="7120AF21" wp14:editId="0DEB80C6">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14:anchorId="1EB7E21B" wp14:editId="0F69E5CD">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14:paraId="74E1FD00" w14:textId="77777777"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14:anchorId="6CA1A197" wp14:editId="0FC11FEF">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14:anchorId="7EF2D3E2" wp14:editId="44B790EB">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14:paraId="1CB3EBFA" w14:textId="77777777"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14:anchorId="513F5F1D" wp14:editId="0730A9EA">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14:paraId="3D709CC7" w14:textId="77777777" w:rsidR="00C8626A" w:rsidRDefault="00B3779C" w:rsidP="00AA5868">
      <w:pPr>
        <w:pStyle w:val="B4"/>
      </w:pPr>
      <w:r>
        <w:t>-</w:t>
      </w:r>
      <w:r>
        <w:tab/>
      </w:r>
      <w:r w:rsidR="00913DCA" w:rsidRPr="00E9040D">
        <w:t xml:space="preserve">if EPDCCH-PRB-set </w:t>
      </w:r>
      <w:r w:rsidR="009C2C3F">
        <w:rPr>
          <w:noProof/>
        </w:rPr>
        <w:drawing>
          <wp:inline distT="0" distB="0" distL="0" distR="0" wp14:anchorId="70F32955" wp14:editId="3B858BFA">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14:paraId="243B58A9" w14:textId="77777777" w:rsidR="00913DCA" w:rsidRPr="00E9040D" w:rsidRDefault="009F325B" w:rsidP="00AA5868">
      <w:pPr>
        <w:pStyle w:val="B4"/>
      </w:pPr>
      <w:r>
        <w:tab/>
      </w:r>
      <w:r w:rsidR="009C2C3F">
        <w:rPr>
          <w:noProof/>
          <w:position w:val="-28"/>
        </w:rPr>
        <w:drawing>
          <wp:inline distT="0" distB="0" distL="0" distR="0" wp14:anchorId="0D57D775" wp14:editId="7DF14A9D">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13C5011F" w14:textId="77777777" w:rsidR="00C8626A" w:rsidRDefault="00B3779C" w:rsidP="00AA5868">
      <w:pPr>
        <w:pStyle w:val="B4"/>
      </w:pPr>
      <w:r>
        <w:t>-</w:t>
      </w:r>
      <w:r>
        <w:tab/>
      </w:r>
      <w:r w:rsidR="00913DCA" w:rsidRPr="00E9040D">
        <w:t xml:space="preserve">if EPDCCH-PRB-set </w:t>
      </w:r>
      <w:r w:rsidR="009C2C3F">
        <w:rPr>
          <w:noProof/>
        </w:rPr>
        <w:drawing>
          <wp:inline distT="0" distB="0" distL="0" distR="0" wp14:anchorId="2CC86232" wp14:editId="1E6BE711">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14:paraId="07C8BECF" w14:textId="77777777" w:rsidR="00913DCA" w:rsidRPr="00E9040D" w:rsidRDefault="009F325B" w:rsidP="00AA5868">
      <w:pPr>
        <w:pStyle w:val="B4"/>
      </w:pPr>
      <w:r>
        <w:tab/>
      </w:r>
      <w:r w:rsidR="009C2C3F">
        <w:rPr>
          <w:noProof/>
        </w:rPr>
        <w:drawing>
          <wp:inline distT="0" distB="0" distL="0" distR="0" wp14:anchorId="2C8C34EB" wp14:editId="19D6E8A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3B4CB5AF" w14:textId="77777777"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14:paraId="08E2D40B" w14:textId="77777777"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14:anchorId="64A70004" wp14:editId="75B874A3">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14:anchorId="405F9397" wp14:editId="2DADE3CB">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14:anchorId="0308B7B8" wp14:editId="007CC093">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14:anchorId="4CF479C2" wp14:editId="59EFD459">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14:paraId="00ED58D5" w14:textId="77777777"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14:anchorId="60B22F00" wp14:editId="2EC1F695">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14:anchorId="621D74F7" wp14:editId="1F1D0279">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14:anchorId="36F48E29" wp14:editId="5EFE8931">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14:anchorId="65E215E2" wp14:editId="2D6E6D53">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14:paraId="2C7584A6" w14:textId="77777777"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14:anchorId="0064C40D" wp14:editId="34C1D15C">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14:anchorId="0A897777" wp14:editId="56B8C534">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14:anchorId="097245D8" wp14:editId="7FEE1CCC">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14:anchorId="6CD3BA30" wp14:editId="119ABBDA">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14:anchorId="782549C6" wp14:editId="498C17E2">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14:anchorId="1E7D02C2" wp14:editId="3CDF9528">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14:anchorId="686A00B6" wp14:editId="45AA3682">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14:anchorId="2DFA04C0" wp14:editId="6B950653">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14:anchorId="4F20906B" wp14:editId="2F5132DC">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14:anchorId="59190187" wp14:editId="2F5C8F8E">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14:anchorId="0CFC0990" wp14:editId="3C079E06">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14:anchorId="0B461550" wp14:editId="1AAC5C55">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14:anchorId="615EDA2E" wp14:editId="0EE5047C">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14:anchorId="02E9C07F" wp14:editId="5C8A8B7F">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14:anchorId="4A166C4B" wp14:editId="59454BF7">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14:paraId="336EA0A9" w14:textId="77777777"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14:anchorId="528030F3" wp14:editId="1AE2BB89">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14:anchorId="074147C5" wp14:editId="6E6B119A">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14:anchorId="1C8F3443" wp14:editId="3CD4B6CC">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14:anchorId="47757C63" wp14:editId="0131B85C">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14:anchorId="6B7A6574" wp14:editId="519310A5">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14:anchorId="11F278EA" wp14:editId="1E155CDC">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14:anchorId="34983213" wp14:editId="4DC5C7B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14:anchorId="378A7B09" wp14:editId="569EE8C7">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14:anchorId="2954F256" wp14:editId="3AE19121">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14:anchorId="7A896831" wp14:editId="046F0B67">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14:anchorId="33151B9A" wp14:editId="4BD0AABA">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14:anchorId="1F327BDC" wp14:editId="6EC67C0A">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14:paraId="361635E5" w14:textId="77777777" w:rsidR="0092616E" w:rsidRDefault="006624E1" w:rsidP="006624E1">
      <w:pPr>
        <w:pStyle w:val="B1"/>
      </w:pPr>
      <w:r>
        <w:t>-</w:t>
      </w:r>
      <w:r>
        <w:tab/>
      </w:r>
      <w:r w:rsidR="00DE78B1" w:rsidRPr="00E9040D">
        <w:t xml:space="preserve">for </w:t>
      </w:r>
      <w:r w:rsidR="009C2C3F">
        <w:rPr>
          <w:noProof/>
          <w:position w:val="-4"/>
        </w:rPr>
        <w:drawing>
          <wp:inline distT="0" distB="0" distL="0" distR="0" wp14:anchorId="4F9172A9" wp14:editId="19E88DF2">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14:paraId="0D1E60C2" w14:textId="77777777"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14:anchorId="099A3A82" wp14:editId="7CC34C8A">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14:anchorId="6B5C36A0" wp14:editId="4BA898ED">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14:paraId="6172A414" w14:textId="77777777"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14:anchorId="1DFF9F3B" wp14:editId="728C59D2">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14:anchorId="0D5EC0C2" wp14:editId="07158282">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14:paraId="060D768D" w14:textId="77777777"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14:anchorId="5F3C7943" wp14:editId="2E04D67C">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14:anchorId="0AA5100B" wp14:editId="796523ED">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14:paraId="4D89A62F" w14:textId="77777777"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14:anchorId="38202233" wp14:editId="43CCD5F8">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14:anchorId="243963F6" wp14:editId="48BC982D">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14:anchorId="0626DEF4" wp14:editId="1C43D9A2">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14:anchorId="7200EF05" wp14:editId="28DE847C">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14:anchorId="7B8D51A6" wp14:editId="77824DE1">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14:anchorId="5CF2A540" wp14:editId="63BA7378">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14:anchorId="02ECC007" wp14:editId="4F8F8291">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14:anchorId="4F90CD18" wp14:editId="0118E917">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14:anchorId="33B2C2E4" wp14:editId="6BEB6CC2">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14:anchorId="41B84234" wp14:editId="54D0A087">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14:paraId="34B9444C" w14:textId="77777777"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14:anchorId="62AB3A80" wp14:editId="5DF02A13">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14:anchorId="618AF21E" wp14:editId="2A775339">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14:anchorId="3EC081E1" wp14:editId="7A437C36">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14:anchorId="0A011DE7" wp14:editId="67E4EB2D">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14:anchorId="541F0965" wp14:editId="45B83EAF">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14:anchorId="484994FE" wp14:editId="49E5B0CF">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14:anchorId="0BBCDB8E" wp14:editId="673F8EB5">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14:anchorId="0C529178" wp14:editId="56A368A8">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14:anchorId="55F2DA7C" wp14:editId="60B49EA3">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14:anchorId="0C36BA05" wp14:editId="2A8B0D63">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14:paraId="427DEEAD" w14:textId="77777777"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14:anchorId="338D51F4" wp14:editId="4F8DBFF4">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14:anchorId="0C09C3F8" wp14:editId="6DAFA9C7">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14:paraId="743A3F3B" w14:textId="77777777"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14:anchorId="07112956" wp14:editId="386B8D67">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14:anchorId="111C74FF" wp14:editId="0BC1268B">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14:anchorId="0BF0560D" wp14:editId="1E21E30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14:anchorId="150E4C45" wp14:editId="6090C1AA">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14:anchorId="2C62855A" wp14:editId="5AA2AB6E">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14:paraId="7998B936" w14:textId="77777777"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14:anchorId="2D977DB8" wp14:editId="27BEBEC2">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14:anchorId="5BA8D3D2" wp14:editId="76D2F3BB">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14:anchorId="15DD41F9" wp14:editId="6438BCCE">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14:anchorId="6FB01262" wp14:editId="50BE3ADA">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proofErr w:type="spellStart"/>
      <w:r w:rsidR="006624E1">
        <w:rPr>
          <w:i/>
        </w:rPr>
        <w:t>subframeAssign</w:t>
      </w:r>
      <w:proofErr w:type="spellEnd"/>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14:anchorId="2CE4A3C6" wp14:editId="5A6BAFF4">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14:anchorId="704A195A" wp14:editId="65BB793F">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14:paraId="73063357" w14:textId="77777777"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14:anchorId="642740EC" wp14:editId="50F2922C">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14:anchorId="04DE862B" wp14:editId="67CDCD7A">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14:anchorId="5D50A174" wp14:editId="794EBAB3">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14:anchorId="5C5D63E1" wp14:editId="05CD9C83">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14:anchorId="3BFA050A" wp14:editId="01A013FF">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14:anchorId="752BDC6C" wp14:editId="2EB423AE">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14:anchorId="4FC9A6BF" wp14:editId="060ED3BE">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14:anchorId="01DDD826" wp14:editId="36B9DF28">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14:anchorId="13B2C19A" wp14:editId="4BB9E0AD">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14:paraId="4FEC9202" w14:textId="77777777"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14:anchorId="34ED1B60" wp14:editId="073FF324">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14:anchorId="3B5F6792" wp14:editId="56152E6B">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 xml:space="preserve">HARQ-ACK(0) is the ACK/NACK/DTX </w:t>
      </w:r>
      <w:proofErr w:type="spellStart"/>
      <w:r w:rsidR="00581C7A" w:rsidRPr="00E9040D">
        <w:rPr>
          <w:rFonts w:hint="eastAsia"/>
          <w:sz w:val="19"/>
          <w:szCs w:val="19"/>
          <w:lang w:eastAsia="zh-CN"/>
        </w:rPr>
        <w:t>respons</w:t>
      </w:r>
      <w:proofErr w:type="spellEnd"/>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proofErr w:type="spellStart"/>
      <w:r w:rsidR="00581C7A" w:rsidRPr="00E9040D">
        <w:rPr>
          <w:sz w:val="19"/>
          <w:szCs w:val="19"/>
          <w:lang w:eastAsia="zh-CN"/>
        </w:rPr>
        <w:t>tran</w:t>
      </w:r>
      <w:proofErr w:type="spellEnd"/>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proofErr w:type="spellStart"/>
      <w:r w:rsidR="00581C7A" w:rsidRPr="00E9040D">
        <w:rPr>
          <w:sz w:val="19"/>
          <w:szCs w:val="19"/>
          <w:lang w:eastAsia="zh-CN"/>
        </w:rPr>
        <w:t>tran</w:t>
      </w:r>
      <w:proofErr w:type="spellEnd"/>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14:paraId="41AA24E1" w14:textId="77777777" w:rsidR="000B65AB" w:rsidRDefault="006624E1" w:rsidP="006624E1">
      <w:pPr>
        <w:pStyle w:val="B1"/>
      </w:pPr>
      <w:r>
        <w:t>-</w:t>
      </w:r>
      <w:r>
        <w:tab/>
      </w:r>
      <w:r w:rsidR="00CC5BCE" w:rsidRPr="00E9040D">
        <w:t xml:space="preserve">for </w:t>
      </w:r>
      <w:r w:rsidR="009C2C3F">
        <w:rPr>
          <w:noProof/>
          <w:position w:val="-4"/>
        </w:rPr>
        <w:drawing>
          <wp:inline distT="0" distB="0" distL="0" distR="0" wp14:anchorId="05A2ABAC" wp14:editId="4CA08F12">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14:paraId="37559086" w14:textId="77777777"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14:anchorId="469D781C" wp14:editId="2215AA75">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14:anchorId="34390DA4" wp14:editId="0BCD1CD4">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14:paraId="689634C7" w14:textId="77777777"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14:anchorId="56D7B918" wp14:editId="2CE4C3E2">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14:anchorId="5F3B79BC" wp14:editId="07BA09D3">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14:paraId="657396CC" w14:textId="77777777"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14:anchorId="0717A60B" wp14:editId="3149A4ED">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14:anchorId="7148E306" wp14:editId="143A4F99">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14:paraId="1E6D0E84" w14:textId="77777777"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14:anchorId="1C0C6226" wp14:editId="221DFCCF">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14:anchorId="73786318" wp14:editId="6C7E7E03">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14:anchorId="4BB52151" wp14:editId="7ECBED6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14:anchorId="705E6A9E" wp14:editId="712D1B38">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14:anchorId="6A7A1BDE" wp14:editId="698BFC79">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14:anchorId="3A618C38" wp14:editId="4B4D0727">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14:anchorId="65182F98" wp14:editId="6BE6BE8C">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14:anchorId="0E28E305" wp14:editId="5199E87E">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14:anchorId="18791406" wp14:editId="7801F362">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14:anchorId="7DE2E232" wp14:editId="040C9214">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14:paraId="58D2A1D6" w14:textId="77777777"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14:anchorId="714CAAC2" wp14:editId="253FB5BC">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14:anchorId="182BBE72" wp14:editId="6135EA63">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14:paraId="23977E50" w14:textId="77777777"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14:anchorId="6C6DC309" wp14:editId="49E01FC3">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14:paraId="05D5884D" w14:textId="77777777" w:rsidR="00CC5BCE" w:rsidRPr="00E9040D" w:rsidRDefault="009F325B" w:rsidP="00AA5868">
      <w:pPr>
        <w:pStyle w:val="B5"/>
        <w:ind w:left="1986"/>
      </w:pPr>
      <w:r>
        <w:tab/>
      </w:r>
      <w:r w:rsidR="009C2C3F">
        <w:rPr>
          <w:noProof/>
        </w:rPr>
        <w:drawing>
          <wp:inline distT="0" distB="0" distL="0" distR="0" wp14:anchorId="362F6078" wp14:editId="5294B342">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BDA9F27" w14:textId="77777777"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14:anchorId="2DADD8BF" wp14:editId="0160F533">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14:paraId="3D188950" w14:textId="77777777" w:rsidR="00CC5BCE" w:rsidRPr="00E9040D" w:rsidRDefault="009F325B" w:rsidP="00AA5868">
      <w:pPr>
        <w:pStyle w:val="B5"/>
        <w:ind w:left="1986"/>
      </w:pPr>
      <w:r>
        <w:tab/>
      </w:r>
      <w:r w:rsidR="009C2C3F">
        <w:rPr>
          <w:noProof/>
        </w:rPr>
        <w:drawing>
          <wp:inline distT="0" distB="0" distL="0" distR="0" wp14:anchorId="7FAB68E2" wp14:editId="6DE3B19E">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71589C80" w14:textId="77777777"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14:anchorId="5321E805" wp14:editId="56CED7C4">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14:anchorId="58384CC6" wp14:editId="02E62837">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14:anchorId="52A1891E" wp14:editId="1A161427">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14:anchorId="5C0FD4E3" wp14:editId="6666F58F">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14:anchorId="16E75AC6" wp14:editId="44922004">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14:anchorId="34E31B3C" wp14:editId="0798A837">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14:anchorId="0679EA2D" wp14:editId="0E19699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14:anchorId="7FF3690A" wp14:editId="38119986">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14:anchorId="163B6AF2" wp14:editId="00828169">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14:anchorId="29AB552A" wp14:editId="2CEEF2B1">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14:anchorId="65E14BC0" wp14:editId="0F23E5F9">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14:anchorId="6F3A3BC0" wp14:editId="28131ABB">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14:anchorId="7FF533A6" wp14:editId="7CCB5E96">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14:anchorId="20F8A74A" wp14:editId="7E369307">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14:anchorId="0EB368E2" wp14:editId="13CB6AF7">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14:anchorId="7DD3366E" wp14:editId="2ADC1CB6">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14:anchorId="59464A9B" wp14:editId="78A90A0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14:anchorId="07F19F35" wp14:editId="5B757BCF">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14:anchorId="451B9FF2" wp14:editId="4FD3E865">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14:anchorId="0F875099" wp14:editId="552BB241">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14:anchorId="08625C0E" wp14:editId="407242E7">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14:anchorId="7A7D6C22" wp14:editId="38AA5AD9">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14:anchorId="7A6C1277" wp14:editId="1F0D650E">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14:anchorId="5FEA8D72" wp14:editId="44413391">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14:anchorId="146423C3" wp14:editId="60BC9A66">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14:anchorId="3E7C1B7D" wp14:editId="3A375B7C">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14:paraId="6F78BD8D" w14:textId="77777777"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14:anchorId="78BD6C0D" wp14:editId="15E71DEB">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14:anchorId="5E738920" wp14:editId="116078C7">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14:paraId="060CCF86" w14:textId="77777777" w:rsidR="00C8626A" w:rsidRDefault="00F7164C" w:rsidP="00AA5868">
      <w:pPr>
        <w:pStyle w:val="B5"/>
        <w:ind w:left="1986"/>
      </w:pPr>
      <w:r>
        <w:t>-</w:t>
      </w:r>
      <w:r>
        <w:tab/>
      </w:r>
      <w:r w:rsidR="006624E1" w:rsidRPr="00E9040D">
        <w:t xml:space="preserve">If EPDCCH-PRB-set </w:t>
      </w:r>
      <w:r w:rsidR="009C2C3F">
        <w:rPr>
          <w:noProof/>
        </w:rPr>
        <w:drawing>
          <wp:inline distT="0" distB="0" distL="0" distR="0" wp14:anchorId="3D063034" wp14:editId="3174006D">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14:paraId="3482008D" w14:textId="77777777" w:rsidR="006624E1" w:rsidRPr="008C2B1A" w:rsidRDefault="009F325B" w:rsidP="00AA5868">
      <w:pPr>
        <w:pStyle w:val="B5"/>
        <w:ind w:left="1986"/>
      </w:pPr>
      <w:r>
        <w:tab/>
      </w:r>
      <w:r w:rsidR="009C2C3F">
        <w:rPr>
          <w:noProof/>
          <w:position w:val="-28"/>
        </w:rPr>
        <w:drawing>
          <wp:inline distT="0" distB="0" distL="0" distR="0" wp14:anchorId="4A411EA7" wp14:editId="3F41CA54">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7A5BF5E3" w14:textId="77777777" w:rsidR="00C8626A" w:rsidRDefault="00F7164C" w:rsidP="00AA5868">
      <w:pPr>
        <w:pStyle w:val="B5"/>
        <w:ind w:left="1986"/>
      </w:pPr>
      <w:r>
        <w:t>-</w:t>
      </w:r>
      <w:r>
        <w:tab/>
      </w:r>
      <w:r w:rsidR="006624E1" w:rsidRPr="00E9040D">
        <w:t xml:space="preserve">If EPDCCH-PRB-set </w:t>
      </w:r>
      <w:r w:rsidR="009C2C3F">
        <w:rPr>
          <w:noProof/>
        </w:rPr>
        <w:drawing>
          <wp:inline distT="0" distB="0" distL="0" distR="0" wp14:anchorId="59FBD44D" wp14:editId="2D0C7B5F">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14:paraId="34F50F69" w14:textId="77777777" w:rsidR="006624E1" w:rsidRPr="008C2B1A" w:rsidRDefault="009F325B" w:rsidP="00AA5868">
      <w:pPr>
        <w:pStyle w:val="B5"/>
        <w:ind w:left="1986"/>
      </w:pPr>
      <w:r>
        <w:tab/>
      </w:r>
      <w:r w:rsidR="009C2C3F">
        <w:rPr>
          <w:noProof/>
          <w:position w:val="-32"/>
        </w:rPr>
        <w:drawing>
          <wp:inline distT="0" distB="0" distL="0" distR="0" wp14:anchorId="52E5A67B" wp14:editId="4F3094A6">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385CF20E" w14:textId="77777777"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14:paraId="60BEE4CA" w14:textId="77777777"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14:anchorId="15C38796" wp14:editId="093552D2">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14:anchorId="5DB70726" wp14:editId="519A13DF">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14:anchorId="1EF92E67" wp14:editId="5875D778">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14:anchorId="3BD7FD52" wp14:editId="681E0DC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14:paraId="165C1431" w14:textId="77777777"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14:anchorId="64026C38" wp14:editId="4BFE88A5">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14:anchorId="7ECCF5C8" wp14:editId="17FE03AD">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14:anchorId="06DFCDCE" wp14:editId="52E71607">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14:anchorId="0644DB3F" wp14:editId="1A9BA50E">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14:paraId="657F6A79" w14:textId="77777777"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14:anchorId="6017C128" wp14:editId="0A5A08C8">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14:anchorId="3B0F8DB0" wp14:editId="5EBB7925">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14:anchorId="592362F9" wp14:editId="3D98BED4">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14:anchorId="27DD92B9" wp14:editId="7A529686">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14:anchorId="4D659248" wp14:editId="4CA9BAE2">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14:anchorId="26734B11" wp14:editId="30139249">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14:anchorId="79DFBC74" wp14:editId="174DA85A">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14:anchorId="19404210" wp14:editId="51333096">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14:anchorId="33DBBCFD" wp14:editId="0FEE0F3A">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14:anchorId="3ACAEB54" wp14:editId="15B2C564">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14:anchorId="064B58EF" wp14:editId="139F86DE">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14:anchorId="6A05B568" wp14:editId="780D50E9">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14:anchorId="31E5FDB2" wp14:editId="5F4263AA">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14:paraId="64249985" w14:textId="77777777"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14:anchorId="10F64DF9" wp14:editId="5419FB6F">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14:anchorId="03CFB116" wp14:editId="51C951B6">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proofErr w:type="spellStart"/>
      <w:r w:rsidR="00CC5BCE" w:rsidRPr="00E9040D">
        <w:rPr>
          <w:lang w:eastAsia="zh-CN"/>
        </w:rPr>
        <w:t>tran</w:t>
      </w:r>
      <w:proofErr w:type="spellEnd"/>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proofErr w:type="spellStart"/>
      <w:r w:rsidR="00CC5BCE" w:rsidRPr="00E9040D">
        <w:rPr>
          <w:lang w:eastAsia="zh-CN"/>
        </w:rPr>
        <w:t>tran</w:t>
      </w:r>
      <w:proofErr w:type="spellEnd"/>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14:paraId="6B225CEE" w14:textId="77777777" w:rsidR="00865B96" w:rsidRDefault="006624E1" w:rsidP="008260B9">
      <w:pPr>
        <w:pStyle w:val="B1"/>
      </w:pPr>
      <w:r>
        <w:t>-</w:t>
      </w:r>
      <w:r>
        <w:tab/>
      </w:r>
      <w:r w:rsidR="00DE78B1" w:rsidRPr="00E9040D">
        <w:t xml:space="preserve">for </w:t>
      </w:r>
      <w:r w:rsidR="009C2C3F">
        <w:rPr>
          <w:noProof/>
          <w:position w:val="-4"/>
        </w:rPr>
        <w:drawing>
          <wp:inline distT="0" distB="0" distL="0" distR="0" wp14:anchorId="3350A037" wp14:editId="371F2371">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14:paraId="2053F998" w14:textId="77777777"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14:anchorId="409F6823" wp14:editId="3E6AE87F">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14:anchorId="26662B8D" wp14:editId="38A18AC7">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14:paraId="509AFBAF" w14:textId="77777777"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14:anchorId="2855C3DE" wp14:editId="7D47F1BD">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14:anchorId="4C11D48C" wp14:editId="6313E67C">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14:paraId="64B63CA4" w14:textId="77777777"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0D7E04E8">
          <v:shape id="_x0000_i1129" type="#_x0000_t75" style="width:28.8pt;height:14.4pt" o:ole="">
            <v:imagedata r:id="rId635" o:title=""/>
          </v:shape>
          <o:OLEObject Type="Embed" ProgID="Equation.3" ShapeID="_x0000_i1129" DrawAspect="Content" ObjectID="_1685804401"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w14:anchorId="368EF44D">
          <v:shape id="_x0000_i1130" type="#_x0000_t75" style="width:28.8pt;height:14.4pt" o:ole="">
            <v:imagedata r:id="rId637" o:title=""/>
          </v:shape>
          <o:OLEObject Type="Embed" ProgID="Equation.3" ShapeID="_x0000_i1130" DrawAspect="Content" ObjectID="_1685804402" r:id="rId638"/>
        </w:object>
      </w:r>
      <w:r w:rsidRPr="00AF6CD8">
        <w:t xml:space="preserve">, where </w:t>
      </w:r>
      <w:r w:rsidRPr="00AF6CD8">
        <w:rPr>
          <w:position w:val="-12"/>
        </w:rPr>
        <w:object w:dxaOrig="740" w:dyaOrig="360" w14:anchorId="253EF468">
          <v:shape id="_x0000_i1131" type="#_x0000_t75" style="width:28.8pt;height:14.4pt" o:ole="">
            <v:imagedata r:id="rId639" o:title=""/>
          </v:shape>
          <o:OLEObject Type="Embed" ProgID="Equation.3" ShapeID="_x0000_i1131" DrawAspect="Content" ObjectID="_1685804403"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7B3309BA">
          <v:shape id="_x0000_i1132" type="#_x0000_t75" style="width:21.6pt;height:14.4pt" o:ole="">
            <v:imagedata r:id="rId641" o:title=""/>
          </v:shape>
          <o:OLEObject Type="Embed" ProgID="Equation.3" ShapeID="_x0000_i1132" DrawAspect="Content" ObjectID="_1685804404" r:id="rId642"/>
        </w:object>
      </w:r>
      <w:r w:rsidRPr="00AF6CD8">
        <w:t xml:space="preserve">, where </w:t>
      </w:r>
      <w:r w:rsidRPr="00AF6CD8">
        <w:rPr>
          <w:position w:val="-6"/>
        </w:rPr>
        <w:object w:dxaOrig="639" w:dyaOrig="279" w14:anchorId="70091D81">
          <v:shape id="_x0000_i1133" type="#_x0000_t75" style="width:28.8pt;height:14.4pt" o:ole="">
            <v:imagedata r:id="rId643" o:title=""/>
          </v:shape>
          <o:OLEObject Type="Embed" ProgID="Equation.3" ShapeID="_x0000_i1133" DrawAspect="Content" ObjectID="_1685804405"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14:paraId="3E415823" w14:textId="77777777"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28BDBE4C">
          <v:shape id="_x0000_i1134" type="#_x0000_t75" style="width:28.8pt;height:14.4pt" o:ole="">
            <v:imagedata r:id="rId635" o:title=""/>
          </v:shape>
          <o:OLEObject Type="Embed" ProgID="Equation.3" ShapeID="_x0000_i1134" DrawAspect="Content" ObjectID="_1685804406"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w14:anchorId="123A3AC3">
          <v:shape id="_x0000_i1135" type="#_x0000_t75" style="width:28.8pt;height:14.4pt" o:ole="">
            <v:imagedata r:id="rId637" o:title=""/>
          </v:shape>
          <o:OLEObject Type="Embed" ProgID="Equation.3" ShapeID="_x0000_i1135" DrawAspect="Content" ObjectID="_1685804407" r:id="rId646"/>
        </w:object>
      </w:r>
      <w:r w:rsidRPr="00AF6CD8">
        <w:t xml:space="preserve">, where </w:t>
      </w:r>
      <w:r w:rsidRPr="00AF6CD8">
        <w:rPr>
          <w:position w:val="-12"/>
        </w:rPr>
        <w:object w:dxaOrig="740" w:dyaOrig="360" w14:anchorId="5EECF373">
          <v:shape id="_x0000_i1136" type="#_x0000_t75" style="width:28.8pt;height:14.4pt" o:ole="">
            <v:imagedata r:id="rId639" o:title=""/>
          </v:shape>
          <o:OLEObject Type="Embed" ProgID="Equation.3" ShapeID="_x0000_i1136" DrawAspect="Content" ObjectID="_1685804408"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43446DDA">
          <v:shape id="_x0000_i1137" type="#_x0000_t75" style="width:21.6pt;height:14.4pt" o:ole="">
            <v:imagedata r:id="rId648" o:title=""/>
          </v:shape>
          <o:OLEObject Type="Embed" ProgID="Equation.3" ShapeID="_x0000_i1137" DrawAspect="Content" ObjectID="_1685804409" r:id="rId649"/>
        </w:object>
      </w:r>
      <w:r w:rsidRPr="00AF6CD8">
        <w:t xml:space="preserve">, where </w:t>
      </w:r>
      <w:r w:rsidRPr="00AF6CD8">
        <w:rPr>
          <w:position w:val="-6"/>
        </w:rPr>
        <w:object w:dxaOrig="639" w:dyaOrig="279" w14:anchorId="33370D54">
          <v:shape id="_x0000_i1138" type="#_x0000_t75" style="width:28.8pt;height:14.4pt" o:ole="">
            <v:imagedata r:id="rId650" o:title=""/>
          </v:shape>
          <o:OLEObject Type="Embed" ProgID="Equation.3" ShapeID="_x0000_i1138" DrawAspect="Content" ObjectID="_1685804410"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14:paraId="6BDF1A84" w14:textId="77777777"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14:anchorId="62070DC7" wp14:editId="43A88953">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14:anchorId="33A8FC8F" wp14:editId="74EDD7C2">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w14:anchorId="637B1733">
          <v:shape id="_x0000_i1139" type="#_x0000_t75" style="width:21.6pt;height:14.4pt" o:ole="">
            <v:imagedata r:id="rId654" o:title=""/>
          </v:shape>
          <o:OLEObject Type="Embed" ProgID="Equation.3" ShapeID="_x0000_i1139" DrawAspect="Content" ObjectID="_1685804411" r:id="rId655"/>
        </w:object>
      </w:r>
      <w:r w:rsidRPr="00AF6CD8">
        <w:t xml:space="preserve">, where </w:t>
      </w:r>
      <w:r w:rsidRPr="00AF6CD8">
        <w:rPr>
          <w:position w:val="-6"/>
        </w:rPr>
        <w:object w:dxaOrig="639" w:dyaOrig="279" w14:anchorId="0435E4C2">
          <v:shape id="_x0000_i1140" type="#_x0000_t75" style="width:28.8pt;height:14.4pt" o:ole="">
            <v:imagedata r:id="rId656" o:title=""/>
          </v:shape>
          <o:OLEObject Type="Embed" ProgID="Equation.3" ShapeID="_x0000_i1140" DrawAspect="Content" ObjectID="_1685804412"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14:anchorId="2295A92A" wp14:editId="62877D0F">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14:anchorId="02D58943" wp14:editId="54FF7687">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14:paraId="6909380E" w14:textId="77777777" w:rsidR="00865B96" w:rsidRDefault="006624E1" w:rsidP="008260B9">
      <w:pPr>
        <w:pStyle w:val="B1"/>
      </w:pPr>
      <w:r>
        <w:t>-</w:t>
      </w:r>
      <w:r>
        <w:tab/>
      </w:r>
      <w:r w:rsidR="00CC5BCE" w:rsidRPr="00E9040D">
        <w:t xml:space="preserve">for </w:t>
      </w:r>
      <w:r w:rsidR="009C2C3F">
        <w:rPr>
          <w:noProof/>
          <w:position w:val="-4"/>
        </w:rPr>
        <w:drawing>
          <wp:inline distT="0" distB="0" distL="0" distR="0" wp14:anchorId="6772F2CF" wp14:editId="3FD9D0E8">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14:paraId="21B865E7" w14:textId="77777777"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14:anchorId="223028BA" wp14:editId="2C97363F">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14:anchorId="4008DE16" wp14:editId="2F3CCB9C">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14:paraId="3A2A0936" w14:textId="77777777"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14:anchorId="4A5BDC70" wp14:editId="41249A71">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14:anchorId="3445AE27" wp14:editId="7036E47C">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14:paraId="79B04297" w14:textId="77777777"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04E84C7B">
          <v:shape id="_x0000_i1141" type="#_x0000_t75" style="width:28.8pt;height:14.4pt" o:ole="">
            <v:imagedata r:id="rId635" o:title=""/>
          </v:shape>
          <o:OLEObject Type="Embed" ProgID="Equation.3" ShapeID="_x0000_i1141" DrawAspect="Content" ObjectID="_1685804413"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w14:anchorId="5ECABFA8">
          <v:shape id="_x0000_i1142" type="#_x0000_t75" style="width:28.8pt;height:14.4pt" o:ole="">
            <v:imagedata r:id="rId637" o:title=""/>
          </v:shape>
          <o:OLEObject Type="Embed" ProgID="Equation.3" ShapeID="_x0000_i1142" DrawAspect="Content" ObjectID="_1685804414" r:id="rId659"/>
        </w:object>
      </w:r>
      <w:r w:rsidRPr="00AF6CD8">
        <w:t xml:space="preserve">, where </w:t>
      </w:r>
      <w:r w:rsidRPr="00AF6CD8">
        <w:rPr>
          <w:position w:val="-12"/>
        </w:rPr>
        <w:object w:dxaOrig="740" w:dyaOrig="360" w14:anchorId="232779FB">
          <v:shape id="_x0000_i1143" type="#_x0000_t75" style="width:28.8pt;height:14.4pt" o:ole="">
            <v:imagedata r:id="rId639" o:title=""/>
          </v:shape>
          <o:OLEObject Type="Embed" ProgID="Equation.3" ShapeID="_x0000_i1143" DrawAspect="Content" ObjectID="_1685804415"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w14:anchorId="3C7F65E1">
          <v:shape id="_x0000_i1144" type="#_x0000_t75" style="width:21.6pt;height:14.4pt" o:ole="">
            <v:imagedata r:id="rId661" o:title=""/>
          </v:shape>
          <o:OLEObject Type="Embed" ProgID="Equation.3" ShapeID="_x0000_i1144" DrawAspect="Content" ObjectID="_1685804416" r:id="rId662"/>
        </w:object>
      </w:r>
      <w:r w:rsidRPr="00AF6CD8">
        <w:t xml:space="preserve">, where </w:t>
      </w:r>
      <w:r w:rsidRPr="00AF6CD8">
        <w:rPr>
          <w:position w:val="-6"/>
        </w:rPr>
        <w:object w:dxaOrig="639" w:dyaOrig="279" w14:anchorId="7E743E74">
          <v:shape id="_x0000_i1145" type="#_x0000_t75" style="width:28.8pt;height:14.4pt" o:ole="">
            <v:imagedata r:id="rId663" o:title=""/>
          </v:shape>
          <o:OLEObject Type="Embed" ProgID="Equation.3" ShapeID="_x0000_i1145" DrawAspect="Content" ObjectID="_1685804417"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14:paraId="79F7A339" w14:textId="77777777"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4C8CE08D">
          <v:shape id="_x0000_i1146" type="#_x0000_t75" style="width:28.8pt;height:14.4pt" o:ole="">
            <v:imagedata r:id="rId635" o:title=""/>
          </v:shape>
          <o:OLEObject Type="Embed" ProgID="Equation.3" ShapeID="_x0000_i1146" DrawAspect="Content" ObjectID="_1685804418"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w14:anchorId="538F572A">
          <v:shape id="_x0000_i1147" type="#_x0000_t75" style="width:28.8pt;height:14.4pt" o:ole="">
            <v:imagedata r:id="rId637" o:title=""/>
          </v:shape>
          <o:OLEObject Type="Embed" ProgID="Equation.3" ShapeID="_x0000_i1147" DrawAspect="Content" ObjectID="_1685804419" r:id="rId666"/>
        </w:object>
      </w:r>
      <w:r w:rsidRPr="00AF6CD8">
        <w:t xml:space="preserve">, where </w:t>
      </w:r>
      <w:r w:rsidRPr="00AF6CD8">
        <w:rPr>
          <w:position w:val="-12"/>
        </w:rPr>
        <w:object w:dxaOrig="740" w:dyaOrig="360" w14:anchorId="3D0FCD36">
          <v:shape id="_x0000_i1148" type="#_x0000_t75" style="width:28.8pt;height:14.4pt" o:ole="">
            <v:imagedata r:id="rId639" o:title=""/>
          </v:shape>
          <o:OLEObject Type="Embed" ProgID="Equation.3" ShapeID="_x0000_i1148" DrawAspect="Content" ObjectID="_1685804420"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22405A20">
          <v:shape id="_x0000_i1149" type="#_x0000_t75" style="width:21.6pt;height:14.4pt" o:ole="">
            <v:imagedata r:id="rId668" o:title=""/>
          </v:shape>
          <o:OLEObject Type="Embed" ProgID="Equation.3" ShapeID="_x0000_i1149" DrawAspect="Content" ObjectID="_1685804421" r:id="rId669"/>
        </w:object>
      </w:r>
      <w:r w:rsidRPr="00AF6CD8">
        <w:t xml:space="preserve">, where </w:t>
      </w:r>
      <w:r w:rsidRPr="00AF6CD8">
        <w:rPr>
          <w:position w:val="-6"/>
        </w:rPr>
        <w:object w:dxaOrig="639" w:dyaOrig="279" w14:anchorId="19CE385F">
          <v:shape id="_x0000_i1150" type="#_x0000_t75" style="width:28.8pt;height:14.4pt" o:ole="">
            <v:imagedata r:id="rId670" o:title=""/>
          </v:shape>
          <o:OLEObject Type="Embed" ProgID="Equation.3" ShapeID="_x0000_i1150" DrawAspect="Content" ObjectID="_1685804422"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14:paraId="2C3DB207" w14:textId="77777777"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14:anchorId="17555793" wp14:editId="400D6BAF">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14:anchorId="5DE8E4C6" wp14:editId="4A9D75B7">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w14:anchorId="15B9DC01">
          <v:shape id="_x0000_i1151" type="#_x0000_t75" style="width:21.6pt;height:14.4pt" o:ole="">
            <v:imagedata r:id="rId672" o:title=""/>
          </v:shape>
          <o:OLEObject Type="Embed" ProgID="Equation.3" ShapeID="_x0000_i1151" DrawAspect="Content" ObjectID="_1685804423" r:id="rId673"/>
        </w:object>
      </w:r>
      <w:r w:rsidRPr="00AF6CD8">
        <w:t xml:space="preserve">, where </w:t>
      </w:r>
      <w:r w:rsidRPr="00AF6CD8">
        <w:rPr>
          <w:position w:val="-6"/>
        </w:rPr>
        <w:object w:dxaOrig="639" w:dyaOrig="279" w14:anchorId="1639C2C5">
          <v:shape id="_x0000_i1152" type="#_x0000_t75" style="width:28.8pt;height:14.4pt" o:ole="">
            <v:imagedata r:id="rId674" o:title=""/>
          </v:shape>
          <o:OLEObject Type="Embed" ProgID="Equation.3" ShapeID="_x0000_i1152" DrawAspect="Content" ObjectID="_1685804424"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14:anchorId="40F1C014" wp14:editId="1562A82B">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14:anchorId="04DA387D" wp14:editId="42B5D619">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14:paraId="55E374CF" w14:textId="77777777"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14:anchorId="54E349E2" wp14:editId="2E9643E9">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14:anchorId="55B80F32" wp14:editId="112BCAEE">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14:anchorId="5814D72A" wp14:editId="328F43C5">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14:anchorId="3D27AA6B" wp14:editId="35C19A25">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753BA9" w:rsidRPr="00E9040D">
        <w:t xml:space="preserve"> and t</w:t>
      </w:r>
      <w:r w:rsidR="00DE78B1" w:rsidRPr="00E9040D">
        <w:t xml:space="preserve">he TPC field in the corresponding </w:t>
      </w:r>
      <w:r w:rsidR="00DE78B1" w:rsidRPr="00E9040D">
        <w:lastRenderedPageBreak/>
        <w:t>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14:anchorId="5F435E06" wp14:editId="367AEB31">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14:anchorId="249D7691" wp14:editId="47DA6241">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14:anchorId="1FF83FB1" wp14:editId="11B0283E">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14:anchorId="2E049C2E" wp14:editId="01E85965">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w14:anchorId="49BA3283">
          <v:shape id="_x0000_i1153" type="#_x0000_t75" style="width:21.6pt;height:14.4pt" o:ole="">
            <v:imagedata r:id="rId678" o:title=""/>
          </v:shape>
          <o:OLEObject Type="Embed" ProgID="Equation.3" ShapeID="_x0000_i1153" DrawAspect="Content" ObjectID="_1685804425" r:id="rId679"/>
        </w:object>
      </w:r>
      <w:r w:rsidR="00865B96" w:rsidRPr="00AF6CD8">
        <w:t xml:space="preserve">, where </w:t>
      </w:r>
      <w:r w:rsidR="00865B96" w:rsidRPr="00AF6CD8">
        <w:rPr>
          <w:position w:val="-6"/>
        </w:rPr>
        <w:object w:dxaOrig="639" w:dyaOrig="279" w14:anchorId="073095A0">
          <v:shape id="_x0000_i1154" type="#_x0000_t75" style="width:28.8pt;height:14.4pt" o:ole="">
            <v:imagedata r:id="rId680" o:title=""/>
          </v:shape>
          <o:OLEObject Type="Embed" ProgID="Equation.3" ShapeID="_x0000_i1154" DrawAspect="Content" ObjectID="_1685804426"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 xml:space="preserve">that are used to </w:t>
      </w:r>
      <w:proofErr w:type="spellStart"/>
      <w:r w:rsidR="00753BA9" w:rsidRPr="00E9040D">
        <w:t>determined</w:t>
      </w:r>
      <w:proofErr w:type="spellEnd"/>
      <w:r w:rsidR="00753BA9" w:rsidRPr="00E9040D">
        <w:t xml:space="preserve">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14:anchorId="6DE8D0EC" wp14:editId="17A3D79C">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14:anchorId="0393487A" wp14:editId="44502AC4">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14:anchorId="52856EC1" wp14:editId="63F6BBE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14:anchorId="0B927172" wp14:editId="0C16D991">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14:anchorId="63A53729" wp14:editId="54421588">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14:anchorId="0640E2FE" wp14:editId="0250E2EC">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w14:anchorId="741E377F">
          <v:shape id="_x0000_i1155" type="#_x0000_t75" style="width:21.6pt;height:14.4pt" o:ole="">
            <v:imagedata r:id="rId682" o:title=""/>
          </v:shape>
          <o:OLEObject Type="Embed" ProgID="Equation.3" ShapeID="_x0000_i1155" DrawAspect="Content" ObjectID="_1685804427" r:id="rId683"/>
        </w:object>
      </w:r>
      <w:r w:rsidR="00865B96" w:rsidRPr="00AF6CD8">
        <w:t xml:space="preserve">, where </w:t>
      </w:r>
      <w:r w:rsidR="00865B96" w:rsidRPr="00AF6CD8">
        <w:rPr>
          <w:position w:val="-6"/>
        </w:rPr>
        <w:object w:dxaOrig="639" w:dyaOrig="279" w14:anchorId="4643F315">
          <v:shape id="_x0000_i1156" type="#_x0000_t75" style="width:28.8pt;height:14.4pt" o:ole="">
            <v:imagedata r:id="rId684" o:title=""/>
          </v:shape>
          <o:OLEObject Type="Embed" ProgID="Equation.3" ShapeID="_x0000_i1156" DrawAspect="Content" ObjectID="_1685804428"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 xml:space="preserve">that are used to </w:t>
      </w:r>
      <w:proofErr w:type="spellStart"/>
      <w:r w:rsidR="00CC5BCE" w:rsidRPr="00E9040D">
        <w:t>determined</w:t>
      </w:r>
      <w:proofErr w:type="spellEnd"/>
      <w:r w:rsidR="00CC5BCE" w:rsidRPr="00E9040D">
        <w:t xml:space="preserve">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14:anchorId="37D1456B" wp14:editId="7260FD13">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14:anchorId="0DD9AEA0" wp14:editId="730CF92D">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14:paraId="120500DE" w14:textId="77777777"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14:anchorId="53C0375F" wp14:editId="10191374">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14:anchorId="2D0BF7BF" wp14:editId="3F2C337A">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14:anchorId="1DBFA80A" wp14:editId="5C9E3D81">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14:anchorId="3DAA6EB5" wp14:editId="4E65DE5C">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14:anchorId="351049A3" wp14:editId="4CE5C05D">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14:anchorId="25119AEF" wp14:editId="2F7192ED">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14:anchorId="331E483E" wp14:editId="2BC64A91">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14:anchorId="7127608F" wp14:editId="0EB03D85">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w14:anchorId="1A34DCA1">
          <v:shape id="_x0000_i1157" type="#_x0000_t75" style="width:21.6pt;height:14.4pt" o:ole="">
            <v:imagedata r:id="rId686" o:title=""/>
          </v:shape>
          <o:OLEObject Type="Embed" ProgID="Equation.3" ShapeID="_x0000_i1157" DrawAspect="Content" ObjectID="_1685804429" r:id="rId687"/>
        </w:object>
      </w:r>
      <w:r w:rsidR="00865B96" w:rsidRPr="00AF6CD8">
        <w:t xml:space="preserve">, where </w:t>
      </w:r>
      <w:r w:rsidR="00865B96" w:rsidRPr="00AF6CD8">
        <w:rPr>
          <w:position w:val="-6"/>
        </w:rPr>
        <w:object w:dxaOrig="639" w:dyaOrig="279" w14:anchorId="7900C0A3">
          <v:shape id="_x0000_i1158" type="#_x0000_t75" style="width:28.8pt;height:14.4pt" o:ole="">
            <v:imagedata r:id="rId688" o:title=""/>
          </v:shape>
          <o:OLEObject Type="Embed" ProgID="Equation.3" ShapeID="_x0000_i1158" DrawAspect="Content" ObjectID="_1685804430"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 xml:space="preserve">that are used to </w:t>
      </w:r>
      <w:proofErr w:type="spellStart"/>
      <w:r w:rsidR="003910CF" w:rsidRPr="00E9040D">
        <w:t>determined</w:t>
      </w:r>
      <w:proofErr w:type="spellEnd"/>
      <w:r w:rsidR="003910CF" w:rsidRPr="00E9040D">
        <w:t xml:space="preserve">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14:anchorId="2CEB173D" wp14:editId="51E759E6">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14:anchorId="3370A51F" wp14:editId="037B6491">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14:anchorId="2FCDBB09" wp14:editId="028D1021">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14:anchorId="78B07CE1" wp14:editId="25B3BB1A">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14:anchorId="7B1DAC7C" wp14:editId="3C6EFB4C">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14:anchorId="08AB5BF8" wp14:editId="30F3E5E7">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w14:anchorId="17C79A39">
          <v:shape id="_x0000_i1159" type="#_x0000_t75" style="width:21.6pt;height:14.4pt" o:ole="">
            <v:imagedata r:id="rId690" o:title=""/>
          </v:shape>
          <o:OLEObject Type="Embed" ProgID="Equation.3" ShapeID="_x0000_i1159" DrawAspect="Content" ObjectID="_1685804431" r:id="rId691"/>
        </w:object>
      </w:r>
      <w:r w:rsidR="00726B28" w:rsidRPr="00AF6CD8">
        <w:t xml:space="preserve">, where </w:t>
      </w:r>
      <w:r w:rsidR="00726B28" w:rsidRPr="00AF6CD8">
        <w:rPr>
          <w:position w:val="-6"/>
        </w:rPr>
        <w:object w:dxaOrig="639" w:dyaOrig="279" w14:anchorId="5F74453C">
          <v:shape id="_x0000_i1160" type="#_x0000_t75" style="width:28.8pt;height:14.4pt" o:ole="">
            <v:imagedata r:id="rId692" o:title=""/>
          </v:shape>
          <o:OLEObject Type="Embed" ProgID="Equation.3" ShapeID="_x0000_i1160" DrawAspect="Content" ObjectID="_1685804432"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 xml:space="preserve">that are used to </w:t>
      </w:r>
      <w:proofErr w:type="spellStart"/>
      <w:r w:rsidR="00CC5BCE" w:rsidRPr="00E9040D">
        <w:t>determined</w:t>
      </w:r>
      <w:proofErr w:type="spellEnd"/>
      <w:r w:rsidR="00CC5BCE" w:rsidRPr="00E9040D">
        <w:t xml:space="preserve">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14:anchorId="0A910869" wp14:editId="78FC500D">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14:anchorId="0297ED80" wp14:editId="197EF4D6">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14:paraId="64FF0C0E" w14:textId="77777777"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14:anchorId="3683651A" wp14:editId="69CA5921">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14:anchorId="12CA3A28" wp14:editId="7325CAF9">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14:anchorId="0BE8A660" wp14:editId="77436459">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14:anchorId="6F6DA25D" wp14:editId="5BFAC9B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14:anchorId="3F18412D" wp14:editId="208925D4">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14:anchorId="487CFE9F" wp14:editId="7E40F3F9">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14:anchorId="1CDC8BF9" wp14:editId="53F29451">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14:paraId="277E52E6" w14:textId="77777777"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14:paraId="343F04EB" w14:textId="77777777"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14:paraId="70AC6A29" w14:textId="77777777"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proofErr w:type="spellStart"/>
      <w:r w:rsidR="00E42D84">
        <w:rPr>
          <w:rFonts w:eastAsia="SimSun"/>
          <w:i/>
          <w:lang w:eastAsia="zh-CN"/>
        </w:rPr>
        <w:t>dai</w:t>
      </w:r>
      <w:proofErr w:type="spellEnd"/>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14:paraId="217188FA" w14:textId="77777777"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14:paraId="1BA0AFD2" w14:textId="77777777"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14:paraId="7E85CC53" w14:textId="77777777"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14:anchorId="1C30BE7F" wp14:editId="1508C42A">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14:anchorId="0C5A3150" wp14:editId="7B228A6C">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14:anchorId="7725528F" wp14:editId="6DDD2591">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14:anchorId="57F721FD" wp14:editId="3EDFB98E">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14:paraId="6DFC7F77" w14:textId="77777777"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14:anchorId="27DE63D7" wp14:editId="19A8EE1F">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14:anchorId="00C3EBE4" wp14:editId="773D2805">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00354FBE" wp14:editId="1840D7B6">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14:paraId="0AB2E70E" w14:textId="77777777"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14:anchorId="0AA010A0" wp14:editId="39AA921D">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14:anchorId="5FB43336" wp14:editId="1F1D9861">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14:anchorId="4D6B7B15" wp14:editId="2F5DB729">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39487444" wp14:editId="2BA11C69">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14:paraId="0C56AA14" w14:textId="77777777"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14:anchorId="5ECBBB77" wp14:editId="48E39D78">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14:anchorId="5F1CEB3E" wp14:editId="7379A3E1">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14:anchorId="1C90E055" wp14:editId="7CFADE7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3F346C6B" wp14:editId="593016EB">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w14:anchorId="24EC0B3E">
          <v:shape id="_x0000_i1161" type="#_x0000_t75" style="width:36pt;height:21.6pt" o:ole="">
            <v:imagedata r:id="rId698" o:title=""/>
          </v:shape>
          <o:OLEObject Type="Embed" ProgID="Equation.3" ShapeID="_x0000_i1161" DrawAspect="Content" ObjectID="_1685804433" r:id="rId699"/>
        </w:object>
      </w:r>
      <w:r w:rsidRPr="00E9040D">
        <w:t xml:space="preserve"> </w:t>
      </w:r>
      <w:r w:rsidR="00EB4A2E" w:rsidRPr="008F6BEB">
        <w:rPr>
          <w:position w:val="-12"/>
          <w:lang w:eastAsia="zh-CN"/>
        </w:rPr>
        <w:object w:dxaOrig="680" w:dyaOrig="380" w14:anchorId="0E780326">
          <v:shape id="_x0000_i1162" type="#_x0000_t75" style="width:36pt;height:21.6pt" o:ole="">
            <v:imagedata r:id="rId243" o:title=""/>
          </v:shape>
          <o:OLEObject Type="Embed" ProgID="Equation.3" ShapeID="_x0000_i1162" DrawAspect="Content" ObjectID="_1685804434" r:id="rId700"/>
        </w:object>
      </w:r>
      <w:r w:rsidR="00EB4A2E">
        <w:t xml:space="preserve"> </w:t>
      </w:r>
      <w:r w:rsidRPr="00E9040D">
        <w:t xml:space="preserve">or </w:t>
      </w:r>
      <w:r w:rsidR="009C2C3F">
        <w:rPr>
          <w:noProof/>
          <w:position w:val="-12"/>
        </w:rPr>
        <w:drawing>
          <wp:inline distT="0" distB="0" distL="0" distR="0" wp14:anchorId="2D1D7012" wp14:editId="5D611CE8">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14:anchorId="719EDD39" wp14:editId="7699D7F4">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14:anchorId="06FE9C69" wp14:editId="70C329DB">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14:paraId="73C77843" w14:textId="77777777"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14:paraId="465D889E"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14:anchorId="0A299BDE" wp14:editId="794D36F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2241843C" wp14:editId="467AACC4">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14:paraId="0D4EECFE"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6B42B32B" wp14:editId="78E05BE6">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52327A51" wp14:editId="758B67B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14:paraId="27E68CB7" w14:textId="77777777"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14:anchorId="0015CB38" wp14:editId="5F21D59E">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14:anchorId="300D0A08" wp14:editId="7F46B124">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14:anchorId="5606A2EB" wp14:editId="57A5007D">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14:anchorId="7010A38F" wp14:editId="495F9138">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14:anchorId="7252FD50" wp14:editId="74CCDC72">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14:anchorId="72320150" wp14:editId="03695CAB">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14:anchorId="7C14B04F" wp14:editId="40BCBCA3">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14:anchorId="239D8F76" wp14:editId="6E9557F7">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14:anchorId="725C7E1D" wp14:editId="615F0137">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14:anchorId="14BE7D5D" wp14:editId="6ADC1F37">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14:anchorId="19A6774B" wp14:editId="223B4AE5">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14:anchorId="57B4F414" wp14:editId="540488A5">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52B1040C" w14:textId="77777777"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14:paraId="6BF529B5"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14:anchorId="4CFAF290" wp14:editId="5238693C">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592A045A" wp14:editId="3BF5DD91">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14:paraId="374DED6E"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6241DA97" wp14:editId="136BC7AC">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28D7CBC8" wp14:editId="79B17744">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14:paraId="439A655C" w14:textId="77777777" w:rsidR="003C28CD" w:rsidRDefault="003C28CD" w:rsidP="003C28CD">
      <w:pPr>
        <w:pStyle w:val="B3"/>
        <w:rPr>
          <w:lang w:val="en-US"/>
        </w:rPr>
      </w:pPr>
      <w:r>
        <w:t>-</w:t>
      </w:r>
      <w:r>
        <w:tab/>
      </w:r>
      <w:r w:rsidRPr="00E9040D">
        <w:t>the UE shall use PUCCH format 1a/1b</w:t>
      </w:r>
      <w:r>
        <w:t>,</w:t>
      </w:r>
      <w:r w:rsidRPr="00E9040D">
        <w:t xml:space="preserve"> and</w:t>
      </w:r>
    </w:p>
    <w:p w14:paraId="152F5071" w14:textId="77777777"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14:anchorId="28397413" wp14:editId="3F26C6DB">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4DA7A41D" wp14:editId="334FBD3C">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151B7254" wp14:editId="58FDB796">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14:anchorId="1878E2BE" wp14:editId="709F400D">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14:anchorId="2869394C" wp14:editId="67C7D4C6">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14:paraId="532DC69B" w14:textId="77777777"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14:anchorId="783AAAA9" wp14:editId="7DB20376">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313BBFA0" wp14:editId="5C333D68">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14:anchorId="34C7A848" wp14:editId="6A8FA267">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235637DD" wp14:editId="3DA9E916">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14:anchorId="3A5FB5A1" wp14:editId="04C7A3A7">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14:anchorId="79DE000D" wp14:editId="54B4F06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14:paraId="1E29140F" w14:textId="77777777"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14:anchorId="3C76843E" wp14:editId="29BC118C">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2EF9E53A" wp14:editId="43DBB2D8">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14:anchorId="5E68DAF7" wp14:editId="77A50F0B">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14:anchorId="123F069F" wp14:editId="16EDAB5A">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14:anchorId="36D347E7" wp14:editId="627A4933">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14:anchorId="08571308" wp14:editId="0F81C3CB">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14:anchorId="00410AD5" wp14:editId="5A4936D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14:anchorId="45C8B490" wp14:editId="3FC3C8DC">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14:anchorId="54FD83E0" wp14:editId="1CB90E0E">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14:anchorId="025CF539" wp14:editId="43383FC8">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14:anchorId="5FF3BEB6" wp14:editId="24E841E8">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14:anchorId="7D35296F" wp14:editId="7B838473">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28F33E92" w14:textId="77777777"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14:paraId="16B42695"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14:anchorId="7F7D3D2A" wp14:editId="02A06B2C">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5F3C34A6" wp14:editId="23BCB0F5">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14:paraId="1838D6CE"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18DD59A8" wp14:editId="7EC553C6">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732BD9A6" wp14:editId="7449A5EB">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14:paraId="57956AE9" w14:textId="77777777"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14:anchorId="486F28DF" wp14:editId="6B7FE0A1">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14:paraId="1A3350D4" w14:textId="77777777" w:rsidR="003C28CD" w:rsidRDefault="003C28CD" w:rsidP="003C28CD">
      <w:pPr>
        <w:pStyle w:val="B4"/>
      </w:pPr>
      <w:r>
        <w:t>-</w:t>
      </w:r>
      <w:r>
        <w:tab/>
      </w:r>
      <w:r w:rsidRPr="00E9040D">
        <w:t xml:space="preserve">If EPDCCH-PRB-set </w:t>
      </w:r>
      <w:r w:rsidR="009C2C3F">
        <w:rPr>
          <w:noProof/>
          <w:position w:val="-10"/>
        </w:rPr>
        <w:drawing>
          <wp:inline distT="0" distB="0" distL="0" distR="0" wp14:anchorId="23D976BA" wp14:editId="68AC8952">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3DB082DF" w14:textId="77777777" w:rsidR="003C28CD" w:rsidRPr="00E9040D" w:rsidRDefault="009F325B" w:rsidP="003C28CD">
      <w:pPr>
        <w:pStyle w:val="B4"/>
      </w:pPr>
      <w:r>
        <w:tab/>
      </w:r>
      <w:r w:rsidR="009C2C3F">
        <w:rPr>
          <w:noProof/>
        </w:rPr>
        <w:drawing>
          <wp:inline distT="0" distB="0" distL="0" distR="0" wp14:anchorId="3E1D0121" wp14:editId="79C12FDE">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37998525" w14:textId="77777777" w:rsidR="003C28CD" w:rsidRDefault="003C28CD" w:rsidP="003C28CD">
      <w:pPr>
        <w:pStyle w:val="B4"/>
      </w:pPr>
      <w:r>
        <w:t>-</w:t>
      </w:r>
      <w:r>
        <w:tab/>
      </w:r>
      <w:r w:rsidRPr="00E9040D">
        <w:t xml:space="preserve">If EPDCCH-PRB-set </w:t>
      </w:r>
      <w:r w:rsidR="009C2C3F">
        <w:rPr>
          <w:noProof/>
          <w:position w:val="-10"/>
        </w:rPr>
        <w:drawing>
          <wp:inline distT="0" distB="0" distL="0" distR="0" wp14:anchorId="03565289" wp14:editId="21A9010D">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1795B802" w14:textId="77777777" w:rsidR="003C28CD" w:rsidRPr="00E9040D" w:rsidRDefault="009F325B" w:rsidP="003C28CD">
      <w:pPr>
        <w:pStyle w:val="B4"/>
      </w:pPr>
      <w:r>
        <w:tab/>
      </w:r>
      <w:r w:rsidR="009C2C3F">
        <w:rPr>
          <w:noProof/>
        </w:rPr>
        <w:drawing>
          <wp:inline distT="0" distB="0" distL="0" distR="0" wp14:anchorId="6B9A1ACC" wp14:editId="12030477">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65C0D6DA" w14:textId="77777777"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14:anchorId="18CF028E" wp14:editId="58A1B356">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14:anchorId="4E69DB75" wp14:editId="4E1502F3">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14:anchorId="171F1040" wp14:editId="1DBF3747">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14:anchorId="4BB851F8" wp14:editId="792D7341">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14:anchorId="5FAB6E7C" wp14:editId="4EBA7E36">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14:anchorId="6388BE6C" wp14:editId="0FFE2927">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14:anchorId="247D7092" wp14:editId="7B545BBD">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14:anchorId="6E506588" wp14:editId="1D54069F">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14:anchorId="3B8ED11D" wp14:editId="70F906B8">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14:anchorId="1C83C219" wp14:editId="05B9F94D">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14:anchorId="4A9DA5A3" wp14:editId="1CE82D91">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14:anchorId="1228D4DE" wp14:editId="437AFD2C">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14:anchorId="604F677C" wp14:editId="6141EC77">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14:anchorId="39198B11" wp14:editId="23F8CBFE">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14:anchorId="1AB68753" wp14:editId="67722988">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14:anchorId="21B030F5" wp14:editId="7F52E5B7">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14:anchorId="2A439EF5" wp14:editId="7F35F20B">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14:anchorId="5393966B" wp14:editId="5FFE5B9D">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14:anchorId="3C0D8095" wp14:editId="6D0AB934">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14:anchorId="4F70015E" wp14:editId="16F14832">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14:anchorId="416B5FDC" wp14:editId="4F494F84">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14:anchorId="4A7C5790" wp14:editId="1F381CA3">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14:anchorId="46AF4D37" wp14:editId="4E321311">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14:anchorId="72125614" wp14:editId="447D347A">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14:anchorId="125305DD" wp14:editId="1614A516">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14:anchorId="310E0081" wp14:editId="01362198">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14:anchorId="14B377B3" wp14:editId="4403B956">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14:anchorId="5DE9FD22" wp14:editId="74A0DE42">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14:paraId="31FF56E4" w14:textId="77777777"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14:paraId="2BB53FAC"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14:anchorId="5A7B932B" wp14:editId="51C9C8F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452E83BE" wp14:editId="2480E0B9">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14:paraId="635870F7"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7F39E4BB" wp14:editId="6B08DDBB">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4E2F3C41" wp14:editId="0527640E">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14:paraId="52F29882" w14:textId="77777777"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14:anchorId="533629C7" wp14:editId="5FED9613">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14:paraId="3FD198D4" w14:textId="77777777" w:rsidR="003C28CD" w:rsidRDefault="003C28CD" w:rsidP="003C28CD">
      <w:pPr>
        <w:pStyle w:val="B4"/>
      </w:pPr>
      <w:r>
        <w:t>-</w:t>
      </w:r>
      <w:r>
        <w:tab/>
      </w:r>
      <w:r w:rsidRPr="00E9040D">
        <w:t xml:space="preserve">if EPDCCH-PRB-set </w:t>
      </w:r>
      <w:r w:rsidR="009C2C3F">
        <w:rPr>
          <w:noProof/>
        </w:rPr>
        <w:drawing>
          <wp:inline distT="0" distB="0" distL="0" distR="0" wp14:anchorId="38A34E7D" wp14:editId="6C06E75A">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66E0E28B" w14:textId="77777777" w:rsidR="003C28CD" w:rsidRPr="00E9040D" w:rsidRDefault="009F325B" w:rsidP="003C28CD">
      <w:pPr>
        <w:pStyle w:val="B4"/>
      </w:pPr>
      <w:r>
        <w:tab/>
      </w:r>
      <w:r w:rsidR="009C2C3F">
        <w:rPr>
          <w:noProof/>
          <w:position w:val="-28"/>
        </w:rPr>
        <w:drawing>
          <wp:inline distT="0" distB="0" distL="0" distR="0" wp14:anchorId="5FE64EA5" wp14:editId="2163FFF6">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5C5FCD0E" w14:textId="77777777" w:rsidR="003C28CD" w:rsidRDefault="003C28CD" w:rsidP="003C28CD">
      <w:pPr>
        <w:pStyle w:val="B4"/>
      </w:pPr>
      <w:r>
        <w:t>-</w:t>
      </w:r>
      <w:r>
        <w:tab/>
      </w:r>
      <w:r w:rsidRPr="00E9040D">
        <w:t xml:space="preserve">if EPDCCH-PRB-set </w:t>
      </w:r>
      <w:r w:rsidR="009C2C3F">
        <w:rPr>
          <w:noProof/>
        </w:rPr>
        <w:drawing>
          <wp:inline distT="0" distB="0" distL="0" distR="0" wp14:anchorId="145F490D" wp14:editId="2682328B">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624A74C4" w14:textId="77777777" w:rsidR="003C28CD" w:rsidRPr="00E9040D" w:rsidRDefault="009F325B" w:rsidP="003C28CD">
      <w:pPr>
        <w:pStyle w:val="B4"/>
      </w:pPr>
      <w:r>
        <w:tab/>
      </w:r>
      <w:r w:rsidR="009C2C3F">
        <w:rPr>
          <w:noProof/>
        </w:rPr>
        <w:drawing>
          <wp:inline distT="0" distB="0" distL="0" distR="0" wp14:anchorId="6BD9C886" wp14:editId="1CEEA834">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5D6E6582" w14:textId="77777777" w:rsidR="003C28CD" w:rsidRDefault="003C28CD" w:rsidP="003C28CD">
      <w:pPr>
        <w:pStyle w:val="B4"/>
        <w:rPr>
          <w:rFonts w:eastAsia="SimSun"/>
          <w:lang w:val="en-US" w:eastAsia="zh-CN"/>
        </w:rPr>
      </w:pPr>
      <w:r>
        <w:rPr>
          <w:rFonts w:eastAsia="SimSun"/>
          <w:lang w:val="en-US" w:eastAsia="zh-CN"/>
        </w:rPr>
        <w:tab/>
        <w:t>where</w:t>
      </w:r>
    </w:p>
    <w:p w14:paraId="6F39120D" w14:textId="77777777"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14:anchorId="0AB79F8C" wp14:editId="41706A5E">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14:anchorId="10AD6DF2" wp14:editId="685F8F9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35137F6C" wp14:editId="480C3298">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14:anchorId="16FDBB53" wp14:editId="1F082B48">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14:paraId="7B767727" w14:textId="77777777"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14:anchorId="1771319D" wp14:editId="6C89204F">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14:anchorId="63A97374" wp14:editId="76BF139C">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14:anchorId="1B604C26" wp14:editId="585606AD">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14:anchorId="774AEF83" wp14:editId="10D37E89">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14:paraId="0AC60BE2" w14:textId="77777777"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14:anchorId="1CAA10AF" wp14:editId="434EC4EB">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3FE53FD1" wp14:editId="58CE0399">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14:anchorId="726CFA24" wp14:editId="59C5370E">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7DDDF736" wp14:editId="4761DEBC">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10AA9F8D" wp14:editId="7CB7A21C">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2BD30DB9" wp14:editId="5AC24E4B">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6B427626" wp14:editId="6FBB8703">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08377DFF" wp14:editId="53E95582">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14:anchorId="39824D12" wp14:editId="56D37425">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091B89A9" wp14:editId="007CC03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14:anchorId="4CE58FDC" wp14:editId="1DCCBB06">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14:anchorId="522F9ACA" wp14:editId="07520769">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14:anchorId="70F2FA51" wp14:editId="3479F7F4">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14:anchorId="462A0F4D" wp14:editId="5699D7A3">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14:anchorId="66F259CF" wp14:editId="7A6C52FB">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14:paraId="6AC28230" w14:textId="77777777"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14:anchorId="28B85FE5" wp14:editId="44439FA5">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1505368" wp14:editId="319CAE26">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14:anchorId="62D1BAE6" wp14:editId="22FBF441">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36D62E44" wp14:editId="51B9B993">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14:anchorId="5D111232" wp14:editId="72F3E12D">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14:anchorId="11127376" wp14:editId="0BE42FF1">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w:t>
      </w:r>
      <w:r w:rsidRPr="00E9040D">
        <w:lastRenderedPageBreak/>
        <w:t xml:space="preserve">resource value in Table 9.2-2 maps to two PUCCH resources with the first PUCCH resource </w:t>
      </w:r>
      <w:r w:rsidR="009C2C3F">
        <w:rPr>
          <w:noProof/>
          <w:position w:val="-12"/>
        </w:rPr>
        <w:drawing>
          <wp:inline distT="0" distB="0" distL="0" distR="0" wp14:anchorId="4C0FDB42" wp14:editId="175B6159">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27B25C2A" wp14:editId="00868004">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14:anchorId="42E9DB3E" wp14:editId="208C9F6F">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4DCD3652" wp14:editId="54A9CF3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14:anchorId="117E57C1" wp14:editId="36F94F7F">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156B8073" wp14:editId="582B6FED">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14:paraId="43096845" w14:textId="77777777" w:rsidR="003C28CD" w:rsidRDefault="003C28CD" w:rsidP="003C28CD">
      <w:pPr>
        <w:pStyle w:val="B1"/>
      </w:pPr>
      <w:r>
        <w:t>-</w:t>
      </w:r>
      <w:r>
        <w:tab/>
      </w:r>
      <w:r w:rsidRPr="00E9040D">
        <w:t xml:space="preserve">for </w:t>
      </w:r>
      <w:r w:rsidR="009C2C3F">
        <w:rPr>
          <w:noProof/>
          <w:position w:val="-4"/>
        </w:rPr>
        <w:drawing>
          <wp:inline distT="0" distB="0" distL="0" distR="0" wp14:anchorId="1571C120" wp14:editId="480A9CED">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14:paraId="5AF1EA11" w14:textId="77777777"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14:anchorId="5A3301B1" wp14:editId="71D4DC15">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E0C0A57" wp14:editId="7EF5770E">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14:paraId="0DAD8790" w14:textId="77777777"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14:anchorId="29E550EB" wp14:editId="5D5E1286">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7CF97FA2" wp14:editId="0AA26BB5">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55365CAE" w14:textId="77777777"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140AA9FE" wp14:editId="78282154">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36938C3A" wp14:editId="55775886">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14:paraId="218E4FFC" w14:textId="77777777"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14:anchorId="5E8BE325" wp14:editId="3795F3CF">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14:anchorId="0EB71F39" wp14:editId="22358B13">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14:anchorId="7B2528AC" wp14:editId="5B964758">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14:anchorId="2F3BD45C" wp14:editId="254E9BA6">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14:anchorId="53B5FB0E" wp14:editId="076D3A6E">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14:anchorId="0467487C" wp14:editId="09546B35">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14:anchorId="06A17F8A" wp14:editId="7CA675D8">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14:anchorId="1903DFD3" wp14:editId="44AE5AF9">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14:anchorId="6FE4DA92" wp14:editId="39A20442">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14:anchorId="178A1D23" wp14:editId="288C944B">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14:paraId="6B9F490A" w14:textId="77777777"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14:anchorId="3421CD26" wp14:editId="0FC804B9">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14:anchorId="0769DF7D" wp14:editId="03AF6D52">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14:anchorId="7C018B06" wp14:editId="623F53C6">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14:anchorId="327DB0AB" wp14:editId="1AEF4C84">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14:anchorId="695726DD" wp14:editId="4F7ACDFE">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14:anchorId="353D5DB8" wp14:editId="0E412A86">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14:anchorId="7508FF83" wp14:editId="753F449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14:anchorId="173651CF" wp14:editId="19ED31AB">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14:anchorId="3B971AD4" wp14:editId="2EED0937">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14:anchorId="5687406C" wp14:editId="1DBF46FA">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14:paraId="58C2044F" w14:textId="77777777"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14:anchorId="4E12B332" wp14:editId="3E715EDB">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14:anchorId="1E50BB4C" wp14:editId="1A2E0DE1">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14:paraId="262C3852" w14:textId="77777777"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14:anchorId="73D73E36" wp14:editId="237A96C7">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30F71F32" wp14:editId="13747EE8">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77355787" wp14:editId="546BE0A9">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14:anchorId="49968EBB" wp14:editId="2FEE85E2">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14:anchorId="6C9302CB" wp14:editId="5EDF21D3">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14:paraId="097971AB" w14:textId="77777777"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14:anchorId="31219410" wp14:editId="7039FFAD">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7C129631" wp14:editId="7018C9DD">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14:anchorId="02050B11" wp14:editId="16862E52">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34ABBA89" wp14:editId="3B1FF3D5">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14:anchorId="53DA18F4" wp14:editId="70FC3C07">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14:anchorId="1797CE42" wp14:editId="35D07B3D">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14:paraId="130A525D" w14:textId="77777777"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14:anchorId="1A14B505" wp14:editId="27713CD6">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3E37A42D" wp14:editId="77A2224B">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14:anchorId="220A902F" wp14:editId="0A4A1526">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14:anchorId="5719FD83" wp14:editId="1B1F78F6">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14:anchorId="21703E33" wp14:editId="6A0EF348">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5A97F94E" wp14:editId="1344119C">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14:anchorId="35645335" wp14:editId="64D8E14F">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14:anchorId="6F48715B" wp14:editId="4931B235">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14:anchorId="128E88BA" wp14:editId="01200983">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14:paraId="0E0677D4" w14:textId="77777777" w:rsidR="003C28CD" w:rsidRPr="00E9040D" w:rsidRDefault="003C28CD" w:rsidP="003C28CD">
      <w:pPr>
        <w:pStyle w:val="B4"/>
      </w:pPr>
      <w:r>
        <w:rPr>
          <w:lang w:eastAsia="zh-CN"/>
        </w:rPr>
        <w:lastRenderedPageBreak/>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14:anchorId="45199412" wp14:editId="01525A33">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14:anchorId="4F5B056F" wp14:editId="71EC41EC">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 xml:space="preserve">HARQ-ACK(0) is the ACK/NACK/DTX </w:t>
      </w:r>
      <w:proofErr w:type="spellStart"/>
      <w:r w:rsidRPr="00E9040D">
        <w:rPr>
          <w:rFonts w:hint="eastAsia"/>
          <w:sz w:val="19"/>
          <w:szCs w:val="19"/>
          <w:lang w:eastAsia="zh-CN"/>
        </w:rPr>
        <w:t>respons</w:t>
      </w:r>
      <w:proofErr w:type="spellEnd"/>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proofErr w:type="spellStart"/>
      <w:r w:rsidRPr="00E9040D">
        <w:rPr>
          <w:sz w:val="19"/>
          <w:szCs w:val="19"/>
          <w:lang w:eastAsia="zh-CN"/>
        </w:rPr>
        <w:t>tran</w:t>
      </w:r>
      <w:proofErr w:type="spellEnd"/>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proofErr w:type="spellStart"/>
      <w:r w:rsidRPr="00E9040D">
        <w:rPr>
          <w:sz w:val="19"/>
          <w:szCs w:val="19"/>
          <w:lang w:eastAsia="zh-CN"/>
        </w:rPr>
        <w:t>tran</w:t>
      </w:r>
      <w:proofErr w:type="spellEnd"/>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14:paraId="292FC2C7" w14:textId="77777777" w:rsidR="003C28CD" w:rsidRDefault="003C28CD" w:rsidP="003C28CD">
      <w:pPr>
        <w:pStyle w:val="B1"/>
      </w:pPr>
      <w:r>
        <w:t>-</w:t>
      </w:r>
      <w:r>
        <w:tab/>
      </w:r>
      <w:r w:rsidRPr="00E9040D">
        <w:t xml:space="preserve">for </w:t>
      </w:r>
      <w:r w:rsidR="009C2C3F">
        <w:rPr>
          <w:noProof/>
          <w:position w:val="-4"/>
        </w:rPr>
        <w:drawing>
          <wp:inline distT="0" distB="0" distL="0" distR="0" wp14:anchorId="0FA9F4CC" wp14:editId="0620E58B">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14:paraId="28502011" w14:textId="77777777"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14:anchorId="3712B826" wp14:editId="642F5B8D">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7D81096" wp14:editId="0700EE3D">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14:paraId="24EAE280" w14:textId="77777777"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14:anchorId="49C03FEC" wp14:editId="6F612F8D">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7E6A26DC" wp14:editId="4961C2D4">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6200166C" w14:textId="77777777"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467C1110" wp14:editId="20A768AF">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5167BB31" wp14:editId="13853ACB">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14:paraId="386929D7" w14:textId="77777777"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14:anchorId="792D381D" wp14:editId="56CE9D7B">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14:anchorId="4F7C55B8" wp14:editId="6FF14C1B">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14:anchorId="1701A6F7" wp14:editId="356F0EA6">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14:anchorId="0091C3A3" wp14:editId="730AE2B5">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14:anchorId="03A83730" wp14:editId="6759EDFF">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14:anchorId="000C4D5F" wp14:editId="7300E10B">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14:anchorId="03C6514C" wp14:editId="6A2979E5">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14:anchorId="54362340" wp14:editId="3BF33F05">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14:anchorId="7DC56473" wp14:editId="18AB947A">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14:anchorId="096BDA2D" wp14:editId="099D9943">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14:paraId="3576F991" w14:textId="77777777"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14:anchorId="7E0D598E" wp14:editId="6131A1F5">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14:anchorId="481F1A22" wp14:editId="6C3A53EE">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14:paraId="30510F10" w14:textId="77777777" w:rsidR="003C28CD" w:rsidRDefault="003C28CD" w:rsidP="003C28CD">
      <w:pPr>
        <w:pStyle w:val="B5"/>
        <w:ind w:left="1986"/>
      </w:pPr>
      <w:r>
        <w:t>-</w:t>
      </w:r>
      <w:r>
        <w:tab/>
      </w:r>
      <w:r w:rsidRPr="00E9040D">
        <w:t xml:space="preserve">If EPDCCH-PRB-set </w:t>
      </w:r>
      <w:r w:rsidR="009C2C3F">
        <w:rPr>
          <w:noProof/>
          <w:position w:val="-10"/>
        </w:rPr>
        <w:drawing>
          <wp:inline distT="0" distB="0" distL="0" distR="0" wp14:anchorId="14B2B98A" wp14:editId="2784A226">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30BB950E" w14:textId="77777777" w:rsidR="003C28CD" w:rsidRPr="00E9040D" w:rsidRDefault="009F325B" w:rsidP="003C28CD">
      <w:pPr>
        <w:pStyle w:val="B5"/>
        <w:ind w:left="1986"/>
      </w:pPr>
      <w:r>
        <w:tab/>
      </w:r>
      <w:r w:rsidR="009C2C3F">
        <w:rPr>
          <w:noProof/>
        </w:rPr>
        <w:drawing>
          <wp:inline distT="0" distB="0" distL="0" distR="0" wp14:anchorId="264D5C6E" wp14:editId="00DFAC86">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2752156D" w14:textId="77777777" w:rsidR="003C28CD" w:rsidRDefault="003C28CD" w:rsidP="003C28CD">
      <w:pPr>
        <w:pStyle w:val="B5"/>
        <w:ind w:left="1986"/>
      </w:pPr>
      <w:r>
        <w:t>-</w:t>
      </w:r>
      <w:r>
        <w:tab/>
      </w:r>
      <w:r w:rsidRPr="00E9040D">
        <w:t xml:space="preserve">If EPDCCH-PRB-set </w:t>
      </w:r>
      <w:r w:rsidR="009C2C3F">
        <w:rPr>
          <w:noProof/>
          <w:position w:val="-10"/>
        </w:rPr>
        <w:drawing>
          <wp:inline distT="0" distB="0" distL="0" distR="0" wp14:anchorId="1FEA4BE0" wp14:editId="7A6D96E1">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130CBA30" w14:textId="77777777" w:rsidR="003C28CD" w:rsidRPr="00E9040D" w:rsidRDefault="009F325B" w:rsidP="003C28CD">
      <w:pPr>
        <w:pStyle w:val="B5"/>
        <w:ind w:left="1986"/>
      </w:pPr>
      <w:r>
        <w:tab/>
      </w:r>
      <w:r w:rsidR="009C2C3F">
        <w:rPr>
          <w:noProof/>
        </w:rPr>
        <w:drawing>
          <wp:inline distT="0" distB="0" distL="0" distR="0" wp14:anchorId="59423E85" wp14:editId="5D655173">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6A4F70C4" w14:textId="77777777"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14:anchorId="12F2A084" wp14:editId="0104A579">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14:anchorId="2A4CCB4E" wp14:editId="5F203997">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14:anchorId="724E3B6B" wp14:editId="3E4A6D0F">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14:anchorId="4846B596" wp14:editId="5BB10CDD">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14:anchorId="32475E2A" wp14:editId="76F44FF7">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14:anchorId="15ACA75A" wp14:editId="1B9CDB79">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14:anchorId="6B9C7823" wp14:editId="6CB9C5FB">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14:anchorId="2DED2459" wp14:editId="7D982F0A">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14:anchorId="52518220" wp14:editId="1BF9EA42">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14:anchorId="5D9C9747" wp14:editId="5B646C9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14:anchorId="36A5AE20" wp14:editId="0D15C4FD">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14:anchorId="1732DCB4" wp14:editId="1549A11D">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14:anchorId="44B68018" wp14:editId="285CF927">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14:anchorId="11CF1E3E" wp14:editId="51C7F887">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14:anchorId="7F96423C" wp14:editId="4277E6EA">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lastRenderedPageBreak/>
        <w:drawing>
          <wp:inline distT="0" distB="0" distL="0" distR="0" wp14:anchorId="0CE2873D" wp14:editId="696AD5AC">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14:anchorId="42940F43" wp14:editId="451A46C5">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14:anchorId="1C19CDB5" wp14:editId="24F55FF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14:anchorId="746E4317" wp14:editId="4510BF71">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14:anchorId="2E8D3615" wp14:editId="7A6089E9">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14:anchorId="64979805" wp14:editId="26AFD2B5">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14:anchorId="423329E5" wp14:editId="3FDAFC4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14:anchorId="4F0BF6B8" wp14:editId="1904D806">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14:anchorId="69E01639" wp14:editId="54C183D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14:anchorId="1EEAAD1D" wp14:editId="2BFFF04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14:anchorId="14B0A25E" wp14:editId="57519ED4">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14:paraId="04A60B4A" w14:textId="77777777"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14:anchorId="71470B12" wp14:editId="4D80AC7F">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14:anchorId="5C6660D2" wp14:editId="5E9D4C94">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14:paraId="710BC190" w14:textId="77777777" w:rsidR="003C28CD" w:rsidRDefault="003C28CD" w:rsidP="003C28CD">
      <w:pPr>
        <w:pStyle w:val="B5"/>
        <w:ind w:left="1986"/>
      </w:pPr>
      <w:r>
        <w:t>-</w:t>
      </w:r>
      <w:r>
        <w:tab/>
      </w:r>
      <w:r w:rsidRPr="00E9040D">
        <w:t xml:space="preserve">If EPDCCH-PRB-set </w:t>
      </w:r>
      <w:r w:rsidR="009C2C3F">
        <w:rPr>
          <w:noProof/>
        </w:rPr>
        <w:drawing>
          <wp:inline distT="0" distB="0" distL="0" distR="0" wp14:anchorId="538FA002" wp14:editId="47FA493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6B0DAD8B" w14:textId="77777777" w:rsidR="003C28CD" w:rsidRPr="008C2B1A" w:rsidRDefault="009F325B" w:rsidP="003C28CD">
      <w:pPr>
        <w:pStyle w:val="B5"/>
        <w:ind w:left="1986"/>
      </w:pPr>
      <w:r>
        <w:tab/>
      </w:r>
      <w:r w:rsidR="009C2C3F">
        <w:rPr>
          <w:noProof/>
          <w:position w:val="-28"/>
        </w:rPr>
        <w:drawing>
          <wp:inline distT="0" distB="0" distL="0" distR="0" wp14:anchorId="67D695D2" wp14:editId="2E3E7BE5">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06C78DA2" w14:textId="77777777" w:rsidR="003C28CD" w:rsidRDefault="003C28CD" w:rsidP="003C28CD">
      <w:pPr>
        <w:pStyle w:val="B5"/>
        <w:ind w:left="1986"/>
      </w:pPr>
      <w:r>
        <w:t>-</w:t>
      </w:r>
      <w:r>
        <w:tab/>
      </w:r>
      <w:r w:rsidRPr="00E9040D">
        <w:t xml:space="preserve">If EPDCCH-PRB-set </w:t>
      </w:r>
      <w:r w:rsidR="009C2C3F">
        <w:rPr>
          <w:noProof/>
        </w:rPr>
        <w:drawing>
          <wp:inline distT="0" distB="0" distL="0" distR="0" wp14:anchorId="2E23DB88" wp14:editId="30A9B3FE">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30913520" w14:textId="77777777" w:rsidR="003C28CD" w:rsidRPr="008C2B1A" w:rsidRDefault="009F325B" w:rsidP="003C28CD">
      <w:pPr>
        <w:pStyle w:val="B5"/>
        <w:ind w:left="1986"/>
      </w:pPr>
      <w:r>
        <w:tab/>
      </w:r>
      <w:r w:rsidR="009C2C3F">
        <w:rPr>
          <w:noProof/>
          <w:position w:val="-32"/>
        </w:rPr>
        <w:drawing>
          <wp:inline distT="0" distB="0" distL="0" distR="0" wp14:anchorId="796AEAF7" wp14:editId="15C501D1">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DAFEC15" w14:textId="77777777" w:rsidR="003C28CD" w:rsidRDefault="003C28CD" w:rsidP="003C28CD">
      <w:pPr>
        <w:pStyle w:val="B5"/>
        <w:ind w:left="1986"/>
        <w:rPr>
          <w:rFonts w:eastAsia="SimSun"/>
          <w:lang w:val="en-US" w:eastAsia="zh-CN"/>
        </w:rPr>
      </w:pPr>
      <w:r>
        <w:rPr>
          <w:rFonts w:eastAsia="SimSun"/>
          <w:lang w:val="en-US" w:eastAsia="zh-CN"/>
        </w:rPr>
        <w:tab/>
        <w:t>where</w:t>
      </w:r>
    </w:p>
    <w:p w14:paraId="7100CB33" w14:textId="77777777" w:rsidR="003C28CD" w:rsidRPr="008C2B1A" w:rsidRDefault="003C28CD" w:rsidP="003C28CD">
      <w:pPr>
        <w:pStyle w:val="B5"/>
        <w:ind w:left="2270"/>
      </w:pPr>
      <w:r>
        <w:t>-</w:t>
      </w:r>
      <w:r>
        <w:tab/>
      </w:r>
      <w:r w:rsidRPr="008C2B1A">
        <w:t xml:space="preserve">if the value of </w:t>
      </w:r>
      <w:r w:rsidR="009C2C3F">
        <w:rPr>
          <w:noProof/>
        </w:rPr>
        <w:drawing>
          <wp:inline distT="0" distB="0" distL="0" distR="0" wp14:anchorId="41E35A9C" wp14:editId="4A17E88A">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14:anchorId="1240D61E" wp14:editId="5C630A86">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14:anchorId="5E979769" wp14:editId="78988416">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14:anchorId="0E10443E" wp14:editId="2116C8EE">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14:paraId="4680611B" w14:textId="77777777"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14:anchorId="0227141A" wp14:editId="303AE16B">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14:anchorId="5DE693A6" wp14:editId="71BB269C">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14:anchorId="33C530AC" wp14:editId="2EE91605">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14:anchorId="3EFE87FF" wp14:editId="45B414BB">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14:paraId="461A3322" w14:textId="77777777"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14:anchorId="288C34A2" wp14:editId="25CBF781">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1CE2E2BD" wp14:editId="47211C17">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14:anchorId="5C3F775E" wp14:editId="09D34943">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09AE4957" wp14:editId="7E403258">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7FD84C75" wp14:editId="27FA1353">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3FC42381" wp14:editId="6292E939">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390A15FC" wp14:editId="52FA3C1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64DF11A5" wp14:editId="5CB4CCFE">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14:anchorId="1F291540" wp14:editId="0620FE16">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3AC0508F" wp14:editId="7EDF4B1F">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14:anchorId="5751E7E9" wp14:editId="7C3AB506">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14:anchorId="733FB025" wp14:editId="6D557D24">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14:anchorId="03AEB81B" wp14:editId="60D9982F">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14:paraId="76286F86" w14:textId="77777777"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14:anchorId="16B01BA4" wp14:editId="7D2130E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14:anchorId="7D5CFA75" wp14:editId="730148B8">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proofErr w:type="spellStart"/>
      <w:r w:rsidRPr="00E9040D">
        <w:rPr>
          <w:lang w:eastAsia="zh-CN"/>
        </w:rPr>
        <w:t>tran</w:t>
      </w:r>
      <w:proofErr w:type="spellEnd"/>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proofErr w:type="spellStart"/>
      <w:r w:rsidRPr="00E9040D">
        <w:rPr>
          <w:lang w:eastAsia="zh-CN"/>
        </w:rPr>
        <w:t>tran</w:t>
      </w:r>
      <w:proofErr w:type="spellEnd"/>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14:paraId="084B4F29" w14:textId="77777777" w:rsidR="003C28CD" w:rsidRDefault="003C28CD" w:rsidP="003C28CD">
      <w:pPr>
        <w:pStyle w:val="B1"/>
      </w:pPr>
      <w:r>
        <w:t>-</w:t>
      </w:r>
      <w:r>
        <w:tab/>
      </w:r>
      <w:r w:rsidRPr="00E9040D">
        <w:t xml:space="preserve">for </w:t>
      </w:r>
      <w:r w:rsidR="009C2C3F">
        <w:rPr>
          <w:noProof/>
          <w:position w:val="-4"/>
        </w:rPr>
        <w:drawing>
          <wp:inline distT="0" distB="0" distL="0" distR="0" wp14:anchorId="134FC28B" wp14:editId="75E7002C">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14:paraId="4C288587" w14:textId="77777777" w:rsidR="003C28CD" w:rsidRDefault="003C28CD" w:rsidP="003C28CD">
      <w:pPr>
        <w:pStyle w:val="B2"/>
        <w:rPr>
          <w:rFonts w:eastAsia="SimSun"/>
          <w:lang w:eastAsia="zh-CN"/>
        </w:rPr>
      </w:pPr>
      <w:r>
        <w:lastRenderedPageBreak/>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14:anchorId="39FE823C" wp14:editId="73D70126">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1A540857" wp14:editId="24D0BD0F">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49975745" w14:textId="77777777"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76F1BEEA" wp14:editId="3336086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3AEC1DF9" wp14:editId="0F469DCC">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14:paraId="4DFBD9FE" w14:textId="77777777"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23204166">
          <v:shape id="_x0000_i1163" type="#_x0000_t75" style="width:28.8pt;height:14.4pt" o:ole="">
            <v:imagedata r:id="rId635" o:title=""/>
          </v:shape>
          <o:OLEObject Type="Embed" ProgID="Equation.3" ShapeID="_x0000_i1163" DrawAspect="Content" ObjectID="_1685804435" r:id="rId70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w14:anchorId="2779B8ED">
          <v:shape id="_x0000_i1164" type="#_x0000_t75" style="width:28.8pt;height:14.4pt" o:ole="">
            <v:imagedata r:id="rId637" o:title=""/>
          </v:shape>
          <o:OLEObject Type="Embed" ProgID="Equation.3" ShapeID="_x0000_i1164" DrawAspect="Content" ObjectID="_1685804436" r:id="rId702"/>
        </w:object>
      </w:r>
      <w:r w:rsidRPr="00AF6CD8">
        <w:t xml:space="preserve">, where </w:t>
      </w:r>
      <w:r w:rsidRPr="00AF6CD8">
        <w:rPr>
          <w:position w:val="-12"/>
        </w:rPr>
        <w:object w:dxaOrig="740" w:dyaOrig="360" w14:anchorId="03B831E5">
          <v:shape id="_x0000_i1165" type="#_x0000_t75" style="width:28.8pt;height:14.4pt" o:ole="">
            <v:imagedata r:id="rId639" o:title=""/>
          </v:shape>
          <o:OLEObject Type="Embed" ProgID="Equation.3" ShapeID="_x0000_i1165" DrawAspect="Content" ObjectID="_1685804437"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4C5ED0D8">
          <v:shape id="_x0000_i1166" type="#_x0000_t75" style="width:21.6pt;height:14.4pt" o:ole="">
            <v:imagedata r:id="rId641" o:title=""/>
          </v:shape>
          <o:OLEObject Type="Embed" ProgID="Equation.3" ShapeID="_x0000_i1166" DrawAspect="Content" ObjectID="_1685804438" r:id="rId704"/>
        </w:object>
      </w:r>
      <w:r w:rsidRPr="00AF6CD8">
        <w:t xml:space="preserve">, where </w:t>
      </w:r>
      <w:r w:rsidRPr="00AF6CD8">
        <w:rPr>
          <w:position w:val="-6"/>
        </w:rPr>
        <w:object w:dxaOrig="639" w:dyaOrig="279" w14:anchorId="6C7EC037">
          <v:shape id="_x0000_i1167" type="#_x0000_t75" style="width:28.8pt;height:14.4pt" o:ole="">
            <v:imagedata r:id="rId643" o:title=""/>
          </v:shape>
          <o:OLEObject Type="Embed" ProgID="Equation.3" ShapeID="_x0000_i1167" DrawAspect="Content" ObjectID="_1685804439"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14:paraId="51E6BCA4" w14:textId="77777777"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55A0DE56">
          <v:shape id="_x0000_i1168" type="#_x0000_t75" style="width:28.8pt;height:14.4pt" o:ole="">
            <v:imagedata r:id="rId635" o:title=""/>
          </v:shape>
          <o:OLEObject Type="Embed" ProgID="Equation.3" ShapeID="_x0000_i1168" DrawAspect="Content" ObjectID="_1685804440" r:id="rId70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w14:anchorId="177E79DD">
          <v:shape id="_x0000_i1169" type="#_x0000_t75" style="width:28.8pt;height:14.4pt" o:ole="">
            <v:imagedata r:id="rId637" o:title=""/>
          </v:shape>
          <o:OLEObject Type="Embed" ProgID="Equation.3" ShapeID="_x0000_i1169" DrawAspect="Content" ObjectID="_1685804441" r:id="rId707"/>
        </w:object>
      </w:r>
      <w:r w:rsidRPr="00AF6CD8">
        <w:t xml:space="preserve">, where </w:t>
      </w:r>
      <w:r w:rsidRPr="00AF6CD8">
        <w:rPr>
          <w:position w:val="-12"/>
        </w:rPr>
        <w:object w:dxaOrig="740" w:dyaOrig="360" w14:anchorId="6A15C6FC">
          <v:shape id="_x0000_i1170" type="#_x0000_t75" style="width:28.8pt;height:14.4pt" o:ole="">
            <v:imagedata r:id="rId639" o:title=""/>
          </v:shape>
          <o:OLEObject Type="Embed" ProgID="Equation.3" ShapeID="_x0000_i1170" DrawAspect="Content" ObjectID="_1685804442"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607F981F">
          <v:shape id="_x0000_i1171" type="#_x0000_t75" style="width:21.6pt;height:14.4pt" o:ole="">
            <v:imagedata r:id="rId648" o:title=""/>
          </v:shape>
          <o:OLEObject Type="Embed" ProgID="Equation.3" ShapeID="_x0000_i1171" DrawAspect="Content" ObjectID="_1685804443" r:id="rId709"/>
        </w:object>
      </w:r>
      <w:r w:rsidRPr="00AF6CD8">
        <w:t xml:space="preserve">, where </w:t>
      </w:r>
      <w:r w:rsidRPr="00AF6CD8">
        <w:rPr>
          <w:position w:val="-6"/>
        </w:rPr>
        <w:object w:dxaOrig="639" w:dyaOrig="279" w14:anchorId="19FBD0A7">
          <v:shape id="_x0000_i1172" type="#_x0000_t75" style="width:28.8pt;height:14.4pt" o:ole="">
            <v:imagedata r:id="rId650" o:title=""/>
          </v:shape>
          <o:OLEObject Type="Embed" ProgID="Equation.3" ShapeID="_x0000_i1172" DrawAspect="Content" ObjectID="_1685804444" r:id="rId71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14:paraId="1BDFB17A" w14:textId="77777777"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w14:anchorId="6C806604">
          <v:shape id="_x0000_i1173" type="#_x0000_t75" style="width:21.6pt;height:14.4pt" o:ole="">
            <v:imagedata r:id="rId56" o:title=""/>
          </v:shape>
          <o:OLEObject Type="Embed" ProgID="Equation.3" ShapeID="_x0000_i1173" DrawAspect="Content" ObjectID="_1685804445" r:id="rId711"/>
        </w:object>
      </w:r>
      <w:r w:rsidR="001F093E">
        <w:rPr>
          <w:rFonts w:hint="eastAsia"/>
          <w:lang w:eastAsia="zh-CN"/>
        </w:rPr>
        <w:t xml:space="preserve"> and scheduling request bit </w:t>
      </w:r>
      <w:r w:rsidR="001F093E" w:rsidRPr="002A7ADF">
        <w:rPr>
          <w:position w:val="-6"/>
        </w:rPr>
        <w:object w:dxaOrig="440" w:dyaOrig="320" w14:anchorId="14D68F02">
          <v:shape id="_x0000_i1174" type="#_x0000_t75" style="width:14.4pt;height:14.4pt" o:ole="">
            <v:imagedata r:id="rId233" o:title=""/>
          </v:shape>
          <o:OLEObject Type="Embed" ProgID="Equation.3" ShapeID="_x0000_i1174" DrawAspect="Content" ObjectID="_1685804446" r:id="rId712"/>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w14:anchorId="0638F468">
          <v:shape id="_x0000_i1175" type="#_x0000_t75" style="width:21.6pt;height:14.4pt" o:ole="">
            <v:imagedata r:id="rId62" o:title=""/>
          </v:shape>
          <o:OLEObject Type="Embed" ProgID="Equation.3" ShapeID="_x0000_i1175" DrawAspect="Content" ObjectID="_1685804447" r:id="rId713"/>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w14:anchorId="5204E17E">
          <v:shape id="_x0000_i1176" type="#_x0000_t75" style="width:36pt;height:21.6pt" o:ole="">
            <v:imagedata r:id="rId714" o:title=""/>
          </v:shape>
          <o:OLEObject Type="Embed" ProgID="Equation.3" ShapeID="_x0000_i1176" DrawAspect="Content" ObjectID="_1685804448" r:id="rId715"/>
        </w:object>
      </w:r>
      <w:r w:rsidRPr="00E9040D">
        <w:t xml:space="preserve"> where the value of </w:t>
      </w:r>
      <w:r w:rsidR="00B51C08" w:rsidRPr="00B304EF">
        <w:rPr>
          <w:position w:val="-12"/>
          <w:lang w:eastAsia="zh-CN"/>
        </w:rPr>
        <w:object w:dxaOrig="660" w:dyaOrig="380" w14:anchorId="204B82F4">
          <v:shape id="_x0000_i1177" type="#_x0000_t75" style="width:36pt;height:21.6pt" o:ole="">
            <v:imagedata r:id="rId716" o:title=""/>
          </v:shape>
          <o:OLEObject Type="Embed" ProgID="Equation.3" ShapeID="_x0000_i1177" DrawAspect="Content" ObjectID="_1685804449" r:id="rId717"/>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w14:anchorId="0BEB9EDD">
          <v:shape id="_x0000_i1178" type="#_x0000_t75" style="width:21.6pt;height:14.4pt" o:ole="">
            <v:imagedata r:id="rId654" o:title=""/>
          </v:shape>
          <o:OLEObject Type="Embed" ProgID="Equation.3" ShapeID="_x0000_i1178" DrawAspect="Content" ObjectID="_1685804450" r:id="rId718"/>
        </w:object>
      </w:r>
      <w:r w:rsidRPr="00AF6CD8">
        <w:t xml:space="preserve">, where </w:t>
      </w:r>
      <w:r w:rsidRPr="00AF6CD8">
        <w:rPr>
          <w:position w:val="-6"/>
        </w:rPr>
        <w:object w:dxaOrig="639" w:dyaOrig="279" w14:anchorId="693A3E0D">
          <v:shape id="_x0000_i1179" type="#_x0000_t75" style="width:28.8pt;height:14.4pt" o:ole="">
            <v:imagedata r:id="rId656" o:title=""/>
          </v:shape>
          <o:OLEObject Type="Embed" ProgID="Equation.3" ShapeID="_x0000_i1179" DrawAspect="Content" ObjectID="_1685804451" r:id="rId71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14:anchorId="7A6B7AA5" wp14:editId="084D0ACC">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EA3FB85" wp14:editId="43F4D4C3">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14:paraId="6FA85D40" w14:textId="77777777"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w14:anchorId="22932691">
          <v:shape id="_x0000_i1180" type="#_x0000_t75" style="width:21.6pt;height:14.4pt" o:ole="">
            <v:imagedata r:id="rId56" o:title=""/>
          </v:shape>
          <o:OLEObject Type="Embed" ProgID="Equation.3" ShapeID="_x0000_i1180" DrawAspect="Content" ObjectID="_1685804452" r:id="rId720"/>
        </w:object>
      </w:r>
      <w:r>
        <w:rPr>
          <w:rFonts w:hint="eastAsia"/>
          <w:lang w:eastAsia="zh-CN"/>
        </w:rPr>
        <w:t xml:space="preserve"> and scheduling request bit </w:t>
      </w:r>
      <w:r w:rsidRPr="002A7ADF">
        <w:rPr>
          <w:position w:val="-6"/>
        </w:rPr>
        <w:object w:dxaOrig="440" w:dyaOrig="320" w14:anchorId="023B4778">
          <v:shape id="_x0000_i1181" type="#_x0000_t75" style="width:14.4pt;height:14.4pt" o:ole="">
            <v:imagedata r:id="rId233" o:title=""/>
          </v:shape>
          <o:OLEObject Type="Embed" ProgID="Equation.3" ShapeID="_x0000_i1181" DrawAspect="Content" ObjectID="_1685804453" r:id="rId72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w14:anchorId="37318250">
          <v:shape id="_x0000_i1182" type="#_x0000_t75" style="width:21.6pt;height:14.4pt" o:ole="">
            <v:imagedata r:id="rId62" o:title=""/>
          </v:shape>
          <o:OLEObject Type="Embed" ProgID="Equation.3" ShapeID="_x0000_i1182" DrawAspect="Content" ObjectID="_1685804454" r:id="rId722"/>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14:anchorId="016107FE" wp14:editId="027C45FD">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14:anchorId="74959C8D" wp14:editId="2AA3C7EB">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w14:anchorId="683942E2">
          <v:shape id="_x0000_i1183" type="#_x0000_t75" style="width:21.6pt;height:14.4pt" o:ole="">
            <v:imagedata r:id="rId654" o:title=""/>
          </v:shape>
          <o:OLEObject Type="Embed" ProgID="Equation.3" ShapeID="_x0000_i1183" DrawAspect="Content" ObjectID="_1685804455" r:id="rId723"/>
        </w:object>
      </w:r>
      <w:r w:rsidRPr="00AF6CD8">
        <w:t xml:space="preserve">, where </w:t>
      </w:r>
      <w:r w:rsidRPr="00AF6CD8">
        <w:rPr>
          <w:position w:val="-6"/>
        </w:rPr>
        <w:object w:dxaOrig="639" w:dyaOrig="279" w14:anchorId="77C7C100">
          <v:shape id="_x0000_i1184" type="#_x0000_t75" style="width:28.8pt;height:14.4pt" o:ole="">
            <v:imagedata r:id="rId656" o:title=""/>
          </v:shape>
          <o:OLEObject Type="Embed" ProgID="Equation.3" ShapeID="_x0000_i1184" DrawAspect="Content" ObjectID="_1685804456" r:id="rId72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14:anchorId="4544023A" wp14:editId="5D165431">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3CA8D5EF" wp14:editId="34240E83">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14:paraId="290E487A" w14:textId="77777777" w:rsidR="003C28CD" w:rsidRDefault="003C28CD" w:rsidP="003C28CD">
      <w:pPr>
        <w:pStyle w:val="B1"/>
      </w:pPr>
      <w:r>
        <w:t>-</w:t>
      </w:r>
      <w:r>
        <w:tab/>
      </w:r>
      <w:r w:rsidRPr="00E9040D">
        <w:t xml:space="preserve">for </w:t>
      </w:r>
      <w:r w:rsidR="009C2C3F">
        <w:rPr>
          <w:noProof/>
          <w:position w:val="-4"/>
        </w:rPr>
        <w:drawing>
          <wp:inline distT="0" distB="0" distL="0" distR="0" wp14:anchorId="664D8583" wp14:editId="4707EF32">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14:paraId="23FF3D46" w14:textId="77777777"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14:anchorId="16702DA1" wp14:editId="68933282">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720587D4" wp14:editId="5938D1B7">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11DE6ED0" w14:textId="77777777"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73D24380" wp14:editId="64748686">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6559BACA" wp14:editId="3E5FB7BE">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14:paraId="1D4DE6E0" w14:textId="77777777"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7918BE20">
          <v:shape id="_x0000_i1185" type="#_x0000_t75" style="width:28.8pt;height:14.4pt" o:ole="">
            <v:imagedata r:id="rId635" o:title=""/>
          </v:shape>
          <o:OLEObject Type="Embed" ProgID="Equation.3" ShapeID="_x0000_i1185" DrawAspect="Content" ObjectID="_1685804457" r:id="rId725"/>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w14:anchorId="4542C41E">
          <v:shape id="_x0000_i1186" type="#_x0000_t75" style="width:28.8pt;height:14.4pt" o:ole="">
            <v:imagedata r:id="rId637" o:title=""/>
          </v:shape>
          <o:OLEObject Type="Embed" ProgID="Equation.3" ShapeID="_x0000_i1186" DrawAspect="Content" ObjectID="_1685804458" r:id="rId726"/>
        </w:object>
      </w:r>
      <w:r w:rsidRPr="00AF6CD8">
        <w:t xml:space="preserve">, where </w:t>
      </w:r>
      <w:r w:rsidRPr="00AF6CD8">
        <w:rPr>
          <w:position w:val="-12"/>
        </w:rPr>
        <w:object w:dxaOrig="740" w:dyaOrig="360" w14:anchorId="2D6A7B5B">
          <v:shape id="_x0000_i1187" type="#_x0000_t75" style="width:28.8pt;height:14.4pt" o:ole="">
            <v:imagedata r:id="rId639" o:title=""/>
          </v:shape>
          <o:OLEObject Type="Embed" ProgID="Equation.3" ShapeID="_x0000_i1187" DrawAspect="Content" ObjectID="_1685804459"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w14:anchorId="690B1E55">
          <v:shape id="_x0000_i1188" type="#_x0000_t75" style="width:21.6pt;height:14.4pt" o:ole="">
            <v:imagedata r:id="rId661" o:title=""/>
          </v:shape>
          <o:OLEObject Type="Embed" ProgID="Equation.3" ShapeID="_x0000_i1188" DrawAspect="Content" ObjectID="_1685804460" r:id="rId728"/>
        </w:object>
      </w:r>
      <w:r w:rsidRPr="00AF6CD8">
        <w:t xml:space="preserve">, where </w:t>
      </w:r>
      <w:r w:rsidRPr="00AF6CD8">
        <w:rPr>
          <w:position w:val="-6"/>
        </w:rPr>
        <w:object w:dxaOrig="639" w:dyaOrig="279" w14:anchorId="6A979FA2">
          <v:shape id="_x0000_i1189" type="#_x0000_t75" style="width:28.8pt;height:14.4pt" o:ole="">
            <v:imagedata r:id="rId663" o:title=""/>
          </v:shape>
          <o:OLEObject Type="Embed" ProgID="Equation.3" ShapeID="_x0000_i1189" DrawAspect="Content" ObjectID="_1685804461"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14:paraId="509ED386" w14:textId="77777777" w:rsidR="003C28CD" w:rsidRPr="00A316A4" w:rsidRDefault="003C28CD" w:rsidP="003C28CD">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55D3F440">
          <v:shape id="_x0000_i1190" type="#_x0000_t75" style="width:28.8pt;height:14.4pt" o:ole="">
            <v:imagedata r:id="rId635" o:title=""/>
          </v:shape>
          <o:OLEObject Type="Embed" ProgID="Equation.3" ShapeID="_x0000_i1190" DrawAspect="Content" ObjectID="_1685804462" r:id="rId730"/>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w14:anchorId="3F4E1264">
          <v:shape id="_x0000_i1191" type="#_x0000_t75" style="width:28.8pt;height:14.4pt" o:ole="">
            <v:imagedata r:id="rId637" o:title=""/>
          </v:shape>
          <o:OLEObject Type="Embed" ProgID="Equation.3" ShapeID="_x0000_i1191" DrawAspect="Content" ObjectID="_1685804463" r:id="rId731"/>
        </w:object>
      </w:r>
      <w:r w:rsidRPr="00AF6CD8">
        <w:t xml:space="preserve">, where </w:t>
      </w:r>
      <w:r w:rsidRPr="00AF6CD8">
        <w:rPr>
          <w:position w:val="-12"/>
        </w:rPr>
        <w:object w:dxaOrig="740" w:dyaOrig="360" w14:anchorId="312469AF">
          <v:shape id="_x0000_i1192" type="#_x0000_t75" style="width:28.8pt;height:14.4pt" o:ole="">
            <v:imagedata r:id="rId639" o:title=""/>
          </v:shape>
          <o:OLEObject Type="Embed" ProgID="Equation.3" ShapeID="_x0000_i1192" DrawAspect="Content" ObjectID="_1685804464"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5CF732DE">
          <v:shape id="_x0000_i1193" type="#_x0000_t75" style="width:21.6pt;height:14.4pt" o:ole="">
            <v:imagedata r:id="rId668" o:title=""/>
          </v:shape>
          <o:OLEObject Type="Embed" ProgID="Equation.3" ShapeID="_x0000_i1193" DrawAspect="Content" ObjectID="_1685804465" r:id="rId733"/>
        </w:object>
      </w:r>
      <w:r w:rsidRPr="00AF6CD8">
        <w:t xml:space="preserve">, where </w:t>
      </w:r>
      <w:r w:rsidRPr="00AF6CD8">
        <w:rPr>
          <w:position w:val="-6"/>
        </w:rPr>
        <w:object w:dxaOrig="639" w:dyaOrig="279" w14:anchorId="126755C1">
          <v:shape id="_x0000_i1194" type="#_x0000_t75" style="width:28.8pt;height:14.4pt" o:ole="">
            <v:imagedata r:id="rId670" o:title=""/>
          </v:shape>
          <o:OLEObject Type="Embed" ProgID="Equation.3" ShapeID="_x0000_i1194" DrawAspect="Content" ObjectID="_1685804466" r:id="rId73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14:paraId="7825A5B3" w14:textId="77777777" w:rsidR="001F093E" w:rsidRDefault="003C28CD" w:rsidP="001F093E">
      <w:pPr>
        <w:pStyle w:val="B3"/>
      </w:pPr>
      <w:r>
        <w:lastRenderedPageBreak/>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w14:anchorId="21517E32">
          <v:shape id="_x0000_i1195" type="#_x0000_t75" style="width:21.6pt;height:14.4pt" o:ole="">
            <v:imagedata r:id="rId56" o:title=""/>
          </v:shape>
          <o:OLEObject Type="Embed" ProgID="Equation.3" ShapeID="_x0000_i1195" DrawAspect="Content" ObjectID="_1685804467" r:id="rId735"/>
        </w:object>
      </w:r>
      <w:r w:rsidR="001F093E">
        <w:rPr>
          <w:rFonts w:hint="eastAsia"/>
          <w:lang w:eastAsia="zh-CN"/>
        </w:rPr>
        <w:t xml:space="preserve"> and scheduling request bit </w:t>
      </w:r>
      <w:r w:rsidR="001F093E" w:rsidRPr="002A7ADF">
        <w:rPr>
          <w:position w:val="-6"/>
        </w:rPr>
        <w:object w:dxaOrig="440" w:dyaOrig="320" w14:anchorId="4E62F6AA">
          <v:shape id="_x0000_i1196" type="#_x0000_t75" style="width:14.4pt;height:14.4pt" o:ole="">
            <v:imagedata r:id="rId233" o:title=""/>
          </v:shape>
          <o:OLEObject Type="Embed" ProgID="Equation.3" ShapeID="_x0000_i1196" DrawAspect="Content" ObjectID="_1685804468" r:id="rId736"/>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w14:anchorId="459DC1EE">
          <v:shape id="_x0000_i1197" type="#_x0000_t75" style="width:21.6pt;height:14.4pt" o:ole="">
            <v:imagedata r:id="rId62" o:title=""/>
          </v:shape>
          <o:OLEObject Type="Embed" ProgID="Equation.3" ShapeID="_x0000_i1197" DrawAspect="Content" ObjectID="_1685804469" r:id="rId737"/>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w14:anchorId="5025B00F">
          <v:shape id="_x0000_i1198" type="#_x0000_t75" style="width:36pt;height:21.6pt" o:ole="">
            <v:imagedata r:id="rId738" o:title=""/>
          </v:shape>
          <o:OLEObject Type="Embed" ProgID="Equation.3" ShapeID="_x0000_i1198" DrawAspect="Content" ObjectID="_1685804470" r:id="rId739"/>
        </w:object>
      </w:r>
      <w:r w:rsidRPr="00E9040D">
        <w:t xml:space="preserve"> where the value of </w:t>
      </w:r>
      <w:r w:rsidR="00B51C08" w:rsidRPr="00B304EF">
        <w:rPr>
          <w:position w:val="-12"/>
          <w:lang w:eastAsia="zh-CN"/>
        </w:rPr>
        <w:object w:dxaOrig="660" w:dyaOrig="380" w14:anchorId="50E01F2B">
          <v:shape id="_x0000_i1199" type="#_x0000_t75" style="width:36pt;height:21.6pt" o:ole="">
            <v:imagedata r:id="rId740" o:title=""/>
          </v:shape>
          <o:OLEObject Type="Embed" ProgID="Equation.3" ShapeID="_x0000_i1199" DrawAspect="Content" ObjectID="_1685804471" r:id="rId741"/>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w14:anchorId="411887CB">
          <v:shape id="_x0000_i1200" type="#_x0000_t75" style="width:21.6pt;height:14.4pt" o:ole="">
            <v:imagedata r:id="rId672" o:title=""/>
          </v:shape>
          <o:OLEObject Type="Embed" ProgID="Equation.3" ShapeID="_x0000_i1200" DrawAspect="Content" ObjectID="_1685804472" r:id="rId742"/>
        </w:object>
      </w:r>
      <w:r w:rsidRPr="00AF6CD8">
        <w:t xml:space="preserve">, where </w:t>
      </w:r>
      <w:r w:rsidRPr="00AF6CD8">
        <w:rPr>
          <w:position w:val="-6"/>
        </w:rPr>
        <w:object w:dxaOrig="639" w:dyaOrig="279" w14:anchorId="651E420C">
          <v:shape id="_x0000_i1201" type="#_x0000_t75" style="width:28.8pt;height:14.4pt" o:ole="">
            <v:imagedata r:id="rId674" o:title=""/>
          </v:shape>
          <o:OLEObject Type="Embed" ProgID="Equation.3" ShapeID="_x0000_i1201" DrawAspect="Content" ObjectID="_1685804473" r:id="rId7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14:anchorId="54D8B541" wp14:editId="18AE51DD">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2873731" wp14:editId="485D3D93">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14:paraId="5752C50E" w14:textId="77777777"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w14:anchorId="3C100419">
          <v:shape id="_x0000_i1202" type="#_x0000_t75" style="width:21.6pt;height:14.4pt" o:ole="">
            <v:imagedata r:id="rId56" o:title=""/>
          </v:shape>
          <o:OLEObject Type="Embed" ProgID="Equation.3" ShapeID="_x0000_i1202" DrawAspect="Content" ObjectID="_1685804474" r:id="rId744"/>
        </w:object>
      </w:r>
      <w:r>
        <w:rPr>
          <w:rFonts w:hint="eastAsia"/>
          <w:lang w:eastAsia="zh-CN"/>
        </w:rPr>
        <w:t xml:space="preserve"> and scheduling request bit </w:t>
      </w:r>
      <w:r w:rsidRPr="002A7ADF">
        <w:rPr>
          <w:position w:val="-6"/>
        </w:rPr>
        <w:object w:dxaOrig="440" w:dyaOrig="320" w14:anchorId="4D7A08CD">
          <v:shape id="_x0000_i1203" type="#_x0000_t75" style="width:14.4pt;height:14.4pt" o:ole="">
            <v:imagedata r:id="rId233" o:title=""/>
          </v:shape>
          <o:OLEObject Type="Embed" ProgID="Equation.3" ShapeID="_x0000_i1203" DrawAspect="Content" ObjectID="_1685804475" r:id="rId745"/>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w14:anchorId="5DB07285">
          <v:shape id="_x0000_i1204" type="#_x0000_t75" style="width:21.6pt;height:14.4pt" o:ole="">
            <v:imagedata r:id="rId62" o:title=""/>
          </v:shape>
          <o:OLEObject Type="Embed" ProgID="Equation.3" ShapeID="_x0000_i1204" DrawAspect="Content" ObjectID="_1685804476" r:id="rId746"/>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14:anchorId="55262E2F" wp14:editId="34C6A10F">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14:anchorId="431D8A13" wp14:editId="5F46DBA2">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w14:anchorId="3C64C2CC">
          <v:shape id="_x0000_i1205" type="#_x0000_t75" style="width:21.6pt;height:14.4pt" o:ole="">
            <v:imagedata r:id="rId672" o:title=""/>
          </v:shape>
          <o:OLEObject Type="Embed" ProgID="Equation.3" ShapeID="_x0000_i1205" DrawAspect="Content" ObjectID="_1685804477" r:id="rId747"/>
        </w:object>
      </w:r>
      <w:r w:rsidRPr="00AF6CD8">
        <w:t xml:space="preserve">, where </w:t>
      </w:r>
      <w:r w:rsidRPr="00AF6CD8">
        <w:rPr>
          <w:position w:val="-6"/>
        </w:rPr>
        <w:object w:dxaOrig="639" w:dyaOrig="279" w14:anchorId="0091EA00">
          <v:shape id="_x0000_i1206" type="#_x0000_t75" style="width:28.8pt;height:14.4pt" o:ole="">
            <v:imagedata r:id="rId674" o:title=""/>
          </v:shape>
          <o:OLEObject Type="Embed" ProgID="Equation.3" ShapeID="_x0000_i1206" DrawAspect="Content" ObjectID="_1685804478" r:id="rId748"/>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14:anchorId="78CAA5F6" wp14:editId="114DD5C4">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20E87E8" wp14:editId="3280C8F7">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14:paraId="1D5E7BD6" w14:textId="77777777"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w14:anchorId="11AA84F9">
          <v:shape id="_x0000_i1207" type="#_x0000_t75" style="width:21.6pt;height:14.4pt" o:ole="">
            <v:imagedata r:id="rId56" o:title=""/>
          </v:shape>
          <o:OLEObject Type="Embed" ProgID="Equation.3" ShapeID="_x0000_i1207" DrawAspect="Content" ObjectID="_1685804479" r:id="rId749"/>
        </w:object>
      </w:r>
      <w:r w:rsidR="001F093E">
        <w:rPr>
          <w:rFonts w:hint="eastAsia"/>
          <w:lang w:eastAsia="zh-CN"/>
        </w:rPr>
        <w:t xml:space="preserve"> and scheduling request bit </w:t>
      </w:r>
      <w:r w:rsidR="001F093E" w:rsidRPr="002A7ADF">
        <w:rPr>
          <w:position w:val="-6"/>
        </w:rPr>
        <w:object w:dxaOrig="440" w:dyaOrig="320" w14:anchorId="55BC04BF">
          <v:shape id="_x0000_i1208" type="#_x0000_t75" style="width:14.4pt;height:14.4pt" o:ole="">
            <v:imagedata r:id="rId233" o:title=""/>
          </v:shape>
          <o:OLEObject Type="Embed" ProgID="Equation.3" ShapeID="_x0000_i1208" DrawAspect="Content" ObjectID="_1685804480" r:id="rId75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w14:anchorId="290EE762">
          <v:shape id="_x0000_i1209" type="#_x0000_t75" style="width:21.6pt;height:14.4pt" o:ole="">
            <v:imagedata r:id="rId62" o:title=""/>
          </v:shape>
          <o:OLEObject Type="Embed" ProgID="Equation.3" ShapeID="_x0000_i1209" DrawAspect="Content" ObjectID="_1685804481" r:id="rId751"/>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14:anchorId="3BCF65D5" wp14:editId="1E825DF2">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A5ABDEC" wp14:editId="5634B244">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w14:anchorId="3EA7C8FF">
          <v:shape id="_x0000_i1210" type="#_x0000_t75" style="width:36pt;height:21.6pt" o:ole="">
            <v:imagedata r:id="rId752" o:title=""/>
          </v:shape>
          <o:OLEObject Type="Embed" ProgID="Equation.3" ShapeID="_x0000_i1210" DrawAspect="Content" ObjectID="_1685804482" r:id="rId753"/>
        </w:object>
      </w:r>
      <w:r w:rsidRPr="00E9040D">
        <w:t xml:space="preserve"> where the value of </w:t>
      </w:r>
      <w:r w:rsidR="00B51C08" w:rsidRPr="00B304EF">
        <w:rPr>
          <w:position w:val="-12"/>
          <w:lang w:eastAsia="zh-CN"/>
        </w:rPr>
        <w:object w:dxaOrig="660" w:dyaOrig="380" w14:anchorId="45D6C6DD">
          <v:shape id="_x0000_i1211" type="#_x0000_t75" style="width:36pt;height:21.6pt" o:ole="">
            <v:imagedata r:id="rId754" o:title=""/>
          </v:shape>
          <o:OLEObject Type="Embed" ProgID="Equation.3" ShapeID="_x0000_i1211" DrawAspect="Content" ObjectID="_1685804483" r:id="rId75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14:anchorId="5B97D929" wp14:editId="6B72E1AB">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31484CEA" wp14:editId="3DBB8726">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14:anchorId="5E3C83FC" wp14:editId="52A049D1">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6A3CA6A6" wp14:editId="33D21256">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w14:anchorId="1D163387">
          <v:shape id="_x0000_i1212" type="#_x0000_t75" style="width:21.6pt;height:14.4pt" o:ole="">
            <v:imagedata r:id="rId678" o:title=""/>
          </v:shape>
          <o:OLEObject Type="Embed" ProgID="Equation.3" ShapeID="_x0000_i1212" DrawAspect="Content" ObjectID="_1685804484" r:id="rId756"/>
        </w:object>
      </w:r>
      <w:r w:rsidRPr="00AF6CD8">
        <w:t xml:space="preserve">, where </w:t>
      </w:r>
      <w:r w:rsidRPr="00AF6CD8">
        <w:rPr>
          <w:position w:val="-6"/>
        </w:rPr>
        <w:object w:dxaOrig="639" w:dyaOrig="279" w14:anchorId="77C3840D">
          <v:shape id="_x0000_i1213" type="#_x0000_t75" style="width:28.8pt;height:14.4pt" o:ole="">
            <v:imagedata r:id="rId680" o:title=""/>
          </v:shape>
          <o:OLEObject Type="Embed" ProgID="Equation.3" ShapeID="_x0000_i1213" DrawAspect="Content" ObjectID="_1685804485"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 xml:space="preserve">that are used to </w:t>
      </w:r>
      <w:proofErr w:type="spellStart"/>
      <w:r w:rsidRPr="00E9040D">
        <w:t>determined</w:t>
      </w:r>
      <w:proofErr w:type="spellEnd"/>
      <w:r w:rsidRPr="00E9040D">
        <w:t xml:space="preserve"> the PUCCH resource value</w:t>
      </w:r>
      <w:r w:rsidRPr="00E9040D" w:rsidDel="00753BA9">
        <w:t xml:space="preserve"> </w:t>
      </w:r>
      <w:r w:rsidRPr="00E9040D">
        <w:t xml:space="preserve">within the subframe(s) </w:t>
      </w:r>
      <w:r w:rsidR="009C2C3F">
        <w:rPr>
          <w:noProof/>
          <w:position w:val="-6"/>
        </w:rPr>
        <w:drawing>
          <wp:inline distT="0" distB="0" distL="0" distR="0" wp14:anchorId="22ADE7E7" wp14:editId="04A64218">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9423688" wp14:editId="7C32F8DD">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14:anchorId="4A82210F" wp14:editId="7D3B1024">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5DE73128" wp14:editId="0955C3F2">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14:anchorId="3A4ACA6B" wp14:editId="62444ADA">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0F8812F" wp14:editId="0880C8CF">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w14:anchorId="4FA473DB">
          <v:shape id="_x0000_i1214" type="#_x0000_t75" style="width:21.6pt;height:14.4pt" o:ole="">
            <v:imagedata r:id="rId682" o:title=""/>
          </v:shape>
          <o:OLEObject Type="Embed" ProgID="Equation.3" ShapeID="_x0000_i1214" DrawAspect="Content" ObjectID="_1685804486" r:id="rId758"/>
        </w:object>
      </w:r>
      <w:r w:rsidRPr="00AF6CD8">
        <w:t xml:space="preserve">, where </w:t>
      </w:r>
      <w:r w:rsidRPr="00AF6CD8">
        <w:rPr>
          <w:position w:val="-6"/>
        </w:rPr>
        <w:object w:dxaOrig="639" w:dyaOrig="279" w14:anchorId="72FD7D69">
          <v:shape id="_x0000_i1215" type="#_x0000_t75" style="width:28.8pt;height:14.4pt" o:ole="">
            <v:imagedata r:id="rId684" o:title=""/>
          </v:shape>
          <o:OLEObject Type="Embed" ProgID="Equation.3" ShapeID="_x0000_i1215" DrawAspect="Content" ObjectID="_1685804487" r:id="rId7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 xml:space="preserve">that are used to </w:t>
      </w:r>
      <w:proofErr w:type="spellStart"/>
      <w:r w:rsidRPr="00E9040D">
        <w:t>determined</w:t>
      </w:r>
      <w:proofErr w:type="spellEnd"/>
      <w:r w:rsidRPr="00E9040D">
        <w:t xml:space="preserve"> the PUCCH resource value</w:t>
      </w:r>
      <w:r w:rsidRPr="00E9040D" w:rsidDel="00753BA9">
        <w:t xml:space="preserve"> </w:t>
      </w:r>
      <w:r w:rsidRPr="00E9040D">
        <w:t xml:space="preserve">within the subframe(s) </w:t>
      </w:r>
      <w:r w:rsidR="009C2C3F">
        <w:rPr>
          <w:noProof/>
          <w:position w:val="-6"/>
        </w:rPr>
        <w:drawing>
          <wp:inline distT="0" distB="0" distL="0" distR="0" wp14:anchorId="01C111B8" wp14:editId="66D17AF6">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D671547" wp14:editId="46A7EA1B">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14:paraId="4CC17ABC" w14:textId="77777777"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w14:anchorId="32CCF92F">
          <v:shape id="_x0000_i1216" type="#_x0000_t75" style="width:21.6pt;height:14.4pt" o:ole="">
            <v:imagedata r:id="rId56" o:title=""/>
          </v:shape>
          <o:OLEObject Type="Embed" ProgID="Equation.3" ShapeID="_x0000_i1216" DrawAspect="Content" ObjectID="_1685804488" r:id="rId760"/>
        </w:object>
      </w:r>
      <w:r w:rsidR="001F093E">
        <w:rPr>
          <w:rFonts w:hint="eastAsia"/>
          <w:lang w:eastAsia="zh-CN"/>
        </w:rPr>
        <w:t xml:space="preserve"> and scheduling request bit </w:t>
      </w:r>
      <w:r w:rsidR="001F093E" w:rsidRPr="002A7ADF">
        <w:rPr>
          <w:position w:val="-6"/>
        </w:rPr>
        <w:object w:dxaOrig="440" w:dyaOrig="320" w14:anchorId="7C803EB6">
          <v:shape id="_x0000_i1217" type="#_x0000_t75" style="width:14.4pt;height:14.4pt" o:ole="">
            <v:imagedata r:id="rId233" o:title=""/>
          </v:shape>
          <o:OLEObject Type="Embed" ProgID="Equation.3" ShapeID="_x0000_i1217" DrawAspect="Content" ObjectID="_1685804489" r:id="rId76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w14:anchorId="5EF2C6A0">
          <v:shape id="_x0000_i1218" type="#_x0000_t75" style="width:21.6pt;height:14.4pt" o:ole="">
            <v:imagedata r:id="rId62" o:title=""/>
          </v:shape>
          <o:OLEObject Type="Embed" ProgID="Equation.3" ShapeID="_x0000_i1218" DrawAspect="Content" ObjectID="_1685804490" r:id="rId762"/>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14:anchorId="22BAC15E" wp14:editId="7198F36F">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13BFE3AF" wp14:editId="438E7BE1">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w14:anchorId="4C332F45">
          <v:shape id="_x0000_i1219" type="#_x0000_t75" style="width:36pt;height:21.6pt" o:ole="">
            <v:imagedata r:id="rId763" o:title=""/>
          </v:shape>
          <o:OLEObject Type="Embed" ProgID="Equation.3" ShapeID="_x0000_i1219" DrawAspect="Content" ObjectID="_1685804491" r:id="rId764"/>
        </w:object>
      </w:r>
      <w:r w:rsidRPr="00E9040D">
        <w:t xml:space="preserve"> where the value of </w:t>
      </w:r>
      <w:r w:rsidR="00B51C08" w:rsidRPr="00B304EF">
        <w:rPr>
          <w:position w:val="-12"/>
          <w:lang w:eastAsia="zh-CN"/>
        </w:rPr>
        <w:object w:dxaOrig="660" w:dyaOrig="380" w14:anchorId="62A93D4F">
          <v:shape id="_x0000_i1220" type="#_x0000_t75" style="width:36pt;height:21.6pt" o:ole="">
            <v:imagedata r:id="rId765" o:title=""/>
          </v:shape>
          <o:OLEObject Type="Embed" ProgID="Equation.3" ShapeID="_x0000_i1220" DrawAspect="Content" ObjectID="_1685804492" r:id="rId766"/>
        </w:object>
      </w:r>
      <w:r w:rsidRPr="00E9040D">
        <w:t xml:space="preserve"> is determined according to higher layer configuration and Table 10.1.2.2.</w:t>
      </w:r>
      <w:r>
        <w:t>3</w:t>
      </w:r>
      <w:r w:rsidRPr="00E9040D">
        <w:t xml:space="preserve">-1 and the TPC field in the corresponding PDCCH/EPDCCH shall be used to determine the PUCCH resource value from one of </w:t>
      </w:r>
      <w:r w:rsidRPr="00E9040D">
        <w:lastRenderedPageBreak/>
        <w:t>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14:anchorId="11A1F856" wp14:editId="0DC0BFA8">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36853D4A" wp14:editId="308D0EA2">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14:anchorId="2E773305" wp14:editId="2DED1C5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C63E633" wp14:editId="1F833B2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w14:anchorId="087FF333">
          <v:shape id="_x0000_i1221" type="#_x0000_t75" style="width:21.6pt;height:14.4pt" o:ole="">
            <v:imagedata r:id="rId686" o:title=""/>
          </v:shape>
          <o:OLEObject Type="Embed" ProgID="Equation.3" ShapeID="_x0000_i1221" DrawAspect="Content" ObjectID="_1685804493" r:id="rId767"/>
        </w:object>
      </w:r>
      <w:r w:rsidRPr="00AF6CD8">
        <w:t xml:space="preserve">, where </w:t>
      </w:r>
      <w:r w:rsidRPr="00AF6CD8">
        <w:rPr>
          <w:position w:val="-6"/>
        </w:rPr>
        <w:object w:dxaOrig="639" w:dyaOrig="279" w14:anchorId="2FA1A453">
          <v:shape id="_x0000_i1222" type="#_x0000_t75" style="width:28.8pt;height:14.4pt" o:ole="">
            <v:imagedata r:id="rId688" o:title=""/>
          </v:shape>
          <o:OLEObject Type="Embed" ProgID="Equation.3" ShapeID="_x0000_i1222" DrawAspect="Content" ObjectID="_1685804494" r:id="rId76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 xml:space="preserve">that are used to </w:t>
      </w:r>
      <w:proofErr w:type="spellStart"/>
      <w:r w:rsidRPr="00E9040D">
        <w:t>determined</w:t>
      </w:r>
      <w:proofErr w:type="spellEnd"/>
      <w:r w:rsidRPr="00E9040D">
        <w:t xml:space="preserve"> the PUCCH resource value</w:t>
      </w:r>
      <w:r w:rsidRPr="00E9040D" w:rsidDel="00753BA9">
        <w:t xml:space="preserve"> </w:t>
      </w:r>
      <w:r w:rsidRPr="00E9040D">
        <w:t xml:space="preserve">within the subframe(s) </w:t>
      </w:r>
      <w:r w:rsidR="009C2C3F">
        <w:rPr>
          <w:noProof/>
          <w:position w:val="-6"/>
        </w:rPr>
        <w:drawing>
          <wp:inline distT="0" distB="0" distL="0" distR="0" wp14:anchorId="6729D1DA" wp14:editId="4A647FE5">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C8B5D05" wp14:editId="597C40B6">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14:anchorId="0ECB734B" wp14:editId="2E12AA5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1D1C7D08" wp14:editId="68F557B2">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14:anchorId="273245EC" wp14:editId="4EB124AF">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CD91F05" wp14:editId="3087EDAA">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w14:anchorId="69B56D7E">
          <v:shape id="_x0000_i1223" type="#_x0000_t75" style="width:21.6pt;height:14.4pt" o:ole="">
            <v:imagedata r:id="rId690" o:title=""/>
          </v:shape>
          <o:OLEObject Type="Embed" ProgID="Equation.3" ShapeID="_x0000_i1223" DrawAspect="Content" ObjectID="_1685804495" r:id="rId769"/>
        </w:object>
      </w:r>
      <w:r w:rsidRPr="00AF6CD8">
        <w:t xml:space="preserve">, where </w:t>
      </w:r>
      <w:r w:rsidRPr="00AF6CD8">
        <w:rPr>
          <w:position w:val="-6"/>
        </w:rPr>
        <w:object w:dxaOrig="639" w:dyaOrig="279" w14:anchorId="703679B3">
          <v:shape id="_x0000_i1224" type="#_x0000_t75" style="width:28.8pt;height:14.4pt" o:ole="">
            <v:imagedata r:id="rId692" o:title=""/>
          </v:shape>
          <o:OLEObject Type="Embed" ProgID="Equation.3" ShapeID="_x0000_i1224" DrawAspect="Content" ObjectID="_1685804496" r:id="rId770"/>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 xml:space="preserve">that are used to </w:t>
      </w:r>
      <w:proofErr w:type="spellStart"/>
      <w:r w:rsidRPr="00E9040D">
        <w:t>determined</w:t>
      </w:r>
      <w:proofErr w:type="spellEnd"/>
      <w:r w:rsidRPr="00E9040D">
        <w:t xml:space="preserve"> the PUCCH resource value</w:t>
      </w:r>
      <w:r w:rsidRPr="00E9040D" w:rsidDel="00753BA9">
        <w:t xml:space="preserve"> </w:t>
      </w:r>
      <w:r w:rsidRPr="00E9040D">
        <w:t xml:space="preserve">within the subframe(s) </w:t>
      </w:r>
      <w:r w:rsidR="009C2C3F">
        <w:rPr>
          <w:noProof/>
          <w:position w:val="-6"/>
        </w:rPr>
        <w:drawing>
          <wp:inline distT="0" distB="0" distL="0" distR="0" wp14:anchorId="74E7BCB0" wp14:editId="793EA518">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3507EFB" wp14:editId="7224475C">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14:paraId="358E6EC4" w14:textId="77777777"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w14:anchorId="74D28F14">
          <v:shape id="_x0000_i1225" type="#_x0000_t75" style="width:21.6pt;height:14.4pt" o:ole="">
            <v:imagedata r:id="rId56" o:title=""/>
          </v:shape>
          <o:OLEObject Type="Embed" ProgID="Equation.3" ShapeID="_x0000_i1225" DrawAspect="Content" ObjectID="_1685804497" r:id="rId771"/>
        </w:object>
      </w:r>
      <w:r>
        <w:rPr>
          <w:rFonts w:hint="eastAsia"/>
          <w:lang w:eastAsia="zh-CN"/>
        </w:rPr>
        <w:t xml:space="preserve"> and scheduling request bit </w:t>
      </w:r>
      <w:r w:rsidRPr="002A7ADF">
        <w:rPr>
          <w:position w:val="-6"/>
        </w:rPr>
        <w:object w:dxaOrig="440" w:dyaOrig="320" w14:anchorId="4CC7D971">
          <v:shape id="_x0000_i1226" type="#_x0000_t75" style="width:14.4pt;height:14.4pt" o:ole="">
            <v:imagedata r:id="rId233" o:title=""/>
          </v:shape>
          <o:OLEObject Type="Embed" ProgID="Equation.3" ShapeID="_x0000_i1226" DrawAspect="Content" ObjectID="_1685804498" r:id="rId77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w14:anchorId="29EDA289">
          <v:shape id="_x0000_i1227" type="#_x0000_t75" style="width:21.6pt;height:14.4pt" o:ole="">
            <v:imagedata r:id="rId62" o:title=""/>
          </v:shape>
          <o:OLEObject Type="Embed" ProgID="Equation.3" ShapeID="_x0000_i1227" DrawAspect="Content" ObjectID="_1685804499" r:id="rId773"/>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14:anchorId="1C813D7C" wp14:editId="25207E1D">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6A92DD9F" wp14:editId="1F4D1AB8">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14:anchorId="6C06C548" wp14:editId="5ACB3D16">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14:anchorId="41F35E6B" wp14:editId="3079F827">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14:anchorId="5231BC5F" wp14:editId="591457EF">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C7E5A57" wp14:editId="165CB8BD">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14:anchorId="7E27EB52" wp14:editId="5C7B9FA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DA79A44" wp14:editId="71D5CDB6">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w14:anchorId="3241A2FF">
          <v:shape id="_x0000_i1228" type="#_x0000_t75" style="width:21.6pt;height:14.4pt" o:ole="">
            <v:imagedata r:id="rId678" o:title=""/>
          </v:shape>
          <o:OLEObject Type="Embed" ProgID="Equation.3" ShapeID="_x0000_i1228" DrawAspect="Content" ObjectID="_1685804500" r:id="rId774"/>
        </w:object>
      </w:r>
      <w:r w:rsidRPr="00AF6CD8">
        <w:t xml:space="preserve">, where </w:t>
      </w:r>
      <w:r w:rsidRPr="00AF6CD8">
        <w:rPr>
          <w:position w:val="-6"/>
        </w:rPr>
        <w:object w:dxaOrig="639" w:dyaOrig="279" w14:anchorId="1B16EF6C">
          <v:shape id="_x0000_i1229" type="#_x0000_t75" style="width:28.8pt;height:14.4pt" o:ole="">
            <v:imagedata r:id="rId680" o:title=""/>
          </v:shape>
          <o:OLEObject Type="Embed" ProgID="Equation.3" ShapeID="_x0000_i1229" DrawAspect="Content" ObjectID="_1685804501"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 xml:space="preserve">that are used to </w:t>
      </w:r>
      <w:proofErr w:type="spellStart"/>
      <w:r w:rsidRPr="00E9040D">
        <w:t>determined</w:t>
      </w:r>
      <w:proofErr w:type="spellEnd"/>
      <w:r w:rsidRPr="00E9040D">
        <w:t xml:space="preserve"> the PUCCH resource value</w:t>
      </w:r>
      <w:r w:rsidRPr="00E9040D" w:rsidDel="00753BA9">
        <w:t xml:space="preserve"> </w:t>
      </w:r>
      <w:r w:rsidRPr="00E9040D">
        <w:t xml:space="preserve">within the subframe(s) </w:t>
      </w:r>
      <w:r w:rsidR="009C2C3F">
        <w:rPr>
          <w:noProof/>
          <w:position w:val="-6"/>
        </w:rPr>
        <w:drawing>
          <wp:inline distT="0" distB="0" distL="0" distR="0" wp14:anchorId="59EBD375" wp14:editId="471C0572">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1909CD5E" wp14:editId="281858A8">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14:anchorId="490DDFC6" wp14:editId="344E985B">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4637A457" wp14:editId="5FA869CE">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14:anchorId="5AEFF99F" wp14:editId="43483748">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447D9BEC" wp14:editId="21D3939D">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w14:anchorId="4CD2B092">
          <v:shape id="_x0000_i1230" type="#_x0000_t75" style="width:21.6pt;height:14.4pt" o:ole="">
            <v:imagedata r:id="rId682" o:title=""/>
          </v:shape>
          <o:OLEObject Type="Embed" ProgID="Equation.3" ShapeID="_x0000_i1230" DrawAspect="Content" ObjectID="_1685804502" r:id="rId776"/>
        </w:object>
      </w:r>
      <w:r w:rsidRPr="00AF6CD8">
        <w:t xml:space="preserve">, where </w:t>
      </w:r>
      <w:r w:rsidRPr="00AF6CD8">
        <w:rPr>
          <w:position w:val="-6"/>
        </w:rPr>
        <w:object w:dxaOrig="639" w:dyaOrig="279" w14:anchorId="49CCB644">
          <v:shape id="_x0000_i1231" type="#_x0000_t75" style="width:28.8pt;height:14.4pt" o:ole="">
            <v:imagedata r:id="rId684" o:title=""/>
          </v:shape>
          <o:OLEObject Type="Embed" ProgID="Equation.3" ShapeID="_x0000_i1231" DrawAspect="Content" ObjectID="_1685804503" r:id="rId77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 xml:space="preserve">that are used to </w:t>
      </w:r>
      <w:proofErr w:type="spellStart"/>
      <w:r w:rsidRPr="00E9040D">
        <w:t>determined</w:t>
      </w:r>
      <w:proofErr w:type="spellEnd"/>
      <w:r w:rsidRPr="00E9040D">
        <w:t xml:space="preserve"> the PUCCH resource value</w:t>
      </w:r>
      <w:r w:rsidRPr="00E9040D" w:rsidDel="00753BA9">
        <w:t xml:space="preserve"> </w:t>
      </w:r>
      <w:r w:rsidRPr="00E9040D">
        <w:t xml:space="preserve">within the subframe(s) </w:t>
      </w:r>
      <w:r w:rsidR="009C2C3F">
        <w:rPr>
          <w:noProof/>
          <w:position w:val="-6"/>
        </w:rPr>
        <w:drawing>
          <wp:inline distT="0" distB="0" distL="0" distR="0" wp14:anchorId="4D7937C1" wp14:editId="3E5CB3EA">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56EF8D2" wp14:editId="0D4C377B">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w14:anchorId="3FF91D16">
          <v:shape id="_x0000_i1232" type="#_x0000_t75" style="width:36pt;height:21.6pt" o:ole="">
            <v:imagedata r:id="rId243" o:title=""/>
          </v:shape>
          <o:OLEObject Type="Embed" ProgID="Equation.3" ShapeID="_x0000_i1232" DrawAspect="Content" ObjectID="_1685804504" r:id="rId778"/>
        </w:object>
      </w:r>
      <w:r w:rsidRPr="00932BD4">
        <w:t>for antenna port</w:t>
      </w:r>
      <w:r w:rsidR="009C2C3F">
        <w:rPr>
          <w:noProof/>
          <w:position w:val="-10"/>
        </w:rPr>
        <w:drawing>
          <wp:inline distT="0" distB="0" distL="0" distR="0" wp14:anchorId="52DD9FB2" wp14:editId="1B444D2D">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w14:anchorId="26518533">
          <v:shape id="_x0000_i1233" type="#_x0000_t75" style="width:36pt;height:21.6pt" o:ole="">
            <v:imagedata r:id="rId243" o:title=""/>
          </v:shape>
          <o:OLEObject Type="Embed" ProgID="Equation.3" ShapeID="_x0000_i1233" DrawAspect="Content" ObjectID="_1685804505" r:id="rId779"/>
        </w:object>
      </w:r>
      <w:r w:rsidRPr="00932BD4">
        <w:t>for antenna port</w:t>
      </w:r>
      <w:r w:rsidR="009C2C3F">
        <w:rPr>
          <w:noProof/>
          <w:position w:val="-10"/>
        </w:rPr>
        <w:drawing>
          <wp:inline distT="0" distB="0" distL="0" distR="0" wp14:anchorId="206FC4CE" wp14:editId="7ADDCD0D">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w14:anchorId="2A107119">
          <v:shape id="_x0000_i1234" type="#_x0000_t75" style="width:36pt;height:21.6pt" o:ole="">
            <v:imagedata r:id="rId243" o:title=""/>
          </v:shape>
          <o:OLEObject Type="Embed" ProgID="Equation.3" ShapeID="_x0000_i1234" DrawAspect="Content" ObjectID="_1685804506" r:id="rId780"/>
        </w:object>
      </w:r>
      <w:r w:rsidRPr="00932BD4">
        <w:t>for antenna port</w:t>
      </w:r>
      <w:r w:rsidR="009C2C3F">
        <w:rPr>
          <w:noProof/>
          <w:position w:val="-10"/>
        </w:rPr>
        <w:drawing>
          <wp:inline distT="0" distB="0" distL="0" distR="0" wp14:anchorId="53CF8BD8" wp14:editId="5C34CD69">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14:paraId="343C2155" w14:textId="77777777" w:rsidR="001F093E" w:rsidRPr="0036450B" w:rsidRDefault="001F093E" w:rsidP="001F093E">
      <w:pPr>
        <w:pStyle w:val="B1"/>
      </w:pPr>
      <w:r>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w14:anchorId="70B91D38">
          <v:shape id="_x0000_i1235" type="#_x0000_t75" style="width:21.6pt;height:14.4pt" o:ole="">
            <v:imagedata r:id="rId56" o:title=""/>
          </v:shape>
          <o:OLEObject Type="Embed" ProgID="Equation.3" ShapeID="_x0000_i1235" DrawAspect="Content" ObjectID="_1685804507" r:id="rId781"/>
        </w:object>
      </w:r>
      <w:r>
        <w:rPr>
          <w:rFonts w:hint="eastAsia"/>
          <w:lang w:eastAsia="zh-CN"/>
        </w:rPr>
        <w:t xml:space="preserve"> and scheduling request bit </w:t>
      </w:r>
      <w:r w:rsidRPr="002A7ADF">
        <w:rPr>
          <w:position w:val="-6"/>
        </w:rPr>
        <w:object w:dxaOrig="440" w:dyaOrig="320" w14:anchorId="08A2D2A7">
          <v:shape id="_x0000_i1236" type="#_x0000_t75" style="width:14.4pt;height:14.4pt" o:ole="">
            <v:imagedata r:id="rId233" o:title=""/>
          </v:shape>
          <o:OLEObject Type="Embed" ProgID="Equation.3" ShapeID="_x0000_i1236" DrawAspect="Content" ObjectID="_1685804508" r:id="rId78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w14:anchorId="6977F3F5">
          <v:shape id="_x0000_i1237" type="#_x0000_t75" style="width:21.6pt;height:14.4pt" o:ole="">
            <v:imagedata r:id="rId62" o:title=""/>
          </v:shape>
          <o:OLEObject Type="Embed" ProgID="Equation.3" ShapeID="_x0000_i1237" DrawAspect="Content" ObjectID="_1685804509" r:id="rId783"/>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t>
      </w:r>
      <w:r w:rsidRPr="00E9040D">
        <w:lastRenderedPageBreak/>
        <w:t xml:space="preserve">within subframe(s) </w:t>
      </w:r>
      <w:r w:rsidR="009C2C3F">
        <w:rPr>
          <w:noProof/>
          <w:position w:val="-6"/>
        </w:rPr>
        <w:drawing>
          <wp:inline distT="0" distB="0" distL="0" distR="0" wp14:anchorId="39D6ED0C" wp14:editId="0550C68C">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6DD8C87" wp14:editId="7C64DC33">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14:anchorId="44608378" wp14:editId="45A05EA5">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14:anchorId="345BC7CB" wp14:editId="400C8725">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14:anchorId="3BA96C76" wp14:editId="6DB2B26C">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B73C4FA" wp14:editId="2358B2D1">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14:anchorId="1CD0C97B" wp14:editId="10CE2716">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4FBE41B2" wp14:editId="50EB272D">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w14:anchorId="684AB732">
          <v:shape id="_x0000_i1238" type="#_x0000_t75" style="width:21.6pt;height:14.4pt" o:ole="">
            <v:imagedata r:id="rId686" o:title=""/>
          </v:shape>
          <o:OLEObject Type="Embed" ProgID="Equation.3" ShapeID="_x0000_i1238" DrawAspect="Content" ObjectID="_1685804510" r:id="rId784"/>
        </w:object>
      </w:r>
      <w:r w:rsidRPr="00AF6CD8">
        <w:t xml:space="preserve">, where </w:t>
      </w:r>
      <w:r w:rsidRPr="00AF6CD8">
        <w:rPr>
          <w:position w:val="-6"/>
        </w:rPr>
        <w:object w:dxaOrig="639" w:dyaOrig="279" w14:anchorId="1562EECE">
          <v:shape id="_x0000_i1239" type="#_x0000_t75" style="width:28.8pt;height:14.4pt" o:ole="">
            <v:imagedata r:id="rId688" o:title=""/>
          </v:shape>
          <o:OLEObject Type="Embed" ProgID="Equation.3" ShapeID="_x0000_i1239" DrawAspect="Content" ObjectID="_1685804511" r:id="rId78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 xml:space="preserve">that are used to </w:t>
      </w:r>
      <w:proofErr w:type="spellStart"/>
      <w:r w:rsidRPr="00E9040D">
        <w:t>determined</w:t>
      </w:r>
      <w:proofErr w:type="spellEnd"/>
      <w:r w:rsidRPr="00E9040D">
        <w:t xml:space="preserve"> the PUCCH resource value</w:t>
      </w:r>
      <w:r w:rsidRPr="00E9040D" w:rsidDel="00753BA9">
        <w:t xml:space="preserve"> </w:t>
      </w:r>
      <w:r w:rsidRPr="00E9040D">
        <w:t xml:space="preserve">within the subframe(s) </w:t>
      </w:r>
      <w:r w:rsidR="009C2C3F">
        <w:rPr>
          <w:noProof/>
          <w:position w:val="-6"/>
        </w:rPr>
        <w:drawing>
          <wp:inline distT="0" distB="0" distL="0" distR="0" wp14:anchorId="0F700F0F" wp14:editId="58FE6B18">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335F5DD9" wp14:editId="6CA01769">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14:anchorId="54AEFF38" wp14:editId="5881ECB8">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0B6345D5" wp14:editId="7A7AC0EF">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14:anchorId="524898BE" wp14:editId="46189E0B">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3973F0DA" wp14:editId="2FEBA168">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w14:anchorId="7D9BCDD2">
          <v:shape id="_x0000_i1240" type="#_x0000_t75" style="width:21.6pt;height:14.4pt" o:ole="">
            <v:imagedata r:id="rId690" o:title=""/>
          </v:shape>
          <o:OLEObject Type="Embed" ProgID="Equation.3" ShapeID="_x0000_i1240" DrawAspect="Content" ObjectID="_1685804512" r:id="rId786"/>
        </w:object>
      </w:r>
      <w:r w:rsidRPr="00AF6CD8">
        <w:t xml:space="preserve">, where </w:t>
      </w:r>
      <w:r w:rsidRPr="00AF6CD8">
        <w:rPr>
          <w:position w:val="-6"/>
        </w:rPr>
        <w:object w:dxaOrig="639" w:dyaOrig="279" w14:anchorId="5D33F696">
          <v:shape id="_x0000_i1241" type="#_x0000_t75" style="width:28.8pt;height:14.4pt" o:ole="">
            <v:imagedata r:id="rId692" o:title=""/>
          </v:shape>
          <o:OLEObject Type="Embed" ProgID="Equation.3" ShapeID="_x0000_i1241" DrawAspect="Content" ObjectID="_1685804513" r:id="rId787"/>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 xml:space="preserve">that are used to </w:t>
      </w:r>
      <w:proofErr w:type="spellStart"/>
      <w:r w:rsidRPr="00E9040D">
        <w:t>determined</w:t>
      </w:r>
      <w:proofErr w:type="spellEnd"/>
      <w:r w:rsidRPr="00E9040D">
        <w:t xml:space="preserve"> the PUCCH resource value</w:t>
      </w:r>
      <w:r w:rsidRPr="00E9040D" w:rsidDel="00753BA9">
        <w:t xml:space="preserve"> </w:t>
      </w:r>
      <w:r w:rsidRPr="00E9040D">
        <w:t xml:space="preserve">within the subframe(s) </w:t>
      </w:r>
      <w:r w:rsidR="009C2C3F">
        <w:rPr>
          <w:noProof/>
          <w:position w:val="-6"/>
        </w:rPr>
        <w:drawing>
          <wp:inline distT="0" distB="0" distL="0" distR="0" wp14:anchorId="2D87B7BA" wp14:editId="4AA02F3D">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7E411ABD" wp14:editId="22ABADDD">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w14:anchorId="2F39ABA9">
          <v:shape id="_x0000_i1242" type="#_x0000_t75" style="width:36pt;height:21.6pt" o:ole="">
            <v:imagedata r:id="rId243" o:title=""/>
          </v:shape>
          <o:OLEObject Type="Embed" ProgID="Equation.3" ShapeID="_x0000_i1242" DrawAspect="Content" ObjectID="_1685804514" r:id="rId788"/>
        </w:object>
      </w:r>
      <w:r w:rsidRPr="00932BD4">
        <w:t>for antenna port</w:t>
      </w:r>
      <w:r w:rsidR="009C2C3F">
        <w:rPr>
          <w:noProof/>
          <w:position w:val="-10"/>
        </w:rPr>
        <w:drawing>
          <wp:inline distT="0" distB="0" distL="0" distR="0" wp14:anchorId="527B4AF5" wp14:editId="5EF78DAA">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w14:anchorId="5A02ABD7">
          <v:shape id="_x0000_i1243" type="#_x0000_t75" style="width:36pt;height:21.6pt" o:ole="">
            <v:imagedata r:id="rId243" o:title=""/>
          </v:shape>
          <o:OLEObject Type="Embed" ProgID="Equation.3" ShapeID="_x0000_i1243" DrawAspect="Content" ObjectID="_1685804515" r:id="rId789"/>
        </w:object>
      </w:r>
      <w:r w:rsidRPr="00932BD4">
        <w:t>for antenna port</w:t>
      </w:r>
      <w:r w:rsidR="009C2C3F">
        <w:rPr>
          <w:noProof/>
          <w:position w:val="-10"/>
        </w:rPr>
        <w:drawing>
          <wp:inline distT="0" distB="0" distL="0" distR="0" wp14:anchorId="33874553" wp14:editId="677B6268">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w14:anchorId="037B2725">
          <v:shape id="_x0000_i1244" type="#_x0000_t75" style="width:36pt;height:21.6pt" o:ole="">
            <v:imagedata r:id="rId243" o:title=""/>
          </v:shape>
          <o:OLEObject Type="Embed" ProgID="Equation.3" ShapeID="_x0000_i1244" DrawAspect="Content" ObjectID="_1685804516" r:id="rId790"/>
        </w:object>
      </w:r>
      <w:r w:rsidRPr="00932BD4">
        <w:t>for antenna port</w:t>
      </w:r>
      <w:r w:rsidR="009C2C3F">
        <w:rPr>
          <w:noProof/>
          <w:position w:val="-10"/>
        </w:rPr>
        <w:drawing>
          <wp:inline distT="0" distB="0" distL="0" distR="0" wp14:anchorId="2699777B" wp14:editId="688976A2">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14:paraId="01D78257" w14:textId="77777777"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14:paraId="43AFE985" w14:textId="77777777"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proofErr w:type="spellStart"/>
      <w:r w:rsidR="00E42D84">
        <w:rPr>
          <w:rFonts w:eastAsia="SimSun"/>
          <w:i/>
          <w:lang w:eastAsia="zh-CN"/>
        </w:rPr>
        <w:t>dai</w:t>
      </w:r>
      <w:proofErr w:type="spellEnd"/>
      <w:r>
        <w:rPr>
          <w:rFonts w:eastAsia="SimSun" w:hint="eastAsia"/>
          <w:lang w:eastAsia="zh-CN"/>
        </w:rPr>
        <w:t>.</w:t>
      </w:r>
    </w:p>
    <w:p w14:paraId="4E9E69B6" w14:textId="77777777"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14:anchorId="7C991398" wp14:editId="179199E5">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14:anchorId="47C99A6B" wp14:editId="1C35C581">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14:anchorId="55E6960B" wp14:editId="0A16F5F9">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14:anchorId="2DE6F9FF" wp14:editId="11116961">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14:paraId="2E4A4628" w14:textId="77777777"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14:anchorId="64047B7D" wp14:editId="1B024EAB">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14:anchorId="4290AAF2" wp14:editId="42FAE1ED">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2DBA1D09" wp14:editId="57F8B73D">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14:paraId="72723A9B" w14:textId="77777777"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14:anchorId="7B9A783F" wp14:editId="700407F6">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14:anchorId="65B26AF7" wp14:editId="08BE76A7">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14:anchorId="0DDA8DE2" wp14:editId="1481C6D5">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51B5A7E7" wp14:editId="40F7308B">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14:paraId="233F307D" w14:textId="77777777"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14:anchorId="660E265A" wp14:editId="47E22D13">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14:anchorId="4AE81EB3" wp14:editId="45EE88FA">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14:anchorId="6B09B164" wp14:editId="6DE7299C">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58342F3F" wp14:editId="65055B2D">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w14:anchorId="1987BEA4">
          <v:shape id="_x0000_i1245" type="#_x0000_t75" style="width:36pt;height:21.6pt" o:ole="">
            <v:imagedata r:id="rId791" o:title=""/>
          </v:shape>
          <o:OLEObject Type="Embed" ProgID="Equation.3" ShapeID="_x0000_i1245" DrawAspect="Content" ObjectID="_1685804517" r:id="rId792"/>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w14:anchorId="07A965A2">
          <v:shape id="_x0000_i1246" type="#_x0000_t75" style="width:36pt;height:21.6pt" o:ole="">
            <v:imagedata r:id="rId230" o:title=""/>
          </v:shape>
          <o:OLEObject Type="Embed" ProgID="Equation.3" ShapeID="_x0000_i1246" DrawAspect="Content" ObjectID="_1685804518" r:id="rId793"/>
        </w:object>
      </w:r>
      <w:r>
        <w:rPr>
          <w:rFonts w:eastAsia="SimSun" w:hint="eastAsia"/>
          <w:lang w:eastAsia="zh-CN"/>
        </w:rPr>
        <w:t xml:space="preserve"> </w:t>
      </w:r>
      <w:proofErr w:type="spellStart"/>
      <w:r w:rsidRPr="00E9040D">
        <w:t>or</w:t>
      </w:r>
      <w:proofErr w:type="spellEnd"/>
      <w:r w:rsidRPr="00E9040D">
        <w:t xml:space="preserve"> </w:t>
      </w:r>
      <w:r w:rsidR="009C2C3F">
        <w:rPr>
          <w:noProof/>
          <w:position w:val="-12"/>
        </w:rPr>
        <w:drawing>
          <wp:inline distT="0" distB="0" distL="0" distR="0" wp14:anchorId="08ACB958" wp14:editId="654F0F0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14:anchorId="24FF6F62" wp14:editId="7660CA28">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14:anchorId="7A384C46" wp14:editId="5CD3216C">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14:paraId="4A33FFB4" w14:textId="77777777"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14:paraId="47E5837E"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14:anchorId="2AB62026" wp14:editId="27FC2B92">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10204ABF" wp14:editId="41E03889">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14:paraId="4AF25037" w14:textId="77777777"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51E5AD9F" wp14:editId="73427C08">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589D45DA" wp14:editId="248D9B48">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14:paraId="4CFC26D8" w14:textId="77777777"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14:anchorId="678ADFE3" wp14:editId="55BBF349">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14:anchorId="26711FF9" wp14:editId="5CE44EE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14:anchorId="3DB2C2CA" wp14:editId="0DE789F1">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14:anchorId="06A38BC4" wp14:editId="4B358DEF">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14:anchorId="6092D859" wp14:editId="7C82B5F4">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14:anchorId="3D8B59DC" wp14:editId="26032F74">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14:anchorId="63404982" wp14:editId="3450EE4C">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14:anchorId="1FD2ACEF" wp14:editId="7040FFB3">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14:anchorId="089E5CAF" wp14:editId="3E56535B">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14:anchorId="10C8A33A" wp14:editId="7C2AA163">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14:anchorId="0A7E5173" wp14:editId="2B074D45">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14:anchorId="522C1526" wp14:editId="00343EC8">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006B16A5" w14:textId="77777777"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14:paraId="27507A2E"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14:anchorId="6F592850" wp14:editId="4A6C84F7">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4035E25B" wp14:editId="6E3982BD">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14:paraId="556C0011"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2F598A04" wp14:editId="191090F3">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2B95776C" wp14:editId="2013261B">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14:paraId="2B4B6AD9" w14:textId="77777777" w:rsidR="003C28CD" w:rsidRDefault="003C28CD" w:rsidP="003C28CD">
      <w:pPr>
        <w:pStyle w:val="B3"/>
        <w:rPr>
          <w:lang w:val="en-US"/>
        </w:rPr>
      </w:pPr>
      <w:r>
        <w:t>-</w:t>
      </w:r>
      <w:r>
        <w:tab/>
      </w:r>
      <w:r w:rsidRPr="00E9040D">
        <w:t>the UE shall use PUCCH format 1a/1b</w:t>
      </w:r>
      <w:r>
        <w:t>,</w:t>
      </w:r>
      <w:r w:rsidRPr="00E9040D">
        <w:t xml:space="preserve"> and</w:t>
      </w:r>
    </w:p>
    <w:p w14:paraId="074EE0C0" w14:textId="77777777"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14:anchorId="19A9924F" wp14:editId="195E9287">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5C2816DD" wp14:editId="0902039D">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2D516405" wp14:editId="2676E052">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14:anchorId="39886EB9" wp14:editId="420C8D3E">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14:anchorId="76935BC9" wp14:editId="0E352D2D">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14:paraId="7810D806" w14:textId="77777777"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14:anchorId="2912D444" wp14:editId="52660207">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2E68B1C4" wp14:editId="01788346">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14:anchorId="0750CA75" wp14:editId="41739C8F">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0B49E5D1" wp14:editId="2D024636">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14:anchorId="4B4C63CD" wp14:editId="4C9D95AD">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14:anchorId="5483DE65" wp14:editId="61F7ACA5">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14:paraId="393C59D0" w14:textId="77777777"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14:anchorId="75A71B9E" wp14:editId="26DB68E5">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4A53F3A1" wp14:editId="11B64A8C">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14:anchorId="19569548" wp14:editId="29A9BC61">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14:anchorId="6FACAB2E" wp14:editId="4E2FEAA9">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14:anchorId="1F4A456A" wp14:editId="7F55BC2F">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14:anchorId="17215E9F" wp14:editId="7637C3DD">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14:anchorId="5461E7C6" wp14:editId="4B0585C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14:anchorId="2DE8E307" wp14:editId="5A5A59EF">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14:anchorId="57391039" wp14:editId="433031D9">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14:anchorId="2AF53530" wp14:editId="1C0646BC">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14:anchorId="37D45B09" wp14:editId="68B53FB5">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14:anchorId="0C5A01FC" wp14:editId="740AE45B">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5B4E4F50" w14:textId="77777777"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14:paraId="6645863A"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14:anchorId="60E75FA8" wp14:editId="274D9FC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67F65BEB" wp14:editId="71313809">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14:paraId="143B5AEE"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083FA02B" wp14:editId="0BF03E82">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1A9AAD23" wp14:editId="3AF0DC2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14:paraId="441C199A" w14:textId="77777777"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14:anchorId="45398B3F" wp14:editId="4B9FBEA3">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14:paraId="050F0B2E" w14:textId="77777777" w:rsidR="003C28CD" w:rsidRDefault="003C28CD" w:rsidP="003C28CD">
      <w:pPr>
        <w:pStyle w:val="B4"/>
      </w:pPr>
      <w:r>
        <w:lastRenderedPageBreak/>
        <w:t>-</w:t>
      </w:r>
      <w:r>
        <w:tab/>
      </w:r>
      <w:r w:rsidRPr="00E9040D">
        <w:t xml:space="preserve">If EPDCCH-PRB-set </w:t>
      </w:r>
      <w:r w:rsidR="009C2C3F">
        <w:rPr>
          <w:noProof/>
          <w:position w:val="-10"/>
        </w:rPr>
        <w:drawing>
          <wp:inline distT="0" distB="0" distL="0" distR="0" wp14:anchorId="4A614962" wp14:editId="11490A19">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2D2C9C35" w14:textId="77777777" w:rsidR="003C28CD" w:rsidRPr="00E9040D" w:rsidRDefault="009F325B" w:rsidP="003C28CD">
      <w:pPr>
        <w:pStyle w:val="B4"/>
      </w:pPr>
      <w:r>
        <w:tab/>
      </w:r>
      <w:r w:rsidR="009C2C3F">
        <w:rPr>
          <w:noProof/>
        </w:rPr>
        <w:drawing>
          <wp:inline distT="0" distB="0" distL="0" distR="0" wp14:anchorId="3A151E39" wp14:editId="573552F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23717572" w14:textId="77777777" w:rsidR="003C28CD" w:rsidRDefault="003C28CD" w:rsidP="003C28CD">
      <w:pPr>
        <w:pStyle w:val="B4"/>
      </w:pPr>
      <w:r>
        <w:t>-</w:t>
      </w:r>
      <w:r>
        <w:tab/>
      </w:r>
      <w:r w:rsidRPr="00E9040D">
        <w:t xml:space="preserve">If EPDCCH-PRB-set </w:t>
      </w:r>
      <w:r w:rsidR="009C2C3F">
        <w:rPr>
          <w:noProof/>
          <w:position w:val="-10"/>
        </w:rPr>
        <w:drawing>
          <wp:inline distT="0" distB="0" distL="0" distR="0" wp14:anchorId="33BBA00C" wp14:editId="3FF7C48D">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52B3683C" w14:textId="77777777" w:rsidR="003C28CD" w:rsidRPr="00E9040D" w:rsidRDefault="009F325B" w:rsidP="003C28CD">
      <w:pPr>
        <w:pStyle w:val="B4"/>
      </w:pPr>
      <w:r>
        <w:tab/>
      </w:r>
      <w:r w:rsidR="009C2C3F">
        <w:rPr>
          <w:noProof/>
        </w:rPr>
        <w:drawing>
          <wp:inline distT="0" distB="0" distL="0" distR="0" wp14:anchorId="1F3C270C" wp14:editId="61B2B852">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7B2AD1F" w14:textId="77777777"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14:anchorId="20560E23" wp14:editId="20692138">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14:anchorId="7C2C2646" wp14:editId="44C54FD4">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14:anchorId="6094505B" wp14:editId="34DB92D1">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14:anchorId="669C3B02" wp14:editId="1290A8D3">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14:anchorId="52A96C1C" wp14:editId="48A5569F">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14:anchorId="09F8F38C" wp14:editId="2EA3F6E9">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14:anchorId="63441332" wp14:editId="45A15B1A">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14:anchorId="5A30CA89" wp14:editId="1CD6DEA9">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14:anchorId="7A28BAA7" wp14:editId="078DA0E4">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14:anchorId="5F6206FE" wp14:editId="4EB33901">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14:anchorId="4C9EC96F" wp14:editId="02A27AA6">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14:anchorId="2E47E52F" wp14:editId="172FFC5E">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14:anchorId="26F166C9" wp14:editId="1600EF2F">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14:anchorId="3CE4A076" wp14:editId="29ECA629">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14:anchorId="76AF3DD2" wp14:editId="3BE393B5">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14:anchorId="24A64851" wp14:editId="1A3122CB">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14:anchorId="6A1097A4" wp14:editId="19965CE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14:anchorId="3875BF3D" wp14:editId="1836540A">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14:anchorId="7742C50B" wp14:editId="578E26CA">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14:anchorId="0372ED87" wp14:editId="6B0EF4DC">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14:anchorId="37D48B31" wp14:editId="6FECA699">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14:anchorId="64C02694" wp14:editId="3A94E44B">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14:anchorId="7D06D3A1" wp14:editId="09F1C526">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14:anchorId="1B24E772" wp14:editId="71CFD36F">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14:anchorId="4CEF2D0E" wp14:editId="0EA042F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14:anchorId="3534A44A" wp14:editId="3F8F8014">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14:anchorId="7F3146E5" wp14:editId="2079B1E9">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14:anchorId="77AAEEB7" wp14:editId="7394CFB9">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14:paraId="2CA86A9C" w14:textId="77777777"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14:paraId="540EAF2C"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14:anchorId="2EF1E61E" wp14:editId="1115D4C2">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0D8FD160" wp14:editId="615FFA82">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14:paraId="52631648" w14:textId="77777777"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3A1A34A1" wp14:editId="1A61D171">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35ACA46F" wp14:editId="3B2CFBA2">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14:paraId="3E5AA631" w14:textId="77777777"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14:anchorId="47BE505D" wp14:editId="6B1DE9CE">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14:paraId="36A67E11" w14:textId="77777777" w:rsidR="003C28CD" w:rsidRDefault="003C28CD" w:rsidP="003C28CD">
      <w:pPr>
        <w:pStyle w:val="B4"/>
      </w:pPr>
      <w:r>
        <w:t>-</w:t>
      </w:r>
      <w:r>
        <w:tab/>
      </w:r>
      <w:r w:rsidRPr="00E9040D">
        <w:t xml:space="preserve">if EPDCCH-PRB-set </w:t>
      </w:r>
      <w:r w:rsidR="009C2C3F">
        <w:rPr>
          <w:noProof/>
        </w:rPr>
        <w:drawing>
          <wp:inline distT="0" distB="0" distL="0" distR="0" wp14:anchorId="759F84DC" wp14:editId="03B8E409">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2C3F2AF8" w14:textId="77777777" w:rsidR="003C28CD" w:rsidRPr="00E9040D" w:rsidRDefault="009F325B" w:rsidP="003C28CD">
      <w:pPr>
        <w:pStyle w:val="B4"/>
      </w:pPr>
      <w:r>
        <w:tab/>
      </w:r>
      <w:r w:rsidR="009C2C3F">
        <w:rPr>
          <w:noProof/>
          <w:position w:val="-28"/>
        </w:rPr>
        <w:drawing>
          <wp:inline distT="0" distB="0" distL="0" distR="0" wp14:anchorId="6710E756" wp14:editId="0E87C5AE">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0E6028F0" w14:textId="77777777" w:rsidR="003C28CD" w:rsidRDefault="003C28CD" w:rsidP="003C28CD">
      <w:pPr>
        <w:pStyle w:val="B4"/>
      </w:pPr>
      <w:r>
        <w:t>-</w:t>
      </w:r>
      <w:r>
        <w:tab/>
      </w:r>
      <w:r w:rsidRPr="00E9040D">
        <w:t xml:space="preserve">if EPDCCH-PRB-set </w:t>
      </w:r>
      <w:r w:rsidR="009C2C3F">
        <w:rPr>
          <w:noProof/>
        </w:rPr>
        <w:drawing>
          <wp:inline distT="0" distB="0" distL="0" distR="0" wp14:anchorId="09B76C38" wp14:editId="5CBF692C">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1A0F458C" w14:textId="77777777" w:rsidR="003C28CD" w:rsidRPr="00E9040D" w:rsidRDefault="009F325B" w:rsidP="003C28CD">
      <w:pPr>
        <w:pStyle w:val="B4"/>
      </w:pPr>
      <w:r>
        <w:tab/>
      </w:r>
      <w:r w:rsidR="009C2C3F">
        <w:rPr>
          <w:noProof/>
        </w:rPr>
        <w:drawing>
          <wp:inline distT="0" distB="0" distL="0" distR="0" wp14:anchorId="3632AC1B" wp14:editId="51014998">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56EBD4D7" w14:textId="77777777" w:rsidR="003C28CD" w:rsidRDefault="003C28CD" w:rsidP="003C28CD">
      <w:pPr>
        <w:pStyle w:val="B4"/>
        <w:rPr>
          <w:rFonts w:eastAsia="SimSun"/>
          <w:lang w:val="en-US" w:eastAsia="zh-CN"/>
        </w:rPr>
      </w:pPr>
      <w:r>
        <w:rPr>
          <w:rFonts w:eastAsia="SimSun"/>
          <w:lang w:val="en-US" w:eastAsia="zh-CN"/>
        </w:rPr>
        <w:lastRenderedPageBreak/>
        <w:tab/>
        <w:t>where</w:t>
      </w:r>
    </w:p>
    <w:p w14:paraId="305112CC" w14:textId="77777777"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14:anchorId="3971387E" wp14:editId="4790FF4F">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14:anchorId="209F42C2" wp14:editId="18D0C3C7">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1BF35EB8" wp14:editId="62857FE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14:anchorId="368795B5" wp14:editId="0A8718B9">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14:paraId="314AFC05" w14:textId="77777777"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14:anchorId="7BCC2E1F" wp14:editId="63124EF3">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14:anchorId="506BAB80" wp14:editId="4D9F2491">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14:anchorId="6D4AAB0F" wp14:editId="64915D3A">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14:anchorId="37B260CC" wp14:editId="51384D12">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14:paraId="24B3127A" w14:textId="77777777"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14:anchorId="77F19902" wp14:editId="0A87CA08">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165E4264" wp14:editId="3925B39F">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14:anchorId="7668A490" wp14:editId="277E254B">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2D698730" wp14:editId="44740737">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3245AD76" wp14:editId="361C5199">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77732A3A" wp14:editId="1827F67F">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502830B1" wp14:editId="30E0C5E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3A13F878" wp14:editId="2B2FE21F">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14:anchorId="67028086" wp14:editId="66097689">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14154827" wp14:editId="0F7DC69B">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14:anchorId="6738D1E4" wp14:editId="09D910C4">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14:anchorId="6764E91F" wp14:editId="255033C3">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14:anchorId="10DE9017" wp14:editId="454A8A7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14:anchorId="57ADBA7C" wp14:editId="3ED8120B">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14:anchorId="02391886" wp14:editId="636E8F1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14:paraId="04D890D0" w14:textId="77777777"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14:anchorId="23735679" wp14:editId="1AC91B87">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3031CD08" wp14:editId="01936E39">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14:anchorId="0FF82AAC" wp14:editId="3E89B12C">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435EBC2A" wp14:editId="24656AE1">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14:anchorId="61C2087C" wp14:editId="6BCC7993">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14:anchorId="1E60F843" wp14:editId="0920DF8F">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14:anchorId="4D2D33C9" wp14:editId="5A2880C2">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5EE06B0A" wp14:editId="6277534B">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14:anchorId="16C35D55" wp14:editId="5FE04DBC">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3B13068E" wp14:editId="63EF4695">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14:anchorId="6D73A987" wp14:editId="093B935C">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4D90F8E1" wp14:editId="4DA89C04">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14:paraId="033841C6" w14:textId="77777777" w:rsidR="003C28CD" w:rsidRDefault="003C28CD" w:rsidP="003C28CD">
      <w:pPr>
        <w:pStyle w:val="B1"/>
      </w:pPr>
      <w:r>
        <w:t>-</w:t>
      </w:r>
      <w:r>
        <w:tab/>
      </w:r>
      <w:r w:rsidRPr="00E9040D">
        <w:t xml:space="preserve">for </w:t>
      </w:r>
      <w:r w:rsidR="009C2C3F">
        <w:rPr>
          <w:noProof/>
          <w:position w:val="-4"/>
        </w:rPr>
        <w:drawing>
          <wp:inline distT="0" distB="0" distL="0" distR="0" wp14:anchorId="58761BD8" wp14:editId="461717DE">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14:paraId="204003FA" w14:textId="77777777"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14:anchorId="7EFB76C9" wp14:editId="100906BE">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4554551B" wp14:editId="4F51BB7C">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14:paraId="52E54665" w14:textId="77777777"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14:anchorId="0D925340" wp14:editId="4190718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5D5F1EA1" wp14:editId="2526EC3E">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14:paraId="40CA607E" w14:textId="77777777"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6141D39F" wp14:editId="35607772">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50D30D7B" wp14:editId="4BB902F2">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14:paraId="2EE48669" w14:textId="77777777"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14:anchorId="13B2E0E6" wp14:editId="506A8902">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14:anchorId="2216E712" wp14:editId="63AB731B">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14:anchorId="436BBD48" wp14:editId="17495145">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14:anchorId="72BF7CEF" wp14:editId="3728D7DB">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14:anchorId="34EDD04A" wp14:editId="225C77A8">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14:anchorId="50673A87" wp14:editId="233D265C">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14:anchorId="7BF55EAD" wp14:editId="0F3E0916">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14:anchorId="59EF5CBE" wp14:editId="4EC5D75D">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14:anchorId="16E3EBAC" wp14:editId="40D4D3A4">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14:anchorId="3FC81039" wp14:editId="792325C8">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14:paraId="10052C4F" w14:textId="77777777"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14:anchorId="546D6A02" wp14:editId="0488AE6A">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14:anchorId="0A97CA44" wp14:editId="7C373731">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14:anchorId="6D4D3E3F" wp14:editId="4759E302">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14:anchorId="5E66A1C3" wp14:editId="22588E1C">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14:anchorId="3A507A99" wp14:editId="3C7C22CA">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14:anchorId="014F65BF" wp14:editId="5DFEF301">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lastRenderedPageBreak/>
        <w:drawing>
          <wp:inline distT="0" distB="0" distL="0" distR="0" wp14:anchorId="18BD440F" wp14:editId="2FE8B876">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14:anchorId="0DF94583" wp14:editId="2EEC605F">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14:anchorId="3D39F5AD" wp14:editId="7392CD87">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14:anchorId="61E3B285" wp14:editId="77448988">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14:paraId="31819516" w14:textId="77777777"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14:anchorId="1B5D11DB" wp14:editId="5C82C451">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14:anchorId="1FB23563" wp14:editId="12B6E844">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14:paraId="53414448" w14:textId="77777777"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14:anchorId="0DF92F41" wp14:editId="2B968D15">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49AF2882" wp14:editId="5FB1E0CF">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460A6062" wp14:editId="17205AC2">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14:anchorId="4F467F12" wp14:editId="5E85B106">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14:anchorId="49E52B11" wp14:editId="77B1F6A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14:paraId="09E56F74" w14:textId="77777777"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14:anchorId="014F54F6" wp14:editId="5B7B0628">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14:anchorId="19A80D7E" wp14:editId="5F1A5B5C">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14:anchorId="112FC84B" wp14:editId="71239FFD">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14:anchorId="7EBD9655" wp14:editId="4A3D2A99">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14:anchorId="279802D4" wp14:editId="0DB1514A">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14:anchorId="6688484A" wp14:editId="154A38DE">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14:paraId="41F15AD4" w14:textId="77777777"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14:anchorId="5B746B66" wp14:editId="1C48FE3A">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14:anchorId="374DA633" wp14:editId="38EDD608">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14:anchorId="1738D324" wp14:editId="7A08C492">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14:anchorId="3D6A1398" wp14:editId="297E801E">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14:anchorId="7505C6D4" wp14:editId="79A99B3D">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7AB56679" wp14:editId="1C291EC7">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14:anchorId="708E84A4" wp14:editId="26838B4E">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14:anchorId="1F83EF67" wp14:editId="23840182">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14:anchorId="1A3AAFD2" wp14:editId="5877CBBA">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14:paraId="63365EDD" w14:textId="77777777"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14:anchorId="06CF8081" wp14:editId="618197D9">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14:anchorId="43AB4882" wp14:editId="1D09738D">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 xml:space="preserve">HARQ-ACK(0) is the ACK/NACK/DTX </w:t>
      </w:r>
      <w:proofErr w:type="spellStart"/>
      <w:r w:rsidRPr="00E9040D">
        <w:rPr>
          <w:rFonts w:hint="eastAsia"/>
          <w:sz w:val="19"/>
          <w:szCs w:val="19"/>
          <w:lang w:eastAsia="zh-CN"/>
        </w:rPr>
        <w:t>respons</w:t>
      </w:r>
      <w:proofErr w:type="spellEnd"/>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proofErr w:type="spellStart"/>
      <w:r w:rsidRPr="00E9040D">
        <w:rPr>
          <w:sz w:val="19"/>
          <w:szCs w:val="19"/>
          <w:lang w:eastAsia="zh-CN"/>
        </w:rPr>
        <w:t>tran</w:t>
      </w:r>
      <w:proofErr w:type="spellEnd"/>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proofErr w:type="spellStart"/>
      <w:r w:rsidRPr="00E9040D">
        <w:rPr>
          <w:sz w:val="19"/>
          <w:szCs w:val="19"/>
          <w:lang w:eastAsia="zh-CN"/>
        </w:rPr>
        <w:t>tran</w:t>
      </w:r>
      <w:proofErr w:type="spellEnd"/>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14:paraId="37E23B0C" w14:textId="77777777" w:rsidR="003C28CD" w:rsidRDefault="003C28CD" w:rsidP="003C28CD">
      <w:pPr>
        <w:pStyle w:val="B1"/>
      </w:pPr>
      <w:r>
        <w:t>-</w:t>
      </w:r>
      <w:r>
        <w:tab/>
      </w:r>
      <w:r w:rsidRPr="00E9040D">
        <w:t xml:space="preserve">for </w:t>
      </w:r>
      <w:r w:rsidR="009C2C3F">
        <w:rPr>
          <w:noProof/>
          <w:position w:val="-4"/>
        </w:rPr>
        <w:drawing>
          <wp:inline distT="0" distB="0" distL="0" distR="0" wp14:anchorId="0EA2B746" wp14:editId="135DC41C">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14:paraId="7D001160" w14:textId="77777777"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14:anchorId="0F392B2F" wp14:editId="1F3A68B7">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1ED008A1" wp14:editId="2DE7BB4B">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14:paraId="06A77DCC" w14:textId="77777777"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14:anchorId="2E08E591" wp14:editId="265BC3CB">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29730D9A" wp14:editId="3DDD9208">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14:paraId="6291C091" w14:textId="77777777"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14:anchorId="78380283" wp14:editId="17C551FB">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07E6BD5D" wp14:editId="39FB4E96">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14:paraId="0C956321" w14:textId="77777777"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14:anchorId="79029400" wp14:editId="72F4B716">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14:anchorId="3120C732" wp14:editId="51869AE9">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14:anchorId="33F1BD01" wp14:editId="5BEC9977">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14:anchorId="1EC85CB9" wp14:editId="0799EDAB">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14:anchorId="373F5F09" wp14:editId="152DB2AA">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14:anchorId="152BE7CC" wp14:editId="50682DE3">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14:anchorId="47B540D2" wp14:editId="0F848C96">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14:anchorId="6B12173A" wp14:editId="301209E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14:anchorId="3F11AF51" wp14:editId="247F8135">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14:anchorId="4A8C8C5F" wp14:editId="0CF1E23F">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14:paraId="5A08A468" w14:textId="77777777"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14:anchorId="3681342C" wp14:editId="15BB590C">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14:anchorId="4F53EBC3" wp14:editId="61887FD7">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14:paraId="18980532" w14:textId="77777777" w:rsidR="003C28CD" w:rsidRDefault="003C28CD" w:rsidP="003C28CD">
      <w:pPr>
        <w:pStyle w:val="B5"/>
        <w:ind w:left="1986"/>
      </w:pPr>
      <w:r>
        <w:t>-</w:t>
      </w:r>
      <w:r>
        <w:tab/>
      </w:r>
      <w:r w:rsidRPr="00E9040D">
        <w:t xml:space="preserve">If EPDCCH-PRB-set </w:t>
      </w:r>
      <w:r w:rsidR="009C2C3F">
        <w:rPr>
          <w:noProof/>
          <w:position w:val="-10"/>
        </w:rPr>
        <w:drawing>
          <wp:inline distT="0" distB="0" distL="0" distR="0" wp14:anchorId="4C9D3971" wp14:editId="46B171D4">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1B0C19B8" w14:textId="77777777" w:rsidR="003C28CD" w:rsidRPr="00E9040D" w:rsidRDefault="009F325B" w:rsidP="003C28CD">
      <w:pPr>
        <w:pStyle w:val="B5"/>
        <w:ind w:left="1986"/>
      </w:pPr>
      <w:r>
        <w:tab/>
      </w:r>
      <w:r w:rsidR="009C2C3F">
        <w:rPr>
          <w:noProof/>
        </w:rPr>
        <w:drawing>
          <wp:inline distT="0" distB="0" distL="0" distR="0" wp14:anchorId="20689A53" wp14:editId="67F5207E">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A43776B" w14:textId="77777777" w:rsidR="003C28CD" w:rsidRDefault="003C28CD" w:rsidP="003C28CD">
      <w:pPr>
        <w:pStyle w:val="B5"/>
        <w:ind w:left="1986"/>
      </w:pPr>
      <w:r>
        <w:t>-</w:t>
      </w:r>
      <w:r>
        <w:tab/>
      </w:r>
      <w:r w:rsidRPr="00E9040D">
        <w:t xml:space="preserve">If EPDCCH-PRB-set </w:t>
      </w:r>
      <w:r w:rsidR="009C2C3F">
        <w:rPr>
          <w:noProof/>
          <w:position w:val="-10"/>
        </w:rPr>
        <w:drawing>
          <wp:inline distT="0" distB="0" distL="0" distR="0" wp14:anchorId="41EC6068" wp14:editId="243B5F6F">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494919F7" w14:textId="77777777" w:rsidR="003C28CD" w:rsidRPr="00E9040D" w:rsidRDefault="009F325B" w:rsidP="003C28CD">
      <w:pPr>
        <w:pStyle w:val="B5"/>
        <w:ind w:left="1986"/>
      </w:pPr>
      <w:r>
        <w:tab/>
      </w:r>
      <w:r w:rsidR="009C2C3F">
        <w:rPr>
          <w:noProof/>
        </w:rPr>
        <w:drawing>
          <wp:inline distT="0" distB="0" distL="0" distR="0" wp14:anchorId="14C8DD26" wp14:editId="78D8BAA4">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475E742" w14:textId="77777777"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14:anchorId="2D7D1C7E" wp14:editId="33BACB71">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14:anchorId="201B7456" wp14:editId="584AC941">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14:anchorId="48179D6D" wp14:editId="4CFF3E21">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14:anchorId="76FF6887" wp14:editId="3F59FC81">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14:anchorId="7A38A545" wp14:editId="6A29420C">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14:anchorId="4BD7BB79" wp14:editId="2E3FE72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14:anchorId="64928C1E" wp14:editId="65163E67">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14:anchorId="2164D7A7" wp14:editId="34B1DA2A">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14:anchorId="260B5573" wp14:editId="1BD9EE9A">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14:anchorId="12A34AE9" wp14:editId="1D7D92A1">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14:anchorId="756EF6FD" wp14:editId="3D063335">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14:anchorId="31E7564A" wp14:editId="12E62D27">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14:anchorId="235EE399" wp14:editId="0A4E216D">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14:anchorId="726518F4" wp14:editId="2B7B37FC">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14:anchorId="311F9564" wp14:editId="23B2E4D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14:anchorId="2100BDFB" wp14:editId="3485056D">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14:anchorId="6E2DE5C2" wp14:editId="71D44866">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14:anchorId="77EA53E2" wp14:editId="73A0F56B">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14:anchorId="00F3EE81" wp14:editId="29117C3E">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14:anchorId="1ED824E7" wp14:editId="650C70BE">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14:anchorId="294E21C6" wp14:editId="35726493">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14:anchorId="0089255C" wp14:editId="286AF89D">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14:anchorId="2AD06FBC" wp14:editId="195B5654">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14:anchorId="600B9A3C" wp14:editId="3828DD75">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14:anchorId="12C491A5" wp14:editId="1A142D01">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14:anchorId="130F2C79" wp14:editId="4829DEC5">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14:paraId="0A35903E" w14:textId="77777777"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14:anchorId="095409FB" wp14:editId="780F909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14:anchorId="0829CEDD" wp14:editId="46F1B326">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14:paraId="43EB5604" w14:textId="77777777" w:rsidR="003C28CD" w:rsidRDefault="003C28CD" w:rsidP="003C28CD">
      <w:pPr>
        <w:pStyle w:val="B5"/>
        <w:ind w:left="1986"/>
      </w:pPr>
      <w:r>
        <w:t>-</w:t>
      </w:r>
      <w:r>
        <w:tab/>
      </w:r>
      <w:r w:rsidRPr="00E9040D">
        <w:t xml:space="preserve">If EPDCCH-PRB-set </w:t>
      </w:r>
      <w:r w:rsidR="009C2C3F">
        <w:rPr>
          <w:noProof/>
        </w:rPr>
        <w:drawing>
          <wp:inline distT="0" distB="0" distL="0" distR="0" wp14:anchorId="4172A1DB" wp14:editId="65B81B5C">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364FB9D6" w14:textId="77777777" w:rsidR="003C28CD" w:rsidRPr="008C2B1A" w:rsidRDefault="009F325B" w:rsidP="003C28CD">
      <w:pPr>
        <w:pStyle w:val="B5"/>
        <w:ind w:left="1986"/>
      </w:pPr>
      <w:r>
        <w:tab/>
      </w:r>
      <w:r w:rsidR="009C2C3F">
        <w:rPr>
          <w:noProof/>
          <w:position w:val="-28"/>
        </w:rPr>
        <w:drawing>
          <wp:inline distT="0" distB="0" distL="0" distR="0" wp14:anchorId="62FE793A" wp14:editId="577D99FC">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2B990D2D" w14:textId="77777777" w:rsidR="003C28CD" w:rsidRDefault="003C28CD" w:rsidP="003C28CD">
      <w:pPr>
        <w:pStyle w:val="B5"/>
        <w:ind w:left="1986"/>
      </w:pPr>
      <w:r>
        <w:t>-</w:t>
      </w:r>
      <w:r>
        <w:tab/>
      </w:r>
      <w:r w:rsidRPr="00E9040D">
        <w:t xml:space="preserve">If EPDCCH-PRB-set </w:t>
      </w:r>
      <w:r w:rsidR="009C2C3F">
        <w:rPr>
          <w:noProof/>
        </w:rPr>
        <w:drawing>
          <wp:inline distT="0" distB="0" distL="0" distR="0" wp14:anchorId="08893251" wp14:editId="125BF1C5">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299B474C" w14:textId="77777777" w:rsidR="003C28CD" w:rsidRPr="008C2B1A" w:rsidRDefault="009F325B" w:rsidP="003C28CD">
      <w:pPr>
        <w:pStyle w:val="B5"/>
        <w:ind w:left="1986"/>
      </w:pPr>
      <w:r>
        <w:tab/>
      </w:r>
      <w:r w:rsidR="009C2C3F">
        <w:rPr>
          <w:noProof/>
          <w:position w:val="-32"/>
        </w:rPr>
        <w:drawing>
          <wp:inline distT="0" distB="0" distL="0" distR="0" wp14:anchorId="6C56C9B6" wp14:editId="58853F54">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50B012E" w14:textId="77777777" w:rsidR="003C28CD" w:rsidRDefault="003C28CD" w:rsidP="003C28CD">
      <w:pPr>
        <w:pStyle w:val="B5"/>
        <w:ind w:left="1986"/>
        <w:rPr>
          <w:rFonts w:eastAsia="SimSun"/>
          <w:lang w:val="en-US" w:eastAsia="zh-CN"/>
        </w:rPr>
      </w:pPr>
      <w:r>
        <w:rPr>
          <w:rFonts w:eastAsia="SimSun"/>
          <w:lang w:val="en-US" w:eastAsia="zh-CN"/>
        </w:rPr>
        <w:tab/>
        <w:t>where</w:t>
      </w:r>
    </w:p>
    <w:p w14:paraId="523921FE" w14:textId="77777777" w:rsidR="003C28CD" w:rsidRPr="008C2B1A" w:rsidRDefault="003C28CD" w:rsidP="003C28CD">
      <w:pPr>
        <w:pStyle w:val="B5"/>
        <w:ind w:left="2270"/>
      </w:pPr>
      <w:r>
        <w:lastRenderedPageBreak/>
        <w:t>-</w:t>
      </w:r>
      <w:r>
        <w:tab/>
      </w:r>
      <w:r w:rsidRPr="008C2B1A">
        <w:t xml:space="preserve">if the value of </w:t>
      </w:r>
      <w:r w:rsidR="009C2C3F">
        <w:rPr>
          <w:noProof/>
        </w:rPr>
        <w:drawing>
          <wp:inline distT="0" distB="0" distL="0" distR="0" wp14:anchorId="0ADB6F3B" wp14:editId="1F46EBA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14:anchorId="7ECA0DA5" wp14:editId="287A7FCF">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14:anchorId="7E85EE41" wp14:editId="73122D72">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14:anchorId="1B6655BE" wp14:editId="3FF42015">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14:paraId="74D9F6C5" w14:textId="77777777"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14:anchorId="137F991A" wp14:editId="21213B43">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14:anchorId="12EB3164" wp14:editId="63D277B5">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14:anchorId="1C47454E" wp14:editId="753A800C">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14:anchorId="604F4DD5" wp14:editId="5D69DFC9">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14:paraId="68DCDA2D" w14:textId="77777777"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14:anchorId="41BB0214" wp14:editId="3E4B8DDC">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14:anchorId="738E0D88" wp14:editId="2BAA07BA">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14:anchorId="34F74502" wp14:editId="0D1F40C9">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14:anchorId="03051772" wp14:editId="75611B45">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14:anchorId="29602260" wp14:editId="68139477">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14:anchorId="52338008" wp14:editId="1CC394D7">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14:anchorId="1631BF18" wp14:editId="0D7CBE09">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14:anchorId="0593093C" wp14:editId="74D5EB7B">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14:anchorId="4DB7BFB9" wp14:editId="1D4307BB">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14:anchorId="2F8C5D83" wp14:editId="36EC367E">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14:anchorId="1EF359B1" wp14:editId="78C48D93">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14:anchorId="27783C09" wp14:editId="4AA3F405">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14:anchorId="0ED539FD" wp14:editId="251E4E0B">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14:paraId="7BAADEDD" w14:textId="77777777"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14:anchorId="16A4B924" wp14:editId="485F55F2">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14:anchorId="0C7103C7" wp14:editId="66AA9B1E">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proofErr w:type="spellStart"/>
      <w:r w:rsidRPr="00E9040D">
        <w:rPr>
          <w:lang w:eastAsia="zh-CN"/>
        </w:rPr>
        <w:t>tran</w:t>
      </w:r>
      <w:proofErr w:type="spellEnd"/>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proofErr w:type="spellStart"/>
      <w:r w:rsidRPr="00E9040D">
        <w:rPr>
          <w:lang w:eastAsia="zh-CN"/>
        </w:rPr>
        <w:t>tran</w:t>
      </w:r>
      <w:proofErr w:type="spellEnd"/>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14:paraId="6534C16A" w14:textId="77777777"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14:anchorId="3A0DC616" wp14:editId="3D74FAF5">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4BCC4EFD" wp14:editId="77FF0C69">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14:paraId="33ECE689" w14:textId="77777777"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14:anchorId="0E8C0372" wp14:editId="2C6CE416">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6876F841" wp14:editId="371ED4C4">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14:paraId="2254E63F" w14:textId="77777777"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w14:anchorId="34D54669">
          <v:shape id="_x0000_i1247" type="#_x0000_t75" style="width:28.8pt;height:14.4pt" o:ole="">
            <v:imagedata r:id="rId794" o:title=""/>
          </v:shape>
          <o:OLEObject Type="Embed" ProgID="Equation.3" ShapeID="_x0000_i1247" DrawAspect="Content" ObjectID="_1685804519" r:id="rId795"/>
        </w:object>
      </w:r>
      <w:r w:rsidRPr="00E9040D">
        <w:t xml:space="preserve">, where </w:t>
      </w:r>
      <w:r w:rsidRPr="008C61B1">
        <w:rPr>
          <w:rFonts w:eastAsia="SimSun"/>
          <w:position w:val="-6"/>
          <w:lang w:eastAsia="zh-CN"/>
        </w:rPr>
        <w:object w:dxaOrig="620" w:dyaOrig="279" w14:anchorId="74FAF080">
          <v:shape id="_x0000_i1248" type="#_x0000_t75" style="width:28.8pt;height:14.4pt" o:ole="">
            <v:imagedata r:id="rId796" o:title=""/>
          </v:shape>
          <o:OLEObject Type="Embed" ProgID="Equation.3" ShapeID="_x0000_i1248" DrawAspect="Content" ObjectID="_1685804520" r:id="rId797"/>
        </w:object>
      </w:r>
      <w:r w:rsidRPr="00E9040D">
        <w:t xml:space="preserve"> </w:t>
      </w:r>
      <w:r>
        <w:rPr>
          <w:rFonts w:eastAsia="SimSun" w:hint="eastAsia"/>
          <w:lang w:val="en-US" w:eastAsia="zh-CN"/>
        </w:rPr>
        <w:t>on a secondary cell,</w:t>
      </w:r>
    </w:p>
    <w:p w14:paraId="2E11B583" w14:textId="77777777"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w14:anchorId="59E94DD8">
          <v:shape id="_x0000_i1249" type="#_x0000_t75" style="width:21.6pt;height:14.4pt" o:ole="">
            <v:imagedata r:id="rId56" o:title=""/>
          </v:shape>
          <o:OLEObject Type="Embed" ProgID="Equation.3" ShapeID="_x0000_i1249" DrawAspect="Content" ObjectID="_1685804521" r:id="rId798"/>
        </w:object>
      </w:r>
      <w:r>
        <w:rPr>
          <w:rFonts w:eastAsia="SimSun" w:hint="eastAsia"/>
          <w:lang w:eastAsia="zh-CN"/>
        </w:rPr>
        <w:t xml:space="preserve"> and scheduling request bit </w:t>
      </w:r>
      <w:r w:rsidRPr="002A7ADF">
        <w:rPr>
          <w:position w:val="-6"/>
        </w:rPr>
        <w:object w:dxaOrig="440" w:dyaOrig="320" w14:anchorId="665C2E4F">
          <v:shape id="_x0000_i1250" type="#_x0000_t75" style="width:14.4pt;height:14.4pt" o:ole="">
            <v:imagedata r:id="rId233" o:title=""/>
          </v:shape>
          <o:OLEObject Type="Embed" ProgID="Equation.3" ShapeID="_x0000_i1250" DrawAspect="Content" ObjectID="_1685804522" r:id="rId799"/>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w14:anchorId="79697A8A">
          <v:shape id="_x0000_i1251" type="#_x0000_t75" style="width:21.6pt;height:14.4pt" o:ole="">
            <v:imagedata r:id="rId62" o:title=""/>
          </v:shape>
          <o:OLEObject Type="Embed" ProgID="Equation.3" ShapeID="_x0000_i1251" DrawAspect="Content" ObjectID="_1685804523" r:id="rId800"/>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w14:anchorId="5E8F0B46">
          <v:shape id="_x0000_i1252" type="#_x0000_t75" style="width:36pt;height:21.6pt" o:ole="">
            <v:imagedata r:id="rId801" o:title=""/>
          </v:shape>
          <o:OLEObject Type="Embed" ProgID="Equation.3" ShapeID="_x0000_i1252" DrawAspect="Content" ObjectID="_1685804524" r:id="rId802"/>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w14:anchorId="30B0621C">
          <v:shape id="_x0000_i1253" type="#_x0000_t75" style="width:36pt;height:21.6pt" o:ole="">
            <v:imagedata r:id="rId803" o:title=""/>
          </v:shape>
          <o:OLEObject Type="Embed" ProgID="Equation.3" ShapeID="_x0000_i1253" DrawAspect="Content" ObjectID="_1685804525" r:id="rId804"/>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w14:anchorId="79B0924D">
          <v:shape id="_x0000_i1254" type="#_x0000_t75" style="width:14.4pt;height:14.4pt" o:ole="">
            <v:imagedata r:id="rId805" o:title=""/>
          </v:shape>
          <o:OLEObject Type="Embed" ProgID="Equation.3" ShapeID="_x0000_i1254" DrawAspect="Content" ObjectID="_1685804526" r:id="rId806"/>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w14:anchorId="05E994C7">
          <v:shape id="_x0000_i1255" type="#_x0000_t75" style="width:36pt;height:21.6pt" o:ole="">
            <v:imagedata r:id="rId807" o:title=""/>
          </v:shape>
          <o:OLEObject Type="Embed" ProgID="Equation.3" ShapeID="_x0000_i1255" DrawAspect="Content" ObjectID="_1685804527" r:id="rId808"/>
        </w:object>
      </w:r>
      <w:r>
        <w:rPr>
          <w:rFonts w:eastAsia="SimSun" w:hint="eastAsia"/>
          <w:lang w:eastAsia="zh-CN"/>
        </w:rPr>
        <w:t xml:space="preserve"> is the smallest value in </w:t>
      </w:r>
      <w:r w:rsidRPr="00AA6D82">
        <w:rPr>
          <w:rFonts w:eastAsia="SimSun"/>
          <w:position w:val="-22"/>
          <w:lang w:eastAsia="zh-CN"/>
        </w:rPr>
        <w:object w:dxaOrig="600" w:dyaOrig="460" w14:anchorId="6CFD530F">
          <v:shape id="_x0000_i1256" type="#_x0000_t75" style="width:28.8pt;height:21.6pt" o:ole="">
            <v:imagedata r:id="rId809" o:title=""/>
          </v:shape>
          <o:OLEObject Type="Embed" ProgID="Equation.3" ShapeID="_x0000_i1256" DrawAspect="Content" ObjectID="_1685804528" r:id="rId810"/>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w14:anchorId="4D684C34">
          <v:shape id="_x0000_i1257" type="#_x0000_t75" style="width:50.4pt;height:21.6pt" o:ole="">
            <v:imagedata r:id="rId811" o:title=""/>
          </v:shape>
          <o:OLEObject Type="Embed" ProgID="Equation.3" ShapeID="_x0000_i1257" DrawAspect="Content" ObjectID="_1685804529" r:id="rId812"/>
        </w:object>
      </w:r>
      <w:r w:rsidRPr="00230D79">
        <w:rPr>
          <w:rFonts w:eastAsia="SimSun" w:hint="eastAsia"/>
          <w:lang w:eastAsia="zh-CN"/>
        </w:rPr>
        <w:t xml:space="preserve">on serving cell </w:t>
      </w:r>
      <w:r w:rsidRPr="00230D79">
        <w:rPr>
          <w:rFonts w:eastAsia="SimSun"/>
          <w:position w:val="-6"/>
          <w:lang w:eastAsia="zh-CN"/>
        </w:rPr>
        <w:object w:dxaOrig="220" w:dyaOrig="279" w14:anchorId="35403425">
          <v:shape id="_x0000_i1258" type="#_x0000_t75" style="width:14.4pt;height:14.4pt" o:ole="">
            <v:imagedata r:id="rId813" o:title=""/>
          </v:shape>
          <o:OLEObject Type="Embed" ProgID="Equation.3" ShapeID="_x0000_i1258" DrawAspect="Content" ObjectID="_1685804530" r:id="rId814"/>
        </w:object>
      </w:r>
      <w:r w:rsidRPr="00230D79">
        <w:rPr>
          <w:rFonts w:eastAsia="SimSun" w:hint="eastAsia"/>
          <w:lang w:eastAsia="zh-CN"/>
        </w:rPr>
        <w:t xml:space="preserve">and </w:t>
      </w:r>
      <w:r w:rsidRPr="00230D79">
        <w:rPr>
          <w:rFonts w:eastAsia="SimSun"/>
          <w:position w:val="-12"/>
          <w:lang w:eastAsia="zh-CN"/>
        </w:rPr>
        <w:object w:dxaOrig="1200" w:dyaOrig="360" w14:anchorId="7B1D2D54">
          <v:shape id="_x0000_i1259" type="#_x0000_t75" style="width:57.6pt;height:21.6pt" o:ole="">
            <v:imagedata r:id="rId815" o:title=""/>
          </v:shape>
          <o:OLEObject Type="Embed" ProgID="Equation.3" ShapeID="_x0000_i1259" DrawAspect="Content" ObjectID="_1685804531" r:id="rId816"/>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w14:anchorId="2960F111">
          <v:shape id="_x0000_i1260" type="#_x0000_t75" style="width:50.4pt;height:21.6pt" o:ole="">
            <v:imagedata r:id="rId811" o:title=""/>
          </v:shape>
          <o:OLEObject Type="Embed" ProgID="Equation.3" ShapeID="_x0000_i1260" DrawAspect="Content" ObjectID="_1685804532" r:id="rId817"/>
        </w:object>
      </w:r>
      <w:r w:rsidRPr="00230D79">
        <w:rPr>
          <w:rFonts w:eastAsia="SimSun" w:hint="eastAsia"/>
          <w:lang w:eastAsia="zh-CN"/>
        </w:rPr>
        <w:t xml:space="preserve"> on a serving cell </w:t>
      </w:r>
      <w:r w:rsidRPr="00230D79">
        <w:rPr>
          <w:rFonts w:eastAsia="SimSun"/>
          <w:position w:val="-6"/>
          <w:lang w:eastAsia="zh-CN"/>
        </w:rPr>
        <w:object w:dxaOrig="180" w:dyaOrig="220" w14:anchorId="070CF544">
          <v:shape id="_x0000_i1261" type="#_x0000_t75" style="width:7.2pt;height:14.4pt" o:ole="">
            <v:imagedata r:id="rId818" o:title=""/>
          </v:shape>
          <o:OLEObject Type="Embed" ProgID="Equation.3" ShapeID="_x0000_i1261" DrawAspect="Content" ObjectID="_1685804533" r:id="rId819"/>
        </w:object>
      </w:r>
      <w:r w:rsidRPr="00230D79">
        <w:rPr>
          <w:rFonts w:eastAsia="SimSun" w:hint="eastAsia"/>
          <w:lang w:eastAsia="zh-CN"/>
        </w:rPr>
        <w:t xml:space="preserve"> satisfying </w:t>
      </w:r>
      <w:r w:rsidRPr="00230D79">
        <w:rPr>
          <w:rFonts w:eastAsia="SimSun"/>
          <w:position w:val="-12"/>
          <w:lang w:eastAsia="zh-CN"/>
        </w:rPr>
        <w:object w:dxaOrig="1180" w:dyaOrig="360" w14:anchorId="1729EE3F">
          <v:shape id="_x0000_i1262" type="#_x0000_t75" style="width:57.6pt;height:21.6pt" o:ole="">
            <v:imagedata r:id="rId820" o:title=""/>
          </v:shape>
          <o:OLEObject Type="Embed" ProgID="Equation.3" ShapeID="_x0000_i1262" DrawAspect="Content" ObjectID="_1685804534" r:id="rId821"/>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w14:anchorId="3EA5B7BC">
          <v:shape id="_x0000_i1263" type="#_x0000_t75" style="width:50.4pt;height:21.6pt" o:ole="">
            <v:imagedata r:id="rId811" o:title=""/>
          </v:shape>
          <o:OLEObject Type="Embed" ProgID="Equation.3" ShapeID="_x0000_i1263" DrawAspect="Content" ObjectID="_1685804535" r:id="rId822"/>
        </w:object>
      </w:r>
      <w:r w:rsidRPr="00230D79">
        <w:rPr>
          <w:rFonts w:eastAsia="SimSun" w:hint="eastAsia"/>
          <w:lang w:eastAsia="zh-CN"/>
        </w:rPr>
        <w:t xml:space="preserve"> on any serving cell </w:t>
      </w:r>
      <w:r w:rsidRPr="00230D79">
        <w:rPr>
          <w:rFonts w:eastAsia="SimSun"/>
          <w:position w:val="-6"/>
          <w:lang w:eastAsia="zh-CN"/>
        </w:rPr>
        <w:object w:dxaOrig="180" w:dyaOrig="220" w14:anchorId="768680C2">
          <v:shape id="_x0000_i1264" type="#_x0000_t75" style="width:7.2pt;height:14.4pt" o:ole="">
            <v:imagedata r:id="rId818" o:title=""/>
          </v:shape>
          <o:OLEObject Type="Embed" ProgID="Equation.3" ShapeID="_x0000_i1264" DrawAspect="Content" ObjectID="_1685804536" r:id="rId823"/>
        </w:object>
      </w:r>
      <w:r w:rsidRPr="00230D79">
        <w:rPr>
          <w:rFonts w:eastAsia="SimSun" w:hint="eastAsia"/>
          <w:lang w:eastAsia="zh-CN"/>
        </w:rPr>
        <w:t xml:space="preserve"> satisfying</w:t>
      </w:r>
      <w:r w:rsidRPr="00230D79">
        <w:rPr>
          <w:rFonts w:eastAsia="SimSun"/>
          <w:position w:val="-12"/>
          <w:lang w:eastAsia="zh-CN"/>
        </w:rPr>
        <w:object w:dxaOrig="1180" w:dyaOrig="360" w14:anchorId="21068E09">
          <v:shape id="_x0000_i1265" type="#_x0000_t75" style="width:57.6pt;height:21.6pt" o:ole="">
            <v:imagedata r:id="rId820" o:title=""/>
          </v:shape>
          <o:OLEObject Type="Embed" ProgID="Equation.3" ShapeID="_x0000_i1265" DrawAspect="Content" ObjectID="_1685804537" r:id="rId824"/>
        </w:object>
      </w:r>
      <w:r w:rsidRPr="00230D79">
        <w:t>.</w:t>
      </w:r>
    </w:p>
    <w:p w14:paraId="786D2606" w14:textId="77777777" w:rsidR="003C28CD" w:rsidRPr="00552613" w:rsidRDefault="003C28CD" w:rsidP="003C28CD">
      <w:pPr>
        <w:pStyle w:val="B2"/>
        <w:rPr>
          <w:rFonts w:eastAsia="SimSun"/>
          <w:lang w:eastAsia="zh-CN"/>
        </w:rPr>
      </w:pPr>
      <w:r w:rsidRPr="004473A0">
        <w:lastRenderedPageBreak/>
        <w:t>-</w:t>
      </w:r>
      <w:r w:rsidRPr="004473A0">
        <w:tab/>
      </w:r>
      <w:r w:rsidRPr="00230D79">
        <w:rPr>
          <w:rFonts w:eastAsia="SimSun" w:hint="eastAsia"/>
          <w:lang w:eastAsia="zh-CN"/>
        </w:rPr>
        <w:t xml:space="preserve">if the total number of HARQ-ACK bits </w:t>
      </w:r>
      <w:r w:rsidRPr="00230D79">
        <w:rPr>
          <w:position w:val="-6"/>
        </w:rPr>
        <w:object w:dxaOrig="560" w:dyaOrig="320" w14:anchorId="1383B6FB">
          <v:shape id="_x0000_i1266" type="#_x0000_t75" style="width:21.6pt;height:14.4pt" o:ole="">
            <v:imagedata r:id="rId56" o:title=""/>
          </v:shape>
          <o:OLEObject Type="Embed" ProgID="Equation.3" ShapeID="_x0000_i1266" DrawAspect="Content" ObjectID="_1685804538" r:id="rId825"/>
        </w:object>
      </w:r>
      <w:r w:rsidRPr="00230D79">
        <w:rPr>
          <w:rFonts w:eastAsia="SimSun" w:hint="eastAsia"/>
          <w:lang w:eastAsia="zh-CN"/>
        </w:rPr>
        <w:t xml:space="preserve"> and scheduling request bit </w:t>
      </w:r>
      <w:r w:rsidRPr="00230D79">
        <w:rPr>
          <w:position w:val="-6"/>
        </w:rPr>
        <w:object w:dxaOrig="440" w:dyaOrig="320" w14:anchorId="3F0F6824">
          <v:shape id="_x0000_i1267" type="#_x0000_t75" style="width:14.4pt;height:14.4pt" o:ole="">
            <v:imagedata r:id="rId233" o:title=""/>
          </v:shape>
          <o:OLEObject Type="Embed" ProgID="Equation.3" ShapeID="_x0000_i1267" DrawAspect="Content" ObjectID="_1685804539" r:id="rId826"/>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w14:anchorId="4D1B0651">
          <v:shape id="_x0000_i1268" type="#_x0000_t75" style="width:21.6pt;height:14.4pt" o:ole="">
            <v:imagedata r:id="rId62" o:title=""/>
          </v:shape>
          <o:OLEObject Type="Embed" ProgID="Equation.3" ShapeID="_x0000_i1268" DrawAspect="Content" ObjectID="_1685804540" r:id="rId827"/>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w14:anchorId="20CE3814">
          <v:shape id="_x0000_i1269" type="#_x0000_t75" style="width:36pt;height:21.6pt" o:ole="">
            <v:imagedata r:id="rId230" o:title=""/>
          </v:shape>
          <o:OLEObject Type="Embed" ProgID="Equation.3" ShapeID="_x0000_i1269" DrawAspect="Content" ObjectID="_1685804541" r:id="rId828"/>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w14:anchorId="224A2B43">
          <v:shape id="_x0000_i1270" type="#_x0000_t75" style="width:36pt;height:21.6pt" o:ole="">
            <v:imagedata r:id="rId230" o:title=""/>
          </v:shape>
          <o:OLEObject Type="Embed" ProgID="Equation.3" ShapeID="_x0000_i1270" DrawAspect="Content" ObjectID="_1685804542" r:id="rId829"/>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w14:anchorId="126A7492">
          <v:shape id="_x0000_i1271" type="#_x0000_t75" style="width:14.4pt;height:14.4pt" o:ole="">
            <v:imagedata r:id="rId805" o:title=""/>
          </v:shape>
          <o:OLEObject Type="Embed" ProgID="Equation.3" ShapeID="_x0000_i1271" DrawAspect="Content" ObjectID="_1685804543" r:id="rId830"/>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w14:anchorId="1906C69B">
          <v:shape id="_x0000_i1272" type="#_x0000_t75" style="width:36pt;height:21.6pt" o:ole="">
            <v:imagedata r:id="rId807" o:title=""/>
          </v:shape>
          <o:OLEObject Type="Embed" ProgID="Equation.3" ShapeID="_x0000_i1272" DrawAspect="Content" ObjectID="_1685804544" r:id="rId831"/>
        </w:object>
      </w:r>
      <w:r w:rsidRPr="00230D79">
        <w:rPr>
          <w:rFonts w:eastAsia="SimSun" w:hint="eastAsia"/>
          <w:lang w:eastAsia="zh-CN"/>
        </w:rPr>
        <w:t xml:space="preserve"> is the smallest value in </w:t>
      </w:r>
      <w:r w:rsidRPr="00230D79">
        <w:rPr>
          <w:rFonts w:eastAsia="SimSun"/>
          <w:position w:val="-22"/>
          <w:lang w:eastAsia="zh-CN"/>
        </w:rPr>
        <w:object w:dxaOrig="600" w:dyaOrig="460" w14:anchorId="33FDD950">
          <v:shape id="_x0000_i1273" type="#_x0000_t75" style="width:28.8pt;height:21.6pt" o:ole="">
            <v:imagedata r:id="rId809" o:title=""/>
          </v:shape>
          <o:OLEObject Type="Embed" ProgID="Equation.3" ShapeID="_x0000_i1273" DrawAspect="Content" ObjectID="_1685804545" r:id="rId832"/>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w14:anchorId="2C86A3F6">
          <v:shape id="_x0000_i1274" type="#_x0000_t75" style="width:50.4pt;height:21.6pt" o:ole="">
            <v:imagedata r:id="rId811" o:title=""/>
          </v:shape>
          <o:OLEObject Type="Embed" ProgID="Equation.3" ShapeID="_x0000_i1274" DrawAspect="Content" ObjectID="_1685804546" r:id="rId833"/>
        </w:object>
      </w:r>
      <w:r w:rsidRPr="00230D79">
        <w:rPr>
          <w:rFonts w:eastAsia="SimSun" w:hint="eastAsia"/>
          <w:lang w:eastAsia="zh-CN"/>
        </w:rPr>
        <w:t xml:space="preserve">on serving cell </w:t>
      </w:r>
      <w:r w:rsidRPr="00230D79">
        <w:rPr>
          <w:rFonts w:eastAsia="SimSun"/>
          <w:position w:val="-6"/>
          <w:lang w:eastAsia="zh-CN"/>
        </w:rPr>
        <w:object w:dxaOrig="220" w:dyaOrig="279" w14:anchorId="444CDC4C">
          <v:shape id="_x0000_i1275" type="#_x0000_t75" style="width:14.4pt;height:14.4pt" o:ole="">
            <v:imagedata r:id="rId813" o:title=""/>
          </v:shape>
          <o:OLEObject Type="Embed" ProgID="Equation.3" ShapeID="_x0000_i1275" DrawAspect="Content" ObjectID="_1685804547" r:id="rId834"/>
        </w:object>
      </w:r>
      <w:r w:rsidRPr="00230D79">
        <w:rPr>
          <w:rFonts w:eastAsia="SimSun" w:hint="eastAsia"/>
          <w:lang w:eastAsia="zh-CN"/>
        </w:rPr>
        <w:t xml:space="preserve">and </w:t>
      </w:r>
      <w:r w:rsidRPr="00230D79">
        <w:rPr>
          <w:rFonts w:eastAsia="SimSun"/>
          <w:position w:val="-12"/>
          <w:lang w:eastAsia="zh-CN"/>
        </w:rPr>
        <w:object w:dxaOrig="1200" w:dyaOrig="360" w14:anchorId="53AC37D5">
          <v:shape id="_x0000_i1276" type="#_x0000_t75" style="width:57.6pt;height:21.6pt" o:ole="">
            <v:imagedata r:id="rId815" o:title=""/>
          </v:shape>
          <o:OLEObject Type="Embed" ProgID="Equation.3" ShapeID="_x0000_i1276" DrawAspect="Content" ObjectID="_1685804548" r:id="rId83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w14:anchorId="10E6D99F">
          <v:shape id="_x0000_i1277" type="#_x0000_t75" style="width:50.4pt;height:21.6pt" o:ole="">
            <v:imagedata r:id="rId811" o:title=""/>
          </v:shape>
          <o:OLEObject Type="Embed" ProgID="Equation.3" ShapeID="_x0000_i1277" DrawAspect="Content" ObjectID="_1685804549" r:id="rId836"/>
        </w:object>
      </w:r>
      <w:r w:rsidRPr="00230D79">
        <w:rPr>
          <w:rFonts w:eastAsia="SimSun" w:hint="eastAsia"/>
          <w:lang w:eastAsia="zh-CN"/>
        </w:rPr>
        <w:t xml:space="preserve"> on a serving cell </w:t>
      </w:r>
      <w:r w:rsidRPr="00230D79">
        <w:rPr>
          <w:rFonts w:eastAsia="SimSun"/>
          <w:position w:val="-6"/>
          <w:lang w:eastAsia="zh-CN"/>
        </w:rPr>
        <w:object w:dxaOrig="180" w:dyaOrig="220" w14:anchorId="03376A2E">
          <v:shape id="_x0000_i1278" type="#_x0000_t75" style="width:7.2pt;height:14.4pt" o:ole="">
            <v:imagedata r:id="rId818" o:title=""/>
          </v:shape>
          <o:OLEObject Type="Embed" ProgID="Equation.3" ShapeID="_x0000_i1278" DrawAspect="Content" ObjectID="_1685804550" r:id="rId837"/>
        </w:object>
      </w:r>
      <w:r w:rsidRPr="00230D79">
        <w:rPr>
          <w:rFonts w:eastAsia="SimSun" w:hint="eastAsia"/>
          <w:lang w:eastAsia="zh-CN"/>
        </w:rPr>
        <w:t xml:space="preserve"> satisfying </w:t>
      </w:r>
      <w:r w:rsidRPr="00230D79">
        <w:rPr>
          <w:rFonts w:eastAsia="SimSun"/>
          <w:position w:val="-12"/>
          <w:lang w:eastAsia="zh-CN"/>
        </w:rPr>
        <w:object w:dxaOrig="1180" w:dyaOrig="360" w14:anchorId="7FF109C6">
          <v:shape id="_x0000_i1279" type="#_x0000_t75" style="width:57.6pt;height:21.6pt" o:ole="">
            <v:imagedata r:id="rId820" o:title=""/>
          </v:shape>
          <o:OLEObject Type="Embed" ProgID="Equation.3" ShapeID="_x0000_i1279" DrawAspect="Content" ObjectID="_1685804551" r:id="rId83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w14:anchorId="5D10F16F">
          <v:shape id="_x0000_i1280" type="#_x0000_t75" style="width:50.4pt;height:21.6pt" o:ole="">
            <v:imagedata r:id="rId811" o:title=""/>
          </v:shape>
          <o:OLEObject Type="Embed" ProgID="Equation.3" ShapeID="_x0000_i1280" DrawAspect="Content" ObjectID="_1685804552" r:id="rId839"/>
        </w:object>
      </w:r>
      <w:r w:rsidRPr="00230D79">
        <w:rPr>
          <w:rFonts w:eastAsia="SimSun" w:hint="eastAsia"/>
          <w:lang w:eastAsia="zh-CN"/>
        </w:rPr>
        <w:t xml:space="preserve"> on any serving cell </w:t>
      </w:r>
      <w:r w:rsidRPr="00230D79">
        <w:rPr>
          <w:rFonts w:eastAsia="SimSun"/>
          <w:position w:val="-6"/>
          <w:lang w:eastAsia="zh-CN"/>
        </w:rPr>
        <w:object w:dxaOrig="180" w:dyaOrig="220" w14:anchorId="6E0B0D82">
          <v:shape id="_x0000_i1281" type="#_x0000_t75" style="width:7.2pt;height:14.4pt" o:ole="">
            <v:imagedata r:id="rId818" o:title=""/>
          </v:shape>
          <o:OLEObject Type="Embed" ProgID="Equation.3" ShapeID="_x0000_i1281" DrawAspect="Content" ObjectID="_1685804553" r:id="rId840"/>
        </w:object>
      </w:r>
      <w:r w:rsidRPr="00230D79">
        <w:rPr>
          <w:rFonts w:eastAsia="SimSun" w:hint="eastAsia"/>
          <w:lang w:eastAsia="zh-CN"/>
        </w:rPr>
        <w:t xml:space="preserve"> satisfying</w:t>
      </w:r>
      <w:r w:rsidRPr="00230D79">
        <w:rPr>
          <w:rFonts w:eastAsia="SimSun"/>
          <w:position w:val="-12"/>
          <w:lang w:eastAsia="zh-CN"/>
        </w:rPr>
        <w:object w:dxaOrig="1180" w:dyaOrig="360" w14:anchorId="39121A6E">
          <v:shape id="_x0000_i1282" type="#_x0000_t75" style="width:57.6pt;height:21.6pt" o:ole="">
            <v:imagedata r:id="rId820" o:title=""/>
          </v:shape>
          <o:OLEObject Type="Embed" ProgID="Equation.3" ShapeID="_x0000_i1282" DrawAspect="Content" ObjectID="_1685804554" r:id="rId841"/>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14:anchorId="068CBE83" wp14:editId="6075652E">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12B77B64" wp14:editId="24057177">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14:anchorId="7FDE964D" wp14:editId="19391165">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3D5D0843" wp14:editId="3512D18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14:anchorId="2DFBE934" wp14:editId="342E313B">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14:anchorId="6B2366E5" wp14:editId="482F3D73">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14:paraId="0E58A04E" w14:textId="77777777"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14:paraId="790A8801" w14:textId="77777777"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14:paraId="24108CFE" w14:textId="77777777"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proofErr w:type="spellStart"/>
      <w:r w:rsidR="00E42D84">
        <w:rPr>
          <w:rFonts w:eastAsia="SimSun"/>
          <w:i/>
          <w:lang w:eastAsia="zh-CN"/>
        </w:rPr>
        <w:t>dai</w:t>
      </w:r>
      <w:proofErr w:type="spellEnd"/>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14:paraId="29FDC537" w14:textId="77777777"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14:paraId="078399C3" w14:textId="77777777"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w14:anchorId="57555219">
          <v:shape id="_x0000_i1283" type="#_x0000_t75" style="width:36pt;height:21.6pt" o:ole="">
            <v:imagedata r:id="rId842" o:title=""/>
          </v:shape>
          <o:OLEObject Type="Embed" ProgID="Equation.3" ShapeID="_x0000_i1283" DrawAspect="Content" ObjectID="_1685804555" r:id="rId843"/>
        </w:object>
      </w:r>
      <w:r w:rsidRPr="00552613">
        <w:rPr>
          <w:rFonts w:eastAsia="SimSun"/>
          <w:lang w:eastAsia="zh-CN"/>
        </w:rPr>
        <w:t>with</w:t>
      </w:r>
      <w:r w:rsidR="00B51C08" w:rsidRPr="00B304EF">
        <w:rPr>
          <w:position w:val="-12"/>
          <w:lang w:eastAsia="zh-CN"/>
        </w:rPr>
        <w:object w:dxaOrig="660" w:dyaOrig="380" w14:anchorId="7F3B6371">
          <v:shape id="_x0000_i1284" type="#_x0000_t75" style="width:36pt;height:21.6pt" o:ole="">
            <v:imagedata r:id="rId844" o:title=""/>
          </v:shape>
          <o:OLEObject Type="Embed" ProgID="Equation.3" ShapeID="_x0000_i1284" DrawAspect="Content" ObjectID="_1685804556" r:id="rId845"/>
        </w:object>
      </w:r>
      <w:r w:rsidRPr="00552613">
        <w:rPr>
          <w:rFonts w:eastAsia="SimSun"/>
          <w:lang w:eastAsia="zh-CN"/>
        </w:rPr>
        <w:t>.</w:t>
      </w:r>
    </w:p>
    <w:p w14:paraId="5EAE8BF4" w14:textId="77777777"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14:paraId="693BFFBB" w14:textId="77777777"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w14:anchorId="2462E881">
          <v:shape id="_x0000_i1285" type="#_x0000_t75" style="width:36pt;height:21.6pt" o:ole="">
            <v:imagedata r:id="rId846" o:title=""/>
          </v:shape>
          <o:OLEObject Type="Embed" ProgID="Equation.3" ShapeID="_x0000_i1285" DrawAspect="Content" ObjectID="_1685804557" r:id="rId847"/>
        </w:object>
      </w:r>
      <w:r>
        <w:rPr>
          <w:rFonts w:eastAsia="SimSun" w:hint="eastAsia"/>
          <w:lang w:eastAsia="zh-CN"/>
        </w:rPr>
        <w:t xml:space="preserve">with </w:t>
      </w:r>
      <w:r w:rsidR="00B51C08" w:rsidRPr="00B304EF">
        <w:rPr>
          <w:position w:val="-12"/>
          <w:lang w:eastAsia="zh-CN"/>
        </w:rPr>
        <w:object w:dxaOrig="660" w:dyaOrig="380" w14:anchorId="017E597C">
          <v:shape id="_x0000_i1286" type="#_x0000_t75" style="width:36pt;height:21.6pt" o:ole="">
            <v:imagedata r:id="rId848" o:title=""/>
          </v:shape>
          <o:OLEObject Type="Embed" ProgID="Equation.3" ShapeID="_x0000_i1286" DrawAspect="Content" ObjectID="_1685804558" r:id="rId849"/>
        </w:object>
      </w:r>
      <w:r>
        <w:t>.</w:t>
      </w:r>
    </w:p>
    <w:p w14:paraId="3DCE9EF2" w14:textId="77777777" w:rsidR="006624E1" w:rsidRDefault="006624E1" w:rsidP="008260B9">
      <w:pPr>
        <w:pStyle w:val="Heading3"/>
      </w:pPr>
      <w:r>
        <w:t>10.1.3A</w:t>
      </w:r>
      <w:r>
        <w:tab/>
        <w:t>FDD-TDD HARQ-ACK feedback procedures for primary cell frame structure type 2</w:t>
      </w:r>
      <w:bookmarkEnd w:id="17"/>
    </w:p>
    <w:p w14:paraId="3AB486FA" w14:textId="77777777"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14:paraId="3AAAEF3A" w14:textId="77777777"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14:anchorId="673B9B7F" wp14:editId="74C952D7">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14:anchorId="6A7C0980" wp14:editId="33855608">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14:paraId="4AA845B5" w14:textId="77777777"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14:paraId="34870F17" w14:textId="77777777"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14:paraId="3C5AB322" w14:textId="77777777" w:rsidR="006624E1" w:rsidRDefault="006624E1" w:rsidP="006624E1">
      <w:r>
        <w:lastRenderedPageBreak/>
        <w:t xml:space="preserve">If a UE is configured to use </w:t>
      </w:r>
      <w:r w:rsidRPr="00903BF2">
        <w:t>PUCCH format 1b with channel se</w:t>
      </w:r>
      <w:r>
        <w:t xml:space="preserve">lection for HARQ-ACK transmission, for the </w:t>
      </w:r>
      <w:r w:rsidRPr="000C3F1D">
        <w:t>serving cells</w:t>
      </w:r>
      <w:r>
        <w:t>,</w:t>
      </w:r>
    </w:p>
    <w:p w14:paraId="7E96E7A7" w14:textId="77777777" w:rsidR="006624E1" w:rsidRDefault="00D81520" w:rsidP="008260B9">
      <w:pPr>
        <w:pStyle w:val="B1"/>
      </w:pPr>
      <w:r>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14:anchorId="1D424547" wp14:editId="12687C81">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14:anchorId="4D7D0DD2" wp14:editId="51880A87">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14:paraId="7E41FCBB" w14:textId="77777777"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14:paraId="448996EE" w14:textId="77777777" w:rsidR="006624E1" w:rsidRDefault="00D81520" w:rsidP="008260B9">
      <w:pPr>
        <w:pStyle w:val="B1"/>
      </w:pPr>
      <w:r>
        <w:t>-</w:t>
      </w:r>
      <w:r>
        <w:tab/>
      </w:r>
      <w:r w:rsidR="006624E1">
        <w:t>otherwise</w:t>
      </w:r>
      <w:r w:rsidR="006624E1" w:rsidRPr="000C3F1D">
        <w:t>,</w:t>
      </w:r>
    </w:p>
    <w:p w14:paraId="6D70122F" w14:textId="77777777"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14:paraId="7F767A39" w14:textId="77777777"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14:paraId="7F3BE54C" w14:textId="77777777"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14:anchorId="6B08C3B1" wp14:editId="4A4857A9">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14:anchorId="5457B9B2" wp14:editId="447BD08F">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14:paraId="37D899E8" w14:textId="77777777"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14:paraId="0B953885" w14:textId="77777777" w:rsidR="006624E1" w:rsidRDefault="00D81520" w:rsidP="008260B9">
      <w:pPr>
        <w:pStyle w:val="B1"/>
      </w:pPr>
      <w:r>
        <w:t>-</w:t>
      </w:r>
      <w:r>
        <w:tab/>
      </w:r>
      <w:r w:rsidR="006624E1">
        <w:t>otherwise</w:t>
      </w:r>
      <w:r w:rsidR="006624E1" w:rsidRPr="000C3F1D">
        <w:t>,</w:t>
      </w:r>
    </w:p>
    <w:p w14:paraId="76A5F49E" w14:textId="77777777"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14:paraId="57A65B57" w14:textId="77777777"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14:anchorId="5CFCD131" wp14:editId="69F23D6F">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14:anchorId="0D2BB61A" wp14:editId="60F5B0B3">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14:anchorId="4C88B824" wp14:editId="340D133F">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14:anchorId="74A82D61" wp14:editId="72E1C5BE">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w:t>
      </w:r>
      <w:proofErr w:type="spellStart"/>
      <w:r w:rsidR="006624E1" w:rsidRPr="00431BD5">
        <w:t>th</w:t>
      </w:r>
      <w:proofErr w:type="spellEnd"/>
      <w:r w:rsidR="006624E1" w:rsidRPr="00431BD5">
        <w:t xml:space="preserve">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14:anchorId="5A6BEC41" wp14:editId="7953588B">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14:anchorId="0D78D206" wp14:editId="6F1DD7AA">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14:paraId="240B01E2" w14:textId="77777777"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14:anchorId="66E78A65" wp14:editId="5BB5256C">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14:paraId="5553F672" w14:textId="77777777"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14:anchorId="4F698D2E" wp14:editId="1F59FB99">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14:paraId="112247DD" w14:textId="77777777"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14:paraId="6B2B9198" w14:textId="77777777" w:rsidR="006624E1" w:rsidRPr="005F022E" w:rsidRDefault="006624E1" w:rsidP="00255BDA">
      <w:pPr>
        <w:pStyle w:val="TH"/>
        <w:rPr>
          <w:lang w:val="en-US"/>
        </w:rPr>
      </w:pPr>
      <w:r w:rsidRPr="00E9040D">
        <w:lastRenderedPageBreak/>
        <w:t>Table 10.1</w:t>
      </w:r>
      <w:r>
        <w:t>.3</w:t>
      </w:r>
      <w:r>
        <w:rPr>
          <w:lang w:val="en-US"/>
        </w:rPr>
        <w:t>A</w:t>
      </w:r>
      <w:r w:rsidRPr="00E9040D">
        <w:t xml:space="preserve">-1: Downlink association set </w:t>
      </w:r>
      <w:r w:rsidR="009C2C3F">
        <w:rPr>
          <w:noProof/>
          <w:position w:val="-10"/>
          <w:sz w:val="19"/>
          <w:szCs w:val="19"/>
        </w:rPr>
        <w:drawing>
          <wp:inline distT="0" distB="0" distL="0" distR="0" wp14:anchorId="5A15E6E9" wp14:editId="154859AE">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14:anchorId="13A5244E" wp14:editId="416E91BD">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14:paraId="7F8ADA45" w14:textId="77777777" w:rsidTr="008B380C">
        <w:trPr>
          <w:cantSplit/>
          <w:jc w:val="center"/>
        </w:trPr>
        <w:tc>
          <w:tcPr>
            <w:tcW w:w="0" w:type="auto"/>
            <w:vMerge w:val="restart"/>
            <w:shd w:val="clear" w:color="auto" w:fill="E0E0E0"/>
            <w:vAlign w:val="center"/>
          </w:tcPr>
          <w:p w14:paraId="017D69C9" w14:textId="77777777" w:rsidR="006624E1" w:rsidRPr="00E9040D" w:rsidRDefault="006624E1" w:rsidP="008B380C">
            <w:pPr>
              <w:pStyle w:val="TAH"/>
            </w:pPr>
            <w:r>
              <w:t xml:space="preserve">DL-reference </w:t>
            </w:r>
            <w:r w:rsidRPr="00E9040D">
              <w:t>UL/DL</w:t>
            </w:r>
          </w:p>
          <w:p w14:paraId="434FF758" w14:textId="77777777" w:rsidR="006624E1" w:rsidRPr="00E9040D" w:rsidRDefault="006624E1" w:rsidP="008B380C">
            <w:pPr>
              <w:pStyle w:val="TAH"/>
            </w:pPr>
            <w:r w:rsidRPr="00E9040D">
              <w:t>Configuration</w:t>
            </w:r>
          </w:p>
        </w:tc>
        <w:tc>
          <w:tcPr>
            <w:tcW w:w="0" w:type="auto"/>
            <w:gridSpan w:val="10"/>
            <w:shd w:val="clear" w:color="auto" w:fill="E0E0E0"/>
            <w:vAlign w:val="center"/>
          </w:tcPr>
          <w:p w14:paraId="6DD0D511" w14:textId="77777777" w:rsidR="006624E1" w:rsidRPr="00E9040D" w:rsidRDefault="006624E1" w:rsidP="008B380C">
            <w:pPr>
              <w:pStyle w:val="TAH"/>
              <w:rPr>
                <w:i/>
                <w:iCs/>
              </w:rPr>
            </w:pPr>
            <w:r w:rsidRPr="00E9040D">
              <w:t xml:space="preserve">Subframe </w:t>
            </w:r>
            <w:r w:rsidRPr="00E9040D">
              <w:rPr>
                <w:i/>
                <w:iCs/>
              </w:rPr>
              <w:t>n</w:t>
            </w:r>
          </w:p>
        </w:tc>
      </w:tr>
      <w:tr w:rsidR="006624E1" w:rsidRPr="00E9040D" w14:paraId="792DBC3B" w14:textId="77777777" w:rsidTr="008B380C">
        <w:trPr>
          <w:cantSplit/>
          <w:jc w:val="center"/>
        </w:trPr>
        <w:tc>
          <w:tcPr>
            <w:tcW w:w="0" w:type="auto"/>
            <w:vMerge/>
            <w:shd w:val="clear" w:color="auto" w:fill="E0E0E0"/>
            <w:vAlign w:val="center"/>
          </w:tcPr>
          <w:p w14:paraId="0CE474E4" w14:textId="77777777" w:rsidR="006624E1" w:rsidRPr="00E9040D" w:rsidRDefault="006624E1" w:rsidP="008B380C">
            <w:pPr>
              <w:pStyle w:val="TAH"/>
            </w:pPr>
          </w:p>
        </w:tc>
        <w:tc>
          <w:tcPr>
            <w:tcW w:w="0" w:type="auto"/>
            <w:shd w:val="clear" w:color="auto" w:fill="E0E0E0"/>
            <w:vAlign w:val="center"/>
          </w:tcPr>
          <w:p w14:paraId="336510FE" w14:textId="77777777" w:rsidR="006624E1" w:rsidRPr="00E9040D" w:rsidRDefault="006624E1" w:rsidP="008B380C">
            <w:pPr>
              <w:pStyle w:val="TAH"/>
            </w:pPr>
            <w:r w:rsidRPr="00E9040D">
              <w:t>0</w:t>
            </w:r>
          </w:p>
        </w:tc>
        <w:tc>
          <w:tcPr>
            <w:tcW w:w="0" w:type="auto"/>
            <w:shd w:val="clear" w:color="auto" w:fill="E0E0E0"/>
            <w:vAlign w:val="center"/>
          </w:tcPr>
          <w:p w14:paraId="4749A2A9" w14:textId="77777777" w:rsidR="006624E1" w:rsidRPr="00E9040D" w:rsidRDefault="006624E1" w:rsidP="008B380C">
            <w:pPr>
              <w:pStyle w:val="TAH"/>
            </w:pPr>
            <w:r w:rsidRPr="00E9040D">
              <w:t>1</w:t>
            </w:r>
          </w:p>
        </w:tc>
        <w:tc>
          <w:tcPr>
            <w:tcW w:w="0" w:type="auto"/>
            <w:shd w:val="clear" w:color="auto" w:fill="E0E0E0"/>
            <w:vAlign w:val="center"/>
          </w:tcPr>
          <w:p w14:paraId="6EF204AF" w14:textId="77777777" w:rsidR="006624E1" w:rsidRPr="00E9040D" w:rsidRDefault="006624E1" w:rsidP="008B380C">
            <w:pPr>
              <w:pStyle w:val="TAH"/>
            </w:pPr>
            <w:r w:rsidRPr="00E9040D">
              <w:t>2</w:t>
            </w:r>
          </w:p>
        </w:tc>
        <w:tc>
          <w:tcPr>
            <w:tcW w:w="0" w:type="auto"/>
            <w:shd w:val="clear" w:color="auto" w:fill="E0E0E0"/>
            <w:vAlign w:val="center"/>
          </w:tcPr>
          <w:p w14:paraId="55AA9EDD" w14:textId="77777777" w:rsidR="006624E1" w:rsidRPr="00E9040D" w:rsidRDefault="006624E1" w:rsidP="008B380C">
            <w:pPr>
              <w:pStyle w:val="TAH"/>
            </w:pPr>
            <w:r w:rsidRPr="00E9040D">
              <w:t>3</w:t>
            </w:r>
          </w:p>
        </w:tc>
        <w:tc>
          <w:tcPr>
            <w:tcW w:w="0" w:type="auto"/>
            <w:shd w:val="clear" w:color="auto" w:fill="E0E0E0"/>
            <w:vAlign w:val="center"/>
          </w:tcPr>
          <w:p w14:paraId="0D9D76B4" w14:textId="77777777" w:rsidR="006624E1" w:rsidRPr="00E9040D" w:rsidRDefault="006624E1" w:rsidP="008B380C">
            <w:pPr>
              <w:pStyle w:val="TAH"/>
            </w:pPr>
            <w:r w:rsidRPr="00E9040D">
              <w:t>4</w:t>
            </w:r>
          </w:p>
        </w:tc>
        <w:tc>
          <w:tcPr>
            <w:tcW w:w="0" w:type="auto"/>
            <w:shd w:val="clear" w:color="auto" w:fill="E0E0E0"/>
            <w:vAlign w:val="center"/>
          </w:tcPr>
          <w:p w14:paraId="6CDF98E0" w14:textId="77777777" w:rsidR="006624E1" w:rsidRPr="00E9040D" w:rsidRDefault="006624E1" w:rsidP="008B380C">
            <w:pPr>
              <w:pStyle w:val="TAH"/>
            </w:pPr>
            <w:r w:rsidRPr="00E9040D">
              <w:t>5</w:t>
            </w:r>
          </w:p>
        </w:tc>
        <w:tc>
          <w:tcPr>
            <w:tcW w:w="0" w:type="auto"/>
            <w:shd w:val="clear" w:color="auto" w:fill="E0E0E0"/>
            <w:vAlign w:val="center"/>
          </w:tcPr>
          <w:p w14:paraId="58F8C023" w14:textId="77777777" w:rsidR="006624E1" w:rsidRPr="00E9040D" w:rsidRDefault="006624E1" w:rsidP="008B380C">
            <w:pPr>
              <w:pStyle w:val="TAH"/>
            </w:pPr>
            <w:r w:rsidRPr="00E9040D">
              <w:t>6</w:t>
            </w:r>
          </w:p>
        </w:tc>
        <w:tc>
          <w:tcPr>
            <w:tcW w:w="0" w:type="auto"/>
            <w:shd w:val="clear" w:color="auto" w:fill="E0E0E0"/>
            <w:vAlign w:val="center"/>
          </w:tcPr>
          <w:p w14:paraId="59EFD4CE" w14:textId="77777777" w:rsidR="006624E1" w:rsidRPr="00E9040D" w:rsidRDefault="006624E1" w:rsidP="008B380C">
            <w:pPr>
              <w:pStyle w:val="TAH"/>
            </w:pPr>
            <w:r w:rsidRPr="00E9040D">
              <w:t>7</w:t>
            </w:r>
          </w:p>
        </w:tc>
        <w:tc>
          <w:tcPr>
            <w:tcW w:w="0" w:type="auto"/>
            <w:shd w:val="clear" w:color="auto" w:fill="E0E0E0"/>
            <w:vAlign w:val="center"/>
          </w:tcPr>
          <w:p w14:paraId="60C3D7B9" w14:textId="77777777" w:rsidR="006624E1" w:rsidRPr="00E9040D" w:rsidRDefault="006624E1" w:rsidP="008B380C">
            <w:pPr>
              <w:pStyle w:val="TAH"/>
            </w:pPr>
            <w:r w:rsidRPr="00E9040D">
              <w:t>8</w:t>
            </w:r>
          </w:p>
        </w:tc>
        <w:tc>
          <w:tcPr>
            <w:tcW w:w="0" w:type="auto"/>
            <w:shd w:val="clear" w:color="auto" w:fill="E0E0E0"/>
            <w:vAlign w:val="center"/>
          </w:tcPr>
          <w:p w14:paraId="5437BBD5" w14:textId="77777777" w:rsidR="006624E1" w:rsidRPr="00E9040D" w:rsidRDefault="006624E1" w:rsidP="008B380C">
            <w:pPr>
              <w:pStyle w:val="TAH"/>
            </w:pPr>
            <w:r w:rsidRPr="00E9040D">
              <w:t>9</w:t>
            </w:r>
          </w:p>
        </w:tc>
      </w:tr>
      <w:tr w:rsidR="006624E1" w:rsidRPr="00E9040D" w14:paraId="3F959F02" w14:textId="77777777" w:rsidTr="008B380C">
        <w:trPr>
          <w:cantSplit/>
          <w:jc w:val="center"/>
        </w:trPr>
        <w:tc>
          <w:tcPr>
            <w:tcW w:w="0" w:type="auto"/>
            <w:vAlign w:val="center"/>
          </w:tcPr>
          <w:p w14:paraId="6A9B2C2D" w14:textId="77777777" w:rsidR="006624E1" w:rsidRPr="00E9040D" w:rsidRDefault="006624E1" w:rsidP="008B380C">
            <w:pPr>
              <w:pStyle w:val="TAC"/>
            </w:pPr>
            <w:r w:rsidRPr="00E9040D">
              <w:t>0</w:t>
            </w:r>
          </w:p>
        </w:tc>
        <w:tc>
          <w:tcPr>
            <w:tcW w:w="0" w:type="auto"/>
            <w:vAlign w:val="center"/>
          </w:tcPr>
          <w:p w14:paraId="5DFAA738" w14:textId="77777777" w:rsidR="006624E1" w:rsidRPr="00E9040D" w:rsidRDefault="006624E1" w:rsidP="008B380C">
            <w:pPr>
              <w:pStyle w:val="TAC"/>
            </w:pPr>
            <w:r w:rsidRPr="00E9040D">
              <w:t>-</w:t>
            </w:r>
          </w:p>
        </w:tc>
        <w:tc>
          <w:tcPr>
            <w:tcW w:w="0" w:type="auto"/>
            <w:vAlign w:val="center"/>
          </w:tcPr>
          <w:p w14:paraId="73EDE642" w14:textId="77777777" w:rsidR="006624E1" w:rsidRPr="00E9040D" w:rsidRDefault="006624E1" w:rsidP="008B380C">
            <w:pPr>
              <w:pStyle w:val="TAC"/>
            </w:pPr>
            <w:r w:rsidRPr="00E9040D">
              <w:t>-</w:t>
            </w:r>
          </w:p>
        </w:tc>
        <w:tc>
          <w:tcPr>
            <w:tcW w:w="0" w:type="auto"/>
            <w:vAlign w:val="center"/>
          </w:tcPr>
          <w:p w14:paraId="08A766CB" w14:textId="77777777" w:rsidR="006624E1" w:rsidRPr="00E9040D" w:rsidRDefault="006624E1" w:rsidP="008B380C">
            <w:pPr>
              <w:pStyle w:val="TAC"/>
            </w:pPr>
            <w:r w:rsidRPr="00E9040D">
              <w:t>6</w:t>
            </w:r>
            <w:r>
              <w:t>, 5</w:t>
            </w:r>
          </w:p>
        </w:tc>
        <w:tc>
          <w:tcPr>
            <w:tcW w:w="0" w:type="auto"/>
            <w:vAlign w:val="center"/>
          </w:tcPr>
          <w:p w14:paraId="191F341E" w14:textId="77777777" w:rsidR="006624E1" w:rsidRPr="00E9040D" w:rsidRDefault="006624E1" w:rsidP="008B380C">
            <w:pPr>
              <w:pStyle w:val="TAC"/>
            </w:pPr>
            <w:r>
              <w:t>5, 4</w:t>
            </w:r>
          </w:p>
        </w:tc>
        <w:tc>
          <w:tcPr>
            <w:tcW w:w="0" w:type="auto"/>
            <w:vAlign w:val="center"/>
          </w:tcPr>
          <w:p w14:paraId="5D1F297B" w14:textId="77777777" w:rsidR="006624E1" w:rsidRPr="00E9040D" w:rsidRDefault="006624E1" w:rsidP="008B380C">
            <w:pPr>
              <w:pStyle w:val="TAC"/>
            </w:pPr>
            <w:r w:rsidRPr="00E9040D">
              <w:t>4</w:t>
            </w:r>
          </w:p>
        </w:tc>
        <w:tc>
          <w:tcPr>
            <w:tcW w:w="0" w:type="auto"/>
            <w:vAlign w:val="center"/>
          </w:tcPr>
          <w:p w14:paraId="0F873192" w14:textId="77777777" w:rsidR="006624E1" w:rsidRPr="00E9040D" w:rsidRDefault="006624E1" w:rsidP="008B380C">
            <w:pPr>
              <w:pStyle w:val="TAC"/>
            </w:pPr>
            <w:r w:rsidRPr="00E9040D">
              <w:t>-</w:t>
            </w:r>
          </w:p>
        </w:tc>
        <w:tc>
          <w:tcPr>
            <w:tcW w:w="0" w:type="auto"/>
            <w:vAlign w:val="center"/>
          </w:tcPr>
          <w:p w14:paraId="5085785E" w14:textId="77777777" w:rsidR="006624E1" w:rsidRPr="00E9040D" w:rsidRDefault="006624E1" w:rsidP="008B380C">
            <w:pPr>
              <w:pStyle w:val="TAC"/>
            </w:pPr>
            <w:r w:rsidRPr="00E9040D">
              <w:t>-</w:t>
            </w:r>
          </w:p>
        </w:tc>
        <w:tc>
          <w:tcPr>
            <w:tcW w:w="0" w:type="auto"/>
            <w:vAlign w:val="center"/>
          </w:tcPr>
          <w:p w14:paraId="2B678F2F" w14:textId="77777777" w:rsidR="006624E1" w:rsidRPr="00E9040D" w:rsidRDefault="006624E1" w:rsidP="008B380C">
            <w:pPr>
              <w:pStyle w:val="TAC"/>
            </w:pPr>
            <w:r w:rsidRPr="00E9040D">
              <w:t>6</w:t>
            </w:r>
            <w:r>
              <w:t>, 5</w:t>
            </w:r>
          </w:p>
        </w:tc>
        <w:tc>
          <w:tcPr>
            <w:tcW w:w="0" w:type="auto"/>
            <w:vAlign w:val="center"/>
          </w:tcPr>
          <w:p w14:paraId="3EECBA2B" w14:textId="77777777" w:rsidR="006624E1" w:rsidRPr="00E9040D" w:rsidRDefault="006624E1" w:rsidP="008B380C">
            <w:pPr>
              <w:pStyle w:val="TAC"/>
            </w:pPr>
            <w:r>
              <w:t>5, 4</w:t>
            </w:r>
          </w:p>
        </w:tc>
        <w:tc>
          <w:tcPr>
            <w:tcW w:w="0" w:type="auto"/>
            <w:vAlign w:val="center"/>
          </w:tcPr>
          <w:p w14:paraId="1AAED106" w14:textId="77777777" w:rsidR="006624E1" w:rsidRPr="00E9040D" w:rsidRDefault="006624E1" w:rsidP="008B380C">
            <w:pPr>
              <w:pStyle w:val="TAC"/>
            </w:pPr>
            <w:r w:rsidRPr="00E9040D">
              <w:t>4</w:t>
            </w:r>
          </w:p>
        </w:tc>
      </w:tr>
      <w:tr w:rsidR="006624E1" w:rsidRPr="00E9040D" w14:paraId="2B50E67D" w14:textId="77777777" w:rsidTr="008B380C">
        <w:trPr>
          <w:cantSplit/>
          <w:jc w:val="center"/>
        </w:trPr>
        <w:tc>
          <w:tcPr>
            <w:tcW w:w="0" w:type="auto"/>
            <w:vAlign w:val="center"/>
          </w:tcPr>
          <w:p w14:paraId="6A01E2AC" w14:textId="77777777" w:rsidR="006624E1" w:rsidRPr="00E9040D" w:rsidRDefault="006624E1" w:rsidP="008B380C">
            <w:pPr>
              <w:pStyle w:val="TAC"/>
            </w:pPr>
            <w:r w:rsidRPr="00E9040D">
              <w:t>1</w:t>
            </w:r>
          </w:p>
        </w:tc>
        <w:tc>
          <w:tcPr>
            <w:tcW w:w="0" w:type="auto"/>
            <w:vAlign w:val="center"/>
          </w:tcPr>
          <w:p w14:paraId="6561BD3E" w14:textId="77777777" w:rsidR="006624E1" w:rsidRPr="00E9040D" w:rsidRDefault="006624E1" w:rsidP="008B380C">
            <w:pPr>
              <w:pStyle w:val="TAC"/>
            </w:pPr>
            <w:r w:rsidRPr="00E9040D">
              <w:t>-</w:t>
            </w:r>
          </w:p>
        </w:tc>
        <w:tc>
          <w:tcPr>
            <w:tcW w:w="0" w:type="auto"/>
            <w:vAlign w:val="center"/>
          </w:tcPr>
          <w:p w14:paraId="71A5EEC7" w14:textId="77777777" w:rsidR="006624E1" w:rsidRPr="00E9040D" w:rsidRDefault="006624E1" w:rsidP="008B380C">
            <w:pPr>
              <w:pStyle w:val="TAC"/>
            </w:pPr>
            <w:r w:rsidRPr="00E9040D">
              <w:t>-</w:t>
            </w:r>
          </w:p>
        </w:tc>
        <w:tc>
          <w:tcPr>
            <w:tcW w:w="0" w:type="auto"/>
            <w:vAlign w:val="center"/>
          </w:tcPr>
          <w:p w14:paraId="05C640C8" w14:textId="77777777" w:rsidR="006624E1" w:rsidRPr="00E9040D" w:rsidRDefault="006624E1" w:rsidP="008B380C">
            <w:pPr>
              <w:pStyle w:val="TAC"/>
            </w:pPr>
            <w:r w:rsidRPr="00E9040D">
              <w:t>7, 6</w:t>
            </w:r>
          </w:p>
        </w:tc>
        <w:tc>
          <w:tcPr>
            <w:tcW w:w="0" w:type="auto"/>
            <w:vAlign w:val="center"/>
          </w:tcPr>
          <w:p w14:paraId="21AFEF22" w14:textId="77777777" w:rsidR="006624E1" w:rsidRPr="00E9040D" w:rsidRDefault="006624E1" w:rsidP="008B380C">
            <w:pPr>
              <w:pStyle w:val="TAC"/>
            </w:pPr>
            <w:r>
              <w:t xml:space="preserve">6, 5, </w:t>
            </w:r>
            <w:r w:rsidRPr="00E9040D">
              <w:t>4</w:t>
            </w:r>
          </w:p>
        </w:tc>
        <w:tc>
          <w:tcPr>
            <w:tcW w:w="0" w:type="auto"/>
            <w:vAlign w:val="center"/>
          </w:tcPr>
          <w:p w14:paraId="7575A0D9" w14:textId="77777777" w:rsidR="006624E1" w:rsidRPr="00E9040D" w:rsidRDefault="006624E1" w:rsidP="008B380C">
            <w:pPr>
              <w:pStyle w:val="TAC"/>
            </w:pPr>
            <w:r w:rsidRPr="00E9040D">
              <w:t>-</w:t>
            </w:r>
          </w:p>
        </w:tc>
        <w:tc>
          <w:tcPr>
            <w:tcW w:w="0" w:type="auto"/>
            <w:vAlign w:val="center"/>
          </w:tcPr>
          <w:p w14:paraId="3CA89932" w14:textId="77777777" w:rsidR="006624E1" w:rsidRPr="00E9040D" w:rsidRDefault="006624E1" w:rsidP="008B380C">
            <w:pPr>
              <w:pStyle w:val="TAC"/>
            </w:pPr>
            <w:r w:rsidRPr="00E9040D">
              <w:t>-</w:t>
            </w:r>
          </w:p>
        </w:tc>
        <w:tc>
          <w:tcPr>
            <w:tcW w:w="0" w:type="auto"/>
            <w:vAlign w:val="center"/>
          </w:tcPr>
          <w:p w14:paraId="2B09F074" w14:textId="77777777" w:rsidR="006624E1" w:rsidRPr="00E9040D" w:rsidRDefault="006624E1" w:rsidP="008B380C">
            <w:pPr>
              <w:pStyle w:val="TAC"/>
            </w:pPr>
            <w:r w:rsidRPr="00E9040D">
              <w:t>-</w:t>
            </w:r>
          </w:p>
        </w:tc>
        <w:tc>
          <w:tcPr>
            <w:tcW w:w="0" w:type="auto"/>
            <w:vAlign w:val="center"/>
          </w:tcPr>
          <w:p w14:paraId="375A4B16" w14:textId="77777777" w:rsidR="006624E1" w:rsidRPr="00E9040D" w:rsidRDefault="006624E1" w:rsidP="008B380C">
            <w:pPr>
              <w:pStyle w:val="TAC"/>
            </w:pPr>
            <w:r w:rsidRPr="00E9040D">
              <w:t>7, 6</w:t>
            </w:r>
          </w:p>
        </w:tc>
        <w:tc>
          <w:tcPr>
            <w:tcW w:w="0" w:type="auto"/>
            <w:vAlign w:val="center"/>
          </w:tcPr>
          <w:p w14:paraId="1DFF66A2" w14:textId="77777777" w:rsidR="006624E1" w:rsidRPr="00E9040D" w:rsidRDefault="006624E1" w:rsidP="008B380C">
            <w:pPr>
              <w:pStyle w:val="TAC"/>
            </w:pPr>
            <w:r>
              <w:t xml:space="preserve">6, 5, </w:t>
            </w:r>
            <w:r w:rsidRPr="00E9040D">
              <w:t>4</w:t>
            </w:r>
          </w:p>
        </w:tc>
        <w:tc>
          <w:tcPr>
            <w:tcW w:w="0" w:type="auto"/>
            <w:vAlign w:val="center"/>
          </w:tcPr>
          <w:p w14:paraId="6A110DF2" w14:textId="77777777" w:rsidR="006624E1" w:rsidRPr="00E9040D" w:rsidRDefault="006624E1" w:rsidP="008B380C">
            <w:pPr>
              <w:pStyle w:val="TAC"/>
            </w:pPr>
            <w:r w:rsidRPr="00E9040D">
              <w:t>-</w:t>
            </w:r>
          </w:p>
        </w:tc>
      </w:tr>
      <w:tr w:rsidR="006624E1" w:rsidRPr="00E9040D" w14:paraId="47886D06" w14:textId="77777777" w:rsidTr="008B380C">
        <w:trPr>
          <w:cantSplit/>
          <w:jc w:val="center"/>
        </w:trPr>
        <w:tc>
          <w:tcPr>
            <w:tcW w:w="0" w:type="auto"/>
            <w:vAlign w:val="center"/>
          </w:tcPr>
          <w:p w14:paraId="59A720A0" w14:textId="77777777" w:rsidR="006624E1" w:rsidRPr="00E9040D" w:rsidRDefault="006624E1" w:rsidP="008B380C">
            <w:pPr>
              <w:pStyle w:val="TAC"/>
            </w:pPr>
            <w:r w:rsidRPr="00E9040D">
              <w:t>2</w:t>
            </w:r>
          </w:p>
        </w:tc>
        <w:tc>
          <w:tcPr>
            <w:tcW w:w="0" w:type="auto"/>
            <w:vAlign w:val="center"/>
          </w:tcPr>
          <w:p w14:paraId="7B9B8472" w14:textId="77777777" w:rsidR="006624E1" w:rsidRPr="00E9040D" w:rsidRDefault="006624E1" w:rsidP="008B380C">
            <w:pPr>
              <w:pStyle w:val="TAC"/>
            </w:pPr>
            <w:r w:rsidRPr="00E9040D">
              <w:t>-</w:t>
            </w:r>
          </w:p>
        </w:tc>
        <w:tc>
          <w:tcPr>
            <w:tcW w:w="0" w:type="auto"/>
            <w:vAlign w:val="center"/>
          </w:tcPr>
          <w:p w14:paraId="1834FFF4" w14:textId="77777777" w:rsidR="006624E1" w:rsidRPr="00E9040D" w:rsidRDefault="006624E1" w:rsidP="008B380C">
            <w:pPr>
              <w:pStyle w:val="TAC"/>
            </w:pPr>
            <w:r w:rsidRPr="00E9040D">
              <w:t>-</w:t>
            </w:r>
          </w:p>
        </w:tc>
        <w:tc>
          <w:tcPr>
            <w:tcW w:w="0" w:type="auto"/>
            <w:vAlign w:val="center"/>
          </w:tcPr>
          <w:p w14:paraId="444BF4E7" w14:textId="77777777" w:rsidR="006624E1" w:rsidRPr="00E9040D" w:rsidRDefault="006624E1" w:rsidP="008B380C">
            <w:pPr>
              <w:pStyle w:val="TAC"/>
            </w:pPr>
            <w:r w:rsidRPr="00E9040D">
              <w:t xml:space="preserve">8, 7, </w:t>
            </w:r>
            <w:r>
              <w:t>6, 5, 4</w:t>
            </w:r>
          </w:p>
        </w:tc>
        <w:tc>
          <w:tcPr>
            <w:tcW w:w="0" w:type="auto"/>
            <w:vAlign w:val="center"/>
          </w:tcPr>
          <w:p w14:paraId="30FF23C7" w14:textId="77777777" w:rsidR="006624E1" w:rsidRPr="00E9040D" w:rsidRDefault="006624E1" w:rsidP="008B380C">
            <w:pPr>
              <w:pStyle w:val="TAC"/>
            </w:pPr>
            <w:r w:rsidRPr="00E9040D">
              <w:t>-</w:t>
            </w:r>
          </w:p>
        </w:tc>
        <w:tc>
          <w:tcPr>
            <w:tcW w:w="0" w:type="auto"/>
            <w:vAlign w:val="center"/>
          </w:tcPr>
          <w:p w14:paraId="470C454F" w14:textId="77777777" w:rsidR="006624E1" w:rsidRPr="00E9040D" w:rsidRDefault="006624E1" w:rsidP="008B380C">
            <w:pPr>
              <w:pStyle w:val="TAC"/>
            </w:pPr>
            <w:r w:rsidRPr="00E9040D">
              <w:t>-</w:t>
            </w:r>
          </w:p>
        </w:tc>
        <w:tc>
          <w:tcPr>
            <w:tcW w:w="0" w:type="auto"/>
            <w:vAlign w:val="center"/>
          </w:tcPr>
          <w:p w14:paraId="3CCBD47F" w14:textId="77777777" w:rsidR="006624E1" w:rsidRPr="00E9040D" w:rsidRDefault="006624E1" w:rsidP="008B380C">
            <w:pPr>
              <w:pStyle w:val="TAC"/>
            </w:pPr>
            <w:r w:rsidRPr="00E9040D">
              <w:t>-</w:t>
            </w:r>
          </w:p>
        </w:tc>
        <w:tc>
          <w:tcPr>
            <w:tcW w:w="0" w:type="auto"/>
            <w:vAlign w:val="center"/>
          </w:tcPr>
          <w:p w14:paraId="72A3DC15" w14:textId="77777777" w:rsidR="006624E1" w:rsidRPr="00E9040D" w:rsidRDefault="006624E1" w:rsidP="008B380C">
            <w:pPr>
              <w:pStyle w:val="TAC"/>
            </w:pPr>
            <w:r w:rsidRPr="00E9040D">
              <w:t>-</w:t>
            </w:r>
          </w:p>
        </w:tc>
        <w:tc>
          <w:tcPr>
            <w:tcW w:w="0" w:type="auto"/>
            <w:vAlign w:val="center"/>
          </w:tcPr>
          <w:p w14:paraId="133F0A91" w14:textId="77777777" w:rsidR="006624E1" w:rsidRPr="00E9040D" w:rsidRDefault="006624E1" w:rsidP="008B380C">
            <w:pPr>
              <w:pStyle w:val="TAC"/>
            </w:pPr>
            <w:r>
              <w:t>8, 7,</w:t>
            </w:r>
            <w:r w:rsidRPr="00E9040D">
              <w:t xml:space="preserve"> 6</w:t>
            </w:r>
            <w:r>
              <w:t>, 5, 4</w:t>
            </w:r>
          </w:p>
        </w:tc>
        <w:tc>
          <w:tcPr>
            <w:tcW w:w="0" w:type="auto"/>
            <w:vAlign w:val="center"/>
          </w:tcPr>
          <w:p w14:paraId="748516BE" w14:textId="77777777" w:rsidR="006624E1" w:rsidRPr="00E9040D" w:rsidRDefault="006624E1" w:rsidP="008B380C">
            <w:pPr>
              <w:pStyle w:val="TAC"/>
            </w:pPr>
            <w:r w:rsidRPr="00E9040D">
              <w:t>-</w:t>
            </w:r>
          </w:p>
        </w:tc>
        <w:tc>
          <w:tcPr>
            <w:tcW w:w="0" w:type="auto"/>
            <w:vAlign w:val="center"/>
          </w:tcPr>
          <w:p w14:paraId="30C66E76" w14:textId="77777777" w:rsidR="006624E1" w:rsidRPr="00E9040D" w:rsidRDefault="006624E1" w:rsidP="008B380C">
            <w:pPr>
              <w:pStyle w:val="TAC"/>
            </w:pPr>
            <w:r w:rsidRPr="00E9040D">
              <w:t>-</w:t>
            </w:r>
          </w:p>
        </w:tc>
      </w:tr>
      <w:tr w:rsidR="006624E1" w:rsidRPr="00E9040D" w14:paraId="7DA3B477" w14:textId="77777777" w:rsidTr="008B380C">
        <w:trPr>
          <w:cantSplit/>
          <w:jc w:val="center"/>
        </w:trPr>
        <w:tc>
          <w:tcPr>
            <w:tcW w:w="0" w:type="auto"/>
            <w:vAlign w:val="center"/>
          </w:tcPr>
          <w:p w14:paraId="57CB55F2" w14:textId="77777777" w:rsidR="006624E1" w:rsidRPr="00E9040D" w:rsidRDefault="006624E1" w:rsidP="008B380C">
            <w:pPr>
              <w:pStyle w:val="TAC"/>
            </w:pPr>
            <w:r w:rsidRPr="00E9040D">
              <w:t>3</w:t>
            </w:r>
          </w:p>
        </w:tc>
        <w:tc>
          <w:tcPr>
            <w:tcW w:w="0" w:type="auto"/>
            <w:vAlign w:val="center"/>
          </w:tcPr>
          <w:p w14:paraId="2EAD0BCB" w14:textId="77777777" w:rsidR="006624E1" w:rsidRPr="00E9040D" w:rsidRDefault="006624E1" w:rsidP="008B380C">
            <w:pPr>
              <w:pStyle w:val="TAC"/>
            </w:pPr>
            <w:r w:rsidRPr="00E9040D">
              <w:t>-</w:t>
            </w:r>
          </w:p>
        </w:tc>
        <w:tc>
          <w:tcPr>
            <w:tcW w:w="0" w:type="auto"/>
            <w:vAlign w:val="center"/>
          </w:tcPr>
          <w:p w14:paraId="3FAA2D48" w14:textId="77777777" w:rsidR="006624E1" w:rsidRPr="00E9040D" w:rsidRDefault="006624E1" w:rsidP="008B380C">
            <w:pPr>
              <w:pStyle w:val="TAC"/>
            </w:pPr>
            <w:r w:rsidRPr="00E9040D">
              <w:t>-</w:t>
            </w:r>
          </w:p>
        </w:tc>
        <w:tc>
          <w:tcPr>
            <w:tcW w:w="0" w:type="auto"/>
            <w:vAlign w:val="center"/>
          </w:tcPr>
          <w:p w14:paraId="7E980862" w14:textId="77777777" w:rsidR="006624E1" w:rsidRPr="00E9040D" w:rsidRDefault="006624E1" w:rsidP="008B380C">
            <w:pPr>
              <w:pStyle w:val="TAC"/>
            </w:pPr>
            <w:r>
              <w:t>11, 10, 9, 8, 7, 6</w:t>
            </w:r>
          </w:p>
        </w:tc>
        <w:tc>
          <w:tcPr>
            <w:tcW w:w="0" w:type="auto"/>
            <w:vAlign w:val="center"/>
          </w:tcPr>
          <w:p w14:paraId="298680A7" w14:textId="77777777" w:rsidR="006624E1" w:rsidRPr="00E9040D" w:rsidRDefault="006624E1" w:rsidP="008B380C">
            <w:pPr>
              <w:pStyle w:val="TAC"/>
            </w:pPr>
            <w:r w:rsidRPr="00E9040D">
              <w:t>6, 5</w:t>
            </w:r>
          </w:p>
        </w:tc>
        <w:tc>
          <w:tcPr>
            <w:tcW w:w="0" w:type="auto"/>
            <w:vAlign w:val="center"/>
          </w:tcPr>
          <w:p w14:paraId="2802539F" w14:textId="77777777" w:rsidR="006624E1" w:rsidRPr="00E9040D" w:rsidRDefault="006624E1" w:rsidP="008B380C">
            <w:pPr>
              <w:pStyle w:val="TAC"/>
            </w:pPr>
            <w:r w:rsidRPr="00E9040D">
              <w:t>5, 4</w:t>
            </w:r>
          </w:p>
        </w:tc>
        <w:tc>
          <w:tcPr>
            <w:tcW w:w="0" w:type="auto"/>
            <w:vAlign w:val="center"/>
          </w:tcPr>
          <w:p w14:paraId="7C4EC324" w14:textId="77777777" w:rsidR="006624E1" w:rsidRPr="00E9040D" w:rsidRDefault="006624E1" w:rsidP="008B380C">
            <w:pPr>
              <w:pStyle w:val="TAC"/>
            </w:pPr>
            <w:r w:rsidRPr="00E9040D">
              <w:t>-</w:t>
            </w:r>
          </w:p>
        </w:tc>
        <w:tc>
          <w:tcPr>
            <w:tcW w:w="0" w:type="auto"/>
            <w:vAlign w:val="center"/>
          </w:tcPr>
          <w:p w14:paraId="74A127BF" w14:textId="77777777" w:rsidR="006624E1" w:rsidRPr="00E9040D" w:rsidRDefault="006624E1" w:rsidP="008B380C">
            <w:pPr>
              <w:pStyle w:val="TAC"/>
            </w:pPr>
            <w:r w:rsidRPr="00E9040D">
              <w:t>-</w:t>
            </w:r>
          </w:p>
        </w:tc>
        <w:tc>
          <w:tcPr>
            <w:tcW w:w="0" w:type="auto"/>
            <w:vAlign w:val="center"/>
          </w:tcPr>
          <w:p w14:paraId="657ECB56" w14:textId="77777777" w:rsidR="006624E1" w:rsidRPr="00E9040D" w:rsidRDefault="006624E1" w:rsidP="008B380C">
            <w:pPr>
              <w:pStyle w:val="TAC"/>
            </w:pPr>
            <w:r w:rsidRPr="00E9040D">
              <w:t>-</w:t>
            </w:r>
          </w:p>
        </w:tc>
        <w:tc>
          <w:tcPr>
            <w:tcW w:w="0" w:type="auto"/>
            <w:vAlign w:val="center"/>
          </w:tcPr>
          <w:p w14:paraId="4C4B934F" w14:textId="77777777" w:rsidR="006624E1" w:rsidRPr="00E9040D" w:rsidRDefault="006624E1" w:rsidP="008B380C">
            <w:pPr>
              <w:pStyle w:val="TAC"/>
            </w:pPr>
            <w:r w:rsidRPr="00E9040D">
              <w:t>-</w:t>
            </w:r>
          </w:p>
        </w:tc>
        <w:tc>
          <w:tcPr>
            <w:tcW w:w="0" w:type="auto"/>
            <w:vAlign w:val="center"/>
          </w:tcPr>
          <w:p w14:paraId="0A5F1B37" w14:textId="77777777" w:rsidR="006624E1" w:rsidRPr="00E9040D" w:rsidRDefault="006624E1" w:rsidP="008B380C">
            <w:pPr>
              <w:pStyle w:val="TAC"/>
            </w:pPr>
            <w:r w:rsidRPr="00E9040D">
              <w:t>-</w:t>
            </w:r>
          </w:p>
        </w:tc>
      </w:tr>
      <w:tr w:rsidR="006624E1" w:rsidRPr="00E9040D" w14:paraId="062615D3" w14:textId="77777777" w:rsidTr="008B380C">
        <w:trPr>
          <w:cantSplit/>
          <w:jc w:val="center"/>
        </w:trPr>
        <w:tc>
          <w:tcPr>
            <w:tcW w:w="0" w:type="auto"/>
            <w:vAlign w:val="center"/>
          </w:tcPr>
          <w:p w14:paraId="0C4F2EDF" w14:textId="77777777" w:rsidR="006624E1" w:rsidRPr="00E9040D" w:rsidRDefault="006624E1" w:rsidP="008B380C">
            <w:pPr>
              <w:pStyle w:val="TAC"/>
            </w:pPr>
            <w:r w:rsidRPr="00E9040D">
              <w:t>4</w:t>
            </w:r>
          </w:p>
        </w:tc>
        <w:tc>
          <w:tcPr>
            <w:tcW w:w="0" w:type="auto"/>
            <w:vAlign w:val="center"/>
          </w:tcPr>
          <w:p w14:paraId="54C5DB61" w14:textId="77777777" w:rsidR="006624E1" w:rsidRPr="00E9040D" w:rsidRDefault="006624E1" w:rsidP="008B380C">
            <w:pPr>
              <w:pStyle w:val="TAC"/>
            </w:pPr>
            <w:r w:rsidRPr="00E9040D">
              <w:t>-</w:t>
            </w:r>
          </w:p>
        </w:tc>
        <w:tc>
          <w:tcPr>
            <w:tcW w:w="0" w:type="auto"/>
            <w:vAlign w:val="center"/>
          </w:tcPr>
          <w:p w14:paraId="457E052F" w14:textId="77777777" w:rsidR="006624E1" w:rsidRPr="00E9040D" w:rsidRDefault="006624E1" w:rsidP="008B380C">
            <w:pPr>
              <w:pStyle w:val="TAC"/>
            </w:pPr>
            <w:r w:rsidRPr="00E9040D">
              <w:t>-</w:t>
            </w:r>
          </w:p>
        </w:tc>
        <w:tc>
          <w:tcPr>
            <w:tcW w:w="0" w:type="auto"/>
            <w:vAlign w:val="center"/>
          </w:tcPr>
          <w:p w14:paraId="0E99B9F6" w14:textId="77777777" w:rsidR="006624E1" w:rsidRPr="00E9040D" w:rsidRDefault="006624E1" w:rsidP="008B380C">
            <w:pPr>
              <w:pStyle w:val="TAC"/>
            </w:pPr>
            <w:r w:rsidRPr="00E9040D">
              <w:t xml:space="preserve">12, </w:t>
            </w:r>
            <w:r>
              <w:t xml:space="preserve">11, 10, 9, </w:t>
            </w:r>
            <w:r w:rsidRPr="00E9040D">
              <w:t>8, 7</w:t>
            </w:r>
          </w:p>
        </w:tc>
        <w:tc>
          <w:tcPr>
            <w:tcW w:w="0" w:type="auto"/>
            <w:vAlign w:val="center"/>
          </w:tcPr>
          <w:p w14:paraId="3A7FDCB2" w14:textId="77777777" w:rsidR="006624E1" w:rsidRPr="00E9040D" w:rsidRDefault="006624E1" w:rsidP="008B380C">
            <w:pPr>
              <w:pStyle w:val="TAC"/>
            </w:pPr>
            <w:r>
              <w:t>7, 6, 5, 4</w:t>
            </w:r>
          </w:p>
        </w:tc>
        <w:tc>
          <w:tcPr>
            <w:tcW w:w="0" w:type="auto"/>
            <w:vAlign w:val="center"/>
          </w:tcPr>
          <w:p w14:paraId="564279B2" w14:textId="77777777" w:rsidR="006624E1" w:rsidRPr="00E9040D" w:rsidRDefault="006624E1" w:rsidP="008B380C">
            <w:pPr>
              <w:pStyle w:val="TAC"/>
            </w:pPr>
            <w:r w:rsidRPr="00E9040D">
              <w:t>-</w:t>
            </w:r>
          </w:p>
        </w:tc>
        <w:tc>
          <w:tcPr>
            <w:tcW w:w="0" w:type="auto"/>
            <w:vAlign w:val="center"/>
          </w:tcPr>
          <w:p w14:paraId="4F43841F" w14:textId="77777777" w:rsidR="006624E1" w:rsidRPr="00E9040D" w:rsidRDefault="006624E1" w:rsidP="008B380C">
            <w:pPr>
              <w:pStyle w:val="TAC"/>
            </w:pPr>
            <w:r w:rsidRPr="00E9040D">
              <w:t>-</w:t>
            </w:r>
          </w:p>
        </w:tc>
        <w:tc>
          <w:tcPr>
            <w:tcW w:w="0" w:type="auto"/>
            <w:vAlign w:val="center"/>
          </w:tcPr>
          <w:p w14:paraId="6C3066A9" w14:textId="77777777" w:rsidR="006624E1" w:rsidRPr="00E9040D" w:rsidRDefault="006624E1" w:rsidP="008B380C">
            <w:pPr>
              <w:pStyle w:val="TAC"/>
            </w:pPr>
            <w:r w:rsidRPr="00E9040D">
              <w:t>-</w:t>
            </w:r>
          </w:p>
        </w:tc>
        <w:tc>
          <w:tcPr>
            <w:tcW w:w="0" w:type="auto"/>
            <w:vAlign w:val="center"/>
          </w:tcPr>
          <w:p w14:paraId="17DF5397" w14:textId="77777777" w:rsidR="006624E1" w:rsidRPr="00E9040D" w:rsidRDefault="006624E1" w:rsidP="008B380C">
            <w:pPr>
              <w:pStyle w:val="TAC"/>
            </w:pPr>
            <w:r w:rsidRPr="00E9040D">
              <w:t>-</w:t>
            </w:r>
          </w:p>
        </w:tc>
        <w:tc>
          <w:tcPr>
            <w:tcW w:w="0" w:type="auto"/>
            <w:vAlign w:val="center"/>
          </w:tcPr>
          <w:p w14:paraId="6D96746F" w14:textId="77777777" w:rsidR="006624E1" w:rsidRPr="00E9040D" w:rsidRDefault="006624E1" w:rsidP="008B380C">
            <w:pPr>
              <w:pStyle w:val="TAC"/>
            </w:pPr>
            <w:r w:rsidRPr="00E9040D">
              <w:t>-</w:t>
            </w:r>
          </w:p>
        </w:tc>
        <w:tc>
          <w:tcPr>
            <w:tcW w:w="0" w:type="auto"/>
            <w:vAlign w:val="center"/>
          </w:tcPr>
          <w:p w14:paraId="3FFDC973" w14:textId="77777777" w:rsidR="006624E1" w:rsidRPr="00E9040D" w:rsidRDefault="006624E1" w:rsidP="008B380C">
            <w:pPr>
              <w:pStyle w:val="TAC"/>
            </w:pPr>
            <w:r w:rsidRPr="00E9040D">
              <w:t>-</w:t>
            </w:r>
          </w:p>
        </w:tc>
      </w:tr>
      <w:tr w:rsidR="006624E1" w:rsidRPr="00E9040D" w14:paraId="0C9643EF" w14:textId="77777777" w:rsidTr="008B380C">
        <w:trPr>
          <w:cantSplit/>
          <w:jc w:val="center"/>
        </w:trPr>
        <w:tc>
          <w:tcPr>
            <w:tcW w:w="0" w:type="auto"/>
            <w:vAlign w:val="center"/>
          </w:tcPr>
          <w:p w14:paraId="7E1FF958" w14:textId="77777777" w:rsidR="006624E1" w:rsidRPr="00E9040D" w:rsidRDefault="006624E1" w:rsidP="008B380C">
            <w:pPr>
              <w:pStyle w:val="TAC"/>
            </w:pPr>
            <w:r w:rsidRPr="00E9040D">
              <w:t>5</w:t>
            </w:r>
          </w:p>
        </w:tc>
        <w:tc>
          <w:tcPr>
            <w:tcW w:w="0" w:type="auto"/>
            <w:vAlign w:val="center"/>
          </w:tcPr>
          <w:p w14:paraId="2BAD9FED" w14:textId="77777777" w:rsidR="006624E1" w:rsidRPr="00E9040D" w:rsidRDefault="006624E1" w:rsidP="008B380C">
            <w:pPr>
              <w:pStyle w:val="TAC"/>
            </w:pPr>
            <w:r w:rsidRPr="00E9040D">
              <w:t>-</w:t>
            </w:r>
          </w:p>
        </w:tc>
        <w:tc>
          <w:tcPr>
            <w:tcW w:w="0" w:type="auto"/>
            <w:vAlign w:val="center"/>
          </w:tcPr>
          <w:p w14:paraId="3EDD23C9" w14:textId="77777777" w:rsidR="006624E1" w:rsidRPr="00E9040D" w:rsidRDefault="006624E1" w:rsidP="008B380C">
            <w:pPr>
              <w:pStyle w:val="TAC"/>
            </w:pPr>
            <w:r w:rsidRPr="00E9040D">
              <w:t>-</w:t>
            </w:r>
          </w:p>
        </w:tc>
        <w:tc>
          <w:tcPr>
            <w:tcW w:w="0" w:type="auto"/>
            <w:vAlign w:val="center"/>
          </w:tcPr>
          <w:p w14:paraId="44B2A3F2" w14:textId="77777777"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14:paraId="14485129" w14:textId="77777777" w:rsidR="006624E1" w:rsidRPr="00E9040D" w:rsidRDefault="006624E1" w:rsidP="008B380C">
            <w:pPr>
              <w:pStyle w:val="TAC"/>
            </w:pPr>
            <w:r w:rsidRPr="00E9040D">
              <w:t>-</w:t>
            </w:r>
          </w:p>
        </w:tc>
        <w:tc>
          <w:tcPr>
            <w:tcW w:w="0" w:type="auto"/>
            <w:vAlign w:val="center"/>
          </w:tcPr>
          <w:p w14:paraId="355E47FE" w14:textId="77777777" w:rsidR="006624E1" w:rsidRPr="00E9040D" w:rsidRDefault="006624E1" w:rsidP="008B380C">
            <w:pPr>
              <w:pStyle w:val="TAC"/>
            </w:pPr>
            <w:r w:rsidRPr="00E9040D">
              <w:t>-</w:t>
            </w:r>
          </w:p>
        </w:tc>
        <w:tc>
          <w:tcPr>
            <w:tcW w:w="0" w:type="auto"/>
            <w:vAlign w:val="center"/>
          </w:tcPr>
          <w:p w14:paraId="7CFCBAA7" w14:textId="77777777" w:rsidR="006624E1" w:rsidRPr="00E9040D" w:rsidRDefault="006624E1" w:rsidP="008B380C">
            <w:pPr>
              <w:pStyle w:val="TAC"/>
            </w:pPr>
            <w:r w:rsidRPr="00E9040D">
              <w:t>-</w:t>
            </w:r>
          </w:p>
        </w:tc>
        <w:tc>
          <w:tcPr>
            <w:tcW w:w="0" w:type="auto"/>
            <w:vAlign w:val="center"/>
          </w:tcPr>
          <w:p w14:paraId="0691A1A4" w14:textId="77777777" w:rsidR="006624E1" w:rsidRPr="00E9040D" w:rsidRDefault="006624E1" w:rsidP="008B380C">
            <w:pPr>
              <w:pStyle w:val="TAC"/>
            </w:pPr>
            <w:r w:rsidRPr="00E9040D">
              <w:t>-</w:t>
            </w:r>
          </w:p>
        </w:tc>
        <w:tc>
          <w:tcPr>
            <w:tcW w:w="0" w:type="auto"/>
            <w:vAlign w:val="center"/>
          </w:tcPr>
          <w:p w14:paraId="1BF2C58E" w14:textId="77777777" w:rsidR="006624E1" w:rsidRPr="00E9040D" w:rsidRDefault="006624E1" w:rsidP="008B380C">
            <w:pPr>
              <w:pStyle w:val="TAC"/>
            </w:pPr>
            <w:r w:rsidRPr="00E9040D">
              <w:t>-</w:t>
            </w:r>
          </w:p>
        </w:tc>
        <w:tc>
          <w:tcPr>
            <w:tcW w:w="0" w:type="auto"/>
            <w:vAlign w:val="center"/>
          </w:tcPr>
          <w:p w14:paraId="4B919C2C" w14:textId="77777777" w:rsidR="006624E1" w:rsidRPr="00E9040D" w:rsidRDefault="006624E1" w:rsidP="008B380C">
            <w:pPr>
              <w:pStyle w:val="TAC"/>
            </w:pPr>
            <w:r w:rsidRPr="00E9040D">
              <w:t>-</w:t>
            </w:r>
          </w:p>
        </w:tc>
        <w:tc>
          <w:tcPr>
            <w:tcW w:w="0" w:type="auto"/>
            <w:vAlign w:val="center"/>
          </w:tcPr>
          <w:p w14:paraId="2C2117AE" w14:textId="77777777" w:rsidR="006624E1" w:rsidRPr="00E9040D" w:rsidRDefault="006624E1" w:rsidP="008B380C">
            <w:pPr>
              <w:pStyle w:val="TAC"/>
            </w:pPr>
            <w:r w:rsidRPr="00E9040D">
              <w:t>-</w:t>
            </w:r>
          </w:p>
        </w:tc>
      </w:tr>
      <w:tr w:rsidR="006624E1" w:rsidRPr="00E9040D" w14:paraId="23C62524" w14:textId="77777777" w:rsidTr="008B380C">
        <w:trPr>
          <w:cantSplit/>
          <w:jc w:val="center"/>
        </w:trPr>
        <w:tc>
          <w:tcPr>
            <w:tcW w:w="0" w:type="auto"/>
            <w:vAlign w:val="center"/>
          </w:tcPr>
          <w:p w14:paraId="7BB8D381" w14:textId="77777777" w:rsidR="006624E1" w:rsidRPr="00E9040D" w:rsidRDefault="006624E1" w:rsidP="008B380C">
            <w:pPr>
              <w:pStyle w:val="TAC"/>
            </w:pPr>
            <w:r w:rsidRPr="00E9040D">
              <w:t>6</w:t>
            </w:r>
          </w:p>
        </w:tc>
        <w:tc>
          <w:tcPr>
            <w:tcW w:w="0" w:type="auto"/>
            <w:vAlign w:val="center"/>
          </w:tcPr>
          <w:p w14:paraId="7C96F817" w14:textId="77777777" w:rsidR="006624E1" w:rsidRPr="00E9040D" w:rsidRDefault="006624E1" w:rsidP="008B380C">
            <w:pPr>
              <w:pStyle w:val="TAC"/>
            </w:pPr>
            <w:r w:rsidRPr="00E9040D">
              <w:t>-</w:t>
            </w:r>
          </w:p>
        </w:tc>
        <w:tc>
          <w:tcPr>
            <w:tcW w:w="0" w:type="auto"/>
            <w:vAlign w:val="center"/>
          </w:tcPr>
          <w:p w14:paraId="46B890DA" w14:textId="77777777" w:rsidR="006624E1" w:rsidRPr="00E9040D" w:rsidRDefault="006624E1" w:rsidP="008B380C">
            <w:pPr>
              <w:pStyle w:val="TAC"/>
            </w:pPr>
            <w:r w:rsidRPr="00E9040D">
              <w:t>-</w:t>
            </w:r>
          </w:p>
        </w:tc>
        <w:tc>
          <w:tcPr>
            <w:tcW w:w="0" w:type="auto"/>
            <w:vAlign w:val="center"/>
          </w:tcPr>
          <w:p w14:paraId="3199D6D5" w14:textId="77777777" w:rsidR="006624E1" w:rsidRPr="00E9040D" w:rsidRDefault="006624E1" w:rsidP="008B380C">
            <w:pPr>
              <w:pStyle w:val="TAC"/>
            </w:pPr>
            <w:r>
              <w:t xml:space="preserve">8, </w:t>
            </w:r>
            <w:r w:rsidRPr="00E9040D">
              <w:t>7</w:t>
            </w:r>
          </w:p>
        </w:tc>
        <w:tc>
          <w:tcPr>
            <w:tcW w:w="0" w:type="auto"/>
            <w:vAlign w:val="center"/>
          </w:tcPr>
          <w:p w14:paraId="75D388D6" w14:textId="77777777" w:rsidR="006624E1" w:rsidRPr="00E9040D" w:rsidRDefault="006624E1" w:rsidP="008B380C">
            <w:pPr>
              <w:pStyle w:val="TAC"/>
            </w:pPr>
            <w:r w:rsidRPr="00E9040D">
              <w:t>7</w:t>
            </w:r>
            <w:r>
              <w:t>, 6</w:t>
            </w:r>
          </w:p>
        </w:tc>
        <w:tc>
          <w:tcPr>
            <w:tcW w:w="0" w:type="auto"/>
            <w:vAlign w:val="center"/>
          </w:tcPr>
          <w:p w14:paraId="4F356351" w14:textId="77777777" w:rsidR="006624E1" w:rsidRPr="00E9040D" w:rsidRDefault="006624E1" w:rsidP="008B380C">
            <w:pPr>
              <w:pStyle w:val="TAC"/>
            </w:pPr>
            <w:r>
              <w:t xml:space="preserve">6, </w:t>
            </w:r>
            <w:r w:rsidRPr="00E9040D">
              <w:t>5</w:t>
            </w:r>
          </w:p>
        </w:tc>
        <w:tc>
          <w:tcPr>
            <w:tcW w:w="0" w:type="auto"/>
            <w:vAlign w:val="center"/>
          </w:tcPr>
          <w:p w14:paraId="4E2FF1B7" w14:textId="77777777" w:rsidR="006624E1" w:rsidRPr="00E9040D" w:rsidRDefault="006624E1" w:rsidP="008B380C">
            <w:pPr>
              <w:pStyle w:val="TAC"/>
            </w:pPr>
            <w:r w:rsidRPr="00E9040D">
              <w:t>-</w:t>
            </w:r>
          </w:p>
        </w:tc>
        <w:tc>
          <w:tcPr>
            <w:tcW w:w="0" w:type="auto"/>
            <w:vAlign w:val="center"/>
          </w:tcPr>
          <w:p w14:paraId="2058EAC6" w14:textId="77777777" w:rsidR="006624E1" w:rsidRPr="00E9040D" w:rsidRDefault="006624E1" w:rsidP="008B380C">
            <w:pPr>
              <w:pStyle w:val="TAC"/>
            </w:pPr>
            <w:r w:rsidRPr="00E9040D">
              <w:t>-</w:t>
            </w:r>
          </w:p>
        </w:tc>
        <w:tc>
          <w:tcPr>
            <w:tcW w:w="0" w:type="auto"/>
            <w:vAlign w:val="center"/>
          </w:tcPr>
          <w:p w14:paraId="0E3379FC" w14:textId="77777777" w:rsidR="006624E1" w:rsidRPr="00E9040D" w:rsidRDefault="006624E1" w:rsidP="008B380C">
            <w:pPr>
              <w:pStyle w:val="TAC"/>
            </w:pPr>
            <w:r w:rsidRPr="00E9040D">
              <w:t>7</w:t>
            </w:r>
          </w:p>
        </w:tc>
        <w:tc>
          <w:tcPr>
            <w:tcW w:w="0" w:type="auto"/>
            <w:vAlign w:val="center"/>
          </w:tcPr>
          <w:p w14:paraId="67DB7A08" w14:textId="77777777" w:rsidR="006624E1" w:rsidRPr="00E9040D" w:rsidRDefault="006624E1" w:rsidP="008B380C">
            <w:pPr>
              <w:pStyle w:val="TAC"/>
            </w:pPr>
            <w:r w:rsidRPr="00E9040D">
              <w:t>7</w:t>
            </w:r>
            <w:r>
              <w:t>, 6, 5</w:t>
            </w:r>
          </w:p>
        </w:tc>
        <w:tc>
          <w:tcPr>
            <w:tcW w:w="0" w:type="auto"/>
            <w:vAlign w:val="center"/>
          </w:tcPr>
          <w:p w14:paraId="69E57BAA" w14:textId="77777777" w:rsidR="006624E1" w:rsidRPr="00E9040D" w:rsidRDefault="006624E1" w:rsidP="008B380C">
            <w:pPr>
              <w:pStyle w:val="TAC"/>
            </w:pPr>
            <w:r w:rsidRPr="00E9040D">
              <w:t>-</w:t>
            </w:r>
          </w:p>
        </w:tc>
      </w:tr>
    </w:tbl>
    <w:p w14:paraId="038B9DA3" w14:textId="77777777" w:rsidR="008260B9" w:rsidRDefault="008260B9" w:rsidP="008260B9">
      <w:pPr>
        <w:pStyle w:val="FP"/>
      </w:pPr>
    </w:p>
    <w:p w14:paraId="1E2B3B9A" w14:textId="77777777" w:rsidR="00DE78B1" w:rsidRPr="00E9040D" w:rsidRDefault="00DE78B1" w:rsidP="00DE78B1">
      <w:pPr>
        <w:pStyle w:val="Heading3"/>
      </w:pPr>
      <w:bookmarkStart w:id="18" w:name="_Toc415085529"/>
      <w:r w:rsidRPr="00E9040D">
        <w:t>10.1.4</w:t>
      </w:r>
      <w:r w:rsidRPr="00E9040D">
        <w:tab/>
        <w:t>HARQ-ACK Repetition procedure</w:t>
      </w:r>
      <w:bookmarkEnd w:id="18"/>
    </w:p>
    <w:p w14:paraId="7B9A3E0F" w14:textId="77777777"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14:anchorId="49D9CB7D" wp14:editId="43604D5B">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14:anchorId="608478D1" wp14:editId="551BE52F">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14:anchorId="2A340E33" wp14:editId="2A11710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14:anchorId="7A28E8DC" wp14:editId="0E7A344A">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14:anchorId="0134B1CF" wp14:editId="5D960B25">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14:anchorId="60366614" wp14:editId="21F6F831">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14:anchorId="1A9C2AFF" wp14:editId="742A3F24">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14:paraId="674BD1B7" w14:textId="77777777"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14:paraId="62B93484" w14:textId="77777777"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14:anchorId="13C5455C" wp14:editId="1202A8E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14:anchorId="0B1553AC" wp14:editId="4C37AD19">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14:anchorId="0EF87A17" wp14:editId="6D708E4F">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14:anchorId="12105142" wp14:editId="1709FB77">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14:anchorId="7500B754" wp14:editId="37860D13">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14:anchorId="2CB0599C" wp14:editId="046A88FF">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14:anchorId="06165184" wp14:editId="2141F53E">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14:paraId="7620A064" w14:textId="77777777"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14:paraId="5CB60081" w14:textId="77777777"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14:anchorId="7A6A1F84" wp14:editId="5447FC8B">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14:anchorId="68B0486B" wp14:editId="4DD72E9A">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14:anchorId="53239BD7" wp14:editId="181E7567">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14:anchorId="638AB247" wp14:editId="5AE64108">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14:anchorId="4E59B7AE" wp14:editId="62E87E01">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proofErr w:type="spellStart"/>
      <w:r w:rsidR="0093274D" w:rsidRPr="00E9040D">
        <w:rPr>
          <w:i/>
          <w:sz w:val="19"/>
          <w:szCs w:val="19"/>
          <w:lang w:eastAsia="zh-CN"/>
        </w:rPr>
        <w:t>sr-ConfigIndex</w:t>
      </w:r>
      <w:proofErr w:type="spellEnd"/>
      <w:r w:rsidR="0093274D" w:rsidRPr="00E9040D">
        <w:rPr>
          <w:rFonts w:hint="eastAsia"/>
          <w:lang w:eastAsia="zh-CN"/>
        </w:rPr>
        <w:t xml:space="preserve"> </w:t>
      </w:r>
      <w:r w:rsidR="009C2C3F">
        <w:rPr>
          <w:noProof/>
          <w:position w:val="-12"/>
        </w:rPr>
        <w:drawing>
          <wp:inline distT="0" distB="0" distL="0" distR="0" wp14:anchorId="0C36C681" wp14:editId="2C6A0A0C">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14:paraId="4D3E4F85" w14:textId="77777777"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14:anchorId="7B103743" wp14:editId="3824FB6D">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14:paraId="6A7D886A" w14:textId="77777777"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w14:anchorId="7DCE68A0">
          <v:shape id="_x0000_i1287" type="#_x0000_t75" style="width:93.6pt;height:21.6pt" o:ole="">
            <v:imagedata r:id="rId866" o:title=""/>
          </v:shape>
          <o:OLEObject Type="Embed" ProgID="Equation.3" ShapeID="_x0000_i1287" DrawAspect="Content" ObjectID="_1685804559" r:id="rId867"/>
        </w:object>
      </w:r>
      <w:r w:rsidRPr="00E9040D">
        <w:t xml:space="preserve"> mapped to antenna port </w:t>
      </w:r>
      <w:r w:rsidR="009C2C3F">
        <w:rPr>
          <w:noProof/>
          <w:position w:val="-10"/>
        </w:rPr>
        <w:drawing>
          <wp:inline distT="0" distB="0" distL="0" distR="0" wp14:anchorId="7290AEC5" wp14:editId="338DA418">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w14:anchorId="5BDCEF2E">
          <v:shape id="_x0000_i1288" type="#_x0000_t75" style="width:50.4pt;height:21.6pt" o:ole="">
            <v:imagedata r:id="rId868" o:title=""/>
          </v:shape>
          <o:OLEObject Type="Embed" ProgID="Equation.3" ShapeID="_x0000_i1288" DrawAspect="Content" ObjectID="_1685804560" r:id="rId869"/>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14:anchorId="45D095F8" wp14:editId="6E163843">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14:anchorId="65795521" wp14:editId="7AC3B75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proofErr w:type="spellStart"/>
      <w:r w:rsidRPr="00E9040D">
        <w:rPr>
          <w:i/>
          <w:sz w:val="19"/>
          <w:szCs w:val="19"/>
          <w:lang w:eastAsia="zh-CN"/>
        </w:rPr>
        <w:t>sr-ConfigIndex</w:t>
      </w:r>
      <w:proofErr w:type="spellEnd"/>
      <w:r w:rsidRPr="00E9040D">
        <w:rPr>
          <w:rFonts w:hint="eastAsia"/>
          <w:lang w:eastAsia="zh-CN"/>
        </w:rPr>
        <w:t xml:space="preserve"> </w:t>
      </w:r>
      <w:r w:rsidR="009C2C3F">
        <w:rPr>
          <w:noProof/>
          <w:position w:val="-12"/>
        </w:rPr>
        <w:drawing>
          <wp:inline distT="0" distB="0" distL="0" distR="0" wp14:anchorId="415C8095" wp14:editId="14BDAC2C">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w14:anchorId="4B82D7DE">
          <v:shape id="_x0000_i1289" type="#_x0000_t75" style="width:50.4pt;height:21.6pt" o:ole="">
            <v:imagedata r:id="rId870" o:title=""/>
          </v:shape>
          <o:OLEObject Type="Embed" ProgID="Equation.3" ShapeID="_x0000_i1289" DrawAspect="Content" ObjectID="_1685804561" r:id="rId871"/>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w14:anchorId="75A04F37">
          <v:shape id="_x0000_i1290" type="#_x0000_t75" style="width:50.4pt;height:21.6pt" o:ole="">
            <v:imagedata r:id="rId872" o:title=""/>
          </v:shape>
          <o:OLEObject Type="Embed" ProgID="Equation.3" ShapeID="_x0000_i1290" DrawAspect="Content" ObjectID="_1685804562" r:id="rId873"/>
        </w:object>
      </w:r>
      <w:r w:rsidR="00C2554A">
        <w:rPr>
          <w:rFonts w:eastAsia="SimSun"/>
          <w:lang w:eastAsia="zh-CN"/>
        </w:rPr>
        <w:t>&gt;1, or one uplink subframe</w:t>
      </w:r>
      <w:r w:rsidR="00687E38">
        <w:rPr>
          <w:rFonts w:eastAsia="SimSun"/>
          <w:lang w:eastAsia="zh-CN"/>
        </w:rPr>
        <w:t xml:space="preserve"> (</w:t>
      </w:r>
      <w:r w:rsidR="00687E38">
        <w:t>which may or may not be a BL/CE UL subframe)</w:t>
      </w:r>
      <w:r w:rsidR="00C2554A">
        <w:rPr>
          <w:rFonts w:eastAsia="SimSun"/>
          <w:lang w:eastAsia="zh-CN"/>
        </w:rPr>
        <w:t xml:space="preserve"> when </w:t>
      </w:r>
      <w:r w:rsidR="00C2554A">
        <w:rPr>
          <w:rFonts w:ascii="Calibri" w:eastAsia="SimSun" w:hAnsi="Calibri"/>
          <w:sz w:val="22"/>
          <w:szCs w:val="22"/>
          <w:lang w:val="en-US" w:eastAsia="zh-CN"/>
        </w:rPr>
        <w:object w:dxaOrig="990" w:dyaOrig="390" w14:anchorId="220BDC94">
          <v:shape id="_x0000_i1291" type="#_x0000_t75" style="width:50.4pt;height:21.6pt" o:ole="">
            <v:imagedata r:id="rId872" o:title=""/>
          </v:shape>
          <o:OLEObject Type="Embed" ProgID="Equation.3" ShapeID="_x0000_i1291" DrawAspect="Content" ObjectID="_1685804563" r:id="rId874"/>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214171">
        <w:rPr>
          <w:position w:val="-14"/>
        </w:rPr>
        <w:pict w14:anchorId="3C19ED50">
          <v:shape id="_x0000_i1292" type="#_x0000_t75" style="width:50.4pt;height:21.6pt">
            <v:imagedata r:id="rId875"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14:anchorId="49B1DDD8" wp14:editId="479881C2">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14:paraId="6CE7484F" w14:textId="77777777" w:rsidR="0093274D" w:rsidRPr="00E9040D" w:rsidRDefault="0093274D">
      <w:pPr>
        <w:ind w:left="284"/>
        <w:rPr>
          <w:lang w:eastAsia="zh-CN"/>
        </w:rPr>
      </w:pPr>
    </w:p>
    <w:p w14:paraId="7FCDFDED" w14:textId="77777777"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14:paraId="702474C9" w14:textId="77777777">
        <w:trPr>
          <w:cantSplit/>
          <w:jc w:val="center"/>
        </w:trPr>
        <w:tc>
          <w:tcPr>
            <w:tcW w:w="0" w:type="auto"/>
            <w:shd w:val="clear" w:color="auto" w:fill="E0E0E0"/>
            <w:vAlign w:val="center"/>
          </w:tcPr>
          <w:p w14:paraId="1C93576C" w14:textId="77777777"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14:anchorId="40B6C498" wp14:editId="3EA0E23F">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5B8D9A7B" w14:textId="77777777"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w:t>
            </w:r>
            <w:proofErr w:type="spellStart"/>
            <w:r w:rsidRPr="00E9040D">
              <w:rPr>
                <w:lang w:val="en-US"/>
              </w:rPr>
              <w:t>ms</w:t>
            </w:r>
            <w:proofErr w:type="spellEnd"/>
            <w:r w:rsidRPr="00E9040D">
              <w:rPr>
                <w:lang w:val="en-US"/>
              </w:rPr>
              <w:t>)</w:t>
            </w:r>
            <w:r w:rsidR="007E2549">
              <w:rPr>
                <w:lang w:val="en-US"/>
              </w:rPr>
              <w:br/>
            </w:r>
            <w:r w:rsidRPr="00E9040D">
              <w:rPr>
                <w:lang w:val="en-US"/>
              </w:rPr>
              <w:t xml:space="preserve"> </w:t>
            </w:r>
            <w:r w:rsidR="009C2C3F">
              <w:rPr>
                <w:noProof/>
                <w:position w:val="-10"/>
                <w:sz w:val="19"/>
                <w:szCs w:val="19"/>
              </w:rPr>
              <w:drawing>
                <wp:inline distT="0" distB="0" distL="0" distR="0" wp14:anchorId="3D145B5C" wp14:editId="5101B568">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626C4F20" w14:textId="77777777"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14:anchorId="49994094" wp14:editId="174F59E4">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14:paraId="09766A56" w14:textId="77777777">
        <w:trPr>
          <w:cantSplit/>
          <w:jc w:val="center"/>
        </w:trPr>
        <w:tc>
          <w:tcPr>
            <w:tcW w:w="0" w:type="auto"/>
            <w:vAlign w:val="center"/>
          </w:tcPr>
          <w:p w14:paraId="41A12E04" w14:textId="77777777"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14:paraId="5F6F37FA" w14:textId="77777777"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14:paraId="48C35A92" w14:textId="77777777" w:rsidR="0093274D" w:rsidRPr="00E9040D" w:rsidRDefault="009C2C3F" w:rsidP="007E2549">
            <w:pPr>
              <w:pStyle w:val="TAC"/>
              <w:rPr>
                <w:lang w:val="en-US"/>
              </w:rPr>
            </w:pPr>
            <w:r>
              <w:rPr>
                <w:noProof/>
                <w:position w:val="-12"/>
              </w:rPr>
              <w:drawing>
                <wp:inline distT="0" distB="0" distL="0" distR="0" wp14:anchorId="5A38376C" wp14:editId="39B321E5">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14:paraId="43151ED8" w14:textId="77777777">
        <w:trPr>
          <w:cantSplit/>
          <w:jc w:val="center"/>
        </w:trPr>
        <w:tc>
          <w:tcPr>
            <w:tcW w:w="0" w:type="auto"/>
            <w:vAlign w:val="center"/>
          </w:tcPr>
          <w:p w14:paraId="1EDA09CF" w14:textId="77777777"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14:paraId="2DB71641" w14:textId="77777777"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14:paraId="63DD7D19" w14:textId="77777777" w:rsidR="0093274D" w:rsidRPr="00E9040D" w:rsidRDefault="009C2C3F" w:rsidP="007E2549">
            <w:pPr>
              <w:pStyle w:val="TAC"/>
              <w:rPr>
                <w:rFonts w:eastAsia="SimSun"/>
                <w:lang w:val="en-US" w:eastAsia="zh-CN"/>
              </w:rPr>
            </w:pPr>
            <w:r>
              <w:rPr>
                <w:noProof/>
                <w:position w:val="-12"/>
              </w:rPr>
              <w:drawing>
                <wp:inline distT="0" distB="0" distL="0" distR="0" wp14:anchorId="28282B1B" wp14:editId="280A6747">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14:paraId="2A4590CE" w14:textId="77777777">
        <w:trPr>
          <w:cantSplit/>
          <w:jc w:val="center"/>
        </w:trPr>
        <w:tc>
          <w:tcPr>
            <w:tcW w:w="0" w:type="auto"/>
            <w:vAlign w:val="center"/>
          </w:tcPr>
          <w:p w14:paraId="1C4D1A7D" w14:textId="77777777"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14:paraId="54FDF4F7" w14:textId="77777777"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14:paraId="2DAB937B" w14:textId="77777777" w:rsidR="0093274D" w:rsidRPr="00E9040D" w:rsidRDefault="009C2C3F" w:rsidP="007E2549">
            <w:pPr>
              <w:pStyle w:val="TAC"/>
              <w:rPr>
                <w:rFonts w:eastAsia="SimSun"/>
                <w:lang w:val="en-US" w:eastAsia="zh-CN"/>
              </w:rPr>
            </w:pPr>
            <w:r>
              <w:rPr>
                <w:noProof/>
                <w:position w:val="-12"/>
              </w:rPr>
              <w:drawing>
                <wp:inline distT="0" distB="0" distL="0" distR="0" wp14:anchorId="3228D8AC" wp14:editId="640D1C11">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14:paraId="52FE97F5" w14:textId="77777777">
        <w:trPr>
          <w:cantSplit/>
          <w:jc w:val="center"/>
        </w:trPr>
        <w:tc>
          <w:tcPr>
            <w:tcW w:w="0" w:type="auto"/>
            <w:vAlign w:val="center"/>
          </w:tcPr>
          <w:p w14:paraId="49D0EE60" w14:textId="77777777"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14:paraId="6F55B3E9" w14:textId="77777777"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14:paraId="45E3E615" w14:textId="77777777" w:rsidR="0093274D" w:rsidRPr="00E9040D" w:rsidRDefault="009C2C3F" w:rsidP="007E2549">
            <w:pPr>
              <w:pStyle w:val="TAC"/>
              <w:rPr>
                <w:lang w:eastAsia="zh-CN"/>
              </w:rPr>
            </w:pPr>
            <w:r>
              <w:rPr>
                <w:noProof/>
                <w:position w:val="-12"/>
              </w:rPr>
              <w:drawing>
                <wp:inline distT="0" distB="0" distL="0" distR="0" wp14:anchorId="65FAB35B" wp14:editId="5DBF9B93">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14:paraId="1806DD54" w14:textId="77777777">
        <w:trPr>
          <w:cantSplit/>
          <w:jc w:val="center"/>
        </w:trPr>
        <w:tc>
          <w:tcPr>
            <w:tcW w:w="0" w:type="auto"/>
            <w:vAlign w:val="center"/>
          </w:tcPr>
          <w:p w14:paraId="0C18742A" w14:textId="77777777"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14:paraId="212D20CA" w14:textId="77777777"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14:paraId="5B4F9B54" w14:textId="77777777" w:rsidR="0093274D" w:rsidRPr="00E9040D" w:rsidRDefault="009C2C3F" w:rsidP="007E2549">
            <w:pPr>
              <w:pStyle w:val="TAC"/>
              <w:rPr>
                <w:lang w:eastAsia="zh-CN"/>
              </w:rPr>
            </w:pPr>
            <w:r>
              <w:rPr>
                <w:noProof/>
                <w:position w:val="-12"/>
              </w:rPr>
              <w:drawing>
                <wp:inline distT="0" distB="0" distL="0" distR="0" wp14:anchorId="1AC0375D" wp14:editId="5B189FE8">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14:paraId="7104A896" w14:textId="77777777">
        <w:trPr>
          <w:cantSplit/>
          <w:jc w:val="center"/>
        </w:trPr>
        <w:tc>
          <w:tcPr>
            <w:tcW w:w="0" w:type="auto"/>
            <w:vAlign w:val="center"/>
          </w:tcPr>
          <w:p w14:paraId="5A65A400" w14:textId="77777777"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14:paraId="08516E98" w14:textId="77777777"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14:paraId="370C617C" w14:textId="77777777" w:rsidR="0093274D" w:rsidRPr="00E9040D" w:rsidRDefault="009C2C3F" w:rsidP="007E2549">
            <w:pPr>
              <w:pStyle w:val="TAC"/>
              <w:rPr>
                <w:lang w:val="en-US"/>
              </w:rPr>
            </w:pPr>
            <w:r>
              <w:rPr>
                <w:noProof/>
                <w:position w:val="-12"/>
              </w:rPr>
              <w:drawing>
                <wp:inline distT="0" distB="0" distL="0" distR="0" wp14:anchorId="5ABB7F2A" wp14:editId="660A6012">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14:paraId="3514C792" w14:textId="77777777">
        <w:trPr>
          <w:cantSplit/>
          <w:jc w:val="center"/>
        </w:trPr>
        <w:tc>
          <w:tcPr>
            <w:tcW w:w="0" w:type="auto"/>
            <w:vAlign w:val="center"/>
          </w:tcPr>
          <w:p w14:paraId="5AC47AD3" w14:textId="77777777"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14:paraId="3EA8E611" w14:textId="77777777"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14:paraId="708EE5DA" w14:textId="77777777" w:rsidR="0093274D" w:rsidRPr="00E9040D" w:rsidRDefault="009C2C3F" w:rsidP="007E2549">
            <w:pPr>
              <w:pStyle w:val="TAC"/>
              <w:rPr>
                <w:lang w:val="en-US"/>
              </w:rPr>
            </w:pPr>
            <w:r>
              <w:rPr>
                <w:noProof/>
                <w:position w:val="-12"/>
              </w:rPr>
              <w:drawing>
                <wp:inline distT="0" distB="0" distL="0" distR="0" wp14:anchorId="37148F5F" wp14:editId="2ACCFA84">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7938EAC0" w14:textId="77777777" w:rsidR="0093274D" w:rsidRDefault="0093274D"/>
    <w:p w14:paraId="1792C93B" w14:textId="77777777" w:rsidR="007E2549" w:rsidRPr="00E9040D" w:rsidRDefault="007E2549"/>
    <w:p w14:paraId="753E8B1C" w14:textId="77777777"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14:paraId="7B6BB797" w14:textId="77777777"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14:paraId="6E6F16F6" w14:textId="77777777"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14:paraId="36D0C5FE" w14:textId="77777777"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14:anchorId="14B36CFA" wp14:editId="4268703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14:anchorId="3BA4B236" wp14:editId="3855941D">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14:anchorId="461FF5DA" wp14:editId="53277374">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14:paraId="02486709" w14:textId="77777777"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14:anchorId="2B84F904" wp14:editId="2751DA0F">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14:anchorId="0A272F7E" wp14:editId="1C55B789">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14:anchorId="1F6ED68B" wp14:editId="7A2948D1">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14:anchorId="1CDB6E38" wp14:editId="29200A3A">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14:paraId="2EA57BDE" w14:textId="77777777"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14:anchorId="4D35092B" wp14:editId="06AD9602">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14:anchorId="4C6086F8" wp14:editId="2E26B36F">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14:anchorId="1DBE6CE9" wp14:editId="2D64FA57">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14:paraId="1D8DC4F3" w14:textId="77777777"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14:anchorId="15E4B154" wp14:editId="01738F34">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14:anchorId="49496D65" wp14:editId="20F69BAE">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14:paraId="62C96BD4" w14:textId="77777777"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14:paraId="643A7DC7" w14:textId="77777777"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14:paraId="32F82C5C" w14:textId="77777777"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14:paraId="75CAA2EE" w14:textId="77777777"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14:paraId="79D978AC" w14:textId="77777777"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proofErr w:type="spellStart"/>
      <w:r w:rsidR="00C64D5F" w:rsidRPr="00E46506">
        <w:rPr>
          <w:i/>
        </w:rPr>
        <w:t>harqTimingTDD</w:t>
      </w:r>
      <w:proofErr w:type="spellEnd"/>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proofErr w:type="spellStart"/>
      <w:r w:rsidR="00C64D5F" w:rsidRPr="00E46506">
        <w:rPr>
          <w:i/>
        </w:rPr>
        <w:t>harqTimingTDD</w:t>
      </w:r>
      <w:proofErr w:type="spellEnd"/>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14:paraId="26F75433" w14:textId="77777777"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14:paraId="7965E9C9" w14:textId="77777777"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14:paraId="55C6CC3D" w14:textId="77777777"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14:paraId="469622B1" w14:textId="77777777"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14:paraId="08BDB4AC" w14:textId="77777777"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proofErr w:type="spellStart"/>
      <w:r w:rsidRPr="00E46506">
        <w:rPr>
          <w:i/>
        </w:rPr>
        <w:t>harqTimingTDD</w:t>
      </w:r>
      <w:proofErr w:type="spellEnd"/>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proofErr w:type="spellStart"/>
      <w:r w:rsidRPr="00E46506">
        <w:rPr>
          <w:i/>
        </w:rPr>
        <w:t>harqTimingTDD</w:t>
      </w:r>
      <w:proofErr w:type="spellEnd"/>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14:paraId="70C8F230" w14:textId="77777777"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14:paraId="6800151E" w14:textId="77777777"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14:paraId="66371F80" w14:textId="77777777"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14:paraId="6BC05826" w14:textId="77777777"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14:anchorId="2FBF14F0" wp14:editId="509313E7">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356F6128" wp14:editId="0CEF0603">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14:anchorId="48C669B2" wp14:editId="7ED1ABE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14:paraId="4D02A42A" w14:textId="77777777" w:rsidR="003910CF" w:rsidRPr="00E9040D" w:rsidRDefault="00C64D5F" w:rsidP="003910CF">
      <w:pPr>
        <w:rPr>
          <w:lang w:val="en-US"/>
        </w:rPr>
      </w:pPr>
      <w:r>
        <w:rPr>
          <w:rFonts w:eastAsia="SimSun" w:hint="eastAsia"/>
          <w:lang w:val="en-US" w:eastAsia="zh-CN"/>
        </w:rPr>
        <w:t xml:space="preserve">For a UE not configured with </w:t>
      </w:r>
      <w:proofErr w:type="spellStart"/>
      <w:r w:rsidRPr="00E46506">
        <w:rPr>
          <w:i/>
        </w:rPr>
        <w:t>harqTimingTDD</w:t>
      </w:r>
      <w:proofErr w:type="spellEnd"/>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14:anchorId="4CBBA4E3" wp14:editId="55B183B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14:anchorId="1615CE02" wp14:editId="5D8CD8C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14:anchorId="7F641629" wp14:editId="3DB32FFC">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14:anchorId="1E44B196" wp14:editId="4C5D9591">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14:anchorId="3D3FBFDB" wp14:editId="51B008C7">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14:anchorId="694D9A6C" wp14:editId="612A2329">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14:anchorId="2893B463" wp14:editId="457C014C">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14:anchorId="414A9774" wp14:editId="65A1049F">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F4FE5" w:rsidRPr="00BF4FE5">
        <w:t xml:space="preserve"> </w:t>
      </w:r>
      <w:r w:rsidR="00BF4FE5" w:rsidRPr="00221868">
        <w:t>and accordin</w:t>
      </w:r>
      <w:r w:rsidR="00BF4FE5">
        <w:t xml:space="preserve">g to </w:t>
      </w:r>
      <w:r w:rsidR="00BF4FE5" w:rsidRPr="00AD0183">
        <w:rPr>
          <w:i/>
          <w:lang w:eastAsia="zh-CN"/>
        </w:rPr>
        <w:t>harq-ReferenceConfig-r14</w:t>
      </w:r>
      <w:r w:rsidR="00BF4FE5">
        <w:rPr>
          <w:i/>
          <w:lang w:eastAsia="zh-CN"/>
        </w:rPr>
        <w:t xml:space="preserve"> </w:t>
      </w:r>
      <w:r w:rsidR="00BF4FE5" w:rsidRPr="00221868">
        <w:rPr>
          <w:lang w:eastAsia="zh-CN"/>
        </w:rPr>
        <w:t>if configured</w:t>
      </w:r>
      <w:r w:rsidR="004F16D2">
        <w:rPr>
          <w:i/>
        </w:rPr>
        <w:t>;</w:t>
      </w:r>
      <w:r w:rsidR="004F16D2" w:rsidRPr="00A8174D">
        <w:t xml:space="preserve"> </w:t>
      </w:r>
      <w:r w:rsidR="009C2C3F" w:rsidRPr="00330B06">
        <w:rPr>
          <w:noProof/>
          <w:position w:val="-4"/>
        </w:rPr>
        <w:drawing>
          <wp:inline distT="0" distB="0" distL="0" distR="0" wp14:anchorId="6D3B2C8A" wp14:editId="12288FBD">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14:paraId="7960AA8F" w14:textId="77777777" w:rsidR="00C64D5F" w:rsidRDefault="00C64D5F" w:rsidP="00C64D5F">
      <w:pPr>
        <w:rPr>
          <w:rFonts w:eastAsia="SimSun"/>
          <w:lang w:eastAsia="zh-CN"/>
        </w:rPr>
      </w:pPr>
      <w:r>
        <w:rPr>
          <w:rFonts w:eastAsia="SimSun" w:hint="eastAsia"/>
          <w:lang w:val="en-US" w:eastAsia="zh-CN"/>
        </w:rPr>
        <w:t xml:space="preserve">For a UE configured with </w:t>
      </w:r>
      <w:proofErr w:type="spellStart"/>
      <w:r w:rsidRPr="00E46506">
        <w:rPr>
          <w:i/>
        </w:rPr>
        <w:t>harqTimingTDD</w:t>
      </w:r>
      <w:proofErr w:type="spellEnd"/>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14:paraId="0C7C1ED9" w14:textId="77777777"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14:anchorId="391F04D3" wp14:editId="7608F135">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14:anchorId="501A874C" wp14:editId="24C550FE">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14:anchorId="40C0E6B5" wp14:editId="435F7DB4">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416634F6" wp14:editId="090AA1A7">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14:anchorId="77E846CD" wp14:editId="24F11D16">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14:anchorId="50F59D26" wp14:editId="799A9192">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14:anchorId="39CF74EB" wp14:editId="66C51DFB">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14:anchorId="331C1262" wp14:editId="56F9F82A">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14:paraId="10B817B8" w14:textId="77777777"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14:anchorId="4EB256CC" wp14:editId="2AB8AD66">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14:anchorId="09E0DB01" wp14:editId="123E6AA4">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14:anchorId="7F8DCEAC" wp14:editId="7E3E860E">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14:anchorId="3FA9C4BE" wp14:editId="6EED7806">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14:anchorId="27227791" wp14:editId="7051B30A">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14:anchorId="094E7DC6" wp14:editId="233BC137">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14:anchorId="46701BDE" wp14:editId="55E9F907">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14:anchorId="0C03522B" wp14:editId="7674002D">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14:paraId="017299C2" w14:textId="77777777"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14:anchorId="5B37C644" wp14:editId="05BE0BBA">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14:anchorId="66D49D0F" wp14:editId="059A3506">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14:anchorId="07F0E23A" wp14:editId="3F2383A4">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14:anchorId="507E09BD" wp14:editId="0E48655D">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14:anchorId="0A656220" wp14:editId="6E722815">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14:anchorId="2C78B241" wp14:editId="2D5B2E92">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14:anchorId="1E167168" wp14:editId="5E095881">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14:paraId="24814586" w14:textId="77777777"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14:anchorId="27952FC5" wp14:editId="2156696B">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14:anchorId="0B16E0FA" wp14:editId="07C185A7">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14:anchorId="26311F4D" wp14:editId="458A9953">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14:anchorId="7128E283" wp14:editId="4886A1DE">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14:anchorId="6FFC993D" wp14:editId="488F9FF6">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14:anchorId="48F8824C" wp14:editId="00AB86F6">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14:anchorId="4F654DAE" wp14:editId="7C61DC88">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14:anchorId="51564E48" wp14:editId="77060A2D">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14:paraId="0E54F94E" w14:textId="77777777"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14:anchorId="3DC16160" wp14:editId="3EC1719F">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14:anchorId="1E30C11F" wp14:editId="4F6D8C5D">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14:anchorId="38AEBE47" wp14:editId="22C6724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14:anchorId="3219CD87" wp14:editId="22EE8A7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14:anchorId="3441AEB9" wp14:editId="56D8C659">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14:paraId="6CECD939" w14:textId="77777777"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14:anchorId="553E27B0" wp14:editId="4C855F3B">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14:anchorId="33A34189" wp14:editId="1915FC37">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14:anchorId="7B797C7B" wp14:editId="7EA964DA">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14:anchorId="438F0E3C" wp14:editId="6221E431">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14:anchorId="493C282E" wp14:editId="23DE5AA2">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14:paraId="55564486" w14:textId="77777777"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14:anchorId="2447BE3D" wp14:editId="6F59E547">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14:anchorId="66BDBAB2" wp14:editId="17B019B4">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14:anchorId="59D6DC77" wp14:editId="22D4A569">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14:paraId="698F9E9F" w14:textId="77777777"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14:anchorId="52DA815D" wp14:editId="23A1ACEC">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14:anchorId="0C738EF0" wp14:editId="483F3F5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14:anchorId="3D6CCDC2" wp14:editId="121E6252">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14:anchorId="32AEAB46" wp14:editId="71ED5AD8">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14:anchorId="39C2F612" wp14:editId="0766F612">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14:paraId="45C520B7" w14:textId="77777777"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14:paraId="3684D5FC" w14:textId="77777777"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w14:anchorId="13FAC8BD">
          <v:shape id="_x0000_i1293" type="#_x0000_t75" style="width:36pt;height:21.6pt" o:ole="">
            <v:imagedata r:id="rId135" o:title=""/>
          </v:shape>
          <o:OLEObject Type="Embed" ProgID="Equation.3" ShapeID="_x0000_i1293" DrawAspect="Content" ObjectID="_1685804564" r:id="rId908"/>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proofErr w:type="spellStart"/>
      <w:r w:rsidRPr="00143A79">
        <w:rPr>
          <w:rFonts w:eastAsia="SimSun" w:hint="eastAsia"/>
          <w:i/>
          <w:lang w:eastAsia="zh-CN"/>
        </w:rPr>
        <w:t>n+k</w:t>
      </w:r>
      <w:r>
        <w:rPr>
          <w:rFonts w:eastAsia="SimSun" w:hint="eastAsia"/>
          <w:i/>
          <w:vertAlign w:val="subscript"/>
          <w:lang w:eastAsia="zh-CN"/>
        </w:rPr>
        <w:t>i</w:t>
      </w:r>
      <w:proofErr w:type="spellEnd"/>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14:paraId="211205A8" w14:textId="77777777" w:rsidR="0044149E" w:rsidRPr="002733DA" w:rsidRDefault="004D32D8" w:rsidP="0044149E">
      <w:pPr>
        <w:pStyle w:val="B1"/>
        <w:rPr>
          <w:rFonts w:eastAsia="SimSun"/>
          <w:iCs/>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sidR="0044149E" w:rsidRPr="002733DA">
        <w:rPr>
          <w:rFonts w:eastAsia="SimSun"/>
          <w:i/>
          <w:lang w:eastAsia="zh-CN"/>
        </w:rPr>
        <w:t>k</w:t>
      </w:r>
      <w:r>
        <w:rPr>
          <w:rFonts w:eastAsia="SimSun" w:hint="eastAsia"/>
          <w:lang w:eastAsia="zh-CN"/>
        </w:rPr>
        <w:t xml:space="preserve"> is the last subframe in which the PDSCH is transmitted</w:t>
      </w:r>
      <w:r w:rsidR="0044149E" w:rsidRPr="002733DA">
        <w:rPr>
          <w:rFonts w:eastAsia="SimSun"/>
          <w:iCs/>
          <w:lang w:eastAsia="zh-CN"/>
        </w:rPr>
        <w:t>, where</w:t>
      </w:r>
    </w:p>
    <w:p w14:paraId="4B6FC117" w14:textId="77777777" w:rsidR="0044149E" w:rsidRPr="00DD2EB7" w:rsidRDefault="00D4435C" w:rsidP="00DD2EB7">
      <w:pPr>
        <w:pStyle w:val="B2"/>
        <w:rPr>
          <w:lang w:eastAsia="zh-CN"/>
        </w:rPr>
      </w:pPr>
      <w:r>
        <w:rPr>
          <w:lang w:eastAsia="zh-CN"/>
        </w:rPr>
        <w:t>-</w:t>
      </w:r>
      <w:r>
        <w:rPr>
          <w:lang w:eastAsia="zh-CN"/>
        </w:rPr>
        <w:tab/>
      </w:r>
      <w:r w:rsidR="0044149E" w:rsidRPr="000D3CFB">
        <w:rPr>
          <w:rFonts w:hint="eastAsia"/>
          <w:lang w:eastAsia="zh-CN"/>
        </w:rPr>
        <w:t xml:space="preserve">if the UE is in half-duplex FDD operation and is configured with </w:t>
      </w:r>
      <w:proofErr w:type="spellStart"/>
      <w:r w:rsidR="0044149E" w:rsidRPr="000D3CFB">
        <w:rPr>
          <w:rFonts w:hint="eastAsia"/>
          <w:lang w:eastAsia="zh-CN"/>
        </w:rPr>
        <w:t>CEModeA</w:t>
      </w:r>
      <w:proofErr w:type="spellEnd"/>
      <w:r w:rsidR="0044149E" w:rsidRPr="000D3CFB">
        <w:rPr>
          <w:rFonts w:hint="eastAsia"/>
          <w:lang w:eastAsia="zh-CN"/>
        </w:rPr>
        <w:t xml:space="preserve"> and higher layer parameter</w:t>
      </w:r>
      <w:r w:rsidR="0044149E" w:rsidRPr="000D3CFB">
        <w:rPr>
          <w:lang w:eastAsia="zh-CN"/>
        </w:rPr>
        <w:t xml:space="preserve"> </w:t>
      </w:r>
      <w:bookmarkStart w:id="23" w:name="_Hlk494354062"/>
      <w:proofErr w:type="spellStart"/>
      <w:r w:rsidR="0044149E" w:rsidRPr="00DD2EB7">
        <w:rPr>
          <w:i/>
          <w:iCs/>
          <w:lang w:eastAsia="zh-CN"/>
        </w:rPr>
        <w:t>ce</w:t>
      </w:r>
      <w:proofErr w:type="spellEnd"/>
      <w:r w:rsidR="0044149E" w:rsidRPr="00DD2EB7">
        <w:rPr>
          <w:i/>
          <w:iCs/>
          <w:lang w:eastAsia="zh-CN"/>
        </w:rPr>
        <w:t>-HARQ-</w:t>
      </w:r>
      <w:proofErr w:type="spellStart"/>
      <w:r w:rsidR="0044149E" w:rsidRPr="00DD2EB7">
        <w:rPr>
          <w:i/>
          <w:iCs/>
          <w:lang w:eastAsia="zh-CN"/>
        </w:rPr>
        <w:t>AckBundling</w:t>
      </w:r>
      <w:bookmarkEnd w:id="23"/>
      <w:proofErr w:type="spellEnd"/>
      <w:r w:rsidR="0044149E" w:rsidRPr="00DD2EB7">
        <w:rPr>
          <w:lang w:eastAsia="zh-CN"/>
        </w:rPr>
        <w:t xml:space="preserve"> </w:t>
      </w:r>
      <w:r w:rsidR="0044149E" w:rsidRPr="000D3CFB">
        <w:rPr>
          <w:rFonts w:hint="eastAsia"/>
          <w:lang w:eastAsia="zh-CN"/>
        </w:rPr>
        <w:t xml:space="preserve">and </w:t>
      </w:r>
      <w:r w:rsidR="0044149E" w:rsidRPr="000D3CFB">
        <w:rPr>
          <w:lang w:eastAsia="zh-CN"/>
        </w:rPr>
        <w:t xml:space="preserve">the </w:t>
      </w:r>
      <w:r w:rsidR="0044149E">
        <w:rPr>
          <w:lang w:eastAsia="zh-CN"/>
        </w:rPr>
        <w:t>'</w:t>
      </w:r>
      <w:r w:rsidR="0044149E" w:rsidRPr="000D3CFB">
        <w:rPr>
          <w:lang w:eastAsia="zh-CN"/>
        </w:rPr>
        <w:t>HARQ-ACK bundling flag</w:t>
      </w:r>
      <w:r w:rsidR="0044149E">
        <w:rPr>
          <w:lang w:eastAsia="zh-CN"/>
        </w:rPr>
        <w:t>'</w:t>
      </w:r>
      <w:r w:rsidR="0044149E" w:rsidRPr="000D3CFB">
        <w:rPr>
          <w:lang w:eastAsia="zh-CN"/>
        </w:rPr>
        <w:t xml:space="preserve"> in the corresponding DCI is set to 1</w:t>
      </w:r>
      <w:r w:rsidR="0044149E" w:rsidRPr="000D3CFB">
        <w:rPr>
          <w:rFonts w:hint="eastAsia"/>
          <w:lang w:eastAsia="zh-CN"/>
        </w:rPr>
        <w:t xml:space="preserve">, or if the UE is </w:t>
      </w:r>
      <w:r w:rsidR="0044149E" w:rsidRPr="000D3CFB">
        <w:rPr>
          <w:lang w:eastAsia="zh-CN"/>
        </w:rPr>
        <w:t xml:space="preserve">configured with higher layer parameter </w:t>
      </w:r>
      <w:proofErr w:type="spellStart"/>
      <w:r w:rsidR="0044149E" w:rsidRPr="00DD2EB7">
        <w:rPr>
          <w:i/>
          <w:iCs/>
          <w:lang w:eastAsia="zh-CN"/>
        </w:rPr>
        <w:t>ce-SchedulingEnhancement</w:t>
      </w:r>
      <w:proofErr w:type="spellEnd"/>
    </w:p>
    <w:p w14:paraId="194F7F00" w14:textId="77777777" w:rsidR="0044149E" w:rsidRDefault="0044149E" w:rsidP="00DD2EB7">
      <w:pPr>
        <w:pStyle w:val="B3"/>
        <w:rPr>
          <w:rFonts w:eastAsia="SimSun"/>
          <w:lang w:eastAsia="zh-CN"/>
        </w:rPr>
      </w:pPr>
      <w:r w:rsidRPr="00DD2EB7">
        <w:rPr>
          <w:rFonts w:eastAsia="SimSun"/>
          <w:lang w:eastAsia="zh-CN"/>
        </w:rPr>
        <w:t>-</w:t>
      </w:r>
      <w:r w:rsidRPr="00DD2EB7">
        <w:rPr>
          <w:rFonts w:eastAsia="SimSun"/>
          <w:lang w:eastAsia="zh-CN"/>
        </w:rPr>
        <w:tab/>
      </w:r>
      <m:oMath>
        <m:r>
          <w:rPr>
            <w:rFonts w:ascii="Cambria Math" w:eastAsia="SimSun" w:hAnsi="Cambria Math"/>
            <w:lang w:eastAsia="zh-CN"/>
          </w:rPr>
          <m:t>k</m:t>
        </m:r>
      </m:oMath>
      <w:r w:rsidRPr="00DD2EB7">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DD2EB7">
        <w:rPr>
          <w:rFonts w:eastAsia="SimSun"/>
          <w:lang w:eastAsia="zh-CN"/>
        </w:rPr>
        <w:t xml:space="preserve"> is determined based on the higher l</w:t>
      </w:r>
      <w:proofErr w:type="spellStart"/>
      <w:r w:rsidRPr="00DD2EB7">
        <w:rPr>
          <w:rFonts w:eastAsia="SimSun"/>
          <w:lang w:eastAsia="zh-CN"/>
        </w:rPr>
        <w:t>ayer</w:t>
      </w:r>
      <w:proofErr w:type="spellEnd"/>
      <w:r w:rsidRPr="00DD2EB7">
        <w:rPr>
          <w:rFonts w:eastAsia="SimSun"/>
          <w:lang w:eastAsia="zh-CN"/>
        </w:rPr>
        <w:t xml:space="preserve"> parameters according to Table 7.3.1-2.</w:t>
      </w:r>
    </w:p>
    <w:p w14:paraId="19C7EF34" w14:textId="77777777" w:rsidR="0044149E" w:rsidRDefault="00D4435C" w:rsidP="00DD2EB7">
      <w:pPr>
        <w:pStyle w:val="B2"/>
        <w:rPr>
          <w:lang w:eastAsia="zh-CN"/>
        </w:rPr>
      </w:pPr>
      <w:r>
        <w:rPr>
          <w:lang w:eastAsia="zh-CN"/>
        </w:rPr>
        <w:t>-</w:t>
      </w:r>
      <w:r>
        <w:rPr>
          <w:lang w:eastAsia="zh-CN"/>
        </w:rPr>
        <w:tab/>
      </w:r>
      <w:r w:rsidR="0044149E">
        <w:rPr>
          <w:lang w:eastAsia="zh-CN"/>
        </w:rPr>
        <w:t>otherwise</w:t>
      </w:r>
    </w:p>
    <w:p w14:paraId="26306D51" w14:textId="77777777" w:rsidR="0044149E" w:rsidRPr="00DD2EB7" w:rsidRDefault="0044149E" w:rsidP="00DD2EB7">
      <w:pPr>
        <w:pStyle w:val="B3"/>
        <w:rPr>
          <w:lang w:eastAsia="zh-CN"/>
        </w:rPr>
      </w:pPr>
      <w:r w:rsidRPr="00DD2EB7">
        <w:rPr>
          <w:lang w:eastAsia="zh-CN"/>
        </w:rPr>
        <w:t>-</w:t>
      </w:r>
      <w:r w:rsidRPr="00DD2EB7">
        <w:rPr>
          <w:lang w:eastAsia="zh-CN"/>
        </w:rPr>
        <w:tab/>
      </w:r>
      <m:oMath>
        <m:r>
          <w:rPr>
            <w:rFonts w:ascii="Cambria Math" w:hAnsi="Cambria Math"/>
            <w:lang w:eastAsia="zh-CN"/>
          </w:rPr>
          <m:t>k</m:t>
        </m:r>
        <m:r>
          <m:rPr>
            <m:sty m:val="p"/>
          </m:rPr>
          <w:rPr>
            <w:rFonts w:ascii="Cambria Math" w:hAnsi="Cambria Math"/>
            <w:lang w:eastAsia="zh-CN"/>
          </w:rPr>
          <m:t>=4</m:t>
        </m:r>
      </m:oMath>
    </w:p>
    <w:p w14:paraId="2ADE8495" w14:textId="77777777"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w14:anchorId="16F3B6FB">
          <v:shape id="_x0000_i1294" type="#_x0000_t75" style="width:1in;height:21.6pt" o:ole="">
            <v:imagedata r:id="rId909" o:title=""/>
          </v:shape>
          <o:OLEObject Type="Embed" ProgID="Equation.3" ShapeID="_x0000_i1294" DrawAspect="Content" ObjectID="_1685804565" r:id="rId910"/>
        </w:object>
      </w:r>
      <w:r>
        <w:rPr>
          <w:rFonts w:eastAsia="SimSun" w:hint="eastAsia"/>
          <w:lang w:eastAsia="zh-CN"/>
        </w:rPr>
        <w:t xml:space="preserve"> and </w:t>
      </w:r>
      <w:r w:rsidRPr="007C1CE7">
        <w:rPr>
          <w:position w:val="-14"/>
        </w:rPr>
        <w:object w:dxaOrig="980" w:dyaOrig="400" w14:anchorId="1EBF7721">
          <v:shape id="_x0000_i1295" type="#_x0000_t75" style="width:50.4pt;height:21.6pt" o:ole="">
            <v:imagedata r:id="rId875" o:title=""/>
          </v:shape>
          <o:OLEObject Type="Embed" ProgID="Equation.3" ShapeID="_x0000_i1295" DrawAspect="Content" ObjectID="_1685804566" r:id="rId911"/>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14:paraId="35911EE6" w14:textId="77777777" w:rsidR="00AE0019" w:rsidRPr="00983609" w:rsidRDefault="00AE0019" w:rsidP="00AE0019">
      <w:pPr>
        <w:pStyle w:val="B1"/>
        <w:rPr>
          <w:lang w:eastAsia="zh-CN"/>
        </w:rPr>
      </w:pPr>
      <w:r>
        <w:rPr>
          <w:lang w:eastAsia="zh-CN"/>
        </w:rPr>
        <w:tab/>
        <w:t xml:space="preserve">if </w:t>
      </w:r>
      <w:r w:rsidRPr="00983609">
        <w:rPr>
          <w:i/>
          <w:lang w:eastAsia="zh-CN"/>
        </w:rPr>
        <w:t>N&gt;1</w:t>
      </w:r>
    </w:p>
    <w:p w14:paraId="1B5B1E12" w14:textId="77777777"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proofErr w:type="spellStart"/>
      <w:r w:rsidRPr="006D2B83">
        <w:rPr>
          <w:rFonts w:eastAsia="SimSun" w:hint="eastAsia"/>
          <w:i/>
          <w:lang w:eastAsia="zh-CN"/>
        </w:rPr>
        <w:t>n+k</w:t>
      </w:r>
      <w:r w:rsidRPr="006D2B83">
        <w:rPr>
          <w:rFonts w:eastAsia="SimSun" w:hint="eastAsia"/>
          <w:i/>
          <w:vertAlign w:val="subscript"/>
          <w:lang w:eastAsia="zh-CN"/>
        </w:rPr>
        <w:t>i</w:t>
      </w:r>
      <w:proofErr w:type="spellEnd"/>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14:paraId="119D5B14" w14:textId="77777777" w:rsidR="00AE0019" w:rsidRDefault="00AE0019" w:rsidP="00AE0019">
      <w:pPr>
        <w:pStyle w:val="B1"/>
        <w:rPr>
          <w:lang w:eastAsia="zh-CN"/>
        </w:rPr>
      </w:pPr>
      <w:r>
        <w:rPr>
          <w:lang w:eastAsia="zh-CN"/>
        </w:rPr>
        <w:tab/>
        <w:t>otherwise</w:t>
      </w:r>
    </w:p>
    <w:p w14:paraId="5CBBCD21" w14:textId="77777777"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14:paraId="2BB9540A" w14:textId="77777777" w:rsidR="004D32D8" w:rsidRDefault="004D32D8" w:rsidP="004D32D8">
      <w:pPr>
        <w:rPr>
          <w:rFonts w:eastAsia="SimSun"/>
          <w:lang w:eastAsia="zh-CN"/>
        </w:rPr>
      </w:pPr>
      <w:r>
        <w:rPr>
          <w:rFonts w:eastAsia="SimSun" w:hint="eastAsia"/>
          <w:lang w:val="en-US" w:eastAsia="zh-CN"/>
        </w:rPr>
        <w:lastRenderedPageBreak/>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14:anchorId="3249EC74" wp14:editId="5900F235">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14:anchorId="1458D3D1" wp14:editId="2EC2B65E">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14:anchorId="7EDB0BE3" wp14:editId="3463F834">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w14:anchorId="7A35BCBA">
          <v:shape id="_x0000_i1296" type="#_x0000_t75" style="width:36pt;height:21.6pt" o:ole="">
            <v:imagedata r:id="rId135" o:title=""/>
          </v:shape>
          <o:OLEObject Type="Embed" ProgID="Equation.3" ShapeID="_x0000_i1296" DrawAspect="Content" ObjectID="_1685804567" r:id="rId912"/>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proofErr w:type="spellStart"/>
      <w:r w:rsidRPr="00143A79">
        <w:rPr>
          <w:rFonts w:eastAsia="SimSun" w:hint="eastAsia"/>
          <w:i/>
          <w:lang w:eastAsia="zh-CN"/>
        </w:rPr>
        <w:t>n+k</w:t>
      </w:r>
      <w:r>
        <w:rPr>
          <w:rFonts w:eastAsia="SimSun" w:hint="eastAsia"/>
          <w:i/>
          <w:vertAlign w:val="subscript"/>
          <w:lang w:eastAsia="zh-CN"/>
        </w:rPr>
        <w:t>i</w:t>
      </w:r>
      <w:proofErr w:type="spellEnd"/>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14:paraId="7FD9D06E" w14:textId="77777777"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14:paraId="621E1321" w14:textId="77777777"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w14:anchorId="7A96239A">
          <v:shape id="_x0000_i1297" type="#_x0000_t75" style="width:1in;height:21.6pt" o:ole="">
            <v:imagedata r:id="rId909" o:title=""/>
          </v:shape>
          <o:OLEObject Type="Embed" ProgID="Equation.3" ShapeID="_x0000_i1297" DrawAspect="Content" ObjectID="_1685804568" r:id="rId913"/>
        </w:object>
      </w:r>
      <w:r>
        <w:rPr>
          <w:rFonts w:eastAsia="SimSun" w:hint="eastAsia"/>
          <w:lang w:eastAsia="zh-CN"/>
        </w:rPr>
        <w:t xml:space="preserve"> and </w:t>
      </w:r>
      <w:r w:rsidRPr="007C1CE7">
        <w:rPr>
          <w:position w:val="-14"/>
        </w:rPr>
        <w:object w:dxaOrig="980" w:dyaOrig="400" w14:anchorId="6CE0CAD8">
          <v:shape id="_x0000_i1298" type="#_x0000_t75" style="width:50.4pt;height:21.6pt" o:ole="">
            <v:imagedata r:id="rId875" o:title=""/>
          </v:shape>
          <o:OLEObject Type="Embed" ProgID="Equation.3" ShapeID="_x0000_i1298" DrawAspect="Content" ObjectID="_1685804569" r:id="rId914"/>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14:paraId="36D0CCE7" w14:textId="77777777"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14:paraId="035193B0" w14:textId="77777777"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proofErr w:type="spellStart"/>
      <w:r w:rsidRPr="006D2B83">
        <w:rPr>
          <w:rFonts w:eastAsia="SimSun" w:hint="eastAsia"/>
          <w:i/>
          <w:lang w:eastAsia="zh-CN"/>
        </w:rPr>
        <w:t>n+k</w:t>
      </w:r>
      <w:r w:rsidRPr="006D2B83">
        <w:rPr>
          <w:rFonts w:eastAsia="SimSun" w:hint="eastAsia"/>
          <w:i/>
          <w:vertAlign w:val="subscript"/>
          <w:lang w:eastAsia="zh-CN"/>
        </w:rPr>
        <w:t>i</w:t>
      </w:r>
      <w:proofErr w:type="spellEnd"/>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14:paraId="6B9B6B47" w14:textId="77777777" w:rsidR="00AE0019" w:rsidRDefault="00AE0019" w:rsidP="00AE0019">
      <w:pPr>
        <w:pStyle w:val="B1"/>
        <w:rPr>
          <w:lang w:eastAsia="zh-CN"/>
        </w:rPr>
      </w:pPr>
      <w:r>
        <w:rPr>
          <w:lang w:eastAsia="zh-CN"/>
        </w:rPr>
        <w:tab/>
        <w:t>otherwise</w:t>
      </w:r>
    </w:p>
    <w:p w14:paraId="446F604E" w14:textId="77777777"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14:paraId="7FCE7543" w14:textId="77777777"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14:paraId="2E757EE1" w14:textId="77777777"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14:paraId="6C915B2C" w14:textId="77777777" w:rsidR="0087697B" w:rsidRPr="00E9040D" w:rsidRDefault="0087697B" w:rsidP="00FE5A47">
      <w:r>
        <w:rPr>
          <w:lang w:eastAsia="zh-CN"/>
        </w:rPr>
        <w:t xml:space="preserve">For a BL/CE UE, if a first HARQ-ACK transmission associated to a first set of PDSCH partially collides with a second HARQ-ACK transmission associated to a second set of PDSCH transmissions, the </w:t>
      </w:r>
      <w:r w:rsidR="007C52A3">
        <w:rPr>
          <w:lang w:eastAsia="zh-CN"/>
        </w:rPr>
        <w:t xml:space="preserve">last PDSCH of the </w:t>
      </w:r>
      <w:r>
        <w:rPr>
          <w:lang w:eastAsia="zh-CN"/>
        </w:rPr>
        <w:t xml:space="preserve">first set of PDSCH transmissions being detected before the </w:t>
      </w:r>
      <w:r w:rsidR="007C52A3">
        <w:rPr>
          <w:lang w:eastAsia="zh-CN"/>
        </w:rPr>
        <w:t xml:space="preserve">last PDSCH of the </w:t>
      </w:r>
      <w:r>
        <w:rPr>
          <w:lang w:eastAsia="zh-CN"/>
        </w:rPr>
        <w:t>second set of PDSCH transmissions, the UE shall drop the second HARQ-ACK transmission.</w:t>
      </w:r>
    </w:p>
    <w:p w14:paraId="1F63943B" w14:textId="77777777" w:rsidR="004D32D8" w:rsidRPr="002377BD" w:rsidRDefault="004D32D8" w:rsidP="004D32D8">
      <w:pPr>
        <w:rPr>
          <w:lang w:val="en-US"/>
        </w:rPr>
      </w:pPr>
    </w:p>
    <w:p w14:paraId="4A3A6EFA" w14:textId="77777777" w:rsidR="003910CF" w:rsidRPr="00E9040D" w:rsidRDefault="003910CF" w:rsidP="003910CF">
      <w:pPr>
        <w:pStyle w:val="TH"/>
        <w:rPr>
          <w:lang w:val="en-US" w:eastAsia="zh-CN"/>
        </w:rPr>
      </w:pPr>
      <w:r w:rsidRPr="00E9040D">
        <w:rPr>
          <w:lang w:val="en-US"/>
        </w:rPr>
        <w:lastRenderedPageBreak/>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14:paraId="6E368BD9" w14:textId="77777777" w:rsidTr="00BC3DAA">
        <w:trPr>
          <w:cantSplit/>
          <w:jc w:val="center"/>
        </w:trPr>
        <w:tc>
          <w:tcPr>
            <w:tcW w:w="0" w:type="auto"/>
            <w:tcBorders>
              <w:bottom w:val="single" w:sz="4" w:space="0" w:color="auto"/>
            </w:tcBorders>
            <w:shd w:val="clear" w:color="auto" w:fill="E0E0E0"/>
            <w:vAlign w:val="center"/>
          </w:tcPr>
          <w:p w14:paraId="3EC05AF7" w14:textId="77777777"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14:paraId="746E9004" w14:textId="77777777"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14:paraId="5097E4EF" w14:textId="77777777"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14:paraId="0D290237" w14:textId="77777777" w:rsidTr="00BC3DAA">
        <w:trPr>
          <w:cantSplit/>
          <w:jc w:val="center"/>
        </w:trPr>
        <w:tc>
          <w:tcPr>
            <w:tcW w:w="0" w:type="auto"/>
            <w:vMerge w:val="restart"/>
            <w:shd w:val="clear" w:color="auto" w:fill="auto"/>
            <w:vAlign w:val="center"/>
          </w:tcPr>
          <w:p w14:paraId="3D9FFAAB" w14:textId="77777777"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14:paraId="3D604F42" w14:textId="77777777"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14:paraId="32CD685A" w14:textId="77777777" w:rsidR="003910CF" w:rsidRPr="00E9040D" w:rsidRDefault="003910CF" w:rsidP="00E37509">
            <w:pPr>
              <w:pStyle w:val="TAC"/>
              <w:rPr>
                <w:lang w:val="en-US"/>
              </w:rPr>
            </w:pPr>
            <w:r w:rsidRPr="00E9040D">
              <w:rPr>
                <w:lang w:val="en-US"/>
              </w:rPr>
              <w:t>0</w:t>
            </w:r>
          </w:p>
        </w:tc>
      </w:tr>
      <w:tr w:rsidR="003910CF" w:rsidRPr="00E9040D" w14:paraId="0E5439F0" w14:textId="77777777" w:rsidTr="00BC3DAA">
        <w:trPr>
          <w:cantSplit/>
          <w:jc w:val="center"/>
        </w:trPr>
        <w:tc>
          <w:tcPr>
            <w:tcW w:w="0" w:type="auto"/>
            <w:vMerge/>
            <w:shd w:val="clear" w:color="auto" w:fill="auto"/>
            <w:vAlign w:val="center"/>
          </w:tcPr>
          <w:p w14:paraId="7946B053" w14:textId="77777777" w:rsidR="003910CF" w:rsidRPr="00E9040D" w:rsidRDefault="003910CF" w:rsidP="00E37509">
            <w:pPr>
              <w:pStyle w:val="TAC"/>
            </w:pPr>
          </w:p>
        </w:tc>
        <w:tc>
          <w:tcPr>
            <w:tcW w:w="0" w:type="auto"/>
            <w:shd w:val="clear" w:color="auto" w:fill="auto"/>
            <w:vAlign w:val="center"/>
          </w:tcPr>
          <w:p w14:paraId="27E750C5" w14:textId="77777777"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14:paraId="70126FB4" w14:textId="77777777" w:rsidR="003910CF" w:rsidRPr="00E9040D" w:rsidRDefault="003910CF" w:rsidP="00E37509">
            <w:pPr>
              <w:pStyle w:val="TAC"/>
              <w:rPr>
                <w:lang w:val="en-US"/>
              </w:rPr>
            </w:pPr>
            <w:r w:rsidRPr="00E9040D">
              <w:rPr>
                <w:lang w:val="en-US"/>
              </w:rPr>
              <w:t>1</w:t>
            </w:r>
          </w:p>
        </w:tc>
      </w:tr>
      <w:tr w:rsidR="003910CF" w:rsidRPr="00E9040D" w14:paraId="711F2451" w14:textId="77777777" w:rsidTr="00BC3DAA">
        <w:trPr>
          <w:cantSplit/>
          <w:jc w:val="center"/>
        </w:trPr>
        <w:tc>
          <w:tcPr>
            <w:tcW w:w="0" w:type="auto"/>
            <w:vMerge/>
            <w:shd w:val="clear" w:color="auto" w:fill="auto"/>
            <w:vAlign w:val="center"/>
          </w:tcPr>
          <w:p w14:paraId="503F753E" w14:textId="77777777" w:rsidR="003910CF" w:rsidRPr="00E9040D" w:rsidRDefault="003910CF" w:rsidP="00E37509">
            <w:pPr>
              <w:pStyle w:val="TAC"/>
              <w:rPr>
                <w:rFonts w:eastAsia="SimSun"/>
                <w:lang w:val="en-US" w:eastAsia="zh-CN"/>
              </w:rPr>
            </w:pPr>
          </w:p>
        </w:tc>
        <w:tc>
          <w:tcPr>
            <w:tcW w:w="0" w:type="auto"/>
            <w:shd w:val="clear" w:color="auto" w:fill="auto"/>
            <w:vAlign w:val="center"/>
          </w:tcPr>
          <w:p w14:paraId="2D81A92F" w14:textId="77777777"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14:paraId="62444BDC" w14:textId="77777777"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14:paraId="6C917018" w14:textId="77777777" w:rsidTr="00BC3DAA">
        <w:trPr>
          <w:cantSplit/>
          <w:jc w:val="center"/>
        </w:trPr>
        <w:tc>
          <w:tcPr>
            <w:tcW w:w="0" w:type="auto"/>
            <w:vMerge/>
            <w:shd w:val="clear" w:color="auto" w:fill="auto"/>
            <w:vAlign w:val="center"/>
          </w:tcPr>
          <w:p w14:paraId="52C118C2" w14:textId="77777777" w:rsidR="003910CF" w:rsidRPr="00E9040D" w:rsidRDefault="003910CF" w:rsidP="00E37509">
            <w:pPr>
              <w:pStyle w:val="TAC"/>
              <w:rPr>
                <w:rFonts w:eastAsia="SimSun"/>
                <w:lang w:val="en-US" w:eastAsia="zh-CN"/>
              </w:rPr>
            </w:pPr>
          </w:p>
        </w:tc>
        <w:tc>
          <w:tcPr>
            <w:tcW w:w="0" w:type="auto"/>
            <w:shd w:val="clear" w:color="auto" w:fill="auto"/>
            <w:vAlign w:val="center"/>
          </w:tcPr>
          <w:p w14:paraId="54DFA284" w14:textId="77777777"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14:paraId="226A8C34" w14:textId="77777777"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14:paraId="0B4EE074" w14:textId="77777777" w:rsidTr="00BC3DAA">
        <w:trPr>
          <w:cantSplit/>
          <w:jc w:val="center"/>
        </w:trPr>
        <w:tc>
          <w:tcPr>
            <w:tcW w:w="0" w:type="auto"/>
            <w:vMerge/>
            <w:shd w:val="clear" w:color="auto" w:fill="auto"/>
            <w:vAlign w:val="center"/>
          </w:tcPr>
          <w:p w14:paraId="22863451" w14:textId="77777777" w:rsidR="003910CF" w:rsidRPr="00E9040D" w:rsidRDefault="003910CF" w:rsidP="00E37509">
            <w:pPr>
              <w:pStyle w:val="TAC"/>
              <w:rPr>
                <w:rFonts w:eastAsia="SimSun"/>
                <w:lang w:eastAsia="zh-CN"/>
              </w:rPr>
            </w:pPr>
          </w:p>
        </w:tc>
        <w:tc>
          <w:tcPr>
            <w:tcW w:w="0" w:type="auto"/>
            <w:shd w:val="clear" w:color="auto" w:fill="auto"/>
            <w:vAlign w:val="center"/>
          </w:tcPr>
          <w:p w14:paraId="1191DAF9" w14:textId="77777777"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14:paraId="238A4A3E" w14:textId="77777777" w:rsidR="003910CF" w:rsidRPr="00E9040D" w:rsidRDefault="003910CF" w:rsidP="00E37509">
            <w:pPr>
              <w:pStyle w:val="TAC"/>
              <w:rPr>
                <w:lang w:eastAsia="zh-CN"/>
              </w:rPr>
            </w:pPr>
            <w:r w:rsidRPr="00E9040D">
              <w:rPr>
                <w:lang w:eastAsia="zh-CN"/>
              </w:rPr>
              <w:t>4</w:t>
            </w:r>
          </w:p>
        </w:tc>
      </w:tr>
      <w:tr w:rsidR="003910CF" w:rsidRPr="00E9040D" w14:paraId="3FA11AC8" w14:textId="77777777" w:rsidTr="00BC3DAA">
        <w:trPr>
          <w:cantSplit/>
          <w:jc w:val="center"/>
        </w:trPr>
        <w:tc>
          <w:tcPr>
            <w:tcW w:w="0" w:type="auto"/>
            <w:vMerge/>
            <w:shd w:val="clear" w:color="auto" w:fill="auto"/>
            <w:vAlign w:val="center"/>
          </w:tcPr>
          <w:p w14:paraId="6C0570E5" w14:textId="77777777" w:rsidR="003910CF" w:rsidRPr="00E9040D" w:rsidRDefault="003910CF" w:rsidP="00E37509">
            <w:pPr>
              <w:pStyle w:val="TAC"/>
              <w:rPr>
                <w:lang w:eastAsia="zh-CN"/>
              </w:rPr>
            </w:pPr>
          </w:p>
        </w:tc>
        <w:tc>
          <w:tcPr>
            <w:tcW w:w="0" w:type="auto"/>
            <w:shd w:val="clear" w:color="auto" w:fill="auto"/>
            <w:vAlign w:val="center"/>
          </w:tcPr>
          <w:p w14:paraId="27C8E838" w14:textId="77777777"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14:paraId="61817CE4" w14:textId="77777777" w:rsidR="003910CF" w:rsidRPr="00E9040D" w:rsidRDefault="003910CF" w:rsidP="00E37509">
            <w:pPr>
              <w:pStyle w:val="TAC"/>
              <w:rPr>
                <w:lang w:eastAsia="zh-CN"/>
              </w:rPr>
            </w:pPr>
            <w:r w:rsidRPr="00E9040D">
              <w:rPr>
                <w:lang w:eastAsia="zh-CN"/>
              </w:rPr>
              <w:t>5</w:t>
            </w:r>
          </w:p>
        </w:tc>
      </w:tr>
      <w:tr w:rsidR="003910CF" w:rsidRPr="00E9040D" w14:paraId="52394A1E" w14:textId="77777777" w:rsidTr="00BC3DAA">
        <w:trPr>
          <w:cantSplit/>
          <w:jc w:val="center"/>
        </w:trPr>
        <w:tc>
          <w:tcPr>
            <w:tcW w:w="0" w:type="auto"/>
            <w:vMerge/>
            <w:shd w:val="clear" w:color="auto" w:fill="auto"/>
            <w:vAlign w:val="center"/>
          </w:tcPr>
          <w:p w14:paraId="228D5056" w14:textId="77777777" w:rsidR="003910CF" w:rsidRPr="00E9040D" w:rsidRDefault="003910CF" w:rsidP="00E37509">
            <w:pPr>
              <w:pStyle w:val="TAC"/>
              <w:rPr>
                <w:rFonts w:eastAsia="SimSun"/>
                <w:lang w:eastAsia="zh-CN"/>
              </w:rPr>
            </w:pPr>
          </w:p>
        </w:tc>
        <w:tc>
          <w:tcPr>
            <w:tcW w:w="0" w:type="auto"/>
            <w:shd w:val="clear" w:color="auto" w:fill="auto"/>
            <w:vAlign w:val="center"/>
          </w:tcPr>
          <w:p w14:paraId="224FB961" w14:textId="77777777"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14:paraId="67877250" w14:textId="77777777" w:rsidR="003910CF" w:rsidRPr="00E9040D" w:rsidRDefault="003910CF" w:rsidP="00E37509">
            <w:pPr>
              <w:pStyle w:val="TAC"/>
              <w:rPr>
                <w:lang w:eastAsia="zh-CN"/>
              </w:rPr>
            </w:pPr>
            <w:r w:rsidRPr="00E9040D">
              <w:rPr>
                <w:lang w:eastAsia="zh-CN"/>
              </w:rPr>
              <w:t>6</w:t>
            </w:r>
          </w:p>
        </w:tc>
      </w:tr>
      <w:tr w:rsidR="003910CF" w:rsidRPr="00E9040D" w14:paraId="31D6B6AD" w14:textId="77777777" w:rsidTr="00BC3DAA">
        <w:trPr>
          <w:cantSplit/>
          <w:jc w:val="center"/>
        </w:trPr>
        <w:tc>
          <w:tcPr>
            <w:tcW w:w="0" w:type="auto"/>
            <w:vMerge w:val="restart"/>
            <w:shd w:val="clear" w:color="auto" w:fill="auto"/>
            <w:vAlign w:val="center"/>
          </w:tcPr>
          <w:p w14:paraId="7ADD3FAE" w14:textId="77777777" w:rsidR="003910CF" w:rsidRPr="00E9040D" w:rsidRDefault="003910CF" w:rsidP="00E37509">
            <w:pPr>
              <w:pStyle w:val="TAC"/>
            </w:pPr>
            <w:r w:rsidRPr="00E9040D">
              <w:t>Set 2</w:t>
            </w:r>
          </w:p>
        </w:tc>
        <w:tc>
          <w:tcPr>
            <w:tcW w:w="0" w:type="auto"/>
            <w:shd w:val="clear" w:color="auto" w:fill="auto"/>
            <w:vAlign w:val="center"/>
          </w:tcPr>
          <w:p w14:paraId="14E0EDCD" w14:textId="77777777" w:rsidR="003910CF" w:rsidRPr="00E9040D" w:rsidRDefault="003910CF" w:rsidP="00E37509">
            <w:pPr>
              <w:pStyle w:val="TAC"/>
            </w:pPr>
            <w:r w:rsidRPr="00E9040D">
              <w:t>(0,1),(6,1)</w:t>
            </w:r>
          </w:p>
        </w:tc>
        <w:tc>
          <w:tcPr>
            <w:tcW w:w="0" w:type="auto"/>
            <w:shd w:val="clear" w:color="auto" w:fill="auto"/>
            <w:vAlign w:val="center"/>
          </w:tcPr>
          <w:p w14:paraId="140F810E" w14:textId="77777777" w:rsidR="003910CF" w:rsidRPr="00E9040D" w:rsidRDefault="003910CF" w:rsidP="00E37509">
            <w:pPr>
              <w:pStyle w:val="TAC"/>
            </w:pPr>
            <w:r w:rsidRPr="00E9040D">
              <w:t>1</w:t>
            </w:r>
          </w:p>
        </w:tc>
      </w:tr>
      <w:tr w:rsidR="003910CF" w:rsidRPr="00E9040D" w14:paraId="30C0E6D6" w14:textId="77777777" w:rsidTr="00BC3DAA">
        <w:trPr>
          <w:cantSplit/>
          <w:jc w:val="center"/>
        </w:trPr>
        <w:tc>
          <w:tcPr>
            <w:tcW w:w="0" w:type="auto"/>
            <w:vMerge/>
            <w:shd w:val="clear" w:color="auto" w:fill="auto"/>
            <w:vAlign w:val="center"/>
          </w:tcPr>
          <w:p w14:paraId="152AD45B" w14:textId="77777777" w:rsidR="003910CF" w:rsidRPr="00E9040D" w:rsidRDefault="003910CF" w:rsidP="00E37509">
            <w:pPr>
              <w:pStyle w:val="TAC"/>
              <w:rPr>
                <w:rFonts w:eastAsia="SimSun"/>
                <w:lang w:eastAsia="zh-CN"/>
              </w:rPr>
            </w:pPr>
          </w:p>
        </w:tc>
        <w:tc>
          <w:tcPr>
            <w:tcW w:w="0" w:type="auto"/>
            <w:shd w:val="clear" w:color="auto" w:fill="auto"/>
            <w:vAlign w:val="center"/>
          </w:tcPr>
          <w:p w14:paraId="272161CE" w14:textId="77777777"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14:paraId="46B1DEE6" w14:textId="77777777" w:rsidR="003910CF" w:rsidRPr="00E9040D" w:rsidRDefault="003910CF" w:rsidP="00E37509">
            <w:pPr>
              <w:pStyle w:val="TAC"/>
              <w:rPr>
                <w:lang w:eastAsia="zh-CN"/>
              </w:rPr>
            </w:pPr>
            <w:r w:rsidRPr="00E9040D">
              <w:rPr>
                <w:lang w:eastAsia="zh-CN"/>
              </w:rPr>
              <w:t>2</w:t>
            </w:r>
          </w:p>
        </w:tc>
      </w:tr>
      <w:tr w:rsidR="003910CF" w:rsidRPr="00E9040D" w14:paraId="6FADFEAE" w14:textId="77777777" w:rsidTr="00BC3DAA">
        <w:trPr>
          <w:cantSplit/>
          <w:jc w:val="center"/>
        </w:trPr>
        <w:tc>
          <w:tcPr>
            <w:tcW w:w="0" w:type="auto"/>
            <w:vMerge/>
            <w:shd w:val="clear" w:color="auto" w:fill="auto"/>
            <w:vAlign w:val="center"/>
          </w:tcPr>
          <w:p w14:paraId="73646BF1" w14:textId="77777777" w:rsidR="003910CF" w:rsidRPr="00E9040D" w:rsidRDefault="003910CF" w:rsidP="00E37509">
            <w:pPr>
              <w:pStyle w:val="TAC"/>
              <w:rPr>
                <w:rFonts w:eastAsia="SimSun"/>
                <w:lang w:eastAsia="zh-CN"/>
              </w:rPr>
            </w:pPr>
          </w:p>
        </w:tc>
        <w:tc>
          <w:tcPr>
            <w:tcW w:w="0" w:type="auto"/>
            <w:shd w:val="clear" w:color="auto" w:fill="auto"/>
            <w:vAlign w:val="center"/>
          </w:tcPr>
          <w:p w14:paraId="6E8DF256" w14:textId="77777777"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14:paraId="5696BBC3" w14:textId="77777777" w:rsidR="003910CF" w:rsidRPr="00E9040D" w:rsidRDefault="003910CF" w:rsidP="00E37509">
            <w:pPr>
              <w:pStyle w:val="TAC"/>
              <w:rPr>
                <w:lang w:eastAsia="zh-CN"/>
              </w:rPr>
            </w:pPr>
            <w:r w:rsidRPr="00E9040D">
              <w:rPr>
                <w:lang w:eastAsia="zh-CN"/>
              </w:rPr>
              <w:t>3</w:t>
            </w:r>
          </w:p>
        </w:tc>
      </w:tr>
      <w:tr w:rsidR="003910CF" w:rsidRPr="00E9040D" w14:paraId="003BE83E" w14:textId="77777777" w:rsidTr="00BC3DAA">
        <w:trPr>
          <w:cantSplit/>
          <w:jc w:val="center"/>
        </w:trPr>
        <w:tc>
          <w:tcPr>
            <w:tcW w:w="0" w:type="auto"/>
            <w:vMerge/>
            <w:shd w:val="clear" w:color="auto" w:fill="auto"/>
            <w:vAlign w:val="center"/>
          </w:tcPr>
          <w:p w14:paraId="0110470F" w14:textId="77777777" w:rsidR="003910CF" w:rsidRPr="00E9040D" w:rsidRDefault="003910CF" w:rsidP="00E37509">
            <w:pPr>
              <w:pStyle w:val="TAC"/>
              <w:rPr>
                <w:rFonts w:eastAsia="SimSun"/>
                <w:lang w:eastAsia="zh-CN"/>
              </w:rPr>
            </w:pPr>
          </w:p>
        </w:tc>
        <w:tc>
          <w:tcPr>
            <w:tcW w:w="0" w:type="auto"/>
            <w:shd w:val="clear" w:color="auto" w:fill="auto"/>
            <w:vAlign w:val="center"/>
          </w:tcPr>
          <w:p w14:paraId="6882C903" w14:textId="77777777"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14:paraId="7C666BA1" w14:textId="77777777" w:rsidR="003910CF" w:rsidRPr="00E9040D" w:rsidRDefault="003910CF" w:rsidP="00E37509">
            <w:pPr>
              <w:pStyle w:val="TAC"/>
              <w:rPr>
                <w:lang w:eastAsia="zh-CN"/>
              </w:rPr>
            </w:pPr>
            <w:r w:rsidRPr="00E9040D">
              <w:rPr>
                <w:lang w:eastAsia="zh-CN"/>
              </w:rPr>
              <w:t>4</w:t>
            </w:r>
          </w:p>
        </w:tc>
      </w:tr>
      <w:tr w:rsidR="003910CF" w:rsidRPr="00E9040D" w14:paraId="49E8C255" w14:textId="77777777" w:rsidTr="00BC3DAA">
        <w:trPr>
          <w:cantSplit/>
          <w:jc w:val="center"/>
        </w:trPr>
        <w:tc>
          <w:tcPr>
            <w:tcW w:w="0" w:type="auto"/>
            <w:vMerge/>
            <w:shd w:val="clear" w:color="auto" w:fill="auto"/>
            <w:vAlign w:val="center"/>
          </w:tcPr>
          <w:p w14:paraId="1549439B" w14:textId="77777777" w:rsidR="003910CF" w:rsidRPr="00E9040D" w:rsidRDefault="003910CF" w:rsidP="00E37509">
            <w:pPr>
              <w:pStyle w:val="TAC"/>
              <w:rPr>
                <w:rFonts w:eastAsia="SimSun"/>
                <w:lang w:eastAsia="zh-CN"/>
              </w:rPr>
            </w:pPr>
          </w:p>
        </w:tc>
        <w:tc>
          <w:tcPr>
            <w:tcW w:w="0" w:type="auto"/>
            <w:shd w:val="clear" w:color="auto" w:fill="auto"/>
            <w:vAlign w:val="center"/>
          </w:tcPr>
          <w:p w14:paraId="36B343D0" w14:textId="77777777"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14:paraId="163D54BE" w14:textId="77777777" w:rsidR="003910CF" w:rsidRPr="00E9040D" w:rsidRDefault="003910CF" w:rsidP="00E37509">
            <w:pPr>
              <w:pStyle w:val="TAC"/>
              <w:rPr>
                <w:lang w:eastAsia="zh-CN"/>
              </w:rPr>
            </w:pPr>
            <w:r w:rsidRPr="00E9040D">
              <w:rPr>
                <w:lang w:eastAsia="zh-CN"/>
              </w:rPr>
              <w:t>5</w:t>
            </w:r>
          </w:p>
        </w:tc>
      </w:tr>
      <w:tr w:rsidR="003910CF" w:rsidRPr="00E9040D" w14:paraId="0FD82C7C" w14:textId="77777777" w:rsidTr="00BC3DAA">
        <w:trPr>
          <w:cantSplit/>
          <w:jc w:val="center"/>
        </w:trPr>
        <w:tc>
          <w:tcPr>
            <w:tcW w:w="0" w:type="auto"/>
            <w:vMerge/>
            <w:shd w:val="clear" w:color="auto" w:fill="auto"/>
            <w:vAlign w:val="center"/>
          </w:tcPr>
          <w:p w14:paraId="01741165" w14:textId="77777777" w:rsidR="003910CF" w:rsidRPr="00E9040D" w:rsidRDefault="003910CF" w:rsidP="00E37509">
            <w:pPr>
              <w:pStyle w:val="TAC"/>
              <w:rPr>
                <w:rFonts w:eastAsia="SimSun"/>
                <w:lang w:eastAsia="zh-CN"/>
              </w:rPr>
            </w:pPr>
          </w:p>
        </w:tc>
        <w:tc>
          <w:tcPr>
            <w:tcW w:w="0" w:type="auto"/>
            <w:shd w:val="clear" w:color="auto" w:fill="auto"/>
            <w:vAlign w:val="center"/>
          </w:tcPr>
          <w:p w14:paraId="5CCC135A" w14:textId="77777777"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14:paraId="1C0F3E5D" w14:textId="77777777" w:rsidR="003910CF" w:rsidRPr="00E9040D" w:rsidRDefault="003910CF" w:rsidP="00E37509">
            <w:pPr>
              <w:pStyle w:val="TAC"/>
              <w:rPr>
                <w:lang w:eastAsia="zh-CN"/>
              </w:rPr>
            </w:pPr>
            <w:r w:rsidRPr="00E9040D">
              <w:rPr>
                <w:lang w:eastAsia="zh-CN"/>
              </w:rPr>
              <w:t>6</w:t>
            </w:r>
          </w:p>
        </w:tc>
      </w:tr>
      <w:tr w:rsidR="003910CF" w:rsidRPr="00E9040D" w14:paraId="374C2057" w14:textId="77777777" w:rsidTr="00BC3DAA">
        <w:trPr>
          <w:cantSplit/>
          <w:jc w:val="center"/>
        </w:trPr>
        <w:tc>
          <w:tcPr>
            <w:tcW w:w="0" w:type="auto"/>
            <w:vMerge w:val="restart"/>
            <w:shd w:val="clear" w:color="auto" w:fill="auto"/>
            <w:vAlign w:val="center"/>
          </w:tcPr>
          <w:p w14:paraId="732F5B73" w14:textId="77777777" w:rsidR="003910CF" w:rsidRPr="00E9040D" w:rsidRDefault="003910CF" w:rsidP="00E37509">
            <w:pPr>
              <w:pStyle w:val="TAC"/>
            </w:pPr>
            <w:r w:rsidRPr="00E9040D">
              <w:t>Set 3</w:t>
            </w:r>
          </w:p>
        </w:tc>
        <w:tc>
          <w:tcPr>
            <w:tcW w:w="0" w:type="auto"/>
            <w:shd w:val="clear" w:color="auto" w:fill="auto"/>
            <w:vAlign w:val="center"/>
          </w:tcPr>
          <w:p w14:paraId="7AD432C6" w14:textId="77777777" w:rsidR="003910CF" w:rsidRPr="00E9040D" w:rsidRDefault="003910CF" w:rsidP="00E37509">
            <w:pPr>
              <w:pStyle w:val="TAC"/>
            </w:pPr>
            <w:r w:rsidRPr="00E9040D">
              <w:t>(3,1),(1,3)</w:t>
            </w:r>
          </w:p>
        </w:tc>
        <w:tc>
          <w:tcPr>
            <w:tcW w:w="0" w:type="auto"/>
            <w:shd w:val="clear" w:color="auto" w:fill="auto"/>
            <w:vAlign w:val="center"/>
          </w:tcPr>
          <w:p w14:paraId="39ACDAA1" w14:textId="77777777" w:rsidR="003910CF" w:rsidRPr="00E9040D" w:rsidRDefault="003910CF" w:rsidP="00E37509">
            <w:pPr>
              <w:pStyle w:val="TAC"/>
            </w:pPr>
            <w:r w:rsidRPr="00E9040D">
              <w:t>4</w:t>
            </w:r>
          </w:p>
        </w:tc>
      </w:tr>
      <w:tr w:rsidR="003910CF" w:rsidRPr="00E9040D" w14:paraId="5B56901B" w14:textId="77777777" w:rsidTr="00BC3DAA">
        <w:trPr>
          <w:cantSplit/>
          <w:jc w:val="center"/>
        </w:trPr>
        <w:tc>
          <w:tcPr>
            <w:tcW w:w="0" w:type="auto"/>
            <w:vMerge/>
            <w:shd w:val="clear" w:color="auto" w:fill="auto"/>
            <w:vAlign w:val="center"/>
          </w:tcPr>
          <w:p w14:paraId="7E8178E0" w14:textId="77777777" w:rsidR="003910CF" w:rsidRPr="00E9040D" w:rsidRDefault="003910CF" w:rsidP="00E37509">
            <w:pPr>
              <w:pStyle w:val="TAC"/>
              <w:rPr>
                <w:rFonts w:eastAsia="SimSun"/>
                <w:lang w:eastAsia="zh-CN"/>
              </w:rPr>
            </w:pPr>
          </w:p>
        </w:tc>
        <w:tc>
          <w:tcPr>
            <w:tcW w:w="0" w:type="auto"/>
            <w:shd w:val="clear" w:color="auto" w:fill="auto"/>
            <w:vAlign w:val="center"/>
          </w:tcPr>
          <w:p w14:paraId="48073052" w14:textId="77777777"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14:paraId="56D598DF" w14:textId="77777777" w:rsidR="003910CF" w:rsidRPr="00E9040D" w:rsidRDefault="003910CF" w:rsidP="00E37509">
            <w:pPr>
              <w:pStyle w:val="TAC"/>
              <w:rPr>
                <w:lang w:eastAsia="zh-CN"/>
              </w:rPr>
            </w:pPr>
            <w:r w:rsidRPr="00E9040D">
              <w:rPr>
                <w:lang w:eastAsia="zh-CN"/>
              </w:rPr>
              <w:t>5</w:t>
            </w:r>
          </w:p>
        </w:tc>
      </w:tr>
      <w:tr w:rsidR="003910CF" w:rsidRPr="00E9040D" w14:paraId="1DE42882" w14:textId="77777777" w:rsidTr="00BC3DAA">
        <w:trPr>
          <w:cantSplit/>
          <w:jc w:val="center"/>
        </w:trPr>
        <w:tc>
          <w:tcPr>
            <w:tcW w:w="0" w:type="auto"/>
            <w:vMerge w:val="restart"/>
            <w:shd w:val="clear" w:color="auto" w:fill="auto"/>
            <w:vAlign w:val="center"/>
          </w:tcPr>
          <w:p w14:paraId="22E347A2" w14:textId="77777777"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14:paraId="043FD3F1" w14:textId="77777777"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14:paraId="1FB27FF9" w14:textId="77777777" w:rsidR="003910CF" w:rsidRPr="00E9040D" w:rsidRDefault="003910CF" w:rsidP="00E37509">
            <w:pPr>
              <w:pStyle w:val="TAC"/>
              <w:rPr>
                <w:rFonts w:cs="Arial"/>
                <w:szCs w:val="18"/>
                <w:lang w:eastAsia="zh-CN"/>
              </w:rPr>
            </w:pPr>
            <w:r w:rsidRPr="00E9040D">
              <w:rPr>
                <w:rFonts w:cs="Arial"/>
                <w:szCs w:val="18"/>
              </w:rPr>
              <w:t>0</w:t>
            </w:r>
          </w:p>
        </w:tc>
      </w:tr>
      <w:tr w:rsidR="003910CF" w:rsidRPr="00E9040D" w14:paraId="1BD3EB93" w14:textId="77777777" w:rsidTr="00BC3DAA">
        <w:trPr>
          <w:cantSplit/>
          <w:jc w:val="center"/>
        </w:trPr>
        <w:tc>
          <w:tcPr>
            <w:tcW w:w="0" w:type="auto"/>
            <w:vMerge/>
            <w:shd w:val="clear" w:color="auto" w:fill="auto"/>
            <w:vAlign w:val="center"/>
          </w:tcPr>
          <w:p w14:paraId="54F2CDC7" w14:textId="77777777" w:rsidR="003910CF" w:rsidRPr="00E9040D" w:rsidRDefault="003910CF" w:rsidP="00E37509">
            <w:pPr>
              <w:pStyle w:val="TAC"/>
              <w:rPr>
                <w:rFonts w:eastAsia="SimSun"/>
                <w:lang w:eastAsia="zh-CN"/>
              </w:rPr>
            </w:pPr>
          </w:p>
        </w:tc>
        <w:tc>
          <w:tcPr>
            <w:tcW w:w="0" w:type="auto"/>
            <w:shd w:val="clear" w:color="auto" w:fill="auto"/>
            <w:vAlign w:val="center"/>
          </w:tcPr>
          <w:p w14:paraId="01CD413C" w14:textId="77777777"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14:paraId="3A4C4A87" w14:textId="77777777" w:rsidR="003910CF" w:rsidRPr="00E9040D" w:rsidRDefault="003910CF" w:rsidP="00E37509">
            <w:pPr>
              <w:pStyle w:val="TAC"/>
              <w:rPr>
                <w:rFonts w:cs="Arial"/>
                <w:szCs w:val="18"/>
                <w:lang w:eastAsia="zh-CN"/>
              </w:rPr>
            </w:pPr>
            <w:r w:rsidRPr="00E9040D">
              <w:rPr>
                <w:rFonts w:cs="Arial"/>
                <w:szCs w:val="18"/>
              </w:rPr>
              <w:t>1</w:t>
            </w:r>
          </w:p>
        </w:tc>
      </w:tr>
      <w:tr w:rsidR="003910CF" w:rsidRPr="00E9040D" w14:paraId="299AF0BD" w14:textId="77777777" w:rsidTr="00BC3DAA">
        <w:trPr>
          <w:cantSplit/>
          <w:jc w:val="center"/>
        </w:trPr>
        <w:tc>
          <w:tcPr>
            <w:tcW w:w="0" w:type="auto"/>
            <w:vMerge/>
            <w:shd w:val="clear" w:color="auto" w:fill="auto"/>
            <w:vAlign w:val="center"/>
          </w:tcPr>
          <w:p w14:paraId="2C01184E" w14:textId="77777777" w:rsidR="003910CF" w:rsidRPr="00E9040D" w:rsidRDefault="003910CF" w:rsidP="00E37509">
            <w:pPr>
              <w:pStyle w:val="TAC"/>
              <w:rPr>
                <w:rFonts w:eastAsia="SimSun"/>
                <w:lang w:eastAsia="zh-CN"/>
              </w:rPr>
            </w:pPr>
          </w:p>
        </w:tc>
        <w:tc>
          <w:tcPr>
            <w:tcW w:w="0" w:type="auto"/>
            <w:shd w:val="clear" w:color="auto" w:fill="auto"/>
            <w:vAlign w:val="center"/>
          </w:tcPr>
          <w:p w14:paraId="410E4120" w14:textId="77777777"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14:paraId="5AE54BD4" w14:textId="77777777" w:rsidR="003910CF" w:rsidRPr="00E9040D" w:rsidRDefault="003910CF" w:rsidP="00E37509">
            <w:pPr>
              <w:pStyle w:val="TAC"/>
              <w:rPr>
                <w:rFonts w:cs="Arial"/>
                <w:szCs w:val="18"/>
                <w:lang w:eastAsia="zh-CN"/>
              </w:rPr>
            </w:pPr>
            <w:r w:rsidRPr="00E9040D">
              <w:rPr>
                <w:rFonts w:cs="Arial"/>
                <w:szCs w:val="18"/>
              </w:rPr>
              <w:t>2</w:t>
            </w:r>
          </w:p>
        </w:tc>
      </w:tr>
      <w:tr w:rsidR="003910CF" w:rsidRPr="00E9040D" w14:paraId="1E3A8C7B" w14:textId="77777777" w:rsidTr="00BC3DAA">
        <w:trPr>
          <w:cantSplit/>
          <w:jc w:val="center"/>
        </w:trPr>
        <w:tc>
          <w:tcPr>
            <w:tcW w:w="0" w:type="auto"/>
            <w:vMerge/>
            <w:shd w:val="clear" w:color="auto" w:fill="auto"/>
            <w:vAlign w:val="center"/>
          </w:tcPr>
          <w:p w14:paraId="38124BA4" w14:textId="77777777" w:rsidR="003910CF" w:rsidRPr="00E9040D" w:rsidRDefault="003910CF" w:rsidP="00E37509">
            <w:pPr>
              <w:pStyle w:val="TAC"/>
              <w:rPr>
                <w:rFonts w:eastAsia="SimSun"/>
                <w:lang w:eastAsia="zh-CN"/>
              </w:rPr>
            </w:pPr>
          </w:p>
        </w:tc>
        <w:tc>
          <w:tcPr>
            <w:tcW w:w="0" w:type="auto"/>
            <w:shd w:val="clear" w:color="auto" w:fill="auto"/>
            <w:vAlign w:val="center"/>
          </w:tcPr>
          <w:p w14:paraId="30ECA945" w14:textId="77777777"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14:paraId="02269BFB" w14:textId="77777777" w:rsidR="003910CF" w:rsidRPr="00E9040D" w:rsidRDefault="003910CF" w:rsidP="00E37509">
            <w:pPr>
              <w:pStyle w:val="TAC"/>
              <w:rPr>
                <w:rFonts w:cs="Arial"/>
                <w:szCs w:val="18"/>
                <w:lang w:eastAsia="zh-CN"/>
              </w:rPr>
            </w:pPr>
            <w:r w:rsidRPr="00E9040D">
              <w:rPr>
                <w:rFonts w:cs="Arial"/>
                <w:szCs w:val="18"/>
              </w:rPr>
              <w:t>3</w:t>
            </w:r>
          </w:p>
        </w:tc>
      </w:tr>
      <w:tr w:rsidR="003910CF" w:rsidRPr="00E9040D" w14:paraId="23A744B8" w14:textId="77777777" w:rsidTr="00BC3DAA">
        <w:trPr>
          <w:cantSplit/>
          <w:jc w:val="center"/>
        </w:trPr>
        <w:tc>
          <w:tcPr>
            <w:tcW w:w="0" w:type="auto"/>
            <w:vMerge/>
            <w:shd w:val="clear" w:color="auto" w:fill="auto"/>
            <w:vAlign w:val="center"/>
          </w:tcPr>
          <w:p w14:paraId="472C092D" w14:textId="77777777" w:rsidR="003910CF" w:rsidRPr="00E9040D" w:rsidRDefault="003910CF" w:rsidP="00E37509">
            <w:pPr>
              <w:pStyle w:val="TAC"/>
              <w:rPr>
                <w:rFonts w:eastAsia="SimSun"/>
                <w:lang w:eastAsia="zh-CN"/>
              </w:rPr>
            </w:pPr>
          </w:p>
        </w:tc>
        <w:tc>
          <w:tcPr>
            <w:tcW w:w="0" w:type="auto"/>
            <w:shd w:val="clear" w:color="auto" w:fill="auto"/>
            <w:vAlign w:val="center"/>
          </w:tcPr>
          <w:p w14:paraId="7F68E08E" w14:textId="77777777"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14:paraId="757BA649" w14:textId="77777777" w:rsidR="003910CF" w:rsidRPr="00E9040D" w:rsidRDefault="003910CF" w:rsidP="00E37509">
            <w:pPr>
              <w:pStyle w:val="TAC"/>
              <w:rPr>
                <w:rFonts w:cs="Arial"/>
                <w:szCs w:val="18"/>
                <w:lang w:eastAsia="zh-CN"/>
              </w:rPr>
            </w:pPr>
            <w:r w:rsidRPr="00E9040D">
              <w:rPr>
                <w:rFonts w:cs="Arial"/>
                <w:szCs w:val="18"/>
              </w:rPr>
              <w:t>4</w:t>
            </w:r>
          </w:p>
        </w:tc>
      </w:tr>
      <w:tr w:rsidR="003910CF" w:rsidRPr="00E9040D" w14:paraId="274A9075" w14:textId="77777777" w:rsidTr="00BC3DAA">
        <w:trPr>
          <w:cantSplit/>
          <w:jc w:val="center"/>
        </w:trPr>
        <w:tc>
          <w:tcPr>
            <w:tcW w:w="0" w:type="auto"/>
            <w:vMerge/>
            <w:shd w:val="clear" w:color="auto" w:fill="auto"/>
            <w:vAlign w:val="center"/>
          </w:tcPr>
          <w:p w14:paraId="6304069B" w14:textId="77777777" w:rsidR="003910CF" w:rsidRPr="00E9040D" w:rsidRDefault="003910CF" w:rsidP="00E37509">
            <w:pPr>
              <w:pStyle w:val="TAC"/>
              <w:rPr>
                <w:rFonts w:eastAsia="SimSun"/>
                <w:lang w:eastAsia="zh-CN"/>
              </w:rPr>
            </w:pPr>
          </w:p>
        </w:tc>
        <w:tc>
          <w:tcPr>
            <w:tcW w:w="0" w:type="auto"/>
            <w:shd w:val="clear" w:color="auto" w:fill="auto"/>
            <w:vAlign w:val="center"/>
          </w:tcPr>
          <w:p w14:paraId="2C7E5841" w14:textId="77777777"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14:paraId="060C7754" w14:textId="77777777" w:rsidR="003910CF" w:rsidRPr="00E9040D" w:rsidRDefault="003910CF" w:rsidP="00E37509">
            <w:pPr>
              <w:pStyle w:val="TAC"/>
              <w:rPr>
                <w:rFonts w:cs="Arial"/>
                <w:szCs w:val="18"/>
                <w:lang w:eastAsia="zh-CN"/>
              </w:rPr>
            </w:pPr>
            <w:r w:rsidRPr="00E9040D">
              <w:rPr>
                <w:rFonts w:cs="Arial"/>
                <w:szCs w:val="18"/>
              </w:rPr>
              <w:t>6</w:t>
            </w:r>
          </w:p>
        </w:tc>
      </w:tr>
      <w:tr w:rsidR="003910CF" w:rsidRPr="00E9040D" w14:paraId="14938B44" w14:textId="77777777" w:rsidTr="00BC3DAA">
        <w:trPr>
          <w:cantSplit/>
          <w:jc w:val="center"/>
        </w:trPr>
        <w:tc>
          <w:tcPr>
            <w:tcW w:w="0" w:type="auto"/>
            <w:vMerge w:val="restart"/>
            <w:shd w:val="clear" w:color="auto" w:fill="auto"/>
            <w:vAlign w:val="center"/>
          </w:tcPr>
          <w:p w14:paraId="7294A228" w14:textId="77777777"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14:paraId="4B1DC793" w14:textId="77777777"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14:paraId="507E33BC" w14:textId="77777777" w:rsidR="003910CF" w:rsidRPr="00E9040D" w:rsidRDefault="003910CF" w:rsidP="00E37509">
            <w:pPr>
              <w:pStyle w:val="TAC"/>
              <w:rPr>
                <w:rFonts w:cs="Arial"/>
                <w:szCs w:val="18"/>
                <w:lang w:eastAsia="zh-CN"/>
              </w:rPr>
            </w:pPr>
            <w:r w:rsidRPr="00E9040D">
              <w:rPr>
                <w:rFonts w:cs="Arial"/>
                <w:szCs w:val="18"/>
              </w:rPr>
              <w:t>1</w:t>
            </w:r>
          </w:p>
        </w:tc>
      </w:tr>
      <w:tr w:rsidR="003910CF" w:rsidRPr="00E9040D" w14:paraId="22BE950D" w14:textId="77777777">
        <w:trPr>
          <w:cantSplit/>
          <w:jc w:val="center"/>
        </w:trPr>
        <w:tc>
          <w:tcPr>
            <w:tcW w:w="0" w:type="auto"/>
            <w:vMerge/>
            <w:shd w:val="clear" w:color="auto" w:fill="FFCC99"/>
            <w:vAlign w:val="center"/>
          </w:tcPr>
          <w:p w14:paraId="7B526C9E" w14:textId="77777777" w:rsidR="003910CF" w:rsidRPr="00E9040D" w:rsidRDefault="003910CF" w:rsidP="00E37509">
            <w:pPr>
              <w:pStyle w:val="TAC"/>
              <w:rPr>
                <w:rFonts w:eastAsia="SimSun"/>
                <w:lang w:eastAsia="zh-CN"/>
              </w:rPr>
            </w:pPr>
          </w:p>
        </w:tc>
        <w:tc>
          <w:tcPr>
            <w:tcW w:w="0" w:type="auto"/>
            <w:vAlign w:val="center"/>
          </w:tcPr>
          <w:p w14:paraId="241DDD17" w14:textId="77777777"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14:paraId="28B78037" w14:textId="77777777" w:rsidR="003910CF" w:rsidRPr="00E9040D" w:rsidRDefault="003910CF" w:rsidP="00E37509">
            <w:pPr>
              <w:pStyle w:val="TAC"/>
              <w:rPr>
                <w:rFonts w:cs="Arial"/>
                <w:szCs w:val="18"/>
                <w:lang w:eastAsia="zh-CN"/>
              </w:rPr>
            </w:pPr>
            <w:r w:rsidRPr="00E9040D">
              <w:rPr>
                <w:rFonts w:cs="Arial"/>
                <w:szCs w:val="18"/>
              </w:rPr>
              <w:t>2</w:t>
            </w:r>
          </w:p>
        </w:tc>
      </w:tr>
      <w:tr w:rsidR="003910CF" w:rsidRPr="00E9040D" w14:paraId="4B049E7D" w14:textId="77777777">
        <w:trPr>
          <w:cantSplit/>
          <w:jc w:val="center"/>
        </w:trPr>
        <w:tc>
          <w:tcPr>
            <w:tcW w:w="0" w:type="auto"/>
            <w:vMerge/>
            <w:shd w:val="clear" w:color="auto" w:fill="FFCC99"/>
            <w:vAlign w:val="center"/>
          </w:tcPr>
          <w:p w14:paraId="0468C9C0" w14:textId="77777777" w:rsidR="003910CF" w:rsidRPr="00E9040D" w:rsidRDefault="003910CF" w:rsidP="00E37509">
            <w:pPr>
              <w:pStyle w:val="TAC"/>
              <w:rPr>
                <w:rFonts w:eastAsia="SimSun"/>
                <w:lang w:eastAsia="zh-CN"/>
              </w:rPr>
            </w:pPr>
          </w:p>
        </w:tc>
        <w:tc>
          <w:tcPr>
            <w:tcW w:w="0" w:type="auto"/>
            <w:vAlign w:val="center"/>
          </w:tcPr>
          <w:p w14:paraId="43107CCD" w14:textId="77777777"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14:paraId="6A90AB32" w14:textId="77777777" w:rsidR="003910CF" w:rsidRPr="00E9040D" w:rsidRDefault="003910CF" w:rsidP="00E37509">
            <w:pPr>
              <w:pStyle w:val="TAC"/>
              <w:rPr>
                <w:rFonts w:cs="Arial"/>
                <w:szCs w:val="18"/>
                <w:lang w:eastAsia="zh-CN"/>
              </w:rPr>
            </w:pPr>
            <w:r w:rsidRPr="00E9040D">
              <w:rPr>
                <w:rFonts w:cs="Arial"/>
                <w:szCs w:val="18"/>
              </w:rPr>
              <w:t>3</w:t>
            </w:r>
          </w:p>
        </w:tc>
      </w:tr>
      <w:tr w:rsidR="003910CF" w:rsidRPr="00E9040D" w14:paraId="489638FA" w14:textId="77777777">
        <w:trPr>
          <w:cantSplit/>
          <w:jc w:val="center"/>
        </w:trPr>
        <w:tc>
          <w:tcPr>
            <w:tcW w:w="0" w:type="auto"/>
            <w:vMerge/>
            <w:shd w:val="clear" w:color="auto" w:fill="FFCC99"/>
            <w:vAlign w:val="center"/>
          </w:tcPr>
          <w:p w14:paraId="0B410EE2" w14:textId="77777777" w:rsidR="003910CF" w:rsidRPr="00E9040D" w:rsidRDefault="003910CF" w:rsidP="00E37509">
            <w:pPr>
              <w:pStyle w:val="TAC"/>
              <w:rPr>
                <w:rFonts w:eastAsia="SimSun"/>
                <w:lang w:eastAsia="zh-CN"/>
              </w:rPr>
            </w:pPr>
          </w:p>
        </w:tc>
        <w:tc>
          <w:tcPr>
            <w:tcW w:w="0" w:type="auto"/>
            <w:vAlign w:val="center"/>
          </w:tcPr>
          <w:p w14:paraId="59E4B60A" w14:textId="77777777"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14:paraId="3628717A" w14:textId="77777777" w:rsidR="003910CF" w:rsidRPr="00E9040D" w:rsidRDefault="003910CF" w:rsidP="00E37509">
            <w:pPr>
              <w:pStyle w:val="TAC"/>
              <w:rPr>
                <w:rFonts w:cs="Arial"/>
                <w:szCs w:val="18"/>
                <w:lang w:eastAsia="zh-CN"/>
              </w:rPr>
            </w:pPr>
            <w:r w:rsidRPr="00E9040D">
              <w:rPr>
                <w:rFonts w:cs="Arial"/>
                <w:szCs w:val="18"/>
              </w:rPr>
              <w:t>4</w:t>
            </w:r>
          </w:p>
        </w:tc>
      </w:tr>
    </w:tbl>
    <w:p w14:paraId="461498A0" w14:textId="77777777" w:rsidR="003910CF" w:rsidRPr="00E9040D" w:rsidRDefault="003910CF" w:rsidP="003910CF">
      <w:pPr>
        <w:rPr>
          <w:lang w:val="en-US"/>
        </w:rPr>
      </w:pPr>
    </w:p>
    <w:bookmarkEnd w:id="20"/>
    <w:bookmarkEnd w:id="21"/>
    <w:p w14:paraId="1F3008BF" w14:textId="77777777" w:rsidR="0093274D" w:rsidRPr="00E9040D" w:rsidRDefault="005F0655">
      <w:pPr>
        <w:pStyle w:val="Heading1"/>
      </w:pPr>
      <w:r>
        <w:rPr>
          <w:rFonts w:eastAsia="SimSun"/>
          <w:lang w:eastAsia="zh-CN"/>
        </w:rPr>
        <w:br w:type="page"/>
      </w:r>
      <w:bookmarkStart w:id="24"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4"/>
    </w:p>
    <w:p w14:paraId="10CC39F7" w14:textId="77777777" w:rsidR="0093274D" w:rsidRPr="00E9040D" w:rsidRDefault="0093274D">
      <w:pPr>
        <w:pStyle w:val="Heading2"/>
        <w:rPr>
          <w:rFonts w:ascii="Times New Roman" w:eastAsia="SimSun" w:hAnsi="Times New Roman"/>
          <w:sz w:val="20"/>
          <w:lang w:eastAsia="zh-CN"/>
        </w:rPr>
      </w:pPr>
      <w:bookmarkStart w:id="25"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5"/>
    </w:p>
    <w:p w14:paraId="05D88383" w14:textId="77777777" w:rsidR="008E1AA3" w:rsidRDefault="008E1AA3" w:rsidP="008E1AA3">
      <w:r>
        <w:t xml:space="preserve">A UE is not expected to receive PMCH with </w:t>
      </w:r>
      <w:r>
        <w:rPr>
          <w:position w:val="-10"/>
        </w:rPr>
        <w:object w:dxaOrig="1200" w:dyaOrig="300" w14:anchorId="06D2C313">
          <v:shape id="_x0000_i1299" type="#_x0000_t75" style="width:57.6pt;height:14.4pt" o:ole="">
            <v:imagedata r:id="rId915" o:title=""/>
          </v:shape>
          <o:OLEObject Type="Embed" ProgID="Equation.3" ShapeID="_x0000_i1299" DrawAspect="Content" ObjectID="_1685804570" r:id="rId916"/>
        </w:object>
      </w:r>
      <w:r>
        <w:t xml:space="preserve"> (</w:t>
      </w:r>
      <w:r>
        <w:rPr>
          <w:position w:val="-10"/>
        </w:rPr>
        <w:object w:dxaOrig="300" w:dyaOrig="279" w14:anchorId="5E925417">
          <v:shape id="_x0000_i1300" type="#_x0000_t75" style="width:14.4pt;height:14.4pt" o:ole="">
            <v:imagedata r:id="rId917" o:title=""/>
          </v:shape>
          <o:OLEObject Type="Embed" ProgID="Equation.3" ShapeID="_x0000_i1300" DrawAspect="Content" ObjectID="_1685804571" r:id="rId918"/>
        </w:object>
      </w:r>
      <w:r>
        <w:t xml:space="preserve">defined in [3]) or </w:t>
      </w:r>
      <w:r>
        <w:rPr>
          <w:position w:val="-10"/>
        </w:rPr>
        <w:object w:dxaOrig="1120" w:dyaOrig="279" w14:anchorId="2EB0EC4B">
          <v:shape id="_x0000_i1301" type="#_x0000_t75" style="width:57.6pt;height:14.4pt" o:ole="">
            <v:imagedata r:id="rId919" o:title=""/>
          </v:shape>
          <o:OLEObject Type="Embed" ProgID="Equation.3" ShapeID="_x0000_i1301" DrawAspect="Content" ObjectID="_1685804572" r:id="rId920"/>
        </w:object>
      </w:r>
      <w:r>
        <w:t>in an MBSFN subframe with non-zero-size non-MBSFN region.</w:t>
      </w:r>
    </w:p>
    <w:p w14:paraId="5E39F6B4" w14:textId="77777777" w:rsidR="008E1AA3" w:rsidRDefault="008E1AA3" w:rsidP="008E1AA3">
      <w:r>
        <w:t>A</w:t>
      </w:r>
      <w:r w:rsidRPr="00161369">
        <w:rPr>
          <w:lang w:eastAsia="zh-CN"/>
        </w:rPr>
        <w:t xml:space="preserve"> UE is not expected to receive</w:t>
      </w:r>
      <w:r>
        <w:t xml:space="preserve"> PMCH with </w:t>
      </w:r>
      <w:r>
        <w:rPr>
          <w:position w:val="-10"/>
        </w:rPr>
        <w:object w:dxaOrig="300" w:dyaOrig="279" w14:anchorId="5465CF56">
          <v:shape id="_x0000_i1302" type="#_x0000_t75" style="width:14.4pt;height:14.4pt" o:ole="">
            <v:imagedata r:id="rId917" o:title=""/>
          </v:shape>
          <o:OLEObject Type="Embed" ProgID="Equation.3" ShapeID="_x0000_i1302" DrawAspect="Content" ObjectID="_1685804573" r:id="rId921"/>
        </w:object>
      </w:r>
      <w:r>
        <w:t xml:space="preserve">other than </w:t>
      </w:r>
      <w:r>
        <w:rPr>
          <w:position w:val="-10"/>
        </w:rPr>
        <w:object w:dxaOrig="1200" w:dyaOrig="300" w14:anchorId="60D00B21">
          <v:shape id="_x0000_i1303" type="#_x0000_t75" style="width:57.6pt;height:14.4pt" o:ole="">
            <v:imagedata r:id="rId915" o:title=""/>
          </v:shape>
          <o:OLEObject Type="Embed" ProgID="Equation.3" ShapeID="_x0000_i1303" DrawAspect="Content" ObjectID="_1685804574" r:id="rId922"/>
        </w:object>
      </w:r>
      <w:r>
        <w:t xml:space="preserve"> or </w:t>
      </w:r>
      <w:r>
        <w:rPr>
          <w:position w:val="-10"/>
        </w:rPr>
        <w:object w:dxaOrig="1120" w:dyaOrig="279" w14:anchorId="2847D89E">
          <v:shape id="_x0000_i1304" type="#_x0000_t75" style="width:57.6pt;height:14.4pt" o:ole="">
            <v:imagedata r:id="rId919" o:title=""/>
          </v:shape>
          <o:OLEObject Type="Embed" ProgID="Equation.3" ShapeID="_x0000_i1304" DrawAspect="Content" ObjectID="_1685804575" r:id="rId923"/>
        </w:object>
      </w:r>
      <w:r>
        <w:t>in an MBSFN subframe with zero-size non-MBSFN region.</w:t>
      </w:r>
    </w:p>
    <w:p w14:paraId="70BA477B" w14:textId="77777777"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w:t>
      </w:r>
      <w:proofErr w:type="spellStart"/>
      <w:r w:rsidRPr="00E9040D">
        <w:t>eNB</w:t>
      </w:r>
      <w:proofErr w:type="spellEnd"/>
      <w:r w:rsidRPr="00E9040D">
        <w:t xml:space="preserve">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14:paraId="35552FB2" w14:textId="77777777" w:rsidR="0093274D" w:rsidRDefault="0093274D">
      <w:pPr>
        <w:spacing w:after="120"/>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14:anchorId="674DE0E4" wp14:editId="31B96D36">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14:anchorId="319F770D" wp14:editId="4DA6FDAC">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14:anchorId="1A5E820F" wp14:editId="36B0335F">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14:anchorId="20AF86A6" wp14:editId="08CD5E8E">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14:anchorId="49B135AB" wp14:editId="2E64B0EC">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14:anchorId="67E4125E" wp14:editId="33A188AD">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14:anchorId="5705173C" wp14:editId="79593016">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14:anchorId="6D96AD48" wp14:editId="48829592">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14:anchorId="54B0E9F7" wp14:editId="220C8019">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14:paraId="20139CCD" w14:textId="77777777" w:rsidR="00BE136A" w:rsidRPr="00BE136A" w:rsidRDefault="00BE136A" w:rsidP="00834EB7">
      <w:pPr>
        <w:rPr>
          <w:rFonts w:eastAsia="SimSun"/>
          <w:noProof/>
          <w:lang w:val="en-US" w:eastAsia="zh-CN"/>
        </w:rPr>
      </w:pPr>
      <w:r w:rsidRPr="00BE136A">
        <w:rPr>
          <w:rFonts w:eastAsia="SimSun"/>
          <w:noProof/>
          <w:lang w:val="en-US" w:eastAsia="zh-CN"/>
        </w:rPr>
        <w:t xml:space="preserve">A UE may optionally report parameters </w:t>
      </w:r>
      <w:r w:rsidRPr="00BE136A">
        <w:rPr>
          <w:rFonts w:eastAsia="SimSun"/>
          <w:i/>
          <w:noProof/>
          <w:lang w:val="en-US" w:eastAsia="zh-CN"/>
        </w:rPr>
        <w:t xml:space="preserve">mbms-MaxBW </w:t>
      </w:r>
      <w:r w:rsidRPr="00BE136A">
        <w:rPr>
          <w:rFonts w:eastAsia="SimSun"/>
          <w:noProof/>
          <w:lang w:val="en-US" w:eastAsia="zh-CN"/>
        </w:rPr>
        <w:t>(</w:t>
      </w:r>
      <m:oMath>
        <m:r>
          <w:rPr>
            <w:rFonts w:ascii="Cambria Math" w:eastAsia="SimSun" w:hAnsi="Cambria Math"/>
            <w:noProof/>
            <w:lang w:val="en-US" w:eastAsia="zh-CN"/>
          </w:rPr>
          <m:t>T</m:t>
        </m:r>
      </m:oMath>
      <w:r w:rsidRPr="00BE136A">
        <w:rPr>
          <w:rFonts w:eastAsia="SimSun"/>
          <w:noProof/>
          <w:lang w:val="en-US" w:eastAsia="zh-CN"/>
        </w:rPr>
        <w:t>)</w:t>
      </w:r>
      <w:r w:rsidRPr="00BE136A">
        <w:rPr>
          <w:rFonts w:eastAsia="SimSun"/>
          <w:i/>
          <w:noProof/>
          <w:lang w:val="en-US" w:eastAsia="zh-CN"/>
        </w:rPr>
        <w:t>, mbms-ScalingFactor1dot25</w:t>
      </w:r>
      <w:r w:rsidRPr="00BE136A">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BE136A">
        <w:rPr>
          <w:rFonts w:eastAsia="SimSun"/>
          <w:noProof/>
          <w:lang w:val="en-US" w:eastAsia="zh-CN"/>
        </w:rPr>
        <w:t>and</w:t>
      </w:r>
      <w:r w:rsidRPr="00BE136A">
        <w:rPr>
          <w:rFonts w:eastAsia="SimSun"/>
          <w:i/>
          <w:noProof/>
          <w:lang w:val="en-US" w:eastAsia="zh-CN"/>
        </w:rPr>
        <w:t xml:space="preserve"> mbms-ScalingFactor7dot5 </w:t>
      </w:r>
      <w:r w:rsidRPr="00BE136A">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BE136A">
        <w:rPr>
          <w:rFonts w:eastAsia="SimSun"/>
          <w:noProof/>
          <w:lang w:val="en-US" w:eastAsia="zh-CN"/>
        </w:rPr>
        <w:t>) to indicate a limitation on baseband capability provided by the following inequality</w:t>
      </w:r>
    </w:p>
    <w:p w14:paraId="2B7335D9" w14:textId="77777777" w:rsidR="00BE136A" w:rsidRPr="00BE136A" w:rsidRDefault="00BE136A" w:rsidP="00834EB7">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14:paraId="7DE58358" w14:textId="77777777" w:rsidR="00BE136A" w:rsidRPr="00BE136A" w:rsidRDefault="00BE136A" w:rsidP="00BE136A">
      <w:pPr>
        <w:overflowPunct/>
        <w:autoSpaceDE/>
        <w:autoSpaceDN/>
        <w:adjustRightInd/>
        <w:textAlignment w:val="auto"/>
        <w:rPr>
          <w:rFonts w:eastAsia="SimSun"/>
          <w:lang w:val="en-US" w:eastAsia="zh-CN"/>
        </w:rPr>
      </w:pPr>
      <w:r w:rsidRPr="00BE136A">
        <w:rPr>
          <w:rFonts w:eastAsia="SimSun"/>
          <w:lang w:val="en-US" w:eastAsia="zh-CN"/>
        </w:rPr>
        <w:t>where</w:t>
      </w:r>
    </w:p>
    <w:p w14:paraId="68ECCC0A" w14:textId="77777777"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i/>
          <w:lang w:eastAsia="en-US"/>
        </w:rPr>
        <w:t>T</w:t>
      </w:r>
      <w:r w:rsidRPr="00BE136A">
        <w:rPr>
          <w:rFonts w:eastAsia="SimSun"/>
          <w:lang w:eastAsia="en-US"/>
        </w:rPr>
        <w:t xml:space="preserve"> is the maximum bandwidth capability of the UE, indicated by </w:t>
      </w:r>
      <w:proofErr w:type="spellStart"/>
      <w:r w:rsidRPr="00BE136A">
        <w:rPr>
          <w:rFonts w:eastAsia="SimSun"/>
          <w:i/>
          <w:lang w:eastAsia="en-US"/>
        </w:rPr>
        <w:t>mbms-MaxBW</w:t>
      </w:r>
      <w:proofErr w:type="spellEnd"/>
      <w:r w:rsidRPr="00BE136A">
        <w:rPr>
          <w:rFonts w:eastAsia="SimSun"/>
          <w:lang w:eastAsia="en-US"/>
        </w:rPr>
        <w:t>:</w:t>
      </w:r>
    </w:p>
    <w:p w14:paraId="5F5C8C40" w14:textId="77777777" w:rsid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proofErr w:type="spellStart"/>
      <w:r w:rsidRPr="00BE136A">
        <w:rPr>
          <w:rFonts w:eastAsia="SimSun"/>
          <w:i/>
          <w:lang w:eastAsia="en-US"/>
        </w:rPr>
        <w:t>mbms-MaxBW</w:t>
      </w:r>
      <w:proofErr w:type="spellEnd"/>
      <w:r w:rsidRPr="00BE136A">
        <w:rPr>
          <w:rFonts w:eastAsia="SimSun"/>
          <w:lang w:eastAsia="en-US"/>
        </w:rPr>
        <w:t xml:space="preserve"> is set to </w:t>
      </w:r>
      <w:proofErr w:type="spellStart"/>
      <w:r w:rsidRPr="00BE136A">
        <w:rPr>
          <w:rFonts w:eastAsia="SimSun"/>
          <w:i/>
          <w:lang w:eastAsia="en-US"/>
        </w:rPr>
        <w:t>implicitValue</w:t>
      </w:r>
      <w:proofErr w:type="spellEnd"/>
      <w:r w:rsidRPr="00BE136A">
        <w:rPr>
          <w:rFonts w:eastAsia="SimSun"/>
          <w:lang w:eastAsia="en-US"/>
        </w:rPr>
        <w:t>, then</w:t>
      </w:r>
    </w:p>
    <w:p w14:paraId="7C7D4D4F" w14:textId="77777777" w:rsidR="00BE136A" w:rsidRPr="00BE136A" w:rsidRDefault="00BE136A" w:rsidP="00834EB7">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14:paraId="6E0BDCA3" w14:textId="77777777" w:rsidR="00BE136A" w:rsidRPr="00BE136A" w:rsidRDefault="00BE136A" w:rsidP="00834EB7">
      <w:pPr>
        <w:pStyle w:val="B2"/>
        <w:rPr>
          <w:rFonts w:eastAsia="SimSun"/>
          <w:lang w:eastAsia="zh-CN"/>
        </w:rPr>
      </w:pPr>
      <w:r>
        <w:rPr>
          <w:rFonts w:eastAsia="SimSun"/>
          <w:lang w:eastAsia="en-US"/>
        </w:rPr>
        <w:tab/>
      </w:r>
      <w:r w:rsidRPr="00BE136A">
        <w:rPr>
          <w:rFonts w:eastAsia="SimSun"/>
          <w:lang w:eastAsia="en-US"/>
        </w:rPr>
        <w:t xml:space="preserve">where the numerator and the denominator correspond to the corresponding columns of the maximum indicated </w:t>
      </w:r>
      <w:proofErr w:type="spellStart"/>
      <w:r w:rsidRPr="00BE136A">
        <w:rPr>
          <w:rFonts w:eastAsia="SimSun"/>
          <w:i/>
          <w:lang w:eastAsia="en-US"/>
        </w:rPr>
        <w:t>ue-Category</w:t>
      </w:r>
      <w:r w:rsidRPr="00BE136A">
        <w:rPr>
          <w:rFonts w:eastAsia="SimSun"/>
          <w:i/>
          <w:lang w:eastAsia="zh-CN"/>
        </w:rPr>
        <w:t>DL</w:t>
      </w:r>
      <w:proofErr w:type="spellEnd"/>
      <w:r w:rsidRPr="00BE136A">
        <w:rPr>
          <w:rFonts w:eastAsia="SimSun"/>
          <w:i/>
          <w:lang w:eastAsia="zh-CN"/>
        </w:rPr>
        <w:t xml:space="preserve"> </w:t>
      </w:r>
      <w:r w:rsidRPr="00BE136A">
        <w:rPr>
          <w:rFonts w:eastAsia="SimSun"/>
          <w:lang w:eastAsia="zh-CN"/>
        </w:rPr>
        <w:t>in [12].</w:t>
      </w:r>
    </w:p>
    <w:p w14:paraId="581C4CAE" w14:textId="77777777" w:rsidR="00BE136A" w:rsidRP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proofErr w:type="spellStart"/>
      <w:r w:rsidRPr="00BE136A">
        <w:rPr>
          <w:rFonts w:eastAsia="SimSun"/>
          <w:lang w:eastAsia="en-US"/>
        </w:rPr>
        <w:t>mbms-MaxBW</w:t>
      </w:r>
      <w:proofErr w:type="spellEnd"/>
      <w:r w:rsidRPr="00BE136A">
        <w:rPr>
          <w:rFonts w:eastAsia="SimSun"/>
          <w:lang w:eastAsia="en-US"/>
        </w:rPr>
        <w:t xml:space="preserve"> is set to </w:t>
      </w:r>
      <w:proofErr w:type="spellStart"/>
      <w:r w:rsidRPr="00BE136A">
        <w:rPr>
          <w:rFonts w:eastAsia="SimSun"/>
          <w:lang w:eastAsia="en-US"/>
        </w:rPr>
        <w:t>explicitValue</w:t>
      </w:r>
      <w:proofErr w:type="spellEnd"/>
      <w:r w:rsidRPr="00BE136A">
        <w:rPr>
          <w:rFonts w:eastAsia="SimSun"/>
          <w:lang w:eastAsia="en-US"/>
        </w:rPr>
        <w:t xml:space="preserv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14:paraId="50B6859A" w14:textId="77777777"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lang w:eastAsia="en-US"/>
        </w:rPr>
        <w:t>C is the number of serving cells the UE is configured with, or receiving PMCH from.</w:t>
      </w:r>
    </w:p>
    <w:p w14:paraId="05304F59" w14:textId="77777777" w:rsidR="00BE136A" w:rsidRPr="00BE136A" w:rsidRDefault="00BE136A" w:rsidP="00834EB7">
      <w:pPr>
        <w:pStyle w:val="B1"/>
        <w:rPr>
          <w:rFonts w:eastAsia="SimSun"/>
          <w:lang w:eastAsia="en-US"/>
        </w:rPr>
      </w:pPr>
      <w:r>
        <w:rPr>
          <w:rFonts w:eastAsia="SimSun"/>
          <w:lang w:eastAsia="en-US"/>
        </w:rPr>
        <w:t>-</w:t>
      </w:r>
      <w:r>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BE136A">
        <w:rPr>
          <w:rFonts w:eastAsia="SimSun"/>
          <w:lang w:eastAsia="en-US"/>
        </w:rPr>
        <w:t xml:space="preserve"> is the number of spatial layers the UE can receive in the </w:t>
      </w:r>
      <w:r w:rsidRPr="00BE136A">
        <w:rPr>
          <w:rFonts w:eastAsia="SimSun"/>
          <w:i/>
          <w:lang w:eastAsia="en-US"/>
        </w:rPr>
        <w:t>c</w:t>
      </w:r>
      <w:r w:rsidRPr="00BE136A">
        <w:rPr>
          <w:rFonts w:eastAsia="SimSun"/>
          <w:lang w:eastAsia="en-US"/>
        </w:rPr>
        <w:t>-</w:t>
      </w:r>
      <w:proofErr w:type="spellStart"/>
      <w:r w:rsidRPr="00BE136A">
        <w:rPr>
          <w:rFonts w:eastAsia="SimSun"/>
          <w:lang w:eastAsia="en-US"/>
        </w:rPr>
        <w:t>th</w:t>
      </w:r>
      <w:proofErr w:type="spellEnd"/>
      <w:r w:rsidRPr="00BE136A">
        <w:rPr>
          <w:rFonts w:eastAsia="SimSun"/>
          <w:lang w:eastAsia="en-US"/>
        </w:rPr>
        <w:t xml:space="preserve"> serving cell according to </w:t>
      </w:r>
      <w:r w:rsidRPr="00BE136A">
        <w:rPr>
          <w:rFonts w:eastAsia="SimSun"/>
          <w:i/>
          <w:lang w:eastAsia="en-US"/>
        </w:rPr>
        <w:t>MIMO-</w:t>
      </w:r>
      <w:proofErr w:type="spellStart"/>
      <w:r w:rsidRPr="00BE136A">
        <w:rPr>
          <w:rFonts w:eastAsia="SimSun"/>
          <w:i/>
          <w:lang w:eastAsia="en-US"/>
        </w:rPr>
        <w:t>CapabilityDL</w:t>
      </w:r>
      <w:proofErr w:type="spellEnd"/>
      <w:r w:rsidRPr="00BE136A">
        <w:rPr>
          <w:rFonts w:eastAsia="SimSun"/>
          <w:lang w:eastAsia="en-US"/>
        </w:rPr>
        <w:t>.</w:t>
      </w:r>
    </w:p>
    <w:p w14:paraId="2960BA1D" w14:textId="77777777"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BE136A">
        <w:rPr>
          <w:rFonts w:eastAsia="SimSun"/>
          <w:lang w:eastAsia="en-US"/>
        </w:rPr>
        <w:t xml:space="preserve"> is the bandwidth (in MHz) of the </w:t>
      </w:r>
      <w:r w:rsidRPr="00BE136A">
        <w:rPr>
          <w:rFonts w:eastAsia="SimSun"/>
          <w:i/>
          <w:lang w:eastAsia="en-US"/>
        </w:rPr>
        <w:t>c-</w:t>
      </w:r>
      <w:proofErr w:type="spellStart"/>
      <w:r w:rsidRPr="00BE136A">
        <w:rPr>
          <w:rFonts w:eastAsia="SimSun"/>
          <w:lang w:eastAsia="en-US"/>
        </w:rPr>
        <w:t>th</w:t>
      </w:r>
      <w:proofErr w:type="spellEnd"/>
      <w:r w:rsidRPr="00BE136A">
        <w:rPr>
          <w:rFonts w:eastAsia="SimSun"/>
          <w:lang w:eastAsia="en-US"/>
        </w:rPr>
        <w:t xml:space="preserve"> serving cell.</w:t>
      </w:r>
    </w:p>
    <w:p w14:paraId="7ED0A786" w14:textId="77777777"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If the UE is receiving PMCH with 1.25kHz numerology in serving cell </w:t>
      </w:r>
      <w:r w:rsidRPr="00BE136A">
        <w:rPr>
          <w:rFonts w:eastAsia="SimSun"/>
          <w:i/>
          <w:lang w:eastAsia="en-US"/>
        </w:rPr>
        <w:t>c</w:t>
      </w:r>
      <w:r w:rsidRPr="00BE136A">
        <w:rPr>
          <w:rFonts w:eastAsia="SimSun"/>
          <w:lang w:eastAsia="en-US"/>
        </w:rPr>
        <w:t>, then</w:t>
      </w:r>
    </w:p>
    <w:p w14:paraId="25B7BA57" w14:textId="77777777" w:rsidR="00BE136A" w:rsidRPr="00BE136A" w:rsidRDefault="00BE136A" w:rsidP="00834EB7">
      <w:pPr>
        <w:pStyle w:val="B2"/>
        <w:rPr>
          <w:rFonts w:eastAsia="SimSun"/>
          <w:iCs/>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14:paraId="14745C6C" w14:textId="77777777"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if the UE is receiving PMCH with 7.5kHz numerology in serving cell </w:t>
      </w:r>
      <w:r w:rsidRPr="00BE136A">
        <w:rPr>
          <w:rFonts w:eastAsia="SimSun"/>
          <w:i/>
          <w:lang w:eastAsia="en-US"/>
        </w:rPr>
        <w:t>c</w:t>
      </w:r>
      <w:r w:rsidRPr="00BE136A">
        <w:rPr>
          <w:rFonts w:eastAsia="SimSun"/>
          <w:lang w:eastAsia="en-US"/>
        </w:rPr>
        <w:t>, then</w:t>
      </w:r>
    </w:p>
    <w:p w14:paraId="4F0A5348" w14:textId="77777777" w:rsidR="00BE136A" w:rsidRPr="00BE136A" w:rsidRDefault="00E749A1" w:rsidP="00834EB7">
      <w:pPr>
        <w:pStyle w:val="B2"/>
        <w:rPr>
          <w:rFonts w:eastAsia="SimSun"/>
          <w:iCs/>
          <w:lang w:eastAsia="en-US"/>
        </w:rPr>
      </w:pPr>
      <w:r>
        <w:rPr>
          <w:rFonts w:eastAsia="SimSun"/>
          <w:lang w:eastAsia="en-US"/>
        </w:rPr>
        <w:t>-</w:t>
      </w:r>
      <w:r w:rsidR="00BE136A"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14:paraId="5A29C5E6" w14:textId="77777777"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w:t>
      </w:r>
    </w:p>
    <w:p w14:paraId="0F99F31B" w14:textId="77777777" w:rsidR="00BE136A" w:rsidRDefault="00BE136A" w:rsidP="00834EB7">
      <w:pPr>
        <w:pStyle w:val="B2"/>
        <w:rPr>
          <w:rFonts w:eastAsia="SimSun"/>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14:paraId="20101187" w14:textId="77777777" w:rsidR="00E749A1" w:rsidRPr="00834EB7" w:rsidRDefault="00E749A1" w:rsidP="00834EB7">
      <w:pPr>
        <w:rPr>
          <w:rFonts w:eastAsia="SimSun"/>
          <w:lang w:eastAsia="en-US"/>
        </w:rPr>
      </w:pPr>
    </w:p>
    <w:p w14:paraId="237D1CCB" w14:textId="77777777" w:rsidR="0093274D" w:rsidRPr="00E9040D" w:rsidRDefault="0093274D">
      <w:pPr>
        <w:pStyle w:val="Heading2"/>
        <w:rPr>
          <w:rFonts w:eastAsia="SimSun"/>
          <w:lang w:eastAsia="zh-CN"/>
        </w:rPr>
      </w:pPr>
      <w:bookmarkStart w:id="26" w:name="_Toc415085534"/>
      <w:r w:rsidRPr="00E9040D">
        <w:rPr>
          <w:rFonts w:eastAsia="SimSun"/>
          <w:lang w:eastAsia="zh-CN"/>
        </w:rPr>
        <w:lastRenderedPageBreak/>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6"/>
    </w:p>
    <w:p w14:paraId="11C66CCB" w14:textId="77777777"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14:paraId="04486172" w14:textId="77777777"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14:paraId="60948C8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7CF00A5" w14:textId="77777777"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B58968E" w14:textId="77777777" w:rsidR="0093274D" w:rsidRPr="00E9040D" w:rsidRDefault="0093274D" w:rsidP="000A6A6C">
            <w:pPr>
              <w:pStyle w:val="TAH"/>
            </w:pPr>
            <w:r w:rsidRPr="00E9040D">
              <w:t>Search Space</w:t>
            </w:r>
          </w:p>
        </w:tc>
      </w:tr>
      <w:tr w:rsidR="0093274D" w:rsidRPr="00E9040D" w14:paraId="19598DA2" w14:textId="77777777">
        <w:trPr>
          <w:cantSplit/>
          <w:jc w:val="center"/>
        </w:trPr>
        <w:tc>
          <w:tcPr>
            <w:tcW w:w="0" w:type="auto"/>
          </w:tcPr>
          <w:p w14:paraId="3DE08ADC" w14:textId="77777777"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14:paraId="6A3BF602" w14:textId="77777777" w:rsidR="0093274D" w:rsidRPr="00E9040D" w:rsidRDefault="0093274D" w:rsidP="000A6A6C">
            <w:pPr>
              <w:pStyle w:val="TAC"/>
              <w:rPr>
                <w:rFonts w:eastAsia="SimSun"/>
                <w:lang w:eastAsia="zh-CN"/>
              </w:rPr>
            </w:pPr>
            <w:r w:rsidRPr="00E9040D">
              <w:t>Common</w:t>
            </w:r>
          </w:p>
        </w:tc>
      </w:tr>
    </w:tbl>
    <w:p w14:paraId="1B9B50B4" w14:textId="77777777" w:rsidR="00775D52" w:rsidRDefault="00775D52" w:rsidP="0058579F">
      <w:pPr>
        <w:pStyle w:val="FP"/>
        <w:rPr>
          <w:rFonts w:eastAsia="SimSun"/>
          <w:lang w:eastAsia="zh-CN"/>
        </w:rPr>
      </w:pPr>
    </w:p>
    <w:p w14:paraId="3073BC7E" w14:textId="77777777"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14:paraId="631302F7" w14:textId="77777777"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14:paraId="6B65ABB9" w14:textId="77777777" w:rsidR="00640EF1" w:rsidRPr="00A2405F" w:rsidRDefault="00640EF1" w:rsidP="00640EF1">
      <w:pPr>
        <w:pStyle w:val="Heading1"/>
        <w:rPr>
          <w:rFonts w:eastAsia="MS Mincho"/>
          <w:lang w:eastAsia="ja-JP"/>
        </w:rPr>
      </w:pPr>
      <w:bookmarkStart w:id="27"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7"/>
      <w:r w:rsidRPr="00A2405F">
        <w:rPr>
          <w:rFonts w:eastAsia="MS Mincho" w:hint="eastAsia"/>
          <w:lang w:eastAsia="ja-JP"/>
        </w:rPr>
        <w:t xml:space="preserve"> </w:t>
      </w:r>
    </w:p>
    <w:p w14:paraId="3679CAEC" w14:textId="77777777"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14:paraId="796A9D2B" w14:textId="77777777"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14:paraId="0A1C67DF" w14:textId="77777777"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14:paraId="7EC98331" w14:textId="77777777"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14:paraId="13BADCF3" w14:textId="77777777" w:rsidR="007E7FBB" w:rsidRPr="0070342D" w:rsidRDefault="007E7FBB" w:rsidP="007E7FBB">
      <w:r w:rsidRPr="0070342D">
        <w:t xml:space="preserve">For BL/CE UE, if </w:t>
      </w:r>
      <w:proofErr w:type="spellStart"/>
      <w:r w:rsidRPr="0070342D">
        <w:t>CEModeA</w:t>
      </w:r>
      <w:proofErr w:type="spellEnd"/>
      <w:r w:rsidRPr="0070342D">
        <w:t xml:space="preserve"> or </w:t>
      </w:r>
      <w:proofErr w:type="spellStart"/>
      <w:r w:rsidRPr="0070342D">
        <w:t>CEModeB</w:t>
      </w:r>
      <w:proofErr w:type="spellEnd"/>
      <w:r w:rsidRPr="0070342D">
        <w:t xml:space="preserve"> is not configured, UE shall assume the following configuration:</w:t>
      </w:r>
    </w:p>
    <w:p w14:paraId="02BB0A5B" w14:textId="77777777" w:rsidR="007E7FBB" w:rsidRPr="0070342D" w:rsidRDefault="007E7FBB" w:rsidP="007F06AF">
      <w:pPr>
        <w:pStyle w:val="B1"/>
      </w:pPr>
      <w:r>
        <w:t>-</w:t>
      </w:r>
      <w:r>
        <w:tab/>
      </w:r>
      <w:r w:rsidRPr="0070342D">
        <w:t xml:space="preserve">For a BL/CE UE with the PRACH coverage enhancement level 0/1, UE shall assume </w:t>
      </w:r>
      <w:proofErr w:type="spellStart"/>
      <w:r w:rsidRPr="0070342D">
        <w:t>CEModeA</w:t>
      </w:r>
      <w:proofErr w:type="spellEnd"/>
      <w:r w:rsidRPr="0070342D">
        <w:t>.</w:t>
      </w:r>
    </w:p>
    <w:p w14:paraId="5C8901C0" w14:textId="77777777" w:rsidR="008E1AA3" w:rsidRDefault="007E7FBB" w:rsidP="008E1AA3">
      <w:pPr>
        <w:pStyle w:val="B1"/>
      </w:pPr>
      <w:r>
        <w:t>-</w:t>
      </w:r>
      <w:r>
        <w:tab/>
      </w:r>
      <w:r w:rsidRPr="0070342D">
        <w:t xml:space="preserve">For a BL/CE UE with the PRACH coverage enhancement level 2/3, UE shall assume </w:t>
      </w:r>
      <w:proofErr w:type="spellStart"/>
      <w:r w:rsidRPr="0070342D">
        <w:t>CEModeB</w:t>
      </w:r>
      <w:proofErr w:type="spellEnd"/>
      <w:r w:rsidRPr="0070342D">
        <w:t>.</w:t>
      </w:r>
      <w:r w:rsidR="008E1AA3" w:rsidRPr="008E1AA3">
        <w:t xml:space="preserve"> </w:t>
      </w:r>
    </w:p>
    <w:p w14:paraId="0F15018A" w14:textId="77777777"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proofErr w:type="spellStart"/>
      <w:r w:rsidRPr="00612939">
        <w:t>FeMBMS</w:t>
      </w:r>
      <w:proofErr w:type="spellEnd"/>
      <w:r w:rsidRPr="00612939">
        <w:t xml:space="preserve">/Unicast-mixed </w:t>
      </w:r>
      <w:r>
        <w:t>serving cell</w:t>
      </w:r>
      <w:r w:rsidRPr="00612939">
        <w:t xml:space="preserve"> and is configured with a carrier indicator field in the </w:t>
      </w:r>
      <w:proofErr w:type="spellStart"/>
      <w:r>
        <w:t>FeMBMS</w:t>
      </w:r>
      <w:proofErr w:type="spellEnd"/>
      <w:r>
        <w:t xml:space="preserve">/Unicast-mixed </w:t>
      </w:r>
      <w:r w:rsidRPr="00612939">
        <w:t>serving cell</w:t>
      </w:r>
      <w:r w:rsidRPr="00612939">
        <w:rPr>
          <w:lang w:eastAsia="zh-CN"/>
        </w:rPr>
        <w:t xml:space="preserve">, </w:t>
      </w:r>
    </w:p>
    <w:p w14:paraId="33E8CCFF" w14:textId="77777777"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14:paraId="050D1F84" w14:textId="77777777"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14:paraId="637ECC5D" w14:textId="77777777" w:rsidR="00A113EC" w:rsidRPr="001369D2" w:rsidRDefault="00A113EC" w:rsidP="00AB7318">
      <w:pPr>
        <w:pStyle w:val="Heading1"/>
        <w:rPr>
          <w:rFonts w:eastAsia="MS Mincho"/>
          <w:lang w:eastAsia="ja-JP"/>
        </w:rPr>
      </w:pPr>
      <w:bookmarkStart w:id="28"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8"/>
      <w:r w:rsidRPr="001369D2">
        <w:rPr>
          <w:rFonts w:eastAsia="MS Mincho" w:hint="eastAsia"/>
          <w:lang w:eastAsia="ja-JP"/>
        </w:rPr>
        <w:t xml:space="preserve"> </w:t>
      </w:r>
    </w:p>
    <w:p w14:paraId="1272FB95" w14:textId="77777777" w:rsidR="004F16D2" w:rsidRDefault="004F16D2" w:rsidP="004F16D2">
      <w:r>
        <w:t>If the UE is configured with a SCG, the UE shall apply the procedures described in this clause for both MCG and SCG</w:t>
      </w:r>
    </w:p>
    <w:p w14:paraId="602A36E7" w14:textId="77777777"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4E892976" w14:textId="77777777" w:rsidR="004F16D2" w:rsidRPr="002C7BC9" w:rsidRDefault="004F16D2" w:rsidP="00220FD4">
      <w:pPr>
        <w:pStyle w:val="B1"/>
      </w:pPr>
      <w:r>
        <w:lastRenderedPageBreak/>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w:t>
      </w:r>
      <w:proofErr w:type="spellStart"/>
      <w:r>
        <w:t>PSCell</w:t>
      </w:r>
      <w:proofErr w:type="spellEnd"/>
      <w:r>
        <w:t xml:space="preserve"> of the SCG.</w:t>
      </w:r>
    </w:p>
    <w:p w14:paraId="7F088322" w14:textId="77777777" w:rsidR="00A113EC" w:rsidRPr="001369D2" w:rsidRDefault="00A113EC" w:rsidP="00220FD4">
      <w:pPr>
        <w:rPr>
          <w:rFonts w:eastAsia="SimSun"/>
          <w:lang w:eastAsia="zh-CN"/>
        </w:rPr>
      </w:pPr>
      <w:r w:rsidRPr="001369D2">
        <w:rPr>
          <w:rFonts w:eastAsia="SimSun"/>
          <w:lang w:eastAsia="zh-CN"/>
        </w:rPr>
        <w:t>For each serving cell</w:t>
      </w:r>
    </w:p>
    <w:p w14:paraId="049BA571" w14:textId="77777777"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14:paraId="62269DB7" w14:textId="77777777"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proofErr w:type="spellStart"/>
      <w:r w:rsidRPr="001369D2">
        <w:rPr>
          <w:i/>
        </w:rPr>
        <w:t>subframeAssignment</w:t>
      </w:r>
      <w:proofErr w:type="spellEnd"/>
      <w:r w:rsidRPr="001369D2">
        <w:t>) indicated by higher layers.</w:t>
      </w:r>
    </w:p>
    <w:p w14:paraId="7E7D621F" w14:textId="77777777"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14:paraId="2B2A4E00" w14:textId="77777777" w:rsidR="00A113EC" w:rsidRDefault="00A113EC" w:rsidP="008260B9">
      <w:pPr>
        <w:pStyle w:val="B1"/>
      </w:pPr>
      <w:r>
        <w:t>-</w:t>
      </w:r>
      <w:r>
        <w:tab/>
      </w:r>
      <w:r w:rsidRPr="001369D2">
        <w:t xml:space="preserve">the UE shall determine </w:t>
      </w:r>
      <w:proofErr w:type="spellStart"/>
      <w:r w:rsidR="00961ECE">
        <w:rPr>
          <w:rFonts w:eastAsia="SimSun" w:hint="eastAsia"/>
          <w:lang w:eastAsia="zh-CN"/>
        </w:rPr>
        <w:t>eIMTA</w:t>
      </w:r>
      <w:proofErr w:type="spellEnd"/>
      <w:r w:rsidRPr="001369D2">
        <w:t xml:space="preserve">-UL/DL-configuration as described in </w:t>
      </w:r>
      <w:r w:rsidR="00FE5A47">
        <w:t>Subclause</w:t>
      </w:r>
      <w:r w:rsidRPr="001369D2">
        <w:t xml:space="preserve"> 13.1. </w:t>
      </w:r>
    </w:p>
    <w:p w14:paraId="10FF30E4" w14:textId="77777777" w:rsidR="00BF59C2" w:rsidRDefault="00A113EC" w:rsidP="00BF59C2">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proofErr w:type="spellStart"/>
      <w:r w:rsidR="00961ECE">
        <w:rPr>
          <w:rFonts w:eastAsia="SimSun" w:hint="eastAsia"/>
          <w:lang w:eastAsia="zh-CN"/>
        </w:rPr>
        <w:t>eIMTA</w:t>
      </w:r>
      <w:proofErr w:type="spellEnd"/>
      <w:r w:rsidRPr="001369D2">
        <w:t>-UL/DL-co</w:t>
      </w:r>
      <w:r w:rsidR="00AB7318">
        <w:t>nfiguration of that radio frame.</w:t>
      </w:r>
      <w:r w:rsidR="00BF59C2" w:rsidRPr="00BF59C2">
        <w:t xml:space="preserve"> </w:t>
      </w:r>
    </w:p>
    <w:p w14:paraId="29035AF8" w14:textId="77777777" w:rsidR="00A113EC" w:rsidRPr="00221868" w:rsidRDefault="00BF59C2" w:rsidP="00221868">
      <w:pPr>
        <w:rPr>
          <w:i/>
          <w:iCs/>
          <w:color w:val="1F497D"/>
          <w:lang w:val="en-US"/>
        </w:rPr>
      </w:pPr>
      <w:r>
        <w:t xml:space="preserve">For a serving cell </w:t>
      </w:r>
      <w:r w:rsidRPr="00C14D05">
        <w:rPr>
          <w:noProof/>
          <w:position w:val="-6"/>
        </w:rPr>
        <w:drawing>
          <wp:inline distT="0" distB="0" distL="0" distR="0" wp14:anchorId="549B10FA" wp14:editId="5BE7351D">
            <wp:extent cx="114300" cy="1143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221868">
        <w:rPr>
          <w:iCs/>
          <w:color w:val="000000"/>
        </w:rPr>
        <w:t>if it is configured, otherwise, indicated as uplink subframe by UL/DL configuration</w:t>
      </w:r>
      <w:r w:rsidRPr="00221868">
        <w:rPr>
          <w:i/>
          <w:iCs/>
          <w:color w:val="000000"/>
        </w:rPr>
        <w:t>.</w:t>
      </w:r>
    </w:p>
    <w:p w14:paraId="00C5A228" w14:textId="77777777" w:rsidR="00A113EC" w:rsidRPr="001369D2" w:rsidRDefault="00A113EC" w:rsidP="00AB7318">
      <w:pPr>
        <w:pStyle w:val="Heading2"/>
        <w:rPr>
          <w:rFonts w:eastAsia="SimSun"/>
          <w:lang w:eastAsia="zh-CN"/>
        </w:rPr>
      </w:pPr>
      <w:bookmarkStart w:id="29"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proofErr w:type="spellStart"/>
      <w:r w:rsidR="00961ECE">
        <w:rPr>
          <w:rFonts w:eastAsia="SimSun" w:hint="eastAsia"/>
          <w:lang w:eastAsia="zh-CN"/>
        </w:rPr>
        <w:t>eIMTA</w:t>
      </w:r>
      <w:proofErr w:type="spellEnd"/>
      <w:r w:rsidRPr="001369D2">
        <w:rPr>
          <w:rFonts w:eastAsia="SimSun"/>
          <w:lang w:eastAsia="zh-CN"/>
        </w:rPr>
        <w:t>-uplink/downlink configuration</w:t>
      </w:r>
      <w:bookmarkEnd w:id="29"/>
    </w:p>
    <w:p w14:paraId="38EA85A4" w14:textId="77777777"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proofErr w:type="spellStart"/>
      <w:r w:rsidR="00961ECE">
        <w:rPr>
          <w:rFonts w:eastAsia="SimSun" w:hint="eastAsia"/>
          <w:lang w:eastAsia="zh-CN"/>
        </w:rPr>
        <w:t>eIMTA</w:t>
      </w:r>
      <w:proofErr w:type="spellEnd"/>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14:paraId="1815A565" w14:textId="77777777" w:rsidR="004C23FD" w:rsidRPr="001369D2" w:rsidRDefault="004C23FD" w:rsidP="00A113EC">
      <w:pPr>
        <w:rPr>
          <w:rFonts w:eastAsia="MS Mincho"/>
        </w:rPr>
      </w:pPr>
    </w:p>
    <w:p w14:paraId="1176D734" w14:textId="77777777"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proofErr w:type="spellStart"/>
      <w:r w:rsidR="00961ECE">
        <w:rPr>
          <w:rFonts w:eastAsia="SimSun" w:hint="eastAsia"/>
          <w:lang w:eastAsia="zh-CN"/>
        </w:rPr>
        <w:t>eIMTA</w:t>
      </w:r>
      <w:proofErr w:type="spellEnd"/>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14:paraId="6754C2D4" w14:textId="77777777"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72AB29F" w14:textId="77777777"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C13313C" w14:textId="77777777"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14:paraId="02EF0C81" w14:textId="77777777" w:rsidTr="00111269">
        <w:trPr>
          <w:cantSplit/>
          <w:jc w:val="center"/>
        </w:trPr>
        <w:tc>
          <w:tcPr>
            <w:tcW w:w="0" w:type="auto"/>
          </w:tcPr>
          <w:p w14:paraId="39C33EC5" w14:textId="77777777"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14:paraId="124BD9CB" w14:textId="77777777"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14:paraId="27BF567B" w14:textId="77777777" w:rsidR="00A113EC" w:rsidRPr="001369D2" w:rsidRDefault="00A113EC" w:rsidP="00A113EC">
      <w:pPr>
        <w:spacing w:beforeLines="50" w:before="120" w:after="120"/>
        <w:rPr>
          <w:rFonts w:eastAsia="SimSun"/>
          <w:szCs w:val="24"/>
          <w:lang w:eastAsia="zh-CN"/>
        </w:rPr>
      </w:pPr>
    </w:p>
    <w:p w14:paraId="72656734" w14:textId="77777777"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proofErr w:type="spellStart"/>
      <w:r w:rsidR="00961ECE">
        <w:rPr>
          <w:rFonts w:eastAsia="SimSun" w:hint="eastAsia"/>
          <w:lang w:eastAsia="zh-CN"/>
        </w:rPr>
        <w:t>eIMTA</w:t>
      </w:r>
      <w:proofErr w:type="spellEnd"/>
      <w:r w:rsidRPr="001369D2">
        <w:t>-RNTI are configured by higher layers.</w:t>
      </w:r>
    </w:p>
    <w:p w14:paraId="3735216A" w14:textId="77777777"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14:paraId="0C4FAC2A" w14:textId="77777777"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14:paraId="678C73C3" w14:textId="77777777"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proofErr w:type="spellStart"/>
      <w:r w:rsidR="00302EC5">
        <w:rPr>
          <w:rFonts w:eastAsia="SimSun" w:hint="eastAsia"/>
          <w:lang w:eastAsia="zh-CN"/>
        </w:rPr>
        <w:t>eIMTA</w:t>
      </w:r>
      <w:proofErr w:type="spellEnd"/>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proofErr w:type="spellStart"/>
      <w:r w:rsidR="004F16D2">
        <w:rPr>
          <w:lang w:eastAsia="zh-CN"/>
        </w:rPr>
        <w:t>eIMTA</w:t>
      </w:r>
      <w:proofErr w:type="spellEnd"/>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14:paraId="1241FC00" w14:textId="77777777"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proofErr w:type="spellStart"/>
      <w:r w:rsidR="00302EC5">
        <w:rPr>
          <w:rFonts w:eastAsia="SimSun" w:hint="eastAsia"/>
          <w:lang w:eastAsia="zh-CN"/>
        </w:rPr>
        <w:t>eIMTA</w:t>
      </w:r>
      <w:proofErr w:type="spellEnd"/>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14:paraId="086D3EA8" w14:textId="77777777"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proofErr w:type="spellStart"/>
      <w:r w:rsidR="00302EC5">
        <w:rPr>
          <w:rFonts w:eastAsia="SimSun" w:hint="eastAsia"/>
          <w:lang w:eastAsia="zh-CN"/>
        </w:rPr>
        <w:t>eIMTA</w:t>
      </w:r>
      <w:proofErr w:type="spellEnd"/>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proofErr w:type="spellStart"/>
      <w:r w:rsidR="00302EC5">
        <w:rPr>
          <w:rFonts w:eastAsia="SimSun" w:hint="eastAsia"/>
          <w:lang w:eastAsia="zh-CN"/>
        </w:rPr>
        <w:t>eIMTA</w:t>
      </w:r>
      <w:proofErr w:type="spellEnd"/>
      <w:r w:rsidRPr="001369D2">
        <w:t xml:space="preserve">-RNTI is monitored, </w:t>
      </w:r>
    </w:p>
    <w:p w14:paraId="62095E6A" w14:textId="77777777"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14:paraId="1C77E8DE" w14:textId="77777777"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proofErr w:type="spellStart"/>
      <w:r w:rsidR="00302EC5">
        <w:rPr>
          <w:rFonts w:eastAsia="SimSun" w:hint="eastAsia"/>
          <w:lang w:eastAsia="zh-CN"/>
        </w:rPr>
        <w:t>eIMTA</w:t>
      </w:r>
      <w:proofErr w:type="spellEnd"/>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proofErr w:type="spellStart"/>
      <w:r w:rsidRPr="001369D2">
        <w:rPr>
          <w:i/>
        </w:rPr>
        <w:t>subframeAssignment</w:t>
      </w:r>
      <w:proofErr w:type="spellEnd"/>
      <w:r w:rsidRPr="001369D2">
        <w:t>)</w:t>
      </w:r>
      <w:r>
        <w:t xml:space="preserve"> </w:t>
      </w:r>
      <w:r w:rsidRPr="001369D2">
        <w:t>indicated by higher layers;</w:t>
      </w:r>
    </w:p>
    <w:p w14:paraId="3F2D56C1" w14:textId="77777777"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14:paraId="4965F63D" w14:textId="77777777"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proofErr w:type="spellStart"/>
      <w:r w:rsidR="00302EC5">
        <w:rPr>
          <w:rFonts w:eastAsia="SimSun" w:hint="eastAsia"/>
          <w:lang w:eastAsia="zh-CN"/>
        </w:rPr>
        <w:t>eIMTA</w:t>
      </w:r>
      <w:proofErr w:type="spellEnd"/>
      <w:r w:rsidRPr="001369D2">
        <w:rPr>
          <w:rFonts w:eastAsia="SimSun"/>
          <w:lang w:eastAsia="zh-CN"/>
        </w:rPr>
        <w:t xml:space="preserve">-RNTI in a subframe in radio frame </w:t>
      </w:r>
      <w:proofErr w:type="spellStart"/>
      <w:r w:rsidRPr="001369D2">
        <w:rPr>
          <w:rFonts w:eastAsia="SimSun"/>
          <w:i/>
          <w:lang w:eastAsia="zh-CN"/>
        </w:rPr>
        <w:t>m</w:t>
      </w:r>
      <w:r>
        <w:rPr>
          <w:rFonts w:eastAsia="SimSun"/>
          <w:i/>
          <w:lang w:eastAsia="zh-CN"/>
        </w:rPr>
        <w:t>T</w:t>
      </w:r>
      <w:proofErr w:type="spellEnd"/>
      <w:r w:rsidRPr="00220FD4">
        <w:rPr>
          <w:rFonts w:eastAsia="SimSun"/>
          <w:lang w:eastAsia="zh-CN"/>
        </w:rPr>
        <w:t>/10</w:t>
      </w:r>
      <w:r w:rsidR="007F0EA5">
        <w:rPr>
          <w:rFonts w:eastAsia="SimSun"/>
          <w:lang w:eastAsia="zh-CN"/>
        </w:rPr>
        <w:t xml:space="preserve">, </w:t>
      </w:r>
    </w:p>
    <w:p w14:paraId="67A470FA" w14:textId="77777777"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proofErr w:type="spellStart"/>
      <w:r w:rsidR="00302EC5">
        <w:rPr>
          <w:rFonts w:eastAsia="SimSun" w:hint="eastAsia"/>
          <w:lang w:eastAsia="zh-CN"/>
        </w:rPr>
        <w:t>eIMTA</w:t>
      </w:r>
      <w:proofErr w:type="spellEnd"/>
      <w:r w:rsidRPr="001369D2">
        <w:t xml:space="preserve">-UL/DL-configuration </w:t>
      </w:r>
      <w:r w:rsidRPr="001369D2">
        <w:rPr>
          <w:lang w:eastAsia="zh-CN"/>
        </w:rPr>
        <w:t>for radio frames {</w:t>
      </w:r>
      <w:proofErr w:type="spellStart"/>
      <w:r w:rsidRPr="001369D2">
        <w:rPr>
          <w:i/>
          <w:lang w:eastAsia="zh-CN"/>
        </w:rPr>
        <w:t>m</w:t>
      </w:r>
      <w:r>
        <w:rPr>
          <w:i/>
          <w:lang w:eastAsia="zh-CN"/>
        </w:rPr>
        <w:t>T</w:t>
      </w:r>
      <w:proofErr w:type="spellEnd"/>
      <w:r w:rsidRPr="00220FD4">
        <w:rPr>
          <w:lang w:eastAsia="zh-CN"/>
        </w:rPr>
        <w:t>/10+1</w:t>
      </w:r>
      <w:r w:rsidRPr="001369D2">
        <w:rPr>
          <w:lang w:eastAsia="zh-CN"/>
        </w:rPr>
        <w:t xml:space="preserve"> , </w:t>
      </w:r>
      <w:proofErr w:type="spellStart"/>
      <w:r w:rsidRPr="001369D2">
        <w:rPr>
          <w:i/>
          <w:lang w:eastAsia="zh-CN"/>
        </w:rPr>
        <w:t>m</w:t>
      </w:r>
      <w:r>
        <w:rPr>
          <w:i/>
          <w:lang w:eastAsia="zh-CN"/>
        </w:rPr>
        <w:t>T</w:t>
      </w:r>
      <w:proofErr w:type="spellEnd"/>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14:paraId="2A8F1976" w14:textId="77777777" w:rsidR="00A113EC" w:rsidRPr="001369D2" w:rsidRDefault="00A113EC" w:rsidP="008260B9">
      <w:pPr>
        <w:pStyle w:val="B3"/>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proofErr w:type="spellStart"/>
      <w:r w:rsidR="00302EC5">
        <w:rPr>
          <w:rFonts w:eastAsia="SimSun" w:hint="eastAsia"/>
          <w:lang w:eastAsia="zh-CN"/>
        </w:rPr>
        <w:t>eIMTA</w:t>
      </w:r>
      <w:proofErr w:type="spellEnd"/>
      <w:r w:rsidRPr="001369D2">
        <w:t>-RNTI</w:t>
      </w:r>
      <w:r w:rsidRPr="001369D2">
        <w:rPr>
          <w:rFonts w:eastAsia="SimSun"/>
          <w:lang w:eastAsia="zh-CN"/>
        </w:rPr>
        <w:t xml:space="preserve"> in all the subframes of radio frame </w:t>
      </w:r>
      <w:proofErr w:type="spellStart"/>
      <w:r w:rsidRPr="001369D2">
        <w:rPr>
          <w:rFonts w:eastAsia="SimSun"/>
          <w:i/>
          <w:lang w:eastAsia="zh-CN"/>
        </w:rPr>
        <w:t>m</w:t>
      </w:r>
      <w:r>
        <w:rPr>
          <w:rFonts w:eastAsia="SimSun"/>
          <w:i/>
          <w:lang w:eastAsia="zh-CN"/>
        </w:rPr>
        <w:t>T</w:t>
      </w:r>
      <w:proofErr w:type="spellEnd"/>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proofErr w:type="spellStart"/>
      <w:r w:rsidR="00302EC5">
        <w:rPr>
          <w:rFonts w:eastAsia="SimSun" w:hint="eastAsia"/>
          <w:lang w:eastAsia="zh-CN"/>
        </w:rPr>
        <w:t>eIMTA</w:t>
      </w:r>
      <w:proofErr w:type="spellEnd"/>
      <w:r w:rsidRPr="001369D2">
        <w:t xml:space="preserve">-RNTI is monitored, </w:t>
      </w:r>
    </w:p>
    <w:p w14:paraId="4ED09A42" w14:textId="77777777"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14:paraId="33BAC060" w14:textId="77777777"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proofErr w:type="spellStart"/>
      <w:r w:rsidR="00302EC5">
        <w:rPr>
          <w:rFonts w:eastAsia="SimSun" w:hint="eastAsia"/>
          <w:lang w:eastAsia="zh-CN"/>
        </w:rPr>
        <w:t>eIMTA</w:t>
      </w:r>
      <w:proofErr w:type="spellEnd"/>
      <w:r w:rsidRPr="001369D2">
        <w:t xml:space="preserve">-UL/DL-configuration </w:t>
      </w:r>
      <w:r w:rsidRPr="001369D2">
        <w:rPr>
          <w:lang w:eastAsia="zh-CN"/>
        </w:rPr>
        <w:t>for radio frames {</w:t>
      </w:r>
      <w:proofErr w:type="spellStart"/>
      <w:r w:rsidRPr="001369D2">
        <w:rPr>
          <w:i/>
          <w:lang w:eastAsia="zh-CN"/>
        </w:rPr>
        <w:t>m</w:t>
      </w:r>
      <w:r>
        <w:rPr>
          <w:i/>
          <w:lang w:eastAsia="zh-CN"/>
        </w:rPr>
        <w:t>T</w:t>
      </w:r>
      <w:proofErr w:type="spellEnd"/>
      <w:r w:rsidRPr="00220FD4">
        <w:rPr>
          <w:lang w:eastAsia="zh-CN"/>
        </w:rPr>
        <w:t>/10+1</w:t>
      </w:r>
      <w:r w:rsidRPr="001369D2">
        <w:rPr>
          <w:lang w:eastAsia="zh-CN"/>
        </w:rPr>
        <w:t xml:space="preserve"> , </w:t>
      </w:r>
      <w:proofErr w:type="spellStart"/>
      <w:r w:rsidRPr="001369D2">
        <w:rPr>
          <w:i/>
          <w:lang w:eastAsia="zh-CN"/>
        </w:rPr>
        <w:t>m</w:t>
      </w:r>
      <w:r>
        <w:rPr>
          <w:i/>
          <w:lang w:eastAsia="zh-CN"/>
        </w:rPr>
        <w:t>T</w:t>
      </w:r>
      <w:proofErr w:type="spellEnd"/>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proofErr w:type="spellStart"/>
      <w:r w:rsidRPr="001369D2">
        <w:rPr>
          <w:i/>
        </w:rPr>
        <w:t>subframeAssignment</w:t>
      </w:r>
      <w:proofErr w:type="spellEnd"/>
      <w:r w:rsidRPr="001369D2">
        <w:t>)</w:t>
      </w:r>
      <w:r>
        <w:t xml:space="preserve"> </w:t>
      </w:r>
      <w:r w:rsidRPr="001369D2">
        <w:t>indicated by higher layers</w:t>
      </w:r>
      <w:r w:rsidRPr="001369D2">
        <w:rPr>
          <w:lang w:eastAsia="zh-CN"/>
        </w:rPr>
        <w:t>.</w:t>
      </w:r>
    </w:p>
    <w:p w14:paraId="1E72FA05" w14:textId="77777777"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14:paraId="3BEE4ECF" w14:textId="77777777" w:rsidR="00A113EC" w:rsidRDefault="00A113EC" w:rsidP="00A113EC">
      <w:pPr>
        <w:spacing w:beforeLines="50" w:before="120" w:after="120"/>
      </w:pPr>
      <w:r>
        <w:t xml:space="preserve">For a serving cell </w:t>
      </w:r>
      <w:r w:rsidR="009C2C3F" w:rsidRPr="00330B06">
        <w:rPr>
          <w:noProof/>
          <w:position w:val="-6"/>
        </w:rPr>
        <w:drawing>
          <wp:inline distT="0" distB="0" distL="0" distR="0" wp14:anchorId="4FED81C2" wp14:editId="6597E2B7">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proofErr w:type="spellStart"/>
      <w:r w:rsidR="00D74BE3">
        <w:rPr>
          <w:rFonts w:eastAsia="SimSun" w:hint="eastAsia"/>
          <w:lang w:eastAsia="zh-CN"/>
        </w:rPr>
        <w:t>eIMTA</w:t>
      </w:r>
      <w:proofErr w:type="spellEnd"/>
      <w:r>
        <w:t xml:space="preserve">-RNTI containing an UL/DL configuration for serving cell </w:t>
      </w:r>
      <w:r w:rsidR="009C2C3F" w:rsidRPr="00330B06">
        <w:rPr>
          <w:noProof/>
          <w:position w:val="-6"/>
        </w:rPr>
        <w:drawing>
          <wp:inline distT="0" distB="0" distL="0" distR="0" wp14:anchorId="0EE16E42" wp14:editId="794FA367">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14:paraId="40522F7E" w14:textId="77777777"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14:anchorId="7F3CA6EB" wp14:editId="54DC72FE">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proofErr w:type="spellStart"/>
      <w:r>
        <w:rPr>
          <w:i/>
          <w:iCs/>
        </w:rPr>
        <w:t>subframeAssignment</w:t>
      </w:r>
      <w:proofErr w:type="spellEnd"/>
      <w:r>
        <w:t xml:space="preserve">, the UE is not expected to receive a PDCCH with CRC scrambled by </w:t>
      </w:r>
      <w:proofErr w:type="spellStart"/>
      <w:r w:rsidR="00D74BE3">
        <w:rPr>
          <w:rFonts w:eastAsia="SimSun" w:hint="eastAsia"/>
          <w:lang w:eastAsia="zh-CN"/>
        </w:rPr>
        <w:t>eIMTA</w:t>
      </w:r>
      <w:proofErr w:type="spellEnd"/>
      <w:r>
        <w:t xml:space="preserve">-RNTI containing an UL/DL configuration for serving cell </w:t>
      </w:r>
      <w:r w:rsidR="009C2C3F" w:rsidRPr="00330B06">
        <w:rPr>
          <w:noProof/>
          <w:position w:val="-6"/>
        </w:rPr>
        <w:drawing>
          <wp:inline distT="0" distB="0" distL="0" distR="0" wp14:anchorId="28344A39" wp14:editId="79103F46">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14:paraId="2BF4DBE0" w14:textId="77777777" w:rsidR="00A113EC" w:rsidRDefault="00A113EC" w:rsidP="00A113EC">
      <w:pPr>
        <w:spacing w:beforeLines="50" w:before="120" w:after="120"/>
      </w:pPr>
      <w:r>
        <w:t xml:space="preserve">For a serving cell </w:t>
      </w:r>
      <w:r w:rsidR="009C2C3F" w:rsidRPr="00330B06">
        <w:rPr>
          <w:noProof/>
          <w:position w:val="-6"/>
        </w:rPr>
        <w:drawing>
          <wp:inline distT="0" distB="0" distL="0" distR="0" wp14:anchorId="7F586713" wp14:editId="7D772D79">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14:paraId="6BA3F7D0" w14:textId="77777777"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proofErr w:type="spellStart"/>
      <w:r w:rsidR="00D74BE3" w:rsidRPr="0058579F">
        <w:rPr>
          <w:rFonts w:eastAsia="SimSun" w:hint="eastAsia"/>
          <w:color w:val="000000"/>
          <w:lang w:eastAsia="zh-CN"/>
        </w:rPr>
        <w:t>eIMTA</w:t>
      </w:r>
      <w:proofErr w:type="spellEnd"/>
      <w:r w:rsidRPr="0058579F">
        <w:t>-RNTI</w:t>
      </w:r>
      <w:r w:rsidR="00D74BE3">
        <w:t>.</w:t>
      </w:r>
    </w:p>
    <w:p w14:paraId="0C66E5CB" w14:textId="77777777"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proofErr w:type="spellStart"/>
      <w:r w:rsidRPr="0058579F">
        <w:rPr>
          <w:rFonts w:hint="eastAsia"/>
          <w:color w:val="000000"/>
          <w:lang w:eastAsia="zh-CN"/>
        </w:rPr>
        <w:t>eIMTA</w:t>
      </w:r>
      <w:proofErr w:type="spellEnd"/>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proofErr w:type="spellStart"/>
      <w:r w:rsidRPr="001369D2">
        <w:rPr>
          <w:i/>
        </w:rPr>
        <w:t>subframeAssignment</w:t>
      </w:r>
      <w:proofErr w:type="spellEnd"/>
      <w:r>
        <w:t xml:space="preserve"> for the serving cell.</w:t>
      </w:r>
    </w:p>
    <w:p w14:paraId="628A60B4" w14:textId="77777777"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14:paraId="71ACCFED" w14:textId="77777777"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w:t>
      </w:r>
      <w:proofErr w:type="spellStart"/>
      <w:r>
        <w:rPr>
          <w:rFonts w:eastAsia="SimSun"/>
          <w:lang w:eastAsia="zh-CN"/>
        </w:rPr>
        <w:t>Scell</w:t>
      </w:r>
      <w:proofErr w:type="spellEnd"/>
      <w:r>
        <w:rPr>
          <w:rFonts w:eastAsia="SimSun"/>
          <w:lang w:eastAsia="zh-CN"/>
        </w:rPr>
        <w:t xml:space="preserve">,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w:t>
      </w:r>
      <w:proofErr w:type="spellStart"/>
      <w:r>
        <w:rPr>
          <w:rFonts w:eastAsia="MS Mincho"/>
          <w:lang w:val="en-US" w:eastAsia="ja-JP"/>
        </w:rPr>
        <w:t>Scell</w:t>
      </w:r>
      <w:proofErr w:type="spellEnd"/>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14:paraId="0DB19E94" w14:textId="77777777" w:rsidR="00253148" w:rsidRDefault="00253148" w:rsidP="00253148">
      <w:pPr>
        <w:rPr>
          <w:lang w:eastAsia="zh-CN"/>
        </w:rPr>
      </w:pP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14:paraId="721D4165" w14:textId="77777777"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14:paraId="6762B148" w14:textId="77777777"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14:paraId="5037FF15" w14:textId="77777777"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14:paraId="0F41A000" w14:textId="77777777"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14:paraId="63A3CB88" w14:textId="77777777"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14:paraId="1DC40EB4" w14:textId="77777777"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14:paraId="0574D142" w14:textId="77777777" w:rsidR="00253148" w:rsidRDefault="00253148" w:rsidP="00253148">
      <w:pPr>
        <w:rPr>
          <w:lang w:eastAsia="zh-CN"/>
        </w:rPr>
      </w:pPr>
      <w:r>
        <w:lastRenderedPageBreak/>
        <w:t xml:space="preserve">If a serving cell is a LAA </w:t>
      </w:r>
      <w:proofErr w:type="spellStart"/>
      <w:r>
        <w:t>Scell</w:t>
      </w:r>
      <w:proofErr w:type="spellEnd"/>
      <w:r>
        <w:t xml:space="preserve">, and if the higher layer parameter </w:t>
      </w:r>
      <w:proofErr w:type="spellStart"/>
      <w:r w:rsidRPr="0097214E">
        <w:rPr>
          <w:i/>
        </w:rPr>
        <w:t>subframeStartPosition</w:t>
      </w:r>
      <w:proofErr w:type="spellEnd"/>
      <w:r>
        <w:t xml:space="preserve"> for the </w:t>
      </w:r>
      <w:proofErr w:type="spellStart"/>
      <w:r>
        <w:t>Scell</w:t>
      </w:r>
      <w:proofErr w:type="spellEnd"/>
      <w:r>
        <w:t xml:space="preserve">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14:paraId="6D8C777D" w14:textId="77777777"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14:paraId="40D0DE30" w14:textId="77777777" w:rsidR="00253148" w:rsidRDefault="00253148" w:rsidP="00253148">
      <w:pPr>
        <w:rPr>
          <w:lang w:eastAsia="zh-CN"/>
        </w:rPr>
      </w:pPr>
    </w:p>
    <w:p w14:paraId="27E8A0F2" w14:textId="77777777"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14:paraId="2409343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22731EA9" w14:textId="77777777"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14:paraId="356BFC75" w14:textId="77777777" w:rsidR="00253148" w:rsidRDefault="00253148" w:rsidP="001C2208">
            <w:pPr>
              <w:pStyle w:val="TAH"/>
              <w:rPr>
                <w:lang w:eastAsia="zh-CN"/>
              </w:rPr>
            </w:pPr>
            <w:r>
              <w:rPr>
                <w:lang w:eastAsia="zh-CN"/>
              </w:rPr>
              <w:t>Configuration of occupied OFDM symbols</w:t>
            </w:r>
          </w:p>
          <w:p w14:paraId="0AC0DDCA" w14:textId="77777777" w:rsidR="00253148" w:rsidRPr="00E9040D" w:rsidRDefault="00253148" w:rsidP="001C2208">
            <w:pPr>
              <w:pStyle w:val="TAH"/>
              <w:rPr>
                <w:lang w:eastAsia="zh-CN"/>
              </w:rPr>
            </w:pPr>
            <w:r>
              <w:rPr>
                <w:lang w:eastAsia="zh-CN"/>
              </w:rPr>
              <w:t>(current subframe, next subframe)</w:t>
            </w:r>
          </w:p>
        </w:tc>
      </w:tr>
      <w:tr w:rsidR="00253148" w:rsidRPr="00E9040D" w14:paraId="05E25FF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0253E22" w14:textId="77777777"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14:paraId="7FCD6681" w14:textId="77777777" w:rsidR="00253148" w:rsidRPr="00E9040D" w:rsidRDefault="00253148" w:rsidP="001C2208">
            <w:pPr>
              <w:pStyle w:val="TAC"/>
            </w:pPr>
            <w:r>
              <w:t>(-,14)</w:t>
            </w:r>
          </w:p>
        </w:tc>
      </w:tr>
      <w:tr w:rsidR="00253148" w:rsidRPr="00E9040D" w14:paraId="19556E6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8897A4C" w14:textId="77777777"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14:paraId="2D25AC72" w14:textId="77777777" w:rsidR="00253148" w:rsidRPr="00E9040D" w:rsidRDefault="00253148" w:rsidP="001C2208">
            <w:pPr>
              <w:pStyle w:val="TAC"/>
            </w:pPr>
            <w:r>
              <w:t>(-,12)</w:t>
            </w:r>
          </w:p>
        </w:tc>
      </w:tr>
      <w:tr w:rsidR="00253148" w:rsidRPr="00E9040D" w14:paraId="0DBB447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D7928DA" w14:textId="77777777"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14:paraId="2C211F52" w14:textId="77777777" w:rsidR="00253148" w:rsidRPr="00E9040D" w:rsidRDefault="00253148" w:rsidP="001C2208">
            <w:pPr>
              <w:pStyle w:val="TAC"/>
            </w:pPr>
            <w:r>
              <w:t>(-,11)</w:t>
            </w:r>
          </w:p>
        </w:tc>
      </w:tr>
      <w:tr w:rsidR="00253148" w:rsidRPr="00E9040D" w14:paraId="45C82848"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43E3B21" w14:textId="77777777"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14:paraId="426F6024" w14:textId="77777777" w:rsidR="00253148" w:rsidRPr="00E9040D" w:rsidRDefault="00253148" w:rsidP="001C2208">
            <w:pPr>
              <w:pStyle w:val="TAC"/>
            </w:pPr>
            <w:r>
              <w:t>(-,10)</w:t>
            </w:r>
          </w:p>
        </w:tc>
      </w:tr>
      <w:tr w:rsidR="00253148" w:rsidRPr="00E9040D" w14:paraId="2731978A"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ABE3EE1" w14:textId="77777777"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14:paraId="5F7F06B8" w14:textId="77777777" w:rsidR="00253148" w:rsidRPr="00E9040D" w:rsidRDefault="00253148" w:rsidP="001C2208">
            <w:pPr>
              <w:pStyle w:val="TAC"/>
            </w:pPr>
            <w:r>
              <w:t>(-,9)</w:t>
            </w:r>
          </w:p>
        </w:tc>
      </w:tr>
      <w:tr w:rsidR="00253148" w:rsidRPr="00E9040D" w14:paraId="02B5D082"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348F42AE" w14:textId="77777777"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14:paraId="76FDD3DE" w14:textId="77777777" w:rsidR="00253148" w:rsidRPr="00E9040D" w:rsidRDefault="00253148" w:rsidP="001C2208">
            <w:pPr>
              <w:pStyle w:val="TAC"/>
            </w:pPr>
            <w:r>
              <w:t>(-,6)</w:t>
            </w:r>
          </w:p>
        </w:tc>
      </w:tr>
      <w:tr w:rsidR="00253148" w:rsidRPr="00E9040D" w14:paraId="4969B7A2"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40CAB39" w14:textId="77777777"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14:paraId="451172B1" w14:textId="77777777" w:rsidR="00253148" w:rsidRPr="00E9040D" w:rsidRDefault="00253148" w:rsidP="001C2208">
            <w:pPr>
              <w:pStyle w:val="TAC"/>
            </w:pPr>
            <w:r>
              <w:t>(-,3)</w:t>
            </w:r>
          </w:p>
        </w:tc>
      </w:tr>
      <w:tr w:rsidR="00253148" w:rsidRPr="00E9040D" w14:paraId="0834EC60"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7B698B1" w14:textId="77777777"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14:paraId="330CAC26" w14:textId="77777777" w:rsidR="00253148" w:rsidRPr="00E9040D" w:rsidRDefault="00253148" w:rsidP="001C2208">
            <w:pPr>
              <w:pStyle w:val="TAC"/>
            </w:pPr>
            <w:r>
              <w:t>(14,*)</w:t>
            </w:r>
          </w:p>
        </w:tc>
      </w:tr>
      <w:tr w:rsidR="00253148" w:rsidRPr="00E9040D" w14:paraId="45AC401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15CC5AF" w14:textId="77777777"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14:paraId="0F18CE3A" w14:textId="77777777" w:rsidR="00253148" w:rsidRPr="00E9040D" w:rsidRDefault="00253148" w:rsidP="001C2208">
            <w:pPr>
              <w:pStyle w:val="TAC"/>
            </w:pPr>
            <w:r>
              <w:t>(12,-)</w:t>
            </w:r>
          </w:p>
        </w:tc>
      </w:tr>
      <w:tr w:rsidR="00253148" w:rsidRPr="00E9040D" w14:paraId="05BAEF6B"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C2394F5" w14:textId="77777777"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14:paraId="7C167CB4" w14:textId="77777777" w:rsidR="00253148" w:rsidRPr="00E9040D" w:rsidRDefault="00253148" w:rsidP="001C2208">
            <w:pPr>
              <w:pStyle w:val="TAC"/>
            </w:pPr>
            <w:r>
              <w:t>(11,-)</w:t>
            </w:r>
          </w:p>
        </w:tc>
      </w:tr>
      <w:tr w:rsidR="00253148" w:rsidRPr="00E9040D" w14:paraId="6984C59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F7F903E" w14:textId="77777777"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14:paraId="0BCD9975" w14:textId="77777777" w:rsidR="00253148" w:rsidRPr="00E9040D" w:rsidRDefault="00253148" w:rsidP="001C2208">
            <w:pPr>
              <w:pStyle w:val="TAC"/>
            </w:pPr>
            <w:r>
              <w:t>(10,-)</w:t>
            </w:r>
          </w:p>
        </w:tc>
      </w:tr>
      <w:tr w:rsidR="00253148" w:rsidRPr="00E9040D" w14:paraId="369AC9A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59D1284" w14:textId="77777777"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14:paraId="15DC1192" w14:textId="77777777" w:rsidR="00253148" w:rsidRPr="00E9040D" w:rsidRDefault="00253148" w:rsidP="001C2208">
            <w:pPr>
              <w:pStyle w:val="TAC"/>
            </w:pPr>
            <w:r>
              <w:t>(9,-)</w:t>
            </w:r>
          </w:p>
        </w:tc>
      </w:tr>
      <w:tr w:rsidR="00253148" w:rsidRPr="00E9040D" w14:paraId="65AC496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B380887" w14:textId="77777777"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14:paraId="5FAC0798" w14:textId="77777777" w:rsidR="00253148" w:rsidRPr="00E9040D" w:rsidRDefault="00253148" w:rsidP="001C2208">
            <w:pPr>
              <w:pStyle w:val="TAC"/>
            </w:pPr>
            <w:r>
              <w:t>(6,-)</w:t>
            </w:r>
          </w:p>
        </w:tc>
      </w:tr>
      <w:tr w:rsidR="00253148" w:rsidRPr="00E9040D" w14:paraId="662D9F60"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D89DA6E" w14:textId="77777777"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14:paraId="4C8D5CCA" w14:textId="77777777" w:rsidR="00253148" w:rsidRPr="00E9040D" w:rsidRDefault="00253148" w:rsidP="001C2208">
            <w:pPr>
              <w:pStyle w:val="TAC"/>
            </w:pPr>
            <w:r>
              <w:t>(3,-)</w:t>
            </w:r>
          </w:p>
        </w:tc>
      </w:tr>
      <w:tr w:rsidR="00253148" w:rsidRPr="00E9040D" w14:paraId="4D00C268"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F481896" w14:textId="77777777"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14:paraId="0BE43638" w14:textId="77777777" w:rsidR="00253148" w:rsidRPr="00E9040D" w:rsidRDefault="00253148" w:rsidP="001C2208">
            <w:pPr>
              <w:pStyle w:val="TAC"/>
            </w:pPr>
            <w:r>
              <w:t>reserved</w:t>
            </w:r>
          </w:p>
        </w:tc>
      </w:tr>
      <w:tr w:rsidR="00253148" w:rsidRPr="00E9040D" w14:paraId="43677AC4"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312EF53C" w14:textId="77777777"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14:paraId="7182D663" w14:textId="77777777" w:rsidR="00253148" w:rsidRPr="00E9040D" w:rsidRDefault="00253148" w:rsidP="001C2208">
            <w:pPr>
              <w:pStyle w:val="TAC"/>
            </w:pPr>
            <w:r>
              <w:t>reserved</w:t>
            </w:r>
          </w:p>
        </w:tc>
      </w:tr>
      <w:tr w:rsidR="00253148" w:rsidRPr="00E9040D" w14:paraId="726BEF4F" w14:textId="77777777"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14:paraId="73DD9322" w14:textId="77777777" w:rsidR="00253148" w:rsidRDefault="00253148" w:rsidP="001C2208">
            <w:pPr>
              <w:pStyle w:val="TAN"/>
              <w:rPr>
                <w:lang w:eastAsia="ja-JP"/>
              </w:rPr>
            </w:pPr>
            <w:r>
              <w:rPr>
                <w:lang w:eastAsia="ja-JP"/>
              </w:rPr>
              <w:t>NOTE:</w:t>
            </w:r>
          </w:p>
          <w:p w14:paraId="166268B4" w14:textId="77777777"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14:paraId="585783DA" w14:textId="77777777"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14:paraId="306A2075" w14:textId="77777777"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14:paraId="31C89C7E" w14:textId="77777777" w:rsidR="00A113EC" w:rsidRDefault="00A113EC">
      <w:pPr>
        <w:rPr>
          <w:rFonts w:eastAsia="SimSun"/>
          <w:lang w:eastAsia="zh-CN"/>
        </w:rPr>
      </w:pPr>
    </w:p>
    <w:p w14:paraId="78284BBC" w14:textId="77777777" w:rsidR="00EF2B2D" w:rsidRDefault="00EF2B2D" w:rsidP="00EF2B2D">
      <w:pPr>
        <w:rPr>
          <w:lang w:eastAsia="zh-CN"/>
        </w:rPr>
      </w:pPr>
      <w:r>
        <w:t xml:space="preserve">If a UE is configured with a LAA </w:t>
      </w:r>
      <w:proofErr w:type="spellStart"/>
      <w:r>
        <w:t>SCell</w:t>
      </w:r>
      <w:proofErr w:type="spellEnd"/>
      <w:r>
        <w:t xml:space="preserve">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14:paraId="3CEE73D1" w14:textId="77777777"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w14:anchorId="6018789C">
          <v:shape id="_x0000_i1305" type="#_x0000_t75" style="width:7.2pt;height:14.4pt" o:ole="">
            <v:imagedata r:id="rId929" o:title=""/>
          </v:shape>
          <o:OLEObject Type="Embed" ProgID="Equation.3" ShapeID="_x0000_i1305" DrawAspect="Content" ObjectID="_1685804576" r:id="rId930"/>
        </w:object>
      </w:r>
      <w:r>
        <w:t xml:space="preserve"> and an </w:t>
      </w:r>
      <w:r w:rsidR="008576A0">
        <w:t>'</w:t>
      </w:r>
      <w:r>
        <w:t>UL duration</w:t>
      </w:r>
      <w:r w:rsidR="008576A0">
        <w:t>'</w:t>
      </w:r>
      <w:r>
        <w:rPr>
          <w:position w:val="-6"/>
        </w:rPr>
        <w:object w:dxaOrig="200" w:dyaOrig="240" w14:anchorId="25D7EA0A">
          <v:shape id="_x0000_i1306" type="#_x0000_t75" style="width:7.2pt;height:14.4pt" o:ole="">
            <v:imagedata r:id="rId931" o:title=""/>
          </v:shape>
          <o:OLEObject Type="Embed" ProgID="Equation.3" ShapeID="_x0000_i1306" DrawAspect="Content" ObjectID="_1685804577" r:id="rId932"/>
        </w:object>
      </w:r>
      <w:r>
        <w:t xml:space="preserve"> for subframe </w:t>
      </w:r>
      <w:r w:rsidRPr="00294140">
        <w:rPr>
          <w:i/>
        </w:rPr>
        <w:t>n</w:t>
      </w:r>
      <w:r>
        <w:t xml:space="preserve">, </w:t>
      </w:r>
      <w:r>
        <w:rPr>
          <w:lang w:eastAsia="zh-CN"/>
        </w:rPr>
        <w:t xml:space="preserve">the UE is not required to receive any downlink physical channels and/or physical signals in subframe(s) </w:t>
      </w:r>
      <w:proofErr w:type="spellStart"/>
      <w:r>
        <w:rPr>
          <w:rFonts w:eastAsia="SimSun"/>
          <w:i/>
          <w:lang w:eastAsia="zh-CN"/>
        </w:rPr>
        <w:t>n+l</w:t>
      </w:r>
      <w:proofErr w:type="spellEnd"/>
      <w:r>
        <w:rPr>
          <w:rFonts w:eastAsia="SimSun"/>
          <w:i/>
          <w:lang w:eastAsia="zh-CN"/>
        </w:rPr>
        <w:t>+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14:paraId="22DDF0F8" w14:textId="77777777"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14:paraId="1EBF5EB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721DFB" w14:textId="77777777"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F4EF64" w14:textId="77777777" w:rsidR="00EF2B2D" w:rsidRDefault="00EF2B2D" w:rsidP="007A29EA">
            <w:pPr>
              <w:pStyle w:val="TAH"/>
              <w:rPr>
                <w:lang w:eastAsia="en-US"/>
              </w:rPr>
            </w:pPr>
            <w:r>
              <w:rPr>
                <w:lang w:eastAsia="zh-CN"/>
              </w:rPr>
              <w:t xml:space="preserve">UL offset, </w:t>
            </w:r>
            <w:r>
              <w:rPr>
                <w:position w:val="-6"/>
                <w:lang w:eastAsia="en-US"/>
              </w:rPr>
              <w:object w:dxaOrig="140" w:dyaOrig="240" w14:anchorId="673A54A7">
                <v:shape id="_x0000_i1307" type="#_x0000_t75" style="width:7.2pt;height:14.4pt" o:ole="">
                  <v:imagedata r:id="rId929" o:title=""/>
                </v:shape>
                <o:OLEObject Type="Embed" ProgID="Equation.3" ShapeID="_x0000_i1307" DrawAspect="Content" ObjectID="_1685804578" r:id="rId933"/>
              </w:object>
            </w:r>
          </w:p>
          <w:p w14:paraId="6290948F" w14:textId="77777777"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A02BDB" w14:textId="77777777" w:rsidR="00EF2B2D" w:rsidRDefault="00EF2B2D" w:rsidP="007A29EA">
            <w:pPr>
              <w:pStyle w:val="TAH"/>
              <w:rPr>
                <w:lang w:eastAsia="zh-CN"/>
              </w:rPr>
            </w:pPr>
            <w:r>
              <w:rPr>
                <w:lang w:eastAsia="zh-CN"/>
              </w:rPr>
              <w:t>UL duration,</w:t>
            </w:r>
            <w:r>
              <w:rPr>
                <w:position w:val="-6"/>
                <w:lang w:eastAsia="en-US"/>
              </w:rPr>
              <w:object w:dxaOrig="200" w:dyaOrig="240" w14:anchorId="43CE6E66">
                <v:shape id="_x0000_i1308" type="#_x0000_t75" style="width:7.2pt;height:14.4pt" o:ole="">
                  <v:imagedata r:id="rId931" o:title=""/>
                </v:shape>
                <o:OLEObject Type="Embed" ProgID="Equation.3" ShapeID="_x0000_i1308" DrawAspect="Content" ObjectID="_1685804579" r:id="rId934"/>
              </w:object>
            </w:r>
            <w:r>
              <w:rPr>
                <w:lang w:eastAsia="en-US"/>
              </w:rPr>
              <w:t xml:space="preserve"> (in subframes)</w:t>
            </w:r>
          </w:p>
        </w:tc>
      </w:tr>
      <w:tr w:rsidR="00EF2B2D" w14:paraId="4573130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EA0F9AE" w14:textId="77777777"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14:paraId="70975D54" w14:textId="77777777"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14:paraId="79E4468A" w14:textId="77777777" w:rsidR="00EF2B2D" w:rsidRDefault="00EF2B2D" w:rsidP="007A29EA">
            <w:pPr>
              <w:pStyle w:val="TAC"/>
              <w:rPr>
                <w:lang w:eastAsia="en-US"/>
              </w:rPr>
            </w:pPr>
            <w:r>
              <w:rPr>
                <w:lang w:eastAsia="en-US"/>
              </w:rPr>
              <w:t>Not configured</w:t>
            </w:r>
          </w:p>
        </w:tc>
      </w:tr>
      <w:tr w:rsidR="00EF2B2D" w14:paraId="36D9095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AAE7106" w14:textId="77777777"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14:paraId="4132DFD3" w14:textId="77777777"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7C18A07" w14:textId="77777777" w:rsidR="00EF2B2D" w:rsidRDefault="00EF2B2D" w:rsidP="007A29EA">
            <w:pPr>
              <w:pStyle w:val="TAC"/>
              <w:rPr>
                <w:lang w:eastAsia="en-US"/>
              </w:rPr>
            </w:pPr>
            <w:r>
              <w:rPr>
                <w:lang w:eastAsia="en-US"/>
              </w:rPr>
              <w:t>1</w:t>
            </w:r>
          </w:p>
        </w:tc>
      </w:tr>
      <w:tr w:rsidR="00EF2B2D" w14:paraId="7D4E848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F48C798" w14:textId="77777777"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14:paraId="661DDC65" w14:textId="77777777"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229D0827" w14:textId="77777777" w:rsidR="00EF2B2D" w:rsidRDefault="00EF2B2D" w:rsidP="007A29EA">
            <w:pPr>
              <w:pStyle w:val="TAC"/>
              <w:rPr>
                <w:lang w:eastAsia="en-US"/>
              </w:rPr>
            </w:pPr>
            <w:r>
              <w:rPr>
                <w:lang w:eastAsia="en-US"/>
              </w:rPr>
              <w:t>2</w:t>
            </w:r>
          </w:p>
        </w:tc>
      </w:tr>
      <w:tr w:rsidR="00EF2B2D" w14:paraId="7EABCF5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83E1584" w14:textId="77777777"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14:paraId="10CC3BE7" w14:textId="77777777"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0622C352" w14:textId="77777777" w:rsidR="00EF2B2D" w:rsidRDefault="00EF2B2D" w:rsidP="007A29EA">
            <w:pPr>
              <w:pStyle w:val="TAC"/>
              <w:rPr>
                <w:lang w:eastAsia="en-US"/>
              </w:rPr>
            </w:pPr>
            <w:r>
              <w:rPr>
                <w:lang w:eastAsia="en-US"/>
              </w:rPr>
              <w:t>3</w:t>
            </w:r>
          </w:p>
        </w:tc>
      </w:tr>
      <w:tr w:rsidR="00EF2B2D" w14:paraId="020C700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03D4EEA" w14:textId="77777777"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14:paraId="6B091D7A" w14:textId="77777777"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7BCD38B" w14:textId="77777777" w:rsidR="00EF2B2D" w:rsidRDefault="00EF2B2D" w:rsidP="007A29EA">
            <w:pPr>
              <w:pStyle w:val="TAC"/>
              <w:rPr>
                <w:lang w:eastAsia="en-US"/>
              </w:rPr>
            </w:pPr>
            <w:r>
              <w:rPr>
                <w:lang w:eastAsia="en-US"/>
              </w:rPr>
              <w:t>4</w:t>
            </w:r>
          </w:p>
        </w:tc>
      </w:tr>
      <w:tr w:rsidR="00EF2B2D" w14:paraId="63998B9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231E7E0" w14:textId="77777777"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14:paraId="3F994C7A" w14:textId="77777777"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7717B577" w14:textId="77777777" w:rsidR="00EF2B2D" w:rsidRDefault="00EF2B2D" w:rsidP="007A29EA">
            <w:pPr>
              <w:pStyle w:val="TAC"/>
              <w:rPr>
                <w:lang w:eastAsia="en-US"/>
              </w:rPr>
            </w:pPr>
            <w:r>
              <w:rPr>
                <w:lang w:eastAsia="en-US"/>
              </w:rPr>
              <w:t>5</w:t>
            </w:r>
          </w:p>
        </w:tc>
      </w:tr>
      <w:tr w:rsidR="00EF2B2D" w14:paraId="6F1D6C3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48C24E7" w14:textId="77777777"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14:paraId="5F70629F" w14:textId="77777777"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75844A25" w14:textId="77777777" w:rsidR="00EF2B2D" w:rsidRDefault="00EF2B2D" w:rsidP="007A29EA">
            <w:pPr>
              <w:pStyle w:val="TAC"/>
              <w:rPr>
                <w:lang w:eastAsia="en-US"/>
              </w:rPr>
            </w:pPr>
            <w:r>
              <w:rPr>
                <w:lang w:eastAsia="en-US"/>
              </w:rPr>
              <w:t>6</w:t>
            </w:r>
          </w:p>
        </w:tc>
      </w:tr>
      <w:tr w:rsidR="00EF2B2D" w14:paraId="1DEEA34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CD8712" w14:textId="77777777"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14:paraId="25C39894" w14:textId="77777777"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5BC133D7" w14:textId="77777777" w:rsidR="00EF2B2D" w:rsidRDefault="00EF2B2D" w:rsidP="007A29EA">
            <w:pPr>
              <w:pStyle w:val="TAC"/>
              <w:rPr>
                <w:lang w:eastAsia="en-US"/>
              </w:rPr>
            </w:pPr>
            <w:r>
              <w:rPr>
                <w:lang w:eastAsia="en-US"/>
              </w:rPr>
              <w:t>1</w:t>
            </w:r>
          </w:p>
        </w:tc>
      </w:tr>
      <w:tr w:rsidR="00EF2B2D" w14:paraId="699CA33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6FAFBBD" w14:textId="77777777"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14:paraId="459861CB" w14:textId="77777777"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01EC8450" w14:textId="77777777" w:rsidR="00EF2B2D" w:rsidRDefault="00EF2B2D" w:rsidP="007A29EA">
            <w:pPr>
              <w:pStyle w:val="TAC"/>
              <w:rPr>
                <w:lang w:eastAsia="en-US"/>
              </w:rPr>
            </w:pPr>
            <w:r>
              <w:rPr>
                <w:lang w:eastAsia="en-US"/>
              </w:rPr>
              <w:t>2</w:t>
            </w:r>
          </w:p>
        </w:tc>
      </w:tr>
      <w:tr w:rsidR="00EF2B2D" w14:paraId="6CCC012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92D5623" w14:textId="77777777"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14:paraId="1B4E4433" w14:textId="77777777"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249B16F2" w14:textId="77777777" w:rsidR="00EF2B2D" w:rsidRDefault="00EF2B2D" w:rsidP="007A29EA">
            <w:pPr>
              <w:pStyle w:val="TAC"/>
              <w:rPr>
                <w:lang w:eastAsia="en-US"/>
              </w:rPr>
            </w:pPr>
            <w:r>
              <w:rPr>
                <w:lang w:eastAsia="en-US"/>
              </w:rPr>
              <w:t>3</w:t>
            </w:r>
          </w:p>
        </w:tc>
      </w:tr>
      <w:tr w:rsidR="00EF2B2D" w14:paraId="3FFD602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9551AB2" w14:textId="77777777"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14:paraId="00EDFD4D" w14:textId="77777777"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51B3642" w14:textId="77777777" w:rsidR="00EF2B2D" w:rsidRDefault="00EF2B2D" w:rsidP="007A29EA">
            <w:pPr>
              <w:pStyle w:val="TAC"/>
              <w:rPr>
                <w:lang w:eastAsia="en-US"/>
              </w:rPr>
            </w:pPr>
            <w:r>
              <w:rPr>
                <w:lang w:eastAsia="en-US"/>
              </w:rPr>
              <w:t>4</w:t>
            </w:r>
          </w:p>
        </w:tc>
      </w:tr>
      <w:tr w:rsidR="00EF2B2D" w14:paraId="41CA15C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65EF68F" w14:textId="77777777"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14:paraId="3425BAD8" w14:textId="77777777"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267DC3B7" w14:textId="77777777" w:rsidR="00EF2B2D" w:rsidRDefault="00EF2B2D" w:rsidP="007A29EA">
            <w:pPr>
              <w:pStyle w:val="TAC"/>
              <w:rPr>
                <w:lang w:eastAsia="en-US"/>
              </w:rPr>
            </w:pPr>
            <w:r>
              <w:rPr>
                <w:lang w:eastAsia="en-US"/>
              </w:rPr>
              <w:t>5</w:t>
            </w:r>
          </w:p>
        </w:tc>
      </w:tr>
      <w:tr w:rsidR="00EF2B2D" w14:paraId="0DED4FE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0B15187" w14:textId="77777777"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14:paraId="2D91554D" w14:textId="77777777"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3B8239B9" w14:textId="77777777" w:rsidR="00EF2B2D" w:rsidRDefault="00EF2B2D" w:rsidP="007A29EA">
            <w:pPr>
              <w:pStyle w:val="TAC"/>
              <w:rPr>
                <w:lang w:eastAsia="en-US"/>
              </w:rPr>
            </w:pPr>
            <w:r>
              <w:rPr>
                <w:lang w:eastAsia="en-US"/>
              </w:rPr>
              <w:t>6</w:t>
            </w:r>
          </w:p>
        </w:tc>
      </w:tr>
      <w:tr w:rsidR="00EF2B2D" w14:paraId="118AB69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41E287A" w14:textId="77777777"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14:paraId="7403C3EF" w14:textId="77777777"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4F808C14" w14:textId="77777777" w:rsidR="00EF2B2D" w:rsidRDefault="00EF2B2D" w:rsidP="007A29EA">
            <w:pPr>
              <w:pStyle w:val="TAC"/>
              <w:rPr>
                <w:lang w:eastAsia="en-US"/>
              </w:rPr>
            </w:pPr>
            <w:r>
              <w:rPr>
                <w:lang w:eastAsia="en-US"/>
              </w:rPr>
              <w:t>1</w:t>
            </w:r>
          </w:p>
        </w:tc>
      </w:tr>
      <w:tr w:rsidR="00EF2B2D" w14:paraId="7EE0DA1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18C1BE6" w14:textId="77777777"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14:paraId="4716F3E3" w14:textId="77777777"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5697212F" w14:textId="77777777" w:rsidR="00EF2B2D" w:rsidRDefault="00EF2B2D" w:rsidP="007A29EA">
            <w:pPr>
              <w:pStyle w:val="TAC"/>
              <w:rPr>
                <w:lang w:eastAsia="en-US"/>
              </w:rPr>
            </w:pPr>
            <w:r>
              <w:rPr>
                <w:lang w:eastAsia="en-US"/>
              </w:rPr>
              <w:t>2</w:t>
            </w:r>
          </w:p>
        </w:tc>
      </w:tr>
      <w:tr w:rsidR="00EF2B2D" w14:paraId="7E473A2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31CAD22" w14:textId="77777777"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14:paraId="4E2AAB1F" w14:textId="77777777"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55F39FD3" w14:textId="77777777" w:rsidR="00EF2B2D" w:rsidRDefault="00EF2B2D" w:rsidP="007A29EA">
            <w:pPr>
              <w:pStyle w:val="TAC"/>
              <w:rPr>
                <w:lang w:eastAsia="en-US"/>
              </w:rPr>
            </w:pPr>
            <w:r>
              <w:rPr>
                <w:lang w:eastAsia="en-US"/>
              </w:rPr>
              <w:t>3</w:t>
            </w:r>
          </w:p>
        </w:tc>
      </w:tr>
      <w:tr w:rsidR="00EF2B2D" w14:paraId="68DC6DEC"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D8E64C7" w14:textId="77777777"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14:paraId="2ABCD6C6" w14:textId="77777777"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2988316A" w14:textId="77777777" w:rsidR="00EF2B2D" w:rsidRDefault="00EF2B2D" w:rsidP="007A29EA">
            <w:pPr>
              <w:pStyle w:val="TAC"/>
              <w:rPr>
                <w:lang w:eastAsia="en-US"/>
              </w:rPr>
            </w:pPr>
            <w:r>
              <w:rPr>
                <w:lang w:eastAsia="en-US"/>
              </w:rPr>
              <w:t>4</w:t>
            </w:r>
          </w:p>
        </w:tc>
      </w:tr>
      <w:tr w:rsidR="00EF2B2D" w14:paraId="2D52362D"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B71DC56" w14:textId="77777777"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14:paraId="0A1EB4C6" w14:textId="77777777"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5709C833" w14:textId="77777777" w:rsidR="00EF2B2D" w:rsidRDefault="00EF2B2D" w:rsidP="007A29EA">
            <w:pPr>
              <w:pStyle w:val="TAC"/>
              <w:rPr>
                <w:lang w:eastAsia="en-US"/>
              </w:rPr>
            </w:pPr>
            <w:r>
              <w:rPr>
                <w:lang w:eastAsia="en-US"/>
              </w:rPr>
              <w:t>5</w:t>
            </w:r>
          </w:p>
        </w:tc>
      </w:tr>
      <w:tr w:rsidR="00EF2B2D" w14:paraId="6F26F65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5F53A88" w14:textId="77777777"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14:paraId="6BD3599B" w14:textId="77777777"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26218639" w14:textId="77777777" w:rsidR="00EF2B2D" w:rsidRDefault="00EF2B2D" w:rsidP="007A29EA">
            <w:pPr>
              <w:pStyle w:val="TAC"/>
              <w:rPr>
                <w:lang w:eastAsia="en-US"/>
              </w:rPr>
            </w:pPr>
            <w:r>
              <w:rPr>
                <w:lang w:eastAsia="en-US"/>
              </w:rPr>
              <w:t>6</w:t>
            </w:r>
          </w:p>
        </w:tc>
      </w:tr>
      <w:tr w:rsidR="00EF2B2D" w14:paraId="6F81480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4C68728" w14:textId="77777777"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14:paraId="0F3BF20F" w14:textId="77777777"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09C1EBD7" w14:textId="77777777" w:rsidR="00EF2B2D" w:rsidRDefault="00EF2B2D" w:rsidP="007A29EA">
            <w:pPr>
              <w:pStyle w:val="TAC"/>
              <w:rPr>
                <w:lang w:eastAsia="en-US"/>
              </w:rPr>
            </w:pPr>
            <w:r>
              <w:rPr>
                <w:lang w:eastAsia="en-US"/>
              </w:rPr>
              <w:t>1</w:t>
            </w:r>
          </w:p>
        </w:tc>
      </w:tr>
      <w:tr w:rsidR="00EF2B2D" w14:paraId="61A78AC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DB54C33" w14:textId="77777777"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14:paraId="3F390C94" w14:textId="77777777"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0AA4719F" w14:textId="77777777" w:rsidR="00EF2B2D" w:rsidRDefault="00EF2B2D" w:rsidP="007A29EA">
            <w:pPr>
              <w:pStyle w:val="TAC"/>
              <w:rPr>
                <w:lang w:eastAsia="en-US"/>
              </w:rPr>
            </w:pPr>
            <w:r>
              <w:rPr>
                <w:lang w:eastAsia="en-US"/>
              </w:rPr>
              <w:t>2</w:t>
            </w:r>
          </w:p>
        </w:tc>
      </w:tr>
      <w:tr w:rsidR="00EF2B2D" w14:paraId="61C1BEE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3848A20" w14:textId="77777777"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14:paraId="3EB3DB8C" w14:textId="77777777"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14FA4F52" w14:textId="77777777" w:rsidR="00EF2B2D" w:rsidRDefault="00EF2B2D" w:rsidP="007A29EA">
            <w:pPr>
              <w:pStyle w:val="TAC"/>
              <w:rPr>
                <w:lang w:eastAsia="en-US"/>
              </w:rPr>
            </w:pPr>
            <w:r>
              <w:rPr>
                <w:lang w:eastAsia="en-US"/>
              </w:rPr>
              <w:t>3</w:t>
            </w:r>
          </w:p>
        </w:tc>
      </w:tr>
      <w:tr w:rsidR="00EF2B2D" w14:paraId="74649F3D"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0C47928" w14:textId="77777777"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14:paraId="6C68CEF1" w14:textId="77777777"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0BD7E479" w14:textId="77777777" w:rsidR="00EF2B2D" w:rsidRDefault="00EF2B2D" w:rsidP="007A29EA">
            <w:pPr>
              <w:pStyle w:val="TAC"/>
              <w:rPr>
                <w:lang w:eastAsia="en-US"/>
              </w:rPr>
            </w:pPr>
            <w:r>
              <w:rPr>
                <w:lang w:eastAsia="en-US"/>
              </w:rPr>
              <w:t>4</w:t>
            </w:r>
          </w:p>
        </w:tc>
      </w:tr>
      <w:tr w:rsidR="00EF2B2D" w14:paraId="4B28B4E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33DEA95" w14:textId="77777777"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14:paraId="095D470D" w14:textId="77777777"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5A7B66EF" w14:textId="77777777" w:rsidR="00EF2B2D" w:rsidRDefault="00EF2B2D" w:rsidP="007A29EA">
            <w:pPr>
              <w:pStyle w:val="TAC"/>
              <w:rPr>
                <w:lang w:eastAsia="en-US"/>
              </w:rPr>
            </w:pPr>
            <w:r>
              <w:rPr>
                <w:lang w:eastAsia="en-US"/>
              </w:rPr>
              <w:t>5</w:t>
            </w:r>
          </w:p>
        </w:tc>
      </w:tr>
      <w:tr w:rsidR="00EF2B2D" w14:paraId="6DB846F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3B169E5" w14:textId="77777777"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14:paraId="78385DD0" w14:textId="77777777"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2573FCDC" w14:textId="77777777" w:rsidR="00EF2B2D" w:rsidRDefault="00EF2B2D" w:rsidP="007A29EA">
            <w:pPr>
              <w:pStyle w:val="TAC"/>
              <w:rPr>
                <w:lang w:eastAsia="en-US"/>
              </w:rPr>
            </w:pPr>
            <w:r>
              <w:rPr>
                <w:lang w:eastAsia="en-US"/>
              </w:rPr>
              <w:t>6</w:t>
            </w:r>
          </w:p>
        </w:tc>
      </w:tr>
      <w:tr w:rsidR="00EF2B2D" w14:paraId="40FF638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187FAD3" w14:textId="77777777"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14:paraId="68AE635E" w14:textId="77777777"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526EA83" w14:textId="77777777" w:rsidR="00EF2B2D" w:rsidRDefault="00EF2B2D" w:rsidP="007A29EA">
            <w:pPr>
              <w:pStyle w:val="TAC"/>
              <w:rPr>
                <w:lang w:eastAsia="en-US"/>
              </w:rPr>
            </w:pPr>
            <w:r>
              <w:rPr>
                <w:lang w:eastAsia="en-US"/>
              </w:rPr>
              <w:t>1</w:t>
            </w:r>
          </w:p>
        </w:tc>
      </w:tr>
      <w:tr w:rsidR="00EF2B2D" w14:paraId="3BBDE1D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0992362" w14:textId="77777777"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14:paraId="2DEF2013" w14:textId="77777777"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49AE3897" w14:textId="77777777" w:rsidR="00EF2B2D" w:rsidRDefault="00EF2B2D" w:rsidP="007A29EA">
            <w:pPr>
              <w:pStyle w:val="TAC"/>
              <w:rPr>
                <w:lang w:eastAsia="en-US"/>
              </w:rPr>
            </w:pPr>
            <w:r>
              <w:rPr>
                <w:lang w:eastAsia="en-US"/>
              </w:rPr>
              <w:t>2</w:t>
            </w:r>
          </w:p>
        </w:tc>
      </w:tr>
      <w:tr w:rsidR="00EF2B2D" w14:paraId="603FC06D"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E8D6E35" w14:textId="77777777"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14:paraId="12C9F28C" w14:textId="77777777"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686AB21C" w14:textId="77777777" w:rsidR="00EF2B2D" w:rsidRDefault="00EF2B2D" w:rsidP="007A29EA">
            <w:pPr>
              <w:pStyle w:val="TAC"/>
              <w:rPr>
                <w:lang w:eastAsia="en-US"/>
              </w:rPr>
            </w:pPr>
            <w:r>
              <w:rPr>
                <w:lang w:eastAsia="en-US"/>
              </w:rPr>
              <w:t>3</w:t>
            </w:r>
          </w:p>
        </w:tc>
      </w:tr>
      <w:tr w:rsidR="00EF2B2D" w14:paraId="79C80C6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8C5F0CA" w14:textId="77777777"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14:paraId="2CB32B08" w14:textId="77777777"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7086ADD7" w14:textId="77777777" w:rsidR="00EF2B2D" w:rsidRDefault="00EF2B2D" w:rsidP="007A29EA">
            <w:pPr>
              <w:pStyle w:val="TAC"/>
              <w:rPr>
                <w:lang w:eastAsia="en-US"/>
              </w:rPr>
            </w:pPr>
            <w:r>
              <w:rPr>
                <w:lang w:eastAsia="en-US"/>
              </w:rPr>
              <w:t>4</w:t>
            </w:r>
          </w:p>
        </w:tc>
      </w:tr>
      <w:tr w:rsidR="00EF2B2D" w14:paraId="0B09948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A91FDEE" w14:textId="77777777"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14:paraId="1DC753D4" w14:textId="77777777"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2E7A09F" w14:textId="77777777" w:rsidR="00EF2B2D" w:rsidRDefault="00EF2B2D" w:rsidP="007A29EA">
            <w:pPr>
              <w:pStyle w:val="TAC"/>
              <w:rPr>
                <w:lang w:eastAsia="en-US"/>
              </w:rPr>
            </w:pPr>
            <w:r>
              <w:rPr>
                <w:lang w:eastAsia="en-US"/>
              </w:rPr>
              <w:t>5</w:t>
            </w:r>
          </w:p>
        </w:tc>
      </w:tr>
      <w:tr w:rsidR="00EF2B2D" w14:paraId="7B353F7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993012B" w14:textId="77777777"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14:paraId="67A09318" w14:textId="77777777"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1637F16A" w14:textId="77777777" w:rsidR="00EF2B2D" w:rsidRDefault="00EF2B2D" w:rsidP="007A29EA">
            <w:pPr>
              <w:pStyle w:val="TAC"/>
              <w:rPr>
                <w:lang w:eastAsia="en-US"/>
              </w:rPr>
            </w:pPr>
            <w:r>
              <w:rPr>
                <w:lang w:eastAsia="en-US"/>
              </w:rPr>
              <w:t>6</w:t>
            </w:r>
          </w:p>
        </w:tc>
      </w:tr>
      <w:tr w:rsidR="00EF2B2D" w14:paraId="4895C66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4D03E13" w14:textId="77777777"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14:paraId="03EA3F57" w14:textId="77777777"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14:paraId="4C8C9750" w14:textId="77777777" w:rsidR="00EF2B2D" w:rsidRDefault="00EF2B2D" w:rsidP="007A29EA">
            <w:pPr>
              <w:pStyle w:val="TAC"/>
              <w:rPr>
                <w:lang w:eastAsia="en-US"/>
              </w:rPr>
            </w:pPr>
            <w:r>
              <w:rPr>
                <w:lang w:eastAsia="en-US"/>
              </w:rPr>
              <w:t>reserved</w:t>
            </w:r>
          </w:p>
        </w:tc>
      </w:tr>
    </w:tbl>
    <w:p w14:paraId="34EA5928" w14:textId="77777777" w:rsidR="00EF2B2D" w:rsidRDefault="00EF2B2D">
      <w:pPr>
        <w:rPr>
          <w:rFonts w:eastAsia="SimSun"/>
          <w:lang w:eastAsia="zh-CN"/>
        </w:rPr>
      </w:pPr>
    </w:p>
    <w:sectPr w:rsidR="00EF2B2D" w:rsidSect="00732215">
      <w:headerReference w:type="default" r:id="rId935"/>
      <w:footerReference w:type="default" r:id="rId936"/>
      <w:footnotePr>
        <w:numRestart w:val="eachSect"/>
      </w:footnotePr>
      <w:pgSz w:w="11907" w:h="16840" w:code="9"/>
      <w:pgMar w:top="1416" w:right="1133" w:bottom="1133" w:left="1133" w:header="850" w:footer="340" w:gutter="0"/>
      <w:pgNumType w:start="3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FFBCC" w14:textId="77777777" w:rsidR="00214171" w:rsidRDefault="00214171">
      <w:r>
        <w:separator/>
      </w:r>
    </w:p>
  </w:endnote>
  <w:endnote w:type="continuationSeparator" w:id="0">
    <w:p w14:paraId="45E990AB" w14:textId="77777777" w:rsidR="00214171" w:rsidRDefault="0021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7EE20" w14:textId="77777777" w:rsidR="0044149E" w:rsidRDefault="004414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A5172" w14:textId="77777777" w:rsidR="00214171" w:rsidRDefault="00214171">
      <w:r>
        <w:separator/>
      </w:r>
    </w:p>
  </w:footnote>
  <w:footnote w:type="continuationSeparator" w:id="0">
    <w:p w14:paraId="5E2F1E84" w14:textId="77777777" w:rsidR="00214171" w:rsidRDefault="0021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7BD6D" w14:textId="77777777" w:rsidR="00F83079" w:rsidRDefault="00F83079" w:rsidP="00F83079">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D5BCC4F" w14:textId="7F8D2B6C" w:rsidR="00D66855" w:rsidRPr="003D261A" w:rsidRDefault="00D66855" w:rsidP="00D66855">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Pr>
        <w:rFonts w:ascii="Arial" w:hAnsi="Arial"/>
        <w:b/>
        <w:noProof/>
        <w:sz w:val="18"/>
        <w:lang w:eastAsia="en-US"/>
      </w:rPr>
      <w:t>1</w:t>
    </w:r>
    <w:r w:rsidR="00F83079">
      <w:rPr>
        <w:rFonts w:ascii="Arial" w:hAnsi="Arial"/>
        <w:b/>
        <w:noProof/>
        <w:sz w:val="18"/>
        <w:lang w:eastAsia="en-US"/>
      </w:rPr>
      <w:t>7</w:t>
    </w:r>
    <w:r w:rsidRPr="003D261A">
      <w:rPr>
        <w:rFonts w:ascii="Arial" w:hAnsi="Arial"/>
        <w:b/>
        <w:noProof/>
        <w:sz w:val="18"/>
        <w:lang w:eastAsia="en-US"/>
      </w:rPr>
      <w:t>.0 (20</w:t>
    </w:r>
    <w:r>
      <w:rPr>
        <w:rFonts w:ascii="Arial" w:hAnsi="Arial"/>
        <w:b/>
        <w:noProof/>
        <w:sz w:val="18"/>
        <w:lang w:eastAsia="en-US"/>
      </w:rPr>
      <w:t>2</w:t>
    </w:r>
    <w:r w:rsidR="00F83079">
      <w:rPr>
        <w:rFonts w:ascii="Arial" w:hAnsi="Arial"/>
        <w:b/>
        <w:noProof/>
        <w:sz w:val="18"/>
        <w:lang w:eastAsia="en-US"/>
      </w:rPr>
      <w:t>1</w:t>
    </w:r>
    <w:r>
      <w:rPr>
        <w:rFonts w:ascii="Arial" w:hAnsi="Arial"/>
        <w:b/>
        <w:noProof/>
        <w:sz w:val="18"/>
        <w:lang w:eastAsia="en-US"/>
      </w:rPr>
      <w:t>-0</w:t>
    </w:r>
    <w:r w:rsidR="00F83079">
      <w:rPr>
        <w:rFonts w:ascii="Arial" w:hAnsi="Arial"/>
        <w:b/>
        <w:noProof/>
        <w:sz w:val="18"/>
        <w:lang w:eastAsia="en-US"/>
      </w:rPr>
      <w:t>6</w:t>
    </w:r>
    <w:r w:rsidRPr="003D261A">
      <w:rPr>
        <w:rFonts w:ascii="Arial" w:hAnsi="Arial"/>
        <w:b/>
        <w:noProof/>
        <w:sz w:val="18"/>
        <w:lang w:eastAsia="en-US"/>
      </w:rPr>
      <w:t>)</w:t>
    </w:r>
  </w:p>
  <w:p w14:paraId="45B9FB85" w14:textId="77777777" w:rsidR="0044149E" w:rsidRPr="00BD2DAC" w:rsidRDefault="0044149E"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608E"/>
    <w:rsid w:val="00037E33"/>
    <w:rsid w:val="000426B0"/>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0C"/>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4171"/>
    <w:rsid w:val="00216E80"/>
    <w:rsid w:val="00216FDD"/>
    <w:rsid w:val="00220FD4"/>
    <w:rsid w:val="00221868"/>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3567"/>
    <w:rsid w:val="00415E5C"/>
    <w:rsid w:val="00415EEF"/>
    <w:rsid w:val="00420B98"/>
    <w:rsid w:val="0042388A"/>
    <w:rsid w:val="00425615"/>
    <w:rsid w:val="00427255"/>
    <w:rsid w:val="004373D9"/>
    <w:rsid w:val="0044149E"/>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A784F"/>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470"/>
    <w:rsid w:val="005478E5"/>
    <w:rsid w:val="00547FA8"/>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059"/>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61E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75434"/>
    <w:rsid w:val="0068446C"/>
    <w:rsid w:val="00685BA3"/>
    <w:rsid w:val="00686007"/>
    <w:rsid w:val="00687E38"/>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2215"/>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52A3"/>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1DAE"/>
    <w:rsid w:val="00802449"/>
    <w:rsid w:val="008024BF"/>
    <w:rsid w:val="0080368D"/>
    <w:rsid w:val="008068CF"/>
    <w:rsid w:val="00812F1B"/>
    <w:rsid w:val="00814FBB"/>
    <w:rsid w:val="008158EB"/>
    <w:rsid w:val="008218ED"/>
    <w:rsid w:val="00822F10"/>
    <w:rsid w:val="008230B9"/>
    <w:rsid w:val="008260B9"/>
    <w:rsid w:val="00826EA6"/>
    <w:rsid w:val="00834EB7"/>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346BA"/>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523B"/>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25B"/>
    <w:rsid w:val="009F33E3"/>
    <w:rsid w:val="00A00E01"/>
    <w:rsid w:val="00A010C9"/>
    <w:rsid w:val="00A0669B"/>
    <w:rsid w:val="00A075D1"/>
    <w:rsid w:val="00A113EC"/>
    <w:rsid w:val="00A23494"/>
    <w:rsid w:val="00A242D5"/>
    <w:rsid w:val="00A330A7"/>
    <w:rsid w:val="00A427F3"/>
    <w:rsid w:val="00A46F5D"/>
    <w:rsid w:val="00A47A9D"/>
    <w:rsid w:val="00A52348"/>
    <w:rsid w:val="00A5365D"/>
    <w:rsid w:val="00A56D4A"/>
    <w:rsid w:val="00A56FE8"/>
    <w:rsid w:val="00A57EAF"/>
    <w:rsid w:val="00A61E75"/>
    <w:rsid w:val="00A61F75"/>
    <w:rsid w:val="00A64C22"/>
    <w:rsid w:val="00A64C40"/>
    <w:rsid w:val="00A72E4E"/>
    <w:rsid w:val="00A73BB6"/>
    <w:rsid w:val="00A76F87"/>
    <w:rsid w:val="00A80CF9"/>
    <w:rsid w:val="00A80FFD"/>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6C63"/>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D7F67"/>
    <w:rsid w:val="00BE136A"/>
    <w:rsid w:val="00BE2FB4"/>
    <w:rsid w:val="00BF0735"/>
    <w:rsid w:val="00BF4FE5"/>
    <w:rsid w:val="00BF5300"/>
    <w:rsid w:val="00BF5877"/>
    <w:rsid w:val="00BF59C2"/>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18D"/>
    <w:rsid w:val="00D04502"/>
    <w:rsid w:val="00D053CD"/>
    <w:rsid w:val="00D060E0"/>
    <w:rsid w:val="00D064F2"/>
    <w:rsid w:val="00D10AC8"/>
    <w:rsid w:val="00D11DEB"/>
    <w:rsid w:val="00D13A2D"/>
    <w:rsid w:val="00D16689"/>
    <w:rsid w:val="00D17734"/>
    <w:rsid w:val="00D22CFE"/>
    <w:rsid w:val="00D2453F"/>
    <w:rsid w:val="00D24E8F"/>
    <w:rsid w:val="00D32920"/>
    <w:rsid w:val="00D4435C"/>
    <w:rsid w:val="00D452E8"/>
    <w:rsid w:val="00D47087"/>
    <w:rsid w:val="00D47369"/>
    <w:rsid w:val="00D52C46"/>
    <w:rsid w:val="00D53056"/>
    <w:rsid w:val="00D5486E"/>
    <w:rsid w:val="00D66855"/>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D2EB7"/>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2FF5"/>
    <w:rsid w:val="00E749A1"/>
    <w:rsid w:val="00E75FF0"/>
    <w:rsid w:val="00E817FE"/>
    <w:rsid w:val="00E83347"/>
    <w:rsid w:val="00E9040D"/>
    <w:rsid w:val="00E939A4"/>
    <w:rsid w:val="00E93D51"/>
    <w:rsid w:val="00E9516E"/>
    <w:rsid w:val="00E968F2"/>
    <w:rsid w:val="00EA1291"/>
    <w:rsid w:val="00EA278A"/>
    <w:rsid w:val="00EA3272"/>
    <w:rsid w:val="00EA4607"/>
    <w:rsid w:val="00EA52EE"/>
    <w:rsid w:val="00EB0ACC"/>
    <w:rsid w:val="00EB4A2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77B41"/>
    <w:rsid w:val="00F8170C"/>
    <w:rsid w:val="00F820B1"/>
    <w:rsid w:val="00F83079"/>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3962ABD8"/>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07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830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8307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83079"/>
    <w:pPr>
      <w:spacing w:before="120"/>
      <w:outlineLvl w:val="2"/>
    </w:pPr>
    <w:rPr>
      <w:sz w:val="28"/>
    </w:rPr>
  </w:style>
  <w:style w:type="paragraph" w:styleId="Heading4">
    <w:name w:val="heading 4"/>
    <w:aliases w:val="h4"/>
    <w:basedOn w:val="Heading3"/>
    <w:next w:val="Normal"/>
    <w:link w:val="Heading4Char"/>
    <w:qFormat/>
    <w:rsid w:val="00F83079"/>
    <w:pPr>
      <w:ind w:left="1418" w:hanging="1418"/>
      <w:outlineLvl w:val="3"/>
    </w:pPr>
    <w:rPr>
      <w:sz w:val="24"/>
    </w:rPr>
  </w:style>
  <w:style w:type="paragraph" w:styleId="Heading5">
    <w:name w:val="heading 5"/>
    <w:aliases w:val="h5,Heading5"/>
    <w:basedOn w:val="Heading4"/>
    <w:next w:val="Normal"/>
    <w:link w:val="Heading5Char"/>
    <w:qFormat/>
    <w:rsid w:val="00F83079"/>
    <w:pPr>
      <w:ind w:left="1701" w:hanging="1701"/>
      <w:outlineLvl w:val="4"/>
    </w:pPr>
    <w:rPr>
      <w:sz w:val="22"/>
    </w:rPr>
  </w:style>
  <w:style w:type="paragraph" w:styleId="Heading6">
    <w:name w:val="heading 6"/>
    <w:basedOn w:val="H6"/>
    <w:next w:val="Normal"/>
    <w:link w:val="Heading6Char"/>
    <w:qFormat/>
    <w:rsid w:val="00F83079"/>
    <w:pPr>
      <w:outlineLvl w:val="5"/>
    </w:pPr>
  </w:style>
  <w:style w:type="paragraph" w:styleId="Heading7">
    <w:name w:val="heading 7"/>
    <w:basedOn w:val="H6"/>
    <w:next w:val="Normal"/>
    <w:link w:val="Heading7Char"/>
    <w:qFormat/>
    <w:rsid w:val="00F83079"/>
    <w:pPr>
      <w:outlineLvl w:val="6"/>
    </w:pPr>
  </w:style>
  <w:style w:type="paragraph" w:styleId="Heading8">
    <w:name w:val="heading 8"/>
    <w:basedOn w:val="Heading1"/>
    <w:next w:val="Normal"/>
    <w:link w:val="Heading8Char"/>
    <w:qFormat/>
    <w:rsid w:val="00F83079"/>
    <w:pPr>
      <w:ind w:left="0" w:firstLine="0"/>
      <w:outlineLvl w:val="7"/>
    </w:pPr>
  </w:style>
  <w:style w:type="paragraph" w:styleId="Heading9">
    <w:name w:val="heading 9"/>
    <w:basedOn w:val="Heading8"/>
    <w:next w:val="Normal"/>
    <w:link w:val="Heading9Char"/>
    <w:qFormat/>
    <w:rsid w:val="00F83079"/>
    <w:pPr>
      <w:outlineLvl w:val="8"/>
    </w:pPr>
  </w:style>
  <w:style w:type="character" w:default="1" w:styleId="DefaultParagraphFont">
    <w:name w:val="Default Paragraph Font"/>
    <w:semiHidden/>
    <w:rsid w:val="00F830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3079"/>
  </w:style>
  <w:style w:type="paragraph" w:customStyle="1" w:styleId="H6">
    <w:name w:val="H6"/>
    <w:basedOn w:val="Heading5"/>
    <w:next w:val="Normal"/>
    <w:rsid w:val="00F83079"/>
    <w:pPr>
      <w:ind w:left="1985" w:hanging="1985"/>
      <w:outlineLvl w:val="9"/>
    </w:pPr>
    <w:rPr>
      <w:sz w:val="20"/>
    </w:rPr>
  </w:style>
  <w:style w:type="paragraph" w:styleId="TOC9">
    <w:name w:val="toc 9"/>
    <w:basedOn w:val="TOC8"/>
    <w:rsid w:val="00F83079"/>
    <w:pPr>
      <w:ind w:left="1418" w:hanging="1418"/>
    </w:pPr>
  </w:style>
  <w:style w:type="paragraph" w:styleId="TOC8">
    <w:name w:val="toc 8"/>
    <w:basedOn w:val="TOC1"/>
    <w:rsid w:val="00F83079"/>
    <w:pPr>
      <w:spacing w:before="180"/>
      <w:ind w:left="2693" w:hanging="2693"/>
    </w:pPr>
    <w:rPr>
      <w:b/>
    </w:rPr>
  </w:style>
  <w:style w:type="paragraph" w:styleId="TOC1">
    <w:name w:val="toc 1"/>
    <w:rsid w:val="00F830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83079"/>
    <w:pPr>
      <w:keepLines/>
      <w:tabs>
        <w:tab w:val="center" w:pos="4536"/>
        <w:tab w:val="right" w:pos="9072"/>
      </w:tabs>
    </w:pPr>
    <w:rPr>
      <w:noProof/>
    </w:rPr>
  </w:style>
  <w:style w:type="character" w:customStyle="1" w:styleId="ZGSM">
    <w:name w:val="ZGSM"/>
    <w:rsid w:val="00F8307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8307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830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83079"/>
    <w:pPr>
      <w:ind w:left="1701" w:hanging="1701"/>
    </w:pPr>
  </w:style>
  <w:style w:type="paragraph" w:styleId="TOC4">
    <w:name w:val="toc 4"/>
    <w:basedOn w:val="TOC3"/>
    <w:rsid w:val="00F83079"/>
    <w:pPr>
      <w:ind w:left="1418" w:hanging="1418"/>
    </w:pPr>
  </w:style>
  <w:style w:type="paragraph" w:styleId="TOC3">
    <w:name w:val="toc 3"/>
    <w:basedOn w:val="TOC2"/>
    <w:rsid w:val="00F83079"/>
    <w:pPr>
      <w:ind w:left="1134" w:hanging="1134"/>
    </w:pPr>
  </w:style>
  <w:style w:type="paragraph" w:styleId="TOC2">
    <w:name w:val="toc 2"/>
    <w:basedOn w:val="TOC1"/>
    <w:rsid w:val="00F83079"/>
    <w:pPr>
      <w:keepNext w:val="0"/>
      <w:spacing w:before="0"/>
      <w:ind w:left="851" w:hanging="851"/>
    </w:pPr>
    <w:rPr>
      <w:sz w:val="20"/>
    </w:rPr>
  </w:style>
  <w:style w:type="paragraph" w:styleId="Index1">
    <w:name w:val="index 1"/>
    <w:basedOn w:val="Normal"/>
    <w:semiHidden/>
    <w:rsid w:val="00F83079"/>
    <w:pPr>
      <w:keepLines/>
      <w:spacing w:after="0"/>
    </w:pPr>
  </w:style>
  <w:style w:type="paragraph" w:styleId="Index2">
    <w:name w:val="index 2"/>
    <w:basedOn w:val="Index1"/>
    <w:semiHidden/>
    <w:rsid w:val="00F83079"/>
    <w:pPr>
      <w:ind w:left="284"/>
    </w:pPr>
  </w:style>
  <w:style w:type="paragraph" w:customStyle="1" w:styleId="TT">
    <w:name w:val="TT"/>
    <w:basedOn w:val="Heading1"/>
    <w:next w:val="Normal"/>
    <w:rsid w:val="00F83079"/>
    <w:pPr>
      <w:outlineLvl w:val="9"/>
    </w:pPr>
  </w:style>
  <w:style w:type="paragraph" w:styleId="Footer">
    <w:name w:val="footer"/>
    <w:basedOn w:val="Header"/>
    <w:link w:val="FooterChar"/>
    <w:rsid w:val="00F83079"/>
    <w:pPr>
      <w:jc w:val="center"/>
    </w:pPr>
    <w:rPr>
      <w:i/>
    </w:rPr>
  </w:style>
  <w:style w:type="character" w:styleId="FootnoteReference">
    <w:name w:val="footnote reference"/>
    <w:semiHidden/>
    <w:rsid w:val="00F830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83079"/>
    <w:pPr>
      <w:keepLines/>
      <w:spacing w:after="0"/>
      <w:ind w:left="454" w:hanging="454"/>
    </w:pPr>
    <w:rPr>
      <w:sz w:val="16"/>
    </w:rPr>
  </w:style>
  <w:style w:type="paragraph" w:customStyle="1" w:styleId="NF">
    <w:name w:val="NF"/>
    <w:basedOn w:val="NO"/>
    <w:rsid w:val="00F83079"/>
    <w:pPr>
      <w:keepNext/>
      <w:spacing w:after="0"/>
    </w:pPr>
    <w:rPr>
      <w:rFonts w:ascii="Arial" w:hAnsi="Arial"/>
      <w:sz w:val="18"/>
    </w:rPr>
  </w:style>
  <w:style w:type="paragraph" w:customStyle="1" w:styleId="NO">
    <w:name w:val="NO"/>
    <w:basedOn w:val="Normal"/>
    <w:rsid w:val="00F83079"/>
    <w:pPr>
      <w:keepLines/>
      <w:ind w:left="1135" w:hanging="851"/>
    </w:pPr>
  </w:style>
  <w:style w:type="paragraph" w:customStyle="1" w:styleId="PL">
    <w:name w:val="PL"/>
    <w:link w:val="PLChar"/>
    <w:rsid w:val="00F83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83079"/>
    <w:pPr>
      <w:jc w:val="right"/>
    </w:pPr>
  </w:style>
  <w:style w:type="paragraph" w:customStyle="1" w:styleId="TAL">
    <w:name w:val="TAL"/>
    <w:basedOn w:val="Normal"/>
    <w:rsid w:val="00F83079"/>
    <w:pPr>
      <w:keepNext/>
      <w:keepLines/>
      <w:spacing w:after="0"/>
    </w:pPr>
    <w:rPr>
      <w:rFonts w:ascii="Arial" w:hAnsi="Arial"/>
      <w:sz w:val="18"/>
    </w:rPr>
  </w:style>
  <w:style w:type="paragraph" w:styleId="ListNumber2">
    <w:name w:val="List Number 2"/>
    <w:basedOn w:val="ListNumber"/>
    <w:rsid w:val="00F83079"/>
    <w:pPr>
      <w:ind w:left="851"/>
    </w:pPr>
  </w:style>
  <w:style w:type="paragraph" w:styleId="ListNumber">
    <w:name w:val="List Number"/>
    <w:basedOn w:val="List"/>
    <w:rsid w:val="00F83079"/>
  </w:style>
  <w:style w:type="paragraph" w:styleId="List">
    <w:name w:val="List"/>
    <w:basedOn w:val="Normal"/>
    <w:link w:val="ListChar"/>
    <w:rsid w:val="00F83079"/>
    <w:pPr>
      <w:ind w:left="568" w:hanging="284"/>
    </w:pPr>
  </w:style>
  <w:style w:type="paragraph" w:customStyle="1" w:styleId="TAH">
    <w:name w:val="TAH"/>
    <w:basedOn w:val="TAC"/>
    <w:link w:val="TAHCar"/>
    <w:rsid w:val="00F83079"/>
    <w:rPr>
      <w:b/>
    </w:rPr>
  </w:style>
  <w:style w:type="paragraph" w:customStyle="1" w:styleId="TAC">
    <w:name w:val="TAC"/>
    <w:basedOn w:val="TAL"/>
    <w:link w:val="TACChar"/>
    <w:rsid w:val="00F83079"/>
    <w:pPr>
      <w:jc w:val="center"/>
    </w:pPr>
  </w:style>
  <w:style w:type="paragraph" w:customStyle="1" w:styleId="LD">
    <w:name w:val="LD"/>
    <w:rsid w:val="00F8307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83079"/>
    <w:pPr>
      <w:keepLines/>
      <w:ind w:left="1702" w:hanging="1418"/>
    </w:pPr>
  </w:style>
  <w:style w:type="paragraph" w:customStyle="1" w:styleId="FP">
    <w:name w:val="FP"/>
    <w:basedOn w:val="Normal"/>
    <w:rsid w:val="00F83079"/>
    <w:pPr>
      <w:spacing w:after="0"/>
    </w:pPr>
  </w:style>
  <w:style w:type="paragraph" w:customStyle="1" w:styleId="NW">
    <w:name w:val="NW"/>
    <w:basedOn w:val="NO"/>
    <w:rsid w:val="00F83079"/>
    <w:pPr>
      <w:spacing w:after="0"/>
    </w:pPr>
  </w:style>
  <w:style w:type="paragraph" w:customStyle="1" w:styleId="EW">
    <w:name w:val="EW"/>
    <w:basedOn w:val="EX"/>
    <w:rsid w:val="00F83079"/>
    <w:pPr>
      <w:spacing w:after="0"/>
    </w:pPr>
  </w:style>
  <w:style w:type="paragraph" w:customStyle="1" w:styleId="B1">
    <w:name w:val="B1"/>
    <w:basedOn w:val="List"/>
    <w:link w:val="B1Char1"/>
    <w:rsid w:val="00F83079"/>
  </w:style>
  <w:style w:type="character" w:customStyle="1" w:styleId="B1Char1">
    <w:name w:val="B1 Char1"/>
    <w:link w:val="B1"/>
    <w:qFormat/>
    <w:rsid w:val="00E152C3"/>
    <w:rPr>
      <w:rFonts w:eastAsia="Times New Roman"/>
    </w:rPr>
  </w:style>
  <w:style w:type="paragraph" w:styleId="TOC6">
    <w:name w:val="toc 6"/>
    <w:basedOn w:val="TOC5"/>
    <w:next w:val="Normal"/>
    <w:rsid w:val="00F83079"/>
    <w:pPr>
      <w:ind w:left="1985" w:hanging="1985"/>
    </w:pPr>
  </w:style>
  <w:style w:type="paragraph" w:styleId="TOC7">
    <w:name w:val="toc 7"/>
    <w:basedOn w:val="TOC6"/>
    <w:next w:val="Normal"/>
    <w:rsid w:val="00F83079"/>
    <w:pPr>
      <w:ind w:left="2268" w:hanging="2268"/>
    </w:pPr>
  </w:style>
  <w:style w:type="paragraph" w:styleId="ListBullet2">
    <w:name w:val="List Bullet 2"/>
    <w:basedOn w:val="ListBullet"/>
    <w:rsid w:val="00F83079"/>
    <w:pPr>
      <w:ind w:left="851"/>
    </w:pPr>
  </w:style>
  <w:style w:type="paragraph" w:styleId="ListBullet">
    <w:name w:val="List Bullet"/>
    <w:basedOn w:val="List"/>
    <w:rsid w:val="00F83079"/>
  </w:style>
  <w:style w:type="paragraph" w:customStyle="1" w:styleId="EditorsNote">
    <w:name w:val="Editor's Note"/>
    <w:basedOn w:val="NO"/>
    <w:rsid w:val="00F83079"/>
    <w:rPr>
      <w:color w:val="FF0000"/>
    </w:rPr>
  </w:style>
  <w:style w:type="paragraph" w:customStyle="1" w:styleId="TH">
    <w:name w:val="TH"/>
    <w:basedOn w:val="Normal"/>
    <w:link w:val="THChar"/>
    <w:rsid w:val="00F8307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830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830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830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830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83079"/>
    <w:pPr>
      <w:ind w:left="851" w:hanging="851"/>
    </w:pPr>
  </w:style>
  <w:style w:type="paragraph" w:customStyle="1" w:styleId="ZH">
    <w:name w:val="ZH"/>
    <w:rsid w:val="00F830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83079"/>
    <w:pPr>
      <w:keepNext w:val="0"/>
      <w:spacing w:before="0" w:after="240"/>
    </w:pPr>
  </w:style>
  <w:style w:type="paragraph" w:customStyle="1" w:styleId="ZG">
    <w:name w:val="ZG"/>
    <w:rsid w:val="00F830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83079"/>
    <w:pPr>
      <w:ind w:left="1135"/>
    </w:pPr>
  </w:style>
  <w:style w:type="paragraph" w:styleId="List2">
    <w:name w:val="List 2"/>
    <w:basedOn w:val="List"/>
    <w:link w:val="List2Char"/>
    <w:rsid w:val="00F83079"/>
    <w:pPr>
      <w:ind w:left="851"/>
    </w:pPr>
  </w:style>
  <w:style w:type="paragraph" w:styleId="List3">
    <w:name w:val="List 3"/>
    <w:basedOn w:val="List2"/>
    <w:link w:val="List3Char"/>
    <w:rsid w:val="00F83079"/>
    <w:pPr>
      <w:ind w:left="1135"/>
    </w:pPr>
  </w:style>
  <w:style w:type="paragraph" w:styleId="List4">
    <w:name w:val="List 4"/>
    <w:basedOn w:val="List3"/>
    <w:rsid w:val="00F83079"/>
    <w:pPr>
      <w:ind w:left="1418"/>
    </w:pPr>
  </w:style>
  <w:style w:type="paragraph" w:styleId="List5">
    <w:name w:val="List 5"/>
    <w:basedOn w:val="List4"/>
    <w:rsid w:val="00F83079"/>
    <w:pPr>
      <w:ind w:left="1702"/>
    </w:pPr>
  </w:style>
  <w:style w:type="paragraph" w:styleId="ListBullet4">
    <w:name w:val="List Bullet 4"/>
    <w:basedOn w:val="ListBullet3"/>
    <w:rsid w:val="00F83079"/>
    <w:pPr>
      <w:ind w:left="1418"/>
    </w:pPr>
  </w:style>
  <w:style w:type="paragraph" w:styleId="ListBullet5">
    <w:name w:val="List Bullet 5"/>
    <w:basedOn w:val="ListBullet4"/>
    <w:rsid w:val="00F83079"/>
    <w:pPr>
      <w:ind w:left="1702"/>
    </w:pPr>
  </w:style>
  <w:style w:type="paragraph" w:customStyle="1" w:styleId="B2">
    <w:name w:val="B2"/>
    <w:basedOn w:val="List2"/>
    <w:link w:val="B2Char"/>
    <w:rsid w:val="00F83079"/>
  </w:style>
  <w:style w:type="paragraph" w:customStyle="1" w:styleId="B3">
    <w:name w:val="B3"/>
    <w:basedOn w:val="List3"/>
    <w:link w:val="B3Char"/>
    <w:rsid w:val="00F83079"/>
  </w:style>
  <w:style w:type="paragraph" w:customStyle="1" w:styleId="B4">
    <w:name w:val="B4"/>
    <w:basedOn w:val="List4"/>
    <w:rsid w:val="00F83079"/>
  </w:style>
  <w:style w:type="paragraph" w:customStyle="1" w:styleId="B5">
    <w:name w:val="B5"/>
    <w:basedOn w:val="List5"/>
    <w:rsid w:val="00F83079"/>
  </w:style>
  <w:style w:type="paragraph" w:customStyle="1" w:styleId="ZTD">
    <w:name w:val="ZTD"/>
    <w:basedOn w:val="ZB"/>
    <w:rsid w:val="00F83079"/>
    <w:pPr>
      <w:framePr w:hRule="auto" w:wrap="notBeside" w:y="852"/>
    </w:pPr>
    <w:rPr>
      <w:i w:val="0"/>
      <w:sz w:val="40"/>
    </w:rPr>
  </w:style>
  <w:style w:type="paragraph" w:customStyle="1" w:styleId="ZV">
    <w:name w:val="ZV"/>
    <w:basedOn w:val="ZU"/>
    <w:rsid w:val="00F8307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B2Char">
    <w:name w:val="B2 Char"/>
    <w:link w:val="B2"/>
    <w:locked/>
    <w:rsid w:val="0044149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oleObject" Target="embeddings/oleObject273.bin"/><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89.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oter" Target="footer1.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1.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image" Target="media/image576.wmf"/><Relationship Id="rId862" Type="http://schemas.openxmlformats.org/officeDocument/2006/relationships/image" Target="media/image593.wmf"/><Relationship Id="rId918" Type="http://schemas.openxmlformats.org/officeDocument/2006/relationships/oleObject" Target="embeddings/oleObject275.bin"/><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image" Target="media/image643.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4.wmf"/><Relationship Id="rId895" Type="http://schemas.openxmlformats.org/officeDocument/2006/relationships/image" Target="media/image621.wmf"/><Relationship Id="rId909" Type="http://schemas.openxmlformats.org/officeDocument/2006/relationships/image" Target="media/image634.wmf"/><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5.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image" Target="media/image644.wmf"/><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6.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09.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image" Target="media/image574.wmf"/><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8.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header" Target="head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image" Target="media/image635.wmf"/><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oleObject" Target="embeddings/oleObject236.bin"/><Relationship Id="rId859" Type="http://schemas.openxmlformats.org/officeDocument/2006/relationships/image" Target="media/image590.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fontTable" Target="fontTable.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1.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2.wmf"/><Relationship Id="rId917" Type="http://schemas.openxmlformats.org/officeDocument/2006/relationships/image" Target="media/image636.wmf"/><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image" Target="media/image600.wmf"/><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3.wmf"/><Relationship Id="rId908" Type="http://schemas.openxmlformats.org/officeDocument/2006/relationships/oleObject" Target="embeddings/oleObject268.bin"/><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image" Target="media/image561.wmf"/><Relationship Id="rId796" Type="http://schemas.openxmlformats.org/officeDocument/2006/relationships/image" Target="media/image566.wmf"/><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4.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image" Target="media/image637.wmf"/><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image" Target="media/image563.wmf"/><Relationship Id="rId930" Type="http://schemas.openxmlformats.org/officeDocument/2006/relationships/oleObject" Target="embeddings/oleObject280.bin"/><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5.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6.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7.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image" Target="media/image557.wmf"/><Relationship Id="rId758" Type="http://schemas.openxmlformats.org/officeDocument/2006/relationships/oleObject" Target="embeddings/oleObject190.bin"/><Relationship Id="rId923" Type="http://schemas.openxmlformats.org/officeDocument/2006/relationships/oleObject" Target="embeddings/oleObject279.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oleObject" Target="embeddings/oleObject283.bin"/><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image" Target="media/image564.wmf"/><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image" Target="media/image559.wmf"/><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oleObject" Target="embeddings/oleObject262.bin"/><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oleObject" Target="embeddings/oleObject274.bin"/><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938" Type="http://schemas.openxmlformats.org/officeDocument/2006/relationships/theme" Target="theme/theme1.xml"/><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06FBF-0D82-45F9-9123-D86E11DD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87</Pages>
  <Words>36124</Words>
  <Characters>205907</Characters>
  <Application>Microsoft Office Word</Application>
  <DocSecurity>0</DocSecurity>
  <Lines>1715</Lines>
  <Paragraphs>483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241548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PM:CR1390</cp:lastModifiedBy>
  <cp:revision>7</cp:revision>
  <cp:lastPrinted>2007-03-03T11:31:00Z</cp:lastPrinted>
  <dcterms:created xsi:type="dcterms:W3CDTF">2020-06-30T18:59:00Z</dcterms:created>
  <dcterms:modified xsi:type="dcterms:W3CDTF">2021-06-21T09:58:00Z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