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E6F41" w14:textId="77777777" w:rsidR="0093274D" w:rsidRPr="00EA4E3A" w:rsidRDefault="0093274D">
      <w:pPr>
        <w:pStyle w:val="Heading1"/>
      </w:pPr>
      <w:bookmarkStart w:id="0" w:name="_Toc415085485"/>
      <w:r w:rsidRPr="00EA4E3A">
        <w:t>8</w:t>
      </w:r>
      <w:r w:rsidRPr="00EA4E3A">
        <w:tab/>
        <w:t>Physical uplink shared channel related procedures</w:t>
      </w:r>
      <w:bookmarkEnd w:id="0"/>
    </w:p>
    <w:p w14:paraId="45EEDF4A" w14:textId="77777777" w:rsidR="00B10D33" w:rsidRPr="00EA4E3A" w:rsidRDefault="00B10D33" w:rsidP="00B10D33">
      <w:r w:rsidRPr="00EA4E3A">
        <w:t>If the UE is configured with a SCG, the UE shall apply the procedures described in this clause for both MCG and SCG</w:t>
      </w:r>
    </w:p>
    <w:p w14:paraId="77F8E914" w14:textId="77777777"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14:paraId="2312A43F" w14:textId="77777777"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w:t>
      </w:r>
      <w:proofErr w:type="spellStart"/>
      <w:r w:rsidRPr="00EA4E3A">
        <w:rPr>
          <w:lang w:val="en-US"/>
        </w:rPr>
        <w:t>PSCell</w:t>
      </w:r>
      <w:proofErr w:type="spellEnd"/>
      <w:r w:rsidRPr="00EA4E3A">
        <w:rPr>
          <w:lang w:val="en-US"/>
        </w:rPr>
        <w:t xml:space="preserve">),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w:t>
      </w:r>
      <w:proofErr w:type="spellStart"/>
      <w:r w:rsidRPr="00EA4E3A">
        <w:t>PSCell</w:t>
      </w:r>
      <w:proofErr w:type="spellEnd"/>
      <w:r w:rsidRPr="00EA4E3A">
        <w:t xml:space="preserve"> of the SCG. </w:t>
      </w:r>
    </w:p>
    <w:p w14:paraId="1D33C1A8" w14:textId="77777777" w:rsidR="00E10240" w:rsidRPr="00EA4E3A" w:rsidRDefault="00E10240">
      <w:r w:rsidRPr="00EA4E3A">
        <w:t xml:space="preserve">If a UE is configured with a LAA </w:t>
      </w:r>
      <w:proofErr w:type="spellStart"/>
      <w:r w:rsidRPr="00EA4E3A">
        <w:t>SCell</w:t>
      </w:r>
      <w:proofErr w:type="spellEnd"/>
      <w:r w:rsidRPr="00EA4E3A">
        <w:t xml:space="preserve"> for UL transmissions, the UE shall apply the procedures described in this clause assuming frame structure type 1 for the LAA </w:t>
      </w:r>
      <w:proofErr w:type="spellStart"/>
      <w:r w:rsidRPr="00EA4E3A">
        <w:t>SCell</w:t>
      </w:r>
      <w:proofErr w:type="spellEnd"/>
      <w:r w:rsidRPr="00EA4E3A">
        <w:t xml:space="preserve"> unless stated otherwise.</w:t>
      </w:r>
    </w:p>
    <w:p w14:paraId="6599096B" w14:textId="77777777"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 xml:space="preserve">a cell that is not a LAA </w:t>
      </w:r>
      <w:proofErr w:type="spellStart"/>
      <w:r w:rsidR="00E10240" w:rsidRPr="00EA4E3A">
        <w:t>SCell</w:t>
      </w:r>
      <w:proofErr w:type="spellEnd"/>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 xml:space="preserve">a cell that is not a LAA </w:t>
      </w:r>
      <w:proofErr w:type="spellStart"/>
      <w:r w:rsidR="00E10240" w:rsidRPr="00EA4E3A">
        <w:t>SCell</w:t>
      </w:r>
      <w:proofErr w:type="spellEnd"/>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proofErr w:type="spellStart"/>
      <w:r w:rsidRPr="00EA4E3A">
        <w:rPr>
          <w:i/>
          <w:iCs/>
        </w:rPr>
        <w:t>ttiBundling</w:t>
      </w:r>
      <w:proofErr w:type="spellEnd"/>
      <w:r w:rsidRPr="00EA4E3A">
        <w:t xml:space="preserve"> provided by higher layers.</w:t>
      </w:r>
    </w:p>
    <w:p w14:paraId="3B0B4156" w14:textId="77777777"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w:t>
      </w:r>
      <w:proofErr w:type="spellStart"/>
      <w:r w:rsidRPr="00EA4E3A">
        <w:rPr>
          <w:rFonts w:eastAsia="SimSun" w:hint="eastAsia"/>
          <w:lang w:eastAsia="zh-CN"/>
        </w:rPr>
        <w:t>CEModeA</w:t>
      </w:r>
      <w:proofErr w:type="spellEnd"/>
      <w:r w:rsidRPr="00EA4E3A">
        <w:rPr>
          <w:rFonts w:eastAsia="SimSun" w:hint="eastAsia"/>
          <w:lang w:eastAsia="zh-CN"/>
        </w:rPr>
        <w:t xml:space="preserve">, there shall be </w:t>
      </w:r>
      <w:r w:rsidRPr="00EA4E3A">
        <w:rPr>
          <w:rFonts w:eastAsia="SimSun"/>
          <w:lang w:eastAsia="zh-CN"/>
        </w:rPr>
        <w:t xml:space="preserve">at most </w:t>
      </w:r>
      <w:r w:rsidRPr="00EA4E3A">
        <w:rPr>
          <w:rFonts w:eastAsia="SimSun" w:hint="eastAsia"/>
          <w:lang w:eastAsia="zh-CN"/>
        </w:rPr>
        <w:t>8 uplink HARQ processes per serving cell.</w:t>
      </w:r>
    </w:p>
    <w:p w14:paraId="39D6568F" w14:textId="77777777"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w:t>
      </w:r>
      <w:proofErr w:type="spellStart"/>
      <w:r w:rsidRPr="00EA4E3A">
        <w:rPr>
          <w:rFonts w:eastAsia="SimSun"/>
          <w:lang w:eastAsia="zh-CN"/>
        </w:rPr>
        <w:t>CEModeB</w:t>
      </w:r>
      <w:proofErr w:type="spellEnd"/>
      <w:r w:rsidRPr="00EA4E3A">
        <w:rPr>
          <w:rFonts w:eastAsia="SimSun" w:hint="eastAsia"/>
          <w:lang w:eastAsia="zh-CN"/>
        </w:rPr>
        <w:t>, there shall be at most 2 uplink HARQ processes per serving cell.</w:t>
      </w:r>
    </w:p>
    <w:p w14:paraId="6EC38F60" w14:textId="77777777" w:rsidR="00E10240" w:rsidRPr="00EA4E3A" w:rsidRDefault="00E10240" w:rsidP="00E10240">
      <w:pPr>
        <w:rPr>
          <w:lang w:val="en-US"/>
        </w:rPr>
      </w:pPr>
      <w:r w:rsidRPr="00EA4E3A">
        <w:t xml:space="preserve">For a LAA </w:t>
      </w:r>
      <w:proofErr w:type="spellStart"/>
      <w:r w:rsidRPr="00EA4E3A">
        <w:t>SCell</w:t>
      </w:r>
      <w:proofErr w:type="spellEnd"/>
      <w:r w:rsidRPr="00EA4E3A">
        <w:t xml:space="preserve">, </w:t>
      </w:r>
      <w:r w:rsidRPr="00EA4E3A">
        <w:rPr>
          <w:rFonts w:hint="eastAsia"/>
          <w:lang w:eastAsia="zh-TW"/>
        </w:rPr>
        <w:t>and transmission mode 1</w:t>
      </w:r>
      <w:r w:rsidRPr="00EA4E3A">
        <w:rPr>
          <w:lang w:eastAsia="zh-TW"/>
        </w:rPr>
        <w:t xml:space="preserve">, </w:t>
      </w:r>
      <w:r w:rsidRPr="00EA4E3A">
        <w:t xml:space="preserve">there shall be 16 uplink HARQ processes. For a LAA </w:t>
      </w:r>
      <w:proofErr w:type="spellStart"/>
      <w:r w:rsidRPr="00EA4E3A">
        <w:t>SCell</w:t>
      </w:r>
      <w:proofErr w:type="spellEnd"/>
      <w:r w:rsidRPr="00EA4E3A">
        <w:t xml:space="preserve">,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14:paraId="5F605780" w14:textId="77777777"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14:paraId="0E09ACA2" w14:textId="77777777"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14:paraId="2430823E" w14:textId="77777777"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14:paraId="7401519F" w14:textId="77777777"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proofErr w:type="spellStart"/>
      <w:r w:rsidRPr="00EA4E3A">
        <w:rPr>
          <w:i/>
        </w:rPr>
        <w:t>subframeAssignment</w:t>
      </w:r>
      <w:proofErr w:type="spellEnd"/>
      <w:r w:rsidRPr="00EA4E3A">
        <w:rPr>
          <w:i/>
        </w:rPr>
        <w:t xml:space="preserve"> </w:t>
      </w:r>
      <w:r w:rsidRPr="00EA4E3A">
        <w:t>unless specified otherwise.</w:t>
      </w:r>
    </w:p>
    <w:p w14:paraId="71A53D71" w14:textId="77777777" w:rsidR="008712E7" w:rsidRPr="00EA4E3A" w:rsidRDefault="0093274D" w:rsidP="008712E7">
      <w:r w:rsidRPr="00EA4E3A">
        <w:t xml:space="preserve">For </w:t>
      </w:r>
      <w:r w:rsidR="00E10240" w:rsidRPr="00EA4E3A">
        <w:t xml:space="preserve">a serving cell that is not a LAA </w:t>
      </w:r>
      <w:proofErr w:type="spellStart"/>
      <w:r w:rsidR="00E10240" w:rsidRPr="00EA4E3A">
        <w:t>SCell</w:t>
      </w:r>
      <w:proofErr w:type="spellEnd"/>
      <w:r w:rsidR="00E10240" w:rsidRPr="00EA4E3A">
        <w:t xml:space="preserve">,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14:paraId="6B32FB7A" w14:textId="77777777"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14:anchorId="2DE71471" wp14:editId="150804F3">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14:paraId="1DE67906" w14:textId="77777777"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14:paraId="2DBD9ED7" w14:textId="77777777"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14:paraId="5E8378C4" w14:textId="77777777"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14:paraId="74BCEF29" w14:textId="77777777"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14:paraId="0F2FF0AF" w14:textId="77777777" w:rsidR="00FF2DA2" w:rsidRPr="00EA4E3A" w:rsidRDefault="00FF2DA2" w:rsidP="00681195">
      <w:r w:rsidRPr="00EA4E3A">
        <w:t xml:space="preserve">For FDD and a BL/CE UE configured with </w:t>
      </w:r>
      <w:proofErr w:type="spellStart"/>
      <w:r w:rsidRPr="00EA4E3A">
        <w:t>CEModeA</w:t>
      </w:r>
      <w:proofErr w:type="spellEnd"/>
      <w:r w:rsidRPr="00EA4E3A">
        <w:t xml:space="preserve">,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14:paraId="3D31158F" w14:textId="77777777"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14:paraId="1F14DA54" w14:textId="77777777" w:rsidR="008712E7" w:rsidRPr="00EA4E3A" w:rsidRDefault="008712E7" w:rsidP="008712E7">
      <w:pPr>
        <w:overflowPunct/>
        <w:autoSpaceDE/>
        <w:autoSpaceDN/>
        <w:adjustRightInd/>
        <w:spacing w:after="0"/>
        <w:textAlignment w:val="auto"/>
      </w:pPr>
    </w:p>
    <w:p w14:paraId="7E089803" w14:textId="77777777"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2ABCA094" w14:textId="77777777" w:rsidR="003B1316" w:rsidRPr="00EA4E3A" w:rsidRDefault="003B1316" w:rsidP="003B1316">
      <w:pPr>
        <w:overflowPunct/>
        <w:autoSpaceDE/>
        <w:autoSpaceDN/>
        <w:adjustRightInd/>
        <w:spacing w:after="0"/>
        <w:textAlignment w:val="auto"/>
      </w:pPr>
    </w:p>
    <w:p w14:paraId="2169206A" w14:textId="77777777"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14:paraId="590D4365" w14:textId="77777777" w:rsidR="000A357B" w:rsidRPr="00EA4E3A" w:rsidRDefault="000A357B" w:rsidP="000A357B">
      <w:pPr>
        <w:overflowPunct/>
        <w:autoSpaceDE/>
        <w:autoSpaceDN/>
        <w:adjustRightInd/>
        <w:spacing w:after="0"/>
        <w:textAlignment w:val="auto"/>
      </w:pPr>
    </w:p>
    <w:p w14:paraId="6CDF5F11" w14:textId="77777777"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14:paraId="504F0629" w14:textId="77777777"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14:paraId="02AC3DD2" w14:textId="77777777"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14:paraId="24CC5C7C" w14:textId="77777777" w:rsidR="008712E7" w:rsidRPr="00EA4E3A" w:rsidRDefault="008712E7" w:rsidP="008712E7">
      <w:pPr>
        <w:spacing w:after="0"/>
      </w:pPr>
    </w:p>
    <w:p w14:paraId="4F04C78E" w14:textId="77777777"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14:paraId="05688082" w14:textId="77777777" w:rsidR="008712E7" w:rsidRPr="00EA4E3A" w:rsidRDefault="008712E7" w:rsidP="008712E7">
      <w:pPr>
        <w:spacing w:after="0"/>
      </w:pPr>
    </w:p>
    <w:p w14:paraId="1516C09D" w14:textId="77777777"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14:paraId="24E80228" w14:textId="77777777" w:rsidR="000A357B" w:rsidRPr="00EA4E3A" w:rsidRDefault="000A357B" w:rsidP="00E65866"/>
    <w:p w14:paraId="73A77811" w14:textId="77777777"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14:paraId="47EB38E3"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7AB62593" w14:textId="77777777"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38CC6CEB" w14:textId="77777777" w:rsidR="00E65866" w:rsidRPr="00EA4E3A" w:rsidRDefault="000A357B" w:rsidP="00E65866">
            <w:pPr>
              <w:pStyle w:val="TAH"/>
              <w:rPr>
                <w:bCs/>
                <w:lang w:val="en-US"/>
              </w:rPr>
            </w:pPr>
            <w:r w:rsidRPr="00EA4E3A">
              <w:rPr>
                <w:bCs/>
                <w:lang w:val="en-US"/>
              </w:rPr>
              <w:t>(other serving cell UL/DL configuration,</w:t>
            </w:r>
          </w:p>
          <w:p w14:paraId="157B383C" w14:textId="77777777"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33290680" w14:textId="77777777"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14:paraId="79F54745"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F234E2" w14:textId="77777777"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E38277"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10EA31"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14:paraId="4866DE4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BC0A5E"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E68BFE"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9572ED"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14:paraId="43E9CD9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D69AD52"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2AFBBB"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07FFB6"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14:paraId="2140D25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B813062"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2A1C95"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7591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14:paraId="21513CB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D151E7"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F3FFB03"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8D71BD"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14:paraId="0ECAED1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4934F9C" w14:textId="77777777"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61FBAC"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00D3D1"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14:paraId="7FBE874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9F56D7C"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5EC6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A709A"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14:paraId="7A4A026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59A07E"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6ED49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DB3DD"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14:paraId="30954FD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4BBA9C"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42B056"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3BFE3"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14:paraId="7E1B16E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B24C5EB"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C9A7E7"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B3989"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14:paraId="331D994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4AAFD3"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482111"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98D45"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14:paraId="02541E97"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18D694C" w14:textId="77777777"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0D46CC"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61F72D"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14:paraId="49086C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2644E5"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2DEE5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1C8434"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14:paraId="4AD7ABD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329BC8D"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369C1"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6CE69A"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14:paraId="3B69805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E72CCB"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AE469C"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D7807F"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14:paraId="307D9A3E"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6CB11D" w14:textId="77777777"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9D391E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90579B"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14:paraId="16DDDED9"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5D931A8F" w14:textId="77777777"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6F6EB836"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59DEEC6"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14:paraId="70766118"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58BAF828" w14:textId="77777777"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17CF01C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7B83202D"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14:paraId="34118F7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877D493" w14:textId="77777777"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822D2CE"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6AFE2D0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14:paraId="000F7596"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20B91402"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7415369"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2029D650" w14:textId="77777777"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14:paraId="6C1EA9A5" w14:textId="77777777" w:rsidR="000A357B" w:rsidRPr="00EA4E3A" w:rsidRDefault="000A357B" w:rsidP="00E65866"/>
    <w:p w14:paraId="6F5F1AF2" w14:textId="77777777"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proofErr w:type="spellStart"/>
      <w:r w:rsidR="00FA38E5" w:rsidRPr="00EA4E3A">
        <w:rPr>
          <w:rFonts w:eastAsia="SimSun" w:hint="eastAsia"/>
          <w:lang w:eastAsia="zh-CN"/>
        </w:rPr>
        <w:t>eIMTA</w:t>
      </w:r>
      <w:proofErr w:type="spellEnd"/>
      <w:r w:rsidRPr="00EA4E3A">
        <w:t>-UL/DL</w:t>
      </w:r>
      <w:r w:rsidR="00FA38E5" w:rsidRPr="00EA4E3A">
        <w:rPr>
          <w:rFonts w:eastAsia="SimSun" w:hint="eastAsia"/>
          <w:lang w:eastAsia="zh-CN"/>
        </w:rPr>
        <w:t>-</w:t>
      </w:r>
      <w:r w:rsidRPr="00EA4E3A">
        <w:t>configuration as uplink subframe(s) for the serving cell unless specified otherwise.</w:t>
      </w:r>
    </w:p>
    <w:p w14:paraId="2E99B512" w14:textId="77777777" w:rsidR="007D5BAF" w:rsidRPr="00EA4E3A" w:rsidRDefault="003B1316" w:rsidP="00681195">
      <w:pPr>
        <w:rPr>
          <w:lang w:val="en-US"/>
        </w:rPr>
      </w:pPr>
      <w:r w:rsidRPr="00EA4E3A">
        <w:t>For TDD and normal HARQ op</w:t>
      </w:r>
      <w:proofErr w:type="spellStart"/>
      <w:r w:rsidRPr="00EA4E3A">
        <w:rPr>
          <w:lang w:val="en-US"/>
        </w:rPr>
        <w:t>eration</w:t>
      </w:r>
      <w:proofErr w:type="spellEnd"/>
      <w:r w:rsidRPr="00EA4E3A">
        <w:rPr>
          <w:lang w:val="en-US"/>
        </w:rPr>
        <w:t>,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proofErr w:type="spellStart"/>
      <w:r w:rsidRPr="00EA4E3A">
        <w:rPr>
          <w:i/>
          <w:lang w:val="en-US"/>
        </w:rPr>
        <w:t>n+k</w:t>
      </w:r>
      <w:proofErr w:type="spellEnd"/>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14:paraId="59C43074" w14:textId="77777777" w:rsidR="00FF2DA2" w:rsidRPr="00EA4E3A" w:rsidRDefault="00FF2DA2" w:rsidP="00FF2DA2">
      <w:pPr>
        <w:overflowPunct/>
        <w:autoSpaceDE/>
        <w:autoSpaceDN/>
        <w:adjustRightInd/>
        <w:spacing w:after="0"/>
        <w:textAlignment w:val="auto"/>
      </w:pPr>
      <w:r w:rsidRPr="00EA4E3A">
        <w:t xml:space="preserve">For TDD and a BL/CE UE configured with </w:t>
      </w:r>
      <w:proofErr w:type="spellStart"/>
      <w:r w:rsidRPr="00EA4E3A">
        <w:t>CEModeA</w:t>
      </w:r>
      <w:proofErr w:type="spellEnd"/>
      <w:r w:rsidRPr="00EA4E3A">
        <w:t xml:space="preserve">,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proofErr w:type="spellStart"/>
      <w:r w:rsidRPr="00EA4E3A">
        <w:rPr>
          <w:i/>
        </w:rPr>
        <w:t>n+k</w:t>
      </w:r>
      <w:proofErr w:type="spellEnd"/>
      <w:r w:rsidRPr="00EA4E3A">
        <w:rPr>
          <w:i/>
        </w:rPr>
        <w:t xml:space="preserve">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14:paraId="5683C5D4" w14:textId="77777777"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proofErr w:type="spellStart"/>
      <w:r w:rsidRPr="00EA4E3A">
        <w:rPr>
          <w:i/>
        </w:rPr>
        <w:t>n+k</w:t>
      </w:r>
      <w:proofErr w:type="spellEnd"/>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14:paraId="1849413E" w14:textId="77777777" w:rsidR="008712E7" w:rsidRPr="00EA4E3A" w:rsidRDefault="008712E7" w:rsidP="00FF2DA2">
      <w:r w:rsidRPr="00EA4E3A">
        <w:t xml:space="preserve">When a UE is configured with higher layer parameter </w:t>
      </w:r>
      <w:proofErr w:type="spellStart"/>
      <w:r w:rsidRPr="00EA4E3A">
        <w:rPr>
          <w:i/>
        </w:rPr>
        <w:t>ttiBundling</w:t>
      </w:r>
      <w:proofErr w:type="spellEnd"/>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14:paraId="4D58983A" w14:textId="77777777" w:rsidR="0093274D" w:rsidRPr="00EA4E3A" w:rsidRDefault="008712E7" w:rsidP="002B1445">
      <w:r w:rsidRPr="00EA4E3A">
        <w:t xml:space="preserve">When a UE is configured with higher layer parameter </w:t>
      </w:r>
      <w:proofErr w:type="spellStart"/>
      <w:r w:rsidRPr="00EA4E3A">
        <w:rPr>
          <w:i/>
        </w:rPr>
        <w:t>ttiBundling</w:t>
      </w:r>
      <w:proofErr w:type="spellEnd"/>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14:paraId="5AD4C575" w14:textId="77777777"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14:paraId="2FA7F1EC" w14:textId="77777777"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14:paraId="58F8AB19" w14:textId="77777777"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 xml:space="preserve">UE configured with </w:t>
      </w:r>
      <w:proofErr w:type="spellStart"/>
      <w:r w:rsidRPr="00EA4E3A">
        <w:rPr>
          <w:rFonts w:eastAsia="SimSun" w:hint="eastAsia"/>
          <w:lang w:eastAsia="zh-CN"/>
        </w:rPr>
        <w:t>CEModeA</w:t>
      </w:r>
      <w:proofErr w:type="spellEnd"/>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w:t>
      </w:r>
      <w:proofErr w:type="spellStart"/>
      <w:r w:rsidRPr="00EA4E3A">
        <w:rPr>
          <w:rFonts w:eastAsia="SimSun"/>
          <w:lang w:val="en-US" w:eastAsia="zh-CN"/>
        </w:rPr>
        <w:t>CEModeB</w:t>
      </w:r>
      <w:proofErr w:type="spellEnd"/>
      <w:r w:rsidRPr="00EA4E3A">
        <w:rPr>
          <w:rFonts w:eastAsia="SimSun"/>
          <w:lang w:val="en-US" w:eastAsia="zh-CN"/>
        </w:rPr>
        <w:t xml:space="preserve">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14:paraId="56C8B90B" w14:textId="77777777" w:rsidR="00570F12" w:rsidRPr="00EA4E3A" w:rsidRDefault="00570F12" w:rsidP="00570F12">
      <w:pPr>
        <w:rPr>
          <w:lang w:val="en-US"/>
        </w:rPr>
      </w:pPr>
    </w:p>
    <w:p w14:paraId="6D6FC877" w14:textId="77777777"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EA4E3A" w14:paraId="146089D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6A6587" w14:textId="77777777"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C5E641" w14:textId="77777777" w:rsidR="00E65866" w:rsidRPr="00EA4E3A" w:rsidRDefault="0093274D" w:rsidP="00E65866">
            <w:pPr>
              <w:pStyle w:val="TAH"/>
            </w:pPr>
            <w:r w:rsidRPr="00EA4E3A">
              <w:t>Number of HARQ processes</w:t>
            </w:r>
          </w:p>
          <w:p w14:paraId="331F08FB" w14:textId="77777777"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A855F5" w14:textId="77777777" w:rsidR="00E65866" w:rsidRPr="00EA4E3A" w:rsidRDefault="0093274D" w:rsidP="00E65866">
            <w:pPr>
              <w:pStyle w:val="TAH"/>
            </w:pPr>
            <w:r w:rsidRPr="00EA4E3A">
              <w:t xml:space="preserve">Number of HARQ processes </w:t>
            </w:r>
          </w:p>
          <w:p w14:paraId="7CF66A7F" w14:textId="77777777" w:rsidR="0093274D" w:rsidRPr="00EA4E3A" w:rsidRDefault="0093274D" w:rsidP="00E65866">
            <w:pPr>
              <w:pStyle w:val="TAH"/>
            </w:pPr>
            <w:r w:rsidRPr="00EA4E3A">
              <w:t>for subframe bundling operation</w:t>
            </w:r>
          </w:p>
        </w:tc>
      </w:tr>
      <w:tr w:rsidR="0093274D" w:rsidRPr="00EA4E3A" w14:paraId="0AC85D2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93DE2E" w14:textId="77777777"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14:paraId="01BF80F4" w14:textId="77777777"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14:paraId="2AC2B5E2" w14:textId="77777777" w:rsidR="0093274D" w:rsidRPr="00EA4E3A" w:rsidRDefault="0093274D" w:rsidP="00E65866">
            <w:pPr>
              <w:pStyle w:val="TAC"/>
            </w:pPr>
            <w:r w:rsidRPr="00EA4E3A">
              <w:t>3</w:t>
            </w:r>
          </w:p>
        </w:tc>
      </w:tr>
      <w:tr w:rsidR="0093274D" w:rsidRPr="00EA4E3A" w14:paraId="1EB412C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AA2E35" w14:textId="77777777"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14:paraId="72BB71F4" w14:textId="77777777"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14:paraId="1C0FA184" w14:textId="77777777" w:rsidR="0093274D" w:rsidRPr="00EA4E3A" w:rsidRDefault="0093274D" w:rsidP="00E65866">
            <w:pPr>
              <w:pStyle w:val="TAC"/>
            </w:pPr>
            <w:r w:rsidRPr="00EA4E3A">
              <w:t>2</w:t>
            </w:r>
          </w:p>
        </w:tc>
      </w:tr>
      <w:tr w:rsidR="0093274D" w:rsidRPr="00EA4E3A" w14:paraId="4C21645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42381B" w14:textId="77777777"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14:paraId="706F6AC0" w14:textId="77777777"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14:paraId="7D5F4D32" w14:textId="77777777" w:rsidR="0093274D" w:rsidRPr="00EA4E3A" w:rsidRDefault="0093274D" w:rsidP="00E65866">
            <w:pPr>
              <w:pStyle w:val="TAC"/>
            </w:pPr>
            <w:r w:rsidRPr="00EA4E3A">
              <w:t>N/A</w:t>
            </w:r>
          </w:p>
        </w:tc>
      </w:tr>
      <w:tr w:rsidR="0093274D" w:rsidRPr="00EA4E3A" w14:paraId="192434E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1303BF" w14:textId="77777777"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14:paraId="4C837B52" w14:textId="77777777"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14:paraId="6B1ED6D2" w14:textId="77777777" w:rsidR="0093274D" w:rsidRPr="00EA4E3A" w:rsidRDefault="0093274D" w:rsidP="00E65866">
            <w:pPr>
              <w:pStyle w:val="TAC"/>
            </w:pPr>
            <w:r w:rsidRPr="00EA4E3A">
              <w:t>N/A</w:t>
            </w:r>
          </w:p>
        </w:tc>
      </w:tr>
      <w:tr w:rsidR="0093274D" w:rsidRPr="00EA4E3A" w14:paraId="12F873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D0EF450" w14:textId="77777777"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14:paraId="61BF6BD7" w14:textId="77777777"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14:paraId="0798FB97" w14:textId="77777777" w:rsidR="0093274D" w:rsidRPr="00EA4E3A" w:rsidRDefault="0093274D" w:rsidP="00E65866">
            <w:pPr>
              <w:pStyle w:val="TAC"/>
            </w:pPr>
            <w:r w:rsidRPr="00EA4E3A">
              <w:t>N/A</w:t>
            </w:r>
          </w:p>
        </w:tc>
      </w:tr>
      <w:tr w:rsidR="0093274D" w:rsidRPr="00EA4E3A" w14:paraId="1619D9C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69215B" w14:textId="77777777"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14:paraId="3C317D1F" w14:textId="77777777"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14:paraId="5199D8AA" w14:textId="77777777" w:rsidR="0093274D" w:rsidRPr="00EA4E3A" w:rsidRDefault="0093274D" w:rsidP="00E65866">
            <w:pPr>
              <w:pStyle w:val="TAC"/>
            </w:pPr>
            <w:r w:rsidRPr="00EA4E3A">
              <w:t>N/A</w:t>
            </w:r>
          </w:p>
        </w:tc>
      </w:tr>
      <w:tr w:rsidR="0093274D" w:rsidRPr="00EA4E3A" w14:paraId="08B2D61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C3C5CF" w14:textId="77777777"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14:paraId="09888A57" w14:textId="77777777"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14:paraId="562FF40F" w14:textId="77777777" w:rsidR="0093274D" w:rsidRPr="00EA4E3A" w:rsidRDefault="0093274D" w:rsidP="00E65866">
            <w:pPr>
              <w:pStyle w:val="TAC"/>
            </w:pPr>
            <w:r w:rsidRPr="00EA4E3A">
              <w:t>3</w:t>
            </w:r>
          </w:p>
        </w:tc>
      </w:tr>
    </w:tbl>
    <w:p w14:paraId="4FCC06BF" w14:textId="77777777" w:rsidR="00940271" w:rsidRPr="00EA4E3A" w:rsidRDefault="00940271" w:rsidP="00940271">
      <w:pPr>
        <w:rPr>
          <w:lang w:val="en-US"/>
        </w:rPr>
      </w:pPr>
    </w:p>
    <w:p w14:paraId="612BB7C8" w14:textId="77777777"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43"/>
        <w:gridCol w:w="2996"/>
      </w:tblGrid>
      <w:tr w:rsidR="00940271" w:rsidRPr="00EA4E3A" w14:paraId="6947C8E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367129" w14:textId="77777777"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A0153F" w14:textId="77777777" w:rsidR="00940271" w:rsidRPr="00EA4E3A" w:rsidRDefault="00940271" w:rsidP="00195659">
            <w:pPr>
              <w:pStyle w:val="TAH"/>
            </w:pPr>
            <w:r w:rsidRPr="00EA4E3A">
              <w:t>Number of HARQ processes</w:t>
            </w:r>
          </w:p>
          <w:p w14:paraId="3C5C0C8B" w14:textId="77777777"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5A17AC" w14:textId="77777777" w:rsidR="00940271" w:rsidRPr="00EA4E3A" w:rsidRDefault="00940271" w:rsidP="00195659">
            <w:pPr>
              <w:pStyle w:val="TAH"/>
            </w:pPr>
            <w:r w:rsidRPr="00EA4E3A">
              <w:t xml:space="preserve">Number of HARQ processes </w:t>
            </w:r>
          </w:p>
          <w:p w14:paraId="454AFFE5" w14:textId="77777777" w:rsidR="00940271" w:rsidRPr="00EA4E3A" w:rsidRDefault="00940271" w:rsidP="00195659">
            <w:pPr>
              <w:pStyle w:val="TAH"/>
            </w:pPr>
            <w:r w:rsidRPr="00EA4E3A">
              <w:t>for subframe bundling operation</w:t>
            </w:r>
          </w:p>
        </w:tc>
      </w:tr>
      <w:tr w:rsidR="00940271" w:rsidRPr="00EA4E3A" w14:paraId="3A1F9D24"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F46360" w14:textId="77777777"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14:paraId="17951898" w14:textId="77777777"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14:paraId="4DDD33F8" w14:textId="77777777" w:rsidR="00940271" w:rsidRPr="00EA4E3A" w:rsidRDefault="00940271" w:rsidP="00195659">
            <w:pPr>
              <w:pStyle w:val="TAC"/>
            </w:pPr>
            <w:r w:rsidRPr="00EA4E3A">
              <w:t>N/A</w:t>
            </w:r>
          </w:p>
        </w:tc>
      </w:tr>
      <w:tr w:rsidR="00940271" w:rsidRPr="00EA4E3A" w14:paraId="4D07537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DC4511" w14:textId="77777777"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14:paraId="425298F5" w14:textId="77777777"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14:paraId="75C2CB8A" w14:textId="77777777" w:rsidR="00940271" w:rsidRPr="00EA4E3A" w:rsidRDefault="00940271" w:rsidP="00195659">
            <w:pPr>
              <w:pStyle w:val="TAC"/>
            </w:pPr>
            <w:r w:rsidRPr="00EA4E3A">
              <w:t>N/A</w:t>
            </w:r>
          </w:p>
        </w:tc>
      </w:tr>
      <w:tr w:rsidR="00940271" w:rsidRPr="00EA4E3A" w14:paraId="7DF88E1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A9AAF" w14:textId="77777777"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14:paraId="70ACEEDB" w14:textId="77777777"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14:paraId="35544C1C" w14:textId="77777777" w:rsidR="00940271" w:rsidRPr="00EA4E3A" w:rsidRDefault="00940271" w:rsidP="00195659">
            <w:pPr>
              <w:pStyle w:val="TAC"/>
            </w:pPr>
            <w:r w:rsidRPr="00EA4E3A">
              <w:t>2</w:t>
            </w:r>
          </w:p>
        </w:tc>
      </w:tr>
      <w:tr w:rsidR="00940271" w:rsidRPr="00EA4E3A" w14:paraId="586B987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6FB982" w14:textId="77777777"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14:paraId="302C9010" w14:textId="77777777"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14:paraId="389F7581" w14:textId="77777777" w:rsidR="00940271" w:rsidRPr="00EA4E3A" w:rsidRDefault="00940271" w:rsidP="00195659">
            <w:pPr>
              <w:pStyle w:val="TAC"/>
            </w:pPr>
            <w:r w:rsidRPr="00EA4E3A">
              <w:t>2</w:t>
            </w:r>
          </w:p>
        </w:tc>
      </w:tr>
      <w:tr w:rsidR="00940271" w:rsidRPr="00EA4E3A" w14:paraId="4DAB6043"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C54628" w14:textId="77777777"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14:paraId="55212B18" w14:textId="77777777"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14:paraId="747F2B41" w14:textId="77777777" w:rsidR="00940271" w:rsidRPr="00EA4E3A" w:rsidRDefault="00940271" w:rsidP="00195659">
            <w:pPr>
              <w:pStyle w:val="TAC"/>
            </w:pPr>
            <w:r w:rsidRPr="00EA4E3A">
              <w:t>N/A</w:t>
            </w:r>
          </w:p>
        </w:tc>
      </w:tr>
      <w:tr w:rsidR="00940271" w:rsidRPr="00EA4E3A" w14:paraId="4A662F94"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98C9B9" w14:textId="77777777"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14:paraId="7A7FA0CF" w14:textId="77777777"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14:paraId="0D4926E7" w14:textId="77777777" w:rsidR="00940271" w:rsidRPr="00EA4E3A" w:rsidRDefault="00940271" w:rsidP="00195659">
            <w:pPr>
              <w:pStyle w:val="TAC"/>
            </w:pPr>
            <w:r w:rsidRPr="00EA4E3A">
              <w:t>N/A</w:t>
            </w:r>
          </w:p>
        </w:tc>
      </w:tr>
      <w:tr w:rsidR="00940271" w:rsidRPr="00EA4E3A" w14:paraId="232B4AD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3C1B6E" w14:textId="77777777"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14:paraId="15F51C90" w14:textId="77777777"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14:paraId="77556C5E" w14:textId="77777777" w:rsidR="00940271" w:rsidRPr="00EA4E3A" w:rsidRDefault="00940271" w:rsidP="00195659">
            <w:pPr>
              <w:pStyle w:val="TAC"/>
            </w:pPr>
            <w:r w:rsidRPr="00EA4E3A">
              <w:t>N/A</w:t>
            </w:r>
          </w:p>
        </w:tc>
      </w:tr>
    </w:tbl>
    <w:p w14:paraId="4EE3A560" w14:textId="77777777" w:rsidR="0093274D" w:rsidRPr="00EA4E3A" w:rsidRDefault="0093274D">
      <w:pPr>
        <w:rPr>
          <w:lang w:val="en-US"/>
        </w:rPr>
      </w:pPr>
    </w:p>
    <w:p w14:paraId="0E4C2A58" w14:textId="77777777"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14:paraId="1B013CF9" w14:textId="77777777"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proofErr w:type="spellStart"/>
      <w:r w:rsidR="0093274D" w:rsidRPr="00EA4E3A">
        <w:rPr>
          <w:i/>
          <w:lang w:val="en-US"/>
        </w:rPr>
        <w:t>n+k</w:t>
      </w:r>
      <w:proofErr w:type="spellEnd"/>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14:paraId="198CEF7B" w14:textId="77777777"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proofErr w:type="spellStart"/>
      <w:r w:rsidR="0093274D" w:rsidRPr="00EA4E3A">
        <w:rPr>
          <w:i/>
          <w:iCs/>
        </w:rPr>
        <w:t>n+k</w:t>
      </w:r>
      <w:proofErr w:type="spellEnd"/>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14:anchorId="6FB2A635" wp14:editId="339F277B">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proofErr w:type="spellStart"/>
      <w:r w:rsidR="00940271" w:rsidRPr="00EA4E3A">
        <w:rPr>
          <w:i/>
        </w:rPr>
        <w:t>symPUSCH-UpPts</w:t>
      </w:r>
      <w:proofErr w:type="spellEnd"/>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14:anchorId="7BBA66A2" wp14:editId="39004399">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14:paraId="4ECBFF0D" w14:textId="77777777"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proofErr w:type="spellStart"/>
      <w:r w:rsidRPr="00EA4E3A">
        <w:rPr>
          <w:i/>
          <w:iCs/>
        </w:rPr>
        <w:t>n+l</w:t>
      </w:r>
      <w:proofErr w:type="spellEnd"/>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proofErr w:type="spellStart"/>
      <w:r w:rsidRPr="00EA4E3A">
        <w:rPr>
          <w:i/>
          <w:lang w:val="en-US"/>
        </w:rPr>
        <w:t>n+k</w:t>
      </w:r>
      <w:proofErr w:type="spellEnd"/>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14:paraId="03046680" w14:textId="77777777"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proofErr w:type="spellStart"/>
      <w:r w:rsidRPr="00EA4E3A">
        <w:rPr>
          <w:i/>
          <w:iCs/>
        </w:rPr>
        <w:t>n+k</w:t>
      </w:r>
      <w:proofErr w:type="spellEnd"/>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14:paraId="5ADCE8A2" w14:textId="77777777"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14:paraId="67D5682B" w14:textId="77777777"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proofErr w:type="spellStart"/>
      <w:r w:rsidR="000A357B" w:rsidRPr="00EA4E3A">
        <w:rPr>
          <w:i/>
          <w:lang w:val="en-US"/>
        </w:rPr>
        <w:t>n+k</w:t>
      </w:r>
      <w:proofErr w:type="spellEnd"/>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14:paraId="010A17E3" w14:textId="77777777"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proofErr w:type="spellStart"/>
      <w:r w:rsidR="000A357B" w:rsidRPr="00EA4E3A">
        <w:rPr>
          <w:i/>
          <w:iCs/>
        </w:rPr>
        <w:t>n+k</w:t>
      </w:r>
      <w:proofErr w:type="spellEnd"/>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14:anchorId="5A2E0A0A" wp14:editId="33440A15">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proofErr w:type="spellStart"/>
      <w:r w:rsidR="00940271" w:rsidRPr="00EA4E3A">
        <w:rPr>
          <w:i/>
        </w:rPr>
        <w:t>symPUSCH-UpPts</w:t>
      </w:r>
      <w:proofErr w:type="spellEnd"/>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14:anchorId="5443A969" wp14:editId="42C6FC8F">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14:paraId="7B42FFE8" w14:textId="77777777"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proofErr w:type="spellStart"/>
      <w:r w:rsidR="00940271" w:rsidRPr="00EA4E3A">
        <w:rPr>
          <w:i/>
          <w:iCs/>
        </w:rPr>
        <w:t>n+l</w:t>
      </w:r>
      <w:proofErr w:type="spellEnd"/>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proofErr w:type="spellStart"/>
      <w:r w:rsidR="00940271" w:rsidRPr="00EA4E3A">
        <w:rPr>
          <w:i/>
          <w:lang w:val="en-US"/>
        </w:rPr>
        <w:t>n+k</w:t>
      </w:r>
      <w:proofErr w:type="spellEnd"/>
      <w:r w:rsidR="00940271" w:rsidRPr="00EA4E3A">
        <w:rPr>
          <w:i/>
          <w:lang w:val="en-US"/>
        </w:rPr>
        <w:t xml:space="preserve">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14:paraId="54605A12" w14:textId="77777777"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proofErr w:type="spellStart"/>
      <w:r w:rsidRPr="00EA4E3A">
        <w:rPr>
          <w:i/>
          <w:iCs/>
        </w:rPr>
        <w:t>n+k</w:t>
      </w:r>
      <w:proofErr w:type="spellEnd"/>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14:paraId="0F6C5469" w14:textId="77777777"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proofErr w:type="spellStart"/>
      <w:r w:rsidRPr="00EA4E3A">
        <w:rPr>
          <w:i/>
          <w:lang w:val="en-US"/>
        </w:rPr>
        <w:t>n+k</w:t>
      </w:r>
      <w:proofErr w:type="spellEnd"/>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14:paraId="49EEFAE3" w14:textId="77777777"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proofErr w:type="spellStart"/>
      <w:r w:rsidRPr="00EA4E3A">
        <w:rPr>
          <w:i/>
          <w:iCs/>
        </w:rPr>
        <w:t>n+k</w:t>
      </w:r>
      <w:proofErr w:type="spellEnd"/>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14:anchorId="66D3C480" wp14:editId="6526586F">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14:anchorId="0B1B96C9" wp14:editId="3C74452F">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14:paraId="701BBFE3" w14:textId="77777777" w:rsidR="0093274D" w:rsidRPr="00EA4E3A" w:rsidRDefault="0093274D">
      <w:pPr>
        <w:rPr>
          <w:lang w:val="en-US"/>
        </w:rPr>
      </w:pPr>
    </w:p>
    <w:p w14:paraId="739D571B" w14:textId="77777777"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14:paraId="0ADD50DC" w14:textId="77777777">
        <w:trPr>
          <w:cantSplit/>
          <w:jc w:val="center"/>
        </w:trPr>
        <w:tc>
          <w:tcPr>
            <w:tcW w:w="0" w:type="auto"/>
            <w:vMerge w:val="restart"/>
            <w:shd w:val="clear" w:color="auto" w:fill="E0E0E0"/>
          </w:tcPr>
          <w:p w14:paraId="76239985" w14:textId="77777777" w:rsidR="0093274D" w:rsidRPr="00EA4E3A" w:rsidRDefault="0093274D" w:rsidP="00E65866">
            <w:pPr>
              <w:pStyle w:val="TAH"/>
            </w:pPr>
            <w:r w:rsidRPr="00EA4E3A">
              <w:t>TDD UL/DL</w:t>
            </w:r>
            <w:r w:rsidRPr="00EA4E3A">
              <w:br/>
              <w:t>Configuration</w:t>
            </w:r>
          </w:p>
        </w:tc>
        <w:tc>
          <w:tcPr>
            <w:tcW w:w="0" w:type="auto"/>
            <w:gridSpan w:val="10"/>
            <w:shd w:val="clear" w:color="auto" w:fill="E0E0E0"/>
          </w:tcPr>
          <w:p w14:paraId="4EC5871D" w14:textId="77777777" w:rsidR="0093274D" w:rsidRPr="00EA4E3A" w:rsidRDefault="0093274D" w:rsidP="00E65866">
            <w:pPr>
              <w:pStyle w:val="TAH"/>
              <w:rPr>
                <w:i/>
                <w:iCs/>
              </w:rPr>
            </w:pPr>
            <w:r w:rsidRPr="00EA4E3A">
              <w:t xml:space="preserve">subframe number </w:t>
            </w:r>
            <w:r w:rsidRPr="00EA4E3A">
              <w:rPr>
                <w:i/>
                <w:iCs/>
              </w:rPr>
              <w:t>n</w:t>
            </w:r>
          </w:p>
        </w:tc>
      </w:tr>
      <w:tr w:rsidR="0093274D" w:rsidRPr="00EA4E3A" w14:paraId="49621450" w14:textId="77777777">
        <w:trPr>
          <w:cantSplit/>
          <w:jc w:val="center"/>
        </w:trPr>
        <w:tc>
          <w:tcPr>
            <w:tcW w:w="0" w:type="auto"/>
            <w:vMerge/>
            <w:shd w:val="clear" w:color="auto" w:fill="E0E0E0"/>
          </w:tcPr>
          <w:p w14:paraId="6773BBEC" w14:textId="77777777" w:rsidR="0093274D" w:rsidRPr="00EA4E3A" w:rsidRDefault="0093274D" w:rsidP="00E65866">
            <w:pPr>
              <w:pStyle w:val="TAH"/>
            </w:pPr>
          </w:p>
        </w:tc>
        <w:tc>
          <w:tcPr>
            <w:tcW w:w="0" w:type="auto"/>
            <w:shd w:val="clear" w:color="auto" w:fill="E0E0E0"/>
          </w:tcPr>
          <w:p w14:paraId="5DFD28D2" w14:textId="77777777" w:rsidR="0093274D" w:rsidRPr="00EA4E3A" w:rsidRDefault="0093274D" w:rsidP="00E65866">
            <w:pPr>
              <w:pStyle w:val="TAH"/>
            </w:pPr>
            <w:r w:rsidRPr="00EA4E3A">
              <w:t>0</w:t>
            </w:r>
          </w:p>
        </w:tc>
        <w:tc>
          <w:tcPr>
            <w:tcW w:w="0" w:type="auto"/>
            <w:shd w:val="clear" w:color="auto" w:fill="E0E0E0"/>
          </w:tcPr>
          <w:p w14:paraId="5413E332" w14:textId="77777777" w:rsidR="0093274D" w:rsidRPr="00EA4E3A" w:rsidRDefault="0093274D" w:rsidP="00E65866">
            <w:pPr>
              <w:pStyle w:val="TAH"/>
            </w:pPr>
            <w:r w:rsidRPr="00EA4E3A">
              <w:t>1</w:t>
            </w:r>
          </w:p>
        </w:tc>
        <w:tc>
          <w:tcPr>
            <w:tcW w:w="0" w:type="auto"/>
            <w:shd w:val="clear" w:color="auto" w:fill="E0E0E0"/>
          </w:tcPr>
          <w:p w14:paraId="19FFC604" w14:textId="77777777" w:rsidR="0093274D" w:rsidRPr="00EA4E3A" w:rsidRDefault="0093274D" w:rsidP="00E65866">
            <w:pPr>
              <w:pStyle w:val="TAH"/>
            </w:pPr>
            <w:r w:rsidRPr="00EA4E3A">
              <w:t>2</w:t>
            </w:r>
          </w:p>
        </w:tc>
        <w:tc>
          <w:tcPr>
            <w:tcW w:w="0" w:type="auto"/>
            <w:shd w:val="clear" w:color="auto" w:fill="E0E0E0"/>
          </w:tcPr>
          <w:p w14:paraId="045C3A8F" w14:textId="77777777" w:rsidR="0093274D" w:rsidRPr="00EA4E3A" w:rsidRDefault="0093274D" w:rsidP="00E65866">
            <w:pPr>
              <w:pStyle w:val="TAH"/>
            </w:pPr>
            <w:r w:rsidRPr="00EA4E3A">
              <w:t>3</w:t>
            </w:r>
          </w:p>
        </w:tc>
        <w:tc>
          <w:tcPr>
            <w:tcW w:w="0" w:type="auto"/>
            <w:shd w:val="clear" w:color="auto" w:fill="E0E0E0"/>
          </w:tcPr>
          <w:p w14:paraId="613F2EC7" w14:textId="77777777" w:rsidR="0093274D" w:rsidRPr="00EA4E3A" w:rsidRDefault="0093274D" w:rsidP="00E65866">
            <w:pPr>
              <w:pStyle w:val="TAH"/>
            </w:pPr>
            <w:r w:rsidRPr="00EA4E3A">
              <w:t>4</w:t>
            </w:r>
          </w:p>
        </w:tc>
        <w:tc>
          <w:tcPr>
            <w:tcW w:w="0" w:type="auto"/>
            <w:shd w:val="clear" w:color="auto" w:fill="E0E0E0"/>
          </w:tcPr>
          <w:p w14:paraId="4FF27649" w14:textId="77777777" w:rsidR="0093274D" w:rsidRPr="00EA4E3A" w:rsidRDefault="0093274D" w:rsidP="00E65866">
            <w:pPr>
              <w:pStyle w:val="TAH"/>
            </w:pPr>
            <w:r w:rsidRPr="00EA4E3A">
              <w:t>5</w:t>
            </w:r>
          </w:p>
        </w:tc>
        <w:tc>
          <w:tcPr>
            <w:tcW w:w="0" w:type="auto"/>
            <w:shd w:val="clear" w:color="auto" w:fill="E0E0E0"/>
          </w:tcPr>
          <w:p w14:paraId="23B0C13D" w14:textId="77777777" w:rsidR="0093274D" w:rsidRPr="00EA4E3A" w:rsidRDefault="0093274D" w:rsidP="00E65866">
            <w:pPr>
              <w:pStyle w:val="TAH"/>
            </w:pPr>
            <w:r w:rsidRPr="00EA4E3A">
              <w:t>6</w:t>
            </w:r>
          </w:p>
        </w:tc>
        <w:tc>
          <w:tcPr>
            <w:tcW w:w="0" w:type="auto"/>
            <w:shd w:val="clear" w:color="auto" w:fill="E0E0E0"/>
          </w:tcPr>
          <w:p w14:paraId="4EF1F828" w14:textId="77777777" w:rsidR="0093274D" w:rsidRPr="00EA4E3A" w:rsidRDefault="0093274D" w:rsidP="00E65866">
            <w:pPr>
              <w:pStyle w:val="TAH"/>
            </w:pPr>
            <w:r w:rsidRPr="00EA4E3A">
              <w:t>7</w:t>
            </w:r>
          </w:p>
        </w:tc>
        <w:tc>
          <w:tcPr>
            <w:tcW w:w="0" w:type="auto"/>
            <w:shd w:val="clear" w:color="auto" w:fill="E0E0E0"/>
          </w:tcPr>
          <w:p w14:paraId="33C9FCCF" w14:textId="77777777" w:rsidR="0093274D" w:rsidRPr="00EA4E3A" w:rsidRDefault="0093274D" w:rsidP="00E65866">
            <w:pPr>
              <w:pStyle w:val="TAH"/>
            </w:pPr>
            <w:r w:rsidRPr="00EA4E3A">
              <w:t>8</w:t>
            </w:r>
          </w:p>
        </w:tc>
        <w:tc>
          <w:tcPr>
            <w:tcW w:w="0" w:type="auto"/>
            <w:shd w:val="clear" w:color="auto" w:fill="E0E0E0"/>
          </w:tcPr>
          <w:p w14:paraId="66F468B7" w14:textId="77777777" w:rsidR="0093274D" w:rsidRPr="00EA4E3A" w:rsidRDefault="0093274D" w:rsidP="00E65866">
            <w:pPr>
              <w:pStyle w:val="TAH"/>
            </w:pPr>
            <w:r w:rsidRPr="00EA4E3A">
              <w:t>9</w:t>
            </w:r>
          </w:p>
        </w:tc>
      </w:tr>
      <w:tr w:rsidR="0093274D" w:rsidRPr="00EA4E3A" w14:paraId="31A6F52D" w14:textId="77777777">
        <w:trPr>
          <w:jc w:val="center"/>
        </w:trPr>
        <w:tc>
          <w:tcPr>
            <w:tcW w:w="0" w:type="auto"/>
          </w:tcPr>
          <w:p w14:paraId="52B2271D" w14:textId="77777777" w:rsidR="0093274D" w:rsidRPr="00EA4E3A" w:rsidRDefault="0093274D" w:rsidP="00E65866">
            <w:pPr>
              <w:pStyle w:val="TAC"/>
            </w:pPr>
            <w:r w:rsidRPr="00EA4E3A">
              <w:t>0</w:t>
            </w:r>
          </w:p>
        </w:tc>
        <w:tc>
          <w:tcPr>
            <w:tcW w:w="0" w:type="auto"/>
          </w:tcPr>
          <w:p w14:paraId="17936C83" w14:textId="77777777" w:rsidR="0093274D" w:rsidRPr="00EA4E3A" w:rsidRDefault="0093274D" w:rsidP="00E65866">
            <w:pPr>
              <w:pStyle w:val="TAC"/>
              <w:rPr>
                <w:lang w:val="sv-SE"/>
              </w:rPr>
            </w:pPr>
            <w:r w:rsidRPr="00EA4E3A">
              <w:rPr>
                <w:lang w:val="sv-SE"/>
              </w:rPr>
              <w:t>4</w:t>
            </w:r>
          </w:p>
        </w:tc>
        <w:tc>
          <w:tcPr>
            <w:tcW w:w="0" w:type="auto"/>
          </w:tcPr>
          <w:p w14:paraId="0DB6A36D" w14:textId="77777777" w:rsidR="0093274D" w:rsidRPr="00EA4E3A" w:rsidRDefault="0093274D" w:rsidP="00E65866">
            <w:pPr>
              <w:pStyle w:val="TAC"/>
              <w:rPr>
                <w:lang w:val="sv-SE"/>
              </w:rPr>
            </w:pPr>
            <w:r w:rsidRPr="00EA4E3A">
              <w:rPr>
                <w:lang w:val="sv-SE"/>
              </w:rPr>
              <w:t>6</w:t>
            </w:r>
          </w:p>
        </w:tc>
        <w:tc>
          <w:tcPr>
            <w:tcW w:w="0" w:type="auto"/>
          </w:tcPr>
          <w:p w14:paraId="32A84B2A" w14:textId="77777777" w:rsidR="0093274D" w:rsidRPr="00EA4E3A" w:rsidRDefault="0093274D" w:rsidP="00E65866">
            <w:pPr>
              <w:pStyle w:val="TAC"/>
              <w:rPr>
                <w:lang w:val="sv-SE"/>
              </w:rPr>
            </w:pPr>
          </w:p>
        </w:tc>
        <w:tc>
          <w:tcPr>
            <w:tcW w:w="0" w:type="auto"/>
          </w:tcPr>
          <w:p w14:paraId="7D58576E" w14:textId="77777777" w:rsidR="0093274D" w:rsidRPr="00EA4E3A" w:rsidRDefault="0093274D" w:rsidP="00E65866">
            <w:pPr>
              <w:pStyle w:val="TAC"/>
              <w:rPr>
                <w:lang w:val="sv-SE"/>
              </w:rPr>
            </w:pPr>
          </w:p>
        </w:tc>
        <w:tc>
          <w:tcPr>
            <w:tcW w:w="0" w:type="auto"/>
          </w:tcPr>
          <w:p w14:paraId="411F1A9C" w14:textId="77777777" w:rsidR="0093274D" w:rsidRPr="00EA4E3A" w:rsidRDefault="0093274D" w:rsidP="00E65866">
            <w:pPr>
              <w:pStyle w:val="TAC"/>
              <w:rPr>
                <w:lang w:val="sv-SE"/>
              </w:rPr>
            </w:pPr>
          </w:p>
        </w:tc>
        <w:tc>
          <w:tcPr>
            <w:tcW w:w="0" w:type="auto"/>
          </w:tcPr>
          <w:p w14:paraId="614CB20E" w14:textId="77777777" w:rsidR="0093274D" w:rsidRPr="00EA4E3A" w:rsidRDefault="0093274D" w:rsidP="00E65866">
            <w:pPr>
              <w:pStyle w:val="TAC"/>
              <w:rPr>
                <w:lang w:val="sv-SE"/>
              </w:rPr>
            </w:pPr>
            <w:r w:rsidRPr="00EA4E3A">
              <w:rPr>
                <w:lang w:val="sv-SE"/>
              </w:rPr>
              <w:t>4</w:t>
            </w:r>
          </w:p>
        </w:tc>
        <w:tc>
          <w:tcPr>
            <w:tcW w:w="0" w:type="auto"/>
          </w:tcPr>
          <w:p w14:paraId="5657A5B1" w14:textId="77777777" w:rsidR="0093274D" w:rsidRPr="00EA4E3A" w:rsidRDefault="0093274D" w:rsidP="00E65866">
            <w:pPr>
              <w:pStyle w:val="TAC"/>
              <w:rPr>
                <w:lang w:val="sv-SE"/>
              </w:rPr>
            </w:pPr>
            <w:r w:rsidRPr="00EA4E3A">
              <w:rPr>
                <w:lang w:val="sv-SE"/>
              </w:rPr>
              <w:t>6</w:t>
            </w:r>
          </w:p>
        </w:tc>
        <w:tc>
          <w:tcPr>
            <w:tcW w:w="0" w:type="auto"/>
          </w:tcPr>
          <w:p w14:paraId="7B7C52A3" w14:textId="77777777" w:rsidR="0093274D" w:rsidRPr="00EA4E3A" w:rsidRDefault="0093274D" w:rsidP="00E65866">
            <w:pPr>
              <w:pStyle w:val="TAC"/>
              <w:rPr>
                <w:lang w:val="sv-SE"/>
              </w:rPr>
            </w:pPr>
          </w:p>
        </w:tc>
        <w:tc>
          <w:tcPr>
            <w:tcW w:w="0" w:type="auto"/>
          </w:tcPr>
          <w:p w14:paraId="6B7B2129" w14:textId="77777777" w:rsidR="0093274D" w:rsidRPr="00EA4E3A" w:rsidRDefault="0093274D" w:rsidP="00E65866">
            <w:pPr>
              <w:pStyle w:val="TAC"/>
              <w:rPr>
                <w:lang w:val="sv-SE"/>
              </w:rPr>
            </w:pPr>
          </w:p>
        </w:tc>
        <w:tc>
          <w:tcPr>
            <w:tcW w:w="0" w:type="auto"/>
          </w:tcPr>
          <w:p w14:paraId="6DB41C1A" w14:textId="77777777" w:rsidR="0093274D" w:rsidRPr="00EA4E3A" w:rsidRDefault="0093274D" w:rsidP="00E65866">
            <w:pPr>
              <w:pStyle w:val="TAC"/>
              <w:rPr>
                <w:lang w:val="sv-SE"/>
              </w:rPr>
            </w:pPr>
          </w:p>
        </w:tc>
      </w:tr>
      <w:tr w:rsidR="0093274D" w:rsidRPr="00EA4E3A" w14:paraId="1047109A" w14:textId="77777777">
        <w:trPr>
          <w:jc w:val="center"/>
        </w:trPr>
        <w:tc>
          <w:tcPr>
            <w:tcW w:w="0" w:type="auto"/>
          </w:tcPr>
          <w:p w14:paraId="6D189031" w14:textId="77777777" w:rsidR="0093274D" w:rsidRPr="00EA4E3A" w:rsidRDefault="0093274D" w:rsidP="00E65866">
            <w:pPr>
              <w:pStyle w:val="TAC"/>
            </w:pPr>
            <w:r w:rsidRPr="00EA4E3A">
              <w:t>1</w:t>
            </w:r>
          </w:p>
        </w:tc>
        <w:tc>
          <w:tcPr>
            <w:tcW w:w="0" w:type="auto"/>
          </w:tcPr>
          <w:p w14:paraId="6260A7A0" w14:textId="77777777" w:rsidR="0093274D" w:rsidRPr="00EA4E3A" w:rsidRDefault="0093274D" w:rsidP="00E65866">
            <w:pPr>
              <w:pStyle w:val="TAC"/>
              <w:rPr>
                <w:lang w:val="sv-SE"/>
              </w:rPr>
            </w:pPr>
          </w:p>
        </w:tc>
        <w:tc>
          <w:tcPr>
            <w:tcW w:w="0" w:type="auto"/>
          </w:tcPr>
          <w:p w14:paraId="310BA0D5" w14:textId="77777777" w:rsidR="0093274D" w:rsidRPr="00EA4E3A" w:rsidRDefault="0093274D" w:rsidP="00E65866">
            <w:pPr>
              <w:pStyle w:val="TAC"/>
              <w:rPr>
                <w:lang w:val="sv-SE"/>
              </w:rPr>
            </w:pPr>
            <w:r w:rsidRPr="00EA4E3A">
              <w:rPr>
                <w:lang w:val="sv-SE"/>
              </w:rPr>
              <w:t>6</w:t>
            </w:r>
          </w:p>
        </w:tc>
        <w:tc>
          <w:tcPr>
            <w:tcW w:w="0" w:type="auto"/>
          </w:tcPr>
          <w:p w14:paraId="2625E0F3" w14:textId="77777777" w:rsidR="0093274D" w:rsidRPr="00EA4E3A" w:rsidRDefault="0093274D" w:rsidP="00E65866">
            <w:pPr>
              <w:pStyle w:val="TAC"/>
              <w:rPr>
                <w:lang w:val="sv-SE"/>
              </w:rPr>
            </w:pPr>
          </w:p>
        </w:tc>
        <w:tc>
          <w:tcPr>
            <w:tcW w:w="0" w:type="auto"/>
          </w:tcPr>
          <w:p w14:paraId="16338E64" w14:textId="77777777" w:rsidR="0093274D" w:rsidRPr="00EA4E3A" w:rsidRDefault="0093274D" w:rsidP="00E65866">
            <w:pPr>
              <w:pStyle w:val="TAC"/>
              <w:rPr>
                <w:lang w:val="sv-SE"/>
              </w:rPr>
            </w:pPr>
          </w:p>
        </w:tc>
        <w:tc>
          <w:tcPr>
            <w:tcW w:w="0" w:type="auto"/>
          </w:tcPr>
          <w:p w14:paraId="52EA4A13" w14:textId="77777777" w:rsidR="0093274D" w:rsidRPr="00EA4E3A" w:rsidRDefault="0093274D" w:rsidP="00E65866">
            <w:pPr>
              <w:pStyle w:val="TAC"/>
              <w:rPr>
                <w:lang w:val="sv-SE"/>
              </w:rPr>
            </w:pPr>
            <w:r w:rsidRPr="00EA4E3A">
              <w:rPr>
                <w:lang w:val="sv-SE"/>
              </w:rPr>
              <w:t>4</w:t>
            </w:r>
          </w:p>
        </w:tc>
        <w:tc>
          <w:tcPr>
            <w:tcW w:w="0" w:type="auto"/>
          </w:tcPr>
          <w:p w14:paraId="01289A24" w14:textId="77777777" w:rsidR="0093274D" w:rsidRPr="00EA4E3A" w:rsidRDefault="0093274D" w:rsidP="00E65866">
            <w:pPr>
              <w:pStyle w:val="TAC"/>
              <w:rPr>
                <w:lang w:val="sv-SE"/>
              </w:rPr>
            </w:pPr>
          </w:p>
        </w:tc>
        <w:tc>
          <w:tcPr>
            <w:tcW w:w="0" w:type="auto"/>
          </w:tcPr>
          <w:p w14:paraId="0DAE0563" w14:textId="77777777" w:rsidR="0093274D" w:rsidRPr="00EA4E3A" w:rsidRDefault="0093274D" w:rsidP="00E65866">
            <w:pPr>
              <w:pStyle w:val="TAC"/>
              <w:rPr>
                <w:lang w:val="sv-SE"/>
              </w:rPr>
            </w:pPr>
            <w:r w:rsidRPr="00EA4E3A">
              <w:rPr>
                <w:lang w:val="sv-SE"/>
              </w:rPr>
              <w:t>6</w:t>
            </w:r>
          </w:p>
        </w:tc>
        <w:tc>
          <w:tcPr>
            <w:tcW w:w="0" w:type="auto"/>
          </w:tcPr>
          <w:p w14:paraId="6811642E" w14:textId="77777777" w:rsidR="0093274D" w:rsidRPr="00EA4E3A" w:rsidRDefault="0093274D" w:rsidP="00E65866">
            <w:pPr>
              <w:pStyle w:val="TAC"/>
              <w:rPr>
                <w:lang w:val="sv-SE"/>
              </w:rPr>
            </w:pPr>
          </w:p>
        </w:tc>
        <w:tc>
          <w:tcPr>
            <w:tcW w:w="0" w:type="auto"/>
          </w:tcPr>
          <w:p w14:paraId="7E3D2D69" w14:textId="77777777" w:rsidR="0093274D" w:rsidRPr="00EA4E3A" w:rsidRDefault="0093274D" w:rsidP="00E65866">
            <w:pPr>
              <w:pStyle w:val="TAC"/>
              <w:rPr>
                <w:lang w:val="sv-SE"/>
              </w:rPr>
            </w:pPr>
          </w:p>
        </w:tc>
        <w:tc>
          <w:tcPr>
            <w:tcW w:w="0" w:type="auto"/>
          </w:tcPr>
          <w:p w14:paraId="0C03FE7F" w14:textId="77777777" w:rsidR="0093274D" w:rsidRPr="00EA4E3A" w:rsidRDefault="0093274D" w:rsidP="00E65866">
            <w:pPr>
              <w:pStyle w:val="TAC"/>
              <w:rPr>
                <w:lang w:val="sv-SE"/>
              </w:rPr>
            </w:pPr>
            <w:r w:rsidRPr="00EA4E3A">
              <w:rPr>
                <w:lang w:val="sv-SE"/>
              </w:rPr>
              <w:t>4</w:t>
            </w:r>
          </w:p>
        </w:tc>
      </w:tr>
      <w:tr w:rsidR="0093274D" w:rsidRPr="00EA4E3A" w14:paraId="36A377AE" w14:textId="77777777">
        <w:trPr>
          <w:jc w:val="center"/>
        </w:trPr>
        <w:tc>
          <w:tcPr>
            <w:tcW w:w="0" w:type="auto"/>
          </w:tcPr>
          <w:p w14:paraId="11549BD8" w14:textId="77777777" w:rsidR="0093274D" w:rsidRPr="00EA4E3A" w:rsidRDefault="0093274D" w:rsidP="00E65866">
            <w:pPr>
              <w:pStyle w:val="TAC"/>
            </w:pPr>
            <w:r w:rsidRPr="00EA4E3A">
              <w:t>2</w:t>
            </w:r>
          </w:p>
        </w:tc>
        <w:tc>
          <w:tcPr>
            <w:tcW w:w="0" w:type="auto"/>
          </w:tcPr>
          <w:p w14:paraId="75EB7446" w14:textId="77777777" w:rsidR="0093274D" w:rsidRPr="00EA4E3A" w:rsidRDefault="0093274D" w:rsidP="00E65866">
            <w:pPr>
              <w:pStyle w:val="TAC"/>
              <w:rPr>
                <w:lang w:val="sv-SE"/>
              </w:rPr>
            </w:pPr>
          </w:p>
        </w:tc>
        <w:tc>
          <w:tcPr>
            <w:tcW w:w="0" w:type="auto"/>
          </w:tcPr>
          <w:p w14:paraId="64D89438" w14:textId="77777777" w:rsidR="0093274D" w:rsidRPr="00EA4E3A" w:rsidRDefault="0093274D" w:rsidP="00E65866">
            <w:pPr>
              <w:pStyle w:val="TAC"/>
              <w:rPr>
                <w:lang w:val="sv-SE"/>
              </w:rPr>
            </w:pPr>
          </w:p>
        </w:tc>
        <w:tc>
          <w:tcPr>
            <w:tcW w:w="0" w:type="auto"/>
          </w:tcPr>
          <w:p w14:paraId="63BB0CAC" w14:textId="77777777" w:rsidR="0093274D" w:rsidRPr="00EA4E3A" w:rsidRDefault="0093274D" w:rsidP="00E65866">
            <w:pPr>
              <w:pStyle w:val="TAC"/>
              <w:rPr>
                <w:lang w:val="sv-SE"/>
              </w:rPr>
            </w:pPr>
          </w:p>
        </w:tc>
        <w:tc>
          <w:tcPr>
            <w:tcW w:w="0" w:type="auto"/>
          </w:tcPr>
          <w:p w14:paraId="19E204A5" w14:textId="77777777" w:rsidR="0093274D" w:rsidRPr="00EA4E3A" w:rsidRDefault="0093274D" w:rsidP="00E65866">
            <w:pPr>
              <w:pStyle w:val="TAC"/>
              <w:rPr>
                <w:lang w:val="sv-SE"/>
              </w:rPr>
            </w:pPr>
            <w:r w:rsidRPr="00EA4E3A">
              <w:rPr>
                <w:lang w:val="sv-SE"/>
              </w:rPr>
              <w:t>4</w:t>
            </w:r>
          </w:p>
        </w:tc>
        <w:tc>
          <w:tcPr>
            <w:tcW w:w="0" w:type="auto"/>
          </w:tcPr>
          <w:p w14:paraId="0ED8DF79" w14:textId="77777777" w:rsidR="0093274D" w:rsidRPr="00EA4E3A" w:rsidRDefault="0093274D" w:rsidP="00E65866">
            <w:pPr>
              <w:pStyle w:val="TAC"/>
              <w:rPr>
                <w:lang w:val="sv-SE"/>
              </w:rPr>
            </w:pPr>
          </w:p>
        </w:tc>
        <w:tc>
          <w:tcPr>
            <w:tcW w:w="0" w:type="auto"/>
          </w:tcPr>
          <w:p w14:paraId="3101DAE8" w14:textId="77777777" w:rsidR="0093274D" w:rsidRPr="00EA4E3A" w:rsidRDefault="0093274D" w:rsidP="00E65866">
            <w:pPr>
              <w:pStyle w:val="TAC"/>
              <w:rPr>
                <w:lang w:val="sv-SE"/>
              </w:rPr>
            </w:pPr>
          </w:p>
        </w:tc>
        <w:tc>
          <w:tcPr>
            <w:tcW w:w="0" w:type="auto"/>
          </w:tcPr>
          <w:p w14:paraId="2F37C7BB" w14:textId="77777777" w:rsidR="0093274D" w:rsidRPr="00EA4E3A" w:rsidRDefault="0093274D" w:rsidP="00E65866">
            <w:pPr>
              <w:pStyle w:val="TAC"/>
              <w:rPr>
                <w:lang w:val="sv-SE"/>
              </w:rPr>
            </w:pPr>
          </w:p>
        </w:tc>
        <w:tc>
          <w:tcPr>
            <w:tcW w:w="0" w:type="auto"/>
          </w:tcPr>
          <w:p w14:paraId="09F6156C" w14:textId="77777777" w:rsidR="0093274D" w:rsidRPr="00EA4E3A" w:rsidRDefault="0093274D" w:rsidP="00E65866">
            <w:pPr>
              <w:pStyle w:val="TAC"/>
              <w:rPr>
                <w:lang w:val="sv-SE"/>
              </w:rPr>
            </w:pPr>
          </w:p>
        </w:tc>
        <w:tc>
          <w:tcPr>
            <w:tcW w:w="0" w:type="auto"/>
          </w:tcPr>
          <w:p w14:paraId="40A08476" w14:textId="77777777" w:rsidR="0093274D" w:rsidRPr="00EA4E3A" w:rsidRDefault="0093274D" w:rsidP="00E65866">
            <w:pPr>
              <w:pStyle w:val="TAC"/>
              <w:rPr>
                <w:lang w:val="sv-SE"/>
              </w:rPr>
            </w:pPr>
            <w:r w:rsidRPr="00EA4E3A">
              <w:rPr>
                <w:lang w:val="sv-SE"/>
              </w:rPr>
              <w:t>4</w:t>
            </w:r>
          </w:p>
        </w:tc>
        <w:tc>
          <w:tcPr>
            <w:tcW w:w="0" w:type="auto"/>
          </w:tcPr>
          <w:p w14:paraId="69066D7E" w14:textId="77777777" w:rsidR="0093274D" w:rsidRPr="00EA4E3A" w:rsidRDefault="0093274D" w:rsidP="00E65866">
            <w:pPr>
              <w:pStyle w:val="TAC"/>
              <w:rPr>
                <w:lang w:val="sv-SE"/>
              </w:rPr>
            </w:pPr>
          </w:p>
        </w:tc>
      </w:tr>
      <w:tr w:rsidR="0093274D" w:rsidRPr="00EA4E3A" w14:paraId="288409DD" w14:textId="77777777">
        <w:trPr>
          <w:jc w:val="center"/>
        </w:trPr>
        <w:tc>
          <w:tcPr>
            <w:tcW w:w="0" w:type="auto"/>
          </w:tcPr>
          <w:p w14:paraId="3833202F" w14:textId="77777777" w:rsidR="0093274D" w:rsidRPr="00EA4E3A" w:rsidRDefault="0093274D" w:rsidP="00E65866">
            <w:pPr>
              <w:pStyle w:val="TAC"/>
            </w:pPr>
            <w:r w:rsidRPr="00EA4E3A">
              <w:t>3</w:t>
            </w:r>
          </w:p>
        </w:tc>
        <w:tc>
          <w:tcPr>
            <w:tcW w:w="0" w:type="auto"/>
          </w:tcPr>
          <w:p w14:paraId="1C6679FA" w14:textId="77777777" w:rsidR="0093274D" w:rsidRPr="00EA4E3A" w:rsidRDefault="0093274D" w:rsidP="00E65866">
            <w:pPr>
              <w:pStyle w:val="TAC"/>
            </w:pPr>
            <w:r w:rsidRPr="00EA4E3A">
              <w:t>4</w:t>
            </w:r>
          </w:p>
        </w:tc>
        <w:tc>
          <w:tcPr>
            <w:tcW w:w="0" w:type="auto"/>
          </w:tcPr>
          <w:p w14:paraId="22622990" w14:textId="77777777" w:rsidR="0093274D" w:rsidRPr="00EA4E3A" w:rsidRDefault="0093274D" w:rsidP="00E65866">
            <w:pPr>
              <w:pStyle w:val="TAC"/>
            </w:pPr>
          </w:p>
        </w:tc>
        <w:tc>
          <w:tcPr>
            <w:tcW w:w="0" w:type="auto"/>
          </w:tcPr>
          <w:p w14:paraId="2AE14691" w14:textId="77777777" w:rsidR="0093274D" w:rsidRPr="00EA4E3A" w:rsidRDefault="0093274D" w:rsidP="00E65866">
            <w:pPr>
              <w:pStyle w:val="TAC"/>
            </w:pPr>
          </w:p>
        </w:tc>
        <w:tc>
          <w:tcPr>
            <w:tcW w:w="0" w:type="auto"/>
          </w:tcPr>
          <w:p w14:paraId="1F5CE692" w14:textId="77777777" w:rsidR="0093274D" w:rsidRPr="00EA4E3A" w:rsidRDefault="0093274D" w:rsidP="00E65866">
            <w:pPr>
              <w:pStyle w:val="TAC"/>
            </w:pPr>
          </w:p>
        </w:tc>
        <w:tc>
          <w:tcPr>
            <w:tcW w:w="0" w:type="auto"/>
          </w:tcPr>
          <w:p w14:paraId="4A0623DD" w14:textId="77777777" w:rsidR="0093274D" w:rsidRPr="00EA4E3A" w:rsidRDefault="0093274D" w:rsidP="00E65866">
            <w:pPr>
              <w:pStyle w:val="TAC"/>
            </w:pPr>
          </w:p>
        </w:tc>
        <w:tc>
          <w:tcPr>
            <w:tcW w:w="0" w:type="auto"/>
          </w:tcPr>
          <w:p w14:paraId="689AB14C" w14:textId="77777777" w:rsidR="0093274D" w:rsidRPr="00EA4E3A" w:rsidRDefault="0093274D" w:rsidP="00E65866">
            <w:pPr>
              <w:pStyle w:val="TAC"/>
            </w:pPr>
          </w:p>
        </w:tc>
        <w:tc>
          <w:tcPr>
            <w:tcW w:w="0" w:type="auto"/>
          </w:tcPr>
          <w:p w14:paraId="11908C8D" w14:textId="77777777" w:rsidR="0093274D" w:rsidRPr="00EA4E3A" w:rsidRDefault="0093274D" w:rsidP="00E65866">
            <w:pPr>
              <w:pStyle w:val="TAC"/>
            </w:pPr>
          </w:p>
        </w:tc>
        <w:tc>
          <w:tcPr>
            <w:tcW w:w="0" w:type="auto"/>
          </w:tcPr>
          <w:p w14:paraId="716CABD3" w14:textId="77777777" w:rsidR="0093274D" w:rsidRPr="00EA4E3A" w:rsidRDefault="0093274D" w:rsidP="00E65866">
            <w:pPr>
              <w:pStyle w:val="TAC"/>
            </w:pPr>
          </w:p>
        </w:tc>
        <w:tc>
          <w:tcPr>
            <w:tcW w:w="0" w:type="auto"/>
          </w:tcPr>
          <w:p w14:paraId="7108BD1A" w14:textId="77777777" w:rsidR="0093274D" w:rsidRPr="00EA4E3A" w:rsidRDefault="0093274D" w:rsidP="00E65866">
            <w:pPr>
              <w:pStyle w:val="TAC"/>
            </w:pPr>
            <w:r w:rsidRPr="00EA4E3A">
              <w:t>4</w:t>
            </w:r>
          </w:p>
        </w:tc>
        <w:tc>
          <w:tcPr>
            <w:tcW w:w="0" w:type="auto"/>
          </w:tcPr>
          <w:p w14:paraId="774B8D98" w14:textId="77777777" w:rsidR="0093274D" w:rsidRPr="00EA4E3A" w:rsidRDefault="0093274D" w:rsidP="00E65866">
            <w:pPr>
              <w:pStyle w:val="TAC"/>
            </w:pPr>
            <w:r w:rsidRPr="00EA4E3A">
              <w:t>4</w:t>
            </w:r>
          </w:p>
        </w:tc>
      </w:tr>
      <w:tr w:rsidR="0093274D" w:rsidRPr="00EA4E3A" w14:paraId="22AD6E56" w14:textId="77777777">
        <w:trPr>
          <w:jc w:val="center"/>
        </w:trPr>
        <w:tc>
          <w:tcPr>
            <w:tcW w:w="0" w:type="auto"/>
          </w:tcPr>
          <w:p w14:paraId="6C7B30AF" w14:textId="77777777" w:rsidR="0093274D" w:rsidRPr="00EA4E3A" w:rsidRDefault="0093274D" w:rsidP="00E65866">
            <w:pPr>
              <w:pStyle w:val="TAC"/>
            </w:pPr>
            <w:r w:rsidRPr="00EA4E3A">
              <w:t>4</w:t>
            </w:r>
          </w:p>
        </w:tc>
        <w:tc>
          <w:tcPr>
            <w:tcW w:w="0" w:type="auto"/>
          </w:tcPr>
          <w:p w14:paraId="4D079BC4" w14:textId="77777777" w:rsidR="0093274D" w:rsidRPr="00EA4E3A" w:rsidRDefault="0093274D" w:rsidP="00E65866">
            <w:pPr>
              <w:pStyle w:val="TAC"/>
            </w:pPr>
          </w:p>
        </w:tc>
        <w:tc>
          <w:tcPr>
            <w:tcW w:w="0" w:type="auto"/>
          </w:tcPr>
          <w:p w14:paraId="37EF8126" w14:textId="77777777" w:rsidR="0093274D" w:rsidRPr="00EA4E3A" w:rsidRDefault="0093274D" w:rsidP="00E65866">
            <w:pPr>
              <w:pStyle w:val="TAC"/>
            </w:pPr>
          </w:p>
        </w:tc>
        <w:tc>
          <w:tcPr>
            <w:tcW w:w="0" w:type="auto"/>
          </w:tcPr>
          <w:p w14:paraId="7A3A6B90" w14:textId="77777777" w:rsidR="0093274D" w:rsidRPr="00EA4E3A" w:rsidRDefault="0093274D" w:rsidP="00E65866">
            <w:pPr>
              <w:pStyle w:val="TAC"/>
            </w:pPr>
          </w:p>
        </w:tc>
        <w:tc>
          <w:tcPr>
            <w:tcW w:w="0" w:type="auto"/>
          </w:tcPr>
          <w:p w14:paraId="2E3D6E92" w14:textId="77777777" w:rsidR="0093274D" w:rsidRPr="00EA4E3A" w:rsidRDefault="0093274D" w:rsidP="00E65866">
            <w:pPr>
              <w:pStyle w:val="TAC"/>
            </w:pPr>
          </w:p>
        </w:tc>
        <w:tc>
          <w:tcPr>
            <w:tcW w:w="0" w:type="auto"/>
          </w:tcPr>
          <w:p w14:paraId="05C7A93D" w14:textId="77777777" w:rsidR="0093274D" w:rsidRPr="00EA4E3A" w:rsidRDefault="0093274D" w:rsidP="00E65866">
            <w:pPr>
              <w:pStyle w:val="TAC"/>
            </w:pPr>
          </w:p>
        </w:tc>
        <w:tc>
          <w:tcPr>
            <w:tcW w:w="0" w:type="auto"/>
          </w:tcPr>
          <w:p w14:paraId="57B4469A" w14:textId="77777777" w:rsidR="0093274D" w:rsidRPr="00EA4E3A" w:rsidRDefault="0093274D" w:rsidP="00E65866">
            <w:pPr>
              <w:pStyle w:val="TAC"/>
            </w:pPr>
          </w:p>
        </w:tc>
        <w:tc>
          <w:tcPr>
            <w:tcW w:w="0" w:type="auto"/>
          </w:tcPr>
          <w:p w14:paraId="3A0559B0" w14:textId="77777777" w:rsidR="0093274D" w:rsidRPr="00EA4E3A" w:rsidRDefault="0093274D" w:rsidP="00E65866">
            <w:pPr>
              <w:pStyle w:val="TAC"/>
            </w:pPr>
          </w:p>
        </w:tc>
        <w:tc>
          <w:tcPr>
            <w:tcW w:w="0" w:type="auto"/>
          </w:tcPr>
          <w:p w14:paraId="7A4E834F" w14:textId="77777777" w:rsidR="0093274D" w:rsidRPr="00EA4E3A" w:rsidRDefault="0093274D" w:rsidP="00E65866">
            <w:pPr>
              <w:pStyle w:val="TAC"/>
            </w:pPr>
          </w:p>
        </w:tc>
        <w:tc>
          <w:tcPr>
            <w:tcW w:w="0" w:type="auto"/>
          </w:tcPr>
          <w:p w14:paraId="31106DC1" w14:textId="77777777" w:rsidR="0093274D" w:rsidRPr="00EA4E3A" w:rsidRDefault="0093274D" w:rsidP="00E65866">
            <w:pPr>
              <w:pStyle w:val="TAC"/>
            </w:pPr>
            <w:r w:rsidRPr="00EA4E3A">
              <w:t>4</w:t>
            </w:r>
          </w:p>
        </w:tc>
        <w:tc>
          <w:tcPr>
            <w:tcW w:w="0" w:type="auto"/>
          </w:tcPr>
          <w:p w14:paraId="5E4F48EC" w14:textId="77777777" w:rsidR="0093274D" w:rsidRPr="00EA4E3A" w:rsidRDefault="0093274D" w:rsidP="00E65866">
            <w:pPr>
              <w:pStyle w:val="TAC"/>
            </w:pPr>
            <w:r w:rsidRPr="00EA4E3A">
              <w:t>4</w:t>
            </w:r>
          </w:p>
        </w:tc>
      </w:tr>
      <w:tr w:rsidR="0093274D" w:rsidRPr="00EA4E3A" w14:paraId="381D82E8" w14:textId="77777777">
        <w:trPr>
          <w:jc w:val="center"/>
        </w:trPr>
        <w:tc>
          <w:tcPr>
            <w:tcW w:w="0" w:type="auto"/>
          </w:tcPr>
          <w:p w14:paraId="726EA298" w14:textId="77777777" w:rsidR="0093274D" w:rsidRPr="00EA4E3A" w:rsidRDefault="0093274D" w:rsidP="00E65866">
            <w:pPr>
              <w:pStyle w:val="TAC"/>
            </w:pPr>
            <w:r w:rsidRPr="00EA4E3A">
              <w:t>5</w:t>
            </w:r>
          </w:p>
        </w:tc>
        <w:tc>
          <w:tcPr>
            <w:tcW w:w="0" w:type="auto"/>
          </w:tcPr>
          <w:p w14:paraId="19609AC1" w14:textId="77777777" w:rsidR="0093274D" w:rsidRPr="00EA4E3A" w:rsidRDefault="0093274D" w:rsidP="00E65866">
            <w:pPr>
              <w:pStyle w:val="TAC"/>
            </w:pPr>
          </w:p>
        </w:tc>
        <w:tc>
          <w:tcPr>
            <w:tcW w:w="0" w:type="auto"/>
          </w:tcPr>
          <w:p w14:paraId="2A1DA991" w14:textId="77777777" w:rsidR="0093274D" w:rsidRPr="00EA4E3A" w:rsidRDefault="0093274D" w:rsidP="00E65866">
            <w:pPr>
              <w:pStyle w:val="TAC"/>
            </w:pPr>
          </w:p>
        </w:tc>
        <w:tc>
          <w:tcPr>
            <w:tcW w:w="0" w:type="auto"/>
          </w:tcPr>
          <w:p w14:paraId="4EFEF624" w14:textId="77777777" w:rsidR="0093274D" w:rsidRPr="00EA4E3A" w:rsidRDefault="0093274D" w:rsidP="00E65866">
            <w:pPr>
              <w:pStyle w:val="TAC"/>
            </w:pPr>
          </w:p>
        </w:tc>
        <w:tc>
          <w:tcPr>
            <w:tcW w:w="0" w:type="auto"/>
          </w:tcPr>
          <w:p w14:paraId="2635B472" w14:textId="77777777" w:rsidR="0093274D" w:rsidRPr="00EA4E3A" w:rsidRDefault="0093274D" w:rsidP="00E65866">
            <w:pPr>
              <w:pStyle w:val="TAC"/>
            </w:pPr>
          </w:p>
        </w:tc>
        <w:tc>
          <w:tcPr>
            <w:tcW w:w="0" w:type="auto"/>
          </w:tcPr>
          <w:p w14:paraId="75584C6F" w14:textId="77777777" w:rsidR="0093274D" w:rsidRPr="00EA4E3A" w:rsidRDefault="0093274D" w:rsidP="00E65866">
            <w:pPr>
              <w:pStyle w:val="TAC"/>
            </w:pPr>
          </w:p>
        </w:tc>
        <w:tc>
          <w:tcPr>
            <w:tcW w:w="0" w:type="auto"/>
          </w:tcPr>
          <w:p w14:paraId="5779220D" w14:textId="77777777" w:rsidR="0093274D" w:rsidRPr="00EA4E3A" w:rsidRDefault="0093274D" w:rsidP="00E65866">
            <w:pPr>
              <w:pStyle w:val="TAC"/>
            </w:pPr>
          </w:p>
        </w:tc>
        <w:tc>
          <w:tcPr>
            <w:tcW w:w="0" w:type="auto"/>
          </w:tcPr>
          <w:p w14:paraId="5D1C43EF" w14:textId="77777777" w:rsidR="0093274D" w:rsidRPr="00EA4E3A" w:rsidRDefault="0093274D" w:rsidP="00E65866">
            <w:pPr>
              <w:pStyle w:val="TAC"/>
            </w:pPr>
          </w:p>
        </w:tc>
        <w:tc>
          <w:tcPr>
            <w:tcW w:w="0" w:type="auto"/>
          </w:tcPr>
          <w:p w14:paraId="2067014A" w14:textId="77777777" w:rsidR="0093274D" w:rsidRPr="00EA4E3A" w:rsidRDefault="0093274D" w:rsidP="00E65866">
            <w:pPr>
              <w:pStyle w:val="TAC"/>
            </w:pPr>
          </w:p>
        </w:tc>
        <w:tc>
          <w:tcPr>
            <w:tcW w:w="0" w:type="auto"/>
          </w:tcPr>
          <w:p w14:paraId="2AA94914" w14:textId="77777777" w:rsidR="0093274D" w:rsidRPr="00EA4E3A" w:rsidRDefault="0093274D" w:rsidP="00E65866">
            <w:pPr>
              <w:pStyle w:val="TAC"/>
            </w:pPr>
            <w:r w:rsidRPr="00EA4E3A">
              <w:t>4</w:t>
            </w:r>
          </w:p>
        </w:tc>
        <w:tc>
          <w:tcPr>
            <w:tcW w:w="0" w:type="auto"/>
          </w:tcPr>
          <w:p w14:paraId="3B654BE6" w14:textId="77777777" w:rsidR="0093274D" w:rsidRPr="00EA4E3A" w:rsidRDefault="0093274D" w:rsidP="00E65866">
            <w:pPr>
              <w:pStyle w:val="TAC"/>
            </w:pPr>
          </w:p>
        </w:tc>
      </w:tr>
      <w:tr w:rsidR="0093274D" w:rsidRPr="00EA4E3A" w14:paraId="4316116D" w14:textId="77777777">
        <w:trPr>
          <w:jc w:val="center"/>
        </w:trPr>
        <w:tc>
          <w:tcPr>
            <w:tcW w:w="0" w:type="auto"/>
          </w:tcPr>
          <w:p w14:paraId="5F33DBA4" w14:textId="77777777" w:rsidR="0093274D" w:rsidRPr="00EA4E3A" w:rsidRDefault="0093274D" w:rsidP="00E65866">
            <w:pPr>
              <w:pStyle w:val="TAC"/>
            </w:pPr>
            <w:r w:rsidRPr="00EA4E3A">
              <w:t>6</w:t>
            </w:r>
          </w:p>
        </w:tc>
        <w:tc>
          <w:tcPr>
            <w:tcW w:w="0" w:type="auto"/>
          </w:tcPr>
          <w:p w14:paraId="637E08DA" w14:textId="77777777" w:rsidR="0093274D" w:rsidRPr="00EA4E3A" w:rsidRDefault="0093274D" w:rsidP="00E65866">
            <w:pPr>
              <w:pStyle w:val="TAC"/>
            </w:pPr>
            <w:r w:rsidRPr="00EA4E3A">
              <w:t>7</w:t>
            </w:r>
          </w:p>
        </w:tc>
        <w:tc>
          <w:tcPr>
            <w:tcW w:w="0" w:type="auto"/>
          </w:tcPr>
          <w:p w14:paraId="75269112" w14:textId="77777777" w:rsidR="0093274D" w:rsidRPr="00EA4E3A" w:rsidRDefault="0093274D" w:rsidP="00E65866">
            <w:pPr>
              <w:pStyle w:val="TAC"/>
            </w:pPr>
            <w:r w:rsidRPr="00EA4E3A">
              <w:t>7</w:t>
            </w:r>
          </w:p>
        </w:tc>
        <w:tc>
          <w:tcPr>
            <w:tcW w:w="0" w:type="auto"/>
          </w:tcPr>
          <w:p w14:paraId="639865BC" w14:textId="77777777" w:rsidR="0093274D" w:rsidRPr="00EA4E3A" w:rsidRDefault="0093274D" w:rsidP="00E65866">
            <w:pPr>
              <w:pStyle w:val="TAC"/>
            </w:pPr>
          </w:p>
        </w:tc>
        <w:tc>
          <w:tcPr>
            <w:tcW w:w="0" w:type="auto"/>
          </w:tcPr>
          <w:p w14:paraId="6883C36C" w14:textId="77777777" w:rsidR="0093274D" w:rsidRPr="00EA4E3A" w:rsidRDefault="0093274D" w:rsidP="00E65866">
            <w:pPr>
              <w:pStyle w:val="TAC"/>
            </w:pPr>
          </w:p>
        </w:tc>
        <w:tc>
          <w:tcPr>
            <w:tcW w:w="0" w:type="auto"/>
          </w:tcPr>
          <w:p w14:paraId="21ECF62E" w14:textId="77777777" w:rsidR="0093274D" w:rsidRPr="00EA4E3A" w:rsidRDefault="0093274D" w:rsidP="00E65866">
            <w:pPr>
              <w:pStyle w:val="TAC"/>
            </w:pPr>
          </w:p>
        </w:tc>
        <w:tc>
          <w:tcPr>
            <w:tcW w:w="0" w:type="auto"/>
          </w:tcPr>
          <w:p w14:paraId="1AAD046D" w14:textId="77777777" w:rsidR="0093274D" w:rsidRPr="00EA4E3A" w:rsidRDefault="0093274D" w:rsidP="00E65866">
            <w:pPr>
              <w:pStyle w:val="TAC"/>
            </w:pPr>
            <w:r w:rsidRPr="00EA4E3A">
              <w:t>7</w:t>
            </w:r>
          </w:p>
        </w:tc>
        <w:tc>
          <w:tcPr>
            <w:tcW w:w="0" w:type="auto"/>
          </w:tcPr>
          <w:p w14:paraId="7A8F8889" w14:textId="77777777" w:rsidR="0093274D" w:rsidRPr="00EA4E3A" w:rsidRDefault="0093274D" w:rsidP="00E65866">
            <w:pPr>
              <w:pStyle w:val="TAC"/>
            </w:pPr>
            <w:r w:rsidRPr="00EA4E3A">
              <w:t>7</w:t>
            </w:r>
          </w:p>
        </w:tc>
        <w:tc>
          <w:tcPr>
            <w:tcW w:w="0" w:type="auto"/>
          </w:tcPr>
          <w:p w14:paraId="6F75DFC9" w14:textId="77777777" w:rsidR="0093274D" w:rsidRPr="00EA4E3A" w:rsidRDefault="0093274D" w:rsidP="00E65866">
            <w:pPr>
              <w:pStyle w:val="TAC"/>
            </w:pPr>
          </w:p>
        </w:tc>
        <w:tc>
          <w:tcPr>
            <w:tcW w:w="0" w:type="auto"/>
          </w:tcPr>
          <w:p w14:paraId="18171124" w14:textId="77777777" w:rsidR="0093274D" w:rsidRPr="00EA4E3A" w:rsidRDefault="0093274D" w:rsidP="00E65866">
            <w:pPr>
              <w:pStyle w:val="TAC"/>
            </w:pPr>
          </w:p>
        </w:tc>
        <w:tc>
          <w:tcPr>
            <w:tcW w:w="0" w:type="auto"/>
          </w:tcPr>
          <w:p w14:paraId="47F953F1" w14:textId="77777777" w:rsidR="0093274D" w:rsidRPr="00EA4E3A" w:rsidRDefault="0093274D" w:rsidP="00E65866">
            <w:pPr>
              <w:pStyle w:val="TAC"/>
            </w:pPr>
            <w:r w:rsidRPr="00EA4E3A">
              <w:t>5</w:t>
            </w:r>
          </w:p>
        </w:tc>
      </w:tr>
    </w:tbl>
    <w:p w14:paraId="40A76A60" w14:textId="77777777" w:rsidR="0093274D" w:rsidRPr="00EA4E3A" w:rsidRDefault="0093274D" w:rsidP="00E65866">
      <w:pPr>
        <w:rPr>
          <w:lang w:val="en-US"/>
        </w:rPr>
      </w:pPr>
    </w:p>
    <w:p w14:paraId="71A8AE4D" w14:textId="77777777" w:rsidR="00E65866" w:rsidRPr="00EA4E3A" w:rsidRDefault="00E65866" w:rsidP="00E65866">
      <w:pPr>
        <w:rPr>
          <w:lang w:val="en-US"/>
        </w:rPr>
      </w:pPr>
    </w:p>
    <w:p w14:paraId="6F33C079" w14:textId="77777777"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14:paraId="6CE4AF0D" w14:textId="77777777">
        <w:trPr>
          <w:cantSplit/>
          <w:jc w:val="center"/>
        </w:trPr>
        <w:tc>
          <w:tcPr>
            <w:tcW w:w="0" w:type="auto"/>
            <w:vMerge w:val="restart"/>
            <w:shd w:val="clear" w:color="auto" w:fill="E0E0E0"/>
          </w:tcPr>
          <w:p w14:paraId="2F6BCF94" w14:textId="77777777" w:rsidR="0093274D" w:rsidRPr="00EA4E3A" w:rsidRDefault="0093274D" w:rsidP="00E65866">
            <w:pPr>
              <w:pStyle w:val="TAH"/>
            </w:pPr>
            <w:r w:rsidRPr="00EA4E3A">
              <w:t>TDD UL/DL</w:t>
            </w:r>
            <w:r w:rsidRPr="00EA4E3A">
              <w:br/>
              <w:t>Configuration</w:t>
            </w:r>
          </w:p>
        </w:tc>
        <w:tc>
          <w:tcPr>
            <w:tcW w:w="0" w:type="auto"/>
            <w:gridSpan w:val="10"/>
            <w:shd w:val="clear" w:color="auto" w:fill="E0E0E0"/>
          </w:tcPr>
          <w:p w14:paraId="560730B7" w14:textId="77777777" w:rsidR="0093274D" w:rsidRPr="00EA4E3A" w:rsidRDefault="0093274D" w:rsidP="00E65866">
            <w:pPr>
              <w:pStyle w:val="TAH"/>
              <w:rPr>
                <w:i/>
                <w:iCs/>
              </w:rPr>
            </w:pPr>
            <w:r w:rsidRPr="00EA4E3A">
              <w:t xml:space="preserve">subframe number </w:t>
            </w:r>
            <w:r w:rsidRPr="00EA4E3A">
              <w:rPr>
                <w:i/>
                <w:iCs/>
              </w:rPr>
              <w:t>n</w:t>
            </w:r>
          </w:p>
        </w:tc>
      </w:tr>
      <w:tr w:rsidR="0093274D" w:rsidRPr="00EA4E3A" w14:paraId="68C8E94E" w14:textId="77777777">
        <w:trPr>
          <w:cantSplit/>
          <w:jc w:val="center"/>
        </w:trPr>
        <w:tc>
          <w:tcPr>
            <w:tcW w:w="0" w:type="auto"/>
            <w:vMerge/>
            <w:shd w:val="clear" w:color="auto" w:fill="E0E0E0"/>
          </w:tcPr>
          <w:p w14:paraId="1C1C6602" w14:textId="77777777" w:rsidR="0093274D" w:rsidRPr="00EA4E3A" w:rsidRDefault="0093274D" w:rsidP="00E65866">
            <w:pPr>
              <w:pStyle w:val="TAH"/>
            </w:pPr>
          </w:p>
        </w:tc>
        <w:tc>
          <w:tcPr>
            <w:tcW w:w="0" w:type="auto"/>
            <w:shd w:val="clear" w:color="auto" w:fill="E0E0E0"/>
          </w:tcPr>
          <w:p w14:paraId="08821DF1" w14:textId="77777777" w:rsidR="0093274D" w:rsidRPr="00EA4E3A" w:rsidRDefault="0093274D" w:rsidP="00E65866">
            <w:pPr>
              <w:pStyle w:val="TAH"/>
            </w:pPr>
            <w:r w:rsidRPr="00EA4E3A">
              <w:t>0</w:t>
            </w:r>
          </w:p>
        </w:tc>
        <w:tc>
          <w:tcPr>
            <w:tcW w:w="0" w:type="auto"/>
            <w:shd w:val="clear" w:color="auto" w:fill="E0E0E0"/>
          </w:tcPr>
          <w:p w14:paraId="02C35768" w14:textId="77777777" w:rsidR="0093274D" w:rsidRPr="00EA4E3A" w:rsidRDefault="0093274D" w:rsidP="00E65866">
            <w:pPr>
              <w:pStyle w:val="TAH"/>
            </w:pPr>
            <w:r w:rsidRPr="00EA4E3A">
              <w:t>1</w:t>
            </w:r>
          </w:p>
        </w:tc>
        <w:tc>
          <w:tcPr>
            <w:tcW w:w="0" w:type="auto"/>
            <w:shd w:val="clear" w:color="auto" w:fill="E0E0E0"/>
          </w:tcPr>
          <w:p w14:paraId="1AFCF4BE" w14:textId="77777777" w:rsidR="0093274D" w:rsidRPr="00EA4E3A" w:rsidRDefault="0093274D" w:rsidP="00E65866">
            <w:pPr>
              <w:pStyle w:val="TAH"/>
            </w:pPr>
            <w:r w:rsidRPr="00EA4E3A">
              <w:t>2</w:t>
            </w:r>
          </w:p>
        </w:tc>
        <w:tc>
          <w:tcPr>
            <w:tcW w:w="0" w:type="auto"/>
            <w:shd w:val="clear" w:color="auto" w:fill="E0E0E0"/>
          </w:tcPr>
          <w:p w14:paraId="7545ED32" w14:textId="77777777" w:rsidR="0093274D" w:rsidRPr="00EA4E3A" w:rsidRDefault="0093274D" w:rsidP="00E65866">
            <w:pPr>
              <w:pStyle w:val="TAH"/>
            </w:pPr>
            <w:r w:rsidRPr="00EA4E3A">
              <w:t>3</w:t>
            </w:r>
          </w:p>
        </w:tc>
        <w:tc>
          <w:tcPr>
            <w:tcW w:w="0" w:type="auto"/>
            <w:shd w:val="clear" w:color="auto" w:fill="E0E0E0"/>
          </w:tcPr>
          <w:p w14:paraId="16A995A5" w14:textId="77777777" w:rsidR="0093274D" w:rsidRPr="00EA4E3A" w:rsidRDefault="0093274D" w:rsidP="00E65866">
            <w:pPr>
              <w:pStyle w:val="TAH"/>
            </w:pPr>
            <w:r w:rsidRPr="00EA4E3A">
              <w:t>4</w:t>
            </w:r>
          </w:p>
        </w:tc>
        <w:tc>
          <w:tcPr>
            <w:tcW w:w="0" w:type="auto"/>
            <w:shd w:val="clear" w:color="auto" w:fill="E0E0E0"/>
          </w:tcPr>
          <w:p w14:paraId="02DEA5CD" w14:textId="77777777" w:rsidR="0093274D" w:rsidRPr="00EA4E3A" w:rsidRDefault="0093274D" w:rsidP="00E65866">
            <w:pPr>
              <w:pStyle w:val="TAH"/>
            </w:pPr>
            <w:r w:rsidRPr="00EA4E3A">
              <w:t>5</w:t>
            </w:r>
          </w:p>
        </w:tc>
        <w:tc>
          <w:tcPr>
            <w:tcW w:w="0" w:type="auto"/>
            <w:shd w:val="clear" w:color="auto" w:fill="E0E0E0"/>
          </w:tcPr>
          <w:p w14:paraId="328B4832" w14:textId="77777777" w:rsidR="0093274D" w:rsidRPr="00EA4E3A" w:rsidRDefault="0093274D" w:rsidP="00E65866">
            <w:pPr>
              <w:pStyle w:val="TAH"/>
            </w:pPr>
            <w:r w:rsidRPr="00EA4E3A">
              <w:t>6</w:t>
            </w:r>
          </w:p>
        </w:tc>
        <w:tc>
          <w:tcPr>
            <w:tcW w:w="0" w:type="auto"/>
            <w:shd w:val="clear" w:color="auto" w:fill="E0E0E0"/>
          </w:tcPr>
          <w:p w14:paraId="245D6BC7" w14:textId="77777777" w:rsidR="0093274D" w:rsidRPr="00EA4E3A" w:rsidRDefault="0093274D" w:rsidP="00E65866">
            <w:pPr>
              <w:pStyle w:val="TAH"/>
            </w:pPr>
            <w:r w:rsidRPr="00EA4E3A">
              <w:t>7</w:t>
            </w:r>
          </w:p>
        </w:tc>
        <w:tc>
          <w:tcPr>
            <w:tcW w:w="0" w:type="auto"/>
            <w:shd w:val="clear" w:color="auto" w:fill="E0E0E0"/>
          </w:tcPr>
          <w:p w14:paraId="2EFC71F5" w14:textId="77777777" w:rsidR="0093274D" w:rsidRPr="00EA4E3A" w:rsidRDefault="0093274D" w:rsidP="00E65866">
            <w:pPr>
              <w:pStyle w:val="TAH"/>
            </w:pPr>
            <w:r w:rsidRPr="00EA4E3A">
              <w:t>8</w:t>
            </w:r>
          </w:p>
        </w:tc>
        <w:tc>
          <w:tcPr>
            <w:tcW w:w="0" w:type="auto"/>
            <w:shd w:val="clear" w:color="auto" w:fill="E0E0E0"/>
          </w:tcPr>
          <w:p w14:paraId="25AC947B" w14:textId="77777777" w:rsidR="0093274D" w:rsidRPr="00EA4E3A" w:rsidRDefault="0093274D" w:rsidP="00E65866">
            <w:pPr>
              <w:pStyle w:val="TAH"/>
            </w:pPr>
            <w:r w:rsidRPr="00EA4E3A">
              <w:t>9</w:t>
            </w:r>
          </w:p>
        </w:tc>
      </w:tr>
      <w:tr w:rsidR="0093274D" w:rsidRPr="00EA4E3A" w14:paraId="496E9EF8" w14:textId="77777777">
        <w:trPr>
          <w:cantSplit/>
          <w:jc w:val="center"/>
        </w:trPr>
        <w:tc>
          <w:tcPr>
            <w:tcW w:w="0" w:type="auto"/>
          </w:tcPr>
          <w:p w14:paraId="7EAB3F22" w14:textId="77777777" w:rsidR="0093274D" w:rsidRPr="00EA4E3A" w:rsidRDefault="0093274D" w:rsidP="00E65866">
            <w:pPr>
              <w:pStyle w:val="TAC"/>
            </w:pPr>
            <w:r w:rsidRPr="00EA4E3A">
              <w:t>0</w:t>
            </w:r>
          </w:p>
        </w:tc>
        <w:tc>
          <w:tcPr>
            <w:tcW w:w="0" w:type="auto"/>
          </w:tcPr>
          <w:p w14:paraId="0AA1E77A" w14:textId="77777777" w:rsidR="0093274D" w:rsidRPr="00EA4E3A" w:rsidRDefault="0093274D" w:rsidP="00E65866">
            <w:pPr>
              <w:pStyle w:val="TAC"/>
              <w:rPr>
                <w:lang w:val="sv-SE"/>
              </w:rPr>
            </w:pPr>
            <w:r w:rsidRPr="00EA4E3A">
              <w:rPr>
                <w:lang w:val="sv-SE"/>
              </w:rPr>
              <w:t>9</w:t>
            </w:r>
          </w:p>
        </w:tc>
        <w:tc>
          <w:tcPr>
            <w:tcW w:w="0" w:type="auto"/>
          </w:tcPr>
          <w:p w14:paraId="0039EAFF" w14:textId="77777777" w:rsidR="0093274D" w:rsidRPr="00EA4E3A" w:rsidRDefault="0093274D" w:rsidP="00E65866">
            <w:pPr>
              <w:pStyle w:val="TAC"/>
              <w:rPr>
                <w:lang w:val="sv-SE"/>
              </w:rPr>
            </w:pPr>
            <w:r w:rsidRPr="00EA4E3A">
              <w:rPr>
                <w:lang w:val="sv-SE"/>
              </w:rPr>
              <w:t>6</w:t>
            </w:r>
          </w:p>
        </w:tc>
        <w:tc>
          <w:tcPr>
            <w:tcW w:w="0" w:type="auto"/>
          </w:tcPr>
          <w:p w14:paraId="48F8EA8A" w14:textId="77777777" w:rsidR="0093274D" w:rsidRPr="00EA4E3A" w:rsidRDefault="0093274D" w:rsidP="00E65866">
            <w:pPr>
              <w:pStyle w:val="TAC"/>
              <w:rPr>
                <w:lang w:val="sv-SE"/>
              </w:rPr>
            </w:pPr>
          </w:p>
        </w:tc>
        <w:tc>
          <w:tcPr>
            <w:tcW w:w="0" w:type="auto"/>
          </w:tcPr>
          <w:p w14:paraId="104A88ED" w14:textId="77777777" w:rsidR="0093274D" w:rsidRPr="00EA4E3A" w:rsidRDefault="0093274D" w:rsidP="00E65866">
            <w:pPr>
              <w:pStyle w:val="TAC"/>
              <w:rPr>
                <w:lang w:val="sv-SE"/>
              </w:rPr>
            </w:pPr>
          </w:p>
        </w:tc>
        <w:tc>
          <w:tcPr>
            <w:tcW w:w="0" w:type="auto"/>
          </w:tcPr>
          <w:p w14:paraId="1673B754" w14:textId="77777777" w:rsidR="0093274D" w:rsidRPr="00EA4E3A" w:rsidRDefault="0093274D" w:rsidP="00E65866">
            <w:pPr>
              <w:pStyle w:val="TAC"/>
              <w:rPr>
                <w:lang w:val="sv-SE"/>
              </w:rPr>
            </w:pPr>
          </w:p>
        </w:tc>
        <w:tc>
          <w:tcPr>
            <w:tcW w:w="0" w:type="auto"/>
          </w:tcPr>
          <w:p w14:paraId="704CD313" w14:textId="77777777" w:rsidR="0093274D" w:rsidRPr="00EA4E3A" w:rsidRDefault="0093274D" w:rsidP="00E65866">
            <w:pPr>
              <w:pStyle w:val="TAC"/>
              <w:rPr>
                <w:lang w:val="sv-SE"/>
              </w:rPr>
            </w:pPr>
            <w:r w:rsidRPr="00EA4E3A">
              <w:rPr>
                <w:lang w:val="sv-SE"/>
              </w:rPr>
              <w:t>9</w:t>
            </w:r>
          </w:p>
        </w:tc>
        <w:tc>
          <w:tcPr>
            <w:tcW w:w="0" w:type="auto"/>
          </w:tcPr>
          <w:p w14:paraId="4E4A7DA2" w14:textId="77777777" w:rsidR="0093274D" w:rsidRPr="00EA4E3A" w:rsidRDefault="0093274D" w:rsidP="00E65866">
            <w:pPr>
              <w:pStyle w:val="TAC"/>
              <w:rPr>
                <w:lang w:val="sv-SE"/>
              </w:rPr>
            </w:pPr>
            <w:r w:rsidRPr="00EA4E3A">
              <w:rPr>
                <w:lang w:val="sv-SE"/>
              </w:rPr>
              <w:t>6</w:t>
            </w:r>
          </w:p>
        </w:tc>
        <w:tc>
          <w:tcPr>
            <w:tcW w:w="0" w:type="auto"/>
          </w:tcPr>
          <w:p w14:paraId="1AC281E7" w14:textId="77777777" w:rsidR="0093274D" w:rsidRPr="00EA4E3A" w:rsidRDefault="0093274D" w:rsidP="00E65866">
            <w:pPr>
              <w:pStyle w:val="TAC"/>
              <w:rPr>
                <w:lang w:val="sv-SE"/>
              </w:rPr>
            </w:pPr>
          </w:p>
        </w:tc>
        <w:tc>
          <w:tcPr>
            <w:tcW w:w="0" w:type="auto"/>
          </w:tcPr>
          <w:p w14:paraId="32FE2A6C" w14:textId="77777777" w:rsidR="0093274D" w:rsidRPr="00EA4E3A" w:rsidRDefault="0093274D" w:rsidP="00E65866">
            <w:pPr>
              <w:pStyle w:val="TAC"/>
              <w:rPr>
                <w:lang w:val="sv-SE"/>
              </w:rPr>
            </w:pPr>
          </w:p>
        </w:tc>
        <w:tc>
          <w:tcPr>
            <w:tcW w:w="0" w:type="auto"/>
          </w:tcPr>
          <w:p w14:paraId="5BAE5137" w14:textId="77777777" w:rsidR="0093274D" w:rsidRPr="00EA4E3A" w:rsidRDefault="0093274D" w:rsidP="00E65866">
            <w:pPr>
              <w:pStyle w:val="TAC"/>
              <w:rPr>
                <w:lang w:val="sv-SE"/>
              </w:rPr>
            </w:pPr>
          </w:p>
        </w:tc>
      </w:tr>
      <w:tr w:rsidR="0093274D" w:rsidRPr="00EA4E3A" w14:paraId="3F5F2915" w14:textId="77777777">
        <w:trPr>
          <w:cantSplit/>
          <w:jc w:val="center"/>
        </w:trPr>
        <w:tc>
          <w:tcPr>
            <w:tcW w:w="0" w:type="auto"/>
          </w:tcPr>
          <w:p w14:paraId="33D570D4" w14:textId="77777777" w:rsidR="0093274D" w:rsidRPr="00EA4E3A" w:rsidRDefault="0093274D" w:rsidP="00E65866">
            <w:pPr>
              <w:pStyle w:val="TAC"/>
            </w:pPr>
            <w:r w:rsidRPr="00EA4E3A">
              <w:t>1</w:t>
            </w:r>
          </w:p>
        </w:tc>
        <w:tc>
          <w:tcPr>
            <w:tcW w:w="0" w:type="auto"/>
          </w:tcPr>
          <w:p w14:paraId="1E563B9A" w14:textId="77777777" w:rsidR="0093274D" w:rsidRPr="00EA4E3A" w:rsidRDefault="0093274D" w:rsidP="00E65866">
            <w:pPr>
              <w:pStyle w:val="TAC"/>
              <w:rPr>
                <w:lang w:val="sv-SE"/>
              </w:rPr>
            </w:pPr>
          </w:p>
        </w:tc>
        <w:tc>
          <w:tcPr>
            <w:tcW w:w="0" w:type="auto"/>
          </w:tcPr>
          <w:p w14:paraId="6D393A77" w14:textId="77777777" w:rsidR="0093274D" w:rsidRPr="00EA4E3A" w:rsidRDefault="0093274D" w:rsidP="00E65866">
            <w:pPr>
              <w:pStyle w:val="TAC"/>
              <w:rPr>
                <w:lang w:val="sv-SE"/>
              </w:rPr>
            </w:pPr>
            <w:r w:rsidRPr="00EA4E3A">
              <w:rPr>
                <w:lang w:val="sv-SE"/>
              </w:rPr>
              <w:t>2</w:t>
            </w:r>
          </w:p>
        </w:tc>
        <w:tc>
          <w:tcPr>
            <w:tcW w:w="0" w:type="auto"/>
          </w:tcPr>
          <w:p w14:paraId="4784D7EC" w14:textId="77777777" w:rsidR="0093274D" w:rsidRPr="00EA4E3A" w:rsidRDefault="0093274D" w:rsidP="00E65866">
            <w:pPr>
              <w:pStyle w:val="TAC"/>
              <w:rPr>
                <w:lang w:val="sv-SE"/>
              </w:rPr>
            </w:pPr>
          </w:p>
        </w:tc>
        <w:tc>
          <w:tcPr>
            <w:tcW w:w="0" w:type="auto"/>
          </w:tcPr>
          <w:p w14:paraId="4E5C59C4" w14:textId="77777777" w:rsidR="0093274D" w:rsidRPr="00EA4E3A" w:rsidRDefault="0093274D" w:rsidP="00E65866">
            <w:pPr>
              <w:pStyle w:val="TAC"/>
              <w:rPr>
                <w:lang w:val="sv-SE"/>
              </w:rPr>
            </w:pPr>
          </w:p>
        </w:tc>
        <w:tc>
          <w:tcPr>
            <w:tcW w:w="0" w:type="auto"/>
          </w:tcPr>
          <w:p w14:paraId="47EC96A9" w14:textId="77777777" w:rsidR="0093274D" w:rsidRPr="00EA4E3A" w:rsidRDefault="0093274D" w:rsidP="00E65866">
            <w:pPr>
              <w:pStyle w:val="TAC"/>
              <w:rPr>
                <w:lang w:val="sv-SE"/>
              </w:rPr>
            </w:pPr>
            <w:r w:rsidRPr="00EA4E3A">
              <w:rPr>
                <w:lang w:val="sv-SE"/>
              </w:rPr>
              <w:t>3</w:t>
            </w:r>
          </w:p>
        </w:tc>
        <w:tc>
          <w:tcPr>
            <w:tcW w:w="0" w:type="auto"/>
          </w:tcPr>
          <w:p w14:paraId="5A5C9ECB" w14:textId="77777777" w:rsidR="0093274D" w:rsidRPr="00EA4E3A" w:rsidRDefault="0093274D" w:rsidP="00E65866">
            <w:pPr>
              <w:pStyle w:val="TAC"/>
              <w:rPr>
                <w:lang w:val="sv-SE"/>
              </w:rPr>
            </w:pPr>
          </w:p>
        </w:tc>
        <w:tc>
          <w:tcPr>
            <w:tcW w:w="0" w:type="auto"/>
          </w:tcPr>
          <w:p w14:paraId="2E44C3F0" w14:textId="77777777" w:rsidR="0093274D" w:rsidRPr="00EA4E3A" w:rsidRDefault="0093274D" w:rsidP="00E65866">
            <w:pPr>
              <w:pStyle w:val="TAC"/>
              <w:rPr>
                <w:lang w:val="sv-SE"/>
              </w:rPr>
            </w:pPr>
            <w:r w:rsidRPr="00EA4E3A">
              <w:rPr>
                <w:lang w:val="sv-SE"/>
              </w:rPr>
              <w:t>2</w:t>
            </w:r>
          </w:p>
        </w:tc>
        <w:tc>
          <w:tcPr>
            <w:tcW w:w="0" w:type="auto"/>
          </w:tcPr>
          <w:p w14:paraId="1F1DA123" w14:textId="77777777" w:rsidR="0093274D" w:rsidRPr="00EA4E3A" w:rsidRDefault="0093274D" w:rsidP="00E65866">
            <w:pPr>
              <w:pStyle w:val="TAC"/>
              <w:rPr>
                <w:lang w:val="sv-SE"/>
              </w:rPr>
            </w:pPr>
          </w:p>
        </w:tc>
        <w:tc>
          <w:tcPr>
            <w:tcW w:w="0" w:type="auto"/>
          </w:tcPr>
          <w:p w14:paraId="4EBB721D" w14:textId="77777777" w:rsidR="0093274D" w:rsidRPr="00EA4E3A" w:rsidRDefault="0093274D" w:rsidP="00E65866">
            <w:pPr>
              <w:pStyle w:val="TAC"/>
              <w:rPr>
                <w:lang w:val="sv-SE"/>
              </w:rPr>
            </w:pPr>
          </w:p>
        </w:tc>
        <w:tc>
          <w:tcPr>
            <w:tcW w:w="0" w:type="auto"/>
          </w:tcPr>
          <w:p w14:paraId="0815976F" w14:textId="77777777" w:rsidR="0093274D" w:rsidRPr="00EA4E3A" w:rsidRDefault="0093274D" w:rsidP="00E65866">
            <w:pPr>
              <w:pStyle w:val="TAC"/>
              <w:rPr>
                <w:lang w:val="sv-SE"/>
              </w:rPr>
            </w:pPr>
            <w:r w:rsidRPr="00EA4E3A">
              <w:rPr>
                <w:lang w:val="sv-SE"/>
              </w:rPr>
              <w:t>3</w:t>
            </w:r>
          </w:p>
        </w:tc>
      </w:tr>
      <w:tr w:rsidR="00EF69A6" w:rsidRPr="00EA4E3A" w14:paraId="2FCAF576" w14:textId="77777777" w:rsidTr="00195659">
        <w:trPr>
          <w:cantSplit/>
          <w:jc w:val="center"/>
        </w:trPr>
        <w:tc>
          <w:tcPr>
            <w:tcW w:w="0" w:type="auto"/>
          </w:tcPr>
          <w:p w14:paraId="40B7E777" w14:textId="77777777" w:rsidR="00EF69A6" w:rsidRPr="00EA4E3A" w:rsidRDefault="00EF69A6" w:rsidP="00195659">
            <w:pPr>
              <w:pStyle w:val="TAC"/>
              <w:rPr>
                <w:lang w:eastAsia="en-US"/>
              </w:rPr>
            </w:pPr>
            <w:r w:rsidRPr="00EA4E3A">
              <w:t>2</w:t>
            </w:r>
          </w:p>
        </w:tc>
        <w:tc>
          <w:tcPr>
            <w:tcW w:w="0" w:type="auto"/>
          </w:tcPr>
          <w:p w14:paraId="6A379C17" w14:textId="77777777" w:rsidR="00EF69A6" w:rsidRPr="00EA4E3A" w:rsidRDefault="00EF69A6" w:rsidP="00195659">
            <w:pPr>
              <w:pStyle w:val="TAC"/>
              <w:rPr>
                <w:lang w:val="sv-SE" w:eastAsia="en-US"/>
              </w:rPr>
            </w:pPr>
          </w:p>
        </w:tc>
        <w:tc>
          <w:tcPr>
            <w:tcW w:w="0" w:type="auto"/>
          </w:tcPr>
          <w:p w14:paraId="726C12B7" w14:textId="77777777" w:rsidR="00EF69A6" w:rsidRPr="00EA4E3A" w:rsidRDefault="00EF69A6" w:rsidP="00195659">
            <w:pPr>
              <w:pStyle w:val="TAC"/>
              <w:rPr>
                <w:lang w:val="sv-SE" w:eastAsia="en-US"/>
              </w:rPr>
            </w:pPr>
            <w:r w:rsidRPr="00EA4E3A">
              <w:rPr>
                <w:lang w:val="sv-SE"/>
              </w:rPr>
              <w:t>3</w:t>
            </w:r>
          </w:p>
        </w:tc>
        <w:tc>
          <w:tcPr>
            <w:tcW w:w="0" w:type="auto"/>
          </w:tcPr>
          <w:p w14:paraId="3716FA0E" w14:textId="77777777" w:rsidR="00EF69A6" w:rsidRPr="00EA4E3A" w:rsidRDefault="00EF69A6" w:rsidP="00195659">
            <w:pPr>
              <w:pStyle w:val="TAC"/>
              <w:rPr>
                <w:lang w:val="sv-SE" w:eastAsia="en-US"/>
              </w:rPr>
            </w:pPr>
          </w:p>
        </w:tc>
        <w:tc>
          <w:tcPr>
            <w:tcW w:w="0" w:type="auto"/>
          </w:tcPr>
          <w:p w14:paraId="0783C36E" w14:textId="77777777" w:rsidR="00EF69A6" w:rsidRPr="00EA4E3A" w:rsidRDefault="00EF69A6" w:rsidP="00195659">
            <w:pPr>
              <w:pStyle w:val="TAC"/>
              <w:rPr>
                <w:lang w:val="sv-SE" w:eastAsia="en-US"/>
              </w:rPr>
            </w:pPr>
            <w:r w:rsidRPr="00EA4E3A">
              <w:rPr>
                <w:lang w:val="sv-SE"/>
              </w:rPr>
              <w:t>0</w:t>
            </w:r>
          </w:p>
        </w:tc>
        <w:tc>
          <w:tcPr>
            <w:tcW w:w="0" w:type="auto"/>
          </w:tcPr>
          <w:p w14:paraId="64ED0C5B" w14:textId="77777777" w:rsidR="00EF69A6" w:rsidRPr="00EA4E3A" w:rsidRDefault="00EF69A6" w:rsidP="00195659">
            <w:pPr>
              <w:pStyle w:val="TAC"/>
              <w:rPr>
                <w:lang w:val="sv-SE" w:eastAsia="en-US"/>
              </w:rPr>
            </w:pPr>
          </w:p>
        </w:tc>
        <w:tc>
          <w:tcPr>
            <w:tcW w:w="0" w:type="auto"/>
          </w:tcPr>
          <w:p w14:paraId="74FFDE24" w14:textId="77777777" w:rsidR="00EF69A6" w:rsidRPr="00EA4E3A" w:rsidRDefault="00EF69A6" w:rsidP="00195659">
            <w:pPr>
              <w:pStyle w:val="TAC"/>
              <w:rPr>
                <w:lang w:val="sv-SE" w:eastAsia="en-US"/>
              </w:rPr>
            </w:pPr>
          </w:p>
        </w:tc>
        <w:tc>
          <w:tcPr>
            <w:tcW w:w="0" w:type="auto"/>
          </w:tcPr>
          <w:p w14:paraId="16F9F82D" w14:textId="77777777" w:rsidR="00EF69A6" w:rsidRPr="00EA4E3A" w:rsidRDefault="00EF69A6" w:rsidP="00195659">
            <w:pPr>
              <w:pStyle w:val="TAC"/>
              <w:rPr>
                <w:lang w:val="sv-SE" w:eastAsia="en-US"/>
              </w:rPr>
            </w:pPr>
            <w:r w:rsidRPr="00EA4E3A">
              <w:rPr>
                <w:lang w:val="sv-SE"/>
              </w:rPr>
              <w:t>3</w:t>
            </w:r>
          </w:p>
        </w:tc>
        <w:tc>
          <w:tcPr>
            <w:tcW w:w="0" w:type="auto"/>
          </w:tcPr>
          <w:p w14:paraId="0EB29BCF" w14:textId="77777777" w:rsidR="00EF69A6" w:rsidRPr="00EA4E3A" w:rsidRDefault="00EF69A6" w:rsidP="00195659">
            <w:pPr>
              <w:pStyle w:val="TAC"/>
              <w:rPr>
                <w:lang w:val="sv-SE" w:eastAsia="en-US"/>
              </w:rPr>
            </w:pPr>
          </w:p>
        </w:tc>
        <w:tc>
          <w:tcPr>
            <w:tcW w:w="0" w:type="auto"/>
          </w:tcPr>
          <w:p w14:paraId="75101648" w14:textId="77777777" w:rsidR="00EF69A6" w:rsidRPr="00EA4E3A" w:rsidRDefault="00EF69A6" w:rsidP="00195659">
            <w:pPr>
              <w:pStyle w:val="TAC"/>
              <w:rPr>
                <w:lang w:val="sv-SE" w:eastAsia="en-US"/>
              </w:rPr>
            </w:pPr>
            <w:r w:rsidRPr="00EA4E3A">
              <w:rPr>
                <w:lang w:val="sv-SE"/>
              </w:rPr>
              <w:t>0</w:t>
            </w:r>
          </w:p>
        </w:tc>
        <w:tc>
          <w:tcPr>
            <w:tcW w:w="0" w:type="auto"/>
          </w:tcPr>
          <w:p w14:paraId="0533D04E" w14:textId="77777777" w:rsidR="00EF69A6" w:rsidRPr="00EA4E3A" w:rsidRDefault="00EF69A6" w:rsidP="00195659">
            <w:pPr>
              <w:pStyle w:val="TAC"/>
              <w:rPr>
                <w:lang w:val="sv-SE" w:eastAsia="en-US"/>
              </w:rPr>
            </w:pPr>
          </w:p>
        </w:tc>
      </w:tr>
      <w:tr w:rsidR="00EF69A6" w:rsidRPr="00EA4E3A" w14:paraId="3FE6D772" w14:textId="77777777" w:rsidTr="00195659">
        <w:trPr>
          <w:cantSplit/>
          <w:jc w:val="center"/>
        </w:trPr>
        <w:tc>
          <w:tcPr>
            <w:tcW w:w="0" w:type="auto"/>
          </w:tcPr>
          <w:p w14:paraId="18378164" w14:textId="77777777" w:rsidR="00EF69A6" w:rsidRPr="00EA4E3A" w:rsidRDefault="00EF69A6" w:rsidP="00195659">
            <w:pPr>
              <w:pStyle w:val="TAC"/>
              <w:rPr>
                <w:lang w:eastAsia="en-US"/>
              </w:rPr>
            </w:pPr>
            <w:r w:rsidRPr="00EA4E3A">
              <w:t>3</w:t>
            </w:r>
          </w:p>
        </w:tc>
        <w:tc>
          <w:tcPr>
            <w:tcW w:w="0" w:type="auto"/>
          </w:tcPr>
          <w:p w14:paraId="246BA4C8" w14:textId="77777777" w:rsidR="00EF69A6" w:rsidRPr="00EA4E3A" w:rsidRDefault="00EF69A6" w:rsidP="00195659">
            <w:pPr>
              <w:pStyle w:val="TAC"/>
              <w:rPr>
                <w:lang w:val="sv-SE" w:eastAsia="en-US"/>
              </w:rPr>
            </w:pPr>
            <w:r w:rsidRPr="00EA4E3A">
              <w:rPr>
                <w:lang w:val="sv-SE"/>
              </w:rPr>
              <w:t>1</w:t>
            </w:r>
          </w:p>
        </w:tc>
        <w:tc>
          <w:tcPr>
            <w:tcW w:w="0" w:type="auto"/>
          </w:tcPr>
          <w:p w14:paraId="509D631F" w14:textId="77777777" w:rsidR="00EF69A6" w:rsidRPr="00EA4E3A" w:rsidRDefault="00EF69A6" w:rsidP="00195659">
            <w:pPr>
              <w:pStyle w:val="TAC"/>
              <w:rPr>
                <w:lang w:val="sv-SE" w:eastAsia="en-US"/>
              </w:rPr>
            </w:pPr>
          </w:p>
        </w:tc>
        <w:tc>
          <w:tcPr>
            <w:tcW w:w="0" w:type="auto"/>
          </w:tcPr>
          <w:p w14:paraId="40F08DA1" w14:textId="77777777" w:rsidR="00EF69A6" w:rsidRPr="00EA4E3A" w:rsidRDefault="00EF69A6" w:rsidP="00195659">
            <w:pPr>
              <w:pStyle w:val="TAC"/>
              <w:rPr>
                <w:lang w:val="sv-SE" w:eastAsia="en-US"/>
              </w:rPr>
            </w:pPr>
          </w:p>
        </w:tc>
        <w:tc>
          <w:tcPr>
            <w:tcW w:w="0" w:type="auto"/>
          </w:tcPr>
          <w:p w14:paraId="67762C82" w14:textId="77777777" w:rsidR="00EF69A6" w:rsidRPr="00EA4E3A" w:rsidRDefault="00EF69A6" w:rsidP="00195659">
            <w:pPr>
              <w:pStyle w:val="TAC"/>
              <w:rPr>
                <w:lang w:val="sv-SE" w:eastAsia="en-US"/>
              </w:rPr>
            </w:pPr>
          </w:p>
        </w:tc>
        <w:tc>
          <w:tcPr>
            <w:tcW w:w="0" w:type="auto"/>
          </w:tcPr>
          <w:p w14:paraId="3B965AF5" w14:textId="77777777" w:rsidR="00EF69A6" w:rsidRPr="00EA4E3A" w:rsidRDefault="00EF69A6" w:rsidP="00195659">
            <w:pPr>
              <w:pStyle w:val="TAC"/>
              <w:rPr>
                <w:lang w:val="sv-SE" w:eastAsia="en-US"/>
              </w:rPr>
            </w:pPr>
          </w:p>
        </w:tc>
        <w:tc>
          <w:tcPr>
            <w:tcW w:w="0" w:type="auto"/>
          </w:tcPr>
          <w:p w14:paraId="122C39C8" w14:textId="77777777" w:rsidR="00EF69A6" w:rsidRPr="00EA4E3A" w:rsidRDefault="00EF69A6" w:rsidP="00195659">
            <w:pPr>
              <w:pStyle w:val="TAC"/>
              <w:rPr>
                <w:lang w:val="sv-SE" w:eastAsia="en-US"/>
              </w:rPr>
            </w:pPr>
          </w:p>
        </w:tc>
        <w:tc>
          <w:tcPr>
            <w:tcW w:w="0" w:type="auto"/>
          </w:tcPr>
          <w:p w14:paraId="45B159CA" w14:textId="77777777" w:rsidR="00EF69A6" w:rsidRPr="00EA4E3A" w:rsidRDefault="00EF69A6" w:rsidP="00195659">
            <w:pPr>
              <w:pStyle w:val="TAC"/>
              <w:rPr>
                <w:lang w:val="sv-SE" w:eastAsia="en-US"/>
              </w:rPr>
            </w:pPr>
          </w:p>
        </w:tc>
        <w:tc>
          <w:tcPr>
            <w:tcW w:w="0" w:type="auto"/>
          </w:tcPr>
          <w:p w14:paraId="3FCE73B3" w14:textId="77777777" w:rsidR="00EF69A6" w:rsidRPr="00EA4E3A" w:rsidRDefault="00EF69A6" w:rsidP="00195659">
            <w:pPr>
              <w:pStyle w:val="TAC"/>
              <w:rPr>
                <w:lang w:val="sv-SE" w:eastAsia="en-US"/>
              </w:rPr>
            </w:pPr>
            <w:r w:rsidRPr="00EA4E3A">
              <w:rPr>
                <w:lang w:val="sv-SE"/>
              </w:rPr>
              <w:t>7</w:t>
            </w:r>
          </w:p>
        </w:tc>
        <w:tc>
          <w:tcPr>
            <w:tcW w:w="0" w:type="auto"/>
          </w:tcPr>
          <w:p w14:paraId="6E396148" w14:textId="77777777" w:rsidR="00EF69A6" w:rsidRPr="00EA4E3A" w:rsidRDefault="00EF69A6" w:rsidP="00195659">
            <w:pPr>
              <w:pStyle w:val="TAC"/>
              <w:rPr>
                <w:lang w:val="sv-SE" w:eastAsia="en-US"/>
              </w:rPr>
            </w:pPr>
            <w:r w:rsidRPr="00EA4E3A">
              <w:rPr>
                <w:lang w:val="sv-SE"/>
              </w:rPr>
              <w:t>0</w:t>
            </w:r>
          </w:p>
        </w:tc>
        <w:tc>
          <w:tcPr>
            <w:tcW w:w="0" w:type="auto"/>
          </w:tcPr>
          <w:p w14:paraId="2A55FD65" w14:textId="77777777" w:rsidR="00EF69A6" w:rsidRPr="00EA4E3A" w:rsidRDefault="00EF69A6" w:rsidP="00195659">
            <w:pPr>
              <w:pStyle w:val="TAC"/>
              <w:rPr>
                <w:lang w:val="sv-SE" w:eastAsia="en-US"/>
              </w:rPr>
            </w:pPr>
            <w:r w:rsidRPr="00EA4E3A">
              <w:rPr>
                <w:lang w:val="sv-SE"/>
              </w:rPr>
              <w:t>1</w:t>
            </w:r>
          </w:p>
        </w:tc>
      </w:tr>
      <w:tr w:rsidR="0093274D" w:rsidRPr="00EA4E3A" w14:paraId="09095109" w14:textId="77777777">
        <w:trPr>
          <w:cantSplit/>
          <w:jc w:val="center"/>
        </w:trPr>
        <w:tc>
          <w:tcPr>
            <w:tcW w:w="0" w:type="auto"/>
          </w:tcPr>
          <w:p w14:paraId="15E3FC65" w14:textId="77777777" w:rsidR="0093274D" w:rsidRPr="00EA4E3A" w:rsidRDefault="0093274D" w:rsidP="00E65866">
            <w:pPr>
              <w:pStyle w:val="TAC"/>
            </w:pPr>
            <w:r w:rsidRPr="00EA4E3A">
              <w:t>6</w:t>
            </w:r>
          </w:p>
        </w:tc>
        <w:tc>
          <w:tcPr>
            <w:tcW w:w="0" w:type="auto"/>
          </w:tcPr>
          <w:p w14:paraId="66566935" w14:textId="77777777" w:rsidR="0093274D" w:rsidRPr="00EA4E3A" w:rsidRDefault="0093274D" w:rsidP="00E65866">
            <w:pPr>
              <w:pStyle w:val="TAC"/>
            </w:pPr>
            <w:r w:rsidRPr="00EA4E3A">
              <w:t>5</w:t>
            </w:r>
          </w:p>
        </w:tc>
        <w:tc>
          <w:tcPr>
            <w:tcW w:w="0" w:type="auto"/>
          </w:tcPr>
          <w:p w14:paraId="1C0F1124" w14:textId="77777777" w:rsidR="0093274D" w:rsidRPr="00EA4E3A" w:rsidRDefault="0093274D" w:rsidP="00E65866">
            <w:pPr>
              <w:pStyle w:val="TAC"/>
            </w:pPr>
            <w:r w:rsidRPr="00EA4E3A">
              <w:t>5</w:t>
            </w:r>
          </w:p>
        </w:tc>
        <w:tc>
          <w:tcPr>
            <w:tcW w:w="0" w:type="auto"/>
          </w:tcPr>
          <w:p w14:paraId="0911415D" w14:textId="77777777" w:rsidR="0093274D" w:rsidRPr="00EA4E3A" w:rsidRDefault="0093274D" w:rsidP="00E65866">
            <w:pPr>
              <w:pStyle w:val="TAC"/>
            </w:pPr>
          </w:p>
        </w:tc>
        <w:tc>
          <w:tcPr>
            <w:tcW w:w="0" w:type="auto"/>
          </w:tcPr>
          <w:p w14:paraId="7605317F" w14:textId="77777777" w:rsidR="0093274D" w:rsidRPr="00EA4E3A" w:rsidRDefault="0093274D" w:rsidP="00E65866">
            <w:pPr>
              <w:pStyle w:val="TAC"/>
            </w:pPr>
          </w:p>
        </w:tc>
        <w:tc>
          <w:tcPr>
            <w:tcW w:w="0" w:type="auto"/>
          </w:tcPr>
          <w:p w14:paraId="4048D57D" w14:textId="77777777" w:rsidR="0093274D" w:rsidRPr="00EA4E3A" w:rsidRDefault="0093274D" w:rsidP="00E65866">
            <w:pPr>
              <w:pStyle w:val="TAC"/>
            </w:pPr>
          </w:p>
        </w:tc>
        <w:tc>
          <w:tcPr>
            <w:tcW w:w="0" w:type="auto"/>
          </w:tcPr>
          <w:p w14:paraId="4532FC18" w14:textId="77777777" w:rsidR="0093274D" w:rsidRPr="00EA4E3A" w:rsidRDefault="0093274D" w:rsidP="00E65866">
            <w:pPr>
              <w:pStyle w:val="TAC"/>
            </w:pPr>
            <w:r w:rsidRPr="00EA4E3A">
              <w:t>6</w:t>
            </w:r>
          </w:p>
        </w:tc>
        <w:tc>
          <w:tcPr>
            <w:tcW w:w="0" w:type="auto"/>
          </w:tcPr>
          <w:p w14:paraId="4FFDFCD5" w14:textId="77777777" w:rsidR="0093274D" w:rsidRPr="00EA4E3A" w:rsidRDefault="0093274D" w:rsidP="00E65866">
            <w:pPr>
              <w:pStyle w:val="TAC"/>
            </w:pPr>
            <w:r w:rsidRPr="00EA4E3A">
              <w:t>6</w:t>
            </w:r>
          </w:p>
        </w:tc>
        <w:tc>
          <w:tcPr>
            <w:tcW w:w="0" w:type="auto"/>
          </w:tcPr>
          <w:p w14:paraId="5DD96898" w14:textId="77777777" w:rsidR="0093274D" w:rsidRPr="00EA4E3A" w:rsidRDefault="0093274D" w:rsidP="00E65866">
            <w:pPr>
              <w:pStyle w:val="TAC"/>
            </w:pPr>
          </w:p>
        </w:tc>
        <w:tc>
          <w:tcPr>
            <w:tcW w:w="0" w:type="auto"/>
          </w:tcPr>
          <w:p w14:paraId="788E7AAA" w14:textId="77777777" w:rsidR="0093274D" w:rsidRPr="00EA4E3A" w:rsidRDefault="0093274D" w:rsidP="00E65866">
            <w:pPr>
              <w:pStyle w:val="TAC"/>
            </w:pPr>
          </w:p>
        </w:tc>
        <w:tc>
          <w:tcPr>
            <w:tcW w:w="0" w:type="auto"/>
          </w:tcPr>
          <w:p w14:paraId="0D04B7BC" w14:textId="77777777" w:rsidR="0093274D" w:rsidRPr="00EA4E3A" w:rsidRDefault="0093274D" w:rsidP="00E65866">
            <w:pPr>
              <w:pStyle w:val="TAC"/>
            </w:pPr>
            <w:r w:rsidRPr="00EA4E3A">
              <w:t>8</w:t>
            </w:r>
          </w:p>
        </w:tc>
      </w:tr>
    </w:tbl>
    <w:p w14:paraId="4576806A" w14:textId="77777777" w:rsidR="00EF69A6" w:rsidRPr="00EA4E3A" w:rsidRDefault="00EF69A6" w:rsidP="00087FD5"/>
    <w:p w14:paraId="6E293A8C" w14:textId="77777777"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14:paraId="4E5A2C36" w14:textId="77777777" w:rsidTr="00195659">
        <w:trPr>
          <w:cantSplit/>
          <w:jc w:val="center"/>
        </w:trPr>
        <w:tc>
          <w:tcPr>
            <w:tcW w:w="0" w:type="auto"/>
            <w:vMerge w:val="restart"/>
            <w:shd w:val="clear" w:color="auto" w:fill="E0E0E0"/>
          </w:tcPr>
          <w:p w14:paraId="3EB7F71C" w14:textId="77777777" w:rsidR="00EF69A6" w:rsidRPr="00EA4E3A" w:rsidRDefault="00EF69A6" w:rsidP="00195659">
            <w:pPr>
              <w:pStyle w:val="TAH"/>
            </w:pPr>
            <w:r w:rsidRPr="00EA4E3A">
              <w:t>TDD UL/DL</w:t>
            </w:r>
            <w:r w:rsidRPr="00EA4E3A">
              <w:br/>
              <w:t>Configuration</w:t>
            </w:r>
          </w:p>
        </w:tc>
        <w:tc>
          <w:tcPr>
            <w:tcW w:w="0" w:type="auto"/>
            <w:gridSpan w:val="10"/>
            <w:shd w:val="clear" w:color="auto" w:fill="E0E0E0"/>
          </w:tcPr>
          <w:p w14:paraId="328FB687" w14:textId="77777777" w:rsidR="00EF69A6" w:rsidRPr="00EA4E3A" w:rsidRDefault="00EF69A6" w:rsidP="00195659">
            <w:pPr>
              <w:pStyle w:val="TAH"/>
              <w:rPr>
                <w:i/>
                <w:iCs/>
              </w:rPr>
            </w:pPr>
            <w:r w:rsidRPr="00EA4E3A">
              <w:t xml:space="preserve">subframe number </w:t>
            </w:r>
            <w:r w:rsidRPr="00EA4E3A">
              <w:rPr>
                <w:i/>
                <w:iCs/>
              </w:rPr>
              <w:t>n</w:t>
            </w:r>
          </w:p>
        </w:tc>
      </w:tr>
      <w:tr w:rsidR="00EF69A6" w:rsidRPr="00EA4E3A" w14:paraId="519999BF" w14:textId="77777777" w:rsidTr="00195659">
        <w:trPr>
          <w:cantSplit/>
          <w:jc w:val="center"/>
        </w:trPr>
        <w:tc>
          <w:tcPr>
            <w:tcW w:w="0" w:type="auto"/>
            <w:vMerge/>
            <w:shd w:val="clear" w:color="auto" w:fill="E0E0E0"/>
          </w:tcPr>
          <w:p w14:paraId="745F0548" w14:textId="77777777" w:rsidR="00EF69A6" w:rsidRPr="00EA4E3A" w:rsidRDefault="00EF69A6" w:rsidP="00195659">
            <w:pPr>
              <w:pStyle w:val="TAH"/>
            </w:pPr>
          </w:p>
        </w:tc>
        <w:tc>
          <w:tcPr>
            <w:tcW w:w="0" w:type="auto"/>
            <w:shd w:val="clear" w:color="auto" w:fill="E0E0E0"/>
          </w:tcPr>
          <w:p w14:paraId="7C5A8A0C" w14:textId="77777777" w:rsidR="00EF69A6" w:rsidRPr="00EA4E3A" w:rsidRDefault="00EF69A6" w:rsidP="00195659">
            <w:pPr>
              <w:pStyle w:val="TAH"/>
            </w:pPr>
            <w:r w:rsidRPr="00EA4E3A">
              <w:t>0</w:t>
            </w:r>
          </w:p>
        </w:tc>
        <w:tc>
          <w:tcPr>
            <w:tcW w:w="0" w:type="auto"/>
            <w:shd w:val="clear" w:color="auto" w:fill="E0E0E0"/>
          </w:tcPr>
          <w:p w14:paraId="386EE7F8" w14:textId="77777777" w:rsidR="00EF69A6" w:rsidRPr="00EA4E3A" w:rsidRDefault="00EF69A6" w:rsidP="00195659">
            <w:pPr>
              <w:pStyle w:val="TAH"/>
            </w:pPr>
            <w:r w:rsidRPr="00EA4E3A">
              <w:t>1</w:t>
            </w:r>
          </w:p>
        </w:tc>
        <w:tc>
          <w:tcPr>
            <w:tcW w:w="0" w:type="auto"/>
            <w:shd w:val="clear" w:color="auto" w:fill="E0E0E0"/>
          </w:tcPr>
          <w:p w14:paraId="11C5E771" w14:textId="77777777" w:rsidR="00EF69A6" w:rsidRPr="00EA4E3A" w:rsidRDefault="00EF69A6" w:rsidP="00195659">
            <w:pPr>
              <w:pStyle w:val="TAH"/>
            </w:pPr>
            <w:r w:rsidRPr="00EA4E3A">
              <w:t>2</w:t>
            </w:r>
          </w:p>
        </w:tc>
        <w:tc>
          <w:tcPr>
            <w:tcW w:w="0" w:type="auto"/>
            <w:shd w:val="clear" w:color="auto" w:fill="E0E0E0"/>
          </w:tcPr>
          <w:p w14:paraId="704CA56D" w14:textId="77777777" w:rsidR="00EF69A6" w:rsidRPr="00EA4E3A" w:rsidRDefault="00EF69A6" w:rsidP="00195659">
            <w:pPr>
              <w:pStyle w:val="TAH"/>
            </w:pPr>
            <w:r w:rsidRPr="00EA4E3A">
              <w:t>3</w:t>
            </w:r>
          </w:p>
        </w:tc>
        <w:tc>
          <w:tcPr>
            <w:tcW w:w="0" w:type="auto"/>
            <w:shd w:val="clear" w:color="auto" w:fill="E0E0E0"/>
          </w:tcPr>
          <w:p w14:paraId="47733C76" w14:textId="77777777" w:rsidR="00EF69A6" w:rsidRPr="00EA4E3A" w:rsidRDefault="00EF69A6" w:rsidP="00195659">
            <w:pPr>
              <w:pStyle w:val="TAH"/>
            </w:pPr>
            <w:r w:rsidRPr="00EA4E3A">
              <w:t>4</w:t>
            </w:r>
          </w:p>
        </w:tc>
        <w:tc>
          <w:tcPr>
            <w:tcW w:w="0" w:type="auto"/>
            <w:shd w:val="clear" w:color="auto" w:fill="E0E0E0"/>
          </w:tcPr>
          <w:p w14:paraId="2AE34A11" w14:textId="77777777" w:rsidR="00EF69A6" w:rsidRPr="00EA4E3A" w:rsidRDefault="00EF69A6" w:rsidP="00195659">
            <w:pPr>
              <w:pStyle w:val="TAH"/>
            </w:pPr>
            <w:r w:rsidRPr="00EA4E3A">
              <w:t>5</w:t>
            </w:r>
          </w:p>
        </w:tc>
        <w:tc>
          <w:tcPr>
            <w:tcW w:w="0" w:type="auto"/>
            <w:shd w:val="clear" w:color="auto" w:fill="E0E0E0"/>
          </w:tcPr>
          <w:p w14:paraId="6C9D47CA" w14:textId="77777777" w:rsidR="00EF69A6" w:rsidRPr="00EA4E3A" w:rsidRDefault="00EF69A6" w:rsidP="00195659">
            <w:pPr>
              <w:pStyle w:val="TAH"/>
            </w:pPr>
            <w:r w:rsidRPr="00EA4E3A">
              <w:t>6</w:t>
            </w:r>
          </w:p>
        </w:tc>
        <w:tc>
          <w:tcPr>
            <w:tcW w:w="0" w:type="auto"/>
            <w:shd w:val="clear" w:color="auto" w:fill="E0E0E0"/>
          </w:tcPr>
          <w:p w14:paraId="68D7F383" w14:textId="77777777" w:rsidR="00EF69A6" w:rsidRPr="00EA4E3A" w:rsidRDefault="00EF69A6" w:rsidP="00195659">
            <w:pPr>
              <w:pStyle w:val="TAH"/>
            </w:pPr>
            <w:r w:rsidRPr="00EA4E3A">
              <w:t>7</w:t>
            </w:r>
          </w:p>
        </w:tc>
        <w:tc>
          <w:tcPr>
            <w:tcW w:w="0" w:type="auto"/>
            <w:shd w:val="clear" w:color="auto" w:fill="E0E0E0"/>
          </w:tcPr>
          <w:p w14:paraId="3FA5CE6B" w14:textId="77777777" w:rsidR="00EF69A6" w:rsidRPr="00EA4E3A" w:rsidRDefault="00EF69A6" w:rsidP="00195659">
            <w:pPr>
              <w:pStyle w:val="TAH"/>
            </w:pPr>
            <w:r w:rsidRPr="00EA4E3A">
              <w:t>8</w:t>
            </w:r>
          </w:p>
        </w:tc>
        <w:tc>
          <w:tcPr>
            <w:tcW w:w="0" w:type="auto"/>
            <w:shd w:val="clear" w:color="auto" w:fill="E0E0E0"/>
          </w:tcPr>
          <w:p w14:paraId="56ECB2F1" w14:textId="77777777" w:rsidR="00EF69A6" w:rsidRPr="00EA4E3A" w:rsidRDefault="00EF69A6" w:rsidP="00195659">
            <w:pPr>
              <w:pStyle w:val="TAH"/>
            </w:pPr>
            <w:r w:rsidRPr="00EA4E3A">
              <w:t>9</w:t>
            </w:r>
          </w:p>
        </w:tc>
      </w:tr>
      <w:tr w:rsidR="00EF69A6" w:rsidRPr="00EA4E3A" w14:paraId="66FB2934" w14:textId="77777777" w:rsidTr="00195659">
        <w:trPr>
          <w:jc w:val="center"/>
        </w:trPr>
        <w:tc>
          <w:tcPr>
            <w:tcW w:w="0" w:type="auto"/>
          </w:tcPr>
          <w:p w14:paraId="0CAC1832" w14:textId="77777777" w:rsidR="00EF69A6" w:rsidRPr="00EA4E3A" w:rsidRDefault="00EF69A6" w:rsidP="00195659">
            <w:pPr>
              <w:pStyle w:val="TAC"/>
            </w:pPr>
            <w:r w:rsidRPr="00EA4E3A">
              <w:t>0</w:t>
            </w:r>
          </w:p>
        </w:tc>
        <w:tc>
          <w:tcPr>
            <w:tcW w:w="0" w:type="auto"/>
          </w:tcPr>
          <w:p w14:paraId="4128E78B" w14:textId="77777777" w:rsidR="00EF69A6" w:rsidRPr="00EA4E3A" w:rsidRDefault="00EF69A6" w:rsidP="00195659">
            <w:pPr>
              <w:pStyle w:val="TAC"/>
              <w:rPr>
                <w:lang w:val="sv-SE"/>
              </w:rPr>
            </w:pPr>
            <w:r w:rsidRPr="00EA4E3A">
              <w:rPr>
                <w:lang w:val="sv-SE"/>
              </w:rPr>
              <w:t>4</w:t>
            </w:r>
          </w:p>
        </w:tc>
        <w:tc>
          <w:tcPr>
            <w:tcW w:w="0" w:type="auto"/>
          </w:tcPr>
          <w:p w14:paraId="59478DDF" w14:textId="77777777" w:rsidR="00EF69A6" w:rsidRPr="00EA4E3A" w:rsidRDefault="00EF69A6" w:rsidP="00195659">
            <w:pPr>
              <w:pStyle w:val="TAC"/>
              <w:rPr>
                <w:lang w:val="sv-SE"/>
              </w:rPr>
            </w:pPr>
            <w:r w:rsidRPr="00EA4E3A">
              <w:rPr>
                <w:lang w:val="sv-SE"/>
              </w:rPr>
              <w:t>5</w:t>
            </w:r>
          </w:p>
        </w:tc>
        <w:tc>
          <w:tcPr>
            <w:tcW w:w="0" w:type="auto"/>
          </w:tcPr>
          <w:p w14:paraId="291A7DB4" w14:textId="77777777" w:rsidR="00EF69A6" w:rsidRPr="00EA4E3A" w:rsidRDefault="00EF69A6" w:rsidP="00195659">
            <w:pPr>
              <w:pStyle w:val="TAC"/>
              <w:rPr>
                <w:lang w:val="sv-SE"/>
              </w:rPr>
            </w:pPr>
          </w:p>
        </w:tc>
        <w:tc>
          <w:tcPr>
            <w:tcW w:w="0" w:type="auto"/>
          </w:tcPr>
          <w:p w14:paraId="7855261F" w14:textId="77777777" w:rsidR="00EF69A6" w:rsidRPr="00EA4E3A" w:rsidRDefault="00EF69A6" w:rsidP="00195659">
            <w:pPr>
              <w:pStyle w:val="TAC"/>
              <w:rPr>
                <w:lang w:val="sv-SE"/>
              </w:rPr>
            </w:pPr>
          </w:p>
        </w:tc>
        <w:tc>
          <w:tcPr>
            <w:tcW w:w="0" w:type="auto"/>
          </w:tcPr>
          <w:p w14:paraId="75A47B41" w14:textId="77777777" w:rsidR="00EF69A6" w:rsidRPr="00EA4E3A" w:rsidRDefault="00EF69A6" w:rsidP="00195659">
            <w:pPr>
              <w:pStyle w:val="TAC"/>
              <w:rPr>
                <w:lang w:val="sv-SE"/>
              </w:rPr>
            </w:pPr>
          </w:p>
        </w:tc>
        <w:tc>
          <w:tcPr>
            <w:tcW w:w="0" w:type="auto"/>
          </w:tcPr>
          <w:p w14:paraId="42196087" w14:textId="77777777" w:rsidR="00EF69A6" w:rsidRPr="00EA4E3A" w:rsidRDefault="00EF69A6" w:rsidP="00195659">
            <w:pPr>
              <w:pStyle w:val="TAC"/>
              <w:rPr>
                <w:lang w:val="sv-SE"/>
              </w:rPr>
            </w:pPr>
            <w:r w:rsidRPr="00EA4E3A">
              <w:rPr>
                <w:lang w:val="sv-SE"/>
              </w:rPr>
              <w:t>4</w:t>
            </w:r>
          </w:p>
        </w:tc>
        <w:tc>
          <w:tcPr>
            <w:tcW w:w="0" w:type="auto"/>
          </w:tcPr>
          <w:p w14:paraId="6298F4E1" w14:textId="77777777" w:rsidR="00EF69A6" w:rsidRPr="00EA4E3A" w:rsidRDefault="00EF69A6" w:rsidP="00195659">
            <w:pPr>
              <w:pStyle w:val="TAC"/>
              <w:rPr>
                <w:lang w:val="sv-SE"/>
              </w:rPr>
            </w:pPr>
            <w:r w:rsidRPr="00EA4E3A">
              <w:rPr>
                <w:lang w:val="sv-SE"/>
              </w:rPr>
              <w:t>5</w:t>
            </w:r>
          </w:p>
        </w:tc>
        <w:tc>
          <w:tcPr>
            <w:tcW w:w="0" w:type="auto"/>
          </w:tcPr>
          <w:p w14:paraId="20F753C7" w14:textId="77777777" w:rsidR="00EF69A6" w:rsidRPr="00EA4E3A" w:rsidRDefault="00EF69A6" w:rsidP="00195659">
            <w:pPr>
              <w:pStyle w:val="TAC"/>
              <w:rPr>
                <w:lang w:val="sv-SE"/>
              </w:rPr>
            </w:pPr>
          </w:p>
        </w:tc>
        <w:tc>
          <w:tcPr>
            <w:tcW w:w="0" w:type="auto"/>
          </w:tcPr>
          <w:p w14:paraId="4B55AC52" w14:textId="77777777" w:rsidR="00EF69A6" w:rsidRPr="00EA4E3A" w:rsidRDefault="00EF69A6" w:rsidP="00195659">
            <w:pPr>
              <w:pStyle w:val="TAC"/>
              <w:rPr>
                <w:lang w:val="sv-SE"/>
              </w:rPr>
            </w:pPr>
          </w:p>
        </w:tc>
        <w:tc>
          <w:tcPr>
            <w:tcW w:w="0" w:type="auto"/>
          </w:tcPr>
          <w:p w14:paraId="30C09404" w14:textId="77777777" w:rsidR="00EF69A6" w:rsidRPr="00EA4E3A" w:rsidRDefault="00EF69A6" w:rsidP="00195659">
            <w:pPr>
              <w:pStyle w:val="TAC"/>
              <w:rPr>
                <w:lang w:val="sv-SE"/>
              </w:rPr>
            </w:pPr>
          </w:p>
        </w:tc>
      </w:tr>
      <w:tr w:rsidR="00EF69A6" w:rsidRPr="00EA4E3A" w14:paraId="09368DF5" w14:textId="77777777" w:rsidTr="00195659">
        <w:trPr>
          <w:jc w:val="center"/>
        </w:trPr>
        <w:tc>
          <w:tcPr>
            <w:tcW w:w="0" w:type="auto"/>
          </w:tcPr>
          <w:p w14:paraId="4C68A23B" w14:textId="77777777" w:rsidR="00EF69A6" w:rsidRPr="00EA4E3A" w:rsidRDefault="00EF69A6" w:rsidP="00195659">
            <w:pPr>
              <w:pStyle w:val="TAC"/>
            </w:pPr>
            <w:r w:rsidRPr="00EA4E3A">
              <w:t>1</w:t>
            </w:r>
          </w:p>
        </w:tc>
        <w:tc>
          <w:tcPr>
            <w:tcW w:w="0" w:type="auto"/>
          </w:tcPr>
          <w:p w14:paraId="65249250" w14:textId="77777777" w:rsidR="00EF69A6" w:rsidRPr="00EA4E3A" w:rsidRDefault="00EF69A6" w:rsidP="00195659">
            <w:pPr>
              <w:pStyle w:val="TAC"/>
              <w:rPr>
                <w:lang w:val="sv-SE"/>
              </w:rPr>
            </w:pPr>
            <w:r w:rsidRPr="00EA4E3A">
              <w:rPr>
                <w:lang w:val="sv-SE"/>
              </w:rPr>
              <w:t>6</w:t>
            </w:r>
          </w:p>
        </w:tc>
        <w:tc>
          <w:tcPr>
            <w:tcW w:w="0" w:type="auto"/>
          </w:tcPr>
          <w:p w14:paraId="470E01F2" w14:textId="77777777" w:rsidR="00EF69A6" w:rsidRPr="00EA4E3A" w:rsidRDefault="00EF69A6" w:rsidP="00195659">
            <w:pPr>
              <w:pStyle w:val="TAC"/>
              <w:rPr>
                <w:lang w:val="sv-SE"/>
              </w:rPr>
            </w:pPr>
            <w:r w:rsidRPr="00EA4E3A">
              <w:rPr>
                <w:lang w:val="sv-SE"/>
              </w:rPr>
              <w:t>6</w:t>
            </w:r>
          </w:p>
        </w:tc>
        <w:tc>
          <w:tcPr>
            <w:tcW w:w="0" w:type="auto"/>
          </w:tcPr>
          <w:p w14:paraId="7F6D768E" w14:textId="77777777" w:rsidR="00EF69A6" w:rsidRPr="00EA4E3A" w:rsidRDefault="00EF69A6" w:rsidP="00195659">
            <w:pPr>
              <w:pStyle w:val="TAC"/>
              <w:rPr>
                <w:lang w:val="sv-SE"/>
              </w:rPr>
            </w:pPr>
          </w:p>
        </w:tc>
        <w:tc>
          <w:tcPr>
            <w:tcW w:w="0" w:type="auto"/>
          </w:tcPr>
          <w:p w14:paraId="256A1708" w14:textId="77777777" w:rsidR="00EF69A6" w:rsidRPr="00EA4E3A" w:rsidRDefault="00EF69A6" w:rsidP="00195659">
            <w:pPr>
              <w:pStyle w:val="TAC"/>
              <w:rPr>
                <w:lang w:val="sv-SE"/>
              </w:rPr>
            </w:pPr>
          </w:p>
        </w:tc>
        <w:tc>
          <w:tcPr>
            <w:tcW w:w="0" w:type="auto"/>
          </w:tcPr>
          <w:p w14:paraId="720241AE" w14:textId="77777777" w:rsidR="00EF69A6" w:rsidRPr="00EA4E3A" w:rsidRDefault="00EF69A6" w:rsidP="00195659">
            <w:pPr>
              <w:pStyle w:val="TAC"/>
              <w:rPr>
                <w:lang w:val="sv-SE"/>
              </w:rPr>
            </w:pPr>
            <w:r w:rsidRPr="00EA4E3A">
              <w:rPr>
                <w:lang w:val="sv-SE"/>
              </w:rPr>
              <w:t>4</w:t>
            </w:r>
          </w:p>
        </w:tc>
        <w:tc>
          <w:tcPr>
            <w:tcW w:w="0" w:type="auto"/>
          </w:tcPr>
          <w:p w14:paraId="5B9E9DC1" w14:textId="77777777" w:rsidR="00EF69A6" w:rsidRPr="00EA4E3A" w:rsidRDefault="00EF69A6" w:rsidP="00195659">
            <w:pPr>
              <w:pStyle w:val="TAC"/>
              <w:rPr>
                <w:lang w:val="sv-SE"/>
              </w:rPr>
            </w:pPr>
            <w:r w:rsidRPr="00EA4E3A">
              <w:rPr>
                <w:lang w:val="sv-SE"/>
              </w:rPr>
              <w:t>6</w:t>
            </w:r>
          </w:p>
        </w:tc>
        <w:tc>
          <w:tcPr>
            <w:tcW w:w="0" w:type="auto"/>
          </w:tcPr>
          <w:p w14:paraId="6F16E487" w14:textId="77777777" w:rsidR="00EF69A6" w:rsidRPr="00EA4E3A" w:rsidRDefault="00EF69A6" w:rsidP="00195659">
            <w:pPr>
              <w:pStyle w:val="TAC"/>
              <w:rPr>
                <w:lang w:val="sv-SE"/>
              </w:rPr>
            </w:pPr>
            <w:r w:rsidRPr="00EA4E3A">
              <w:rPr>
                <w:lang w:val="sv-SE"/>
              </w:rPr>
              <w:t>6</w:t>
            </w:r>
          </w:p>
        </w:tc>
        <w:tc>
          <w:tcPr>
            <w:tcW w:w="0" w:type="auto"/>
          </w:tcPr>
          <w:p w14:paraId="5C4A1311" w14:textId="77777777" w:rsidR="00EF69A6" w:rsidRPr="00EA4E3A" w:rsidRDefault="00EF69A6" w:rsidP="00195659">
            <w:pPr>
              <w:pStyle w:val="TAC"/>
              <w:rPr>
                <w:lang w:val="sv-SE"/>
              </w:rPr>
            </w:pPr>
          </w:p>
        </w:tc>
        <w:tc>
          <w:tcPr>
            <w:tcW w:w="0" w:type="auto"/>
          </w:tcPr>
          <w:p w14:paraId="20CA4F1D" w14:textId="77777777" w:rsidR="00EF69A6" w:rsidRPr="00EA4E3A" w:rsidRDefault="00EF69A6" w:rsidP="00195659">
            <w:pPr>
              <w:pStyle w:val="TAC"/>
              <w:rPr>
                <w:lang w:val="sv-SE"/>
              </w:rPr>
            </w:pPr>
          </w:p>
        </w:tc>
        <w:tc>
          <w:tcPr>
            <w:tcW w:w="0" w:type="auto"/>
          </w:tcPr>
          <w:p w14:paraId="0C49E082" w14:textId="77777777" w:rsidR="00EF69A6" w:rsidRPr="00EA4E3A" w:rsidRDefault="00EF69A6" w:rsidP="00195659">
            <w:pPr>
              <w:pStyle w:val="TAC"/>
              <w:rPr>
                <w:lang w:val="sv-SE"/>
              </w:rPr>
            </w:pPr>
            <w:r w:rsidRPr="00EA4E3A">
              <w:rPr>
                <w:lang w:val="sv-SE"/>
              </w:rPr>
              <w:t>4</w:t>
            </w:r>
          </w:p>
        </w:tc>
      </w:tr>
      <w:tr w:rsidR="00EF69A6" w:rsidRPr="00EA4E3A" w14:paraId="6CB7615E" w14:textId="77777777" w:rsidTr="00195659">
        <w:trPr>
          <w:jc w:val="center"/>
        </w:trPr>
        <w:tc>
          <w:tcPr>
            <w:tcW w:w="0" w:type="auto"/>
          </w:tcPr>
          <w:p w14:paraId="0CF0A25C" w14:textId="77777777" w:rsidR="00EF69A6" w:rsidRPr="00EA4E3A" w:rsidRDefault="00EF69A6" w:rsidP="00195659">
            <w:pPr>
              <w:pStyle w:val="TAC"/>
            </w:pPr>
            <w:r w:rsidRPr="00EA4E3A">
              <w:t>2</w:t>
            </w:r>
          </w:p>
        </w:tc>
        <w:tc>
          <w:tcPr>
            <w:tcW w:w="0" w:type="auto"/>
          </w:tcPr>
          <w:p w14:paraId="0691594D" w14:textId="77777777" w:rsidR="00EF69A6" w:rsidRPr="00EA4E3A" w:rsidRDefault="00EF69A6" w:rsidP="00195659">
            <w:pPr>
              <w:pStyle w:val="TAC"/>
              <w:rPr>
                <w:lang w:val="sv-SE"/>
              </w:rPr>
            </w:pPr>
          </w:p>
        </w:tc>
        <w:tc>
          <w:tcPr>
            <w:tcW w:w="0" w:type="auto"/>
          </w:tcPr>
          <w:p w14:paraId="111B8317" w14:textId="77777777" w:rsidR="00EF69A6" w:rsidRPr="00EA4E3A" w:rsidRDefault="00EF69A6" w:rsidP="00195659">
            <w:pPr>
              <w:pStyle w:val="TAC"/>
              <w:rPr>
                <w:lang w:val="sv-SE"/>
              </w:rPr>
            </w:pPr>
            <w:r w:rsidRPr="00EA4E3A">
              <w:rPr>
                <w:lang w:val="sv-SE"/>
              </w:rPr>
              <w:t>5</w:t>
            </w:r>
          </w:p>
        </w:tc>
        <w:tc>
          <w:tcPr>
            <w:tcW w:w="0" w:type="auto"/>
          </w:tcPr>
          <w:p w14:paraId="6780D1F5" w14:textId="77777777" w:rsidR="00EF69A6" w:rsidRPr="00EA4E3A" w:rsidRDefault="00EF69A6" w:rsidP="00195659">
            <w:pPr>
              <w:pStyle w:val="TAC"/>
              <w:rPr>
                <w:lang w:val="sv-SE"/>
              </w:rPr>
            </w:pPr>
          </w:p>
        </w:tc>
        <w:tc>
          <w:tcPr>
            <w:tcW w:w="0" w:type="auto"/>
          </w:tcPr>
          <w:p w14:paraId="5403A494" w14:textId="77777777" w:rsidR="00EF69A6" w:rsidRPr="00EA4E3A" w:rsidRDefault="00EF69A6" w:rsidP="00195659">
            <w:pPr>
              <w:pStyle w:val="TAC"/>
              <w:rPr>
                <w:lang w:val="sv-SE"/>
              </w:rPr>
            </w:pPr>
            <w:r w:rsidRPr="00EA4E3A">
              <w:rPr>
                <w:lang w:val="sv-SE"/>
              </w:rPr>
              <w:t>4</w:t>
            </w:r>
          </w:p>
        </w:tc>
        <w:tc>
          <w:tcPr>
            <w:tcW w:w="0" w:type="auto"/>
          </w:tcPr>
          <w:p w14:paraId="2ACDB648" w14:textId="77777777" w:rsidR="00EF69A6" w:rsidRPr="00EA4E3A" w:rsidRDefault="00EF69A6" w:rsidP="00195659">
            <w:pPr>
              <w:pStyle w:val="TAC"/>
              <w:rPr>
                <w:lang w:val="sv-SE"/>
              </w:rPr>
            </w:pPr>
          </w:p>
        </w:tc>
        <w:tc>
          <w:tcPr>
            <w:tcW w:w="0" w:type="auto"/>
          </w:tcPr>
          <w:p w14:paraId="30D6ACF1" w14:textId="77777777" w:rsidR="00EF69A6" w:rsidRPr="00EA4E3A" w:rsidRDefault="00EF69A6" w:rsidP="00195659">
            <w:pPr>
              <w:pStyle w:val="TAC"/>
              <w:rPr>
                <w:lang w:val="sv-SE"/>
              </w:rPr>
            </w:pPr>
          </w:p>
        </w:tc>
        <w:tc>
          <w:tcPr>
            <w:tcW w:w="0" w:type="auto"/>
          </w:tcPr>
          <w:p w14:paraId="36B569A6" w14:textId="77777777" w:rsidR="00EF69A6" w:rsidRPr="00EA4E3A" w:rsidRDefault="00EF69A6" w:rsidP="00195659">
            <w:pPr>
              <w:pStyle w:val="TAC"/>
              <w:rPr>
                <w:lang w:val="sv-SE"/>
              </w:rPr>
            </w:pPr>
            <w:r w:rsidRPr="00EA4E3A">
              <w:rPr>
                <w:lang w:val="sv-SE"/>
              </w:rPr>
              <w:t>5</w:t>
            </w:r>
          </w:p>
        </w:tc>
        <w:tc>
          <w:tcPr>
            <w:tcW w:w="0" w:type="auto"/>
          </w:tcPr>
          <w:p w14:paraId="68A2E5CF" w14:textId="77777777" w:rsidR="00EF69A6" w:rsidRPr="00EA4E3A" w:rsidRDefault="00EF69A6" w:rsidP="00195659">
            <w:pPr>
              <w:pStyle w:val="TAC"/>
              <w:rPr>
                <w:lang w:val="sv-SE"/>
              </w:rPr>
            </w:pPr>
          </w:p>
        </w:tc>
        <w:tc>
          <w:tcPr>
            <w:tcW w:w="0" w:type="auto"/>
          </w:tcPr>
          <w:p w14:paraId="4C57349A" w14:textId="77777777" w:rsidR="00EF69A6" w:rsidRPr="00EA4E3A" w:rsidRDefault="00EF69A6" w:rsidP="00195659">
            <w:pPr>
              <w:pStyle w:val="TAC"/>
              <w:rPr>
                <w:lang w:val="sv-SE"/>
              </w:rPr>
            </w:pPr>
            <w:r w:rsidRPr="00EA4E3A">
              <w:rPr>
                <w:lang w:val="sv-SE"/>
              </w:rPr>
              <w:t>4</w:t>
            </w:r>
          </w:p>
        </w:tc>
        <w:tc>
          <w:tcPr>
            <w:tcW w:w="0" w:type="auto"/>
          </w:tcPr>
          <w:p w14:paraId="4889E232" w14:textId="77777777" w:rsidR="00EF69A6" w:rsidRPr="00EA4E3A" w:rsidRDefault="00EF69A6" w:rsidP="00195659">
            <w:pPr>
              <w:pStyle w:val="TAC"/>
              <w:rPr>
                <w:lang w:val="sv-SE"/>
              </w:rPr>
            </w:pPr>
          </w:p>
        </w:tc>
      </w:tr>
      <w:tr w:rsidR="00EF69A6" w:rsidRPr="00EA4E3A" w14:paraId="159C8009" w14:textId="77777777" w:rsidTr="00195659">
        <w:trPr>
          <w:jc w:val="center"/>
        </w:trPr>
        <w:tc>
          <w:tcPr>
            <w:tcW w:w="0" w:type="auto"/>
          </w:tcPr>
          <w:p w14:paraId="521F3EBF" w14:textId="77777777" w:rsidR="00EF69A6" w:rsidRPr="00EA4E3A" w:rsidRDefault="00EF69A6" w:rsidP="00195659">
            <w:pPr>
              <w:pStyle w:val="TAC"/>
            </w:pPr>
            <w:r w:rsidRPr="00EA4E3A">
              <w:t>3</w:t>
            </w:r>
          </w:p>
        </w:tc>
        <w:tc>
          <w:tcPr>
            <w:tcW w:w="0" w:type="auto"/>
          </w:tcPr>
          <w:p w14:paraId="13B6F8EF" w14:textId="77777777" w:rsidR="00EF69A6" w:rsidRPr="00EA4E3A" w:rsidRDefault="00EF69A6" w:rsidP="00195659">
            <w:pPr>
              <w:pStyle w:val="TAC"/>
            </w:pPr>
            <w:r w:rsidRPr="00EA4E3A">
              <w:t>4</w:t>
            </w:r>
          </w:p>
        </w:tc>
        <w:tc>
          <w:tcPr>
            <w:tcW w:w="0" w:type="auto"/>
          </w:tcPr>
          <w:p w14:paraId="6D78B09A" w14:textId="77777777" w:rsidR="00EF69A6" w:rsidRPr="00EA4E3A" w:rsidRDefault="00EF69A6" w:rsidP="00195659">
            <w:pPr>
              <w:pStyle w:val="TAC"/>
            </w:pPr>
          </w:p>
        </w:tc>
        <w:tc>
          <w:tcPr>
            <w:tcW w:w="0" w:type="auto"/>
          </w:tcPr>
          <w:p w14:paraId="4A1C0499" w14:textId="77777777" w:rsidR="00EF69A6" w:rsidRPr="00EA4E3A" w:rsidRDefault="00EF69A6" w:rsidP="00195659">
            <w:pPr>
              <w:pStyle w:val="TAC"/>
            </w:pPr>
          </w:p>
        </w:tc>
        <w:tc>
          <w:tcPr>
            <w:tcW w:w="0" w:type="auto"/>
          </w:tcPr>
          <w:p w14:paraId="2FE936C7" w14:textId="77777777" w:rsidR="00EF69A6" w:rsidRPr="00EA4E3A" w:rsidRDefault="00EF69A6" w:rsidP="00195659">
            <w:pPr>
              <w:pStyle w:val="TAC"/>
            </w:pPr>
          </w:p>
        </w:tc>
        <w:tc>
          <w:tcPr>
            <w:tcW w:w="0" w:type="auto"/>
          </w:tcPr>
          <w:p w14:paraId="20E737ED" w14:textId="77777777" w:rsidR="00EF69A6" w:rsidRPr="00EA4E3A" w:rsidRDefault="00EF69A6" w:rsidP="00195659">
            <w:pPr>
              <w:pStyle w:val="TAC"/>
            </w:pPr>
          </w:p>
        </w:tc>
        <w:tc>
          <w:tcPr>
            <w:tcW w:w="0" w:type="auto"/>
          </w:tcPr>
          <w:p w14:paraId="61594B73" w14:textId="77777777" w:rsidR="00EF69A6" w:rsidRPr="00EA4E3A" w:rsidRDefault="00EF69A6" w:rsidP="00195659">
            <w:pPr>
              <w:pStyle w:val="TAC"/>
            </w:pPr>
          </w:p>
        </w:tc>
        <w:tc>
          <w:tcPr>
            <w:tcW w:w="0" w:type="auto"/>
          </w:tcPr>
          <w:p w14:paraId="39B05824" w14:textId="77777777" w:rsidR="00EF69A6" w:rsidRPr="00EA4E3A" w:rsidRDefault="00EF69A6" w:rsidP="00195659">
            <w:pPr>
              <w:pStyle w:val="TAC"/>
            </w:pPr>
          </w:p>
        </w:tc>
        <w:tc>
          <w:tcPr>
            <w:tcW w:w="0" w:type="auto"/>
          </w:tcPr>
          <w:p w14:paraId="3D321CFE" w14:textId="77777777" w:rsidR="00EF69A6" w:rsidRPr="00EA4E3A" w:rsidRDefault="00EF69A6" w:rsidP="00195659">
            <w:pPr>
              <w:pStyle w:val="TAC"/>
            </w:pPr>
            <w:r w:rsidRPr="00EA4E3A">
              <w:t>4</w:t>
            </w:r>
          </w:p>
        </w:tc>
        <w:tc>
          <w:tcPr>
            <w:tcW w:w="0" w:type="auto"/>
          </w:tcPr>
          <w:p w14:paraId="468F13CA" w14:textId="77777777" w:rsidR="00EF69A6" w:rsidRPr="00EA4E3A" w:rsidRDefault="00EF69A6" w:rsidP="00195659">
            <w:pPr>
              <w:pStyle w:val="TAC"/>
            </w:pPr>
            <w:r w:rsidRPr="00EA4E3A">
              <w:t>4</w:t>
            </w:r>
          </w:p>
        </w:tc>
        <w:tc>
          <w:tcPr>
            <w:tcW w:w="0" w:type="auto"/>
          </w:tcPr>
          <w:p w14:paraId="79F70C36" w14:textId="77777777" w:rsidR="00EF69A6" w:rsidRPr="00EA4E3A" w:rsidRDefault="00EF69A6" w:rsidP="00195659">
            <w:pPr>
              <w:pStyle w:val="TAC"/>
            </w:pPr>
            <w:r w:rsidRPr="00EA4E3A">
              <w:t>4</w:t>
            </w:r>
          </w:p>
        </w:tc>
      </w:tr>
      <w:tr w:rsidR="00EF69A6" w:rsidRPr="00EA4E3A" w14:paraId="2DE7BA7E" w14:textId="77777777" w:rsidTr="00195659">
        <w:trPr>
          <w:jc w:val="center"/>
        </w:trPr>
        <w:tc>
          <w:tcPr>
            <w:tcW w:w="0" w:type="auto"/>
          </w:tcPr>
          <w:p w14:paraId="2FE89C08" w14:textId="77777777" w:rsidR="00EF69A6" w:rsidRPr="00EA4E3A" w:rsidRDefault="00EF69A6" w:rsidP="00195659">
            <w:pPr>
              <w:pStyle w:val="TAC"/>
            </w:pPr>
            <w:r w:rsidRPr="00EA4E3A">
              <w:t>4</w:t>
            </w:r>
          </w:p>
        </w:tc>
        <w:tc>
          <w:tcPr>
            <w:tcW w:w="0" w:type="auto"/>
          </w:tcPr>
          <w:p w14:paraId="09B6B2AE" w14:textId="77777777" w:rsidR="00EF69A6" w:rsidRPr="00EA4E3A" w:rsidRDefault="00EF69A6" w:rsidP="00195659">
            <w:pPr>
              <w:pStyle w:val="TAC"/>
            </w:pPr>
          </w:p>
        </w:tc>
        <w:tc>
          <w:tcPr>
            <w:tcW w:w="0" w:type="auto"/>
          </w:tcPr>
          <w:p w14:paraId="40F17389" w14:textId="77777777" w:rsidR="00EF69A6" w:rsidRPr="00EA4E3A" w:rsidRDefault="00EF69A6" w:rsidP="00195659">
            <w:pPr>
              <w:pStyle w:val="TAC"/>
            </w:pPr>
          </w:p>
        </w:tc>
        <w:tc>
          <w:tcPr>
            <w:tcW w:w="0" w:type="auto"/>
          </w:tcPr>
          <w:p w14:paraId="09EA1CB3" w14:textId="77777777" w:rsidR="00EF69A6" w:rsidRPr="00EA4E3A" w:rsidRDefault="00EF69A6" w:rsidP="00195659">
            <w:pPr>
              <w:pStyle w:val="TAC"/>
            </w:pPr>
          </w:p>
        </w:tc>
        <w:tc>
          <w:tcPr>
            <w:tcW w:w="0" w:type="auto"/>
          </w:tcPr>
          <w:p w14:paraId="755BAEE7" w14:textId="77777777" w:rsidR="00EF69A6" w:rsidRPr="00EA4E3A" w:rsidRDefault="00EF69A6" w:rsidP="00195659">
            <w:pPr>
              <w:pStyle w:val="TAC"/>
            </w:pPr>
          </w:p>
        </w:tc>
        <w:tc>
          <w:tcPr>
            <w:tcW w:w="0" w:type="auto"/>
          </w:tcPr>
          <w:p w14:paraId="5951D6BE" w14:textId="77777777" w:rsidR="00EF69A6" w:rsidRPr="00EA4E3A" w:rsidRDefault="00EF69A6" w:rsidP="00195659">
            <w:pPr>
              <w:pStyle w:val="TAC"/>
            </w:pPr>
          </w:p>
        </w:tc>
        <w:tc>
          <w:tcPr>
            <w:tcW w:w="0" w:type="auto"/>
          </w:tcPr>
          <w:p w14:paraId="33A8168F" w14:textId="77777777" w:rsidR="00EF69A6" w:rsidRPr="00EA4E3A" w:rsidRDefault="00EF69A6" w:rsidP="00195659">
            <w:pPr>
              <w:pStyle w:val="TAC"/>
            </w:pPr>
          </w:p>
        </w:tc>
        <w:tc>
          <w:tcPr>
            <w:tcW w:w="0" w:type="auto"/>
          </w:tcPr>
          <w:p w14:paraId="52763621" w14:textId="77777777" w:rsidR="00EF69A6" w:rsidRPr="00EA4E3A" w:rsidRDefault="00EF69A6" w:rsidP="00195659">
            <w:pPr>
              <w:pStyle w:val="TAC"/>
            </w:pPr>
          </w:p>
        </w:tc>
        <w:tc>
          <w:tcPr>
            <w:tcW w:w="0" w:type="auto"/>
          </w:tcPr>
          <w:p w14:paraId="1C076316" w14:textId="77777777" w:rsidR="00EF69A6" w:rsidRPr="00EA4E3A" w:rsidRDefault="00EF69A6" w:rsidP="00195659">
            <w:pPr>
              <w:pStyle w:val="TAC"/>
            </w:pPr>
            <w:r w:rsidRPr="00EA4E3A">
              <w:t>4</w:t>
            </w:r>
          </w:p>
        </w:tc>
        <w:tc>
          <w:tcPr>
            <w:tcW w:w="0" w:type="auto"/>
          </w:tcPr>
          <w:p w14:paraId="62710753" w14:textId="77777777" w:rsidR="00EF69A6" w:rsidRPr="00EA4E3A" w:rsidRDefault="00EF69A6" w:rsidP="00195659">
            <w:pPr>
              <w:pStyle w:val="TAC"/>
            </w:pPr>
            <w:r w:rsidRPr="00EA4E3A">
              <w:t>4</w:t>
            </w:r>
          </w:p>
        </w:tc>
        <w:tc>
          <w:tcPr>
            <w:tcW w:w="0" w:type="auto"/>
          </w:tcPr>
          <w:p w14:paraId="2532EE2B" w14:textId="77777777" w:rsidR="00EF69A6" w:rsidRPr="00EA4E3A" w:rsidRDefault="00EF69A6" w:rsidP="00195659">
            <w:pPr>
              <w:pStyle w:val="TAC"/>
            </w:pPr>
            <w:r w:rsidRPr="00EA4E3A">
              <w:t>4</w:t>
            </w:r>
          </w:p>
        </w:tc>
      </w:tr>
      <w:tr w:rsidR="00EF69A6" w:rsidRPr="00EA4E3A" w14:paraId="5646DB50" w14:textId="77777777" w:rsidTr="00195659">
        <w:trPr>
          <w:jc w:val="center"/>
        </w:trPr>
        <w:tc>
          <w:tcPr>
            <w:tcW w:w="0" w:type="auto"/>
          </w:tcPr>
          <w:p w14:paraId="2DEA4991" w14:textId="77777777" w:rsidR="00EF69A6" w:rsidRPr="00EA4E3A" w:rsidRDefault="00EF69A6" w:rsidP="00195659">
            <w:pPr>
              <w:pStyle w:val="TAC"/>
            </w:pPr>
            <w:r w:rsidRPr="00EA4E3A">
              <w:t>5</w:t>
            </w:r>
          </w:p>
        </w:tc>
        <w:tc>
          <w:tcPr>
            <w:tcW w:w="0" w:type="auto"/>
          </w:tcPr>
          <w:p w14:paraId="101518B2" w14:textId="77777777" w:rsidR="00EF69A6" w:rsidRPr="00EA4E3A" w:rsidRDefault="00EF69A6" w:rsidP="00195659">
            <w:pPr>
              <w:pStyle w:val="TAC"/>
            </w:pPr>
          </w:p>
        </w:tc>
        <w:tc>
          <w:tcPr>
            <w:tcW w:w="0" w:type="auto"/>
          </w:tcPr>
          <w:p w14:paraId="1461100D" w14:textId="77777777" w:rsidR="00EF69A6" w:rsidRPr="00EA4E3A" w:rsidRDefault="00EF69A6" w:rsidP="00195659">
            <w:pPr>
              <w:pStyle w:val="TAC"/>
            </w:pPr>
          </w:p>
        </w:tc>
        <w:tc>
          <w:tcPr>
            <w:tcW w:w="0" w:type="auto"/>
          </w:tcPr>
          <w:p w14:paraId="6AB17CB7" w14:textId="77777777" w:rsidR="00EF69A6" w:rsidRPr="00EA4E3A" w:rsidRDefault="00EF69A6" w:rsidP="00195659">
            <w:pPr>
              <w:pStyle w:val="TAC"/>
            </w:pPr>
          </w:p>
        </w:tc>
        <w:tc>
          <w:tcPr>
            <w:tcW w:w="0" w:type="auto"/>
          </w:tcPr>
          <w:p w14:paraId="360A68F3" w14:textId="77777777" w:rsidR="00EF69A6" w:rsidRPr="00EA4E3A" w:rsidRDefault="00EF69A6" w:rsidP="00195659">
            <w:pPr>
              <w:pStyle w:val="TAC"/>
            </w:pPr>
          </w:p>
        </w:tc>
        <w:tc>
          <w:tcPr>
            <w:tcW w:w="0" w:type="auto"/>
          </w:tcPr>
          <w:p w14:paraId="4868FE68" w14:textId="77777777" w:rsidR="00EF69A6" w:rsidRPr="00EA4E3A" w:rsidRDefault="00EF69A6" w:rsidP="00195659">
            <w:pPr>
              <w:pStyle w:val="TAC"/>
            </w:pPr>
          </w:p>
        </w:tc>
        <w:tc>
          <w:tcPr>
            <w:tcW w:w="0" w:type="auto"/>
          </w:tcPr>
          <w:p w14:paraId="7EF4A43C" w14:textId="77777777" w:rsidR="00EF69A6" w:rsidRPr="00EA4E3A" w:rsidRDefault="00EF69A6" w:rsidP="00195659">
            <w:pPr>
              <w:pStyle w:val="TAC"/>
            </w:pPr>
          </w:p>
        </w:tc>
        <w:tc>
          <w:tcPr>
            <w:tcW w:w="0" w:type="auto"/>
          </w:tcPr>
          <w:p w14:paraId="0A4D8471" w14:textId="77777777" w:rsidR="00EF69A6" w:rsidRPr="00EA4E3A" w:rsidRDefault="00EF69A6" w:rsidP="00195659">
            <w:pPr>
              <w:pStyle w:val="TAC"/>
            </w:pPr>
          </w:p>
        </w:tc>
        <w:tc>
          <w:tcPr>
            <w:tcW w:w="0" w:type="auto"/>
          </w:tcPr>
          <w:p w14:paraId="5ADE933A" w14:textId="77777777" w:rsidR="00EF69A6" w:rsidRPr="00EA4E3A" w:rsidRDefault="00EF69A6" w:rsidP="00195659">
            <w:pPr>
              <w:pStyle w:val="TAC"/>
            </w:pPr>
            <w:r w:rsidRPr="00EA4E3A">
              <w:t>4</w:t>
            </w:r>
          </w:p>
        </w:tc>
        <w:tc>
          <w:tcPr>
            <w:tcW w:w="0" w:type="auto"/>
          </w:tcPr>
          <w:p w14:paraId="27C31068" w14:textId="77777777" w:rsidR="00EF69A6" w:rsidRPr="00EA4E3A" w:rsidRDefault="00EF69A6" w:rsidP="00195659">
            <w:pPr>
              <w:pStyle w:val="TAC"/>
            </w:pPr>
            <w:r w:rsidRPr="00EA4E3A">
              <w:t>4</w:t>
            </w:r>
          </w:p>
        </w:tc>
        <w:tc>
          <w:tcPr>
            <w:tcW w:w="0" w:type="auto"/>
          </w:tcPr>
          <w:p w14:paraId="015934AF" w14:textId="77777777" w:rsidR="00EF69A6" w:rsidRPr="00EA4E3A" w:rsidRDefault="00EF69A6" w:rsidP="00195659">
            <w:pPr>
              <w:pStyle w:val="TAC"/>
            </w:pPr>
          </w:p>
        </w:tc>
      </w:tr>
      <w:tr w:rsidR="00EF69A6" w:rsidRPr="00EA4E3A" w14:paraId="0EF95DAA" w14:textId="77777777" w:rsidTr="00195659">
        <w:trPr>
          <w:jc w:val="center"/>
        </w:trPr>
        <w:tc>
          <w:tcPr>
            <w:tcW w:w="0" w:type="auto"/>
          </w:tcPr>
          <w:p w14:paraId="77587FAD" w14:textId="77777777" w:rsidR="00EF69A6" w:rsidRPr="00EA4E3A" w:rsidRDefault="00EF69A6" w:rsidP="00195659">
            <w:pPr>
              <w:pStyle w:val="TAC"/>
            </w:pPr>
            <w:r w:rsidRPr="00EA4E3A">
              <w:t>6</w:t>
            </w:r>
          </w:p>
        </w:tc>
        <w:tc>
          <w:tcPr>
            <w:tcW w:w="0" w:type="auto"/>
          </w:tcPr>
          <w:p w14:paraId="1926FF92" w14:textId="77777777" w:rsidR="00EF69A6" w:rsidRPr="00EA4E3A" w:rsidRDefault="00EF69A6" w:rsidP="00195659">
            <w:pPr>
              <w:pStyle w:val="TAC"/>
            </w:pPr>
            <w:r w:rsidRPr="00EA4E3A">
              <w:t>7</w:t>
            </w:r>
          </w:p>
        </w:tc>
        <w:tc>
          <w:tcPr>
            <w:tcW w:w="0" w:type="auto"/>
          </w:tcPr>
          <w:p w14:paraId="082730ED" w14:textId="77777777" w:rsidR="00EF69A6" w:rsidRPr="00EA4E3A" w:rsidRDefault="00EF69A6" w:rsidP="00195659">
            <w:pPr>
              <w:pStyle w:val="TAC"/>
            </w:pPr>
            <w:r w:rsidRPr="00EA4E3A">
              <w:t>7</w:t>
            </w:r>
          </w:p>
        </w:tc>
        <w:tc>
          <w:tcPr>
            <w:tcW w:w="0" w:type="auto"/>
          </w:tcPr>
          <w:p w14:paraId="628CA001" w14:textId="77777777" w:rsidR="00EF69A6" w:rsidRPr="00EA4E3A" w:rsidRDefault="00EF69A6" w:rsidP="00195659">
            <w:pPr>
              <w:pStyle w:val="TAC"/>
            </w:pPr>
          </w:p>
        </w:tc>
        <w:tc>
          <w:tcPr>
            <w:tcW w:w="0" w:type="auto"/>
          </w:tcPr>
          <w:p w14:paraId="47E33123" w14:textId="77777777" w:rsidR="00EF69A6" w:rsidRPr="00EA4E3A" w:rsidRDefault="00EF69A6" w:rsidP="00195659">
            <w:pPr>
              <w:pStyle w:val="TAC"/>
            </w:pPr>
          </w:p>
        </w:tc>
        <w:tc>
          <w:tcPr>
            <w:tcW w:w="0" w:type="auto"/>
          </w:tcPr>
          <w:p w14:paraId="71E0DF55" w14:textId="77777777" w:rsidR="00EF69A6" w:rsidRPr="00EA4E3A" w:rsidRDefault="00EF69A6" w:rsidP="00195659">
            <w:pPr>
              <w:pStyle w:val="TAC"/>
            </w:pPr>
          </w:p>
        </w:tc>
        <w:tc>
          <w:tcPr>
            <w:tcW w:w="0" w:type="auto"/>
          </w:tcPr>
          <w:p w14:paraId="5AE4B4FE" w14:textId="77777777" w:rsidR="00EF69A6" w:rsidRPr="00EA4E3A" w:rsidRDefault="00EF69A6" w:rsidP="00195659">
            <w:pPr>
              <w:pStyle w:val="TAC"/>
            </w:pPr>
            <w:r w:rsidRPr="00EA4E3A">
              <w:t>7</w:t>
            </w:r>
          </w:p>
        </w:tc>
        <w:tc>
          <w:tcPr>
            <w:tcW w:w="0" w:type="auto"/>
          </w:tcPr>
          <w:p w14:paraId="13004A85" w14:textId="77777777" w:rsidR="00EF69A6" w:rsidRPr="00EA4E3A" w:rsidRDefault="00EF69A6" w:rsidP="00195659">
            <w:pPr>
              <w:pStyle w:val="TAC"/>
            </w:pPr>
            <w:r w:rsidRPr="00EA4E3A">
              <w:t>7</w:t>
            </w:r>
          </w:p>
        </w:tc>
        <w:tc>
          <w:tcPr>
            <w:tcW w:w="0" w:type="auto"/>
          </w:tcPr>
          <w:p w14:paraId="0D37866B" w14:textId="77777777" w:rsidR="00EF69A6" w:rsidRPr="00EA4E3A" w:rsidRDefault="00EF69A6" w:rsidP="00195659">
            <w:pPr>
              <w:pStyle w:val="TAC"/>
            </w:pPr>
          </w:p>
        </w:tc>
        <w:tc>
          <w:tcPr>
            <w:tcW w:w="0" w:type="auto"/>
          </w:tcPr>
          <w:p w14:paraId="262C6FE5" w14:textId="77777777" w:rsidR="00EF69A6" w:rsidRPr="00EA4E3A" w:rsidRDefault="00EF69A6" w:rsidP="00195659">
            <w:pPr>
              <w:pStyle w:val="TAC"/>
            </w:pPr>
          </w:p>
        </w:tc>
        <w:tc>
          <w:tcPr>
            <w:tcW w:w="0" w:type="auto"/>
          </w:tcPr>
          <w:p w14:paraId="11CD6070" w14:textId="77777777" w:rsidR="00EF69A6" w:rsidRPr="00EA4E3A" w:rsidRDefault="00EF69A6" w:rsidP="00195659">
            <w:pPr>
              <w:pStyle w:val="TAC"/>
            </w:pPr>
            <w:r w:rsidRPr="00EA4E3A">
              <w:t>5</w:t>
            </w:r>
          </w:p>
        </w:tc>
      </w:tr>
    </w:tbl>
    <w:p w14:paraId="0F8B0659" w14:textId="77777777" w:rsidR="00EF69A6" w:rsidRPr="00EA4E3A" w:rsidRDefault="00EF69A6" w:rsidP="00EF69A6">
      <w:pPr>
        <w:rPr>
          <w:lang w:val="en-US"/>
        </w:rPr>
      </w:pPr>
    </w:p>
    <w:p w14:paraId="637F31A9" w14:textId="77777777"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14:paraId="506E5A04" w14:textId="77777777" w:rsidTr="00195659">
        <w:trPr>
          <w:cantSplit/>
          <w:jc w:val="center"/>
        </w:trPr>
        <w:tc>
          <w:tcPr>
            <w:tcW w:w="0" w:type="auto"/>
            <w:vMerge w:val="restart"/>
            <w:shd w:val="clear" w:color="auto" w:fill="E0E0E0"/>
          </w:tcPr>
          <w:p w14:paraId="21A11C7A" w14:textId="77777777" w:rsidR="00EF69A6" w:rsidRPr="00EA4E3A" w:rsidRDefault="00EF69A6" w:rsidP="00195659">
            <w:pPr>
              <w:pStyle w:val="TAH"/>
            </w:pPr>
            <w:r w:rsidRPr="00EA4E3A">
              <w:t>TDD UL/DL</w:t>
            </w:r>
            <w:r w:rsidRPr="00EA4E3A">
              <w:br/>
              <w:t>Configuration</w:t>
            </w:r>
          </w:p>
        </w:tc>
        <w:tc>
          <w:tcPr>
            <w:tcW w:w="0" w:type="auto"/>
            <w:gridSpan w:val="10"/>
            <w:shd w:val="clear" w:color="auto" w:fill="E0E0E0"/>
          </w:tcPr>
          <w:p w14:paraId="3CCE465E" w14:textId="77777777" w:rsidR="00EF69A6" w:rsidRPr="00EA4E3A" w:rsidRDefault="00EF69A6" w:rsidP="00195659">
            <w:pPr>
              <w:pStyle w:val="TAH"/>
              <w:rPr>
                <w:i/>
                <w:iCs/>
              </w:rPr>
            </w:pPr>
            <w:r w:rsidRPr="00EA4E3A">
              <w:t xml:space="preserve">subframe number </w:t>
            </w:r>
            <w:r w:rsidRPr="00EA4E3A">
              <w:rPr>
                <w:i/>
                <w:iCs/>
              </w:rPr>
              <w:t>n</w:t>
            </w:r>
          </w:p>
        </w:tc>
      </w:tr>
      <w:tr w:rsidR="00EF69A6" w:rsidRPr="00EA4E3A" w14:paraId="1BBD3AB2" w14:textId="77777777" w:rsidTr="00195659">
        <w:trPr>
          <w:cantSplit/>
          <w:jc w:val="center"/>
        </w:trPr>
        <w:tc>
          <w:tcPr>
            <w:tcW w:w="0" w:type="auto"/>
            <w:vMerge/>
            <w:shd w:val="clear" w:color="auto" w:fill="E0E0E0"/>
          </w:tcPr>
          <w:p w14:paraId="34802B70" w14:textId="77777777" w:rsidR="00EF69A6" w:rsidRPr="00EA4E3A" w:rsidRDefault="00EF69A6" w:rsidP="00195659">
            <w:pPr>
              <w:pStyle w:val="TAH"/>
            </w:pPr>
          </w:p>
        </w:tc>
        <w:tc>
          <w:tcPr>
            <w:tcW w:w="0" w:type="auto"/>
            <w:shd w:val="clear" w:color="auto" w:fill="E0E0E0"/>
          </w:tcPr>
          <w:p w14:paraId="340F3550" w14:textId="77777777" w:rsidR="00EF69A6" w:rsidRPr="00EA4E3A" w:rsidRDefault="00EF69A6" w:rsidP="00195659">
            <w:pPr>
              <w:pStyle w:val="TAH"/>
            </w:pPr>
            <w:r w:rsidRPr="00EA4E3A">
              <w:t>0</w:t>
            </w:r>
          </w:p>
        </w:tc>
        <w:tc>
          <w:tcPr>
            <w:tcW w:w="0" w:type="auto"/>
            <w:shd w:val="clear" w:color="auto" w:fill="E0E0E0"/>
          </w:tcPr>
          <w:p w14:paraId="467D1ECB" w14:textId="77777777" w:rsidR="00EF69A6" w:rsidRPr="00EA4E3A" w:rsidRDefault="00EF69A6" w:rsidP="00195659">
            <w:pPr>
              <w:pStyle w:val="TAH"/>
            </w:pPr>
            <w:r w:rsidRPr="00EA4E3A">
              <w:t>1</w:t>
            </w:r>
          </w:p>
        </w:tc>
        <w:tc>
          <w:tcPr>
            <w:tcW w:w="0" w:type="auto"/>
            <w:shd w:val="clear" w:color="auto" w:fill="E0E0E0"/>
          </w:tcPr>
          <w:p w14:paraId="49133EB1" w14:textId="77777777" w:rsidR="00EF69A6" w:rsidRPr="00EA4E3A" w:rsidRDefault="00EF69A6" w:rsidP="00195659">
            <w:pPr>
              <w:pStyle w:val="TAH"/>
            </w:pPr>
            <w:r w:rsidRPr="00EA4E3A">
              <w:t>2</w:t>
            </w:r>
          </w:p>
        </w:tc>
        <w:tc>
          <w:tcPr>
            <w:tcW w:w="0" w:type="auto"/>
            <w:shd w:val="clear" w:color="auto" w:fill="E0E0E0"/>
          </w:tcPr>
          <w:p w14:paraId="0258EA31" w14:textId="77777777" w:rsidR="00EF69A6" w:rsidRPr="00EA4E3A" w:rsidRDefault="00EF69A6" w:rsidP="00195659">
            <w:pPr>
              <w:pStyle w:val="TAH"/>
            </w:pPr>
            <w:r w:rsidRPr="00EA4E3A">
              <w:t>3</w:t>
            </w:r>
          </w:p>
        </w:tc>
        <w:tc>
          <w:tcPr>
            <w:tcW w:w="0" w:type="auto"/>
            <w:shd w:val="clear" w:color="auto" w:fill="E0E0E0"/>
          </w:tcPr>
          <w:p w14:paraId="281CFDC5" w14:textId="77777777" w:rsidR="00EF69A6" w:rsidRPr="00EA4E3A" w:rsidRDefault="00EF69A6" w:rsidP="00195659">
            <w:pPr>
              <w:pStyle w:val="TAH"/>
            </w:pPr>
            <w:r w:rsidRPr="00EA4E3A">
              <w:t>4</w:t>
            </w:r>
          </w:p>
        </w:tc>
        <w:tc>
          <w:tcPr>
            <w:tcW w:w="0" w:type="auto"/>
            <w:shd w:val="clear" w:color="auto" w:fill="E0E0E0"/>
          </w:tcPr>
          <w:p w14:paraId="7B40293C" w14:textId="77777777" w:rsidR="00EF69A6" w:rsidRPr="00EA4E3A" w:rsidRDefault="00EF69A6" w:rsidP="00195659">
            <w:pPr>
              <w:pStyle w:val="TAH"/>
            </w:pPr>
            <w:r w:rsidRPr="00EA4E3A">
              <w:t>5</w:t>
            </w:r>
          </w:p>
        </w:tc>
        <w:tc>
          <w:tcPr>
            <w:tcW w:w="0" w:type="auto"/>
            <w:shd w:val="clear" w:color="auto" w:fill="E0E0E0"/>
          </w:tcPr>
          <w:p w14:paraId="677ADC41" w14:textId="77777777" w:rsidR="00EF69A6" w:rsidRPr="00EA4E3A" w:rsidRDefault="00EF69A6" w:rsidP="00195659">
            <w:pPr>
              <w:pStyle w:val="TAH"/>
            </w:pPr>
            <w:r w:rsidRPr="00EA4E3A">
              <w:t>6</w:t>
            </w:r>
          </w:p>
        </w:tc>
        <w:tc>
          <w:tcPr>
            <w:tcW w:w="0" w:type="auto"/>
            <w:shd w:val="clear" w:color="auto" w:fill="E0E0E0"/>
          </w:tcPr>
          <w:p w14:paraId="6F609462" w14:textId="77777777" w:rsidR="00EF69A6" w:rsidRPr="00EA4E3A" w:rsidRDefault="00EF69A6" w:rsidP="00195659">
            <w:pPr>
              <w:pStyle w:val="TAH"/>
            </w:pPr>
            <w:r w:rsidRPr="00EA4E3A">
              <w:t>7</w:t>
            </w:r>
          </w:p>
        </w:tc>
        <w:tc>
          <w:tcPr>
            <w:tcW w:w="0" w:type="auto"/>
            <w:shd w:val="clear" w:color="auto" w:fill="E0E0E0"/>
          </w:tcPr>
          <w:p w14:paraId="67296D95" w14:textId="77777777" w:rsidR="00EF69A6" w:rsidRPr="00EA4E3A" w:rsidRDefault="00EF69A6" w:rsidP="00195659">
            <w:pPr>
              <w:pStyle w:val="TAH"/>
            </w:pPr>
            <w:r w:rsidRPr="00EA4E3A">
              <w:t>8</w:t>
            </w:r>
          </w:p>
        </w:tc>
        <w:tc>
          <w:tcPr>
            <w:tcW w:w="0" w:type="auto"/>
            <w:shd w:val="clear" w:color="auto" w:fill="E0E0E0"/>
          </w:tcPr>
          <w:p w14:paraId="3B5DE23E" w14:textId="77777777" w:rsidR="00EF69A6" w:rsidRPr="00EA4E3A" w:rsidRDefault="00EF69A6" w:rsidP="00195659">
            <w:pPr>
              <w:pStyle w:val="TAH"/>
            </w:pPr>
            <w:r w:rsidRPr="00EA4E3A">
              <w:t>9</w:t>
            </w:r>
          </w:p>
        </w:tc>
      </w:tr>
      <w:tr w:rsidR="00EF69A6" w:rsidRPr="00EA4E3A" w14:paraId="3A5BD227" w14:textId="77777777" w:rsidTr="00195659">
        <w:trPr>
          <w:jc w:val="center"/>
        </w:trPr>
        <w:tc>
          <w:tcPr>
            <w:tcW w:w="0" w:type="auto"/>
          </w:tcPr>
          <w:p w14:paraId="45816DCB" w14:textId="77777777" w:rsidR="00EF69A6" w:rsidRPr="00EA4E3A" w:rsidRDefault="00EF69A6" w:rsidP="00195659">
            <w:pPr>
              <w:pStyle w:val="TAC"/>
            </w:pPr>
            <w:r w:rsidRPr="00EA4E3A">
              <w:t>1</w:t>
            </w:r>
          </w:p>
        </w:tc>
        <w:tc>
          <w:tcPr>
            <w:tcW w:w="0" w:type="auto"/>
          </w:tcPr>
          <w:p w14:paraId="115DE841" w14:textId="77777777" w:rsidR="00EF69A6" w:rsidRPr="00EA4E3A" w:rsidRDefault="00EF69A6" w:rsidP="00195659">
            <w:pPr>
              <w:pStyle w:val="TAC"/>
              <w:rPr>
                <w:lang w:val="sv-SE"/>
              </w:rPr>
            </w:pPr>
            <w:r w:rsidRPr="00EA4E3A">
              <w:rPr>
                <w:lang w:val="sv-SE"/>
              </w:rPr>
              <w:t>1</w:t>
            </w:r>
          </w:p>
        </w:tc>
        <w:tc>
          <w:tcPr>
            <w:tcW w:w="0" w:type="auto"/>
          </w:tcPr>
          <w:p w14:paraId="5AA3C17B" w14:textId="77777777" w:rsidR="00EF69A6" w:rsidRPr="00EA4E3A" w:rsidRDefault="00EF69A6" w:rsidP="00195659">
            <w:pPr>
              <w:pStyle w:val="TAC"/>
              <w:rPr>
                <w:lang w:val="sv-SE"/>
              </w:rPr>
            </w:pPr>
            <w:r w:rsidRPr="00EA4E3A">
              <w:rPr>
                <w:lang w:val="sv-SE"/>
              </w:rPr>
              <w:t>0</w:t>
            </w:r>
          </w:p>
        </w:tc>
        <w:tc>
          <w:tcPr>
            <w:tcW w:w="0" w:type="auto"/>
          </w:tcPr>
          <w:p w14:paraId="57426A8B" w14:textId="77777777" w:rsidR="00EF69A6" w:rsidRPr="00EA4E3A" w:rsidRDefault="00EF69A6" w:rsidP="00195659">
            <w:pPr>
              <w:pStyle w:val="TAC"/>
              <w:rPr>
                <w:lang w:val="sv-SE"/>
              </w:rPr>
            </w:pPr>
          </w:p>
        </w:tc>
        <w:tc>
          <w:tcPr>
            <w:tcW w:w="0" w:type="auto"/>
          </w:tcPr>
          <w:p w14:paraId="29FE2EB0" w14:textId="77777777" w:rsidR="00EF69A6" w:rsidRPr="00EA4E3A" w:rsidRDefault="00EF69A6" w:rsidP="00195659">
            <w:pPr>
              <w:pStyle w:val="TAC"/>
              <w:rPr>
                <w:lang w:val="sv-SE"/>
              </w:rPr>
            </w:pPr>
          </w:p>
        </w:tc>
        <w:tc>
          <w:tcPr>
            <w:tcW w:w="0" w:type="auto"/>
          </w:tcPr>
          <w:p w14:paraId="1751E7C3" w14:textId="77777777" w:rsidR="00EF69A6" w:rsidRPr="00EA4E3A" w:rsidRDefault="00EF69A6" w:rsidP="00195659">
            <w:pPr>
              <w:pStyle w:val="TAC"/>
              <w:rPr>
                <w:lang w:val="sv-SE"/>
              </w:rPr>
            </w:pPr>
            <w:r w:rsidRPr="00EA4E3A">
              <w:rPr>
                <w:lang w:val="sv-SE"/>
              </w:rPr>
              <w:t>0</w:t>
            </w:r>
          </w:p>
        </w:tc>
        <w:tc>
          <w:tcPr>
            <w:tcW w:w="0" w:type="auto"/>
          </w:tcPr>
          <w:p w14:paraId="3C34E4CE" w14:textId="77777777" w:rsidR="00EF69A6" w:rsidRPr="00EA4E3A" w:rsidRDefault="00EF69A6" w:rsidP="00195659">
            <w:pPr>
              <w:pStyle w:val="TAC"/>
              <w:rPr>
                <w:lang w:val="sv-SE"/>
              </w:rPr>
            </w:pPr>
            <w:r w:rsidRPr="00EA4E3A">
              <w:rPr>
                <w:lang w:val="sv-SE"/>
              </w:rPr>
              <w:t>1</w:t>
            </w:r>
          </w:p>
        </w:tc>
        <w:tc>
          <w:tcPr>
            <w:tcW w:w="0" w:type="auto"/>
          </w:tcPr>
          <w:p w14:paraId="543A78D1" w14:textId="77777777" w:rsidR="00EF69A6" w:rsidRPr="00EA4E3A" w:rsidRDefault="00EF69A6" w:rsidP="00195659">
            <w:pPr>
              <w:pStyle w:val="TAC"/>
              <w:rPr>
                <w:lang w:val="sv-SE"/>
              </w:rPr>
            </w:pPr>
            <w:r w:rsidRPr="00EA4E3A">
              <w:rPr>
                <w:lang w:val="sv-SE"/>
              </w:rPr>
              <w:t>0</w:t>
            </w:r>
          </w:p>
        </w:tc>
        <w:tc>
          <w:tcPr>
            <w:tcW w:w="0" w:type="auto"/>
          </w:tcPr>
          <w:p w14:paraId="6239DCCA" w14:textId="77777777" w:rsidR="00EF69A6" w:rsidRPr="00EA4E3A" w:rsidRDefault="00EF69A6" w:rsidP="00195659">
            <w:pPr>
              <w:pStyle w:val="TAC"/>
              <w:rPr>
                <w:lang w:val="sv-SE"/>
              </w:rPr>
            </w:pPr>
          </w:p>
        </w:tc>
        <w:tc>
          <w:tcPr>
            <w:tcW w:w="0" w:type="auto"/>
          </w:tcPr>
          <w:p w14:paraId="60D81CAE" w14:textId="77777777" w:rsidR="00EF69A6" w:rsidRPr="00EA4E3A" w:rsidRDefault="00EF69A6" w:rsidP="00195659">
            <w:pPr>
              <w:pStyle w:val="TAC"/>
              <w:rPr>
                <w:lang w:val="sv-SE"/>
              </w:rPr>
            </w:pPr>
          </w:p>
        </w:tc>
        <w:tc>
          <w:tcPr>
            <w:tcW w:w="0" w:type="auto"/>
          </w:tcPr>
          <w:p w14:paraId="5DD11D3F" w14:textId="77777777" w:rsidR="00EF69A6" w:rsidRPr="00EA4E3A" w:rsidRDefault="00EF69A6" w:rsidP="00195659">
            <w:pPr>
              <w:pStyle w:val="TAC"/>
              <w:rPr>
                <w:lang w:val="sv-SE"/>
              </w:rPr>
            </w:pPr>
            <w:r w:rsidRPr="00EA4E3A">
              <w:rPr>
                <w:lang w:val="sv-SE"/>
              </w:rPr>
              <w:t>0</w:t>
            </w:r>
          </w:p>
        </w:tc>
      </w:tr>
      <w:tr w:rsidR="00EF69A6" w:rsidRPr="00EA4E3A" w14:paraId="5A7BA320" w14:textId="77777777" w:rsidTr="00195659">
        <w:trPr>
          <w:jc w:val="center"/>
        </w:trPr>
        <w:tc>
          <w:tcPr>
            <w:tcW w:w="0" w:type="auto"/>
          </w:tcPr>
          <w:p w14:paraId="6F99FAF5" w14:textId="77777777" w:rsidR="00EF69A6" w:rsidRPr="00EA4E3A" w:rsidRDefault="00EF69A6" w:rsidP="00195659">
            <w:pPr>
              <w:pStyle w:val="TAC"/>
            </w:pPr>
            <w:r w:rsidRPr="00EA4E3A">
              <w:t>2</w:t>
            </w:r>
          </w:p>
        </w:tc>
        <w:tc>
          <w:tcPr>
            <w:tcW w:w="0" w:type="auto"/>
          </w:tcPr>
          <w:p w14:paraId="013D6C37" w14:textId="77777777" w:rsidR="00EF69A6" w:rsidRPr="00EA4E3A" w:rsidRDefault="00EF69A6" w:rsidP="00195659">
            <w:pPr>
              <w:pStyle w:val="TAC"/>
              <w:rPr>
                <w:lang w:val="sv-SE"/>
              </w:rPr>
            </w:pPr>
          </w:p>
        </w:tc>
        <w:tc>
          <w:tcPr>
            <w:tcW w:w="0" w:type="auto"/>
          </w:tcPr>
          <w:p w14:paraId="2C6D19FA" w14:textId="77777777" w:rsidR="00EF69A6" w:rsidRPr="00EA4E3A" w:rsidRDefault="00EF69A6" w:rsidP="00195659">
            <w:pPr>
              <w:pStyle w:val="TAC"/>
              <w:rPr>
                <w:lang w:val="sv-SE"/>
              </w:rPr>
            </w:pPr>
            <w:r w:rsidRPr="00EA4E3A">
              <w:rPr>
                <w:lang w:val="sv-SE"/>
              </w:rPr>
              <w:t>2</w:t>
            </w:r>
          </w:p>
        </w:tc>
        <w:tc>
          <w:tcPr>
            <w:tcW w:w="0" w:type="auto"/>
          </w:tcPr>
          <w:p w14:paraId="708A54CD" w14:textId="77777777" w:rsidR="00EF69A6" w:rsidRPr="00EA4E3A" w:rsidRDefault="00EF69A6" w:rsidP="00195659">
            <w:pPr>
              <w:pStyle w:val="TAC"/>
              <w:rPr>
                <w:lang w:val="sv-SE"/>
              </w:rPr>
            </w:pPr>
          </w:p>
        </w:tc>
        <w:tc>
          <w:tcPr>
            <w:tcW w:w="0" w:type="auto"/>
          </w:tcPr>
          <w:p w14:paraId="05E41EAC" w14:textId="77777777" w:rsidR="00EF69A6" w:rsidRPr="00EA4E3A" w:rsidRDefault="00EF69A6" w:rsidP="00195659">
            <w:pPr>
              <w:pStyle w:val="TAC"/>
              <w:rPr>
                <w:lang w:val="sv-SE"/>
              </w:rPr>
            </w:pPr>
            <w:r w:rsidRPr="00EA4E3A">
              <w:rPr>
                <w:lang w:val="sv-SE"/>
              </w:rPr>
              <w:t>0</w:t>
            </w:r>
          </w:p>
        </w:tc>
        <w:tc>
          <w:tcPr>
            <w:tcW w:w="0" w:type="auto"/>
          </w:tcPr>
          <w:p w14:paraId="1B794E6E" w14:textId="77777777" w:rsidR="00EF69A6" w:rsidRPr="00EA4E3A" w:rsidRDefault="00EF69A6" w:rsidP="00195659">
            <w:pPr>
              <w:pStyle w:val="TAC"/>
              <w:rPr>
                <w:lang w:val="sv-SE"/>
              </w:rPr>
            </w:pPr>
          </w:p>
        </w:tc>
        <w:tc>
          <w:tcPr>
            <w:tcW w:w="0" w:type="auto"/>
          </w:tcPr>
          <w:p w14:paraId="17C2904E" w14:textId="77777777" w:rsidR="00EF69A6" w:rsidRPr="00EA4E3A" w:rsidRDefault="00EF69A6" w:rsidP="00195659">
            <w:pPr>
              <w:pStyle w:val="TAC"/>
              <w:rPr>
                <w:lang w:val="sv-SE"/>
              </w:rPr>
            </w:pPr>
          </w:p>
        </w:tc>
        <w:tc>
          <w:tcPr>
            <w:tcW w:w="0" w:type="auto"/>
          </w:tcPr>
          <w:p w14:paraId="1E26B89C" w14:textId="77777777" w:rsidR="00EF69A6" w:rsidRPr="00EA4E3A" w:rsidRDefault="00EF69A6" w:rsidP="00195659">
            <w:pPr>
              <w:pStyle w:val="TAC"/>
              <w:rPr>
                <w:lang w:val="sv-SE"/>
              </w:rPr>
            </w:pPr>
            <w:r w:rsidRPr="00EA4E3A">
              <w:rPr>
                <w:lang w:val="sv-SE"/>
              </w:rPr>
              <w:t>2</w:t>
            </w:r>
          </w:p>
        </w:tc>
        <w:tc>
          <w:tcPr>
            <w:tcW w:w="0" w:type="auto"/>
          </w:tcPr>
          <w:p w14:paraId="4E84FBF5" w14:textId="77777777" w:rsidR="00EF69A6" w:rsidRPr="00EA4E3A" w:rsidRDefault="00EF69A6" w:rsidP="00195659">
            <w:pPr>
              <w:pStyle w:val="TAC"/>
              <w:rPr>
                <w:lang w:val="sv-SE"/>
              </w:rPr>
            </w:pPr>
          </w:p>
        </w:tc>
        <w:tc>
          <w:tcPr>
            <w:tcW w:w="0" w:type="auto"/>
          </w:tcPr>
          <w:p w14:paraId="5EC2C430" w14:textId="77777777" w:rsidR="00EF69A6" w:rsidRPr="00EA4E3A" w:rsidRDefault="00EF69A6" w:rsidP="00195659">
            <w:pPr>
              <w:pStyle w:val="TAC"/>
              <w:rPr>
                <w:lang w:val="sv-SE"/>
              </w:rPr>
            </w:pPr>
            <w:r w:rsidRPr="00EA4E3A">
              <w:rPr>
                <w:lang w:val="sv-SE"/>
              </w:rPr>
              <w:t>0</w:t>
            </w:r>
          </w:p>
        </w:tc>
        <w:tc>
          <w:tcPr>
            <w:tcW w:w="0" w:type="auto"/>
          </w:tcPr>
          <w:p w14:paraId="70ED4BA3" w14:textId="77777777" w:rsidR="00EF69A6" w:rsidRPr="00EA4E3A" w:rsidRDefault="00EF69A6" w:rsidP="00195659">
            <w:pPr>
              <w:pStyle w:val="TAC"/>
              <w:rPr>
                <w:lang w:val="sv-SE"/>
              </w:rPr>
            </w:pPr>
          </w:p>
        </w:tc>
      </w:tr>
      <w:tr w:rsidR="00EF69A6" w:rsidRPr="00EA4E3A" w14:paraId="670F2D6F" w14:textId="77777777" w:rsidTr="00195659">
        <w:trPr>
          <w:jc w:val="center"/>
        </w:trPr>
        <w:tc>
          <w:tcPr>
            <w:tcW w:w="0" w:type="auto"/>
          </w:tcPr>
          <w:p w14:paraId="542DE6A7" w14:textId="77777777" w:rsidR="00EF69A6" w:rsidRPr="00EA4E3A" w:rsidRDefault="00EF69A6" w:rsidP="00195659">
            <w:pPr>
              <w:pStyle w:val="TAC"/>
            </w:pPr>
            <w:r w:rsidRPr="00EA4E3A">
              <w:t>3</w:t>
            </w:r>
          </w:p>
        </w:tc>
        <w:tc>
          <w:tcPr>
            <w:tcW w:w="0" w:type="auto"/>
          </w:tcPr>
          <w:p w14:paraId="7FF6814F" w14:textId="77777777" w:rsidR="00EF69A6" w:rsidRPr="00EA4E3A" w:rsidRDefault="00EF69A6" w:rsidP="00195659">
            <w:pPr>
              <w:pStyle w:val="TAC"/>
            </w:pPr>
            <w:r w:rsidRPr="00EA4E3A">
              <w:t>0</w:t>
            </w:r>
          </w:p>
        </w:tc>
        <w:tc>
          <w:tcPr>
            <w:tcW w:w="0" w:type="auto"/>
          </w:tcPr>
          <w:p w14:paraId="2ECBC270" w14:textId="77777777" w:rsidR="00EF69A6" w:rsidRPr="00EA4E3A" w:rsidRDefault="00EF69A6" w:rsidP="00195659">
            <w:pPr>
              <w:pStyle w:val="TAC"/>
            </w:pPr>
          </w:p>
        </w:tc>
        <w:tc>
          <w:tcPr>
            <w:tcW w:w="0" w:type="auto"/>
          </w:tcPr>
          <w:p w14:paraId="59EF1D93" w14:textId="77777777" w:rsidR="00EF69A6" w:rsidRPr="00EA4E3A" w:rsidRDefault="00EF69A6" w:rsidP="00195659">
            <w:pPr>
              <w:pStyle w:val="TAC"/>
            </w:pPr>
          </w:p>
        </w:tc>
        <w:tc>
          <w:tcPr>
            <w:tcW w:w="0" w:type="auto"/>
          </w:tcPr>
          <w:p w14:paraId="454E76E7" w14:textId="77777777" w:rsidR="00EF69A6" w:rsidRPr="00EA4E3A" w:rsidRDefault="00EF69A6" w:rsidP="00195659">
            <w:pPr>
              <w:pStyle w:val="TAC"/>
            </w:pPr>
          </w:p>
        </w:tc>
        <w:tc>
          <w:tcPr>
            <w:tcW w:w="0" w:type="auto"/>
          </w:tcPr>
          <w:p w14:paraId="6E346856" w14:textId="77777777" w:rsidR="00EF69A6" w:rsidRPr="00EA4E3A" w:rsidRDefault="00EF69A6" w:rsidP="00195659">
            <w:pPr>
              <w:pStyle w:val="TAC"/>
            </w:pPr>
          </w:p>
        </w:tc>
        <w:tc>
          <w:tcPr>
            <w:tcW w:w="0" w:type="auto"/>
          </w:tcPr>
          <w:p w14:paraId="6B93A513" w14:textId="77777777" w:rsidR="00EF69A6" w:rsidRPr="00EA4E3A" w:rsidRDefault="00EF69A6" w:rsidP="00195659">
            <w:pPr>
              <w:pStyle w:val="TAC"/>
            </w:pPr>
          </w:p>
        </w:tc>
        <w:tc>
          <w:tcPr>
            <w:tcW w:w="0" w:type="auto"/>
          </w:tcPr>
          <w:p w14:paraId="1A30B13B" w14:textId="77777777" w:rsidR="00EF69A6" w:rsidRPr="00EA4E3A" w:rsidRDefault="00EF69A6" w:rsidP="00195659">
            <w:pPr>
              <w:pStyle w:val="TAC"/>
            </w:pPr>
          </w:p>
        </w:tc>
        <w:tc>
          <w:tcPr>
            <w:tcW w:w="0" w:type="auto"/>
          </w:tcPr>
          <w:p w14:paraId="590BEA7E" w14:textId="77777777" w:rsidR="00EF69A6" w:rsidRPr="00EA4E3A" w:rsidRDefault="00EF69A6" w:rsidP="00195659">
            <w:pPr>
              <w:pStyle w:val="TAC"/>
            </w:pPr>
            <w:r w:rsidRPr="00EA4E3A">
              <w:t>1</w:t>
            </w:r>
          </w:p>
        </w:tc>
        <w:tc>
          <w:tcPr>
            <w:tcW w:w="0" w:type="auto"/>
          </w:tcPr>
          <w:p w14:paraId="392FB73F" w14:textId="77777777" w:rsidR="00EF69A6" w:rsidRPr="00EA4E3A" w:rsidRDefault="00EF69A6" w:rsidP="00195659">
            <w:pPr>
              <w:pStyle w:val="TAC"/>
            </w:pPr>
            <w:r w:rsidRPr="00EA4E3A">
              <w:t>0</w:t>
            </w:r>
          </w:p>
        </w:tc>
        <w:tc>
          <w:tcPr>
            <w:tcW w:w="0" w:type="auto"/>
          </w:tcPr>
          <w:p w14:paraId="7695ACB2" w14:textId="77777777" w:rsidR="00EF69A6" w:rsidRPr="00EA4E3A" w:rsidRDefault="00EF69A6" w:rsidP="00195659">
            <w:pPr>
              <w:pStyle w:val="TAC"/>
            </w:pPr>
            <w:r w:rsidRPr="00EA4E3A">
              <w:t>0</w:t>
            </w:r>
          </w:p>
        </w:tc>
      </w:tr>
      <w:tr w:rsidR="00EF69A6" w:rsidRPr="00EA4E3A" w14:paraId="6521932D" w14:textId="77777777" w:rsidTr="00195659">
        <w:trPr>
          <w:jc w:val="center"/>
        </w:trPr>
        <w:tc>
          <w:tcPr>
            <w:tcW w:w="0" w:type="auto"/>
          </w:tcPr>
          <w:p w14:paraId="4C4EF66E" w14:textId="77777777" w:rsidR="00EF69A6" w:rsidRPr="00EA4E3A" w:rsidRDefault="00EF69A6" w:rsidP="00195659">
            <w:pPr>
              <w:pStyle w:val="TAC"/>
            </w:pPr>
            <w:r w:rsidRPr="00EA4E3A">
              <w:t>4</w:t>
            </w:r>
          </w:p>
        </w:tc>
        <w:tc>
          <w:tcPr>
            <w:tcW w:w="0" w:type="auto"/>
          </w:tcPr>
          <w:p w14:paraId="0C50C483" w14:textId="77777777" w:rsidR="00EF69A6" w:rsidRPr="00EA4E3A" w:rsidRDefault="00EF69A6" w:rsidP="00195659">
            <w:pPr>
              <w:pStyle w:val="TAC"/>
            </w:pPr>
          </w:p>
        </w:tc>
        <w:tc>
          <w:tcPr>
            <w:tcW w:w="0" w:type="auto"/>
          </w:tcPr>
          <w:p w14:paraId="118F944F" w14:textId="77777777" w:rsidR="00EF69A6" w:rsidRPr="00EA4E3A" w:rsidRDefault="00EF69A6" w:rsidP="00195659">
            <w:pPr>
              <w:pStyle w:val="TAC"/>
            </w:pPr>
          </w:p>
        </w:tc>
        <w:tc>
          <w:tcPr>
            <w:tcW w:w="0" w:type="auto"/>
          </w:tcPr>
          <w:p w14:paraId="4C394F73" w14:textId="77777777" w:rsidR="00EF69A6" w:rsidRPr="00EA4E3A" w:rsidRDefault="00EF69A6" w:rsidP="00195659">
            <w:pPr>
              <w:pStyle w:val="TAC"/>
            </w:pPr>
          </w:p>
        </w:tc>
        <w:tc>
          <w:tcPr>
            <w:tcW w:w="0" w:type="auto"/>
          </w:tcPr>
          <w:p w14:paraId="4DA9C3D2" w14:textId="77777777" w:rsidR="00EF69A6" w:rsidRPr="00EA4E3A" w:rsidRDefault="00EF69A6" w:rsidP="00195659">
            <w:pPr>
              <w:pStyle w:val="TAC"/>
            </w:pPr>
          </w:p>
        </w:tc>
        <w:tc>
          <w:tcPr>
            <w:tcW w:w="0" w:type="auto"/>
          </w:tcPr>
          <w:p w14:paraId="04CA2F5A" w14:textId="77777777" w:rsidR="00EF69A6" w:rsidRPr="00EA4E3A" w:rsidRDefault="00EF69A6" w:rsidP="00195659">
            <w:pPr>
              <w:pStyle w:val="TAC"/>
            </w:pPr>
          </w:p>
        </w:tc>
        <w:tc>
          <w:tcPr>
            <w:tcW w:w="0" w:type="auto"/>
          </w:tcPr>
          <w:p w14:paraId="5B873DED" w14:textId="77777777" w:rsidR="00EF69A6" w:rsidRPr="00EA4E3A" w:rsidRDefault="00EF69A6" w:rsidP="00195659">
            <w:pPr>
              <w:pStyle w:val="TAC"/>
            </w:pPr>
          </w:p>
        </w:tc>
        <w:tc>
          <w:tcPr>
            <w:tcW w:w="0" w:type="auto"/>
          </w:tcPr>
          <w:p w14:paraId="6E5F89B5" w14:textId="77777777" w:rsidR="00EF69A6" w:rsidRPr="00EA4E3A" w:rsidRDefault="00EF69A6" w:rsidP="00195659">
            <w:pPr>
              <w:pStyle w:val="TAC"/>
            </w:pPr>
          </w:p>
        </w:tc>
        <w:tc>
          <w:tcPr>
            <w:tcW w:w="0" w:type="auto"/>
          </w:tcPr>
          <w:p w14:paraId="6232D213" w14:textId="77777777" w:rsidR="00EF69A6" w:rsidRPr="00EA4E3A" w:rsidRDefault="00EF69A6" w:rsidP="00195659">
            <w:pPr>
              <w:pStyle w:val="TAC"/>
            </w:pPr>
            <w:r w:rsidRPr="00EA4E3A">
              <w:t>1</w:t>
            </w:r>
          </w:p>
        </w:tc>
        <w:tc>
          <w:tcPr>
            <w:tcW w:w="0" w:type="auto"/>
          </w:tcPr>
          <w:p w14:paraId="52B1FD57" w14:textId="77777777" w:rsidR="00EF69A6" w:rsidRPr="00EA4E3A" w:rsidRDefault="00EF69A6" w:rsidP="00195659">
            <w:pPr>
              <w:pStyle w:val="TAC"/>
            </w:pPr>
            <w:r w:rsidRPr="00EA4E3A">
              <w:t>0</w:t>
            </w:r>
          </w:p>
        </w:tc>
        <w:tc>
          <w:tcPr>
            <w:tcW w:w="0" w:type="auto"/>
          </w:tcPr>
          <w:p w14:paraId="1150D5AA" w14:textId="77777777" w:rsidR="00EF69A6" w:rsidRPr="00EA4E3A" w:rsidRDefault="00EF69A6" w:rsidP="00195659">
            <w:pPr>
              <w:pStyle w:val="TAC"/>
            </w:pPr>
            <w:r w:rsidRPr="00EA4E3A">
              <w:t>0</w:t>
            </w:r>
          </w:p>
        </w:tc>
      </w:tr>
      <w:tr w:rsidR="00EF69A6" w:rsidRPr="00EA4E3A" w14:paraId="068009D5" w14:textId="77777777" w:rsidTr="00195659">
        <w:trPr>
          <w:jc w:val="center"/>
        </w:trPr>
        <w:tc>
          <w:tcPr>
            <w:tcW w:w="0" w:type="auto"/>
          </w:tcPr>
          <w:p w14:paraId="54181CEF" w14:textId="77777777" w:rsidR="00EF69A6" w:rsidRPr="00EA4E3A" w:rsidRDefault="00EF69A6" w:rsidP="00195659">
            <w:pPr>
              <w:pStyle w:val="TAC"/>
            </w:pPr>
            <w:r w:rsidRPr="00EA4E3A">
              <w:t>5</w:t>
            </w:r>
          </w:p>
        </w:tc>
        <w:tc>
          <w:tcPr>
            <w:tcW w:w="0" w:type="auto"/>
          </w:tcPr>
          <w:p w14:paraId="3C1AD2C4" w14:textId="77777777" w:rsidR="00EF69A6" w:rsidRPr="00EA4E3A" w:rsidRDefault="00EF69A6" w:rsidP="00195659">
            <w:pPr>
              <w:pStyle w:val="TAC"/>
            </w:pPr>
          </w:p>
        </w:tc>
        <w:tc>
          <w:tcPr>
            <w:tcW w:w="0" w:type="auto"/>
          </w:tcPr>
          <w:p w14:paraId="6C149027" w14:textId="77777777" w:rsidR="00EF69A6" w:rsidRPr="00EA4E3A" w:rsidRDefault="00EF69A6" w:rsidP="00195659">
            <w:pPr>
              <w:pStyle w:val="TAC"/>
            </w:pPr>
          </w:p>
        </w:tc>
        <w:tc>
          <w:tcPr>
            <w:tcW w:w="0" w:type="auto"/>
          </w:tcPr>
          <w:p w14:paraId="6BEB1809" w14:textId="77777777" w:rsidR="00EF69A6" w:rsidRPr="00EA4E3A" w:rsidRDefault="00EF69A6" w:rsidP="00195659">
            <w:pPr>
              <w:pStyle w:val="TAC"/>
            </w:pPr>
          </w:p>
        </w:tc>
        <w:tc>
          <w:tcPr>
            <w:tcW w:w="0" w:type="auto"/>
          </w:tcPr>
          <w:p w14:paraId="3505F274" w14:textId="77777777" w:rsidR="00EF69A6" w:rsidRPr="00EA4E3A" w:rsidRDefault="00EF69A6" w:rsidP="00195659">
            <w:pPr>
              <w:pStyle w:val="TAC"/>
            </w:pPr>
          </w:p>
        </w:tc>
        <w:tc>
          <w:tcPr>
            <w:tcW w:w="0" w:type="auto"/>
          </w:tcPr>
          <w:p w14:paraId="4033163F" w14:textId="77777777" w:rsidR="00EF69A6" w:rsidRPr="00EA4E3A" w:rsidRDefault="00EF69A6" w:rsidP="00195659">
            <w:pPr>
              <w:pStyle w:val="TAC"/>
            </w:pPr>
          </w:p>
        </w:tc>
        <w:tc>
          <w:tcPr>
            <w:tcW w:w="0" w:type="auto"/>
          </w:tcPr>
          <w:p w14:paraId="02E93B05" w14:textId="77777777" w:rsidR="00EF69A6" w:rsidRPr="00EA4E3A" w:rsidRDefault="00EF69A6" w:rsidP="00195659">
            <w:pPr>
              <w:pStyle w:val="TAC"/>
            </w:pPr>
          </w:p>
        </w:tc>
        <w:tc>
          <w:tcPr>
            <w:tcW w:w="0" w:type="auto"/>
          </w:tcPr>
          <w:p w14:paraId="4889D0E9" w14:textId="77777777" w:rsidR="00EF69A6" w:rsidRPr="00EA4E3A" w:rsidRDefault="00EF69A6" w:rsidP="00195659">
            <w:pPr>
              <w:pStyle w:val="TAC"/>
            </w:pPr>
          </w:p>
        </w:tc>
        <w:tc>
          <w:tcPr>
            <w:tcW w:w="0" w:type="auto"/>
          </w:tcPr>
          <w:p w14:paraId="6A2046EC" w14:textId="77777777" w:rsidR="00EF69A6" w:rsidRPr="00EA4E3A" w:rsidRDefault="00EF69A6" w:rsidP="00195659">
            <w:pPr>
              <w:pStyle w:val="TAC"/>
            </w:pPr>
            <w:r w:rsidRPr="00EA4E3A">
              <w:t>1</w:t>
            </w:r>
          </w:p>
        </w:tc>
        <w:tc>
          <w:tcPr>
            <w:tcW w:w="0" w:type="auto"/>
          </w:tcPr>
          <w:p w14:paraId="734DB920" w14:textId="77777777" w:rsidR="00EF69A6" w:rsidRPr="00EA4E3A" w:rsidRDefault="00EF69A6" w:rsidP="00195659">
            <w:pPr>
              <w:pStyle w:val="TAC"/>
            </w:pPr>
            <w:r w:rsidRPr="00EA4E3A">
              <w:t>0</w:t>
            </w:r>
          </w:p>
        </w:tc>
        <w:tc>
          <w:tcPr>
            <w:tcW w:w="0" w:type="auto"/>
          </w:tcPr>
          <w:p w14:paraId="07C40853" w14:textId="77777777" w:rsidR="00EF69A6" w:rsidRPr="00EA4E3A" w:rsidRDefault="00EF69A6" w:rsidP="00195659">
            <w:pPr>
              <w:pStyle w:val="TAC"/>
            </w:pPr>
          </w:p>
        </w:tc>
      </w:tr>
    </w:tbl>
    <w:p w14:paraId="7905F443" w14:textId="77777777" w:rsidR="0093274D" w:rsidRPr="00EA4E3A" w:rsidRDefault="0093274D">
      <w:pPr>
        <w:rPr>
          <w:lang w:val="en-US"/>
        </w:rPr>
      </w:pPr>
    </w:p>
    <w:p w14:paraId="74789DE8" w14:textId="77777777"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proofErr w:type="spellStart"/>
      <w:r w:rsidR="00A63B3F" w:rsidRPr="00EA4E3A">
        <w:rPr>
          <w:rFonts w:eastAsia="MS Mincho"/>
          <w:i/>
          <w:iCs/>
          <w:lang w:eastAsia="ja-JP"/>
        </w:rPr>
        <w:t>fdd-DownlinkOrTddSubframeBitmapBR</w:t>
      </w:r>
      <w:proofErr w:type="spellEnd"/>
      <w:r w:rsidR="00A63B3F" w:rsidRPr="00EA4E3A">
        <w:rPr>
          <w:rFonts w:eastAsia="MS Mincho"/>
          <w:iCs/>
          <w:lang w:eastAsia="ja-JP"/>
        </w:rPr>
        <w:t xml:space="preserve"> </w:t>
      </w:r>
      <w:r w:rsidR="00A63B3F" w:rsidRPr="00EA4E3A">
        <w:rPr>
          <w:rFonts w:eastAsia="MS Mincho" w:hint="eastAsia"/>
          <w:iCs/>
          <w:lang w:eastAsia="ja-JP"/>
        </w:rPr>
        <w:t xml:space="preserve">and </w:t>
      </w:r>
      <w:proofErr w:type="spellStart"/>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proofErr w:type="spellEnd"/>
      <w:r w:rsidR="00A63B3F" w:rsidRPr="00EA4E3A">
        <w:rPr>
          <w:rFonts w:eastAsia="MS Mincho"/>
          <w:iCs/>
          <w:lang w:eastAsia="ja-JP"/>
        </w:rPr>
        <w:t xml:space="preserve"> [11]</w:t>
      </w:r>
      <w:r w:rsidRPr="00EA4E3A">
        <w:rPr>
          <w:iCs/>
          <w:lang w:eastAsia="ko-KR"/>
        </w:rPr>
        <w:t xml:space="preserve">. </w:t>
      </w:r>
    </w:p>
    <w:p w14:paraId="524EB8F4" w14:textId="77777777"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proofErr w:type="spellStart"/>
      <w:r w:rsidRPr="00EA4E3A">
        <w:rPr>
          <w:rFonts w:eastAsia="SimSun" w:hint="eastAsia"/>
          <w:i/>
          <w:lang w:eastAsia="zh-CN"/>
        </w:rPr>
        <w:t>n+k</w:t>
      </w:r>
      <w:r w:rsidRPr="00EA4E3A">
        <w:rPr>
          <w:rFonts w:eastAsia="SimSun" w:hint="eastAsia"/>
          <w:i/>
          <w:vertAlign w:val="subscript"/>
          <w:lang w:eastAsia="zh-CN"/>
        </w:rPr>
        <w:t>i</w:t>
      </w:r>
      <w:proofErr w:type="spellEnd"/>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14:paraId="311A433B" w14:textId="77777777"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14:paraId="5791F910" w14:textId="77777777"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14:anchorId="538EDD56" wp14:editId="2ACE0E1A">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14:paraId="160CB15C" w14:textId="77777777"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proofErr w:type="spellStart"/>
      <w:r w:rsidRPr="00EA4E3A">
        <w:rPr>
          <w:rFonts w:eastAsia="SimSun"/>
          <w:i/>
          <w:lang w:eastAsia="zh-CN"/>
        </w:rPr>
        <w:t>ce</w:t>
      </w:r>
      <w:proofErr w:type="spellEnd"/>
      <w:r w:rsidRPr="00EA4E3A">
        <w:rPr>
          <w:rFonts w:eastAsia="SimSun"/>
          <w:i/>
          <w:lang w:eastAsia="zh-CN"/>
        </w:rPr>
        <w:t>-</w:t>
      </w:r>
      <w:proofErr w:type="spellStart"/>
      <w:r w:rsidRPr="00EA4E3A">
        <w:rPr>
          <w:rFonts w:eastAsia="SimSun"/>
          <w:i/>
          <w:lang w:eastAsia="zh-CN"/>
        </w:rPr>
        <w:t>pdsch</w:t>
      </w:r>
      <w:proofErr w:type="spellEnd"/>
      <w:r w:rsidRPr="00EA4E3A">
        <w:rPr>
          <w:rFonts w:eastAsia="SimSun"/>
          <w:i/>
          <w:lang w:eastAsia="zh-CN"/>
        </w:rPr>
        <w:t>-</w:t>
      </w:r>
      <w:proofErr w:type="spellStart"/>
      <w:r w:rsidRPr="00EA4E3A">
        <w:rPr>
          <w:rFonts w:eastAsia="SimSun"/>
          <w:i/>
          <w:lang w:eastAsia="zh-CN"/>
        </w:rPr>
        <w:t>puschEnhancement</w:t>
      </w:r>
      <w:proofErr w:type="spellEnd"/>
      <w:r w:rsidRPr="00EA4E3A">
        <w:rPr>
          <w:rFonts w:eastAsia="SimSun"/>
          <w:i/>
          <w:lang w:eastAsia="zh-CN"/>
        </w:rPr>
        <w: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w14:anchorId="3DFFB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8.4pt" o:ole="">
            <v:imagedata r:id="rId12" o:title=""/>
          </v:shape>
          <o:OLEObject Type="Embed" ProgID="Equation.3" ShapeID="_x0000_i1025" DrawAspect="Content" ObjectID="_1685803891" r:id="rId13"/>
        </w:object>
      </w:r>
      <w:r w:rsidRPr="00EA4E3A">
        <w:t>are given by {1,2,4,8,12,16,24,32}</w:t>
      </w:r>
      <w:r w:rsidRPr="00EA4E3A">
        <w:rPr>
          <w:rFonts w:eastAsia="SimSun" w:hint="eastAsia"/>
          <w:lang w:eastAsia="zh-CN"/>
        </w:rPr>
        <w:t xml:space="preserve"> </w:t>
      </w:r>
    </w:p>
    <w:p w14:paraId="7FFCC207" w14:textId="77777777"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14:anchorId="162E16AA" wp14:editId="012847B6">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14:paraId="1EAC7BCF" w14:textId="77777777"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proofErr w:type="spellStart"/>
      <w:r w:rsidRPr="00EA4E3A">
        <w:rPr>
          <w:rFonts w:eastAsia="SimSun" w:hint="eastAsia"/>
          <w:i/>
          <w:lang w:eastAsia="zh-CN"/>
        </w:rPr>
        <w:t>n+k</w:t>
      </w:r>
      <w:r w:rsidRPr="00EA4E3A">
        <w:rPr>
          <w:rFonts w:eastAsia="SimSun" w:hint="eastAsia"/>
          <w:i/>
          <w:vertAlign w:val="subscript"/>
          <w:lang w:eastAsia="zh-CN"/>
        </w:rPr>
        <w:t>i</w:t>
      </w:r>
      <w:proofErr w:type="spellEnd"/>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proofErr w:type="spellStart"/>
      <w:r w:rsidRPr="00EA4E3A">
        <w:rPr>
          <w:rFonts w:eastAsia="SimSun" w:hint="eastAsia"/>
          <w:i/>
          <w:lang w:eastAsia="zh-CN"/>
        </w:rPr>
        <w:t>n+x</w:t>
      </w:r>
      <w:proofErr w:type="spellEnd"/>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14:paraId="5A167204" w14:textId="77777777"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14:paraId="2A20D7AD" w14:textId="77777777"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xml:space="preserve">, or for TDD UL/DL configuration 0 and a BL/CE UE in </w:t>
      </w:r>
      <w:proofErr w:type="spellStart"/>
      <w:r w:rsidRPr="00EA4E3A">
        <w:rPr>
          <w:rFonts w:eastAsia="SimSun" w:hint="eastAsia"/>
          <w:lang w:val="en-US" w:eastAsia="zh-CN"/>
        </w:rPr>
        <w:t>CEModeB</w:t>
      </w:r>
      <w:proofErr w:type="spellEnd"/>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14:paraId="48FEC19E" w14:textId="77777777"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w:t>
      </w:r>
      <w:proofErr w:type="spellStart"/>
      <w:r w:rsidRPr="00EA4E3A">
        <w:rPr>
          <w:rFonts w:eastAsia="SimSun" w:hint="eastAsia"/>
          <w:lang w:val="en-US" w:eastAsia="zh-CN"/>
        </w:rPr>
        <w:t>CEModeA</w:t>
      </w:r>
      <w:proofErr w:type="spellEnd"/>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w14:anchorId="0153BD54">
          <v:shape id="_x0000_i1026" type="#_x0000_t75" style="width:39.35pt;height:19.25pt" o:ole="" fillcolor="window">
            <v:imagedata r:id="rId15" o:title=""/>
          </v:shape>
          <o:OLEObject Type="Embed" ProgID="Equation.3" ShapeID="_x0000_i1026" DrawAspect="Content" ObjectID="_1685803892"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w14:anchorId="0492F971">
          <v:shape id="_x0000_i1027" type="#_x0000_t75" style="width:93.75pt;height:19.25pt" o:ole="" fillcolor="window">
            <v:imagedata r:id="rId17" o:title=""/>
          </v:shape>
          <o:OLEObject Type="Embed" ProgID="Equation.3" ShapeID="_x0000_i1027" DrawAspect="Content" ObjectID="_1685803893"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w14:anchorId="15780C53">
          <v:shape id="_x0000_i1028" type="#_x0000_t75" style="width:39.35pt;height:19.25pt" o:ole="" fillcolor="window">
            <v:imagedata r:id="rId15" o:title=""/>
          </v:shape>
          <o:OLEObject Type="Embed" ProgID="Equation.3" ShapeID="_x0000_i1028" DrawAspect="Content" ObjectID="_1685803894"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14:paraId="7056A5F5" w14:textId="77777777"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proofErr w:type="spellStart"/>
      <w:r w:rsidRPr="00EA4E3A">
        <w:rPr>
          <w:i/>
        </w:rPr>
        <w:t>ttiBundling</w:t>
      </w:r>
      <w:proofErr w:type="spellEnd"/>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14:paraId="4729A6DB" w14:textId="77777777"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14:paraId="23F30D55" w14:textId="77777777"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14:paraId="3E532D54" w14:textId="77777777"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14:paraId="17FEB2E1" w14:textId="77777777"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proofErr w:type="spellStart"/>
      <w:r w:rsidRPr="00EA4E3A">
        <w:rPr>
          <w:rFonts w:eastAsia="SimSun"/>
          <w:i/>
          <w:lang w:eastAsia="zh-CN"/>
        </w:rPr>
        <w:t>ce</w:t>
      </w:r>
      <w:proofErr w:type="spellEnd"/>
      <w:r w:rsidRPr="00EA4E3A">
        <w:rPr>
          <w:rFonts w:eastAsia="SimSun"/>
          <w:i/>
          <w:lang w:eastAsia="zh-CN"/>
        </w:rPr>
        <w:t>-</w:t>
      </w:r>
      <w:proofErr w:type="spellStart"/>
      <w:r w:rsidRPr="00EA4E3A">
        <w:rPr>
          <w:rFonts w:eastAsia="SimSun"/>
          <w:i/>
          <w:lang w:eastAsia="zh-CN"/>
        </w:rPr>
        <w:t>pdsch</w:t>
      </w:r>
      <w:proofErr w:type="spellEnd"/>
      <w:r w:rsidRPr="00EA4E3A">
        <w:rPr>
          <w:rFonts w:eastAsia="SimSun"/>
          <w:i/>
          <w:lang w:eastAsia="zh-CN"/>
        </w:rPr>
        <w:t>-</w:t>
      </w:r>
      <w:proofErr w:type="spellStart"/>
      <w:r w:rsidRPr="00EA4E3A">
        <w:rPr>
          <w:rFonts w:eastAsia="SimSun"/>
          <w:i/>
          <w:lang w:eastAsia="zh-CN"/>
        </w:rPr>
        <w:t>puschEnhancement</w:t>
      </w:r>
      <w:proofErr w:type="spellEnd"/>
      <w:r w:rsidRPr="00EA4E3A">
        <w:rPr>
          <w:rFonts w:eastAsia="SimSun"/>
          <w:i/>
          <w:lang w:eastAsia="zh-CN"/>
        </w:rPr>
        <w: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14:paraId="21212088" w14:textId="77777777"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proofErr w:type="spellStart"/>
      <w:r w:rsidRPr="00C32E3A">
        <w:rPr>
          <w:rFonts w:eastAsia="SimSun" w:hint="eastAsia"/>
          <w:i/>
          <w:lang w:eastAsia="zh-CN"/>
        </w:rPr>
        <w:t>n+k</w:t>
      </w:r>
      <w:r w:rsidRPr="00C32E3A">
        <w:rPr>
          <w:rFonts w:eastAsia="SimSun" w:hint="eastAsia"/>
          <w:i/>
          <w:vertAlign w:val="subscript"/>
          <w:lang w:eastAsia="zh-CN"/>
        </w:rPr>
        <w:t>i</w:t>
      </w:r>
      <w:proofErr w:type="spellEnd"/>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14:paraId="0EE9BD21" w14:textId="77777777"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14:anchorId="397D940E" wp14:editId="21A5BDE5">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14:anchorId="6E72C7BD" wp14:editId="44659DCA">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14:paraId="3809458C" w14:textId="77777777"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proofErr w:type="spellStart"/>
      <w:r w:rsidRPr="00C32E3A">
        <w:rPr>
          <w:rFonts w:eastAsia="SimSun" w:hint="eastAsia"/>
          <w:i/>
          <w:lang w:eastAsia="zh-CN"/>
        </w:rPr>
        <w:t>n+k</w:t>
      </w:r>
      <w:r w:rsidRPr="00C32E3A">
        <w:rPr>
          <w:rFonts w:eastAsia="SimSun" w:hint="eastAsia"/>
          <w:i/>
          <w:vertAlign w:val="subscript"/>
          <w:lang w:eastAsia="zh-CN"/>
        </w:rPr>
        <w:t>i</w:t>
      </w:r>
      <w:proofErr w:type="spellEnd"/>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14:paraId="56BDEC4B" w14:textId="77777777" w:rsidR="00570F12" w:rsidRPr="00EA4E3A" w:rsidRDefault="00570F12" w:rsidP="00D650A3">
      <w:pPr>
        <w:rPr>
          <w:rFonts w:eastAsia="SimSun"/>
          <w:lang w:eastAsia="zh-CN"/>
        </w:rPr>
      </w:pPr>
    </w:p>
    <w:p w14:paraId="4F1ECA51" w14:textId="77777777"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14:paraId="15AA0F7D"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6B4473CB" w14:textId="77777777" w:rsidR="00570F12" w:rsidRPr="00EA4E3A" w:rsidRDefault="00570F12" w:rsidP="00DA29E5">
            <w:pPr>
              <w:pStyle w:val="TAH"/>
              <w:rPr>
                <w:lang w:eastAsia="en-US"/>
              </w:rPr>
            </w:pPr>
            <w:r w:rsidRPr="00EA4E3A">
              <w:rPr>
                <w:lang w:eastAsia="en-US"/>
              </w:rPr>
              <w:t>Higher layer parameter</w:t>
            </w:r>
          </w:p>
          <w:p w14:paraId="3C1B21F1" w14:textId="77777777" w:rsidR="00570F12" w:rsidRPr="00EA4E3A" w:rsidRDefault="0001443F" w:rsidP="00DA29E5">
            <w:pPr>
              <w:pStyle w:val="TAH"/>
              <w:rPr>
                <w:rFonts w:ascii="Times New Roman" w:hAnsi="Times New Roman"/>
                <w:sz w:val="20"/>
                <w:lang w:eastAsia="en-US"/>
              </w:rPr>
            </w:pPr>
            <w:r>
              <w:rPr>
                <w:lang w:eastAsia="en-US"/>
              </w:rPr>
              <w:t>'</w:t>
            </w:r>
            <w:proofErr w:type="spellStart"/>
            <w:r w:rsidR="00570F12" w:rsidRPr="00EA4E3A">
              <w:rPr>
                <w:i/>
                <w:lang w:eastAsia="en-US"/>
              </w:rPr>
              <w:t>pusch-maxNumRepetitionCEmodeA</w:t>
            </w:r>
            <w:proofErr w:type="spellEnd"/>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77F1E34E" w14:textId="77777777"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14:anchorId="0963193D" wp14:editId="39CBFE3F">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14:paraId="79FE13FC"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3820F478" w14:textId="77777777"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634F7310" w14:textId="77777777" w:rsidR="00570F12" w:rsidRPr="00EA4E3A" w:rsidRDefault="00570F12" w:rsidP="00DA29E5">
            <w:pPr>
              <w:pStyle w:val="TAC"/>
              <w:rPr>
                <w:lang w:eastAsia="en-US"/>
              </w:rPr>
            </w:pPr>
            <w:r w:rsidRPr="00EA4E3A">
              <w:rPr>
                <w:lang w:eastAsia="en-US"/>
              </w:rPr>
              <w:t>{1,2,4,8}</w:t>
            </w:r>
          </w:p>
        </w:tc>
      </w:tr>
      <w:tr w:rsidR="00570F12" w:rsidRPr="00EA4E3A" w14:paraId="480A98F4"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2351AF52" w14:textId="77777777"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0FBFB189" w14:textId="77777777" w:rsidR="00570F12" w:rsidRPr="00EA4E3A" w:rsidRDefault="00570F12" w:rsidP="00DA29E5">
            <w:pPr>
              <w:pStyle w:val="TAC"/>
              <w:rPr>
                <w:lang w:eastAsia="en-US"/>
              </w:rPr>
            </w:pPr>
            <w:r w:rsidRPr="00EA4E3A">
              <w:rPr>
                <w:lang w:eastAsia="en-US"/>
              </w:rPr>
              <w:t>{1,4,8,16}</w:t>
            </w:r>
          </w:p>
        </w:tc>
      </w:tr>
      <w:tr w:rsidR="00570F12" w:rsidRPr="00EA4E3A" w14:paraId="1839FA0D"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599AADB8" w14:textId="77777777"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1E0746F5" w14:textId="77777777"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14:paraId="033A7E6C" w14:textId="77777777" w:rsidR="00570F12" w:rsidRPr="00EA4E3A" w:rsidRDefault="00570F12" w:rsidP="00570F12">
      <w:pPr>
        <w:pStyle w:val="TH"/>
      </w:pPr>
    </w:p>
    <w:p w14:paraId="7610A376" w14:textId="77777777"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14:paraId="164EA7A7"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75BE8D7" w14:textId="77777777" w:rsidR="00570F12" w:rsidRPr="00EA4E3A" w:rsidRDefault="00570F12" w:rsidP="00DA29E5">
            <w:pPr>
              <w:pStyle w:val="TAH"/>
              <w:rPr>
                <w:lang w:eastAsia="en-US"/>
              </w:rPr>
            </w:pPr>
            <w:r w:rsidRPr="00EA4E3A">
              <w:rPr>
                <w:lang w:eastAsia="en-US"/>
              </w:rPr>
              <w:t>Higher layer parameter</w:t>
            </w:r>
          </w:p>
          <w:p w14:paraId="1C008482" w14:textId="77777777" w:rsidR="00570F12" w:rsidRPr="00EA4E3A" w:rsidRDefault="0001443F" w:rsidP="00DA29E5">
            <w:pPr>
              <w:pStyle w:val="TAH"/>
              <w:rPr>
                <w:rFonts w:ascii="Times New Roman" w:hAnsi="Times New Roman"/>
                <w:sz w:val="20"/>
                <w:lang w:eastAsia="en-US"/>
              </w:rPr>
            </w:pPr>
            <w:r>
              <w:rPr>
                <w:lang w:eastAsia="en-US"/>
              </w:rPr>
              <w:t>'</w:t>
            </w:r>
            <w:proofErr w:type="spellStart"/>
            <w:r w:rsidR="00570F12" w:rsidRPr="00EA4E3A">
              <w:rPr>
                <w:i/>
                <w:lang w:eastAsia="en-US"/>
              </w:rPr>
              <w:t>pusch-maxNumRepetitionCEmodeB</w:t>
            </w:r>
            <w:proofErr w:type="spellEnd"/>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AE82134" w14:textId="77777777"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14:anchorId="61E57C7E" wp14:editId="3BE5E429">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14:paraId="49BE3C45"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62826A63" w14:textId="77777777"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0384510" w14:textId="77777777" w:rsidR="00570F12" w:rsidRPr="00EA4E3A" w:rsidRDefault="00570F12" w:rsidP="00DA29E5">
            <w:pPr>
              <w:pStyle w:val="TAC"/>
              <w:rPr>
                <w:lang w:eastAsia="en-US"/>
              </w:rPr>
            </w:pPr>
            <w:r w:rsidRPr="00EA4E3A">
              <w:rPr>
                <w:lang w:eastAsia="en-US"/>
              </w:rPr>
              <w:t>{4,8,16,32,64,128,256,512}</w:t>
            </w:r>
          </w:p>
        </w:tc>
      </w:tr>
      <w:tr w:rsidR="0001443F" w:rsidRPr="00EA4E3A" w14:paraId="42770FB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21B0B85" w14:textId="77777777"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0295A8BD" w14:textId="77777777" w:rsidR="00570F12" w:rsidRPr="00EA4E3A" w:rsidRDefault="00570F12" w:rsidP="00DA29E5">
            <w:pPr>
              <w:pStyle w:val="TAC"/>
              <w:rPr>
                <w:lang w:eastAsia="en-US"/>
              </w:rPr>
            </w:pPr>
            <w:r w:rsidRPr="00EA4E3A">
              <w:rPr>
                <w:lang w:eastAsia="en-US"/>
              </w:rPr>
              <w:t>{1,4,8,16,32,64,128,192}</w:t>
            </w:r>
          </w:p>
        </w:tc>
      </w:tr>
      <w:tr w:rsidR="0001443F" w:rsidRPr="00EA4E3A" w14:paraId="3919E6E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CA283AC" w14:textId="77777777"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31A24410" w14:textId="77777777" w:rsidR="00570F12" w:rsidRPr="00EA4E3A" w:rsidRDefault="00570F12" w:rsidP="00DA29E5">
            <w:pPr>
              <w:pStyle w:val="TAC"/>
              <w:rPr>
                <w:lang w:val="en-US" w:eastAsia="en-US"/>
              </w:rPr>
            </w:pPr>
            <w:r w:rsidRPr="00EA4E3A">
              <w:rPr>
                <w:lang w:eastAsia="en-US"/>
              </w:rPr>
              <w:t xml:space="preserve">{4,8,16,32,64,128,192,256} </w:t>
            </w:r>
          </w:p>
        </w:tc>
      </w:tr>
      <w:tr w:rsidR="0001443F" w:rsidRPr="00EA4E3A" w14:paraId="3001336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1BC7554" w14:textId="77777777"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25EDD496" w14:textId="77777777" w:rsidR="00570F12" w:rsidRPr="00EA4E3A" w:rsidRDefault="00570F12" w:rsidP="00DA29E5">
            <w:pPr>
              <w:pStyle w:val="TAC"/>
              <w:rPr>
                <w:lang w:eastAsia="en-US"/>
              </w:rPr>
            </w:pPr>
            <w:r w:rsidRPr="00EA4E3A">
              <w:rPr>
                <w:lang w:eastAsia="en-US"/>
              </w:rPr>
              <w:t xml:space="preserve">{4,16,32,64,128,192,256,384} </w:t>
            </w:r>
          </w:p>
        </w:tc>
      </w:tr>
      <w:tr w:rsidR="0001443F" w:rsidRPr="00EA4E3A" w14:paraId="434EE94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91D664F" w14:textId="77777777"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37EABC84" w14:textId="77777777" w:rsidR="00570F12" w:rsidRPr="00EA4E3A" w:rsidRDefault="00570F12" w:rsidP="00DA29E5">
            <w:pPr>
              <w:pStyle w:val="TAC"/>
              <w:rPr>
                <w:lang w:eastAsia="en-US"/>
              </w:rPr>
            </w:pPr>
            <w:r w:rsidRPr="00EA4E3A">
              <w:rPr>
                <w:lang w:eastAsia="en-US"/>
              </w:rPr>
              <w:t xml:space="preserve">{4,16,64,128,192,256,384,512} </w:t>
            </w:r>
          </w:p>
        </w:tc>
      </w:tr>
      <w:tr w:rsidR="0001443F" w:rsidRPr="00EA4E3A" w14:paraId="0CECAC6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558DE2D" w14:textId="77777777"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D504ED1" w14:textId="77777777" w:rsidR="00570F12" w:rsidRPr="00EA4E3A" w:rsidRDefault="00570F12" w:rsidP="00DA29E5">
            <w:pPr>
              <w:pStyle w:val="TAC"/>
              <w:rPr>
                <w:lang w:eastAsia="en-US"/>
              </w:rPr>
            </w:pPr>
            <w:r w:rsidRPr="00EA4E3A">
              <w:rPr>
                <w:lang w:eastAsia="en-US"/>
              </w:rPr>
              <w:t>{8,32,128,192,256,384,512,768}</w:t>
            </w:r>
          </w:p>
        </w:tc>
      </w:tr>
      <w:tr w:rsidR="0001443F" w:rsidRPr="00EA4E3A" w14:paraId="555727F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E9EA449" w14:textId="77777777"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57117F8D" w14:textId="77777777" w:rsidR="00570F12" w:rsidRPr="00EA4E3A" w:rsidRDefault="00570F12" w:rsidP="00DA29E5">
            <w:pPr>
              <w:pStyle w:val="TAC"/>
              <w:rPr>
                <w:lang w:eastAsia="en-US"/>
              </w:rPr>
            </w:pPr>
            <w:r w:rsidRPr="00EA4E3A">
              <w:rPr>
                <w:lang w:eastAsia="en-US"/>
              </w:rPr>
              <w:t xml:space="preserve">{4,8,16,64,128,256,512,1024} </w:t>
            </w:r>
          </w:p>
        </w:tc>
      </w:tr>
      <w:tr w:rsidR="0001443F" w:rsidRPr="00EA4E3A" w14:paraId="4AE6ACA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BA48C6B" w14:textId="77777777"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42AB9101" w14:textId="77777777" w:rsidR="00570F12" w:rsidRPr="00EA4E3A" w:rsidRDefault="00570F12" w:rsidP="00DA29E5">
            <w:pPr>
              <w:pStyle w:val="TAC"/>
              <w:rPr>
                <w:lang w:eastAsia="en-US"/>
              </w:rPr>
            </w:pPr>
            <w:r w:rsidRPr="00EA4E3A">
              <w:rPr>
                <w:lang w:eastAsia="en-US"/>
              </w:rPr>
              <w:t>{4,16,64,256,512,768,1024,1536}</w:t>
            </w:r>
          </w:p>
        </w:tc>
      </w:tr>
      <w:tr w:rsidR="0001443F" w:rsidRPr="00EA4E3A" w14:paraId="1EC50C3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E7B5679" w14:textId="77777777"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2CB10978" w14:textId="77777777" w:rsidR="00570F12" w:rsidRPr="00EA4E3A" w:rsidRDefault="00570F12" w:rsidP="00DA29E5">
            <w:pPr>
              <w:pStyle w:val="TAC"/>
              <w:rPr>
                <w:lang w:eastAsia="en-US"/>
              </w:rPr>
            </w:pPr>
            <w:r w:rsidRPr="00EA4E3A">
              <w:rPr>
                <w:lang w:eastAsia="en-US"/>
              </w:rPr>
              <w:t>{4,16,64,128,256,512,1024,2048}</w:t>
            </w:r>
          </w:p>
        </w:tc>
      </w:tr>
    </w:tbl>
    <w:p w14:paraId="0871BE92" w14:textId="77777777" w:rsidR="00F15236" w:rsidRPr="00EA4E3A" w:rsidRDefault="00F15236" w:rsidP="00F15236">
      <w:pPr>
        <w:rPr>
          <w:lang w:val="en-US"/>
        </w:rPr>
      </w:pPr>
    </w:p>
    <w:p w14:paraId="0EA8A9CE" w14:textId="77777777"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proofErr w:type="spellStart"/>
      <w:r w:rsidRPr="00EA4E3A">
        <w:rPr>
          <w:rFonts w:eastAsia="SimSun" w:hint="eastAsia"/>
          <w:i/>
          <w:lang w:eastAsia="zh-CN"/>
        </w:rPr>
        <w:t>n+k</w:t>
      </w:r>
      <w:r w:rsidRPr="00EA4E3A">
        <w:rPr>
          <w:rFonts w:eastAsia="SimSun" w:hint="eastAsia"/>
          <w:i/>
          <w:vertAlign w:val="subscript"/>
          <w:lang w:eastAsia="zh-CN"/>
        </w:rPr>
        <w:t>i</w:t>
      </w:r>
      <w:proofErr w:type="spellEnd"/>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14:paraId="7786F13D" w14:textId="77777777"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14:paraId="0EE1B437" w14:textId="77777777"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14:paraId="03CB499F" w14:textId="77777777"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proofErr w:type="spellStart"/>
      <w:r w:rsidRPr="00EA4E3A">
        <w:rPr>
          <w:rFonts w:eastAsia="SimSun" w:hint="eastAsia"/>
          <w:i/>
          <w:lang w:eastAsia="zh-CN"/>
        </w:rPr>
        <w:t>n+k</w:t>
      </w:r>
      <w:r w:rsidRPr="00EA4E3A">
        <w:rPr>
          <w:rFonts w:eastAsia="SimSun" w:hint="eastAsia"/>
          <w:i/>
          <w:vertAlign w:val="subscript"/>
          <w:lang w:eastAsia="zh-CN"/>
        </w:rPr>
        <w:t>i</w:t>
      </w:r>
      <w:proofErr w:type="spellEnd"/>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proofErr w:type="spellStart"/>
      <w:r w:rsidRPr="00EA4E3A">
        <w:rPr>
          <w:rFonts w:eastAsia="SimSun" w:hint="eastAsia"/>
          <w:i/>
          <w:lang w:eastAsia="zh-CN"/>
        </w:rPr>
        <w:t>n+x</w:t>
      </w:r>
      <w:proofErr w:type="spellEnd"/>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14:paraId="28D40F9C" w14:textId="77777777"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14:paraId="6A67AC03" w14:textId="77777777"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14:paraId="263ECEDA" w14:textId="77777777"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w14:anchorId="7D6ED26E">
          <v:shape id="_x0000_i1029" type="#_x0000_t75" style="width:39.35pt;height:19.25pt" o:ole="" fillcolor="window">
            <v:imagedata r:id="rId15" o:title=""/>
          </v:shape>
          <o:OLEObject Type="Embed" ProgID="Equation.3" ShapeID="_x0000_i1029" DrawAspect="Content" ObjectID="_1685803895"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w14:anchorId="1F8BC87D">
          <v:shape id="_x0000_i1030" type="#_x0000_t75" style="width:93.75pt;height:19.25pt" o:ole="" fillcolor="window">
            <v:imagedata r:id="rId17" o:title=""/>
          </v:shape>
          <o:OLEObject Type="Embed" ProgID="Equation.3" ShapeID="_x0000_i1030" DrawAspect="Content" ObjectID="_1685803896"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w14:anchorId="50972712">
          <v:shape id="_x0000_i1031" type="#_x0000_t75" style="width:39.35pt;height:19.25pt" o:ole="" fillcolor="window">
            <v:imagedata r:id="rId15" o:title=""/>
          </v:shape>
          <o:OLEObject Type="Embed" ProgID="Equation.3" ShapeID="_x0000_i1031" DrawAspect="Content" ObjectID="_1685803897"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14:paraId="529239EA" w14:textId="77777777"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w14:anchorId="51C2B834">
          <v:shape id="_x0000_i1032" type="#_x0000_t75" style="width:39.35pt;height:19.25pt" o:ole="" fillcolor="window">
            <v:imagedata r:id="rId15" o:title=""/>
          </v:shape>
          <o:OLEObject Type="Embed" ProgID="Equation.3" ShapeID="_x0000_i1032" DrawAspect="Content" ObjectID="_1685803898"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w14:anchorId="3621747D">
          <v:shape id="_x0000_i1033" type="#_x0000_t75" style="width:88.75pt;height:20.1pt" o:ole="" fillcolor="window">
            <v:imagedata r:id="rId26" o:title=""/>
          </v:shape>
          <o:OLEObject Type="Embed" ProgID="Equation.DSMT4" ShapeID="_x0000_i1033" DrawAspect="Content" ObjectID="_1685803899"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w14:anchorId="3C7EB1D5">
          <v:shape id="_x0000_i1034" type="#_x0000_t75" style="width:39.35pt;height:19.25pt" o:ole="" fillcolor="window">
            <v:imagedata r:id="rId15" o:title=""/>
          </v:shape>
          <o:OLEObject Type="Embed" ProgID="Equation.3" ShapeID="_x0000_i1034" DrawAspect="Content" ObjectID="_1685803900"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14:paraId="4EC4B31A" w14:textId="77777777" w:rsidR="00F15236" w:rsidRPr="00EA4E3A" w:rsidRDefault="00F15236" w:rsidP="00F15236">
      <w:pPr>
        <w:rPr>
          <w:lang w:val="en-US"/>
        </w:rPr>
      </w:pPr>
    </w:p>
    <w:p w14:paraId="6B17D844" w14:textId="77777777"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14:paraId="7249136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D09128" w14:textId="77777777"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5D671A" w14:textId="77777777"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14:paraId="12E6692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87B4BA2" w14:textId="77777777"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2D117C9D" w14:textId="77777777" w:rsidR="00F15236" w:rsidRPr="00EA4E3A" w:rsidRDefault="00F15236" w:rsidP="00966E66">
            <w:pPr>
              <w:pStyle w:val="TAC"/>
              <w:rPr>
                <w:lang w:eastAsia="en-US"/>
              </w:rPr>
            </w:pPr>
            <w:r w:rsidRPr="00EA4E3A">
              <w:rPr>
                <w:lang w:eastAsia="en-US"/>
              </w:rPr>
              <w:t>1</w:t>
            </w:r>
          </w:p>
        </w:tc>
      </w:tr>
      <w:tr w:rsidR="00F15236" w:rsidRPr="00EA4E3A" w14:paraId="5174B1D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C5BE584" w14:textId="77777777"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5C80BA37" w14:textId="77777777" w:rsidR="00F15236" w:rsidRPr="00EA4E3A" w:rsidRDefault="00F15236" w:rsidP="00966E66">
            <w:pPr>
              <w:pStyle w:val="TAC"/>
              <w:rPr>
                <w:lang w:eastAsia="en-US"/>
              </w:rPr>
            </w:pPr>
            <w:r w:rsidRPr="00EA4E3A">
              <w:rPr>
                <w:lang w:eastAsia="en-US"/>
              </w:rPr>
              <w:t>2</w:t>
            </w:r>
          </w:p>
        </w:tc>
      </w:tr>
      <w:tr w:rsidR="00F15236" w:rsidRPr="00EA4E3A" w14:paraId="431C226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4D74121" w14:textId="77777777"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50EA2F0F" w14:textId="77777777" w:rsidR="00F15236" w:rsidRPr="00EA4E3A" w:rsidRDefault="00F15236" w:rsidP="00966E66">
            <w:pPr>
              <w:pStyle w:val="TAC"/>
              <w:rPr>
                <w:lang w:eastAsia="en-US"/>
              </w:rPr>
            </w:pPr>
            <w:r w:rsidRPr="00EA4E3A">
              <w:rPr>
                <w:lang w:eastAsia="en-US"/>
              </w:rPr>
              <w:t>4</w:t>
            </w:r>
          </w:p>
        </w:tc>
      </w:tr>
      <w:tr w:rsidR="00F15236" w:rsidRPr="00EA4E3A" w14:paraId="6DF88E4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96075A1" w14:textId="77777777"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748D5B68" w14:textId="77777777" w:rsidR="00F15236" w:rsidRPr="00EA4E3A" w:rsidRDefault="00F15236" w:rsidP="00966E66">
            <w:pPr>
              <w:pStyle w:val="TAC"/>
              <w:rPr>
                <w:lang w:eastAsia="en-US"/>
              </w:rPr>
            </w:pPr>
            <w:r w:rsidRPr="00EA4E3A">
              <w:rPr>
                <w:lang w:eastAsia="en-US"/>
              </w:rPr>
              <w:t>8</w:t>
            </w:r>
          </w:p>
        </w:tc>
      </w:tr>
      <w:tr w:rsidR="00F15236" w:rsidRPr="00EA4E3A" w14:paraId="2151470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3773067" w14:textId="77777777"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3E88CDF0" w14:textId="77777777" w:rsidR="00F15236" w:rsidRPr="00EA4E3A" w:rsidRDefault="00F15236" w:rsidP="00966E66">
            <w:pPr>
              <w:pStyle w:val="TAC"/>
              <w:rPr>
                <w:lang w:eastAsia="en-US"/>
              </w:rPr>
            </w:pPr>
            <w:r w:rsidRPr="00EA4E3A">
              <w:rPr>
                <w:lang w:eastAsia="en-US"/>
              </w:rPr>
              <w:t>12</w:t>
            </w:r>
          </w:p>
        </w:tc>
      </w:tr>
      <w:tr w:rsidR="00F15236" w:rsidRPr="00EA4E3A" w14:paraId="52719DA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61EC563" w14:textId="77777777"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25874BBF" w14:textId="77777777" w:rsidR="00F15236" w:rsidRPr="00EA4E3A" w:rsidRDefault="00F15236" w:rsidP="00966E66">
            <w:pPr>
              <w:pStyle w:val="TAC"/>
              <w:rPr>
                <w:lang w:eastAsia="en-US"/>
              </w:rPr>
            </w:pPr>
            <w:r w:rsidRPr="00EA4E3A">
              <w:rPr>
                <w:lang w:eastAsia="en-US"/>
              </w:rPr>
              <w:t>16</w:t>
            </w:r>
          </w:p>
        </w:tc>
      </w:tr>
      <w:tr w:rsidR="00F15236" w:rsidRPr="00EA4E3A" w14:paraId="474DECE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BB8E8A7" w14:textId="77777777"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2FC22D3B" w14:textId="77777777" w:rsidR="00F15236" w:rsidRPr="00EA4E3A" w:rsidRDefault="00F15236" w:rsidP="00966E66">
            <w:pPr>
              <w:pStyle w:val="TAC"/>
              <w:rPr>
                <w:lang w:eastAsia="en-US"/>
              </w:rPr>
            </w:pPr>
            <w:r w:rsidRPr="00EA4E3A">
              <w:rPr>
                <w:lang w:eastAsia="en-US"/>
              </w:rPr>
              <w:t>24</w:t>
            </w:r>
          </w:p>
        </w:tc>
      </w:tr>
      <w:tr w:rsidR="00F15236" w:rsidRPr="00EA4E3A" w14:paraId="65914F7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8623CD" w14:textId="77777777"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1C1826B3" w14:textId="77777777" w:rsidR="00F15236" w:rsidRPr="00EA4E3A" w:rsidRDefault="00F15236" w:rsidP="00966E66">
            <w:pPr>
              <w:pStyle w:val="TAC"/>
              <w:rPr>
                <w:lang w:eastAsia="en-US"/>
              </w:rPr>
            </w:pPr>
            <w:r w:rsidRPr="00EA4E3A">
              <w:rPr>
                <w:lang w:eastAsia="en-US"/>
              </w:rPr>
              <w:t>32</w:t>
            </w:r>
          </w:p>
        </w:tc>
      </w:tr>
      <w:tr w:rsidR="00F15236" w:rsidRPr="00EA4E3A" w14:paraId="3162AC8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2A31334" w14:textId="77777777"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15246C7D" w14:textId="77777777" w:rsidR="00F15236" w:rsidRPr="00EA4E3A" w:rsidRDefault="00F15236" w:rsidP="00966E66">
            <w:pPr>
              <w:pStyle w:val="TAC"/>
              <w:rPr>
                <w:lang w:eastAsia="en-US"/>
              </w:rPr>
            </w:pPr>
          </w:p>
        </w:tc>
      </w:tr>
      <w:tr w:rsidR="00F15236" w:rsidRPr="00EA4E3A" w14:paraId="2843CE7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181D54B" w14:textId="77777777"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5CE069B3" w14:textId="77777777" w:rsidR="00F15236" w:rsidRPr="00EA4E3A" w:rsidRDefault="00F15236" w:rsidP="00966E66">
            <w:pPr>
              <w:pStyle w:val="TAC"/>
              <w:rPr>
                <w:lang w:eastAsia="en-US"/>
              </w:rPr>
            </w:pPr>
          </w:p>
        </w:tc>
      </w:tr>
      <w:tr w:rsidR="00F15236" w:rsidRPr="00EA4E3A" w14:paraId="6905ABC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C55A924" w14:textId="77777777"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D469D1A" w14:textId="77777777" w:rsidR="00F15236" w:rsidRPr="00EA4E3A" w:rsidRDefault="00F15236" w:rsidP="00966E66">
            <w:pPr>
              <w:pStyle w:val="TAC"/>
              <w:rPr>
                <w:lang w:eastAsia="en-US"/>
              </w:rPr>
            </w:pPr>
          </w:p>
        </w:tc>
      </w:tr>
      <w:tr w:rsidR="00F15236" w:rsidRPr="00EA4E3A" w14:paraId="02A71FF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99D1B56" w14:textId="77777777"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B2E84BD" w14:textId="77777777" w:rsidR="00F15236" w:rsidRPr="00EA4E3A" w:rsidRDefault="00F15236" w:rsidP="00966E66">
            <w:pPr>
              <w:pStyle w:val="TAC"/>
              <w:rPr>
                <w:lang w:eastAsia="en-US"/>
              </w:rPr>
            </w:pPr>
          </w:p>
        </w:tc>
      </w:tr>
      <w:tr w:rsidR="00F15236" w:rsidRPr="00EA4E3A" w14:paraId="273EC3B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0828113" w14:textId="77777777"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99EAC25" w14:textId="77777777" w:rsidR="00F15236" w:rsidRPr="00EA4E3A" w:rsidRDefault="00F15236" w:rsidP="00966E66">
            <w:pPr>
              <w:pStyle w:val="TAC"/>
              <w:rPr>
                <w:lang w:eastAsia="en-US"/>
              </w:rPr>
            </w:pPr>
          </w:p>
        </w:tc>
      </w:tr>
    </w:tbl>
    <w:p w14:paraId="2DE5EBEA" w14:textId="77777777" w:rsidR="00570F12" w:rsidRPr="00EA4E3A" w:rsidRDefault="00570F12">
      <w:pPr>
        <w:rPr>
          <w:lang w:val="en-US"/>
        </w:rPr>
      </w:pPr>
    </w:p>
    <w:p w14:paraId="68983397" w14:textId="77777777" w:rsidR="00E10240" w:rsidRPr="00EA4E3A" w:rsidRDefault="00E10240" w:rsidP="00E10240">
      <w:pPr>
        <w:rPr>
          <w:rFonts w:eastAsia="SimSun"/>
          <w:lang w:eastAsia="zh-CN"/>
        </w:rPr>
      </w:pPr>
      <w:r w:rsidRPr="00EA4E3A">
        <w:t xml:space="preserve">For a serving cell that is a LAA </w:t>
      </w:r>
      <w:proofErr w:type="spellStart"/>
      <w:r w:rsidRPr="00EA4E3A">
        <w:t>SCell</w:t>
      </w:r>
      <w:proofErr w:type="spellEnd"/>
      <w:r w:rsidRPr="00EA4E3A">
        <w:t xml:space="preserve">, a </w:t>
      </w:r>
      <w:r w:rsidRPr="00EA4E3A">
        <w:rPr>
          <w:rFonts w:eastAsia="SimSun" w:hint="eastAsia"/>
          <w:lang w:eastAsia="zh-CN"/>
        </w:rPr>
        <w:t xml:space="preserve">UE shall </w:t>
      </w:r>
    </w:p>
    <w:p w14:paraId="320021EA" w14:textId="77777777"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14:paraId="4A21E3BA" w14:textId="77777777"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14:paraId="112A289F" w14:textId="77777777"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proofErr w:type="spellStart"/>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proofErr w:type="spellEnd"/>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w14:anchorId="63790AB9">
          <v:shape id="_x0000_i1035" type="#_x0000_t75" style="width:105.5pt;height:16.75pt" o:ole="">
            <v:imagedata r:id="rId29" o:title=""/>
          </v:shape>
          <o:OLEObject Type="Embed" ProgID="Equation.3" ShapeID="_x0000_i1035" DrawAspect="Content" ObjectID="_1685803901" r:id="rId30"/>
        </w:object>
      </w:r>
      <w:r w:rsidRPr="00EA4E3A">
        <w:rPr>
          <w:rFonts w:eastAsia="SimSun" w:hint="eastAsia"/>
          <w:lang w:eastAsia="zh-CN"/>
        </w:rPr>
        <w:t>, where</w:t>
      </w:r>
    </w:p>
    <w:p w14:paraId="19650B45" w14:textId="77777777"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14:paraId="546E0FAF" w14:textId="77777777"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14:paraId="1D5CA091" w14:textId="77777777"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14:paraId="0588950C" w14:textId="77777777"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w14:anchorId="359D4CF3">
          <v:shape id="_x0000_i1036" type="#_x0000_t75" style="width:39.35pt;height:16.75pt" o:ole="">
            <v:imagedata r:id="rId31" o:title=""/>
          </v:shape>
          <o:OLEObject Type="Embed" ProgID="Equation.3" ShapeID="_x0000_i1036" DrawAspect="Content" ObjectID="_1685803902"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w14:anchorId="6E9DD5C6">
          <v:shape id="_x0000_i1037" type="#_x0000_t75" style="width:50.25pt;height:16.75pt" o:ole="">
            <v:imagedata r:id="rId33" o:title=""/>
          </v:shape>
          <o:OLEObject Type="Embed" ProgID="Equation.3" ShapeID="_x0000_i1037" DrawAspect="Content" ObjectID="_1685803903" r:id="rId34"/>
        </w:object>
      </w:r>
      <w:r w:rsidRPr="00EA4E3A">
        <w:rPr>
          <w:rFonts w:eastAsia="SimSun"/>
          <w:lang w:eastAsia="zh-CN"/>
        </w:rPr>
        <w:t>;</w:t>
      </w:r>
    </w:p>
    <w:p w14:paraId="63CAB3F1" w14:textId="77777777"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14:paraId="7266026F" w14:textId="77777777"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14:paraId="4E784D04" w14:textId="77777777"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14:paraId="782F737B" w14:textId="77777777"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14:paraId="4F6E3E81" w14:textId="77777777"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14:paraId="5360A86A" w14:textId="77777777"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proofErr w:type="spellStart"/>
      <w:r w:rsidRPr="00EA4E3A">
        <w:rPr>
          <w:rFonts w:eastAsia="SimSun"/>
          <w:i/>
          <w:lang w:eastAsia="zh-CN"/>
        </w:rPr>
        <w:t>l+</w:t>
      </w:r>
      <w:r w:rsidRPr="00EA4E3A">
        <w:rPr>
          <w:rFonts w:eastAsia="SimSun" w:hint="eastAsia"/>
          <w:i/>
          <w:lang w:eastAsia="zh-CN"/>
        </w:rPr>
        <w:t>k</w:t>
      </w:r>
      <w:proofErr w:type="spellEnd"/>
      <w:r w:rsidRPr="00EA4E3A">
        <w:rPr>
          <w:rFonts w:eastAsia="SimSun"/>
          <w:lang w:eastAsia="zh-CN"/>
        </w:rPr>
        <w:t xml:space="preserve"> supported by the UE is </w:t>
      </w:r>
      <w:r w:rsidRPr="00EA4E3A">
        <w:t xml:space="preserve">included in the </w:t>
      </w:r>
      <w:r w:rsidRPr="00EA4E3A">
        <w:rPr>
          <w:i/>
        </w:rPr>
        <w:t>UE-EUTRA-Capability</w:t>
      </w:r>
    </w:p>
    <w:p w14:paraId="3E29C446" w14:textId="77777777" w:rsidR="00E10240" w:rsidRPr="00EA4E3A" w:rsidRDefault="000809FA" w:rsidP="00911E27">
      <w:pPr>
        <w:pStyle w:val="B2"/>
      </w:pPr>
      <w:r w:rsidRPr="00EA4E3A">
        <w:t>-</w:t>
      </w:r>
      <w:r w:rsidRPr="00EA4E3A">
        <w:tab/>
        <w:t xml:space="preserve">the value of </w:t>
      </w:r>
      <w:proofErr w:type="spellStart"/>
      <w:r w:rsidRPr="00EA4E3A">
        <w:rPr>
          <w:i/>
        </w:rPr>
        <w:t>p+l+k</w:t>
      </w:r>
      <w:proofErr w:type="spellEnd"/>
      <w:r w:rsidRPr="00EA4E3A">
        <w:t xml:space="preserve"> is at least 4</w:t>
      </w:r>
    </w:p>
    <w:p w14:paraId="635B7C22" w14:textId="77777777" w:rsidR="00E10240" w:rsidRPr="00EA4E3A" w:rsidRDefault="00E10240" w:rsidP="00547755">
      <w:pPr>
        <w:rPr>
          <w:rFonts w:eastAsia="SimSun"/>
          <w:lang w:eastAsia="zh-CN"/>
        </w:rPr>
      </w:pPr>
    </w:p>
    <w:p w14:paraId="47B601DD" w14:textId="77777777"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w14:anchorId="381F026B">
          <v:shape id="_x0000_i1038" type="#_x0000_t75" style="width:9.2pt;height:11.7pt" o:ole="">
            <v:imagedata r:id="rId35" o:title=""/>
          </v:shape>
          <o:OLEObject Type="Embed" ProgID="Equation.3" ShapeID="_x0000_i1038" DrawAspect="Content" ObjectID="_1685803904"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14:paraId="5B4FD47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724923" w14:textId="77777777"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6C92FD" w14:textId="77777777" w:rsidR="00E10240" w:rsidRPr="00EA4E3A" w:rsidRDefault="00E10240" w:rsidP="002B4BE9">
            <w:pPr>
              <w:pStyle w:val="TAH"/>
              <w:rPr>
                <w:lang w:eastAsia="zh-CN"/>
              </w:rPr>
            </w:pPr>
            <w:r w:rsidRPr="00EA4E3A">
              <w:rPr>
                <w:position w:val="-6"/>
                <w:lang w:eastAsia="en-US"/>
              </w:rPr>
              <w:object w:dxaOrig="180" w:dyaOrig="240" w14:anchorId="18AC9585">
                <v:shape id="_x0000_i1039" type="#_x0000_t75" style="width:9.2pt;height:11.7pt" o:ole="">
                  <v:imagedata r:id="rId37" o:title=""/>
                </v:shape>
                <o:OLEObject Type="Embed" ProgID="Equation.3" ShapeID="_x0000_i1039" DrawAspect="Content" ObjectID="_1685803905" r:id="rId38"/>
              </w:object>
            </w:r>
          </w:p>
        </w:tc>
      </w:tr>
      <w:tr w:rsidR="00E10240" w:rsidRPr="00EA4E3A" w14:paraId="358E729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097C4C9" w14:textId="77777777"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796512C8" w14:textId="77777777" w:rsidR="00E10240" w:rsidRPr="00EA4E3A" w:rsidRDefault="00E10240" w:rsidP="002B4BE9">
            <w:pPr>
              <w:pStyle w:val="TAC"/>
              <w:rPr>
                <w:lang w:eastAsia="en-US"/>
              </w:rPr>
            </w:pPr>
            <w:r w:rsidRPr="00EA4E3A">
              <w:rPr>
                <w:lang w:eastAsia="en-US"/>
              </w:rPr>
              <w:t>0</w:t>
            </w:r>
          </w:p>
        </w:tc>
      </w:tr>
      <w:tr w:rsidR="00E10240" w:rsidRPr="00EA4E3A" w14:paraId="746281A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4CF3FCF" w14:textId="77777777"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0DCFB514" w14:textId="77777777" w:rsidR="00E10240" w:rsidRPr="00EA4E3A" w:rsidRDefault="00E10240" w:rsidP="002B4BE9">
            <w:pPr>
              <w:pStyle w:val="TAC"/>
              <w:rPr>
                <w:lang w:eastAsia="en-US"/>
              </w:rPr>
            </w:pPr>
            <w:r w:rsidRPr="00EA4E3A">
              <w:rPr>
                <w:lang w:eastAsia="en-US"/>
              </w:rPr>
              <w:t>1</w:t>
            </w:r>
          </w:p>
        </w:tc>
      </w:tr>
      <w:tr w:rsidR="00E10240" w:rsidRPr="00EA4E3A" w14:paraId="3992340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15B9A5" w14:textId="77777777"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167FA2B8" w14:textId="77777777" w:rsidR="00E10240" w:rsidRPr="00EA4E3A" w:rsidRDefault="00E10240" w:rsidP="002B4BE9">
            <w:pPr>
              <w:pStyle w:val="TAC"/>
              <w:rPr>
                <w:lang w:eastAsia="en-US"/>
              </w:rPr>
            </w:pPr>
            <w:r w:rsidRPr="00EA4E3A">
              <w:rPr>
                <w:lang w:eastAsia="en-US"/>
              </w:rPr>
              <w:t>2</w:t>
            </w:r>
          </w:p>
        </w:tc>
      </w:tr>
      <w:tr w:rsidR="00E10240" w:rsidRPr="00EA4E3A" w14:paraId="3CB54EF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8E2D074" w14:textId="77777777"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063B8CC" w14:textId="77777777" w:rsidR="00E10240" w:rsidRPr="00EA4E3A" w:rsidRDefault="00E10240" w:rsidP="002B4BE9">
            <w:pPr>
              <w:pStyle w:val="TAC"/>
              <w:rPr>
                <w:lang w:eastAsia="en-US"/>
              </w:rPr>
            </w:pPr>
            <w:r w:rsidRPr="00EA4E3A">
              <w:rPr>
                <w:lang w:eastAsia="en-US"/>
              </w:rPr>
              <w:t>3</w:t>
            </w:r>
          </w:p>
        </w:tc>
      </w:tr>
      <w:tr w:rsidR="00E10240" w:rsidRPr="00EA4E3A" w14:paraId="497548E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A32017" w14:textId="77777777"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712DB57" w14:textId="77777777" w:rsidR="00E10240" w:rsidRPr="00EA4E3A" w:rsidRDefault="00E10240" w:rsidP="002B4BE9">
            <w:pPr>
              <w:pStyle w:val="TAC"/>
              <w:rPr>
                <w:lang w:eastAsia="en-US"/>
              </w:rPr>
            </w:pPr>
            <w:r w:rsidRPr="00EA4E3A">
              <w:rPr>
                <w:lang w:eastAsia="en-US"/>
              </w:rPr>
              <w:t>4</w:t>
            </w:r>
          </w:p>
        </w:tc>
      </w:tr>
      <w:tr w:rsidR="00E10240" w:rsidRPr="00EA4E3A" w14:paraId="0FB1F77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37BD8BC" w14:textId="77777777"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1366AF5" w14:textId="77777777" w:rsidR="00E10240" w:rsidRPr="00EA4E3A" w:rsidRDefault="00E10240" w:rsidP="002B4BE9">
            <w:pPr>
              <w:pStyle w:val="TAC"/>
              <w:rPr>
                <w:lang w:eastAsia="en-US"/>
              </w:rPr>
            </w:pPr>
            <w:r w:rsidRPr="00EA4E3A">
              <w:rPr>
                <w:lang w:eastAsia="en-US"/>
              </w:rPr>
              <w:t>5</w:t>
            </w:r>
          </w:p>
        </w:tc>
      </w:tr>
      <w:tr w:rsidR="00E10240" w:rsidRPr="00EA4E3A" w14:paraId="3799FFC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9708958" w14:textId="77777777"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2D51D661" w14:textId="77777777" w:rsidR="00E10240" w:rsidRPr="00EA4E3A" w:rsidRDefault="00E10240" w:rsidP="002B4BE9">
            <w:pPr>
              <w:pStyle w:val="TAC"/>
              <w:rPr>
                <w:lang w:eastAsia="en-US"/>
              </w:rPr>
            </w:pPr>
            <w:r w:rsidRPr="00EA4E3A">
              <w:rPr>
                <w:lang w:eastAsia="en-US"/>
              </w:rPr>
              <w:t>6</w:t>
            </w:r>
          </w:p>
        </w:tc>
      </w:tr>
      <w:tr w:rsidR="00E10240" w:rsidRPr="00EA4E3A" w14:paraId="512866F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9F7875C" w14:textId="77777777"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810A220" w14:textId="77777777" w:rsidR="00E10240" w:rsidRPr="00EA4E3A" w:rsidRDefault="00E10240" w:rsidP="002B4BE9">
            <w:pPr>
              <w:pStyle w:val="TAC"/>
              <w:rPr>
                <w:lang w:eastAsia="en-US"/>
              </w:rPr>
            </w:pPr>
            <w:r w:rsidRPr="00EA4E3A">
              <w:rPr>
                <w:lang w:eastAsia="en-US"/>
              </w:rPr>
              <w:t>7</w:t>
            </w:r>
          </w:p>
        </w:tc>
      </w:tr>
      <w:tr w:rsidR="00E10240" w:rsidRPr="00EA4E3A" w14:paraId="7C273E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602D432" w14:textId="77777777"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05933A11" w14:textId="77777777" w:rsidR="00E10240" w:rsidRPr="00EA4E3A" w:rsidRDefault="00E10240" w:rsidP="002B4BE9">
            <w:pPr>
              <w:pStyle w:val="TAC"/>
              <w:rPr>
                <w:lang w:eastAsia="en-US"/>
              </w:rPr>
            </w:pPr>
            <w:r w:rsidRPr="00EA4E3A">
              <w:rPr>
                <w:lang w:eastAsia="en-US"/>
              </w:rPr>
              <w:t>8</w:t>
            </w:r>
          </w:p>
        </w:tc>
      </w:tr>
      <w:tr w:rsidR="00E10240" w:rsidRPr="00EA4E3A" w14:paraId="55A9B85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9A2631" w14:textId="77777777"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1CB7E3C5" w14:textId="77777777" w:rsidR="00E10240" w:rsidRPr="00EA4E3A" w:rsidRDefault="00E10240" w:rsidP="002B4BE9">
            <w:pPr>
              <w:pStyle w:val="TAC"/>
              <w:rPr>
                <w:lang w:eastAsia="en-US"/>
              </w:rPr>
            </w:pPr>
            <w:r w:rsidRPr="00EA4E3A">
              <w:rPr>
                <w:lang w:eastAsia="en-US"/>
              </w:rPr>
              <w:t>9</w:t>
            </w:r>
          </w:p>
        </w:tc>
      </w:tr>
      <w:tr w:rsidR="00E10240" w:rsidRPr="00EA4E3A" w14:paraId="1F2E0A5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B12794F" w14:textId="77777777"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3EC4CE60" w14:textId="77777777" w:rsidR="00E10240" w:rsidRPr="00EA4E3A" w:rsidRDefault="00E10240" w:rsidP="002B4BE9">
            <w:pPr>
              <w:pStyle w:val="TAC"/>
              <w:rPr>
                <w:lang w:eastAsia="en-US"/>
              </w:rPr>
            </w:pPr>
            <w:r w:rsidRPr="00EA4E3A">
              <w:rPr>
                <w:lang w:eastAsia="en-US"/>
              </w:rPr>
              <w:t>10</w:t>
            </w:r>
          </w:p>
        </w:tc>
      </w:tr>
      <w:tr w:rsidR="00E10240" w:rsidRPr="00EA4E3A" w14:paraId="00247A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44ED6A3" w14:textId="77777777"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1F8D05CE" w14:textId="77777777" w:rsidR="00E10240" w:rsidRPr="00EA4E3A" w:rsidRDefault="00E10240" w:rsidP="002B4BE9">
            <w:pPr>
              <w:pStyle w:val="TAC"/>
              <w:rPr>
                <w:lang w:eastAsia="en-US"/>
              </w:rPr>
            </w:pPr>
            <w:r w:rsidRPr="00EA4E3A">
              <w:rPr>
                <w:lang w:eastAsia="en-US"/>
              </w:rPr>
              <w:t>11</w:t>
            </w:r>
          </w:p>
        </w:tc>
      </w:tr>
      <w:tr w:rsidR="00E10240" w:rsidRPr="00EA4E3A" w14:paraId="5A86892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7AFDC7" w14:textId="77777777"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136666E8" w14:textId="77777777" w:rsidR="00E10240" w:rsidRPr="00EA4E3A" w:rsidRDefault="00E10240" w:rsidP="002B4BE9">
            <w:pPr>
              <w:pStyle w:val="TAC"/>
              <w:rPr>
                <w:lang w:eastAsia="en-US"/>
              </w:rPr>
            </w:pPr>
            <w:r w:rsidRPr="00EA4E3A">
              <w:rPr>
                <w:lang w:eastAsia="en-US"/>
              </w:rPr>
              <w:t>12</w:t>
            </w:r>
          </w:p>
        </w:tc>
      </w:tr>
      <w:tr w:rsidR="00E10240" w:rsidRPr="00EA4E3A" w14:paraId="011775B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49B73B" w14:textId="77777777"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050738B7" w14:textId="77777777" w:rsidR="00E10240" w:rsidRPr="00EA4E3A" w:rsidRDefault="00E10240" w:rsidP="002B4BE9">
            <w:pPr>
              <w:pStyle w:val="TAC"/>
              <w:rPr>
                <w:lang w:eastAsia="en-US"/>
              </w:rPr>
            </w:pPr>
            <w:r w:rsidRPr="00EA4E3A">
              <w:rPr>
                <w:lang w:eastAsia="en-US"/>
              </w:rPr>
              <w:t>13</w:t>
            </w:r>
          </w:p>
        </w:tc>
      </w:tr>
      <w:tr w:rsidR="00E10240" w:rsidRPr="00EA4E3A" w14:paraId="2957A0E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0B878D" w14:textId="77777777"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615C3484" w14:textId="77777777" w:rsidR="00E10240" w:rsidRPr="00EA4E3A" w:rsidRDefault="00E10240" w:rsidP="002B4BE9">
            <w:pPr>
              <w:pStyle w:val="TAC"/>
              <w:rPr>
                <w:lang w:eastAsia="en-US"/>
              </w:rPr>
            </w:pPr>
            <w:r w:rsidRPr="00EA4E3A">
              <w:rPr>
                <w:lang w:eastAsia="en-US"/>
              </w:rPr>
              <w:t>14</w:t>
            </w:r>
          </w:p>
        </w:tc>
      </w:tr>
      <w:tr w:rsidR="00E10240" w:rsidRPr="00EA4E3A" w14:paraId="79A3D9F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1C51F9B" w14:textId="77777777"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225A34AF" w14:textId="77777777" w:rsidR="00E10240" w:rsidRPr="00EA4E3A" w:rsidRDefault="00E10240" w:rsidP="002B4BE9">
            <w:pPr>
              <w:pStyle w:val="TAC"/>
              <w:rPr>
                <w:lang w:eastAsia="en-US"/>
              </w:rPr>
            </w:pPr>
            <w:r w:rsidRPr="00EA4E3A">
              <w:rPr>
                <w:lang w:eastAsia="en-US"/>
              </w:rPr>
              <w:t>15</w:t>
            </w:r>
          </w:p>
        </w:tc>
      </w:tr>
    </w:tbl>
    <w:p w14:paraId="1DEDC202" w14:textId="77777777" w:rsidR="00E10240" w:rsidRPr="00EA4E3A" w:rsidRDefault="00E10240" w:rsidP="00E10240">
      <w:pPr>
        <w:rPr>
          <w:rFonts w:eastAsia="SimSun"/>
          <w:lang w:eastAsia="zh-CN"/>
        </w:rPr>
      </w:pPr>
    </w:p>
    <w:p w14:paraId="45388225" w14:textId="77777777"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w14:anchorId="2FF0D035">
          <v:shape id="_x0000_i1040" type="#_x0000_t75" style="width:9.2pt;height:11.7pt" o:ole="">
            <v:imagedata r:id="rId39" o:title=""/>
          </v:shape>
          <o:OLEObject Type="Embed" ProgID="Equation.3" ShapeID="_x0000_i1040" DrawAspect="Content" ObjectID="_1685803906"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14:paraId="5635741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E5A0DB" w14:textId="77777777"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58BC1D" w14:textId="77777777" w:rsidR="00E10240" w:rsidRPr="00EA4E3A" w:rsidRDefault="00E10240" w:rsidP="002B4BE9">
            <w:pPr>
              <w:pStyle w:val="TAH"/>
              <w:rPr>
                <w:lang w:eastAsia="zh-CN"/>
              </w:rPr>
            </w:pPr>
            <w:r w:rsidRPr="00EA4E3A">
              <w:rPr>
                <w:position w:val="-6"/>
                <w:lang w:eastAsia="en-US"/>
              </w:rPr>
              <w:object w:dxaOrig="180" w:dyaOrig="240" w14:anchorId="44704045">
                <v:shape id="_x0000_i1041" type="#_x0000_t75" style="width:9.2pt;height:11.7pt" o:ole="">
                  <v:imagedata r:id="rId37" o:title=""/>
                </v:shape>
                <o:OLEObject Type="Embed" ProgID="Equation.3" ShapeID="_x0000_i1041" DrawAspect="Content" ObjectID="_1685803907" r:id="rId41"/>
              </w:object>
            </w:r>
          </w:p>
        </w:tc>
      </w:tr>
      <w:tr w:rsidR="00E10240" w:rsidRPr="00EA4E3A" w14:paraId="353CC7B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B42C43" w14:textId="77777777"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2A12FB3B" w14:textId="77777777" w:rsidR="00E10240" w:rsidRPr="00EA4E3A" w:rsidRDefault="00E10240" w:rsidP="002B4BE9">
            <w:pPr>
              <w:pStyle w:val="TAC"/>
              <w:rPr>
                <w:lang w:eastAsia="en-US"/>
              </w:rPr>
            </w:pPr>
            <w:r w:rsidRPr="00EA4E3A">
              <w:rPr>
                <w:lang w:eastAsia="en-US"/>
              </w:rPr>
              <w:t>0</w:t>
            </w:r>
          </w:p>
        </w:tc>
      </w:tr>
      <w:tr w:rsidR="00E10240" w:rsidRPr="00EA4E3A" w14:paraId="577F8A8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7C5D984" w14:textId="77777777"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7C36A5B2" w14:textId="77777777" w:rsidR="00E10240" w:rsidRPr="00EA4E3A" w:rsidRDefault="00E10240" w:rsidP="002B4BE9">
            <w:pPr>
              <w:pStyle w:val="TAC"/>
              <w:rPr>
                <w:lang w:eastAsia="en-US"/>
              </w:rPr>
            </w:pPr>
            <w:r w:rsidRPr="00EA4E3A">
              <w:rPr>
                <w:lang w:eastAsia="en-US"/>
              </w:rPr>
              <w:t>1</w:t>
            </w:r>
          </w:p>
        </w:tc>
      </w:tr>
      <w:tr w:rsidR="00E10240" w:rsidRPr="00EA4E3A" w14:paraId="6058568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F280C3" w14:textId="77777777"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C428E42" w14:textId="77777777" w:rsidR="00E10240" w:rsidRPr="00EA4E3A" w:rsidRDefault="00E10240" w:rsidP="002B4BE9">
            <w:pPr>
              <w:pStyle w:val="TAC"/>
              <w:rPr>
                <w:lang w:eastAsia="en-US"/>
              </w:rPr>
            </w:pPr>
            <w:r w:rsidRPr="00EA4E3A">
              <w:rPr>
                <w:lang w:eastAsia="en-US"/>
              </w:rPr>
              <w:t>2</w:t>
            </w:r>
          </w:p>
        </w:tc>
      </w:tr>
      <w:tr w:rsidR="00E10240" w:rsidRPr="00EA4E3A" w14:paraId="11606DF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FBC5F1" w14:textId="77777777"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0E58D09" w14:textId="77777777" w:rsidR="00E10240" w:rsidRPr="00EA4E3A" w:rsidRDefault="00E10240" w:rsidP="002B4BE9">
            <w:pPr>
              <w:pStyle w:val="TAC"/>
              <w:rPr>
                <w:lang w:eastAsia="en-US"/>
              </w:rPr>
            </w:pPr>
            <w:r w:rsidRPr="00EA4E3A">
              <w:rPr>
                <w:lang w:eastAsia="en-US"/>
              </w:rPr>
              <w:t>3</w:t>
            </w:r>
          </w:p>
        </w:tc>
      </w:tr>
    </w:tbl>
    <w:p w14:paraId="3B681C9C" w14:textId="77777777" w:rsidR="00E10240" w:rsidRPr="00EA4E3A" w:rsidRDefault="00E10240" w:rsidP="00547755">
      <w:pPr>
        <w:rPr>
          <w:rFonts w:eastAsia="SimSun"/>
          <w:lang w:eastAsia="zh-CN"/>
        </w:rPr>
      </w:pPr>
    </w:p>
    <w:p w14:paraId="241E7220" w14:textId="77777777"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w14:anchorId="215E67B1">
          <v:shape id="_x0000_i1042" type="#_x0000_t75" style="width:9.2pt;height:10.05pt" o:ole="">
            <v:imagedata r:id="rId42" o:title=""/>
          </v:shape>
          <o:OLEObject Type="Embed" ProgID="Equation.3" ShapeID="_x0000_i1042" DrawAspect="Content" ObjectID="_1685803908"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14:paraId="6C0923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0D0D37" w14:textId="77777777"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C0DDC8" w14:textId="77777777" w:rsidR="00E10240" w:rsidRPr="00EA4E3A" w:rsidRDefault="00E10240" w:rsidP="002B4BE9">
            <w:pPr>
              <w:pStyle w:val="TAH"/>
              <w:rPr>
                <w:lang w:eastAsia="zh-CN"/>
              </w:rPr>
            </w:pPr>
            <w:r w:rsidRPr="00EA4E3A">
              <w:rPr>
                <w:position w:val="-6"/>
                <w:lang w:eastAsia="en-US"/>
              </w:rPr>
              <w:object w:dxaOrig="180" w:dyaOrig="200" w14:anchorId="3DBCB5DC">
                <v:shape id="_x0000_i1043" type="#_x0000_t75" style="width:9.2pt;height:10.05pt" o:ole="">
                  <v:imagedata r:id="rId44" o:title=""/>
                </v:shape>
                <o:OLEObject Type="Embed" ProgID="Equation.3" ShapeID="_x0000_i1043" DrawAspect="Content" ObjectID="_1685803909" r:id="rId45"/>
              </w:object>
            </w:r>
          </w:p>
        </w:tc>
      </w:tr>
      <w:tr w:rsidR="00E10240" w:rsidRPr="00EA4E3A" w14:paraId="7FFE1CB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5A71AEB" w14:textId="77777777"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66C072B9" w14:textId="77777777" w:rsidR="00E10240" w:rsidRPr="00EA4E3A" w:rsidRDefault="00E10240" w:rsidP="002B4BE9">
            <w:pPr>
              <w:pStyle w:val="TAC"/>
              <w:rPr>
                <w:lang w:eastAsia="en-US"/>
              </w:rPr>
            </w:pPr>
            <w:r w:rsidRPr="00EA4E3A">
              <w:rPr>
                <w:lang w:eastAsia="en-US"/>
              </w:rPr>
              <w:t>8</w:t>
            </w:r>
          </w:p>
        </w:tc>
      </w:tr>
      <w:tr w:rsidR="00E10240" w:rsidRPr="00EA4E3A" w14:paraId="57D3F27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A17053" w14:textId="77777777"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65F0F20" w14:textId="77777777" w:rsidR="00E10240" w:rsidRPr="00EA4E3A" w:rsidRDefault="00E10240" w:rsidP="002B4BE9">
            <w:pPr>
              <w:pStyle w:val="TAC"/>
              <w:rPr>
                <w:lang w:eastAsia="en-US"/>
              </w:rPr>
            </w:pPr>
            <w:r w:rsidRPr="00EA4E3A">
              <w:rPr>
                <w:lang w:eastAsia="en-US"/>
              </w:rPr>
              <w:t>12</w:t>
            </w:r>
          </w:p>
        </w:tc>
      </w:tr>
      <w:tr w:rsidR="00E10240" w:rsidRPr="00EA4E3A" w14:paraId="7660D74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90A0078" w14:textId="77777777"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FC0E6BF" w14:textId="77777777" w:rsidR="00E10240" w:rsidRPr="00EA4E3A" w:rsidRDefault="00E10240" w:rsidP="002B4BE9">
            <w:pPr>
              <w:pStyle w:val="TAC"/>
              <w:rPr>
                <w:lang w:eastAsia="en-US"/>
              </w:rPr>
            </w:pPr>
            <w:r w:rsidRPr="00EA4E3A">
              <w:rPr>
                <w:lang w:eastAsia="en-US"/>
              </w:rPr>
              <w:t>16</w:t>
            </w:r>
          </w:p>
        </w:tc>
      </w:tr>
      <w:tr w:rsidR="00E10240" w:rsidRPr="00EA4E3A" w14:paraId="61C2ED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2F6082" w14:textId="77777777"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4096518A" w14:textId="77777777" w:rsidR="00E10240" w:rsidRPr="00EA4E3A" w:rsidRDefault="00E10240" w:rsidP="002B4BE9">
            <w:pPr>
              <w:pStyle w:val="TAC"/>
              <w:rPr>
                <w:lang w:eastAsia="en-US"/>
              </w:rPr>
            </w:pPr>
            <w:r w:rsidRPr="00EA4E3A">
              <w:rPr>
                <w:lang w:eastAsia="en-US"/>
              </w:rPr>
              <w:t>20</w:t>
            </w:r>
          </w:p>
        </w:tc>
      </w:tr>
    </w:tbl>
    <w:p w14:paraId="0E28D28C" w14:textId="77777777" w:rsidR="00E10240" w:rsidRPr="00EA4E3A" w:rsidRDefault="00E10240" w:rsidP="00E10240">
      <w:pPr>
        <w:rPr>
          <w:rFonts w:eastAsia="SimSun"/>
          <w:lang w:eastAsia="zh-CN"/>
        </w:rPr>
      </w:pPr>
    </w:p>
    <w:p w14:paraId="4F2203E0" w14:textId="77777777" w:rsidR="00ED6772" w:rsidRPr="00EA4E3A" w:rsidRDefault="00ED6772" w:rsidP="00ED6772">
      <w:r w:rsidRPr="00EA4E3A">
        <w:t xml:space="preserve">For a LAA </w:t>
      </w:r>
      <w:proofErr w:type="spellStart"/>
      <w:r w:rsidRPr="00EA4E3A">
        <w:t>SCell</w:t>
      </w:r>
      <w:proofErr w:type="spellEnd"/>
      <w:r w:rsidRPr="00EA4E3A">
        <w:t>, a UE is not expected to receive more than one uplink scheduling grant for a subframe.</w:t>
      </w:r>
    </w:p>
    <w:p w14:paraId="66FB78FF" w14:textId="77777777" w:rsidR="00E10240" w:rsidRPr="00EA4E3A" w:rsidRDefault="00E10240">
      <w:r w:rsidRPr="00EA4E3A">
        <w:t xml:space="preserve">For a LAA </w:t>
      </w:r>
      <w:proofErr w:type="spellStart"/>
      <w:r w:rsidRPr="00EA4E3A">
        <w:t>SCell</w:t>
      </w:r>
      <w:proofErr w:type="spellEnd"/>
      <w:r w:rsidRPr="00EA4E3A">
        <w:t>, the HARQ process ID shall be delivered to higher layers.</w:t>
      </w:r>
    </w:p>
    <w:p w14:paraId="585DB98F" w14:textId="77777777"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14:paraId="1EA48482" w14:textId="77777777"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14:paraId="287C35BC" w14:textId="77777777"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14:paraId="40264437" w14:textId="77777777"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14:paraId="1713C06F" w14:textId="77777777"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6BCA1C9E" w14:textId="77777777"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14:paraId="43B8BF60" w14:textId="77777777"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14:paraId="2192A7F5" w14:textId="77777777"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14:paraId="124232EE" w14:textId="77777777"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14:paraId="10A88E89" w14:textId="77777777"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14:paraId="2D70C87B" w14:textId="77777777"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14:paraId="5AC7DEB0" w14:textId="77777777"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14:paraId="40B6F522" w14:textId="77777777"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14:paraId="698D5C46" w14:textId="77777777" w:rsidTr="00F23700">
        <w:trPr>
          <w:cantSplit/>
          <w:jc w:val="center"/>
        </w:trPr>
        <w:tc>
          <w:tcPr>
            <w:tcW w:w="0" w:type="auto"/>
            <w:vMerge w:val="restart"/>
            <w:shd w:val="clear" w:color="auto" w:fill="E0E0E0"/>
          </w:tcPr>
          <w:p w14:paraId="45E6E21B" w14:textId="77777777" w:rsidR="00F23700" w:rsidRPr="00EA4E3A" w:rsidRDefault="00F23700" w:rsidP="00F23700">
            <w:pPr>
              <w:pStyle w:val="TAH"/>
            </w:pPr>
            <w:r w:rsidRPr="00EA4E3A">
              <w:t>TDD UL/DL</w:t>
            </w:r>
            <w:r w:rsidRPr="00EA4E3A">
              <w:br/>
              <w:t>Configuration</w:t>
            </w:r>
          </w:p>
        </w:tc>
        <w:tc>
          <w:tcPr>
            <w:tcW w:w="0" w:type="auto"/>
            <w:gridSpan w:val="10"/>
            <w:shd w:val="clear" w:color="auto" w:fill="E0E0E0"/>
          </w:tcPr>
          <w:p w14:paraId="457D0DF5" w14:textId="77777777" w:rsidR="00F23700" w:rsidRPr="00EA4E3A" w:rsidRDefault="00F23700" w:rsidP="00F23700">
            <w:pPr>
              <w:pStyle w:val="TAH"/>
              <w:rPr>
                <w:i/>
                <w:iCs/>
              </w:rPr>
            </w:pPr>
            <w:r w:rsidRPr="00EA4E3A">
              <w:t xml:space="preserve">subframe number </w:t>
            </w:r>
            <w:r w:rsidRPr="00EA4E3A">
              <w:rPr>
                <w:i/>
                <w:iCs/>
              </w:rPr>
              <w:t>n</w:t>
            </w:r>
          </w:p>
        </w:tc>
      </w:tr>
      <w:tr w:rsidR="00F23700" w:rsidRPr="00EA4E3A" w14:paraId="42D55B79" w14:textId="77777777" w:rsidTr="00F23700">
        <w:trPr>
          <w:cantSplit/>
          <w:jc w:val="center"/>
        </w:trPr>
        <w:tc>
          <w:tcPr>
            <w:tcW w:w="0" w:type="auto"/>
            <w:vMerge/>
            <w:shd w:val="clear" w:color="auto" w:fill="E0E0E0"/>
          </w:tcPr>
          <w:p w14:paraId="6F19D553" w14:textId="77777777" w:rsidR="00F23700" w:rsidRPr="00EA4E3A" w:rsidRDefault="00F23700" w:rsidP="00F23700">
            <w:pPr>
              <w:pStyle w:val="TAH"/>
            </w:pPr>
          </w:p>
        </w:tc>
        <w:tc>
          <w:tcPr>
            <w:tcW w:w="0" w:type="auto"/>
            <w:shd w:val="clear" w:color="auto" w:fill="E0E0E0"/>
          </w:tcPr>
          <w:p w14:paraId="4D19C092" w14:textId="77777777" w:rsidR="00F23700" w:rsidRPr="00EA4E3A" w:rsidRDefault="00F23700" w:rsidP="00F23700">
            <w:pPr>
              <w:pStyle w:val="TAH"/>
            </w:pPr>
            <w:r w:rsidRPr="00EA4E3A">
              <w:t>0</w:t>
            </w:r>
          </w:p>
        </w:tc>
        <w:tc>
          <w:tcPr>
            <w:tcW w:w="0" w:type="auto"/>
            <w:shd w:val="clear" w:color="auto" w:fill="E0E0E0"/>
          </w:tcPr>
          <w:p w14:paraId="6FFD7EC6" w14:textId="77777777" w:rsidR="00F23700" w:rsidRPr="00EA4E3A" w:rsidRDefault="00F23700" w:rsidP="00F23700">
            <w:pPr>
              <w:pStyle w:val="TAH"/>
            </w:pPr>
            <w:r w:rsidRPr="00EA4E3A">
              <w:t>1</w:t>
            </w:r>
          </w:p>
        </w:tc>
        <w:tc>
          <w:tcPr>
            <w:tcW w:w="0" w:type="auto"/>
            <w:shd w:val="clear" w:color="auto" w:fill="E0E0E0"/>
          </w:tcPr>
          <w:p w14:paraId="6AF554AF" w14:textId="77777777" w:rsidR="00F23700" w:rsidRPr="00EA4E3A" w:rsidRDefault="00F23700" w:rsidP="00F23700">
            <w:pPr>
              <w:pStyle w:val="TAH"/>
            </w:pPr>
            <w:r w:rsidRPr="00EA4E3A">
              <w:t>2</w:t>
            </w:r>
          </w:p>
        </w:tc>
        <w:tc>
          <w:tcPr>
            <w:tcW w:w="0" w:type="auto"/>
            <w:shd w:val="clear" w:color="auto" w:fill="E0E0E0"/>
          </w:tcPr>
          <w:p w14:paraId="60BEA6FF" w14:textId="77777777" w:rsidR="00F23700" w:rsidRPr="00EA4E3A" w:rsidRDefault="00F23700" w:rsidP="00F23700">
            <w:pPr>
              <w:pStyle w:val="TAH"/>
            </w:pPr>
            <w:r w:rsidRPr="00EA4E3A">
              <w:t>3</w:t>
            </w:r>
          </w:p>
        </w:tc>
        <w:tc>
          <w:tcPr>
            <w:tcW w:w="0" w:type="auto"/>
            <w:shd w:val="clear" w:color="auto" w:fill="E0E0E0"/>
          </w:tcPr>
          <w:p w14:paraId="0D19745C" w14:textId="77777777" w:rsidR="00F23700" w:rsidRPr="00EA4E3A" w:rsidRDefault="00F23700" w:rsidP="00F23700">
            <w:pPr>
              <w:pStyle w:val="TAH"/>
            </w:pPr>
            <w:r w:rsidRPr="00EA4E3A">
              <w:t>4</w:t>
            </w:r>
          </w:p>
        </w:tc>
        <w:tc>
          <w:tcPr>
            <w:tcW w:w="0" w:type="auto"/>
            <w:shd w:val="clear" w:color="auto" w:fill="E0E0E0"/>
          </w:tcPr>
          <w:p w14:paraId="24919A3B" w14:textId="77777777" w:rsidR="00F23700" w:rsidRPr="00EA4E3A" w:rsidRDefault="00F23700" w:rsidP="00F23700">
            <w:pPr>
              <w:pStyle w:val="TAH"/>
            </w:pPr>
            <w:r w:rsidRPr="00EA4E3A">
              <w:t>5</w:t>
            </w:r>
          </w:p>
        </w:tc>
        <w:tc>
          <w:tcPr>
            <w:tcW w:w="0" w:type="auto"/>
            <w:shd w:val="clear" w:color="auto" w:fill="E0E0E0"/>
          </w:tcPr>
          <w:p w14:paraId="00D694BE" w14:textId="77777777" w:rsidR="00F23700" w:rsidRPr="00EA4E3A" w:rsidRDefault="00F23700" w:rsidP="00F23700">
            <w:pPr>
              <w:pStyle w:val="TAH"/>
            </w:pPr>
            <w:r w:rsidRPr="00EA4E3A">
              <w:t>6</w:t>
            </w:r>
          </w:p>
        </w:tc>
        <w:tc>
          <w:tcPr>
            <w:tcW w:w="0" w:type="auto"/>
            <w:shd w:val="clear" w:color="auto" w:fill="E0E0E0"/>
          </w:tcPr>
          <w:p w14:paraId="4314DF31" w14:textId="77777777" w:rsidR="00F23700" w:rsidRPr="00EA4E3A" w:rsidRDefault="00F23700" w:rsidP="00F23700">
            <w:pPr>
              <w:pStyle w:val="TAH"/>
            </w:pPr>
            <w:r w:rsidRPr="00EA4E3A">
              <w:t>7</w:t>
            </w:r>
          </w:p>
        </w:tc>
        <w:tc>
          <w:tcPr>
            <w:tcW w:w="0" w:type="auto"/>
            <w:shd w:val="clear" w:color="auto" w:fill="E0E0E0"/>
          </w:tcPr>
          <w:p w14:paraId="12C32E0D" w14:textId="77777777" w:rsidR="00F23700" w:rsidRPr="00EA4E3A" w:rsidRDefault="00F23700" w:rsidP="00F23700">
            <w:pPr>
              <w:pStyle w:val="TAH"/>
            </w:pPr>
            <w:r w:rsidRPr="00EA4E3A">
              <w:t>8</w:t>
            </w:r>
          </w:p>
        </w:tc>
        <w:tc>
          <w:tcPr>
            <w:tcW w:w="0" w:type="auto"/>
            <w:shd w:val="clear" w:color="auto" w:fill="E0E0E0"/>
          </w:tcPr>
          <w:p w14:paraId="64CA6018" w14:textId="77777777" w:rsidR="00F23700" w:rsidRPr="00EA4E3A" w:rsidRDefault="00F23700" w:rsidP="00F23700">
            <w:pPr>
              <w:pStyle w:val="TAH"/>
            </w:pPr>
            <w:r w:rsidRPr="00EA4E3A">
              <w:t>9</w:t>
            </w:r>
          </w:p>
        </w:tc>
      </w:tr>
      <w:tr w:rsidR="00F23700" w:rsidRPr="00EA4E3A" w14:paraId="4D160D25" w14:textId="77777777" w:rsidTr="00F23700">
        <w:trPr>
          <w:jc w:val="center"/>
        </w:trPr>
        <w:tc>
          <w:tcPr>
            <w:tcW w:w="0" w:type="auto"/>
          </w:tcPr>
          <w:p w14:paraId="0E231A3C" w14:textId="77777777" w:rsidR="00F23700" w:rsidRPr="00EA4E3A" w:rsidRDefault="00F23700" w:rsidP="00F23700">
            <w:pPr>
              <w:pStyle w:val="TAC"/>
            </w:pPr>
            <w:r w:rsidRPr="00EA4E3A">
              <w:t>0</w:t>
            </w:r>
          </w:p>
        </w:tc>
        <w:tc>
          <w:tcPr>
            <w:tcW w:w="0" w:type="auto"/>
          </w:tcPr>
          <w:p w14:paraId="73B22B23" w14:textId="77777777" w:rsidR="00F23700" w:rsidRPr="00EA4E3A" w:rsidRDefault="00F23700" w:rsidP="00F23700">
            <w:pPr>
              <w:pStyle w:val="TAC"/>
              <w:rPr>
                <w:lang w:val="sv-SE"/>
              </w:rPr>
            </w:pPr>
          </w:p>
        </w:tc>
        <w:tc>
          <w:tcPr>
            <w:tcW w:w="0" w:type="auto"/>
          </w:tcPr>
          <w:p w14:paraId="152DD886" w14:textId="77777777" w:rsidR="00F23700" w:rsidRPr="00EA4E3A" w:rsidRDefault="00F23700" w:rsidP="00F23700">
            <w:pPr>
              <w:pStyle w:val="TAC"/>
              <w:rPr>
                <w:lang w:val="sv-SE"/>
              </w:rPr>
            </w:pPr>
          </w:p>
        </w:tc>
        <w:tc>
          <w:tcPr>
            <w:tcW w:w="0" w:type="auto"/>
          </w:tcPr>
          <w:p w14:paraId="1AD85B6F" w14:textId="77777777" w:rsidR="00F23700" w:rsidRPr="00EA4E3A" w:rsidRDefault="00F23700" w:rsidP="00F23700">
            <w:pPr>
              <w:pStyle w:val="TAC"/>
              <w:rPr>
                <w:lang w:val="sv-SE"/>
              </w:rPr>
            </w:pPr>
            <w:r>
              <w:rPr>
                <w:lang w:val="sv-SE"/>
              </w:rPr>
              <w:t>0</w:t>
            </w:r>
          </w:p>
        </w:tc>
        <w:tc>
          <w:tcPr>
            <w:tcW w:w="0" w:type="auto"/>
          </w:tcPr>
          <w:p w14:paraId="79386120" w14:textId="77777777" w:rsidR="00F23700" w:rsidRPr="00EA4E3A" w:rsidRDefault="00F23700" w:rsidP="00F23700">
            <w:pPr>
              <w:pStyle w:val="TAC"/>
              <w:rPr>
                <w:lang w:val="sv-SE"/>
              </w:rPr>
            </w:pPr>
            <w:r>
              <w:rPr>
                <w:lang w:val="sv-SE"/>
              </w:rPr>
              <w:t>1</w:t>
            </w:r>
          </w:p>
        </w:tc>
        <w:tc>
          <w:tcPr>
            <w:tcW w:w="0" w:type="auto"/>
          </w:tcPr>
          <w:p w14:paraId="02F3047C" w14:textId="77777777" w:rsidR="00F23700" w:rsidRPr="00EA4E3A" w:rsidRDefault="00F23700" w:rsidP="00F23700">
            <w:pPr>
              <w:pStyle w:val="TAC"/>
              <w:rPr>
                <w:lang w:val="sv-SE"/>
              </w:rPr>
            </w:pPr>
            <w:r>
              <w:rPr>
                <w:lang w:val="sv-SE"/>
              </w:rPr>
              <w:t>2</w:t>
            </w:r>
          </w:p>
        </w:tc>
        <w:tc>
          <w:tcPr>
            <w:tcW w:w="0" w:type="auto"/>
          </w:tcPr>
          <w:p w14:paraId="3FFFC643" w14:textId="77777777" w:rsidR="00F23700" w:rsidRPr="00EA4E3A" w:rsidRDefault="00F23700" w:rsidP="00F23700">
            <w:pPr>
              <w:pStyle w:val="TAC"/>
              <w:rPr>
                <w:lang w:val="sv-SE"/>
              </w:rPr>
            </w:pPr>
          </w:p>
        </w:tc>
        <w:tc>
          <w:tcPr>
            <w:tcW w:w="0" w:type="auto"/>
          </w:tcPr>
          <w:p w14:paraId="5265E18A" w14:textId="77777777" w:rsidR="00F23700" w:rsidRPr="00EA4E3A" w:rsidRDefault="00F23700" w:rsidP="00F23700">
            <w:pPr>
              <w:pStyle w:val="TAC"/>
              <w:rPr>
                <w:lang w:val="sv-SE"/>
              </w:rPr>
            </w:pPr>
          </w:p>
        </w:tc>
        <w:tc>
          <w:tcPr>
            <w:tcW w:w="0" w:type="auto"/>
          </w:tcPr>
          <w:p w14:paraId="298A5CE0" w14:textId="77777777" w:rsidR="00F23700" w:rsidRPr="00EA4E3A" w:rsidRDefault="00F23700" w:rsidP="00F23700">
            <w:pPr>
              <w:pStyle w:val="TAC"/>
              <w:rPr>
                <w:lang w:val="sv-SE"/>
              </w:rPr>
            </w:pPr>
            <w:r>
              <w:rPr>
                <w:lang w:val="sv-SE"/>
              </w:rPr>
              <w:t>3</w:t>
            </w:r>
          </w:p>
        </w:tc>
        <w:tc>
          <w:tcPr>
            <w:tcW w:w="0" w:type="auto"/>
          </w:tcPr>
          <w:p w14:paraId="3C19CCE0" w14:textId="77777777" w:rsidR="00F23700" w:rsidRPr="00EA4E3A" w:rsidRDefault="00F23700" w:rsidP="00F23700">
            <w:pPr>
              <w:pStyle w:val="TAC"/>
              <w:rPr>
                <w:lang w:val="sv-SE"/>
              </w:rPr>
            </w:pPr>
            <w:r>
              <w:rPr>
                <w:lang w:val="sv-SE"/>
              </w:rPr>
              <w:t>4</w:t>
            </w:r>
          </w:p>
        </w:tc>
        <w:tc>
          <w:tcPr>
            <w:tcW w:w="0" w:type="auto"/>
          </w:tcPr>
          <w:p w14:paraId="44D57C80" w14:textId="77777777" w:rsidR="00F23700" w:rsidRPr="00EA4E3A" w:rsidRDefault="00F23700" w:rsidP="00F23700">
            <w:pPr>
              <w:pStyle w:val="TAC"/>
              <w:rPr>
                <w:lang w:val="sv-SE"/>
              </w:rPr>
            </w:pPr>
            <w:r>
              <w:rPr>
                <w:lang w:val="sv-SE"/>
              </w:rPr>
              <w:t>5</w:t>
            </w:r>
          </w:p>
        </w:tc>
      </w:tr>
      <w:tr w:rsidR="00F23700" w:rsidRPr="00EA4E3A" w14:paraId="67074FEB" w14:textId="77777777" w:rsidTr="00F23700">
        <w:trPr>
          <w:jc w:val="center"/>
        </w:trPr>
        <w:tc>
          <w:tcPr>
            <w:tcW w:w="0" w:type="auto"/>
          </w:tcPr>
          <w:p w14:paraId="62032BB1" w14:textId="77777777" w:rsidR="00F23700" w:rsidRPr="00EA4E3A" w:rsidRDefault="00F23700" w:rsidP="00F23700">
            <w:pPr>
              <w:pStyle w:val="TAC"/>
            </w:pPr>
            <w:r w:rsidRPr="00EA4E3A">
              <w:t>1</w:t>
            </w:r>
          </w:p>
        </w:tc>
        <w:tc>
          <w:tcPr>
            <w:tcW w:w="0" w:type="auto"/>
          </w:tcPr>
          <w:p w14:paraId="2EB00AAE" w14:textId="77777777" w:rsidR="00F23700" w:rsidRPr="00EA4E3A" w:rsidRDefault="00F23700" w:rsidP="00F23700">
            <w:pPr>
              <w:pStyle w:val="TAC"/>
              <w:rPr>
                <w:lang w:val="sv-SE"/>
              </w:rPr>
            </w:pPr>
          </w:p>
        </w:tc>
        <w:tc>
          <w:tcPr>
            <w:tcW w:w="0" w:type="auto"/>
          </w:tcPr>
          <w:p w14:paraId="329685D6" w14:textId="77777777" w:rsidR="00F23700" w:rsidRPr="00EA4E3A" w:rsidRDefault="00F23700" w:rsidP="00F23700">
            <w:pPr>
              <w:pStyle w:val="TAC"/>
              <w:rPr>
                <w:lang w:val="sv-SE"/>
              </w:rPr>
            </w:pPr>
          </w:p>
        </w:tc>
        <w:tc>
          <w:tcPr>
            <w:tcW w:w="0" w:type="auto"/>
          </w:tcPr>
          <w:p w14:paraId="5399274D" w14:textId="77777777" w:rsidR="00F23700" w:rsidRPr="00EA4E3A" w:rsidRDefault="00F23700" w:rsidP="00F23700">
            <w:pPr>
              <w:pStyle w:val="TAC"/>
              <w:rPr>
                <w:lang w:val="sv-SE"/>
              </w:rPr>
            </w:pPr>
            <w:r>
              <w:rPr>
                <w:lang w:val="sv-SE"/>
              </w:rPr>
              <w:t>0</w:t>
            </w:r>
          </w:p>
        </w:tc>
        <w:tc>
          <w:tcPr>
            <w:tcW w:w="0" w:type="auto"/>
          </w:tcPr>
          <w:p w14:paraId="35859688" w14:textId="77777777" w:rsidR="00F23700" w:rsidRPr="00EA4E3A" w:rsidRDefault="00F23700" w:rsidP="00F23700">
            <w:pPr>
              <w:pStyle w:val="TAC"/>
              <w:rPr>
                <w:lang w:val="sv-SE"/>
              </w:rPr>
            </w:pPr>
            <w:r>
              <w:rPr>
                <w:lang w:val="sv-SE"/>
              </w:rPr>
              <w:t>1</w:t>
            </w:r>
          </w:p>
        </w:tc>
        <w:tc>
          <w:tcPr>
            <w:tcW w:w="0" w:type="auto"/>
          </w:tcPr>
          <w:p w14:paraId="60ECA5E9" w14:textId="77777777" w:rsidR="00F23700" w:rsidRPr="00EA4E3A" w:rsidRDefault="00F23700" w:rsidP="00F23700">
            <w:pPr>
              <w:pStyle w:val="TAC"/>
              <w:rPr>
                <w:lang w:val="sv-SE"/>
              </w:rPr>
            </w:pPr>
          </w:p>
        </w:tc>
        <w:tc>
          <w:tcPr>
            <w:tcW w:w="0" w:type="auto"/>
          </w:tcPr>
          <w:p w14:paraId="71A5D8EC" w14:textId="77777777" w:rsidR="00F23700" w:rsidRPr="00EA4E3A" w:rsidRDefault="00F23700" w:rsidP="00F23700">
            <w:pPr>
              <w:pStyle w:val="TAC"/>
              <w:rPr>
                <w:lang w:val="sv-SE"/>
              </w:rPr>
            </w:pPr>
          </w:p>
        </w:tc>
        <w:tc>
          <w:tcPr>
            <w:tcW w:w="0" w:type="auto"/>
          </w:tcPr>
          <w:p w14:paraId="027FCA8D" w14:textId="77777777" w:rsidR="00F23700" w:rsidRPr="00EA4E3A" w:rsidRDefault="00F23700" w:rsidP="00F23700">
            <w:pPr>
              <w:pStyle w:val="TAC"/>
              <w:rPr>
                <w:lang w:val="sv-SE"/>
              </w:rPr>
            </w:pPr>
          </w:p>
        </w:tc>
        <w:tc>
          <w:tcPr>
            <w:tcW w:w="0" w:type="auto"/>
          </w:tcPr>
          <w:p w14:paraId="7B8A3D97" w14:textId="77777777" w:rsidR="00F23700" w:rsidRPr="00EA4E3A" w:rsidRDefault="00F23700" w:rsidP="00F23700">
            <w:pPr>
              <w:pStyle w:val="TAC"/>
              <w:rPr>
                <w:lang w:val="sv-SE"/>
              </w:rPr>
            </w:pPr>
            <w:r>
              <w:rPr>
                <w:lang w:val="sv-SE"/>
              </w:rPr>
              <w:t>2</w:t>
            </w:r>
          </w:p>
        </w:tc>
        <w:tc>
          <w:tcPr>
            <w:tcW w:w="0" w:type="auto"/>
          </w:tcPr>
          <w:p w14:paraId="0169B6CF" w14:textId="77777777" w:rsidR="00F23700" w:rsidRPr="00EA4E3A" w:rsidRDefault="00F23700" w:rsidP="00F23700">
            <w:pPr>
              <w:pStyle w:val="TAC"/>
              <w:rPr>
                <w:lang w:val="sv-SE"/>
              </w:rPr>
            </w:pPr>
            <w:r>
              <w:rPr>
                <w:lang w:val="sv-SE"/>
              </w:rPr>
              <w:t>3</w:t>
            </w:r>
          </w:p>
        </w:tc>
        <w:tc>
          <w:tcPr>
            <w:tcW w:w="0" w:type="auto"/>
          </w:tcPr>
          <w:p w14:paraId="4F96CB6F" w14:textId="77777777" w:rsidR="00F23700" w:rsidRPr="00EA4E3A" w:rsidRDefault="00F23700" w:rsidP="00F23700">
            <w:pPr>
              <w:pStyle w:val="TAC"/>
              <w:rPr>
                <w:lang w:val="sv-SE"/>
              </w:rPr>
            </w:pPr>
          </w:p>
        </w:tc>
      </w:tr>
      <w:tr w:rsidR="00F23700" w:rsidRPr="00EA4E3A" w14:paraId="6ED22F58" w14:textId="77777777" w:rsidTr="00F23700">
        <w:trPr>
          <w:jc w:val="center"/>
        </w:trPr>
        <w:tc>
          <w:tcPr>
            <w:tcW w:w="0" w:type="auto"/>
          </w:tcPr>
          <w:p w14:paraId="1E91D393" w14:textId="77777777" w:rsidR="00F23700" w:rsidRPr="00EA4E3A" w:rsidRDefault="00F23700" w:rsidP="00F23700">
            <w:pPr>
              <w:pStyle w:val="TAC"/>
            </w:pPr>
            <w:r w:rsidRPr="00EA4E3A">
              <w:t>2</w:t>
            </w:r>
          </w:p>
        </w:tc>
        <w:tc>
          <w:tcPr>
            <w:tcW w:w="0" w:type="auto"/>
          </w:tcPr>
          <w:p w14:paraId="5B6E62C7" w14:textId="77777777" w:rsidR="00F23700" w:rsidRPr="00EA4E3A" w:rsidRDefault="00F23700" w:rsidP="00F23700">
            <w:pPr>
              <w:pStyle w:val="TAC"/>
              <w:rPr>
                <w:lang w:val="sv-SE"/>
              </w:rPr>
            </w:pPr>
          </w:p>
        </w:tc>
        <w:tc>
          <w:tcPr>
            <w:tcW w:w="0" w:type="auto"/>
          </w:tcPr>
          <w:p w14:paraId="34D044DC" w14:textId="77777777" w:rsidR="00F23700" w:rsidRPr="00EA4E3A" w:rsidRDefault="00F23700" w:rsidP="00F23700">
            <w:pPr>
              <w:pStyle w:val="TAC"/>
              <w:rPr>
                <w:lang w:val="sv-SE"/>
              </w:rPr>
            </w:pPr>
          </w:p>
        </w:tc>
        <w:tc>
          <w:tcPr>
            <w:tcW w:w="0" w:type="auto"/>
          </w:tcPr>
          <w:p w14:paraId="34EE7A39" w14:textId="77777777" w:rsidR="00F23700" w:rsidRPr="00EA4E3A" w:rsidRDefault="00F23700" w:rsidP="00F23700">
            <w:pPr>
              <w:pStyle w:val="TAC"/>
              <w:rPr>
                <w:lang w:val="sv-SE"/>
              </w:rPr>
            </w:pPr>
            <w:r>
              <w:rPr>
                <w:lang w:val="sv-SE"/>
              </w:rPr>
              <w:t>0</w:t>
            </w:r>
          </w:p>
        </w:tc>
        <w:tc>
          <w:tcPr>
            <w:tcW w:w="0" w:type="auto"/>
          </w:tcPr>
          <w:p w14:paraId="3BD3AF6E" w14:textId="77777777" w:rsidR="00F23700" w:rsidRPr="00EA4E3A" w:rsidRDefault="00F23700" w:rsidP="00F23700">
            <w:pPr>
              <w:pStyle w:val="TAC"/>
              <w:rPr>
                <w:lang w:val="sv-SE"/>
              </w:rPr>
            </w:pPr>
          </w:p>
        </w:tc>
        <w:tc>
          <w:tcPr>
            <w:tcW w:w="0" w:type="auto"/>
          </w:tcPr>
          <w:p w14:paraId="42FDD6D1" w14:textId="77777777" w:rsidR="00F23700" w:rsidRPr="00EA4E3A" w:rsidRDefault="00F23700" w:rsidP="00F23700">
            <w:pPr>
              <w:pStyle w:val="TAC"/>
              <w:rPr>
                <w:lang w:val="sv-SE"/>
              </w:rPr>
            </w:pPr>
          </w:p>
        </w:tc>
        <w:tc>
          <w:tcPr>
            <w:tcW w:w="0" w:type="auto"/>
          </w:tcPr>
          <w:p w14:paraId="1F26F12F" w14:textId="77777777" w:rsidR="00F23700" w:rsidRPr="00EA4E3A" w:rsidRDefault="00F23700" w:rsidP="00F23700">
            <w:pPr>
              <w:pStyle w:val="TAC"/>
              <w:rPr>
                <w:lang w:val="sv-SE"/>
              </w:rPr>
            </w:pPr>
          </w:p>
        </w:tc>
        <w:tc>
          <w:tcPr>
            <w:tcW w:w="0" w:type="auto"/>
          </w:tcPr>
          <w:p w14:paraId="33FF6913" w14:textId="77777777" w:rsidR="00F23700" w:rsidRPr="00EA4E3A" w:rsidRDefault="00F23700" w:rsidP="00F23700">
            <w:pPr>
              <w:pStyle w:val="TAC"/>
              <w:rPr>
                <w:lang w:val="sv-SE"/>
              </w:rPr>
            </w:pPr>
          </w:p>
        </w:tc>
        <w:tc>
          <w:tcPr>
            <w:tcW w:w="0" w:type="auto"/>
          </w:tcPr>
          <w:p w14:paraId="686EBEF0" w14:textId="77777777" w:rsidR="00F23700" w:rsidRPr="00EA4E3A" w:rsidRDefault="00F23700" w:rsidP="00F23700">
            <w:pPr>
              <w:pStyle w:val="TAC"/>
              <w:rPr>
                <w:lang w:val="sv-SE"/>
              </w:rPr>
            </w:pPr>
            <w:r>
              <w:rPr>
                <w:lang w:val="sv-SE"/>
              </w:rPr>
              <w:t>1</w:t>
            </w:r>
          </w:p>
        </w:tc>
        <w:tc>
          <w:tcPr>
            <w:tcW w:w="0" w:type="auto"/>
          </w:tcPr>
          <w:p w14:paraId="7B9FF080" w14:textId="77777777" w:rsidR="00F23700" w:rsidRPr="00EA4E3A" w:rsidRDefault="00F23700" w:rsidP="00F23700">
            <w:pPr>
              <w:pStyle w:val="TAC"/>
              <w:rPr>
                <w:lang w:val="sv-SE"/>
              </w:rPr>
            </w:pPr>
          </w:p>
        </w:tc>
        <w:tc>
          <w:tcPr>
            <w:tcW w:w="0" w:type="auto"/>
          </w:tcPr>
          <w:p w14:paraId="41DA4D3F" w14:textId="77777777" w:rsidR="00F23700" w:rsidRPr="00EA4E3A" w:rsidRDefault="00F23700" w:rsidP="00F23700">
            <w:pPr>
              <w:pStyle w:val="TAC"/>
              <w:rPr>
                <w:lang w:val="sv-SE"/>
              </w:rPr>
            </w:pPr>
          </w:p>
        </w:tc>
      </w:tr>
      <w:tr w:rsidR="00F23700" w:rsidRPr="00EA4E3A" w14:paraId="39FACD26" w14:textId="77777777" w:rsidTr="00F23700">
        <w:trPr>
          <w:jc w:val="center"/>
        </w:trPr>
        <w:tc>
          <w:tcPr>
            <w:tcW w:w="0" w:type="auto"/>
          </w:tcPr>
          <w:p w14:paraId="106F2B6C" w14:textId="77777777" w:rsidR="00F23700" w:rsidRPr="00EA4E3A" w:rsidRDefault="00F23700" w:rsidP="00F23700">
            <w:pPr>
              <w:pStyle w:val="TAC"/>
            </w:pPr>
            <w:r w:rsidRPr="00EA4E3A">
              <w:t>3</w:t>
            </w:r>
          </w:p>
        </w:tc>
        <w:tc>
          <w:tcPr>
            <w:tcW w:w="0" w:type="auto"/>
          </w:tcPr>
          <w:p w14:paraId="13E189CE" w14:textId="77777777" w:rsidR="00F23700" w:rsidRPr="00EA4E3A" w:rsidRDefault="00F23700" w:rsidP="00F23700">
            <w:pPr>
              <w:pStyle w:val="TAC"/>
            </w:pPr>
          </w:p>
        </w:tc>
        <w:tc>
          <w:tcPr>
            <w:tcW w:w="0" w:type="auto"/>
          </w:tcPr>
          <w:p w14:paraId="4E7066D2" w14:textId="77777777" w:rsidR="00F23700" w:rsidRPr="00EA4E3A" w:rsidRDefault="00F23700" w:rsidP="00F23700">
            <w:pPr>
              <w:pStyle w:val="TAC"/>
            </w:pPr>
          </w:p>
        </w:tc>
        <w:tc>
          <w:tcPr>
            <w:tcW w:w="0" w:type="auto"/>
          </w:tcPr>
          <w:p w14:paraId="49256EF7" w14:textId="77777777" w:rsidR="00F23700" w:rsidRPr="00EA4E3A" w:rsidRDefault="00F23700" w:rsidP="00F23700">
            <w:pPr>
              <w:pStyle w:val="TAC"/>
            </w:pPr>
            <w:r>
              <w:t>0</w:t>
            </w:r>
          </w:p>
        </w:tc>
        <w:tc>
          <w:tcPr>
            <w:tcW w:w="0" w:type="auto"/>
          </w:tcPr>
          <w:p w14:paraId="3C1ECA0E" w14:textId="77777777" w:rsidR="00F23700" w:rsidRPr="00EA4E3A" w:rsidRDefault="00F23700" w:rsidP="00F23700">
            <w:pPr>
              <w:pStyle w:val="TAC"/>
            </w:pPr>
            <w:r>
              <w:t>1</w:t>
            </w:r>
          </w:p>
        </w:tc>
        <w:tc>
          <w:tcPr>
            <w:tcW w:w="0" w:type="auto"/>
          </w:tcPr>
          <w:p w14:paraId="043A4A24" w14:textId="77777777" w:rsidR="00F23700" w:rsidRPr="00EA4E3A" w:rsidRDefault="00F23700" w:rsidP="00F23700">
            <w:pPr>
              <w:pStyle w:val="TAC"/>
            </w:pPr>
            <w:r>
              <w:t>2</w:t>
            </w:r>
          </w:p>
        </w:tc>
        <w:tc>
          <w:tcPr>
            <w:tcW w:w="0" w:type="auto"/>
          </w:tcPr>
          <w:p w14:paraId="4B3AEC64" w14:textId="77777777" w:rsidR="00F23700" w:rsidRPr="00EA4E3A" w:rsidRDefault="00F23700" w:rsidP="00F23700">
            <w:pPr>
              <w:pStyle w:val="TAC"/>
            </w:pPr>
          </w:p>
        </w:tc>
        <w:tc>
          <w:tcPr>
            <w:tcW w:w="0" w:type="auto"/>
          </w:tcPr>
          <w:p w14:paraId="2E8BA3B4" w14:textId="77777777" w:rsidR="00F23700" w:rsidRPr="00EA4E3A" w:rsidRDefault="00F23700" w:rsidP="00F23700">
            <w:pPr>
              <w:pStyle w:val="TAC"/>
            </w:pPr>
          </w:p>
        </w:tc>
        <w:tc>
          <w:tcPr>
            <w:tcW w:w="0" w:type="auto"/>
          </w:tcPr>
          <w:p w14:paraId="3E13EF08" w14:textId="77777777" w:rsidR="00F23700" w:rsidRPr="00EA4E3A" w:rsidRDefault="00F23700" w:rsidP="00F23700">
            <w:pPr>
              <w:pStyle w:val="TAC"/>
            </w:pPr>
          </w:p>
        </w:tc>
        <w:tc>
          <w:tcPr>
            <w:tcW w:w="0" w:type="auto"/>
          </w:tcPr>
          <w:p w14:paraId="1DC5DA0E" w14:textId="77777777" w:rsidR="00F23700" w:rsidRPr="00EA4E3A" w:rsidRDefault="00F23700" w:rsidP="00F23700">
            <w:pPr>
              <w:pStyle w:val="TAC"/>
            </w:pPr>
          </w:p>
        </w:tc>
        <w:tc>
          <w:tcPr>
            <w:tcW w:w="0" w:type="auto"/>
          </w:tcPr>
          <w:p w14:paraId="4A4AFDE3" w14:textId="77777777" w:rsidR="00F23700" w:rsidRPr="00EA4E3A" w:rsidRDefault="00F23700" w:rsidP="00F23700">
            <w:pPr>
              <w:pStyle w:val="TAC"/>
            </w:pPr>
          </w:p>
        </w:tc>
      </w:tr>
      <w:tr w:rsidR="00F23700" w:rsidRPr="00EA4E3A" w14:paraId="657D5C55" w14:textId="77777777" w:rsidTr="00F23700">
        <w:trPr>
          <w:jc w:val="center"/>
        </w:trPr>
        <w:tc>
          <w:tcPr>
            <w:tcW w:w="0" w:type="auto"/>
          </w:tcPr>
          <w:p w14:paraId="659D02EB" w14:textId="77777777" w:rsidR="00F23700" w:rsidRPr="00EA4E3A" w:rsidRDefault="00F23700" w:rsidP="00F23700">
            <w:pPr>
              <w:pStyle w:val="TAC"/>
            </w:pPr>
            <w:r w:rsidRPr="00EA4E3A">
              <w:t>4</w:t>
            </w:r>
          </w:p>
        </w:tc>
        <w:tc>
          <w:tcPr>
            <w:tcW w:w="0" w:type="auto"/>
          </w:tcPr>
          <w:p w14:paraId="5385E296" w14:textId="77777777" w:rsidR="00F23700" w:rsidRPr="00EA4E3A" w:rsidRDefault="00F23700" w:rsidP="00F23700">
            <w:pPr>
              <w:pStyle w:val="TAC"/>
            </w:pPr>
          </w:p>
        </w:tc>
        <w:tc>
          <w:tcPr>
            <w:tcW w:w="0" w:type="auto"/>
          </w:tcPr>
          <w:p w14:paraId="52527FF0" w14:textId="77777777" w:rsidR="00F23700" w:rsidRPr="00EA4E3A" w:rsidRDefault="00F23700" w:rsidP="00F23700">
            <w:pPr>
              <w:pStyle w:val="TAC"/>
            </w:pPr>
          </w:p>
        </w:tc>
        <w:tc>
          <w:tcPr>
            <w:tcW w:w="0" w:type="auto"/>
          </w:tcPr>
          <w:p w14:paraId="42030629" w14:textId="77777777" w:rsidR="00F23700" w:rsidRPr="00EA4E3A" w:rsidRDefault="00F23700" w:rsidP="00F23700">
            <w:pPr>
              <w:pStyle w:val="TAC"/>
            </w:pPr>
            <w:r>
              <w:t>0</w:t>
            </w:r>
          </w:p>
        </w:tc>
        <w:tc>
          <w:tcPr>
            <w:tcW w:w="0" w:type="auto"/>
          </w:tcPr>
          <w:p w14:paraId="091022EC" w14:textId="77777777" w:rsidR="00F23700" w:rsidRPr="00EA4E3A" w:rsidRDefault="00F23700" w:rsidP="00F23700">
            <w:pPr>
              <w:pStyle w:val="TAC"/>
            </w:pPr>
            <w:r>
              <w:t>1</w:t>
            </w:r>
          </w:p>
        </w:tc>
        <w:tc>
          <w:tcPr>
            <w:tcW w:w="0" w:type="auto"/>
          </w:tcPr>
          <w:p w14:paraId="4B186AE9" w14:textId="77777777" w:rsidR="00F23700" w:rsidRPr="00EA4E3A" w:rsidRDefault="00F23700" w:rsidP="00F23700">
            <w:pPr>
              <w:pStyle w:val="TAC"/>
            </w:pPr>
          </w:p>
        </w:tc>
        <w:tc>
          <w:tcPr>
            <w:tcW w:w="0" w:type="auto"/>
          </w:tcPr>
          <w:p w14:paraId="02CA48CF" w14:textId="77777777" w:rsidR="00F23700" w:rsidRPr="00EA4E3A" w:rsidRDefault="00F23700" w:rsidP="00F23700">
            <w:pPr>
              <w:pStyle w:val="TAC"/>
            </w:pPr>
          </w:p>
        </w:tc>
        <w:tc>
          <w:tcPr>
            <w:tcW w:w="0" w:type="auto"/>
          </w:tcPr>
          <w:p w14:paraId="2557F0B6" w14:textId="77777777" w:rsidR="00F23700" w:rsidRPr="00EA4E3A" w:rsidRDefault="00F23700" w:rsidP="00F23700">
            <w:pPr>
              <w:pStyle w:val="TAC"/>
            </w:pPr>
          </w:p>
        </w:tc>
        <w:tc>
          <w:tcPr>
            <w:tcW w:w="0" w:type="auto"/>
          </w:tcPr>
          <w:p w14:paraId="39BA42D9" w14:textId="77777777" w:rsidR="00F23700" w:rsidRPr="00EA4E3A" w:rsidRDefault="00F23700" w:rsidP="00F23700">
            <w:pPr>
              <w:pStyle w:val="TAC"/>
            </w:pPr>
          </w:p>
        </w:tc>
        <w:tc>
          <w:tcPr>
            <w:tcW w:w="0" w:type="auto"/>
          </w:tcPr>
          <w:p w14:paraId="39A34950" w14:textId="77777777" w:rsidR="00F23700" w:rsidRPr="00EA4E3A" w:rsidRDefault="00F23700" w:rsidP="00F23700">
            <w:pPr>
              <w:pStyle w:val="TAC"/>
            </w:pPr>
          </w:p>
        </w:tc>
        <w:tc>
          <w:tcPr>
            <w:tcW w:w="0" w:type="auto"/>
          </w:tcPr>
          <w:p w14:paraId="48404AAB" w14:textId="77777777" w:rsidR="00F23700" w:rsidRPr="00EA4E3A" w:rsidRDefault="00F23700" w:rsidP="00F23700">
            <w:pPr>
              <w:pStyle w:val="TAC"/>
            </w:pPr>
          </w:p>
        </w:tc>
      </w:tr>
      <w:tr w:rsidR="00F23700" w:rsidRPr="00EA4E3A" w14:paraId="4F8D74E4" w14:textId="77777777" w:rsidTr="00F23700">
        <w:trPr>
          <w:jc w:val="center"/>
        </w:trPr>
        <w:tc>
          <w:tcPr>
            <w:tcW w:w="0" w:type="auto"/>
          </w:tcPr>
          <w:p w14:paraId="154C1D65" w14:textId="77777777" w:rsidR="00F23700" w:rsidRPr="00EA4E3A" w:rsidRDefault="00F23700" w:rsidP="00F23700">
            <w:pPr>
              <w:pStyle w:val="TAC"/>
            </w:pPr>
            <w:r w:rsidRPr="00EA4E3A">
              <w:t>5</w:t>
            </w:r>
          </w:p>
        </w:tc>
        <w:tc>
          <w:tcPr>
            <w:tcW w:w="0" w:type="auto"/>
          </w:tcPr>
          <w:p w14:paraId="2410707A" w14:textId="77777777" w:rsidR="00F23700" w:rsidRPr="00EA4E3A" w:rsidRDefault="00F23700" w:rsidP="00F23700">
            <w:pPr>
              <w:pStyle w:val="TAC"/>
            </w:pPr>
          </w:p>
        </w:tc>
        <w:tc>
          <w:tcPr>
            <w:tcW w:w="0" w:type="auto"/>
          </w:tcPr>
          <w:p w14:paraId="25B7C86C" w14:textId="77777777" w:rsidR="00F23700" w:rsidRPr="00EA4E3A" w:rsidRDefault="00F23700" w:rsidP="00F23700">
            <w:pPr>
              <w:pStyle w:val="TAC"/>
            </w:pPr>
          </w:p>
        </w:tc>
        <w:tc>
          <w:tcPr>
            <w:tcW w:w="0" w:type="auto"/>
          </w:tcPr>
          <w:p w14:paraId="16909162" w14:textId="77777777" w:rsidR="00F23700" w:rsidRPr="00EA4E3A" w:rsidRDefault="00F23700" w:rsidP="00F23700">
            <w:pPr>
              <w:pStyle w:val="TAC"/>
            </w:pPr>
            <w:r>
              <w:t>0</w:t>
            </w:r>
          </w:p>
        </w:tc>
        <w:tc>
          <w:tcPr>
            <w:tcW w:w="0" w:type="auto"/>
          </w:tcPr>
          <w:p w14:paraId="43260E47" w14:textId="77777777" w:rsidR="00F23700" w:rsidRPr="00EA4E3A" w:rsidRDefault="00F23700" w:rsidP="00F23700">
            <w:pPr>
              <w:pStyle w:val="TAC"/>
            </w:pPr>
          </w:p>
        </w:tc>
        <w:tc>
          <w:tcPr>
            <w:tcW w:w="0" w:type="auto"/>
          </w:tcPr>
          <w:p w14:paraId="25FEA40B" w14:textId="77777777" w:rsidR="00F23700" w:rsidRPr="00EA4E3A" w:rsidRDefault="00F23700" w:rsidP="00F23700">
            <w:pPr>
              <w:pStyle w:val="TAC"/>
            </w:pPr>
          </w:p>
        </w:tc>
        <w:tc>
          <w:tcPr>
            <w:tcW w:w="0" w:type="auto"/>
          </w:tcPr>
          <w:p w14:paraId="34E80334" w14:textId="77777777" w:rsidR="00F23700" w:rsidRPr="00EA4E3A" w:rsidRDefault="00F23700" w:rsidP="00F23700">
            <w:pPr>
              <w:pStyle w:val="TAC"/>
            </w:pPr>
          </w:p>
        </w:tc>
        <w:tc>
          <w:tcPr>
            <w:tcW w:w="0" w:type="auto"/>
          </w:tcPr>
          <w:p w14:paraId="43CFA720" w14:textId="77777777" w:rsidR="00F23700" w:rsidRPr="00EA4E3A" w:rsidRDefault="00F23700" w:rsidP="00F23700">
            <w:pPr>
              <w:pStyle w:val="TAC"/>
            </w:pPr>
          </w:p>
        </w:tc>
        <w:tc>
          <w:tcPr>
            <w:tcW w:w="0" w:type="auto"/>
          </w:tcPr>
          <w:p w14:paraId="104B4A2C" w14:textId="77777777" w:rsidR="00F23700" w:rsidRPr="00EA4E3A" w:rsidRDefault="00F23700" w:rsidP="00F23700">
            <w:pPr>
              <w:pStyle w:val="TAC"/>
            </w:pPr>
          </w:p>
        </w:tc>
        <w:tc>
          <w:tcPr>
            <w:tcW w:w="0" w:type="auto"/>
          </w:tcPr>
          <w:p w14:paraId="336941C4" w14:textId="77777777" w:rsidR="00F23700" w:rsidRPr="00EA4E3A" w:rsidRDefault="00F23700" w:rsidP="00F23700">
            <w:pPr>
              <w:pStyle w:val="TAC"/>
            </w:pPr>
          </w:p>
        </w:tc>
        <w:tc>
          <w:tcPr>
            <w:tcW w:w="0" w:type="auto"/>
          </w:tcPr>
          <w:p w14:paraId="680CD67D" w14:textId="77777777" w:rsidR="00F23700" w:rsidRPr="00EA4E3A" w:rsidRDefault="00F23700" w:rsidP="00F23700">
            <w:pPr>
              <w:pStyle w:val="TAC"/>
            </w:pPr>
          </w:p>
        </w:tc>
      </w:tr>
      <w:tr w:rsidR="00F23700" w:rsidRPr="00EA4E3A" w14:paraId="4F38442D" w14:textId="77777777" w:rsidTr="00F23700">
        <w:trPr>
          <w:jc w:val="center"/>
        </w:trPr>
        <w:tc>
          <w:tcPr>
            <w:tcW w:w="0" w:type="auto"/>
          </w:tcPr>
          <w:p w14:paraId="00CA35DC" w14:textId="77777777" w:rsidR="00F23700" w:rsidRPr="00EA4E3A" w:rsidRDefault="00F23700" w:rsidP="00F23700">
            <w:pPr>
              <w:pStyle w:val="TAC"/>
            </w:pPr>
            <w:r w:rsidRPr="00EA4E3A">
              <w:t>6</w:t>
            </w:r>
          </w:p>
        </w:tc>
        <w:tc>
          <w:tcPr>
            <w:tcW w:w="0" w:type="auto"/>
          </w:tcPr>
          <w:p w14:paraId="6880E308" w14:textId="77777777" w:rsidR="00F23700" w:rsidRPr="00EA4E3A" w:rsidRDefault="00F23700" w:rsidP="00F23700">
            <w:pPr>
              <w:pStyle w:val="TAC"/>
            </w:pPr>
          </w:p>
        </w:tc>
        <w:tc>
          <w:tcPr>
            <w:tcW w:w="0" w:type="auto"/>
          </w:tcPr>
          <w:p w14:paraId="339286E5" w14:textId="77777777" w:rsidR="00F23700" w:rsidRPr="00EA4E3A" w:rsidRDefault="00F23700" w:rsidP="00F23700">
            <w:pPr>
              <w:pStyle w:val="TAC"/>
            </w:pPr>
          </w:p>
        </w:tc>
        <w:tc>
          <w:tcPr>
            <w:tcW w:w="0" w:type="auto"/>
          </w:tcPr>
          <w:p w14:paraId="174DCE18" w14:textId="77777777" w:rsidR="00F23700" w:rsidRPr="00EA4E3A" w:rsidRDefault="00F23700" w:rsidP="00F23700">
            <w:pPr>
              <w:pStyle w:val="TAC"/>
            </w:pPr>
            <w:r>
              <w:t>0</w:t>
            </w:r>
          </w:p>
        </w:tc>
        <w:tc>
          <w:tcPr>
            <w:tcW w:w="0" w:type="auto"/>
          </w:tcPr>
          <w:p w14:paraId="1EE82C76" w14:textId="77777777" w:rsidR="00F23700" w:rsidRPr="00EA4E3A" w:rsidRDefault="00F23700" w:rsidP="00F23700">
            <w:pPr>
              <w:pStyle w:val="TAC"/>
            </w:pPr>
            <w:r>
              <w:t>1</w:t>
            </w:r>
          </w:p>
        </w:tc>
        <w:tc>
          <w:tcPr>
            <w:tcW w:w="0" w:type="auto"/>
          </w:tcPr>
          <w:p w14:paraId="4BFE781E" w14:textId="77777777" w:rsidR="00F23700" w:rsidRPr="00EA4E3A" w:rsidRDefault="00F23700" w:rsidP="00F23700">
            <w:pPr>
              <w:pStyle w:val="TAC"/>
            </w:pPr>
            <w:r>
              <w:t>2</w:t>
            </w:r>
          </w:p>
        </w:tc>
        <w:tc>
          <w:tcPr>
            <w:tcW w:w="0" w:type="auto"/>
          </w:tcPr>
          <w:p w14:paraId="7C52FB26" w14:textId="77777777" w:rsidR="00F23700" w:rsidRPr="00EA4E3A" w:rsidRDefault="00F23700" w:rsidP="00F23700">
            <w:pPr>
              <w:pStyle w:val="TAC"/>
            </w:pPr>
          </w:p>
        </w:tc>
        <w:tc>
          <w:tcPr>
            <w:tcW w:w="0" w:type="auto"/>
          </w:tcPr>
          <w:p w14:paraId="1679E25C" w14:textId="77777777" w:rsidR="00F23700" w:rsidRPr="00EA4E3A" w:rsidRDefault="00F23700" w:rsidP="00F23700">
            <w:pPr>
              <w:pStyle w:val="TAC"/>
            </w:pPr>
          </w:p>
        </w:tc>
        <w:tc>
          <w:tcPr>
            <w:tcW w:w="0" w:type="auto"/>
          </w:tcPr>
          <w:p w14:paraId="5CED9925" w14:textId="77777777" w:rsidR="00F23700" w:rsidRPr="00EA4E3A" w:rsidRDefault="00F23700" w:rsidP="00F23700">
            <w:pPr>
              <w:pStyle w:val="TAC"/>
            </w:pPr>
            <w:r>
              <w:t>3</w:t>
            </w:r>
          </w:p>
        </w:tc>
        <w:tc>
          <w:tcPr>
            <w:tcW w:w="0" w:type="auto"/>
          </w:tcPr>
          <w:p w14:paraId="22190359" w14:textId="77777777" w:rsidR="00F23700" w:rsidRPr="00EA4E3A" w:rsidRDefault="00F23700" w:rsidP="00F23700">
            <w:pPr>
              <w:pStyle w:val="TAC"/>
            </w:pPr>
            <w:r>
              <w:t>4</w:t>
            </w:r>
          </w:p>
        </w:tc>
        <w:tc>
          <w:tcPr>
            <w:tcW w:w="0" w:type="auto"/>
          </w:tcPr>
          <w:p w14:paraId="34A23E2E" w14:textId="77777777" w:rsidR="00F23700" w:rsidRPr="00EA4E3A" w:rsidRDefault="00F23700" w:rsidP="00F23700">
            <w:pPr>
              <w:pStyle w:val="TAC"/>
            </w:pPr>
          </w:p>
        </w:tc>
      </w:tr>
    </w:tbl>
    <w:p w14:paraId="3C9C478B" w14:textId="77777777" w:rsidR="00F23700" w:rsidRDefault="00F23700" w:rsidP="00F23700">
      <w:pPr>
        <w:rPr>
          <w:rFonts w:eastAsia="SimSun"/>
        </w:rPr>
      </w:pPr>
    </w:p>
    <w:p w14:paraId="52716720" w14:textId="77777777"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w14:anchorId="0B999A7B">
          <v:shape id="_x0000_i1044" type="#_x0000_t75" style="width:6.7pt;height:13.4pt" o:ole="">
            <v:imagedata r:id="rId46" o:title=""/>
          </v:shape>
          <o:OLEObject Type="Embed" ProgID="Equation.3" ShapeID="_x0000_i1044" DrawAspect="Content" ObjectID="_1685803910" r:id="rId47"/>
        </w:object>
      </w:r>
      <w:r>
        <w:t xml:space="preserve"> in the current cell and the target cell of less than </w:t>
      </w:r>
      <w:r w:rsidRPr="00EF100B">
        <w:rPr>
          <w:position w:val="-10"/>
        </w:rPr>
        <w:object w:dxaOrig="900" w:dyaOrig="300" w14:anchorId="1EC82732">
          <v:shape id="_x0000_i1045" type="#_x0000_t75" style="width:45.2pt;height:15.05pt" o:ole="">
            <v:imagedata r:id="rId48" o:title=""/>
          </v:shape>
          <o:OLEObject Type="Embed" ProgID="Equation.3" ShapeID="_x0000_i1045" DrawAspect="Content" ObjectID="_1685803911"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14:paraId="638E2957" w14:textId="77777777"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14:paraId="5FD4CBF7" w14:textId="77777777"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14:paraId="01A1A903" w14:textId="77777777"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14:paraId="31DD893E" w14:textId="77777777" w:rsidR="00F15236" w:rsidRPr="00EA4E3A" w:rsidRDefault="00F15236" w:rsidP="00400EE7">
      <w:pPr>
        <w:rPr>
          <w:rFonts w:eastAsia="MS Mincho"/>
        </w:rPr>
      </w:pPr>
    </w:p>
    <w:p w14:paraId="1AE6EF5C" w14:textId="77777777"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14:paraId="64961E7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79679D" w14:textId="77777777" w:rsidR="00E65866" w:rsidRPr="00EA4E3A" w:rsidRDefault="00387856" w:rsidP="00E65866">
            <w:pPr>
              <w:pStyle w:val="TAH"/>
            </w:pPr>
            <w:r w:rsidRPr="00EA4E3A">
              <w:t>Transmission</w:t>
            </w:r>
          </w:p>
          <w:p w14:paraId="5488C34B" w14:textId="77777777"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B900DB" w14:textId="77777777"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62A33B" w14:textId="77777777"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1CE7D3" w14:textId="77777777"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14:paraId="6BF657E0" w14:textId="77777777" w:rsidR="00387856" w:rsidRPr="00EA4E3A" w:rsidRDefault="00387856" w:rsidP="00E65866">
            <w:pPr>
              <w:pStyle w:val="TAH"/>
            </w:pPr>
            <w:r w:rsidRPr="00EA4E3A">
              <w:t xml:space="preserve"> corresponding to PDCCH</w:t>
            </w:r>
          </w:p>
        </w:tc>
      </w:tr>
      <w:tr w:rsidR="0001443F" w:rsidRPr="00EA4E3A" w14:paraId="075B68FA" w14:textId="77777777" w:rsidTr="00BC3DAA">
        <w:trPr>
          <w:cantSplit/>
          <w:jc w:val="center"/>
        </w:trPr>
        <w:tc>
          <w:tcPr>
            <w:tcW w:w="0" w:type="auto"/>
            <w:vMerge w:val="restart"/>
            <w:shd w:val="clear" w:color="auto" w:fill="auto"/>
            <w:vAlign w:val="center"/>
          </w:tcPr>
          <w:p w14:paraId="6E1C93D3" w14:textId="77777777"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14:paraId="595FED80" w14:textId="77777777" w:rsidR="000035B3" w:rsidRPr="00EA4E3A" w:rsidRDefault="000035B3" w:rsidP="00E65866">
            <w:pPr>
              <w:pStyle w:val="TAC"/>
            </w:pPr>
            <w:r w:rsidRPr="00EA4E3A">
              <w:t>DCI format 0</w:t>
            </w:r>
          </w:p>
        </w:tc>
        <w:tc>
          <w:tcPr>
            <w:tcW w:w="0" w:type="auto"/>
            <w:shd w:val="clear" w:color="auto" w:fill="auto"/>
            <w:vAlign w:val="center"/>
          </w:tcPr>
          <w:p w14:paraId="50273E69" w14:textId="77777777" w:rsidR="000035B3" w:rsidRPr="00EA4E3A" w:rsidRDefault="000035B3" w:rsidP="00E65866">
            <w:pPr>
              <w:pStyle w:val="TAC"/>
            </w:pPr>
            <w:r w:rsidRPr="00EA4E3A">
              <w:t>Common and</w:t>
            </w:r>
          </w:p>
          <w:p w14:paraId="0C92261A" w14:textId="77777777" w:rsidR="000035B3" w:rsidRPr="00EA4E3A" w:rsidRDefault="000035B3" w:rsidP="00E65866">
            <w:pPr>
              <w:pStyle w:val="TAC"/>
            </w:pPr>
            <w:r w:rsidRPr="00EA4E3A">
              <w:t>UE specific by C-RNTI</w:t>
            </w:r>
          </w:p>
        </w:tc>
        <w:tc>
          <w:tcPr>
            <w:tcW w:w="0" w:type="auto"/>
            <w:shd w:val="clear" w:color="auto" w:fill="auto"/>
            <w:vAlign w:val="center"/>
          </w:tcPr>
          <w:p w14:paraId="5DCC72C2" w14:textId="77777777"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14:paraId="67D36DB2" w14:textId="77777777" w:rsidTr="00BC3DAA">
        <w:trPr>
          <w:cantSplit/>
          <w:jc w:val="center"/>
        </w:trPr>
        <w:tc>
          <w:tcPr>
            <w:tcW w:w="0" w:type="auto"/>
            <w:vMerge/>
            <w:shd w:val="clear" w:color="auto" w:fill="auto"/>
            <w:vAlign w:val="center"/>
          </w:tcPr>
          <w:p w14:paraId="58D6F2E5" w14:textId="77777777" w:rsidR="000035B3" w:rsidRPr="00EA4E3A" w:rsidRDefault="000035B3" w:rsidP="000035B3">
            <w:pPr>
              <w:pStyle w:val="TAC"/>
            </w:pPr>
          </w:p>
        </w:tc>
        <w:tc>
          <w:tcPr>
            <w:tcW w:w="0" w:type="auto"/>
            <w:shd w:val="clear" w:color="auto" w:fill="auto"/>
            <w:vAlign w:val="center"/>
          </w:tcPr>
          <w:p w14:paraId="49311E3F" w14:textId="77777777"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14:paraId="7C6235AB" w14:textId="77777777" w:rsidR="000035B3" w:rsidRPr="00EA4E3A" w:rsidRDefault="000035B3" w:rsidP="000035B3">
            <w:pPr>
              <w:pStyle w:val="TAC"/>
            </w:pPr>
            <w:r w:rsidRPr="00EA4E3A">
              <w:rPr>
                <w:lang w:eastAsia="en-US"/>
              </w:rPr>
              <w:t>UE specific by C-RNTI</w:t>
            </w:r>
          </w:p>
        </w:tc>
        <w:tc>
          <w:tcPr>
            <w:tcW w:w="0" w:type="auto"/>
            <w:shd w:val="clear" w:color="auto" w:fill="auto"/>
            <w:vAlign w:val="center"/>
          </w:tcPr>
          <w:p w14:paraId="5EB1D8B5" w14:textId="77777777"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14:paraId="3F85980F" w14:textId="77777777" w:rsidTr="00BC3DAA">
        <w:trPr>
          <w:cantSplit/>
          <w:jc w:val="center"/>
        </w:trPr>
        <w:tc>
          <w:tcPr>
            <w:tcW w:w="0" w:type="auto"/>
            <w:vMerge w:val="restart"/>
            <w:shd w:val="clear" w:color="auto" w:fill="auto"/>
            <w:vAlign w:val="center"/>
          </w:tcPr>
          <w:p w14:paraId="35242C9E" w14:textId="77777777"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14:paraId="47D072E7" w14:textId="77777777" w:rsidR="00387856" w:rsidRPr="00EA4E3A" w:rsidRDefault="00387856" w:rsidP="00E65866">
            <w:pPr>
              <w:pStyle w:val="TAC"/>
            </w:pPr>
            <w:r w:rsidRPr="00EA4E3A">
              <w:t>DCI format 0</w:t>
            </w:r>
          </w:p>
        </w:tc>
        <w:tc>
          <w:tcPr>
            <w:tcW w:w="0" w:type="auto"/>
            <w:shd w:val="clear" w:color="auto" w:fill="auto"/>
            <w:vAlign w:val="center"/>
          </w:tcPr>
          <w:p w14:paraId="22D4E907" w14:textId="77777777" w:rsidR="00387856" w:rsidRPr="00EA4E3A" w:rsidRDefault="00387856" w:rsidP="00E65866">
            <w:pPr>
              <w:pStyle w:val="TAC"/>
            </w:pPr>
            <w:r w:rsidRPr="00EA4E3A">
              <w:t>Common and</w:t>
            </w:r>
          </w:p>
          <w:p w14:paraId="5CFC749A" w14:textId="77777777" w:rsidR="00387856" w:rsidRPr="00EA4E3A" w:rsidRDefault="00387856" w:rsidP="00E65866">
            <w:pPr>
              <w:pStyle w:val="TAC"/>
            </w:pPr>
            <w:r w:rsidRPr="00EA4E3A">
              <w:t>UE specific by C-RNTI</w:t>
            </w:r>
          </w:p>
        </w:tc>
        <w:tc>
          <w:tcPr>
            <w:tcW w:w="0" w:type="auto"/>
            <w:shd w:val="clear" w:color="auto" w:fill="auto"/>
            <w:vAlign w:val="center"/>
          </w:tcPr>
          <w:p w14:paraId="5C122796" w14:textId="77777777"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14:paraId="2D7FFA1F" w14:textId="77777777" w:rsidTr="00BC3DAA">
        <w:trPr>
          <w:cantSplit/>
          <w:jc w:val="center"/>
        </w:trPr>
        <w:tc>
          <w:tcPr>
            <w:tcW w:w="0" w:type="auto"/>
            <w:vMerge/>
            <w:shd w:val="clear" w:color="auto" w:fill="auto"/>
            <w:vAlign w:val="center"/>
          </w:tcPr>
          <w:p w14:paraId="032746E1" w14:textId="77777777" w:rsidR="000035B3" w:rsidRPr="00EA4E3A" w:rsidRDefault="000035B3" w:rsidP="000035B3">
            <w:pPr>
              <w:pStyle w:val="TAC"/>
            </w:pPr>
          </w:p>
        </w:tc>
        <w:tc>
          <w:tcPr>
            <w:tcW w:w="0" w:type="auto"/>
            <w:shd w:val="clear" w:color="auto" w:fill="auto"/>
            <w:vAlign w:val="center"/>
          </w:tcPr>
          <w:p w14:paraId="14D6C789" w14:textId="77777777"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14:paraId="0EB1832E" w14:textId="77777777" w:rsidR="000035B3" w:rsidRPr="00EA4E3A" w:rsidRDefault="000035B3" w:rsidP="000035B3">
            <w:pPr>
              <w:pStyle w:val="TAC"/>
            </w:pPr>
            <w:r w:rsidRPr="00EA4E3A">
              <w:rPr>
                <w:lang w:eastAsia="en-US"/>
              </w:rPr>
              <w:t>UE specific by C-RNTI</w:t>
            </w:r>
          </w:p>
        </w:tc>
        <w:tc>
          <w:tcPr>
            <w:tcW w:w="0" w:type="auto"/>
            <w:shd w:val="clear" w:color="auto" w:fill="auto"/>
            <w:vAlign w:val="center"/>
          </w:tcPr>
          <w:p w14:paraId="4B022CDD" w14:textId="77777777"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14:paraId="21CD5F39" w14:textId="77777777">
        <w:trPr>
          <w:cantSplit/>
          <w:jc w:val="center"/>
        </w:trPr>
        <w:tc>
          <w:tcPr>
            <w:tcW w:w="0" w:type="auto"/>
            <w:vMerge/>
            <w:shd w:val="clear" w:color="auto" w:fill="FFCC99"/>
            <w:vAlign w:val="center"/>
          </w:tcPr>
          <w:p w14:paraId="21AB36F4" w14:textId="77777777" w:rsidR="00387856" w:rsidRPr="00EA4E3A" w:rsidRDefault="00387856" w:rsidP="00E65866">
            <w:pPr>
              <w:pStyle w:val="TAC"/>
              <w:rPr>
                <w:rFonts w:eastAsia="MS Mincho"/>
              </w:rPr>
            </w:pPr>
          </w:p>
        </w:tc>
        <w:tc>
          <w:tcPr>
            <w:tcW w:w="0" w:type="auto"/>
            <w:vAlign w:val="center"/>
          </w:tcPr>
          <w:p w14:paraId="4067F141" w14:textId="77777777"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14:paraId="6E9F1072" w14:textId="77777777" w:rsidR="00387856" w:rsidRPr="00EA4E3A" w:rsidRDefault="00387856" w:rsidP="00E65866">
            <w:pPr>
              <w:pStyle w:val="TAC"/>
            </w:pPr>
            <w:r w:rsidRPr="00EA4E3A">
              <w:t>UE specific by C-RNTI</w:t>
            </w:r>
          </w:p>
        </w:tc>
        <w:tc>
          <w:tcPr>
            <w:tcW w:w="0" w:type="auto"/>
            <w:vAlign w:val="center"/>
          </w:tcPr>
          <w:p w14:paraId="6746CA57" w14:textId="77777777"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14:paraId="5ECACB99" w14:textId="77777777" w:rsidR="00E65866" w:rsidRPr="00EA4E3A" w:rsidRDefault="00E65866" w:rsidP="00E65866">
      <w:pPr>
        <w:rPr>
          <w:rFonts w:eastAsia="MS Mincho"/>
        </w:rPr>
      </w:pPr>
    </w:p>
    <w:p w14:paraId="24F187C6" w14:textId="77777777"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14:paraId="3355B0E2"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F26C94" w14:textId="77777777" w:rsidR="0016310B" w:rsidRPr="00EA4E3A" w:rsidRDefault="000A357B" w:rsidP="0016310B">
            <w:pPr>
              <w:pStyle w:val="TAH"/>
            </w:pPr>
            <w:r w:rsidRPr="00EA4E3A">
              <w:t>Transmission</w:t>
            </w:r>
          </w:p>
          <w:p w14:paraId="4F3C45B4" w14:textId="77777777"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4ADF5C" w14:textId="77777777"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7A584" w14:textId="77777777"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456B4E" w14:textId="77777777"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14:paraId="12326B93" w14:textId="77777777" w:rsidR="000A357B" w:rsidRPr="00EA4E3A" w:rsidRDefault="000A357B" w:rsidP="0016310B">
            <w:pPr>
              <w:pStyle w:val="TAH"/>
            </w:pPr>
            <w:r w:rsidRPr="00EA4E3A">
              <w:t>corresponding to EPDCCH</w:t>
            </w:r>
          </w:p>
        </w:tc>
      </w:tr>
      <w:tr w:rsidR="0001443F" w:rsidRPr="00EA4E3A" w14:paraId="4B2CE295" w14:textId="77777777" w:rsidTr="00BC3DAA">
        <w:trPr>
          <w:cantSplit/>
          <w:jc w:val="center"/>
        </w:trPr>
        <w:tc>
          <w:tcPr>
            <w:tcW w:w="0" w:type="auto"/>
            <w:shd w:val="clear" w:color="auto" w:fill="auto"/>
            <w:vAlign w:val="center"/>
          </w:tcPr>
          <w:p w14:paraId="796F96B4" w14:textId="77777777"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14:paraId="48F577F8" w14:textId="77777777"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14:paraId="0C08333F" w14:textId="77777777"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14:paraId="31A2BCAC" w14:textId="77777777"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14:paraId="630177BF" w14:textId="77777777" w:rsidTr="00BC3DAA">
        <w:trPr>
          <w:cantSplit/>
          <w:jc w:val="center"/>
        </w:trPr>
        <w:tc>
          <w:tcPr>
            <w:tcW w:w="0" w:type="auto"/>
            <w:vMerge w:val="restart"/>
            <w:shd w:val="clear" w:color="auto" w:fill="auto"/>
            <w:vAlign w:val="center"/>
          </w:tcPr>
          <w:p w14:paraId="13FD4EA4" w14:textId="77777777"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14:paraId="77BE9B41" w14:textId="77777777"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14:paraId="6656F6DC" w14:textId="77777777"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14:paraId="314945A4" w14:textId="77777777"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14:paraId="0AC14F65" w14:textId="77777777">
        <w:trPr>
          <w:cantSplit/>
          <w:jc w:val="center"/>
        </w:trPr>
        <w:tc>
          <w:tcPr>
            <w:tcW w:w="0" w:type="auto"/>
            <w:vMerge/>
            <w:shd w:val="clear" w:color="auto" w:fill="FFCC99"/>
            <w:vAlign w:val="center"/>
          </w:tcPr>
          <w:p w14:paraId="4A5BCC0D" w14:textId="77777777" w:rsidR="000A357B" w:rsidRPr="00EA4E3A" w:rsidRDefault="000A357B" w:rsidP="0016310B">
            <w:pPr>
              <w:pStyle w:val="TAC"/>
              <w:rPr>
                <w:rFonts w:eastAsia="MS Mincho"/>
              </w:rPr>
            </w:pPr>
          </w:p>
        </w:tc>
        <w:tc>
          <w:tcPr>
            <w:tcW w:w="0" w:type="auto"/>
            <w:vAlign w:val="center"/>
          </w:tcPr>
          <w:p w14:paraId="3EAFFD9E" w14:textId="77777777"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14:paraId="00A169A6" w14:textId="77777777"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14:paraId="4B5EB136" w14:textId="77777777"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14:paraId="350F8E6A" w14:textId="77777777" w:rsidR="0093274D" w:rsidRPr="00EA4E3A" w:rsidRDefault="0093274D">
      <w:pPr>
        <w:rPr>
          <w:rFonts w:eastAsia="MS Mincho"/>
        </w:rPr>
      </w:pPr>
    </w:p>
    <w:p w14:paraId="30D73F3E" w14:textId="77777777"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14:paraId="7A327684"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A1F2FB" w14:textId="77777777" w:rsidR="00570F12" w:rsidRPr="00EA4E3A" w:rsidRDefault="00570F12" w:rsidP="00DA29E5">
            <w:pPr>
              <w:pStyle w:val="TAH"/>
              <w:rPr>
                <w:lang w:eastAsia="en-US"/>
              </w:rPr>
            </w:pPr>
            <w:r w:rsidRPr="00EA4E3A">
              <w:rPr>
                <w:lang w:eastAsia="en-US"/>
              </w:rPr>
              <w:t>Transmission</w:t>
            </w:r>
          </w:p>
          <w:p w14:paraId="7BF36FA1" w14:textId="77777777"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450E7BA2" w14:textId="77777777"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57A9D156" w14:textId="77777777"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28D0C821" w14:textId="77777777"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14:paraId="6C9A6570" w14:textId="77777777" w:rsidR="00570F12" w:rsidRPr="00EA4E3A" w:rsidRDefault="00570F12" w:rsidP="00DA29E5">
            <w:pPr>
              <w:pStyle w:val="TAH"/>
              <w:rPr>
                <w:lang w:eastAsia="en-US"/>
              </w:rPr>
            </w:pPr>
            <w:r w:rsidRPr="00EA4E3A">
              <w:rPr>
                <w:lang w:eastAsia="en-US"/>
              </w:rPr>
              <w:t>corresponding to MPDCCH</w:t>
            </w:r>
          </w:p>
        </w:tc>
      </w:tr>
      <w:tr w:rsidR="00570F12" w:rsidRPr="00EA4E3A" w14:paraId="116CE321" w14:textId="77777777" w:rsidTr="00DA29E5">
        <w:trPr>
          <w:cantSplit/>
          <w:jc w:val="center"/>
        </w:trPr>
        <w:tc>
          <w:tcPr>
            <w:tcW w:w="0" w:type="auto"/>
            <w:shd w:val="clear" w:color="auto" w:fill="auto"/>
            <w:vAlign w:val="center"/>
          </w:tcPr>
          <w:p w14:paraId="7CF99777" w14:textId="77777777"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14:paraId="0E34B7A1" w14:textId="77777777"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14:paraId="177557A9" w14:textId="77777777"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14:paraId="0BB09C67" w14:textId="77777777"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14:paraId="195215F3" w14:textId="77777777" w:rsidR="00570F12" w:rsidRPr="00EA4E3A" w:rsidRDefault="00570F12">
      <w:pPr>
        <w:rPr>
          <w:rFonts w:eastAsia="MS Mincho"/>
        </w:rPr>
      </w:pPr>
    </w:p>
    <w:p w14:paraId="7D20BE26" w14:textId="77777777"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14:paraId="6C2BC4D1" w14:textId="77777777"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14:paraId="662A806E" w14:textId="77777777"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14:paraId="078DFB91" w14:textId="77777777" w:rsidR="00570F12" w:rsidRPr="00EA4E3A" w:rsidRDefault="00570F12" w:rsidP="00570F12">
      <w:pPr>
        <w:rPr>
          <w:rFonts w:eastAsia="MS Mincho"/>
        </w:rPr>
      </w:pPr>
    </w:p>
    <w:p w14:paraId="6CF8A9F6" w14:textId="77777777"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14:paraId="40F037E8"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A9D3CBA" w14:textId="77777777"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D2F76E0" w14:textId="77777777" w:rsidR="0093274D" w:rsidRPr="00EA4E3A" w:rsidRDefault="0093274D" w:rsidP="00BB331F">
            <w:pPr>
              <w:pStyle w:val="TAH"/>
            </w:pPr>
            <w:r w:rsidRPr="00EA4E3A">
              <w:t>Search Space</w:t>
            </w:r>
          </w:p>
        </w:tc>
      </w:tr>
      <w:tr w:rsidR="0093274D" w:rsidRPr="00EA4E3A" w14:paraId="4132DF5D" w14:textId="77777777">
        <w:trPr>
          <w:cantSplit/>
          <w:jc w:val="center"/>
        </w:trPr>
        <w:tc>
          <w:tcPr>
            <w:tcW w:w="0" w:type="auto"/>
          </w:tcPr>
          <w:p w14:paraId="5A9D9286" w14:textId="77777777" w:rsidR="0093274D" w:rsidRPr="00EA4E3A" w:rsidRDefault="0093274D" w:rsidP="00BB331F">
            <w:pPr>
              <w:pStyle w:val="TAL"/>
              <w:rPr>
                <w:rFonts w:eastAsia="MS Mincho"/>
                <w:sz w:val="16"/>
                <w:szCs w:val="16"/>
              </w:rPr>
            </w:pPr>
            <w:r w:rsidRPr="00EA4E3A">
              <w:rPr>
                <w:sz w:val="16"/>
                <w:szCs w:val="16"/>
              </w:rPr>
              <w:t>DCI format 1A</w:t>
            </w:r>
          </w:p>
        </w:tc>
        <w:tc>
          <w:tcPr>
            <w:tcW w:w="0" w:type="auto"/>
          </w:tcPr>
          <w:p w14:paraId="6A0B1750" w14:textId="77777777" w:rsidR="0093274D" w:rsidRPr="00EA4E3A" w:rsidRDefault="0093274D" w:rsidP="00BB331F">
            <w:pPr>
              <w:pStyle w:val="TAL"/>
              <w:rPr>
                <w:sz w:val="16"/>
                <w:szCs w:val="16"/>
              </w:rPr>
            </w:pPr>
            <w:r w:rsidRPr="00EA4E3A">
              <w:rPr>
                <w:sz w:val="16"/>
                <w:szCs w:val="16"/>
              </w:rPr>
              <w:t>Common and</w:t>
            </w:r>
          </w:p>
          <w:p w14:paraId="468A42D6" w14:textId="77777777" w:rsidR="0093274D" w:rsidRPr="00EA4E3A" w:rsidRDefault="0093274D" w:rsidP="00BB331F">
            <w:pPr>
              <w:pStyle w:val="TAL"/>
              <w:rPr>
                <w:rFonts w:eastAsia="MS Mincho"/>
                <w:sz w:val="16"/>
                <w:szCs w:val="16"/>
              </w:rPr>
            </w:pPr>
            <w:r w:rsidRPr="00EA4E3A">
              <w:rPr>
                <w:sz w:val="16"/>
                <w:szCs w:val="16"/>
              </w:rPr>
              <w:t>UE specific by C-RNTI</w:t>
            </w:r>
          </w:p>
        </w:tc>
      </w:tr>
    </w:tbl>
    <w:p w14:paraId="57AFC189" w14:textId="77777777" w:rsidR="002603B7" w:rsidRPr="00EA4E3A" w:rsidRDefault="002603B7" w:rsidP="002603B7">
      <w:pPr>
        <w:rPr>
          <w:rFonts w:eastAsia="MS Mincho"/>
        </w:rPr>
      </w:pPr>
    </w:p>
    <w:p w14:paraId="0CA07AF1" w14:textId="77777777"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14:paraId="01323AB7"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03991EAF" w14:textId="77777777"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243ADCB8" w14:textId="77777777" w:rsidR="002603B7" w:rsidRPr="00EA4E3A" w:rsidRDefault="002603B7" w:rsidP="00BB331F">
            <w:pPr>
              <w:pStyle w:val="TAH"/>
            </w:pPr>
            <w:r w:rsidRPr="00EA4E3A">
              <w:t>Search Space</w:t>
            </w:r>
          </w:p>
        </w:tc>
      </w:tr>
      <w:tr w:rsidR="002603B7" w:rsidRPr="00EA4E3A" w14:paraId="56716986" w14:textId="77777777">
        <w:trPr>
          <w:cantSplit/>
          <w:jc w:val="center"/>
        </w:trPr>
        <w:tc>
          <w:tcPr>
            <w:tcW w:w="2403" w:type="pct"/>
          </w:tcPr>
          <w:p w14:paraId="7F0336F9" w14:textId="77777777"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14:paraId="3960ED03" w14:textId="77777777"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14:paraId="57EA26ED" w14:textId="77777777" w:rsidR="0093274D" w:rsidRPr="00EA4E3A" w:rsidRDefault="0093274D">
      <w:pPr>
        <w:rPr>
          <w:rFonts w:eastAsia="MS Mincho"/>
        </w:rPr>
      </w:pPr>
    </w:p>
    <w:p w14:paraId="4CE4257E" w14:textId="77777777"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14:paraId="7422A5D9"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677F32FB" w14:textId="77777777"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5D3A9B8" w14:textId="77777777" w:rsidR="00570F12" w:rsidRPr="00EA4E3A" w:rsidRDefault="00570F12" w:rsidP="00DA29E5">
            <w:pPr>
              <w:pStyle w:val="TAH"/>
              <w:rPr>
                <w:lang w:eastAsia="en-US"/>
              </w:rPr>
            </w:pPr>
            <w:r w:rsidRPr="00EA4E3A">
              <w:rPr>
                <w:lang w:eastAsia="en-US"/>
              </w:rPr>
              <w:t>Search Space</w:t>
            </w:r>
          </w:p>
        </w:tc>
      </w:tr>
      <w:tr w:rsidR="00570F12" w:rsidRPr="00EA4E3A" w14:paraId="4C88A558" w14:textId="77777777" w:rsidTr="00DA29E5">
        <w:trPr>
          <w:cantSplit/>
          <w:jc w:val="center"/>
        </w:trPr>
        <w:tc>
          <w:tcPr>
            <w:tcW w:w="2202" w:type="pct"/>
          </w:tcPr>
          <w:p w14:paraId="704163E6" w14:textId="77777777"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14:paraId="17A26851" w14:textId="77777777"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14:paraId="313C0A78" w14:textId="77777777" w:rsidR="00570F12" w:rsidRPr="00EA4E3A" w:rsidRDefault="00570F12">
      <w:pPr>
        <w:rPr>
          <w:rFonts w:eastAsia="MS Mincho"/>
        </w:rPr>
      </w:pPr>
    </w:p>
    <w:p w14:paraId="676A6DD7" w14:textId="77777777"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14:paraId="7904BF8C" w14:textId="77777777"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14:paraId="46355405" w14:textId="77777777"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14:paraId="06E52EE5" w14:textId="77777777" w:rsidR="00570F12" w:rsidRPr="00EA4E3A" w:rsidRDefault="00570F12" w:rsidP="00570F12">
      <w:pPr>
        <w:rPr>
          <w:rFonts w:eastAsia="MS Mincho"/>
        </w:rPr>
      </w:pPr>
    </w:p>
    <w:p w14:paraId="2144A9F6" w14:textId="77777777"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14:paraId="2006A095"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3900A1" w14:textId="77777777" w:rsidR="00BB331F" w:rsidRPr="00EA4E3A" w:rsidRDefault="00387856" w:rsidP="00BB331F">
            <w:pPr>
              <w:pStyle w:val="TAH"/>
            </w:pPr>
            <w:r w:rsidRPr="00EA4E3A">
              <w:t>Transmission</w:t>
            </w:r>
          </w:p>
          <w:p w14:paraId="3FDA1E85" w14:textId="77777777"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DD19BB9" w14:textId="77777777"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4FE604" w14:textId="77777777"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38112D" w14:textId="77777777"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14:paraId="4AF7D080" w14:textId="77777777" w:rsidR="00387856" w:rsidRPr="00EA4E3A" w:rsidRDefault="00387856" w:rsidP="00BB331F">
            <w:pPr>
              <w:pStyle w:val="TAH"/>
            </w:pPr>
            <w:r w:rsidRPr="00EA4E3A">
              <w:t xml:space="preserve"> corresponding to PDCCH</w:t>
            </w:r>
          </w:p>
        </w:tc>
      </w:tr>
      <w:tr w:rsidR="00387856" w:rsidRPr="00EA4E3A" w14:paraId="045C29BC" w14:textId="77777777" w:rsidTr="00BC3DAA">
        <w:trPr>
          <w:cantSplit/>
          <w:jc w:val="center"/>
        </w:trPr>
        <w:tc>
          <w:tcPr>
            <w:tcW w:w="0" w:type="auto"/>
            <w:shd w:val="clear" w:color="auto" w:fill="auto"/>
            <w:vAlign w:val="center"/>
          </w:tcPr>
          <w:p w14:paraId="394B450D" w14:textId="77777777"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14:paraId="17A4E428" w14:textId="77777777"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14:paraId="2BD1A39B" w14:textId="77777777" w:rsidR="00387856" w:rsidRPr="00EA4E3A" w:rsidRDefault="00387856" w:rsidP="006D7CEE">
            <w:pPr>
              <w:pStyle w:val="TAC"/>
              <w:rPr>
                <w:sz w:val="16"/>
                <w:szCs w:val="16"/>
              </w:rPr>
            </w:pPr>
            <w:r w:rsidRPr="00EA4E3A">
              <w:rPr>
                <w:sz w:val="16"/>
                <w:szCs w:val="16"/>
              </w:rPr>
              <w:t>Common and</w:t>
            </w:r>
          </w:p>
          <w:p w14:paraId="247E3951" w14:textId="77777777"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14:paraId="1969A142" w14:textId="77777777"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14:paraId="04B87372" w14:textId="77777777" w:rsidTr="00BC3DAA">
        <w:trPr>
          <w:cantSplit/>
          <w:jc w:val="center"/>
        </w:trPr>
        <w:tc>
          <w:tcPr>
            <w:tcW w:w="0" w:type="auto"/>
            <w:shd w:val="clear" w:color="auto" w:fill="auto"/>
            <w:vAlign w:val="center"/>
          </w:tcPr>
          <w:p w14:paraId="5EB9D315" w14:textId="77777777"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14:paraId="19E3B8E7" w14:textId="77777777"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14:paraId="50393B73" w14:textId="77777777" w:rsidR="00387856" w:rsidRPr="00EA4E3A" w:rsidRDefault="00387856" w:rsidP="006D7CEE">
            <w:pPr>
              <w:pStyle w:val="TAC"/>
              <w:rPr>
                <w:sz w:val="16"/>
                <w:szCs w:val="16"/>
              </w:rPr>
            </w:pPr>
            <w:r w:rsidRPr="00EA4E3A">
              <w:rPr>
                <w:sz w:val="16"/>
                <w:szCs w:val="16"/>
              </w:rPr>
              <w:t>Common and</w:t>
            </w:r>
          </w:p>
          <w:p w14:paraId="3EAA9A32" w14:textId="77777777"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14:paraId="31EA4DD3" w14:textId="77777777"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14:paraId="33317D15" w14:textId="77777777" w:rsidR="00BB331F" w:rsidRPr="00EA4E3A" w:rsidRDefault="00BB331F" w:rsidP="00BB331F">
      <w:pPr>
        <w:rPr>
          <w:rFonts w:eastAsia="MS Mincho"/>
        </w:rPr>
      </w:pPr>
    </w:p>
    <w:p w14:paraId="0C986FF7" w14:textId="77777777"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14:paraId="30CD539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0C0855" w14:textId="77777777" w:rsidR="00BB331F" w:rsidRPr="00EA4E3A" w:rsidRDefault="002603B7" w:rsidP="00BB331F">
            <w:pPr>
              <w:pStyle w:val="TAH"/>
            </w:pPr>
            <w:r w:rsidRPr="00EA4E3A">
              <w:t>Transmission</w:t>
            </w:r>
          </w:p>
          <w:p w14:paraId="1BA88829" w14:textId="77777777"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7C5A39" w14:textId="77777777"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9E0191" w14:textId="77777777"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AEEEBE" w14:textId="77777777"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14:paraId="3609CB69" w14:textId="77777777" w:rsidR="002603B7" w:rsidRPr="00EA4E3A" w:rsidRDefault="002603B7" w:rsidP="00BB331F">
            <w:pPr>
              <w:pStyle w:val="TAH"/>
            </w:pPr>
            <w:r w:rsidRPr="00EA4E3A">
              <w:t>corresponding to PDCCH</w:t>
            </w:r>
          </w:p>
        </w:tc>
      </w:tr>
      <w:tr w:rsidR="002603B7" w:rsidRPr="00EA4E3A" w14:paraId="358DBB15" w14:textId="77777777" w:rsidTr="00BC3DAA">
        <w:trPr>
          <w:cantSplit/>
          <w:jc w:val="center"/>
        </w:trPr>
        <w:tc>
          <w:tcPr>
            <w:tcW w:w="0" w:type="auto"/>
            <w:shd w:val="clear" w:color="auto" w:fill="auto"/>
            <w:vAlign w:val="center"/>
          </w:tcPr>
          <w:p w14:paraId="500B7BAD" w14:textId="77777777"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14:paraId="639476CF" w14:textId="77777777"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14:paraId="519ED0AB" w14:textId="77777777"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14:paraId="54B8186C" w14:textId="77777777"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14:paraId="7956BF13" w14:textId="77777777" w:rsidTr="00BC3DAA">
        <w:trPr>
          <w:cantSplit/>
          <w:jc w:val="center"/>
        </w:trPr>
        <w:tc>
          <w:tcPr>
            <w:tcW w:w="0" w:type="auto"/>
            <w:shd w:val="clear" w:color="auto" w:fill="auto"/>
            <w:vAlign w:val="center"/>
          </w:tcPr>
          <w:p w14:paraId="194ED1EC" w14:textId="77777777"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14:paraId="7FD81489" w14:textId="77777777"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14:paraId="1F98C8C1" w14:textId="77777777"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14:paraId="435A46B1" w14:textId="77777777"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14:paraId="0FED46BF" w14:textId="77777777" w:rsidR="0093274D" w:rsidRPr="00EA4E3A" w:rsidRDefault="0093274D">
      <w:pPr>
        <w:rPr>
          <w:rFonts w:eastAsia="MS Mincho"/>
        </w:rPr>
      </w:pPr>
    </w:p>
    <w:p w14:paraId="1CBFD732" w14:textId="77777777"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14:paraId="15EE7D9F" w14:textId="77777777"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14:paraId="06AF496C" w14:textId="77777777" w:rsidR="00807992" w:rsidRPr="00EA4E3A" w:rsidRDefault="00807992" w:rsidP="003B5CA8">
            <w:pPr>
              <w:pStyle w:val="TAH"/>
              <w:rPr>
                <w:lang w:eastAsia="en-US"/>
              </w:rPr>
            </w:pPr>
            <w:r w:rsidRPr="00EA4E3A">
              <w:rPr>
                <w:lang w:eastAsia="en-US"/>
              </w:rPr>
              <w:t>Transmission</w:t>
            </w:r>
          </w:p>
          <w:p w14:paraId="0DA066D0" w14:textId="77777777"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950457" w14:textId="77777777"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38D46216" w14:textId="77777777"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6C3AFB9" w14:textId="77777777"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14:paraId="5C391BDB" w14:textId="77777777" w:rsidR="00807992" w:rsidRPr="00EA4E3A" w:rsidRDefault="00807992" w:rsidP="003B5CA8">
            <w:pPr>
              <w:pStyle w:val="TAH"/>
              <w:rPr>
                <w:lang w:eastAsia="en-US"/>
              </w:rPr>
            </w:pPr>
            <w:r w:rsidRPr="00EA4E3A">
              <w:rPr>
                <w:lang w:eastAsia="en-US"/>
              </w:rPr>
              <w:t>corresponding to PDCCH</w:t>
            </w:r>
          </w:p>
        </w:tc>
      </w:tr>
      <w:tr w:rsidR="00807992" w:rsidRPr="00EA4E3A" w14:paraId="0D8A4A49" w14:textId="77777777" w:rsidTr="003B5CA8">
        <w:trPr>
          <w:cantSplit/>
          <w:jc w:val="center"/>
        </w:trPr>
        <w:tc>
          <w:tcPr>
            <w:tcW w:w="925" w:type="dxa"/>
            <w:shd w:val="clear" w:color="auto" w:fill="auto"/>
            <w:vAlign w:val="center"/>
          </w:tcPr>
          <w:p w14:paraId="7956072A" w14:textId="77777777"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14:paraId="745DBE41" w14:textId="77777777"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14:paraId="4B58C850" w14:textId="77777777"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14:paraId="280972EA" w14:textId="77777777"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14:paraId="0D508CBE" w14:textId="77777777" w:rsidR="00807992" w:rsidRPr="00EA4E3A" w:rsidRDefault="00807992">
      <w:pPr>
        <w:rPr>
          <w:rFonts w:eastAsia="MS Mincho"/>
        </w:rPr>
      </w:pPr>
    </w:p>
    <w:p w14:paraId="66340DAB" w14:textId="77777777"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14:paraId="75FD3F3F" w14:textId="77777777"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14:paraId="0F7043D5" w14:textId="77777777"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14:paraId="60E7043D" w14:textId="77777777"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14:paraId="199A8B67" w14:textId="77777777" w:rsidR="004C5AAF" w:rsidRPr="00EA4E3A" w:rsidRDefault="004C5AAF">
      <w:pPr>
        <w:rPr>
          <w:rFonts w:eastAsia="MS Mincho"/>
        </w:rPr>
      </w:pPr>
    </w:p>
    <w:p w14:paraId="58E2AFD4" w14:textId="77777777"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14:paraId="324692CA"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8047D0" w14:textId="77777777"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4FAA56" w14:textId="77777777" w:rsidR="0093274D" w:rsidRPr="00EA4E3A" w:rsidRDefault="0093274D" w:rsidP="00BB331F">
            <w:pPr>
              <w:pStyle w:val="TAH"/>
            </w:pPr>
            <w:r w:rsidRPr="00EA4E3A">
              <w:t>Search Space</w:t>
            </w:r>
          </w:p>
        </w:tc>
      </w:tr>
      <w:tr w:rsidR="0093274D" w:rsidRPr="00EA4E3A" w14:paraId="028B8458" w14:textId="77777777">
        <w:trPr>
          <w:cantSplit/>
          <w:jc w:val="center"/>
        </w:trPr>
        <w:tc>
          <w:tcPr>
            <w:tcW w:w="0" w:type="auto"/>
            <w:vAlign w:val="center"/>
          </w:tcPr>
          <w:p w14:paraId="587A1849" w14:textId="77777777"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14:paraId="5F029E9B" w14:textId="77777777" w:rsidR="0093274D" w:rsidRPr="00EA4E3A" w:rsidRDefault="0093274D">
            <w:pPr>
              <w:pStyle w:val="TAL"/>
              <w:rPr>
                <w:rFonts w:eastAsia="MS Mincho"/>
                <w:sz w:val="16"/>
                <w:szCs w:val="16"/>
              </w:rPr>
            </w:pPr>
            <w:r w:rsidRPr="00EA4E3A">
              <w:rPr>
                <w:sz w:val="16"/>
                <w:szCs w:val="16"/>
              </w:rPr>
              <w:t>Common</w:t>
            </w:r>
          </w:p>
        </w:tc>
      </w:tr>
    </w:tbl>
    <w:p w14:paraId="3D60C3E4" w14:textId="77777777" w:rsidR="0093274D" w:rsidRPr="00EA4E3A" w:rsidRDefault="0093274D" w:rsidP="00BB331F">
      <w:pPr>
        <w:rPr>
          <w:rFonts w:eastAsia="MS Mincho"/>
        </w:rPr>
      </w:pPr>
    </w:p>
    <w:p w14:paraId="4447C3D8" w14:textId="77777777"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14:paraId="06C879E6"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3100ED" w14:textId="77777777"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FD3434" w14:textId="77777777" w:rsidR="00807992" w:rsidRPr="00EA4E3A" w:rsidRDefault="00807992" w:rsidP="003B5CA8">
            <w:pPr>
              <w:pStyle w:val="TAH"/>
              <w:rPr>
                <w:lang w:eastAsia="en-US"/>
              </w:rPr>
            </w:pPr>
            <w:r w:rsidRPr="00EA4E3A">
              <w:rPr>
                <w:lang w:eastAsia="en-US"/>
              </w:rPr>
              <w:t>Search Space</w:t>
            </w:r>
          </w:p>
        </w:tc>
      </w:tr>
      <w:tr w:rsidR="00807992" w:rsidRPr="00EA4E3A" w14:paraId="0C04F71C" w14:textId="77777777" w:rsidTr="003B5CA8">
        <w:trPr>
          <w:cantSplit/>
          <w:jc w:val="center"/>
        </w:trPr>
        <w:tc>
          <w:tcPr>
            <w:tcW w:w="0" w:type="auto"/>
            <w:vAlign w:val="center"/>
          </w:tcPr>
          <w:p w14:paraId="53F91936" w14:textId="77777777"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14:paraId="1649105A" w14:textId="77777777"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14:paraId="3588994E" w14:textId="77777777" w:rsidR="00BB331F" w:rsidRPr="00EA4E3A" w:rsidRDefault="00BB331F" w:rsidP="00BB331F">
      <w:pPr>
        <w:rPr>
          <w:rFonts w:eastAsia="MS Mincho"/>
        </w:rPr>
      </w:pPr>
    </w:p>
    <w:p w14:paraId="546E1EA6" w14:textId="77777777"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14:paraId="1F9AB3ED" w14:textId="77777777"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14:paraId="0CF55AFA" w14:textId="77777777" w:rsidR="00D030BF" w:rsidRPr="00EA4E3A" w:rsidRDefault="00D030BF" w:rsidP="00D030BF">
      <w:pPr>
        <w:rPr>
          <w:rFonts w:eastAsia="MS Mincho"/>
        </w:rPr>
      </w:pPr>
    </w:p>
    <w:p w14:paraId="3BAFCE0F" w14:textId="77777777"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14:paraId="14B8629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80F9DA" w14:textId="77777777"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FE0953" w14:textId="77777777" w:rsidR="0093274D" w:rsidRPr="00EA4E3A" w:rsidRDefault="0093274D" w:rsidP="00BB331F">
            <w:pPr>
              <w:pStyle w:val="TAH"/>
            </w:pPr>
            <w:r w:rsidRPr="00EA4E3A">
              <w:t>Search Space</w:t>
            </w:r>
          </w:p>
        </w:tc>
      </w:tr>
      <w:tr w:rsidR="0093274D" w:rsidRPr="00EA4E3A" w14:paraId="0D12AE53" w14:textId="77777777">
        <w:trPr>
          <w:cantSplit/>
          <w:jc w:val="center"/>
        </w:trPr>
        <w:tc>
          <w:tcPr>
            <w:tcW w:w="0" w:type="auto"/>
            <w:vAlign w:val="center"/>
          </w:tcPr>
          <w:p w14:paraId="00A9E4A4" w14:textId="77777777"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14:paraId="10B50F25" w14:textId="77777777" w:rsidR="0093274D" w:rsidRPr="00EA4E3A" w:rsidRDefault="0093274D" w:rsidP="00BB331F">
            <w:pPr>
              <w:pStyle w:val="TAC"/>
              <w:rPr>
                <w:sz w:val="16"/>
                <w:szCs w:val="16"/>
              </w:rPr>
            </w:pPr>
            <w:r w:rsidRPr="00EA4E3A">
              <w:rPr>
                <w:sz w:val="16"/>
                <w:szCs w:val="16"/>
              </w:rPr>
              <w:t>Common</w:t>
            </w:r>
          </w:p>
        </w:tc>
      </w:tr>
    </w:tbl>
    <w:p w14:paraId="20B667C1" w14:textId="77777777"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14:paraId="0926D1F8"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B71EC9" w14:textId="77777777"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24C1AC" w14:textId="77777777" w:rsidR="00D030BF" w:rsidRPr="00EA4E3A" w:rsidRDefault="00D030BF" w:rsidP="003C3EAD">
            <w:pPr>
              <w:pStyle w:val="TAH"/>
              <w:rPr>
                <w:lang w:eastAsia="en-US"/>
              </w:rPr>
            </w:pPr>
            <w:r w:rsidRPr="00EA4E3A">
              <w:rPr>
                <w:lang w:eastAsia="en-US"/>
              </w:rPr>
              <w:t>Search Space</w:t>
            </w:r>
          </w:p>
        </w:tc>
      </w:tr>
      <w:tr w:rsidR="00D030BF" w:rsidRPr="00EA4E3A" w14:paraId="3B044B08" w14:textId="77777777" w:rsidTr="003C3EAD">
        <w:trPr>
          <w:cantSplit/>
          <w:jc w:val="center"/>
        </w:trPr>
        <w:tc>
          <w:tcPr>
            <w:tcW w:w="0" w:type="auto"/>
            <w:vAlign w:val="center"/>
          </w:tcPr>
          <w:p w14:paraId="3151D73C" w14:textId="77777777"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14:paraId="2BBADEDB" w14:textId="77777777" w:rsidR="00D030BF" w:rsidRPr="00EA4E3A" w:rsidRDefault="00D030BF" w:rsidP="003C3EAD">
            <w:pPr>
              <w:pStyle w:val="TAC"/>
              <w:rPr>
                <w:sz w:val="16"/>
                <w:szCs w:val="16"/>
                <w:lang w:eastAsia="en-US"/>
              </w:rPr>
            </w:pPr>
            <w:r w:rsidRPr="00EA4E3A">
              <w:rPr>
                <w:sz w:val="16"/>
                <w:szCs w:val="16"/>
                <w:lang w:eastAsia="en-US"/>
              </w:rPr>
              <w:t xml:space="preserve">Type0-Common (for </w:t>
            </w:r>
            <w:proofErr w:type="spellStart"/>
            <w:r w:rsidRPr="00EA4E3A">
              <w:rPr>
                <w:sz w:val="16"/>
                <w:szCs w:val="16"/>
                <w:lang w:eastAsia="en-US"/>
              </w:rPr>
              <w:t>CEModeA</w:t>
            </w:r>
            <w:proofErr w:type="spellEnd"/>
            <w:r w:rsidRPr="00EA4E3A">
              <w:rPr>
                <w:sz w:val="16"/>
                <w:szCs w:val="16"/>
                <w:lang w:eastAsia="en-US"/>
              </w:rPr>
              <w:t xml:space="preserve"> only)</w:t>
            </w:r>
          </w:p>
        </w:tc>
      </w:tr>
    </w:tbl>
    <w:p w14:paraId="2EBF32B8" w14:textId="77777777" w:rsidR="00BB331F" w:rsidRPr="00EA4E3A" w:rsidRDefault="00BB331F">
      <w:pPr>
        <w:rPr>
          <w:rFonts w:eastAsia="MS Mincho"/>
        </w:rPr>
      </w:pPr>
    </w:p>
    <w:p w14:paraId="78099B40" w14:textId="77777777"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14:paraId="2395E15C" w14:textId="77777777"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14:paraId="47F34AAE" w14:textId="77777777" w:rsidR="00D030BF" w:rsidRPr="00EA4E3A" w:rsidRDefault="00D030BF" w:rsidP="00D030BF">
      <w:pPr>
        <w:rPr>
          <w:rFonts w:eastAsia="MS Mincho"/>
        </w:rPr>
      </w:pPr>
    </w:p>
    <w:p w14:paraId="5B84E142" w14:textId="77777777"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14:paraId="46AE902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C277F9" w14:textId="77777777"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813A84" w14:textId="77777777" w:rsidR="0093274D" w:rsidRPr="00EA4E3A" w:rsidRDefault="0093274D" w:rsidP="00BB331F">
            <w:pPr>
              <w:pStyle w:val="TAH"/>
            </w:pPr>
            <w:r w:rsidRPr="00EA4E3A">
              <w:t>Search Space</w:t>
            </w:r>
          </w:p>
        </w:tc>
      </w:tr>
      <w:tr w:rsidR="0093274D" w:rsidRPr="00EA4E3A" w14:paraId="4679360C" w14:textId="77777777">
        <w:trPr>
          <w:cantSplit/>
          <w:jc w:val="center"/>
        </w:trPr>
        <w:tc>
          <w:tcPr>
            <w:tcW w:w="0" w:type="auto"/>
            <w:vAlign w:val="center"/>
          </w:tcPr>
          <w:p w14:paraId="31DC01FA" w14:textId="77777777"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14:paraId="6044B24E" w14:textId="77777777" w:rsidR="0093274D" w:rsidRPr="00EA4E3A" w:rsidRDefault="0093274D" w:rsidP="00BB331F">
            <w:pPr>
              <w:pStyle w:val="TAL"/>
              <w:rPr>
                <w:sz w:val="16"/>
                <w:szCs w:val="16"/>
              </w:rPr>
            </w:pPr>
            <w:r w:rsidRPr="00EA4E3A">
              <w:rPr>
                <w:sz w:val="16"/>
                <w:szCs w:val="16"/>
              </w:rPr>
              <w:t>Common</w:t>
            </w:r>
          </w:p>
        </w:tc>
      </w:tr>
    </w:tbl>
    <w:p w14:paraId="331B50CA" w14:textId="77777777" w:rsidR="00D030BF" w:rsidRPr="00EA4E3A" w:rsidRDefault="00D030BF" w:rsidP="00D030BF">
      <w:pPr>
        <w:rPr>
          <w:lang w:val="en-US"/>
        </w:rPr>
      </w:pPr>
    </w:p>
    <w:p w14:paraId="39F71479" w14:textId="77777777"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14:paraId="1374D75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D93D8C" w14:textId="77777777"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1B0AA9" w14:textId="77777777" w:rsidR="00D030BF" w:rsidRPr="00EA4E3A" w:rsidRDefault="00D030BF" w:rsidP="003C3EAD">
            <w:pPr>
              <w:pStyle w:val="TAH"/>
              <w:rPr>
                <w:lang w:eastAsia="en-US"/>
              </w:rPr>
            </w:pPr>
            <w:r w:rsidRPr="00EA4E3A">
              <w:rPr>
                <w:lang w:eastAsia="en-US"/>
              </w:rPr>
              <w:t>Search Space</w:t>
            </w:r>
          </w:p>
        </w:tc>
      </w:tr>
      <w:tr w:rsidR="00D030BF" w:rsidRPr="00EA4E3A" w14:paraId="7C01FDAB" w14:textId="77777777" w:rsidTr="003C3EAD">
        <w:trPr>
          <w:cantSplit/>
          <w:jc w:val="center"/>
        </w:trPr>
        <w:tc>
          <w:tcPr>
            <w:tcW w:w="0" w:type="auto"/>
            <w:vAlign w:val="center"/>
          </w:tcPr>
          <w:p w14:paraId="04757481" w14:textId="77777777"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14:paraId="29033B2D" w14:textId="77777777" w:rsidR="00D030BF" w:rsidRPr="00EA4E3A" w:rsidRDefault="00D030BF" w:rsidP="003C3EAD">
            <w:pPr>
              <w:pStyle w:val="TAL"/>
              <w:rPr>
                <w:sz w:val="16"/>
                <w:szCs w:val="16"/>
                <w:lang w:eastAsia="en-US"/>
              </w:rPr>
            </w:pPr>
            <w:r w:rsidRPr="00EA4E3A">
              <w:rPr>
                <w:sz w:val="16"/>
                <w:szCs w:val="16"/>
                <w:lang w:eastAsia="en-US"/>
              </w:rPr>
              <w:t xml:space="preserve">Type0-Common (for </w:t>
            </w:r>
            <w:proofErr w:type="spellStart"/>
            <w:r w:rsidRPr="00EA4E3A">
              <w:rPr>
                <w:sz w:val="16"/>
                <w:szCs w:val="16"/>
                <w:lang w:eastAsia="en-US"/>
              </w:rPr>
              <w:t>CEModeA</w:t>
            </w:r>
            <w:proofErr w:type="spellEnd"/>
            <w:r w:rsidRPr="00EA4E3A">
              <w:rPr>
                <w:sz w:val="16"/>
                <w:szCs w:val="16"/>
                <w:lang w:eastAsia="en-US"/>
              </w:rPr>
              <w:t xml:space="preserve"> only)</w:t>
            </w:r>
          </w:p>
        </w:tc>
      </w:tr>
    </w:tbl>
    <w:p w14:paraId="736D7E88" w14:textId="77777777" w:rsidR="006D2DC5" w:rsidRPr="00EA4E3A" w:rsidRDefault="006D2DC5" w:rsidP="006D2DC5">
      <w:pPr>
        <w:rPr>
          <w:rFonts w:eastAsia="MS Mincho"/>
        </w:rPr>
      </w:pPr>
    </w:p>
    <w:p w14:paraId="4A9C1986" w14:textId="77777777"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14:paraId="618BF5BB" w14:textId="77777777"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14:paraId="646E8FE3"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5EEEC9" w14:textId="77777777"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FB656B" w14:textId="77777777" w:rsidR="006D2DC5" w:rsidRPr="00EA4E3A" w:rsidRDefault="006D2DC5" w:rsidP="00257E65">
            <w:pPr>
              <w:pStyle w:val="TAH"/>
              <w:rPr>
                <w:lang w:eastAsia="en-US"/>
              </w:rPr>
            </w:pPr>
            <w:r w:rsidRPr="00EA4E3A">
              <w:rPr>
                <w:lang w:eastAsia="en-US"/>
              </w:rPr>
              <w:t>Search Space</w:t>
            </w:r>
          </w:p>
        </w:tc>
      </w:tr>
      <w:tr w:rsidR="006D2DC5" w:rsidRPr="00EA4E3A" w14:paraId="4E8A53D0" w14:textId="77777777" w:rsidTr="00257E65">
        <w:trPr>
          <w:cantSplit/>
          <w:jc w:val="center"/>
        </w:trPr>
        <w:tc>
          <w:tcPr>
            <w:tcW w:w="0" w:type="auto"/>
            <w:vAlign w:val="center"/>
          </w:tcPr>
          <w:p w14:paraId="0092E564" w14:textId="77777777"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14:paraId="1E76CC5A" w14:textId="77777777" w:rsidR="006D2DC5" w:rsidRPr="00EA4E3A" w:rsidRDefault="006D2DC5" w:rsidP="00257E65">
            <w:pPr>
              <w:pStyle w:val="TAL"/>
              <w:jc w:val="center"/>
              <w:rPr>
                <w:sz w:val="16"/>
                <w:szCs w:val="16"/>
                <w:lang w:eastAsia="en-US"/>
              </w:rPr>
            </w:pPr>
            <w:r w:rsidRPr="00EA4E3A">
              <w:rPr>
                <w:sz w:val="16"/>
                <w:szCs w:val="16"/>
                <w:lang w:eastAsia="en-US"/>
              </w:rPr>
              <w:t>Common</w:t>
            </w:r>
          </w:p>
        </w:tc>
      </w:tr>
    </w:tbl>
    <w:p w14:paraId="2BBE43F8" w14:textId="77777777" w:rsidR="00D030BF" w:rsidRPr="00EA4E3A" w:rsidRDefault="00D030BF">
      <w:pPr>
        <w:rPr>
          <w:lang w:val="en-US"/>
        </w:rPr>
      </w:pPr>
    </w:p>
    <w:p w14:paraId="3D424461" w14:textId="77777777" w:rsidR="00387856" w:rsidRPr="00EA4E3A" w:rsidRDefault="00387856" w:rsidP="00387856">
      <w:pPr>
        <w:pStyle w:val="Heading3"/>
      </w:pPr>
      <w:bookmarkStart w:id="2" w:name="_Toc415085487"/>
      <w:r w:rsidRPr="00EA4E3A">
        <w:t>8.0.1</w:t>
      </w:r>
      <w:r w:rsidRPr="00EA4E3A">
        <w:tab/>
        <w:t>Single-antenna port scheme</w:t>
      </w:r>
      <w:bookmarkEnd w:id="2"/>
    </w:p>
    <w:p w14:paraId="32461B6D" w14:textId="77777777"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14:paraId="4696E470" w14:textId="77777777" w:rsidR="00387856" w:rsidRPr="00EA4E3A" w:rsidRDefault="00387856" w:rsidP="00387856">
      <w:pPr>
        <w:pStyle w:val="Heading3"/>
      </w:pPr>
      <w:bookmarkStart w:id="3" w:name="_Toc415085488"/>
      <w:r w:rsidRPr="00EA4E3A">
        <w:t>8.0.2</w:t>
      </w:r>
      <w:r w:rsidRPr="00EA4E3A">
        <w:tab/>
        <w:t>Closed-loop spatial multiplexing scheme</w:t>
      </w:r>
      <w:bookmarkEnd w:id="3"/>
    </w:p>
    <w:p w14:paraId="25C66D3D" w14:textId="77777777"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14:paraId="48597AC0" w14:textId="77777777"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14:paraId="2BC6FD6E" w14:textId="77777777"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14:paraId="0BF52B19" w14:textId="77777777"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14:paraId="57831228" w14:textId="77777777" w:rsidR="000035B3" w:rsidRPr="00EA4E3A" w:rsidRDefault="000035B3" w:rsidP="000035B3">
      <w:r w:rsidRPr="00EA4E3A">
        <w:t xml:space="preserve">Resource allocation scheme Type 3 is supported for a LAA </w:t>
      </w:r>
      <w:proofErr w:type="spellStart"/>
      <w:r w:rsidRPr="00EA4E3A">
        <w:t>SCell</w:t>
      </w:r>
      <w:proofErr w:type="spellEnd"/>
      <w:r w:rsidRPr="00EA4E3A">
        <w:t xml:space="preserve"> and PDCCH/EPDCCH with uplink DCI format 0A/0B/4A/4B.</w:t>
      </w:r>
    </w:p>
    <w:p w14:paraId="5A5C6B96" w14:textId="77777777" w:rsidR="001B31D1" w:rsidRPr="00EA4E3A" w:rsidRDefault="001B31D1" w:rsidP="001B31D1">
      <w:r w:rsidRPr="00EA4E3A">
        <w:t>If the resource allocation type bit is not present in the uplink DCI format, only resource allocation type 0 is supported.</w:t>
      </w:r>
    </w:p>
    <w:p w14:paraId="26983847" w14:textId="77777777"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14:paraId="38B3CD04" w14:textId="77777777"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14:paraId="64CCE865" w14:textId="77777777"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14:anchorId="7F9459B7" wp14:editId="7942B64A">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14:anchorId="0F583BFB" wp14:editId="4701D2D7">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14:anchorId="2C0266F6" wp14:editId="7334B192">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14:paraId="23FC51A5" w14:textId="77777777" w:rsidR="008301C2" w:rsidRPr="00EA4E3A" w:rsidRDefault="00C1336F">
      <w:r w:rsidRPr="00EA4E3A">
        <w:t xml:space="preserve">For a BL/CE UE, </w:t>
      </w:r>
    </w:p>
    <w:p w14:paraId="21D4F073" w14:textId="77777777" w:rsidR="008301C2" w:rsidRPr="00EA4E3A" w:rsidRDefault="008301C2" w:rsidP="008B506A">
      <w:pPr>
        <w:pStyle w:val="B1"/>
      </w:pPr>
      <w:r w:rsidRPr="00EA4E3A">
        <w:t>-</w:t>
      </w:r>
      <w:r w:rsidRPr="00EA4E3A">
        <w:tab/>
      </w:r>
      <w:r w:rsidR="00C1336F" w:rsidRPr="00EA4E3A">
        <w:t xml:space="preserve">uplink resource allocation type 0 is only applicable for UE configured with </w:t>
      </w:r>
      <w:proofErr w:type="spellStart"/>
      <w:r w:rsidR="00C1336F" w:rsidRPr="00EA4E3A">
        <w:t>CEModeA</w:t>
      </w:r>
      <w:proofErr w:type="spellEnd"/>
      <w:r w:rsidRPr="00EA4E3A">
        <w:t>,</w:t>
      </w:r>
      <w:r w:rsidR="00C1336F" w:rsidRPr="00EA4E3A">
        <w:t xml:space="preserve"> and </w:t>
      </w:r>
    </w:p>
    <w:p w14:paraId="01192686" w14:textId="77777777" w:rsidR="008301C2" w:rsidRPr="00EA4E3A" w:rsidRDefault="008301C2" w:rsidP="008B506A">
      <w:pPr>
        <w:pStyle w:val="B1"/>
      </w:pPr>
      <w:r w:rsidRPr="00EA4E3A">
        <w:t>-</w:t>
      </w:r>
      <w:r w:rsidRPr="00EA4E3A">
        <w:tab/>
      </w:r>
      <w:r w:rsidRPr="00EA4E3A">
        <w:rPr>
          <w:position w:val="-10"/>
        </w:rPr>
        <w:object w:dxaOrig="480" w:dyaOrig="360" w14:anchorId="478D35CF">
          <v:shape id="_x0000_i1046" type="#_x0000_t75" style="width:24.3pt;height:18.4pt" o:ole="">
            <v:imagedata r:id="rId53" o:title=""/>
          </v:shape>
          <o:OLEObject Type="Embed" ProgID="Equation.3" ShapeID="_x0000_i1046" DrawAspect="Content" ObjectID="_1685803912" r:id="rId54"/>
        </w:object>
      </w:r>
      <w:r w:rsidRPr="00EA4E3A">
        <w:t xml:space="preserve"> is always set to 6 in this subclause regardless of the system bandwidth</w:t>
      </w:r>
      <w:r w:rsidR="00C1336F" w:rsidRPr="00EA4E3A">
        <w:t>.</w:t>
      </w:r>
      <w:r w:rsidR="0093274D" w:rsidRPr="00EA4E3A">
        <w:t xml:space="preserve"> </w:t>
      </w:r>
    </w:p>
    <w:p w14:paraId="3CE7A5BE" w14:textId="77777777" w:rsidR="0093274D" w:rsidRPr="00EA4E3A" w:rsidRDefault="0093274D">
      <w:r w:rsidRPr="00EA4E3A">
        <w:t xml:space="preserve">The resource indication value is defined by </w:t>
      </w:r>
    </w:p>
    <w:p w14:paraId="1DCE334F" w14:textId="77777777" w:rsidR="0093274D" w:rsidRPr="00EA4E3A" w:rsidRDefault="0093274D">
      <w:pPr>
        <w:ind w:firstLine="284"/>
      </w:pPr>
      <w:r w:rsidRPr="00EA4E3A">
        <w:t xml:space="preserve">if </w:t>
      </w:r>
      <w:r w:rsidR="008B0F02" w:rsidRPr="00EA4E3A">
        <w:rPr>
          <w:noProof/>
          <w:position w:val="-10"/>
        </w:rPr>
        <w:drawing>
          <wp:inline distT="0" distB="0" distL="0" distR="0" wp14:anchorId="0F562523" wp14:editId="76DB6882">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14:paraId="0A930F01" w14:textId="77777777" w:rsidR="0093274D" w:rsidRPr="00EA4E3A" w:rsidRDefault="008B0F02">
      <w:pPr>
        <w:ind w:left="284" w:firstLine="284"/>
      </w:pPr>
      <w:r w:rsidRPr="00EA4E3A">
        <w:rPr>
          <w:noProof/>
          <w:position w:val="-10"/>
        </w:rPr>
        <w:drawing>
          <wp:inline distT="0" distB="0" distL="0" distR="0" wp14:anchorId="5A45374A" wp14:editId="2C66F9A9">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46B360C5" w14:textId="77777777" w:rsidR="0093274D" w:rsidRPr="00EA4E3A" w:rsidRDefault="0093274D">
      <w:pPr>
        <w:ind w:firstLine="284"/>
      </w:pPr>
      <w:r w:rsidRPr="00EA4E3A">
        <w:t xml:space="preserve">else </w:t>
      </w:r>
    </w:p>
    <w:p w14:paraId="6A944360" w14:textId="77777777" w:rsidR="0093274D" w:rsidRPr="00EA4E3A" w:rsidRDefault="008B0F02">
      <w:pPr>
        <w:ind w:left="284" w:firstLine="284"/>
      </w:pPr>
      <w:r w:rsidRPr="00EA4E3A">
        <w:rPr>
          <w:noProof/>
          <w:position w:val="-10"/>
        </w:rPr>
        <w:drawing>
          <wp:inline distT="0" distB="0" distL="0" distR="0" wp14:anchorId="058491D4" wp14:editId="49DB25CA">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54E9A399" w14:textId="77777777"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14:paraId="223609BD" w14:textId="77777777"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14:anchorId="7745A3ED" wp14:editId="45AEAA5E">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14:anchorId="58CAA7F2" wp14:editId="7199D9E9">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14:paraId="0E205362" w14:textId="77777777"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14:paraId="092B812A" w14:textId="77777777"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14:paraId="6506E253" w14:textId="77777777"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14:anchorId="3649A82C" wp14:editId="42C56272">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14:anchorId="295E8DAD" wp14:editId="2B6DECA8">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14:anchorId="331CB576" wp14:editId="6F6A2DD5">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14:anchorId="576D2689" wp14:editId="116C2DD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14:anchorId="7E264872" wp14:editId="1DB62CFC">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14:anchorId="70E884DA" wp14:editId="233DA013">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14:anchorId="0E32BC91" wp14:editId="4B78BAFA">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14:paraId="54258196" w14:textId="77777777" w:rsidR="00C1336F" w:rsidRPr="00EA4E3A" w:rsidRDefault="00C1336F" w:rsidP="00D650A3">
      <w:pPr>
        <w:pStyle w:val="Heading3"/>
      </w:pPr>
      <w:r w:rsidRPr="00EA4E3A">
        <w:t>8.1.3</w:t>
      </w:r>
      <w:r w:rsidRPr="00EA4E3A">
        <w:tab/>
        <w:t>Uplink resource allocation type 2</w:t>
      </w:r>
    </w:p>
    <w:p w14:paraId="3DE945DD" w14:textId="77777777" w:rsidR="00C1336F" w:rsidRPr="00EA4E3A" w:rsidRDefault="00C1336F" w:rsidP="00C1336F">
      <w:r w:rsidRPr="00EA4E3A">
        <w:t xml:space="preserve">Uplink resource allocation type 2 is only applicable for BL/CE UE configured with </w:t>
      </w:r>
      <w:proofErr w:type="spellStart"/>
      <w:r w:rsidRPr="00EA4E3A">
        <w:t>CEModeB</w:t>
      </w:r>
      <w:proofErr w:type="spellEnd"/>
      <w:r w:rsidRPr="00EA4E3A">
        <w:t xml:space="preserve">.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14:paraId="3929F81E" w14:textId="77777777"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w:t>
      </w:r>
      <w:proofErr w:type="spellStart"/>
      <w:r w:rsidRPr="00EA4E3A">
        <w:rPr>
          <w:lang w:eastAsia="zh-CN"/>
        </w:rPr>
        <w:t>CEModeB</w:t>
      </w:r>
      <w:proofErr w:type="spellEnd"/>
      <w:r w:rsidRPr="00EA4E3A">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14:paraId="63D54B32" w14:textId="77777777" w:rsidTr="00F167B7">
        <w:trPr>
          <w:tblCellSpacing w:w="0" w:type="dxa"/>
          <w:jc w:val="center"/>
        </w:trPr>
        <w:tc>
          <w:tcPr>
            <w:tcW w:w="0" w:type="auto"/>
          </w:tcPr>
          <w:p w14:paraId="1A205FA8" w14:textId="77777777"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14:paraId="670271D1" w14:textId="77777777"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14:paraId="02918950" w14:textId="77777777" w:rsidTr="00F167B7">
        <w:trPr>
          <w:tblCellSpacing w:w="0" w:type="dxa"/>
          <w:jc w:val="center"/>
        </w:trPr>
        <w:tc>
          <w:tcPr>
            <w:tcW w:w="0" w:type="auto"/>
          </w:tcPr>
          <w:p w14:paraId="08B2A911"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14:paraId="490C93DE" w14:textId="77777777"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14:paraId="1D899063" w14:textId="77777777" w:rsidTr="00F167B7">
        <w:trPr>
          <w:tblCellSpacing w:w="0" w:type="dxa"/>
          <w:jc w:val="center"/>
        </w:trPr>
        <w:tc>
          <w:tcPr>
            <w:tcW w:w="0" w:type="auto"/>
          </w:tcPr>
          <w:p w14:paraId="244D777D"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14:paraId="4AEDBD72" w14:textId="77777777"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14:paraId="18161795" w14:textId="77777777" w:rsidTr="00F167B7">
        <w:trPr>
          <w:tblCellSpacing w:w="0" w:type="dxa"/>
          <w:jc w:val="center"/>
        </w:trPr>
        <w:tc>
          <w:tcPr>
            <w:tcW w:w="0" w:type="auto"/>
          </w:tcPr>
          <w:p w14:paraId="4174F4DD"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14:paraId="3EE2A664" w14:textId="77777777"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14:paraId="4439E660" w14:textId="77777777" w:rsidTr="00F167B7">
        <w:trPr>
          <w:tblCellSpacing w:w="0" w:type="dxa"/>
          <w:jc w:val="center"/>
        </w:trPr>
        <w:tc>
          <w:tcPr>
            <w:tcW w:w="0" w:type="auto"/>
          </w:tcPr>
          <w:p w14:paraId="22936D06"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14:paraId="0CCA3402" w14:textId="77777777"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14:paraId="4C1866A5" w14:textId="77777777" w:rsidTr="00F167B7">
        <w:trPr>
          <w:tblCellSpacing w:w="0" w:type="dxa"/>
          <w:jc w:val="center"/>
        </w:trPr>
        <w:tc>
          <w:tcPr>
            <w:tcW w:w="0" w:type="auto"/>
          </w:tcPr>
          <w:p w14:paraId="7C47CCCF"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14:paraId="69891C87" w14:textId="77777777"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14:paraId="55DAF635" w14:textId="77777777" w:rsidTr="00F167B7">
        <w:trPr>
          <w:tblCellSpacing w:w="0" w:type="dxa"/>
          <w:jc w:val="center"/>
        </w:trPr>
        <w:tc>
          <w:tcPr>
            <w:tcW w:w="0" w:type="auto"/>
          </w:tcPr>
          <w:p w14:paraId="5F26AE97"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14:paraId="6A04D136" w14:textId="77777777"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14:paraId="6D2D4C29" w14:textId="77777777" w:rsidTr="00F167B7">
        <w:trPr>
          <w:tblCellSpacing w:w="0" w:type="dxa"/>
          <w:jc w:val="center"/>
        </w:trPr>
        <w:tc>
          <w:tcPr>
            <w:tcW w:w="0" w:type="auto"/>
          </w:tcPr>
          <w:p w14:paraId="4C24372E"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14:paraId="2465B714" w14:textId="77777777"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14:paraId="1A6CC2B6" w14:textId="77777777" w:rsidTr="00F167B7">
        <w:trPr>
          <w:tblCellSpacing w:w="0" w:type="dxa"/>
          <w:jc w:val="center"/>
        </w:trPr>
        <w:tc>
          <w:tcPr>
            <w:tcW w:w="0" w:type="auto"/>
          </w:tcPr>
          <w:p w14:paraId="7DCFAF2F" w14:textId="77777777"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14:paraId="2380ACAA" w14:textId="77777777"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14:paraId="5976887F" w14:textId="77777777" w:rsidR="006D7CEE" w:rsidRPr="00EA4E3A" w:rsidRDefault="006D7CEE" w:rsidP="006D7CEE"/>
    <w:p w14:paraId="335F5BCF" w14:textId="77777777" w:rsidR="000035B3" w:rsidRPr="00EA4E3A" w:rsidRDefault="000035B3" w:rsidP="000035B3">
      <w:pPr>
        <w:pStyle w:val="Heading3"/>
      </w:pPr>
      <w:r w:rsidRPr="00EA4E3A">
        <w:t>8.1.4</w:t>
      </w:r>
      <w:r w:rsidRPr="00EA4E3A">
        <w:tab/>
        <w:t>Uplink resource allocation type 3</w:t>
      </w:r>
    </w:p>
    <w:p w14:paraId="6C51EEB6" w14:textId="77777777" w:rsidR="000035B3" w:rsidRPr="00EA4E3A" w:rsidRDefault="000035B3" w:rsidP="000035B3">
      <w:r w:rsidRPr="00EA4E3A">
        <w:t xml:space="preserve">Uplink resource allocation type 3 is only applicable for a LAA </w:t>
      </w:r>
      <w:proofErr w:type="spellStart"/>
      <w:r w:rsidRPr="00EA4E3A">
        <w:t>SCell</w:t>
      </w:r>
      <w:proofErr w:type="spellEnd"/>
      <w:r w:rsidRPr="00EA4E3A">
        <w:t xml:space="preserve">.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w14:anchorId="71A9DA6A">
          <v:shape id="_x0000_i1047" type="#_x0000_t75" style="width:76.2pt;height:15.05pt" o:ole="">
            <v:imagedata r:id="rId67" o:title=""/>
          </v:shape>
          <o:OLEObject Type="Embed" ProgID="Equation.3" ShapeID="_x0000_i1047" DrawAspect="Content" ObjectID="_1685803913" r:id="rId68"/>
        </w:object>
      </w:r>
      <w:r w:rsidRPr="00EA4E3A">
        <w:t xml:space="preserve"> where, </w:t>
      </w:r>
      <w:r w:rsidRPr="00EA4E3A">
        <w:rPr>
          <w:position w:val="-10"/>
        </w:rPr>
        <w:object w:dxaOrig="1240" w:dyaOrig="340" w14:anchorId="1C2D0D4B">
          <v:shape id="_x0000_i1048" type="#_x0000_t75" style="width:61.95pt;height:17.6pt" o:ole="">
            <v:imagedata r:id="rId69" o:title=""/>
          </v:shape>
          <o:OLEObject Type="Embed" ProgID="Equation.3" ShapeID="_x0000_i1048" DrawAspect="Content" ObjectID="_1685803914" r:id="rId70"/>
        </w:object>
      </w:r>
      <w:r w:rsidRPr="00EA4E3A">
        <w:t xml:space="preserve">, </w:t>
      </w:r>
      <w:r w:rsidRPr="00EA4E3A">
        <w:rPr>
          <w:position w:val="-8"/>
        </w:rPr>
        <w:object w:dxaOrig="920" w:dyaOrig="260" w14:anchorId="0763C899">
          <v:shape id="_x0000_i1049" type="#_x0000_t75" style="width:46.05pt;height:12.55pt" o:ole="">
            <v:imagedata r:id="rId71" o:title=""/>
          </v:shape>
          <o:OLEObject Type="Embed" ProgID="Equation.3" ShapeID="_x0000_i1049" DrawAspect="Content" ObjectID="_1685803915" r:id="rId72"/>
        </w:object>
      </w:r>
      <w:r w:rsidRPr="00EA4E3A">
        <w:t xml:space="preserve">. </w:t>
      </w:r>
    </w:p>
    <w:p w14:paraId="1E3FA625" w14:textId="77777777" w:rsidR="000035B3" w:rsidRPr="00EA4E3A" w:rsidRDefault="004630B8" w:rsidP="000035B3">
      <w:r w:rsidRPr="00EA4E3A">
        <w:t xml:space="preserve">For </w:t>
      </w:r>
      <w:r w:rsidRPr="00EA4E3A">
        <w:rPr>
          <w:position w:val="-10"/>
        </w:rPr>
        <w:object w:dxaOrig="1060" w:dyaOrig="360" w14:anchorId="1A133A99">
          <v:shape id="_x0000_i1050" type="#_x0000_t75" style="width:52.75pt;height:18.4pt" o:ole="">
            <v:imagedata r:id="rId73" o:title=""/>
          </v:shape>
          <o:OLEObject Type="Embed" ProgID="Equation.3" ShapeID="_x0000_i1050" DrawAspect="Content" ObjectID="_1685803916"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w14:anchorId="6EBBCF14">
          <v:shape id="_x0000_i1051" type="#_x0000_t75" style="width:52.75pt;height:18.4pt" o:ole="">
            <v:imagedata r:id="rId73" o:title=""/>
          </v:shape>
          <o:OLEObject Type="Embed" ProgID="Equation.3" ShapeID="_x0000_i1051" DrawAspect="Content" ObjectID="_1685803917" r:id="rId75"/>
        </w:object>
      </w:r>
      <w:r w:rsidRPr="00EA4E3A">
        <w:t xml:space="preserve"> and </w:t>
      </w:r>
      <w:r w:rsidR="000035B3" w:rsidRPr="00EA4E3A">
        <w:rPr>
          <w:position w:val="-10"/>
        </w:rPr>
        <w:object w:dxaOrig="1860" w:dyaOrig="279" w14:anchorId="360427C1">
          <v:shape id="_x0000_i1052" type="#_x0000_t75" style="width:92.95pt;height:14.25pt" o:ole="">
            <v:imagedata r:id="rId76" o:title=""/>
          </v:shape>
          <o:OLEObject Type="Embed" ProgID="Equation.3" ShapeID="_x0000_i1052" DrawAspect="Content" ObjectID="_1685803918" r:id="rId77"/>
        </w:object>
      </w:r>
      <w:r w:rsidR="000035B3" w:rsidRPr="00EA4E3A">
        <w:t xml:space="preserve"> , </w:t>
      </w:r>
      <w:r w:rsidR="000035B3" w:rsidRPr="00EA4E3A">
        <w:rPr>
          <w:position w:val="-8"/>
        </w:rPr>
        <w:object w:dxaOrig="1180" w:dyaOrig="260" w14:anchorId="5875E9C2">
          <v:shape id="_x0000_i1053" type="#_x0000_t75" style="width:59.45pt;height:12.55pt" o:ole="">
            <v:imagedata r:id="rId78" o:title=""/>
          </v:shape>
          <o:OLEObject Type="Embed" ProgID="Equation.3" ShapeID="_x0000_i1053" DrawAspect="Content" ObjectID="_1685803919" r:id="rId79"/>
        </w:object>
      </w:r>
      <w:r w:rsidR="000035B3" w:rsidRPr="00EA4E3A">
        <w:t xml:space="preserve"> and the resource indication value corresponds to the starting resource block (</w:t>
      </w:r>
      <w:r w:rsidR="000035B3" w:rsidRPr="00EA4E3A">
        <w:rPr>
          <w:position w:val="-10"/>
        </w:rPr>
        <w:object w:dxaOrig="760" w:dyaOrig="300" w14:anchorId="3E959EBA">
          <v:shape id="_x0000_i1054" type="#_x0000_t75" style="width:38.5pt;height:15.05pt" o:ole="">
            <v:imagedata r:id="rId80" o:title=""/>
          </v:shape>
          <o:OLEObject Type="Embed" ProgID="Equation.3" ShapeID="_x0000_i1054" DrawAspect="Content" ObjectID="_1685803920" r:id="rId81"/>
        </w:object>
      </w:r>
      <w:r w:rsidR="000035B3" w:rsidRPr="00EA4E3A">
        <w:t xml:space="preserve">) and the value of </w:t>
      </w:r>
      <w:r w:rsidR="000035B3" w:rsidRPr="00EA4E3A">
        <w:rPr>
          <w:position w:val="-4"/>
        </w:rPr>
        <w:object w:dxaOrig="200" w:dyaOrig="220" w14:anchorId="0CF72AF4">
          <v:shape id="_x0000_i1055" type="#_x0000_t75" style="width:10.05pt;height:10.9pt" o:ole="">
            <v:imagedata r:id="rId82" o:title=""/>
          </v:shape>
          <o:OLEObject Type="Embed" ProgID="Equation.3" ShapeID="_x0000_i1055" DrawAspect="Content" ObjectID="_1685803921" r:id="rId83"/>
        </w:object>
      </w:r>
      <w:r w:rsidR="000035B3" w:rsidRPr="00EA4E3A">
        <w:t>(</w:t>
      </w:r>
      <w:r w:rsidR="000035B3" w:rsidRPr="00EA4E3A">
        <w:rPr>
          <w:position w:val="-4"/>
        </w:rPr>
        <w:object w:dxaOrig="460" w:dyaOrig="220" w14:anchorId="01377CE8">
          <v:shape id="_x0000_i1056" type="#_x0000_t75" style="width:23.45pt;height:10.9pt" o:ole="">
            <v:imagedata r:id="rId84" o:title=""/>
          </v:shape>
          <o:OLEObject Type="Embed" ProgID="Equation.3" ShapeID="_x0000_i1056" DrawAspect="Content" ObjectID="_1685803922" r:id="rId85"/>
        </w:object>
      </w:r>
      <w:r w:rsidR="000035B3" w:rsidRPr="00EA4E3A">
        <w:t>). The resource indication value is defined by,</w:t>
      </w:r>
    </w:p>
    <w:p w14:paraId="0AD58DD2" w14:textId="77777777" w:rsidR="000035B3" w:rsidRPr="00EA4E3A" w:rsidRDefault="000035B3" w:rsidP="000035B3">
      <w:pPr>
        <w:ind w:left="576" w:hanging="288"/>
      </w:pPr>
      <w:r w:rsidRPr="00EA4E3A">
        <w:t xml:space="preserve">if </w:t>
      </w:r>
      <w:r w:rsidRPr="00EA4E3A">
        <w:rPr>
          <w:position w:val="-10"/>
        </w:rPr>
        <w:object w:dxaOrig="1380" w:dyaOrig="360" w14:anchorId="48BF6E7A">
          <v:shape id="_x0000_i1057" type="#_x0000_t75" style="width:68.65pt;height:18.4pt" o:ole="">
            <v:imagedata r:id="rId86" o:title=""/>
          </v:shape>
          <o:OLEObject Type="Embed" ProgID="Equation.3" ShapeID="_x0000_i1057" DrawAspect="Content" ObjectID="_1685803923" r:id="rId87"/>
        </w:object>
      </w:r>
      <w:r w:rsidRPr="00EA4E3A">
        <w:t xml:space="preserve"> then</w:t>
      </w:r>
    </w:p>
    <w:p w14:paraId="3DAE637E" w14:textId="77777777" w:rsidR="000035B3" w:rsidRPr="00EA4E3A" w:rsidRDefault="000035B3" w:rsidP="000035B3">
      <w:pPr>
        <w:ind w:left="864" w:hanging="288"/>
      </w:pPr>
      <w:r w:rsidRPr="00EA4E3A">
        <w:rPr>
          <w:position w:val="-14"/>
        </w:rPr>
        <w:object w:dxaOrig="2260" w:dyaOrig="340" w14:anchorId="72FE1FE0">
          <v:shape id="_x0000_i1058" type="#_x0000_t75" style="width:113pt;height:17.6pt" o:ole="">
            <v:imagedata r:id="rId88" o:title=""/>
          </v:shape>
          <o:OLEObject Type="Embed" ProgID="Equation.3" ShapeID="_x0000_i1058" DrawAspect="Content" ObjectID="_1685803924" r:id="rId89"/>
        </w:object>
      </w:r>
    </w:p>
    <w:p w14:paraId="662BA712" w14:textId="77777777" w:rsidR="000035B3" w:rsidRPr="00EA4E3A" w:rsidRDefault="000035B3" w:rsidP="000035B3">
      <w:pPr>
        <w:ind w:left="576" w:hanging="288"/>
      </w:pPr>
      <w:r w:rsidRPr="00EA4E3A">
        <w:t xml:space="preserve">else </w:t>
      </w:r>
    </w:p>
    <w:p w14:paraId="33B556A0" w14:textId="77777777" w:rsidR="000035B3" w:rsidRPr="00EA4E3A" w:rsidRDefault="000035B3" w:rsidP="000035B3">
      <w:pPr>
        <w:ind w:left="864" w:hanging="288"/>
      </w:pPr>
      <w:r w:rsidRPr="00EA4E3A">
        <w:rPr>
          <w:position w:val="-10"/>
        </w:rPr>
        <w:object w:dxaOrig="3260" w:dyaOrig="300" w14:anchorId="1A19CCB6">
          <v:shape id="_x0000_i1059" type="#_x0000_t75" style="width:162.4pt;height:15.05pt" o:ole="">
            <v:imagedata r:id="rId90" o:title=""/>
          </v:shape>
          <o:OLEObject Type="Embed" ProgID="Equation.3" ShapeID="_x0000_i1059" DrawAspect="Content" ObjectID="_1685803925" r:id="rId91"/>
        </w:object>
      </w:r>
    </w:p>
    <w:p w14:paraId="4EC8FFFB" w14:textId="77777777" w:rsidR="000035B3" w:rsidRPr="00EA4E3A" w:rsidRDefault="000035B3" w:rsidP="000035B3">
      <w:r w:rsidRPr="00EA4E3A">
        <w:t xml:space="preserve">For </w:t>
      </w:r>
      <w:r w:rsidR="004630B8" w:rsidRPr="00EA4E3A">
        <w:rPr>
          <w:position w:val="-10"/>
        </w:rPr>
        <w:object w:dxaOrig="1080" w:dyaOrig="360" w14:anchorId="6ACF312A">
          <v:shape id="_x0000_i1060" type="#_x0000_t75" style="width:53.6pt;height:18.4pt" o:ole="">
            <v:imagedata r:id="rId92" o:title=""/>
          </v:shape>
          <o:OLEObject Type="Embed" ProgID="Equation.3" ShapeID="_x0000_i1060" DrawAspect="Content" ObjectID="_1685803926" r:id="rId93"/>
        </w:object>
      </w:r>
      <w:r w:rsidR="004630B8" w:rsidRPr="00EA4E3A">
        <w:t xml:space="preserve"> and </w:t>
      </w:r>
      <w:r w:rsidRPr="00EA4E3A">
        <w:rPr>
          <w:position w:val="-10"/>
        </w:rPr>
        <w:object w:dxaOrig="1560" w:dyaOrig="279" w14:anchorId="299E0A4D">
          <v:shape id="_x0000_i1061" type="#_x0000_t75" style="width:78.7pt;height:14.25pt" o:ole="">
            <v:imagedata r:id="rId94" o:title=""/>
          </v:shape>
          <o:OLEObject Type="Embed" ProgID="Equation.3" ShapeID="_x0000_i1061" DrawAspect="Content" ObjectID="_1685803927" r:id="rId95"/>
        </w:object>
      </w:r>
      <w:r w:rsidRPr="00EA4E3A">
        <w:t xml:space="preserve"> , the resource indication value corresponds to the starting resource block (</w:t>
      </w:r>
      <w:r w:rsidRPr="00EA4E3A">
        <w:rPr>
          <w:position w:val="-10"/>
        </w:rPr>
        <w:object w:dxaOrig="760" w:dyaOrig="300" w14:anchorId="2EFDF122">
          <v:shape id="_x0000_i1062" type="#_x0000_t75" style="width:38.5pt;height:15.05pt" o:ole="">
            <v:imagedata r:id="rId80" o:title=""/>
          </v:shape>
          <o:OLEObject Type="Embed" ProgID="Equation.3" ShapeID="_x0000_i1062" DrawAspect="Content" ObjectID="_1685803928" r:id="rId96"/>
        </w:object>
      </w:r>
      <w:r w:rsidRPr="00EA4E3A">
        <w:t xml:space="preserve">) and the set of values </w:t>
      </w:r>
      <w:r w:rsidRPr="00EA4E3A">
        <w:rPr>
          <w:position w:val="-6"/>
        </w:rPr>
        <w:object w:dxaOrig="139" w:dyaOrig="240" w14:anchorId="5F1871ED">
          <v:shape id="_x0000_i1063" type="#_x0000_t75" style="width:6.7pt;height:11.7pt" o:ole="">
            <v:imagedata r:id="rId97" o:title=""/>
          </v:shape>
          <o:OLEObject Type="Embed" ProgID="Equation.3" ShapeID="_x0000_i1063" DrawAspect="Content" ObjectID="_1685803929" r:id="rId98"/>
        </w:object>
      </w:r>
      <w:r w:rsidRPr="00EA4E3A">
        <w:t xml:space="preserve"> according to Table 8.1.4-1.</w:t>
      </w:r>
    </w:p>
    <w:p w14:paraId="10112172" w14:textId="77777777"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w14:anchorId="47D7835D">
          <v:shape id="_x0000_i1064" type="#_x0000_t75" style="width:38.5pt;height:15.05pt" o:ole="">
            <v:imagedata r:id="rId80" o:title=""/>
          </v:shape>
          <o:OLEObject Type="Embed" ProgID="Equation.3" ShapeID="_x0000_i1064" DrawAspect="Content" ObjectID="_1685803930" r:id="rId99"/>
        </w:object>
      </w:r>
      <w:r w:rsidRPr="00EA4E3A">
        <w:t xml:space="preserve"> and </w:t>
      </w:r>
      <w:r w:rsidRPr="00EA4E3A">
        <w:rPr>
          <w:position w:val="-6"/>
        </w:rPr>
        <w:object w:dxaOrig="139" w:dyaOrig="240" w14:anchorId="31D760B3">
          <v:shape id="_x0000_i1065" type="#_x0000_t75" style="width:6.7pt;height:11.7pt" o:ole="">
            <v:imagedata r:id="rId97" o:title=""/>
          </v:shape>
          <o:OLEObject Type="Embed" ProgID="Equation.3" ShapeID="_x0000_i1065" DrawAspect="Content" ObjectID="_1685803931" r:id="rId100"/>
        </w:object>
      </w:r>
      <w:r w:rsidRPr="00EA4E3A">
        <w:t xml:space="preserve"> for </w:t>
      </w:r>
      <w:r w:rsidRPr="00EA4E3A">
        <w:rPr>
          <w:position w:val="-10"/>
        </w:rPr>
        <w:object w:dxaOrig="1560" w:dyaOrig="279" w14:anchorId="2EA58BAB">
          <v:shape id="_x0000_i1066" type="#_x0000_t75" style="width:78.7pt;height:14.25pt" o:ole="">
            <v:imagedata r:id="rId94" o:title=""/>
          </v:shape>
          <o:OLEObject Type="Embed" ProgID="Equation.3" ShapeID="_x0000_i1066" DrawAspect="Content" ObjectID="_1685803932"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14:paraId="03B6412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3CBD0B" w14:textId="77777777" w:rsidR="000035B3" w:rsidRPr="00EA4E3A" w:rsidRDefault="000035B3" w:rsidP="00817235">
            <w:pPr>
              <w:pStyle w:val="TAH"/>
              <w:rPr>
                <w:lang w:eastAsia="en-US"/>
              </w:rPr>
            </w:pPr>
            <w:r w:rsidRPr="00EA4E3A">
              <w:rPr>
                <w:position w:val="-10"/>
                <w:lang w:eastAsia="en-US"/>
              </w:rPr>
              <w:object w:dxaOrig="1540" w:dyaOrig="279" w14:anchorId="1FEBF464">
                <v:shape id="_x0000_i1067" type="#_x0000_t75" style="width:77pt;height:14.25pt" o:ole="">
                  <v:imagedata r:id="rId102" o:title=""/>
                </v:shape>
                <o:OLEObject Type="Embed" ProgID="Equation.3" ShapeID="_x0000_i1067" DrawAspect="Content" ObjectID="_1685803933"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2D5CC3" w14:textId="77777777" w:rsidR="000035B3" w:rsidRPr="00EA4E3A" w:rsidRDefault="000035B3" w:rsidP="00817235">
            <w:pPr>
              <w:pStyle w:val="TAH"/>
              <w:rPr>
                <w:lang w:eastAsia="zh-CN"/>
              </w:rPr>
            </w:pPr>
            <w:r w:rsidRPr="00EA4E3A">
              <w:rPr>
                <w:position w:val="-10"/>
                <w:lang w:eastAsia="en-US"/>
              </w:rPr>
              <w:object w:dxaOrig="760" w:dyaOrig="300" w14:anchorId="3A0B6EEE">
                <v:shape id="_x0000_i1068" type="#_x0000_t75" style="width:38.5pt;height:15.05pt" o:ole="">
                  <v:imagedata r:id="rId80" o:title=""/>
                </v:shape>
                <o:OLEObject Type="Embed" ProgID="Equation.3" ShapeID="_x0000_i1068" DrawAspect="Content" ObjectID="_1685803934"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044C71CC" w14:textId="77777777" w:rsidR="000035B3" w:rsidRPr="00EA4E3A" w:rsidRDefault="000035B3" w:rsidP="00817235">
            <w:pPr>
              <w:pStyle w:val="TAH"/>
              <w:rPr>
                <w:lang w:eastAsia="zh-CN"/>
              </w:rPr>
            </w:pPr>
            <w:r w:rsidRPr="00EA4E3A">
              <w:rPr>
                <w:position w:val="-6"/>
                <w:lang w:eastAsia="en-US"/>
              </w:rPr>
              <w:object w:dxaOrig="139" w:dyaOrig="240" w14:anchorId="63AB68B1">
                <v:shape id="_x0000_i1069" type="#_x0000_t75" style="width:6.7pt;height:11.7pt" o:ole="">
                  <v:imagedata r:id="rId97" o:title=""/>
                </v:shape>
                <o:OLEObject Type="Embed" ProgID="Equation.3" ShapeID="_x0000_i1069" DrawAspect="Content" ObjectID="_1685803935" r:id="rId105"/>
              </w:object>
            </w:r>
          </w:p>
        </w:tc>
      </w:tr>
      <w:tr w:rsidR="000035B3" w:rsidRPr="00EA4E3A" w14:paraId="28C4272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1ED544D" w14:textId="77777777"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8C7C220" w14:textId="77777777"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726F0949" w14:textId="77777777" w:rsidR="000035B3" w:rsidRPr="00EA4E3A" w:rsidRDefault="000035B3" w:rsidP="00817235">
            <w:pPr>
              <w:pStyle w:val="TAC"/>
              <w:rPr>
                <w:lang w:eastAsia="en-US"/>
              </w:rPr>
            </w:pPr>
            <w:r w:rsidRPr="00EA4E3A">
              <w:rPr>
                <w:lang w:eastAsia="en-US"/>
              </w:rPr>
              <w:t>{0, 5}</w:t>
            </w:r>
          </w:p>
        </w:tc>
      </w:tr>
      <w:tr w:rsidR="000035B3" w:rsidRPr="00EA4E3A" w14:paraId="7119FB5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81FC909" w14:textId="77777777"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46701006" w14:textId="77777777"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54238108" w14:textId="77777777" w:rsidR="000035B3" w:rsidRPr="00EA4E3A" w:rsidRDefault="000035B3" w:rsidP="00817235">
            <w:pPr>
              <w:pStyle w:val="TAC"/>
              <w:rPr>
                <w:lang w:eastAsia="en-US"/>
              </w:rPr>
            </w:pPr>
            <w:r w:rsidRPr="00EA4E3A">
              <w:rPr>
                <w:lang w:eastAsia="en-US"/>
              </w:rPr>
              <w:t>{0, 1, 5, 6}</w:t>
            </w:r>
          </w:p>
        </w:tc>
      </w:tr>
      <w:tr w:rsidR="000035B3" w:rsidRPr="00EA4E3A" w14:paraId="66D41A3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CCC97AC" w14:textId="77777777"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FE34B39" w14:textId="77777777"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6DC983D9" w14:textId="77777777" w:rsidR="000035B3" w:rsidRPr="00EA4E3A" w:rsidRDefault="000035B3" w:rsidP="00817235">
            <w:pPr>
              <w:pStyle w:val="TAC"/>
              <w:rPr>
                <w:lang w:eastAsia="en-US"/>
              </w:rPr>
            </w:pPr>
            <w:r w:rsidRPr="00EA4E3A">
              <w:rPr>
                <w:lang w:eastAsia="en-US"/>
              </w:rPr>
              <w:t>{0, 5}</w:t>
            </w:r>
          </w:p>
        </w:tc>
      </w:tr>
      <w:tr w:rsidR="000035B3" w:rsidRPr="00EA4E3A" w14:paraId="2CA4B036"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1FF5A1E" w14:textId="77777777"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6C31276F" w14:textId="77777777"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4C2B4F3" w14:textId="77777777" w:rsidR="000035B3" w:rsidRPr="00EA4E3A" w:rsidRDefault="000035B3" w:rsidP="00817235">
            <w:pPr>
              <w:pStyle w:val="TAC"/>
              <w:rPr>
                <w:lang w:eastAsia="en-US"/>
              </w:rPr>
            </w:pPr>
            <w:r w:rsidRPr="00EA4E3A">
              <w:rPr>
                <w:lang w:eastAsia="en-US"/>
              </w:rPr>
              <w:t>{0, 1, 2, 3, 5, 6, 7, 8}</w:t>
            </w:r>
          </w:p>
        </w:tc>
      </w:tr>
      <w:tr w:rsidR="000035B3" w:rsidRPr="00EA4E3A" w14:paraId="01007D0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508CA9A" w14:textId="77777777"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7D515E9E" w14:textId="77777777"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35A7CA16" w14:textId="77777777" w:rsidR="000035B3" w:rsidRPr="00EA4E3A" w:rsidRDefault="000035B3" w:rsidP="00817235">
            <w:pPr>
              <w:pStyle w:val="TAC"/>
              <w:rPr>
                <w:lang w:eastAsia="en-US"/>
              </w:rPr>
            </w:pPr>
            <w:r w:rsidRPr="00EA4E3A">
              <w:rPr>
                <w:lang w:eastAsia="en-US"/>
              </w:rPr>
              <w:t>{0, 5}</w:t>
            </w:r>
          </w:p>
        </w:tc>
      </w:tr>
      <w:tr w:rsidR="000035B3" w:rsidRPr="00EA4E3A" w14:paraId="4CC9FDA4"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AC9DAAD" w14:textId="77777777"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7CD6E3DB" w14:textId="77777777"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AF03910" w14:textId="77777777" w:rsidR="000035B3" w:rsidRPr="00EA4E3A" w:rsidRDefault="000035B3" w:rsidP="00817235">
            <w:pPr>
              <w:pStyle w:val="TAC"/>
              <w:rPr>
                <w:lang w:eastAsia="en-US"/>
              </w:rPr>
            </w:pPr>
            <w:r w:rsidRPr="00EA4E3A">
              <w:rPr>
                <w:lang w:eastAsia="en-US"/>
              </w:rPr>
              <w:t>{0, 1, 2, 5, 6, 7}</w:t>
            </w:r>
          </w:p>
        </w:tc>
      </w:tr>
      <w:tr w:rsidR="000035B3" w:rsidRPr="00EA4E3A" w14:paraId="3E6C103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C146CD1" w14:textId="77777777"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369F91E0" w14:textId="77777777"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22AC1345" w14:textId="77777777" w:rsidR="000035B3" w:rsidRPr="00EA4E3A" w:rsidRDefault="000035B3" w:rsidP="00817235">
            <w:pPr>
              <w:pStyle w:val="TAC"/>
              <w:rPr>
                <w:lang w:eastAsia="en-US"/>
              </w:rPr>
            </w:pPr>
            <w:r w:rsidRPr="00EA4E3A">
              <w:rPr>
                <w:lang w:eastAsia="en-US"/>
              </w:rPr>
              <w:t>{0, 5}</w:t>
            </w:r>
          </w:p>
        </w:tc>
      </w:tr>
      <w:tr w:rsidR="000035B3" w:rsidRPr="00EA4E3A" w14:paraId="1A7B841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2B5DE46" w14:textId="77777777"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261CFF4B" w14:textId="77777777"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417AAE3F" w14:textId="77777777" w:rsidR="000035B3" w:rsidRPr="00EA4E3A" w:rsidRDefault="000035B3" w:rsidP="00817235">
            <w:pPr>
              <w:pStyle w:val="TAC"/>
              <w:rPr>
                <w:lang w:eastAsia="en-US"/>
              </w:rPr>
            </w:pPr>
            <w:r w:rsidRPr="00EA4E3A">
              <w:rPr>
                <w:lang w:eastAsia="en-US"/>
              </w:rPr>
              <w:t>{0, 5}</w:t>
            </w:r>
          </w:p>
        </w:tc>
      </w:tr>
    </w:tbl>
    <w:p w14:paraId="0F878B6D" w14:textId="77777777" w:rsidR="000035B3" w:rsidRPr="00EA4E3A" w:rsidRDefault="000035B3" w:rsidP="006D7CEE"/>
    <w:p w14:paraId="5DFC8DFE" w14:textId="77777777" w:rsidR="00DE7B85" w:rsidRPr="00EA4E3A" w:rsidRDefault="004630B8" w:rsidP="00DE7B85">
      <w:r w:rsidRPr="00EA4E3A">
        <w:lastRenderedPageBreak/>
        <w:t xml:space="preserve">For </w:t>
      </w:r>
      <w:r w:rsidRPr="00EA4E3A">
        <w:rPr>
          <w:position w:val="-10"/>
        </w:rPr>
        <w:object w:dxaOrig="999" w:dyaOrig="360" w14:anchorId="41DC2C09">
          <v:shape id="_x0000_i1070" type="#_x0000_t75" style="width:50.25pt;height:18.4pt" o:ole="">
            <v:imagedata r:id="rId106" o:title=""/>
          </v:shape>
          <o:OLEObject Type="Embed" ProgID="Equation.3" ShapeID="_x0000_i1070" DrawAspect="Content" ObjectID="_1685803936"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14:paraId="3CE0285C" w14:textId="77777777" w:rsidR="00DE7B85" w:rsidRPr="00EA4E3A" w:rsidRDefault="00DE7B85" w:rsidP="00DE7B85">
      <w:pPr>
        <w:pStyle w:val="Heading3"/>
      </w:pPr>
      <w:r w:rsidRPr="00EA4E3A">
        <w:t>8.1.5</w:t>
      </w:r>
      <w:r w:rsidRPr="00EA4E3A">
        <w:tab/>
        <w:t>Uplink resource allocation type 4</w:t>
      </w:r>
    </w:p>
    <w:p w14:paraId="7E791827" w14:textId="77777777" w:rsidR="00DE7B85" w:rsidRPr="00EA4E3A" w:rsidRDefault="00DE7B85" w:rsidP="00DE7B85">
      <w:r w:rsidRPr="00EA4E3A">
        <w:t xml:space="preserve">Uplink resource allocation type 4 is only applicable for BL/CE UEs configured with </w:t>
      </w:r>
      <w:proofErr w:type="spellStart"/>
      <w:r w:rsidRPr="00EA4E3A">
        <w:t>CEModeA</w:t>
      </w:r>
      <w:proofErr w:type="spellEnd"/>
      <w:r w:rsidRPr="00EA4E3A">
        <w:t xml:space="preserve"> and configured with higher layer parameter</w:t>
      </w:r>
      <w:r w:rsidRPr="00EA4E3A">
        <w:rPr>
          <w:i/>
        </w:rPr>
        <w:t xml:space="preserve"> </w:t>
      </w:r>
      <w:proofErr w:type="spellStart"/>
      <w:r w:rsidRPr="00EA4E3A">
        <w:rPr>
          <w:i/>
        </w:rPr>
        <w:t>ce</w:t>
      </w:r>
      <w:proofErr w:type="spellEnd"/>
      <w:r w:rsidRPr="00EA4E3A">
        <w:rPr>
          <w:i/>
        </w:rPr>
        <w:t>-</w:t>
      </w:r>
      <w:proofErr w:type="spellStart"/>
      <w:r w:rsidRPr="00EA4E3A">
        <w:rPr>
          <w:i/>
        </w:rPr>
        <w:t>pusch</w:t>
      </w:r>
      <w:proofErr w:type="spellEnd"/>
      <w:r w:rsidRPr="00EA4E3A">
        <w:rPr>
          <w:i/>
        </w:rPr>
        <w:t>-</w:t>
      </w:r>
      <w:proofErr w:type="spellStart"/>
      <w:r w:rsidRPr="00EA4E3A">
        <w:rPr>
          <w:i/>
        </w:rPr>
        <w:t>maxBandwidth</w:t>
      </w:r>
      <w:proofErr w:type="spellEnd"/>
      <w:r w:rsidRPr="00EA4E3A">
        <w:rPr>
          <w:i/>
        </w:rPr>
        <w:t>-config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14:paraId="06A07BFE" w14:textId="77777777"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w14:anchorId="36923807">
          <v:shape id="_x0000_i1071" type="#_x0000_t75" style="width:29.3pt;height:13.4pt" o:ole="">
            <v:imagedata r:id="rId108" o:title=""/>
          </v:shape>
          <o:OLEObject Type="Embed" ProgID="Equation.3" ShapeID="_x0000_i1071" DrawAspect="Content" ObjectID="_1685803937" r:id="rId109"/>
        </w:object>
      </w:r>
      <w:r w:rsidRPr="00EA4E3A">
        <w:t xml:space="preserve">consecutive resource blocks and resource block group indices are determined as described sub clause 8.1.5.1 where </w:t>
      </w:r>
      <w:r w:rsidRPr="00EA4E3A">
        <w:rPr>
          <w:position w:val="-32"/>
        </w:rPr>
        <w:object w:dxaOrig="1500" w:dyaOrig="760" w14:anchorId="227C2775">
          <v:shape id="_x0000_i1072" type="#_x0000_t75" style="width:75.35pt;height:37.65pt" o:ole="">
            <v:imagedata r:id="rId110" o:title=""/>
          </v:shape>
          <o:OLEObject Type="Embed" ProgID="Equation.3" ShapeID="_x0000_i1072" DrawAspect="Content" ObjectID="_1685803938" r:id="rId111"/>
        </w:object>
      </w:r>
      <w:r w:rsidRPr="00EA4E3A">
        <w:t xml:space="preserve"> and </w:t>
      </w:r>
      <w:r w:rsidR="005D702D" w:rsidRPr="00EA4E3A">
        <w:rPr>
          <w:position w:val="-32"/>
        </w:rPr>
        <w:object w:dxaOrig="1620" w:dyaOrig="760" w14:anchorId="10026EDA">
          <v:shape id="_x0000_i1073" type="#_x0000_t75" style="width:81.2pt;height:37.65pt" o:ole="">
            <v:imagedata r:id="rId112" o:title=""/>
          </v:shape>
          <o:OLEObject Type="Embed" ProgID="Equation.3" ShapeID="_x0000_i1073" DrawAspect="Content" ObjectID="_1685803939" r:id="rId113"/>
        </w:object>
      </w:r>
      <w:r w:rsidRPr="00EA4E3A">
        <w:t>.</w:t>
      </w:r>
    </w:p>
    <w:p w14:paraId="55C1816F" w14:textId="77777777"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w14:anchorId="48634F47">
          <v:shape id="_x0000_i1074" type="#_x0000_t75" style="width:34.35pt;height:11.7pt" o:ole="">
            <v:imagedata r:id="rId114" o:title=""/>
          </v:shape>
          <o:OLEObject Type="Embed" ProgID="Equation.3" ShapeID="_x0000_i1074" DrawAspect="Content" ObjectID="_1685803940" r:id="rId115"/>
        </w:object>
      </w:r>
      <w:r w:rsidR="00DE7B85" w:rsidRPr="00EA4E3A">
        <w:t>) corresponding to a starting resource block group index (</w:t>
      </w:r>
      <w:r w:rsidR="00DE7B85" w:rsidRPr="00EA4E3A">
        <w:rPr>
          <w:position w:val="-12"/>
        </w:rPr>
        <w:object w:dxaOrig="820" w:dyaOrig="360" w14:anchorId="24E52578">
          <v:shape id="_x0000_i1075" type="#_x0000_t75" style="width:41pt;height:18.4pt" o:ole="">
            <v:imagedata r:id="rId116" o:title=""/>
          </v:shape>
          <o:OLEObject Type="Embed" ProgID="Equation.3" ShapeID="_x0000_i1075" DrawAspect="Content" ObjectID="_1685803941" r:id="rId117"/>
        </w:object>
      </w:r>
      <w:r w:rsidR="00DE7B85" w:rsidRPr="00EA4E3A">
        <w:t>) and a length in terms of contiguously allocated resource block groups (</w:t>
      </w:r>
      <w:r w:rsidR="00DE7B85" w:rsidRPr="00EA4E3A">
        <w:rPr>
          <w:position w:val="-12"/>
        </w:rPr>
        <w:object w:dxaOrig="1020" w:dyaOrig="360" w14:anchorId="05DB3BCC">
          <v:shape id="_x0000_i1076" type="#_x0000_t75" style="width:45.2pt;height:16.75pt" o:ole="">
            <v:imagedata r:id="rId118" o:title=""/>
          </v:shape>
          <o:OLEObject Type="Embed" ProgID="Equation.3" ShapeID="_x0000_i1076" DrawAspect="Content" ObjectID="_1685803942" r:id="rId119"/>
        </w:object>
      </w:r>
      <w:r w:rsidR="00DE7B85" w:rsidRPr="00EA4E3A">
        <w:t xml:space="preserve">). The resource block group indication value is determined from </w:t>
      </w:r>
      <w:r w:rsidR="00DE7B85" w:rsidRPr="00EA4E3A">
        <w:rPr>
          <w:position w:val="-6"/>
        </w:rPr>
        <w:object w:dxaOrig="859" w:dyaOrig="279" w14:anchorId="4691B45C">
          <v:shape id="_x0000_i1077" type="#_x0000_t75" style="width:36.85pt;height:11.7pt" o:ole="">
            <v:imagedata r:id="rId120" o:title=""/>
          </v:shape>
          <o:OLEObject Type="Embed" ProgID="Equation.3" ShapeID="_x0000_i1077" DrawAspect="Content" ObjectID="_1685803943" r:id="rId121"/>
        </w:object>
      </w:r>
      <w:r w:rsidR="00DE7B85" w:rsidRPr="00EA4E3A">
        <w:t xml:space="preserve"> </w:t>
      </w:r>
      <w:r w:rsidRPr="00EA4E3A">
        <w:t xml:space="preserve">by </w:t>
      </w:r>
      <w:r w:rsidRPr="00EA4E3A">
        <w:rPr>
          <w:position w:val="-12"/>
        </w:rPr>
        <w:object w:dxaOrig="4800" w:dyaOrig="360" w14:anchorId="5EC1108D">
          <v:shape id="_x0000_i1078" type="#_x0000_t75" style="width:241.1pt;height:18.4pt" o:ole="">
            <v:imagedata r:id="rId122" o:title=""/>
          </v:shape>
          <o:OLEObject Type="Embed" ProgID="Equation.3" ShapeID="_x0000_i1078" DrawAspect="Content" ObjectID="_1685803944" r:id="rId123"/>
        </w:object>
      </w:r>
      <w:r w:rsidR="00DE7B85" w:rsidRPr="00EA4E3A">
        <w:t xml:space="preserve"> and </w:t>
      </w:r>
      <w:r w:rsidR="00DE7B85" w:rsidRPr="00EA4E3A">
        <w:rPr>
          <w:position w:val="-6"/>
        </w:rPr>
        <w:object w:dxaOrig="859" w:dyaOrig="279" w14:anchorId="2FA4D6FA">
          <v:shape id="_x0000_i1079" type="#_x0000_t75" style="width:36.85pt;height:11.7pt" o:ole="">
            <v:imagedata r:id="rId120" o:title=""/>
          </v:shape>
          <o:OLEObject Type="Embed" ProgID="Equation.3" ShapeID="_x0000_i1079" DrawAspect="Content" ObjectID="_1685803945" r:id="rId124"/>
        </w:object>
      </w:r>
      <w:r w:rsidR="00DE7B85" w:rsidRPr="00EA4E3A">
        <w:t xml:space="preserve"> is defined by </w:t>
      </w:r>
    </w:p>
    <w:p w14:paraId="7B8F6812" w14:textId="77777777"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w14:anchorId="61D801EB">
          <v:shape id="_x0000_i1080" type="#_x0000_t75" style="width:101.3pt;height:18.4pt" o:ole="">
            <v:imagedata r:id="rId125" o:title=""/>
          </v:shape>
          <o:OLEObject Type="Embed" ProgID="Equation.3" ShapeID="_x0000_i1080" DrawAspect="Content" ObjectID="_1685803946" r:id="rId126"/>
        </w:object>
      </w:r>
    </w:p>
    <w:p w14:paraId="47987832" w14:textId="77777777" w:rsidR="005D702D" w:rsidRPr="00EA4E3A" w:rsidRDefault="005D702D" w:rsidP="008B506A">
      <w:pPr>
        <w:pStyle w:val="B3"/>
      </w:pPr>
      <w:r w:rsidRPr="00EA4E3A">
        <w:object w:dxaOrig="4280" w:dyaOrig="380" w14:anchorId="36CE910D">
          <v:shape id="_x0000_i1081" type="#_x0000_t75" style="width:214.35pt;height:19.25pt" o:ole="">
            <v:imagedata r:id="rId127" o:title=""/>
          </v:shape>
          <o:OLEObject Type="Embed" ProgID="Equation.3" ShapeID="_x0000_i1081" DrawAspect="Content" ObjectID="_1685803947" r:id="rId128"/>
        </w:object>
      </w:r>
    </w:p>
    <w:p w14:paraId="3F47E12B" w14:textId="77777777" w:rsidR="005D702D" w:rsidRPr="00EA4E3A" w:rsidRDefault="005D702D" w:rsidP="008B506A">
      <w:pPr>
        <w:pStyle w:val="B2"/>
        <w:rPr>
          <w:rFonts w:eastAsia="KaiTi_GB2312"/>
          <w:lang w:eastAsia="zh-CN"/>
        </w:rPr>
      </w:pPr>
      <w:r w:rsidRPr="00EA4E3A">
        <w:rPr>
          <w:rFonts w:eastAsia="KaiTi_GB2312"/>
          <w:lang w:eastAsia="zh-CN"/>
        </w:rPr>
        <w:t>Else</w:t>
      </w:r>
    </w:p>
    <w:p w14:paraId="439601A4" w14:textId="77777777" w:rsidR="005D702D" w:rsidRPr="00EA4E3A" w:rsidRDefault="005D702D" w:rsidP="008B506A">
      <w:pPr>
        <w:pStyle w:val="B3"/>
      </w:pPr>
      <w:r w:rsidRPr="00EA4E3A">
        <w:object w:dxaOrig="5040" w:dyaOrig="380" w14:anchorId="2D9F8327">
          <v:shape id="_x0000_i1082" type="#_x0000_t75" style="width:252pt;height:19.25pt" o:ole="">
            <v:imagedata r:id="rId129" o:title=""/>
          </v:shape>
          <o:OLEObject Type="Embed" ProgID="Equation.3" ShapeID="_x0000_i1082" DrawAspect="Content" ObjectID="_1685803948" r:id="rId130"/>
        </w:object>
      </w:r>
    </w:p>
    <w:p w14:paraId="6CC9D44E" w14:textId="77777777"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w14:anchorId="5B774A6E">
          <v:shape id="_x0000_i1083" type="#_x0000_t75" style="width:46.9pt;height:18.4pt" o:ole="">
            <v:imagedata r:id="rId131" o:title=""/>
          </v:shape>
          <o:OLEObject Type="Embed" ProgID="Equation.3" ShapeID="_x0000_i1083" DrawAspect="Content" ObjectID="_1685803949" r:id="rId132"/>
        </w:object>
      </w:r>
      <w:r w:rsidRPr="00EA4E3A">
        <w:rPr>
          <w:rFonts w:hint="eastAsia"/>
          <w:lang w:eastAsia="zh-CN"/>
        </w:rPr>
        <w:t xml:space="preserve">, </w:t>
      </w:r>
      <w:r w:rsidRPr="00EA4E3A">
        <w:rPr>
          <w:position w:val="-6"/>
        </w:rPr>
        <w:object w:dxaOrig="639" w:dyaOrig="279" w14:anchorId="0A6F40F2">
          <v:shape id="_x0000_i1084" type="#_x0000_t75" style="width:32.65pt;height:14.25pt" o:ole="">
            <v:imagedata r:id="rId133" o:title=""/>
          </v:shape>
          <o:OLEObject Type="Embed" ProgID="Equation.3" ShapeID="_x0000_i1084" DrawAspect="Content" ObjectID="_1685803950" r:id="rId134"/>
        </w:object>
      </w:r>
      <w:r w:rsidRPr="00EA4E3A">
        <w:t xml:space="preserve">, </w:t>
      </w:r>
      <w:r w:rsidRPr="00EA4E3A">
        <w:rPr>
          <w:position w:val="-6"/>
        </w:rPr>
        <w:object w:dxaOrig="660" w:dyaOrig="279" w14:anchorId="691B355D">
          <v:shape id="_x0000_i1085" type="#_x0000_t75" style="width:32.65pt;height:14.25pt" o:ole="">
            <v:imagedata r:id="rId135" o:title=""/>
          </v:shape>
          <o:OLEObject Type="Embed" ProgID="Equation.3" ShapeID="_x0000_i1085" DrawAspect="Content" ObjectID="_1685803951" r:id="rId136"/>
        </w:object>
      </w:r>
      <w:r w:rsidRPr="00EA4E3A">
        <w:rPr>
          <w:rFonts w:hint="eastAsia"/>
          <w:lang w:eastAsia="zh-CN"/>
        </w:rPr>
        <w:t xml:space="preserve">, and for </w:t>
      </w:r>
      <w:r w:rsidRPr="00EA4E3A">
        <w:rPr>
          <w:position w:val="-10"/>
        </w:rPr>
        <w:object w:dxaOrig="940" w:dyaOrig="360" w14:anchorId="53DB2C7E">
          <v:shape id="_x0000_i1086" type="#_x0000_t75" style="width:46.9pt;height:18.4pt" o:ole="">
            <v:imagedata r:id="rId137" o:title=""/>
          </v:shape>
          <o:OLEObject Type="Embed" ProgID="Equation.3" ShapeID="_x0000_i1086" DrawAspect="Content" ObjectID="_1685803952" r:id="rId138"/>
        </w:object>
      </w:r>
      <w:r w:rsidRPr="00EA4E3A">
        <w:rPr>
          <w:rFonts w:hint="eastAsia"/>
          <w:lang w:eastAsia="zh-CN"/>
        </w:rPr>
        <w:t xml:space="preserve">, </w:t>
      </w:r>
      <w:r w:rsidRPr="00EA4E3A">
        <w:rPr>
          <w:position w:val="-6"/>
        </w:rPr>
        <w:object w:dxaOrig="639" w:dyaOrig="279" w14:anchorId="1A46B358">
          <v:shape id="_x0000_i1087" type="#_x0000_t75" style="width:32.65pt;height:14.25pt" o:ole="">
            <v:imagedata r:id="rId139" o:title=""/>
          </v:shape>
          <o:OLEObject Type="Embed" ProgID="Equation.3" ShapeID="_x0000_i1087" DrawAspect="Content" ObjectID="_1685803953" r:id="rId140"/>
        </w:object>
      </w:r>
      <w:r w:rsidRPr="00EA4E3A">
        <w:t xml:space="preserve">, </w:t>
      </w:r>
      <w:r w:rsidRPr="00EA4E3A">
        <w:rPr>
          <w:position w:val="-4"/>
        </w:rPr>
        <w:object w:dxaOrig="700" w:dyaOrig="260" w14:anchorId="255AFB15">
          <v:shape id="_x0000_i1088" type="#_x0000_t75" style="width:35.15pt;height:12.55pt" o:ole="">
            <v:imagedata r:id="rId141" o:title=""/>
          </v:shape>
          <o:OLEObject Type="Embed" ProgID="Equation.3" ShapeID="_x0000_i1088" DrawAspect="Content" ObjectID="_1685803954" r:id="rId142"/>
        </w:object>
      </w:r>
      <w:r w:rsidRPr="00EA4E3A">
        <w:rPr>
          <w:rFonts w:hint="eastAsia"/>
          <w:lang w:eastAsia="zh-CN"/>
        </w:rPr>
        <w:t>.</w:t>
      </w:r>
    </w:p>
    <w:p w14:paraId="15E2AB7A" w14:textId="77777777" w:rsidR="001F5AE4" w:rsidRPr="00EA4E3A" w:rsidRDefault="001F5AE4" w:rsidP="008B506A"/>
    <w:p w14:paraId="33D9139B" w14:textId="77777777"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w14:anchorId="2E5F0C61">
          <v:shape id="_x0000_i1089" type="#_x0000_t75" style="width:23.45pt;height:18.4pt" o:ole="">
            <v:imagedata r:id="rId143" o:title=""/>
          </v:shape>
          <o:OLEObject Type="Embed" ProgID="Equation.3" ShapeID="_x0000_i1089" DrawAspect="Content" ObjectID="_1685803955" r:id="rId144"/>
        </w:object>
      </w:r>
      <w:r w:rsidRPr="00EA4E3A">
        <w:rPr>
          <w:lang w:val="en-US"/>
        </w:rPr>
        <w:t xml:space="preserve">, if the resource allocation computed using the </w:t>
      </w:r>
      <w:r w:rsidRPr="00EA4E3A">
        <w:rPr>
          <w:position w:val="-6"/>
        </w:rPr>
        <w:object w:dxaOrig="820" w:dyaOrig="279" w14:anchorId="0F6A9E1D">
          <v:shape id="_x0000_i1090" type="#_x0000_t75" style="width:34.35pt;height:11.7pt" o:ole="">
            <v:imagedata r:id="rId114" o:title=""/>
          </v:shape>
          <o:OLEObject Type="Embed" ProgID="Equation.3" ShapeID="_x0000_i1090" DrawAspect="Content" ObjectID="_1685803956" r:id="rId145"/>
        </w:object>
      </w:r>
      <w:r w:rsidRPr="00EA4E3A">
        <w:t xml:space="preserve"> </w:t>
      </w:r>
      <w:r w:rsidRPr="00EA4E3A">
        <w:rPr>
          <w:lang w:val="en-US"/>
        </w:rPr>
        <w:t xml:space="preserve">includes PRBs on both sides of the </w:t>
      </w:r>
      <w:proofErr w:type="spellStart"/>
      <w:r w:rsidRPr="00EA4E3A">
        <w:rPr>
          <w:lang w:val="en-US"/>
        </w:rPr>
        <w:t>centre</w:t>
      </w:r>
      <w:proofErr w:type="spellEnd"/>
      <w:r w:rsidRPr="00EA4E3A">
        <w:rPr>
          <w:lang w:val="en-US"/>
        </w:rPr>
        <w:t xml:space="preserve"> PRB, the resource allocation is updated by removing the PRB with the largest PRB index and including the </w:t>
      </w:r>
      <w:proofErr w:type="spellStart"/>
      <w:r w:rsidRPr="00EA4E3A">
        <w:rPr>
          <w:lang w:val="en-US"/>
        </w:rPr>
        <w:t>centre</w:t>
      </w:r>
      <w:proofErr w:type="spellEnd"/>
      <w:r w:rsidRPr="00EA4E3A">
        <w:rPr>
          <w:lang w:val="en-US"/>
        </w:rPr>
        <w:t xml:space="preserve"> PRB.</w:t>
      </w:r>
    </w:p>
    <w:p w14:paraId="29D1E233" w14:textId="77777777" w:rsidR="00DE7B85" w:rsidRPr="00EA4E3A" w:rsidRDefault="00DE7B85" w:rsidP="00DE7B85">
      <w:pPr>
        <w:pStyle w:val="Heading4"/>
      </w:pPr>
      <w:r w:rsidRPr="00EA4E3A">
        <w:t>8.1.5.1</w:t>
      </w:r>
      <w:r w:rsidRPr="00EA4E3A">
        <w:tab/>
        <w:t>UL Resource Block Groups</w:t>
      </w:r>
    </w:p>
    <w:p w14:paraId="73DF7D8A" w14:textId="77777777" w:rsidR="00DE7B85" w:rsidRPr="00EA4E3A" w:rsidRDefault="00DE7B85" w:rsidP="00DE7B85">
      <w:r w:rsidRPr="00EA4E3A">
        <w:t xml:space="preserve">The uplink resource block groups of size </w:t>
      </w:r>
      <w:r w:rsidRPr="00EA4E3A">
        <w:rPr>
          <w:position w:val="-4"/>
        </w:rPr>
        <w:object w:dxaOrig="240" w:dyaOrig="240" w14:anchorId="08406CD8">
          <v:shape id="_x0000_i1091" type="#_x0000_t75" style="width:11.7pt;height:11.7pt" o:ole="">
            <v:imagedata r:id="rId146" o:title=""/>
          </v:shape>
          <o:OLEObject Type="Embed" ProgID="Equation.3" ShapeID="_x0000_i1091" DrawAspect="Content" ObjectID="_1685803957" r:id="rId147"/>
        </w:object>
      </w:r>
      <w:r w:rsidRPr="00EA4E3A">
        <w:t xml:space="preserve">are numbered </w:t>
      </w:r>
      <w:r w:rsidRPr="00EA4E3A">
        <w:rPr>
          <w:position w:val="-12"/>
        </w:rPr>
        <w:object w:dxaOrig="2000" w:dyaOrig="380" w14:anchorId="2A9C57B0">
          <v:shape id="_x0000_i1092" type="#_x0000_t75" style="width:99.65pt;height:18.4pt" o:ole="">
            <v:imagedata r:id="rId148" o:title=""/>
          </v:shape>
          <o:OLEObject Type="Embed" ProgID="Equation.3" ShapeID="_x0000_i1092" DrawAspect="Content" ObjectID="_1685803958"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w14:anchorId="4ADCBDC6">
          <v:shape id="_x0000_i1093" type="#_x0000_t75" style="width:25.1pt;height:18.4pt" o:ole="">
            <v:imagedata r:id="rId150" o:title=""/>
          </v:shape>
          <o:OLEObject Type="Embed" ProgID="Equation.3" ShapeID="_x0000_i1093" DrawAspect="Content" ObjectID="_1685803959" r:id="rId151"/>
        </w:object>
      </w:r>
      <w:r w:rsidRPr="00EA4E3A">
        <w:t>is composed of physical resource-block indices</w:t>
      </w:r>
    </w:p>
    <w:p w14:paraId="5FE00E1E" w14:textId="77777777" w:rsidR="00DE7B85" w:rsidRPr="00EA4E3A" w:rsidRDefault="00DE7B85" w:rsidP="00DE7B85">
      <w:pPr>
        <w:pStyle w:val="EQ"/>
        <w:jc w:val="center"/>
      </w:pPr>
      <w:r w:rsidRPr="00EA4E3A">
        <w:rPr>
          <w:position w:val="-52"/>
        </w:rPr>
        <w:object w:dxaOrig="5539" w:dyaOrig="1160" w14:anchorId="11692FAC">
          <v:shape id="_x0000_i1094" type="#_x0000_t75" style="width:276.3pt;height:57.75pt" o:ole="">
            <v:imagedata r:id="rId152" o:title=""/>
          </v:shape>
          <o:OLEObject Type="Embed" ProgID="Equation.3" ShapeID="_x0000_i1094" DrawAspect="Content" ObjectID="_1685803960" r:id="rId153"/>
        </w:object>
      </w:r>
    </w:p>
    <w:p w14:paraId="318A7FD3" w14:textId="77777777" w:rsidR="00DE7B85" w:rsidRPr="00EA4E3A" w:rsidRDefault="00DE7B85" w:rsidP="00DE7B85">
      <w:r w:rsidRPr="00EA4E3A">
        <w:t>where</w:t>
      </w:r>
    </w:p>
    <w:p w14:paraId="29567CD9" w14:textId="77777777"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w14:anchorId="0B568BB1">
          <v:shape id="_x0000_i1095" type="#_x0000_t75" style="width:122.25pt;height:54.4pt" o:ole="">
            <v:imagedata r:id="rId154" o:title=""/>
          </v:shape>
          <o:OLEObject Type="Embed" ProgID="Equation.3" ShapeID="_x0000_i1095" DrawAspect="Content" ObjectID="_1685803961" r:id="rId155"/>
        </w:object>
      </w:r>
    </w:p>
    <w:p w14:paraId="76005756" w14:textId="77777777" w:rsidR="004630B8" w:rsidRPr="00EA4E3A" w:rsidRDefault="004630B8" w:rsidP="006D7CEE"/>
    <w:p w14:paraId="06237B87" w14:textId="77777777"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14:paraId="1A469222" w14:textId="77777777"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proofErr w:type="spellStart"/>
      <w:r w:rsidRPr="00EA4E3A">
        <w:rPr>
          <w:rFonts w:eastAsia="SimSun" w:hint="eastAsia"/>
          <w:lang w:eastAsia="zh-CN"/>
        </w:rPr>
        <w:t>SCell</w:t>
      </w:r>
      <w:proofErr w:type="spellEnd"/>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14:paraId="2060DCA6" w14:textId="77777777"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14:paraId="3EFD8BEB" w14:textId="77777777"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proofErr w:type="spellStart"/>
      <w:r w:rsidRPr="00EA4E3A">
        <w:rPr>
          <w:rFonts w:eastAsia="SimSun" w:hint="eastAsia"/>
          <w:lang w:val="en-US" w:eastAsia="zh-CN"/>
        </w:rPr>
        <w:t>SCell</w:t>
      </w:r>
      <w:proofErr w:type="spellEnd"/>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proofErr w:type="spellStart"/>
      <w:r w:rsidRPr="00EA4E3A">
        <w:t>SCell</w:t>
      </w:r>
      <w:proofErr w:type="spellEnd"/>
      <w:r w:rsidRPr="00EA4E3A">
        <w:t xml:space="preserve"> of the </w:t>
      </w:r>
      <w:r w:rsidRPr="00EA4E3A">
        <w:rPr>
          <w:rFonts w:eastAsia="SimSun" w:hint="eastAsia"/>
          <w:lang w:eastAsia="zh-CN"/>
        </w:rPr>
        <w:t>secondary PUCCH group</w:t>
      </w:r>
      <w:r w:rsidRPr="00EA4E3A">
        <w:t>.</w:t>
      </w:r>
    </w:p>
    <w:p w14:paraId="1FED9861" w14:textId="77777777" w:rsidR="006D7CEE" w:rsidRPr="00EA4E3A" w:rsidRDefault="006D7CEE" w:rsidP="006D7CEE">
      <w:r w:rsidRPr="00EA4E3A">
        <w:t xml:space="preserve">A UE shall transmit Sounding Reference Symbol (SRS) on per serving cell SRS resources based on two trigger types: </w:t>
      </w:r>
    </w:p>
    <w:p w14:paraId="78FB8B30" w14:textId="77777777" w:rsidR="006D7CEE" w:rsidRPr="00EA4E3A" w:rsidRDefault="00627398" w:rsidP="00627398">
      <w:pPr>
        <w:pStyle w:val="B1"/>
      </w:pPr>
      <w:r w:rsidRPr="00EA4E3A">
        <w:t>-</w:t>
      </w:r>
      <w:r w:rsidRPr="00EA4E3A">
        <w:tab/>
      </w:r>
      <w:r w:rsidR="006D7CEE" w:rsidRPr="00EA4E3A">
        <w:t xml:space="preserve">trigger type 0: higher layer signalling </w:t>
      </w:r>
    </w:p>
    <w:p w14:paraId="6517BB5A" w14:textId="77777777"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14:paraId="5A7B62E8" w14:textId="77777777"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 xml:space="preserve">SRS trigger type 0 on a LAA </w:t>
      </w:r>
      <w:proofErr w:type="spellStart"/>
      <w:r w:rsidRPr="00EA4E3A">
        <w:rPr>
          <w:rFonts w:eastAsia="SimSun"/>
          <w:lang w:val="en-AU" w:eastAsia="zh-CN"/>
        </w:rPr>
        <w:t>SCell</w:t>
      </w:r>
      <w:proofErr w:type="spellEnd"/>
      <w:r w:rsidRPr="00EA4E3A">
        <w:rPr>
          <w:rFonts w:eastAsia="SimSun" w:hint="eastAsia"/>
          <w:lang w:val="en-AU" w:eastAsia="zh-CN"/>
        </w:rPr>
        <w:t>.</w:t>
      </w:r>
    </w:p>
    <w:p w14:paraId="4A8E37BF" w14:textId="77777777"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14:paraId="4CFD6F94" w14:textId="77777777"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proofErr w:type="spellStart"/>
      <w:r w:rsidRPr="0016035A">
        <w:rPr>
          <w:i/>
          <w:lang w:eastAsia="en-US"/>
        </w:rPr>
        <w:t>specialSubframePatterns</w:t>
      </w:r>
      <w:proofErr w:type="spellEnd"/>
      <w:r w:rsidRPr="00252C8B">
        <w:rPr>
          <w:lang w:eastAsia="en-US"/>
        </w:rPr>
        <w:t xml:space="preserve"> (without suffix)</w:t>
      </w:r>
      <w:r w:rsidRPr="00252C8B">
        <w:rPr>
          <w:i/>
          <w:lang w:eastAsia="en-US"/>
        </w:rPr>
        <w:t>.</w:t>
      </w:r>
    </w:p>
    <w:p w14:paraId="31AE6EC3" w14:textId="77777777"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w:t>
      </w:r>
      <w:proofErr w:type="spellStart"/>
      <w:r w:rsidR="00C1336F" w:rsidRPr="00EA4E3A">
        <w:rPr>
          <w:rFonts w:eastAsia="SimSun"/>
          <w:lang w:eastAsia="zh-CN"/>
        </w:rPr>
        <w:t>CEModeB</w:t>
      </w:r>
      <w:proofErr w:type="spellEnd"/>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14:paraId="0BDBFB32" w14:textId="77777777" w:rsidR="004E7F1E" w:rsidRPr="00EA4E3A" w:rsidRDefault="004E7F1E" w:rsidP="00D93FBC">
      <w:pPr>
        <w:pStyle w:val="B1"/>
      </w:pPr>
      <w:r w:rsidRPr="00EA4E3A">
        <w:t>-</w:t>
      </w:r>
      <w:r w:rsidRPr="00EA4E3A">
        <w:tab/>
        <w:t xml:space="preserve">Number of combs </w:t>
      </w:r>
      <w:r w:rsidRPr="00EA4E3A">
        <w:rPr>
          <w:position w:val="-10"/>
        </w:rPr>
        <w:object w:dxaOrig="420" w:dyaOrig="300" w14:anchorId="1239AD3E">
          <v:shape id="_x0000_i1096" type="#_x0000_t75" style="width:20.95pt;height:15.05pt" o:ole="">
            <v:imagedata r:id="rId156" o:title=""/>
          </v:shape>
          <o:OLEObject Type="Embed" ProgID="Equation.3" ShapeID="_x0000_i1096" DrawAspect="Content" ObjectID="_1685803962" r:id="rId157"/>
        </w:object>
      </w:r>
      <w:r w:rsidRPr="00EA4E3A">
        <w:t xml:space="preserve"> as defined in </w:t>
      </w:r>
      <w:r w:rsidR="00087FD5" w:rsidRPr="00EA4E3A">
        <w:t>Subclause</w:t>
      </w:r>
      <w:r w:rsidRPr="00EA4E3A">
        <w:t xml:space="preserve"> 5.5.3.2 of [3] for trigger type 0 and each configuration of trigger type 1, if configured</w:t>
      </w:r>
    </w:p>
    <w:p w14:paraId="1140642A" w14:textId="77777777" w:rsidR="008E5B45" w:rsidRPr="00EA4E3A" w:rsidRDefault="00627398" w:rsidP="00627398">
      <w:pPr>
        <w:pStyle w:val="B1"/>
      </w:pPr>
      <w:r w:rsidRPr="00EA4E3A">
        <w:t>-</w:t>
      </w:r>
      <w:r w:rsidRPr="00EA4E3A">
        <w:tab/>
      </w:r>
      <w:proofErr w:type="spellStart"/>
      <w:r w:rsidR="008E5B45" w:rsidRPr="00EA4E3A">
        <w:t>srs-UpPtsAdd</w:t>
      </w:r>
      <w:proofErr w:type="spellEnd"/>
      <w:r w:rsidR="008E5B45" w:rsidRPr="00EA4E3A">
        <w:t xml:space="preserve">: two or four additional SC-FDMA symbols in </w:t>
      </w:r>
      <w:proofErr w:type="spellStart"/>
      <w:r w:rsidR="008E5B45" w:rsidRPr="00EA4E3A">
        <w:t>UpPTS</w:t>
      </w:r>
      <w:proofErr w:type="spellEnd"/>
      <w:r w:rsidR="008E5B45" w:rsidRPr="00EA4E3A">
        <w:t xml:space="preserve"> as defined in [11] for trigger type 0 and trigger type 1, if configured </w:t>
      </w:r>
    </w:p>
    <w:p w14:paraId="6E4F5F2B" w14:textId="77777777"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14:anchorId="49B7CFE1" wp14:editId="2BAED8F6">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14:paraId="7602F27F" w14:textId="77777777"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14:anchorId="6DC61042" wp14:editId="626AAB56">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w:t>
      </w:r>
      <w:proofErr w:type="spellStart"/>
      <w:r w:rsidR="0032682D" w:rsidRPr="00EA4E3A">
        <w:t>SCell</w:t>
      </w:r>
      <w:proofErr w:type="spellEnd"/>
      <w:r w:rsidR="0032682D" w:rsidRPr="00EA4E3A">
        <w:t xml:space="preserve">. For a serving cell that is a LAA </w:t>
      </w:r>
      <w:proofErr w:type="spellStart"/>
      <w:r w:rsidR="0032682D" w:rsidRPr="00EA4E3A">
        <w:t>SCell</w:t>
      </w:r>
      <w:proofErr w:type="spellEnd"/>
      <w:r w:rsidR="0032682D" w:rsidRPr="00EA4E3A">
        <w:t xml:space="preserve">, </w:t>
      </w:r>
      <w:r w:rsidR="0032682D" w:rsidRPr="00EA4E3A">
        <w:rPr>
          <w:position w:val="-10"/>
        </w:rPr>
        <w:object w:dxaOrig="780" w:dyaOrig="300" w14:anchorId="313BE9B8">
          <v:shape id="_x0000_i1097" type="#_x0000_t75" style="width:35.15pt;height:13.4pt" o:ole="">
            <v:imagedata r:id="rId160" o:title=""/>
          </v:shape>
          <o:OLEObject Type="Embed" ProgID="Equation.3" ShapeID="_x0000_i1097" DrawAspect="Content" ObjectID="_1685803963" r:id="rId161"/>
        </w:object>
      </w:r>
      <w:r w:rsidR="0032682D" w:rsidRPr="00EA4E3A">
        <w:t>.</w:t>
      </w:r>
    </w:p>
    <w:p w14:paraId="6A1DF855" w14:textId="77777777"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14:paraId="1ACCBB02" w14:textId="77777777" w:rsidR="0093274D" w:rsidRPr="00EA4E3A" w:rsidRDefault="00627398" w:rsidP="00627398">
      <w:pPr>
        <w:pStyle w:val="B1"/>
      </w:pPr>
      <w:r w:rsidRPr="00EA4E3A">
        <w:rPr>
          <w:i/>
        </w:rPr>
        <w:t>-</w:t>
      </w:r>
      <w:r w:rsidRPr="00EA4E3A">
        <w:rPr>
          <w:i/>
        </w:rPr>
        <w:tab/>
      </w:r>
      <w:proofErr w:type="spellStart"/>
      <w:r w:rsidR="0093274D" w:rsidRPr="00EA4E3A">
        <w:rPr>
          <w:i/>
        </w:rPr>
        <w:t>srs-ConfigIndex</w:t>
      </w:r>
      <w:proofErr w:type="spellEnd"/>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14:anchorId="62820BC3" wp14:editId="320A2277">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14:anchorId="49D8F4EA" wp14:editId="23388C0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14:anchorId="4B5FB16B" wp14:editId="31263269">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14:anchorId="2168A623" wp14:editId="46BA44D6">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w:t>
      </w:r>
      <w:proofErr w:type="spellStart"/>
      <w:r w:rsidR="0032682D" w:rsidRPr="00EA4E3A">
        <w:t>SCell</w:t>
      </w:r>
      <w:proofErr w:type="spellEnd"/>
    </w:p>
    <w:p w14:paraId="3B2F054F" w14:textId="77777777"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14:anchorId="72EFA174" wp14:editId="6E11C591">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w:t>
      </w:r>
      <w:proofErr w:type="spellStart"/>
      <w:r w:rsidR="0032682D" w:rsidRPr="00EA4E3A">
        <w:t>SCell</w:t>
      </w:r>
      <w:proofErr w:type="spellEnd"/>
      <w:r w:rsidR="0032682D" w:rsidRPr="00EA4E3A">
        <w:t xml:space="preserve">. For a serving cell that is a LAA </w:t>
      </w:r>
      <w:proofErr w:type="spellStart"/>
      <w:r w:rsidR="0032682D" w:rsidRPr="00EA4E3A">
        <w:t>SCell</w:t>
      </w:r>
      <w:proofErr w:type="spellEnd"/>
      <w:r w:rsidR="0032682D" w:rsidRPr="00EA4E3A">
        <w:t xml:space="preserve">, </w:t>
      </w:r>
      <w:r w:rsidR="0032682D" w:rsidRPr="00EA4E3A">
        <w:rPr>
          <w:position w:val="-10"/>
        </w:rPr>
        <w:object w:dxaOrig="780" w:dyaOrig="300" w14:anchorId="3AD53134">
          <v:shape id="_x0000_i1098" type="#_x0000_t75" style="width:35.15pt;height:13.4pt" o:ole="">
            <v:imagedata r:id="rId167" o:title=""/>
          </v:shape>
          <o:OLEObject Type="Embed" ProgID="Equation.3" ShapeID="_x0000_i1098" DrawAspect="Content" ObjectID="_1685803964" r:id="rId168"/>
        </w:object>
      </w:r>
      <w:r w:rsidR="0032682D" w:rsidRPr="00EA4E3A">
        <w:t>.</w:t>
      </w:r>
    </w:p>
    <w:p w14:paraId="15EB696A" w14:textId="77777777"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14:anchorId="1FCD7687" wp14:editId="2848DC55">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14:paraId="0337C674" w14:textId="77777777"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14:anchorId="0E3960B4" wp14:editId="4A3F993B">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14:paraId="0DC4F36F" w14:textId="77777777"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14:anchorId="04E63CFC" wp14:editId="0FBE4D24">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14:paraId="57BBB202" w14:textId="77777777" w:rsidR="006D7CEE" w:rsidRPr="00EA4E3A" w:rsidRDefault="0032682D" w:rsidP="0032682D">
      <w:pPr>
        <w:pStyle w:val="B1"/>
      </w:pPr>
      <w:r w:rsidRPr="00EA4E3A">
        <w:t>-</w:t>
      </w:r>
      <w:r w:rsidRPr="00EA4E3A">
        <w:tab/>
        <w:t xml:space="preserve">SRS subframe for each configuration of trigger type 1 for a serving cell that is a LAA </w:t>
      </w:r>
      <w:proofErr w:type="spellStart"/>
      <w:r w:rsidRPr="00EA4E3A">
        <w:t>SCell</w:t>
      </w:r>
      <w:proofErr w:type="spellEnd"/>
      <w:r w:rsidRPr="00EA4E3A">
        <w:t xml:space="preserve"> and DCI format 4B</w:t>
      </w:r>
    </w:p>
    <w:p w14:paraId="56A8C88C" w14:textId="77777777" w:rsidR="00405B33" w:rsidRPr="00EA4E3A" w:rsidRDefault="00405B33" w:rsidP="00405B33">
      <w:r w:rsidRPr="00EA4E3A">
        <w:t>For a TDD serving cell,</w:t>
      </w:r>
    </w:p>
    <w:p w14:paraId="24228A30" w14:textId="77777777"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14:paraId="5C1C196B" w14:textId="77777777" w:rsidR="00405B33" w:rsidRPr="00EA4E3A" w:rsidRDefault="00405B33" w:rsidP="00911E27">
      <w:pPr>
        <w:pStyle w:val="B2"/>
      </w:pPr>
      <w:r w:rsidRPr="00EA4E3A">
        <w:t>-</w:t>
      </w:r>
      <w:r w:rsidRPr="00EA4E3A">
        <w:tab/>
        <w:t xml:space="preserve">For trigger type 0, the UE can be configured with more than one configuration of </w:t>
      </w:r>
      <w:proofErr w:type="spellStart"/>
      <w:r w:rsidRPr="00EA4E3A">
        <w:rPr>
          <w:i/>
        </w:rPr>
        <w:t>SoundingRS</w:t>
      </w:r>
      <w:proofErr w:type="spellEnd"/>
      <w:r w:rsidRPr="00EA4E3A">
        <w:rPr>
          <w:i/>
        </w:rPr>
        <w:t>-UL-</w:t>
      </w:r>
      <w:proofErr w:type="spellStart"/>
      <w:r w:rsidRPr="00EA4E3A">
        <w:rPr>
          <w:i/>
        </w:rPr>
        <w:t>ConfigDedicatedUpPTsExt</w:t>
      </w:r>
      <w:proofErr w:type="spellEnd"/>
      <w:r w:rsidRPr="00EA4E3A">
        <w:t xml:space="preserve"> and/or </w:t>
      </w:r>
      <w:proofErr w:type="spellStart"/>
      <w:r w:rsidRPr="00EA4E3A">
        <w:rPr>
          <w:i/>
        </w:rPr>
        <w:t>SoundingRS</w:t>
      </w:r>
      <w:proofErr w:type="spellEnd"/>
      <w:r w:rsidRPr="00EA4E3A">
        <w:rPr>
          <w:i/>
        </w:rPr>
        <w:t>-UL-</w:t>
      </w:r>
      <w:proofErr w:type="spellStart"/>
      <w:r w:rsidRPr="00EA4E3A">
        <w:rPr>
          <w:i/>
        </w:rPr>
        <w:t>ConfigDedicated</w:t>
      </w:r>
      <w:proofErr w:type="spellEnd"/>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14:paraId="3D0810BD" w14:textId="77777777" w:rsidR="00405B33" w:rsidRPr="00EA4E3A" w:rsidRDefault="00405B33" w:rsidP="00911E27">
      <w:pPr>
        <w:pStyle w:val="B2"/>
      </w:pPr>
      <w:r w:rsidRPr="00EA4E3A">
        <w:t>-</w:t>
      </w:r>
      <w:r w:rsidRPr="00EA4E3A">
        <w:tab/>
        <w:t xml:space="preserve">For trigger type 1, the UE can be configured with more than one configuration of </w:t>
      </w:r>
      <w:proofErr w:type="spellStart"/>
      <w:r w:rsidRPr="00EA4E3A">
        <w:rPr>
          <w:i/>
        </w:rPr>
        <w:t>SoundingRS</w:t>
      </w:r>
      <w:proofErr w:type="spellEnd"/>
      <w:r w:rsidRPr="00EA4E3A">
        <w:rPr>
          <w:i/>
        </w:rPr>
        <w:t xml:space="preserve">-UL- </w:t>
      </w:r>
      <w:proofErr w:type="spellStart"/>
      <w:r w:rsidRPr="00EA4E3A">
        <w:rPr>
          <w:i/>
        </w:rPr>
        <w:t>ConfigDedicatedAperiodicUpPTsExt</w:t>
      </w:r>
      <w:proofErr w:type="spellEnd"/>
      <w:r w:rsidRPr="00EA4E3A">
        <w:rPr>
          <w:rFonts w:hint="eastAsia"/>
          <w:lang w:eastAsia="ko-KR"/>
        </w:rPr>
        <w:t xml:space="preserve"> </w:t>
      </w:r>
      <w:r w:rsidRPr="00EA4E3A">
        <w:rPr>
          <w:lang w:eastAsia="ko-KR"/>
        </w:rPr>
        <w:t>and/</w:t>
      </w:r>
      <w:r w:rsidRPr="00EA4E3A">
        <w:t xml:space="preserve">or </w:t>
      </w:r>
      <w:proofErr w:type="spellStart"/>
      <w:r w:rsidRPr="00EA4E3A">
        <w:rPr>
          <w:i/>
        </w:rPr>
        <w:t>SoundingRS</w:t>
      </w:r>
      <w:proofErr w:type="spellEnd"/>
      <w:r w:rsidRPr="00EA4E3A">
        <w:rPr>
          <w:i/>
        </w:rPr>
        <w:t>-UL-</w:t>
      </w:r>
      <w:r w:rsidRPr="00EA4E3A">
        <w:rPr>
          <w:i/>
          <w:iCs/>
        </w:rPr>
        <w:t xml:space="preserve"> </w:t>
      </w:r>
      <w:proofErr w:type="spellStart"/>
      <w:r w:rsidRPr="00EA4E3A">
        <w:rPr>
          <w:i/>
          <w:iCs/>
        </w:rPr>
        <w:t>ConfigDedicatedAperiodic</w:t>
      </w:r>
      <w:proofErr w:type="spellEnd"/>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14:paraId="7976E797" w14:textId="77777777" w:rsidR="00405B33" w:rsidRPr="00EA4E3A" w:rsidRDefault="00405B33" w:rsidP="00911E27">
      <w:pPr>
        <w:pStyle w:val="B1"/>
      </w:pPr>
      <w:r w:rsidRPr="00EA4E3A">
        <w:t>-</w:t>
      </w:r>
      <w:r w:rsidRPr="00EA4E3A">
        <w:tab/>
        <w:t>Otherwise</w:t>
      </w:r>
    </w:p>
    <w:p w14:paraId="619F9041" w14:textId="77777777"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proofErr w:type="spellStart"/>
      <w:r w:rsidR="008E5B45" w:rsidRPr="00EA4E3A">
        <w:rPr>
          <w:i/>
        </w:rPr>
        <w:t>SoundingRS</w:t>
      </w:r>
      <w:proofErr w:type="spellEnd"/>
      <w:r w:rsidR="008E5B45" w:rsidRPr="00EA4E3A">
        <w:rPr>
          <w:i/>
        </w:rPr>
        <w:t>-UL-</w:t>
      </w:r>
      <w:proofErr w:type="spellStart"/>
      <w:r w:rsidR="008E5B45" w:rsidRPr="00EA4E3A">
        <w:rPr>
          <w:i/>
        </w:rPr>
        <w:t>ConfigDedicatedUpPTsExt</w:t>
      </w:r>
      <w:proofErr w:type="spellEnd"/>
      <w:r w:rsidR="008E5B45" w:rsidRPr="00EA4E3A">
        <w:rPr>
          <w:rFonts w:hint="eastAsia"/>
          <w:lang w:eastAsia="ko-KR"/>
        </w:rPr>
        <w:t xml:space="preserve"> </w:t>
      </w:r>
      <w:r w:rsidR="008E5B45" w:rsidRPr="00EA4E3A">
        <w:t xml:space="preserve">is configured, the SRS parameters in </w:t>
      </w:r>
      <w:proofErr w:type="spellStart"/>
      <w:r w:rsidR="008E5B45" w:rsidRPr="00EA4E3A">
        <w:rPr>
          <w:i/>
        </w:rPr>
        <w:t>SoundingRS</w:t>
      </w:r>
      <w:proofErr w:type="spellEnd"/>
      <w:r w:rsidR="008E5B45" w:rsidRPr="00EA4E3A">
        <w:rPr>
          <w:i/>
        </w:rPr>
        <w:t>-UL-</w:t>
      </w:r>
      <w:proofErr w:type="spellStart"/>
      <w:r w:rsidR="008E5B45" w:rsidRPr="00EA4E3A">
        <w:rPr>
          <w:i/>
        </w:rPr>
        <w:t>ConfigDedicatedUpPTsExt</w:t>
      </w:r>
      <w:proofErr w:type="spellEnd"/>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proofErr w:type="spellStart"/>
      <w:r w:rsidR="008E5B45" w:rsidRPr="00EA4E3A">
        <w:rPr>
          <w:i/>
        </w:rPr>
        <w:t>SoundingRS</w:t>
      </w:r>
      <w:proofErr w:type="spellEnd"/>
      <w:r w:rsidR="008E5B45" w:rsidRPr="00EA4E3A">
        <w:rPr>
          <w:i/>
        </w:rPr>
        <w:t>-UL-</w:t>
      </w:r>
      <w:proofErr w:type="spellStart"/>
      <w:r w:rsidR="008E5B45" w:rsidRPr="00EA4E3A">
        <w:rPr>
          <w:i/>
        </w:rPr>
        <w:t>ConfigDedicated</w:t>
      </w:r>
      <w:proofErr w:type="spellEnd"/>
      <w:r w:rsidR="008E5B45" w:rsidRPr="00EA4E3A">
        <w:rPr>
          <w:i/>
        </w:rPr>
        <w:t xml:space="preserve"> </w:t>
      </w:r>
      <w:r w:rsidR="008E5B45" w:rsidRPr="00EA4E3A">
        <w:rPr>
          <w:rFonts w:hint="eastAsia"/>
          <w:lang w:eastAsia="ko-KR"/>
        </w:rPr>
        <w:t xml:space="preserve">shall be used. </w:t>
      </w:r>
    </w:p>
    <w:p w14:paraId="416DE5F4" w14:textId="77777777"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proofErr w:type="spellStart"/>
      <w:r w:rsidR="008E5B45" w:rsidRPr="00EA4E3A">
        <w:rPr>
          <w:i/>
        </w:rPr>
        <w:t>SoundingRS</w:t>
      </w:r>
      <w:proofErr w:type="spellEnd"/>
      <w:r w:rsidR="008E5B45" w:rsidRPr="00EA4E3A">
        <w:rPr>
          <w:i/>
        </w:rPr>
        <w:t>-UL-</w:t>
      </w:r>
      <w:proofErr w:type="spellStart"/>
      <w:r w:rsidR="008E5B45" w:rsidRPr="00EA4E3A">
        <w:rPr>
          <w:i/>
        </w:rPr>
        <w:t>ConfigDedicatedAperiodicUpPTsExt</w:t>
      </w:r>
      <w:proofErr w:type="spellEnd"/>
      <w:r w:rsidR="008E5B45" w:rsidRPr="00EA4E3A">
        <w:rPr>
          <w:rFonts w:hint="eastAsia"/>
          <w:lang w:eastAsia="ko-KR"/>
        </w:rPr>
        <w:t xml:space="preserve"> </w:t>
      </w:r>
      <w:r w:rsidR="008E5B45" w:rsidRPr="00EA4E3A">
        <w:t xml:space="preserve">is configured, the SRS parameters in </w:t>
      </w:r>
      <w:proofErr w:type="spellStart"/>
      <w:r w:rsidR="002116C3" w:rsidRPr="00EA4E3A">
        <w:rPr>
          <w:i/>
          <w:iCs/>
        </w:rPr>
        <w:t>SoundingRS</w:t>
      </w:r>
      <w:proofErr w:type="spellEnd"/>
      <w:r w:rsidR="002116C3" w:rsidRPr="00EA4E3A">
        <w:rPr>
          <w:i/>
          <w:iCs/>
        </w:rPr>
        <w:t>-UL-</w:t>
      </w:r>
      <w:proofErr w:type="spellStart"/>
      <w:r w:rsidR="002116C3" w:rsidRPr="00EA4E3A">
        <w:rPr>
          <w:i/>
          <w:iCs/>
        </w:rPr>
        <w:t>ConfigDedicatedAperiodicUpPTsExt</w:t>
      </w:r>
      <w:proofErr w:type="spellEnd"/>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proofErr w:type="spellStart"/>
      <w:r w:rsidR="002116C3" w:rsidRPr="00EA4E3A">
        <w:rPr>
          <w:i/>
          <w:iCs/>
        </w:rPr>
        <w:t>SoundingRS</w:t>
      </w:r>
      <w:proofErr w:type="spellEnd"/>
      <w:r w:rsidR="002116C3" w:rsidRPr="00EA4E3A">
        <w:rPr>
          <w:i/>
          <w:iCs/>
        </w:rPr>
        <w:t>-UL-</w:t>
      </w:r>
      <w:proofErr w:type="spellStart"/>
      <w:r w:rsidR="002116C3" w:rsidRPr="00EA4E3A">
        <w:rPr>
          <w:i/>
          <w:iCs/>
        </w:rPr>
        <w:t>ConfigDedicatedAperiodic</w:t>
      </w:r>
      <w:proofErr w:type="spellEnd"/>
      <w:r w:rsidR="008E5B45" w:rsidRPr="00EA4E3A">
        <w:t xml:space="preserve"> </w:t>
      </w:r>
      <w:r w:rsidR="008E5B45" w:rsidRPr="00EA4E3A">
        <w:rPr>
          <w:rFonts w:hint="eastAsia"/>
          <w:lang w:eastAsia="ko-KR"/>
        </w:rPr>
        <w:t>shall be used.</w:t>
      </w:r>
    </w:p>
    <w:p w14:paraId="301BA166" w14:textId="77777777"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 xml:space="preserve">For a serving cell that is not a LAA </w:t>
      </w:r>
      <w:proofErr w:type="spellStart"/>
      <w:r w:rsidR="0032682D" w:rsidRPr="00EA4E3A">
        <w:t>SCell</w:t>
      </w:r>
      <w:proofErr w:type="spellEnd"/>
      <w:r w:rsidR="0032682D" w:rsidRPr="00EA4E3A">
        <w:t>,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w:t>
      </w:r>
      <w:proofErr w:type="spellStart"/>
      <w:r w:rsidR="0032682D" w:rsidRPr="00EA4E3A">
        <w:t>SCell</w:t>
      </w:r>
      <w:proofErr w:type="spellEnd"/>
      <w:r w:rsidR="0032682D" w:rsidRPr="00EA4E3A">
        <w:t xml:space="preserve">,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14:paraId="2F0BA524" w14:textId="77777777" w:rsidR="006D7CEE" w:rsidRPr="00EA4E3A" w:rsidRDefault="0032682D" w:rsidP="006D7CEE">
      <w:r w:rsidRPr="00EA4E3A">
        <w:t xml:space="preserve">For a serving cell that is not a LAA </w:t>
      </w:r>
      <w:proofErr w:type="spellStart"/>
      <w:r w:rsidRPr="00EA4E3A">
        <w:t>SCell</w:t>
      </w:r>
      <w:proofErr w:type="spellEnd"/>
      <w:r w:rsidRPr="00EA4E3A">
        <w:t>,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14:paraId="6CCB1CCF" w14:textId="77777777"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14:paraId="471D1D05" w14:textId="77777777" w:rsidR="00A72C09" w:rsidRPr="00EA4E3A" w:rsidRDefault="00A72C09" w:rsidP="006D7CEE"/>
    <w:p w14:paraId="42EF3157" w14:textId="77777777"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14:paraId="6ED190B2" w14:textId="77777777">
        <w:trPr>
          <w:cantSplit/>
          <w:jc w:val="center"/>
        </w:trPr>
        <w:tc>
          <w:tcPr>
            <w:tcW w:w="0" w:type="auto"/>
            <w:shd w:val="clear" w:color="auto" w:fill="E0E0E0"/>
            <w:vAlign w:val="center"/>
          </w:tcPr>
          <w:p w14:paraId="6D44BF5A" w14:textId="77777777"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14:paraId="016DDD5B" w14:textId="77777777" w:rsidR="006D7CEE" w:rsidRPr="00EA4E3A" w:rsidRDefault="006D7CEE" w:rsidP="00BB331F">
            <w:pPr>
              <w:pStyle w:val="TAH"/>
              <w:rPr>
                <w:rFonts w:ascii="Times New Roman" w:hAnsi="Times New Roman"/>
                <w:sz w:val="20"/>
              </w:rPr>
            </w:pPr>
            <w:r w:rsidRPr="00EA4E3A">
              <w:t>Description</w:t>
            </w:r>
          </w:p>
        </w:tc>
      </w:tr>
      <w:tr w:rsidR="006D7CEE" w:rsidRPr="00EA4E3A" w14:paraId="2388054A" w14:textId="77777777">
        <w:trPr>
          <w:cantSplit/>
          <w:jc w:val="center"/>
        </w:trPr>
        <w:tc>
          <w:tcPr>
            <w:tcW w:w="0" w:type="auto"/>
            <w:vAlign w:val="center"/>
          </w:tcPr>
          <w:p w14:paraId="78A8F60C" w14:textId="77777777" w:rsidR="006D7CEE" w:rsidRPr="00EA4E3A" w:rsidRDefault="0001443F" w:rsidP="00BB331F">
            <w:pPr>
              <w:pStyle w:val="TAC"/>
            </w:pPr>
            <w:r>
              <w:t>'</w:t>
            </w:r>
            <w:r w:rsidR="006D7CEE" w:rsidRPr="00EA4E3A">
              <w:t>00</w:t>
            </w:r>
            <w:r>
              <w:t>'</w:t>
            </w:r>
          </w:p>
        </w:tc>
        <w:tc>
          <w:tcPr>
            <w:tcW w:w="0" w:type="auto"/>
            <w:vAlign w:val="center"/>
          </w:tcPr>
          <w:p w14:paraId="04F419A2" w14:textId="77777777" w:rsidR="006D7CEE" w:rsidRPr="00EA4E3A" w:rsidRDefault="006D7CEE" w:rsidP="00BB331F">
            <w:pPr>
              <w:pStyle w:val="TAC"/>
            </w:pPr>
            <w:r w:rsidRPr="00EA4E3A">
              <w:t>No type 1 SRS trigger</w:t>
            </w:r>
          </w:p>
        </w:tc>
      </w:tr>
      <w:tr w:rsidR="006D7CEE" w:rsidRPr="00EA4E3A" w14:paraId="2C192D12" w14:textId="77777777">
        <w:trPr>
          <w:cantSplit/>
          <w:jc w:val="center"/>
        </w:trPr>
        <w:tc>
          <w:tcPr>
            <w:tcW w:w="0" w:type="auto"/>
            <w:vAlign w:val="center"/>
          </w:tcPr>
          <w:p w14:paraId="343FAC85" w14:textId="77777777" w:rsidR="006D7CEE" w:rsidRPr="00EA4E3A" w:rsidRDefault="0001443F" w:rsidP="00BB331F">
            <w:pPr>
              <w:pStyle w:val="TAC"/>
            </w:pPr>
            <w:r>
              <w:t>'</w:t>
            </w:r>
            <w:r w:rsidR="006D7CEE" w:rsidRPr="00EA4E3A">
              <w:t>01</w:t>
            </w:r>
            <w:r>
              <w:t>'</w:t>
            </w:r>
          </w:p>
        </w:tc>
        <w:tc>
          <w:tcPr>
            <w:tcW w:w="0" w:type="auto"/>
            <w:vAlign w:val="center"/>
          </w:tcPr>
          <w:p w14:paraId="09CA2C7B" w14:textId="77777777"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14:paraId="2A5832C1" w14:textId="77777777">
        <w:trPr>
          <w:cantSplit/>
          <w:jc w:val="center"/>
        </w:trPr>
        <w:tc>
          <w:tcPr>
            <w:tcW w:w="0" w:type="auto"/>
            <w:vAlign w:val="center"/>
          </w:tcPr>
          <w:p w14:paraId="5CE2E2D4" w14:textId="77777777" w:rsidR="006D7CEE" w:rsidRPr="00EA4E3A" w:rsidRDefault="0001443F" w:rsidP="00BB331F">
            <w:pPr>
              <w:pStyle w:val="TAC"/>
            </w:pPr>
            <w:r>
              <w:t>'</w:t>
            </w:r>
            <w:r w:rsidR="006D7CEE" w:rsidRPr="00EA4E3A">
              <w:t>10</w:t>
            </w:r>
            <w:r>
              <w:t>'</w:t>
            </w:r>
          </w:p>
        </w:tc>
        <w:tc>
          <w:tcPr>
            <w:tcW w:w="0" w:type="auto"/>
            <w:vAlign w:val="center"/>
          </w:tcPr>
          <w:p w14:paraId="0724D050" w14:textId="77777777"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14:paraId="6736A8FC" w14:textId="77777777">
        <w:trPr>
          <w:cantSplit/>
          <w:jc w:val="center"/>
        </w:trPr>
        <w:tc>
          <w:tcPr>
            <w:tcW w:w="0" w:type="auto"/>
            <w:vAlign w:val="center"/>
          </w:tcPr>
          <w:p w14:paraId="149FD79B" w14:textId="77777777" w:rsidR="006D7CEE" w:rsidRPr="00EA4E3A" w:rsidRDefault="0001443F" w:rsidP="00BB331F">
            <w:pPr>
              <w:pStyle w:val="TAC"/>
            </w:pPr>
            <w:r>
              <w:t>'</w:t>
            </w:r>
            <w:r w:rsidR="006D7CEE" w:rsidRPr="00EA4E3A">
              <w:t>11</w:t>
            </w:r>
            <w:r>
              <w:t>'</w:t>
            </w:r>
          </w:p>
        </w:tc>
        <w:tc>
          <w:tcPr>
            <w:tcW w:w="0" w:type="auto"/>
            <w:vAlign w:val="center"/>
          </w:tcPr>
          <w:p w14:paraId="531EFF58" w14:textId="77777777"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14:paraId="36FDB978" w14:textId="77777777" w:rsidR="0032682D" w:rsidRPr="00EA4E3A" w:rsidRDefault="0032682D" w:rsidP="0032682D"/>
    <w:p w14:paraId="3EC0F5FA" w14:textId="77777777"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14:paraId="2934A06A" w14:textId="77777777" w:rsidTr="00817235">
        <w:trPr>
          <w:cantSplit/>
          <w:jc w:val="center"/>
        </w:trPr>
        <w:tc>
          <w:tcPr>
            <w:tcW w:w="2525" w:type="dxa"/>
            <w:shd w:val="clear" w:color="auto" w:fill="E0E0E0"/>
            <w:vAlign w:val="center"/>
          </w:tcPr>
          <w:p w14:paraId="0BA9594E" w14:textId="77777777"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14:paraId="7AD3C4DF" w14:textId="77777777"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14:paraId="31F7BCCF" w14:textId="77777777" w:rsidTr="00817235">
        <w:trPr>
          <w:cantSplit/>
          <w:jc w:val="center"/>
        </w:trPr>
        <w:tc>
          <w:tcPr>
            <w:tcW w:w="2525" w:type="dxa"/>
            <w:vAlign w:val="center"/>
          </w:tcPr>
          <w:p w14:paraId="62FAD0A8" w14:textId="77777777"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14:paraId="4B23A82E" w14:textId="77777777"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14:paraId="789889FE" w14:textId="77777777" w:rsidTr="00817235">
        <w:trPr>
          <w:cantSplit/>
          <w:jc w:val="center"/>
        </w:trPr>
        <w:tc>
          <w:tcPr>
            <w:tcW w:w="2525" w:type="dxa"/>
            <w:vAlign w:val="center"/>
          </w:tcPr>
          <w:p w14:paraId="081331B6" w14:textId="77777777"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14:paraId="6366C4CB" w14:textId="77777777"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14:paraId="611247CE" w14:textId="77777777" w:rsidTr="00817235">
        <w:trPr>
          <w:cantSplit/>
          <w:jc w:val="center"/>
        </w:trPr>
        <w:tc>
          <w:tcPr>
            <w:tcW w:w="2525" w:type="dxa"/>
            <w:vAlign w:val="center"/>
          </w:tcPr>
          <w:p w14:paraId="0EF2C4D8" w14:textId="77777777"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14:paraId="127657C8" w14:textId="77777777"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14:paraId="59D00116" w14:textId="77777777" w:rsidTr="00817235">
        <w:trPr>
          <w:cantSplit/>
          <w:jc w:val="center"/>
        </w:trPr>
        <w:tc>
          <w:tcPr>
            <w:tcW w:w="2525" w:type="dxa"/>
            <w:vAlign w:val="center"/>
          </w:tcPr>
          <w:p w14:paraId="155993DD" w14:textId="77777777"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14:paraId="288A3996" w14:textId="77777777"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14:paraId="1BC6A1C7" w14:textId="77777777" w:rsidR="006D7CEE" w:rsidRPr="00EA4E3A" w:rsidRDefault="006D7CEE" w:rsidP="006D7CEE"/>
    <w:p w14:paraId="2E3921A4" w14:textId="77777777"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14:paraId="1AA444FD" w14:textId="77777777" w:rsidTr="00257E65">
        <w:trPr>
          <w:cantSplit/>
          <w:jc w:val="center"/>
        </w:trPr>
        <w:tc>
          <w:tcPr>
            <w:tcW w:w="2613" w:type="dxa"/>
            <w:shd w:val="clear" w:color="auto" w:fill="E0E0E0"/>
            <w:vAlign w:val="center"/>
          </w:tcPr>
          <w:p w14:paraId="60CC5BF4" w14:textId="77777777"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14:paraId="1AF09581" w14:textId="77777777"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14:paraId="03629D20" w14:textId="77777777" w:rsidTr="00257E65">
        <w:trPr>
          <w:cantSplit/>
          <w:trHeight w:val="386"/>
          <w:jc w:val="center"/>
        </w:trPr>
        <w:tc>
          <w:tcPr>
            <w:tcW w:w="2613" w:type="dxa"/>
            <w:vAlign w:val="center"/>
          </w:tcPr>
          <w:p w14:paraId="2AF7708F" w14:textId="77777777"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14:paraId="71A5DED6" w14:textId="77777777"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14:paraId="4CD424A0" w14:textId="77777777" w:rsidTr="00257E65">
        <w:trPr>
          <w:cantSplit/>
          <w:trHeight w:val="323"/>
          <w:jc w:val="center"/>
        </w:trPr>
        <w:tc>
          <w:tcPr>
            <w:tcW w:w="2613" w:type="dxa"/>
            <w:vAlign w:val="center"/>
          </w:tcPr>
          <w:p w14:paraId="79327EF5" w14:textId="77777777"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14:paraId="213D6EE6" w14:textId="77777777"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14:paraId="48072A7D" w14:textId="77777777" w:rsidTr="00257E65">
        <w:trPr>
          <w:cantSplit/>
          <w:trHeight w:val="350"/>
          <w:jc w:val="center"/>
        </w:trPr>
        <w:tc>
          <w:tcPr>
            <w:tcW w:w="2613" w:type="dxa"/>
            <w:vAlign w:val="center"/>
          </w:tcPr>
          <w:p w14:paraId="018DFB60" w14:textId="77777777"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14:paraId="3EF13EE8" w14:textId="77777777"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14:paraId="0C8212B7" w14:textId="77777777" w:rsidTr="00257E65">
        <w:trPr>
          <w:cantSplit/>
          <w:trHeight w:val="440"/>
          <w:jc w:val="center"/>
        </w:trPr>
        <w:tc>
          <w:tcPr>
            <w:tcW w:w="2613" w:type="dxa"/>
            <w:vAlign w:val="center"/>
          </w:tcPr>
          <w:p w14:paraId="55F5EB67" w14:textId="77777777"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14:paraId="5654C122" w14:textId="77777777"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14:paraId="7514B664" w14:textId="77777777" w:rsidR="00A72C09" w:rsidRPr="00EA4E3A" w:rsidRDefault="00A72C09" w:rsidP="006D7CEE"/>
    <w:p w14:paraId="36A61835" w14:textId="77777777" w:rsidR="0093274D" w:rsidRPr="00EA4E3A" w:rsidRDefault="0032682D">
      <w:r w:rsidRPr="00EA4E3A">
        <w:t xml:space="preserve">For a serving cell that is not a LAA </w:t>
      </w:r>
      <w:proofErr w:type="spellStart"/>
      <w:r w:rsidRPr="00EA4E3A">
        <w:t>SCell</w:t>
      </w:r>
      <w:proofErr w:type="spellEnd"/>
      <w:r w:rsidRPr="00EA4E3A">
        <w:t>,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14:anchorId="12A21D65" wp14:editId="704E71D2">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14:paraId="1CFB8917" w14:textId="77777777" w:rsidR="004A1EEF" w:rsidRPr="00EA4E3A" w:rsidRDefault="0032682D" w:rsidP="004A1EEF">
      <w:pPr>
        <w:jc w:val="both"/>
      </w:pPr>
      <w:r w:rsidRPr="00EA4E3A">
        <w:t xml:space="preserve">For a serving cell that is not a LAA </w:t>
      </w:r>
      <w:proofErr w:type="spellStart"/>
      <w:r w:rsidRPr="00EA4E3A">
        <w:t>SCell</w:t>
      </w:r>
      <w:proofErr w:type="spellEnd"/>
      <w:r w:rsidRPr="00EA4E3A">
        <w:t>,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14:paraId="78C6F70B" w14:textId="77777777" w:rsidR="0093274D" w:rsidRPr="00EA4E3A" w:rsidRDefault="004A1EEF" w:rsidP="004A1EEF">
      <w:pPr>
        <w:jc w:val="both"/>
      </w:pPr>
      <w:r w:rsidRPr="00EA4E3A">
        <w:t xml:space="preserve">For a TDD serving cell, SRS transmissions can occur in </w:t>
      </w:r>
      <w:proofErr w:type="spellStart"/>
      <w:r w:rsidRPr="00EA4E3A">
        <w:t>UpPTS</w:t>
      </w:r>
      <w:proofErr w:type="spellEnd"/>
      <w:r w:rsidRPr="00EA4E3A">
        <w:t xml:space="preserve"> and uplink subframes of the UL/DL configuration indicated by the higher layer parameter </w:t>
      </w:r>
      <w:proofErr w:type="spellStart"/>
      <w:r w:rsidRPr="00EA4E3A">
        <w:rPr>
          <w:i/>
        </w:rPr>
        <w:t>subframeAssignment</w:t>
      </w:r>
      <w:proofErr w:type="spellEnd"/>
      <w:r w:rsidRPr="00EA4E3A">
        <w:t xml:space="preserve"> for the serving cell.</w:t>
      </w:r>
    </w:p>
    <w:p w14:paraId="040049FA" w14:textId="77777777"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14:anchorId="0C718618" wp14:editId="7A32037B">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proofErr w:type="spellStart"/>
      <w:r w:rsidRPr="00EA4E3A">
        <w:rPr>
          <w:i/>
        </w:rPr>
        <w:t>n</w:t>
      </w:r>
      <w:r w:rsidRPr="00EA4E3A">
        <w:rPr>
          <w:rFonts w:hint="eastAsia"/>
          <w:i/>
          <w:vertAlign w:val="subscript"/>
        </w:rPr>
        <w:t>SRS</w:t>
      </w:r>
      <w:proofErr w:type="spellEnd"/>
      <w:r w:rsidRPr="00EA4E3A">
        <w:t xml:space="preserve"> </w:t>
      </w:r>
      <w:r w:rsidRPr="00EA4E3A">
        <w:rPr>
          <w:rFonts w:hint="eastAsia"/>
        </w:rPr>
        <w:t>is given by</w:t>
      </w:r>
    </w:p>
    <w:p w14:paraId="1A229B5E" w14:textId="77777777" w:rsidR="0093274D" w:rsidRPr="00EA4E3A" w:rsidRDefault="008B0F02">
      <w:pPr>
        <w:jc w:val="both"/>
      </w:pPr>
      <w:r w:rsidRPr="00EA4E3A">
        <w:rPr>
          <w:noProof/>
          <w:position w:val="-10"/>
          <w:sz w:val="24"/>
          <w:szCs w:val="24"/>
        </w:rPr>
        <w:drawing>
          <wp:inline distT="0" distB="0" distL="0" distR="0" wp14:anchorId="6BBC91CC" wp14:editId="3C3232B9">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14:anchorId="6CD0C789" wp14:editId="2083B4EE">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14:paraId="3CAF2AAF" w14:textId="77777777"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14:anchorId="77C0C023" wp14:editId="3897E8F7">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14:anchorId="36D11516" wp14:editId="0E22C02A">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14:paraId="270544A2" w14:textId="77777777"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14:anchorId="6632D68F" wp14:editId="475E1AD8">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14:paraId="1026B227" w14:textId="77777777"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proofErr w:type="spellStart"/>
      <w:r w:rsidRPr="00EA4E3A">
        <w:rPr>
          <w:rFonts w:eastAsia="MS Mincho" w:hint="eastAsia"/>
          <w:i/>
        </w:rPr>
        <w:t>b</w:t>
      </w:r>
      <w:r w:rsidRPr="00EA4E3A">
        <w:rPr>
          <w:rFonts w:eastAsia="MS Mincho" w:hint="eastAsia"/>
          <w:vertAlign w:val="subscript"/>
        </w:rPr>
        <w:t>hop</w:t>
      </w:r>
      <w:proofErr w:type="spellEnd"/>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proofErr w:type="spellStart"/>
      <w:r w:rsidRPr="00EA4E3A">
        <w:rPr>
          <w:rFonts w:hint="eastAsia"/>
          <w:i/>
        </w:rPr>
        <w:t>n</w:t>
      </w:r>
      <w:r w:rsidRPr="00EA4E3A">
        <w:rPr>
          <w:rFonts w:hint="eastAsia"/>
          <w:vertAlign w:val="subscript"/>
        </w:rPr>
        <w:t>SRS</w:t>
      </w:r>
      <w:proofErr w:type="spellEnd"/>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14:anchorId="0038A3B8" wp14:editId="17ED75C1">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14:anchorId="0BCB3187" wp14:editId="0D37C3AC">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14:anchorId="2F5A48ED" wp14:editId="35AC74E9">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proofErr w:type="spellStart"/>
      <w:r w:rsidR="002D1D7F" w:rsidRPr="006567A8">
        <w:rPr>
          <w:i/>
        </w:rPr>
        <w:t>txAntennaSwitchUL</w:t>
      </w:r>
      <w:proofErr w:type="spellEnd"/>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proofErr w:type="spellStart"/>
      <w:r w:rsidR="002D1D7F" w:rsidRPr="006567A8">
        <w:rPr>
          <w:i/>
        </w:rPr>
        <w:t>txAntennaSwitchUL</w:t>
      </w:r>
      <w:proofErr w:type="spellEnd"/>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14:paraId="378D3798" w14:textId="77777777" w:rsidR="009847C4" w:rsidRPr="00EA4E3A" w:rsidRDefault="009847C4" w:rsidP="009847C4">
      <w:pPr>
        <w:jc w:val="both"/>
      </w:pPr>
    </w:p>
    <w:p w14:paraId="3F9A8940" w14:textId="77777777"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14:anchorId="340DDF45" wp14:editId="133B1EA1">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14:anchorId="5E12C1AE" wp14:editId="109D1D16">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14:anchorId="7671858B" wp14:editId="7C1D1A4E">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14:anchorId="03872970" wp14:editId="734D4DFB">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14:anchorId="77B57B09" wp14:editId="083DF4FF">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w14:anchorId="4BEC7D54">
          <v:shape id="_x0000_i1099" type="#_x0000_t75" style="width:20.95pt;height:15.05pt" o:ole="">
            <v:imagedata r:id="rId156" o:title=""/>
          </v:shape>
          <o:OLEObject Type="Embed" ProgID="Equation.3" ShapeID="_x0000_i1099" DrawAspect="Content" ObjectID="_1685803965"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14:paraId="26903D95" w14:textId="77777777"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proofErr w:type="spellStart"/>
      <w:r w:rsidRPr="00EA4E3A">
        <w:rPr>
          <w:i/>
        </w:rPr>
        <w:t>srs-UpPtsAdd</w:t>
      </w:r>
      <w:proofErr w:type="spellEnd"/>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w:t>
      </w:r>
      <w:proofErr w:type="spellStart"/>
      <w:r w:rsidR="00D85DC9" w:rsidRPr="00EA4E3A">
        <w:t>UpPTS</w:t>
      </w:r>
      <w:proofErr w:type="spellEnd"/>
      <w:r w:rsidR="00D85DC9" w:rsidRPr="00EA4E3A">
        <w:t xml:space="preserve"> and a SRS transmission overlaps with a PUSCH transmission on the same symbol in </w:t>
      </w:r>
      <w:proofErr w:type="spellStart"/>
      <w:r w:rsidR="00D85DC9" w:rsidRPr="00EA4E3A">
        <w:t>UpPTS</w:t>
      </w:r>
      <w:proofErr w:type="spellEnd"/>
      <w:r w:rsidR="00D85DC9" w:rsidRPr="00EA4E3A">
        <w:t xml:space="preserve">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06975519" w14:textId="77777777"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 xml:space="preserve">not configured with additional SC-FDMA symbols in </w:t>
      </w:r>
      <w:proofErr w:type="spellStart"/>
      <w:r w:rsidR="004E7F1E" w:rsidRPr="00EA4E3A">
        <w:t>UpPTS</w:t>
      </w:r>
      <w:proofErr w:type="spellEnd"/>
      <w:r w:rsidRPr="00EA4E3A">
        <w:rPr>
          <w:rFonts w:eastAsia="SimSun"/>
          <w:lang w:eastAsia="zh-CN"/>
        </w:rPr>
        <w:t xml:space="preserve">, when one SC-FDMA symbol exists in </w:t>
      </w:r>
      <w:proofErr w:type="spellStart"/>
      <w:r w:rsidRPr="00EA4E3A">
        <w:rPr>
          <w:rFonts w:eastAsia="SimSun"/>
          <w:lang w:eastAsia="zh-CN"/>
        </w:rPr>
        <w:t>UpPTS</w:t>
      </w:r>
      <w:proofErr w:type="spellEnd"/>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 xml:space="preserve">two SC-FDMA symbols exist in </w:t>
      </w:r>
      <w:proofErr w:type="spellStart"/>
      <w:r w:rsidRPr="00EA4E3A">
        <w:rPr>
          <w:rFonts w:eastAsia="SimSun"/>
          <w:lang w:eastAsia="zh-CN"/>
        </w:rPr>
        <w:t>UpPTS</w:t>
      </w:r>
      <w:proofErr w:type="spellEnd"/>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 xml:space="preserve">if the UE is configured with two or four additional SC-FDMA symbols in </w:t>
      </w:r>
      <w:proofErr w:type="spellStart"/>
      <w:r w:rsidR="004E7F1E" w:rsidRPr="00EA4E3A">
        <w:t>UpPTS</w:t>
      </w:r>
      <w:proofErr w:type="spellEnd"/>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w:t>
      </w:r>
      <w:proofErr w:type="spellStart"/>
      <w:r w:rsidR="008E5B45" w:rsidRPr="00EA4E3A">
        <w:rPr>
          <w:rFonts w:hint="eastAsia"/>
          <w:lang w:eastAsia="zh-CN"/>
        </w:rPr>
        <w:t>UpPTS</w:t>
      </w:r>
      <w:proofErr w:type="spellEnd"/>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14:paraId="76A85CFF" w14:textId="77777777"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proofErr w:type="spellStart"/>
      <w:r w:rsidR="0036180B" w:rsidRPr="00EA4E3A">
        <w:rPr>
          <w:i/>
        </w:rPr>
        <w:t>srs-UpPtsAdd</w:t>
      </w:r>
      <w:proofErr w:type="spellEnd"/>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14:paraId="34049654" w14:textId="77777777"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14:paraId="2F07D960" w14:textId="77777777"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14:paraId="5B2B0EF1" w14:textId="77777777"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14:paraId="1DE90FF1" w14:textId="77777777"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proofErr w:type="spellStart"/>
      <w:r w:rsidR="0036180B" w:rsidRPr="00EA4E3A">
        <w:rPr>
          <w:i/>
        </w:rPr>
        <w:t>srs-UpPtsAdd</w:t>
      </w:r>
      <w:proofErr w:type="spellEnd"/>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14:paraId="1115429B" w14:textId="77777777"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proofErr w:type="spellStart"/>
      <w:r w:rsidR="0093274D" w:rsidRPr="00EA4E3A">
        <w:rPr>
          <w:i/>
          <w:sz w:val="19"/>
          <w:szCs w:val="19"/>
        </w:rPr>
        <w:t>ackNackSRS-SimultaneousTransmission</w:t>
      </w:r>
      <w:proofErr w:type="spellEnd"/>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14:paraId="77A8F4AB" w14:textId="77777777"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proofErr w:type="spellStart"/>
      <w:r w:rsidRPr="00EA4E3A">
        <w:rPr>
          <w:i/>
          <w:lang w:eastAsia="ko-KR"/>
        </w:rPr>
        <w:t>ackNackSRS-SimultaneousTransmission</w:t>
      </w:r>
      <w:proofErr w:type="spellEnd"/>
      <w:r w:rsidRPr="00EA4E3A">
        <w:rPr>
          <w:lang w:eastAsia="ko-KR"/>
        </w:rPr>
        <w:t xml:space="preserve"> is </w:t>
      </w:r>
      <w:r w:rsidRPr="00EA4E3A">
        <w:rPr>
          <w:i/>
          <w:lang w:eastAsia="ko-KR"/>
        </w:rPr>
        <w:t>TRUE.</w:t>
      </w:r>
    </w:p>
    <w:p w14:paraId="27BF4573" w14:textId="77777777"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proofErr w:type="spellStart"/>
      <w:r w:rsidR="0093274D" w:rsidRPr="00EA4E3A">
        <w:rPr>
          <w:i/>
          <w:sz w:val="19"/>
          <w:szCs w:val="19"/>
        </w:rPr>
        <w:t>ackNackSRS-SimultaneousTransmission</w:t>
      </w:r>
      <w:proofErr w:type="spellEnd"/>
      <w:r w:rsidR="0093274D" w:rsidRPr="00EA4E3A">
        <w:rPr>
          <w:sz w:val="19"/>
          <w:szCs w:val="19"/>
        </w:rPr>
        <w:t xml:space="preserve"> </w:t>
      </w:r>
      <w:r w:rsidR="0093274D" w:rsidRPr="00EA4E3A">
        <w:t xml:space="preserve">is </w:t>
      </w:r>
      <w:r w:rsidR="0093274D" w:rsidRPr="00EA4E3A">
        <w:rPr>
          <w:i/>
        </w:rPr>
        <w:t>TRUE</w:t>
      </w:r>
      <w:r w:rsidR="0093274D" w:rsidRPr="00EA4E3A">
        <w:t>.</w:t>
      </w:r>
    </w:p>
    <w:p w14:paraId="6FD81408" w14:textId="77777777"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proofErr w:type="spellStart"/>
      <w:r w:rsidRPr="00EA4E3A">
        <w:rPr>
          <w:i/>
        </w:rPr>
        <w:t>srs-UpPtsAdd</w:t>
      </w:r>
      <w:proofErr w:type="spellEnd"/>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14:paraId="4F856D24" w14:textId="77777777" w:rsidR="0093274D" w:rsidRPr="00EA4E3A" w:rsidRDefault="0093274D">
      <w:r w:rsidRPr="00EA4E3A">
        <w:rPr>
          <w:rFonts w:hint="eastAsia"/>
        </w:rPr>
        <w:t xml:space="preserve">In </w:t>
      </w:r>
      <w:proofErr w:type="spellStart"/>
      <w:r w:rsidRPr="00EA4E3A">
        <w:rPr>
          <w:rFonts w:hint="eastAsia"/>
        </w:rPr>
        <w:t>UpPTS</w:t>
      </w:r>
      <w:proofErr w:type="spellEnd"/>
      <w:r w:rsidRPr="00EA4E3A">
        <w:rPr>
          <w:rFonts w:hint="eastAsia"/>
        </w:rPr>
        <w:t xml:space="preserve">,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14:paraId="4CB8F032" w14:textId="77777777"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proofErr w:type="spellStart"/>
      <w:r w:rsidRPr="00EA4E3A">
        <w:rPr>
          <w:rFonts w:ascii="Times" w:hAnsi="Times"/>
          <w:i/>
        </w:rPr>
        <w:t>srs-SwitchFromServCellIndex</w:t>
      </w:r>
      <w:proofErr w:type="spellEnd"/>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14:paraId="6DE37A24" w14:textId="77777777"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14:paraId="4AD197F6" w14:textId="77777777"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14:paraId="65BF8CF6" w14:textId="77777777"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14:paraId="008F95FC" w14:textId="77777777"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14:paraId="1F798525" w14:textId="77777777"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14:paraId="13F59072" w14:textId="77777777"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14:paraId="4EB326A3" w14:textId="77777777"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14:paraId="49DE2CC5" w14:textId="77777777"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6B6852C9" w14:textId="77777777" w:rsidR="00C315FF" w:rsidRPr="00EA4E3A" w:rsidRDefault="0093274D" w:rsidP="00C315FF">
      <w:pPr>
        <w:rPr>
          <w:lang w:val="en-US" w:eastAsia="zh-CN"/>
        </w:rPr>
      </w:pPr>
      <w:r w:rsidRPr="00EA4E3A">
        <w:t xml:space="preserve">The parameter </w:t>
      </w:r>
      <w:proofErr w:type="spellStart"/>
      <w:r w:rsidRPr="00EA4E3A">
        <w:rPr>
          <w:i/>
        </w:rPr>
        <w:t>ackNackSRS-SimultaneousTransmission</w:t>
      </w:r>
      <w:proofErr w:type="spellEnd"/>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14:paraId="1C3CE554" w14:textId="77777777"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14:paraId="6736882D" w14:textId="77777777"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14:paraId="32131D2F" w14:textId="77777777"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14:paraId="22537110" w14:textId="77777777"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proofErr w:type="spellStart"/>
      <w:r w:rsidR="00DE7B85" w:rsidRPr="00EA4E3A">
        <w:rPr>
          <w:i/>
          <w:iCs/>
        </w:rPr>
        <w:t>srs-UpPtsAdd</w:t>
      </w:r>
      <w:proofErr w:type="spellEnd"/>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14:paraId="7625363F" w14:textId="77777777"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proofErr w:type="spellStart"/>
      <w:r w:rsidR="00DE7B85" w:rsidRPr="00EA4E3A">
        <w:rPr>
          <w:i/>
          <w:iCs/>
        </w:rPr>
        <w:t>srs-UpPtsAdd</w:t>
      </w:r>
      <w:proofErr w:type="spellEnd"/>
      <w:r w:rsidRPr="00EA4E3A">
        <w:rPr>
          <w:rFonts w:eastAsia="SimSun"/>
          <w:lang w:val="en-US" w:eastAsia="zh-CN"/>
        </w:rPr>
        <w:t xml:space="preserve"> shall not transmit SRS in </w:t>
      </w:r>
      <w:proofErr w:type="spellStart"/>
      <w:r w:rsidRPr="00EA4E3A">
        <w:rPr>
          <w:rFonts w:eastAsia="SimSun"/>
          <w:lang w:val="en-US" w:eastAsia="zh-CN"/>
        </w:rPr>
        <w:t>UpPTS</w:t>
      </w:r>
      <w:proofErr w:type="spellEnd"/>
      <w:r w:rsidRPr="00EA4E3A">
        <w:rPr>
          <w:rFonts w:eastAsia="SimSun"/>
          <w:lang w:val="en-US" w:eastAsia="zh-CN"/>
        </w:rPr>
        <w:t xml:space="preserve"> if SRS frequency location is different from </w:t>
      </w:r>
      <w:proofErr w:type="spellStart"/>
      <w:r w:rsidRPr="00EA4E3A">
        <w:rPr>
          <w:rFonts w:eastAsia="SimSun"/>
          <w:lang w:val="en-US" w:eastAsia="zh-CN"/>
        </w:rPr>
        <w:t>DwPTS</w:t>
      </w:r>
      <w:proofErr w:type="spellEnd"/>
      <w:r w:rsidRPr="00EA4E3A">
        <w:rPr>
          <w:rFonts w:eastAsia="SimSun"/>
          <w:lang w:val="en-US" w:eastAsia="zh-CN"/>
        </w:rPr>
        <w:t xml:space="preserve"> reception narrowband in the same special subframe.</w:t>
      </w:r>
    </w:p>
    <w:p w14:paraId="0C9EFB03" w14:textId="77777777"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w14:anchorId="4A90DD2D">
          <v:shape id="_x0000_i1100" type="#_x0000_t75" style="width:10.9pt;height:15.05pt" o:ole="">
            <v:imagedata r:id="rId186" o:title=""/>
          </v:shape>
          <o:OLEObject Type="Embed" ProgID="Equation.3" ShapeID="_x0000_i1100" DrawAspect="Content" ObjectID="_1685803966"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w14:anchorId="3281E323">
          <v:shape id="_x0000_i1101" type="#_x0000_t75" style="width:11.7pt;height:15.05pt" o:ole="">
            <v:imagedata r:id="rId188" o:title=""/>
          </v:shape>
          <o:OLEObject Type="Embed" ProgID="Equation.3" ShapeID="_x0000_i1101" DrawAspect="Content" ObjectID="_1685803967"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w14:anchorId="3BF37CBF">
          <v:shape id="_x0000_i1102" type="#_x0000_t75" style="width:10.9pt;height:15.05pt" o:ole="">
            <v:imagedata r:id="rId186" o:title=""/>
          </v:shape>
          <o:OLEObject Type="Embed" ProgID="Equation.3" ShapeID="_x0000_i1102" DrawAspect="Content" ObjectID="_1685803968" r:id="rId190"/>
        </w:object>
      </w:r>
      <w:r w:rsidRPr="00EA4E3A">
        <w:t xml:space="preserve"> and serving cell </w:t>
      </w:r>
      <w:r w:rsidRPr="00EA4E3A">
        <w:rPr>
          <w:position w:val="-10"/>
        </w:rPr>
        <w:object w:dxaOrig="240" w:dyaOrig="300" w14:anchorId="07058CB9">
          <v:shape id="_x0000_i1103" type="#_x0000_t75" style="width:11.7pt;height:15.05pt" o:ole="">
            <v:imagedata r:id="rId191" o:title=""/>
          </v:shape>
          <o:OLEObject Type="Embed" ProgID="Equation.3" ShapeID="_x0000_i1103" DrawAspect="Content" ObjectID="_1685803969" r:id="rId192"/>
        </w:object>
      </w:r>
      <w:r w:rsidRPr="00EA4E3A">
        <w:rPr>
          <w:rFonts w:eastAsia="SimSun"/>
          <w:lang w:val="en-US" w:eastAsia="zh-CN"/>
        </w:rPr>
        <w:t>.</w:t>
      </w:r>
    </w:p>
    <w:p w14:paraId="4A1059C3" w14:textId="77777777"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14:anchorId="7AF446CE" wp14:editId="084D567C">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14:anchorId="19FB7A16" wp14:editId="5F8769D1">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14:anchorId="68F3703C" wp14:editId="5E258A8E">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w:t>
      </w:r>
      <w:proofErr w:type="spellStart"/>
      <w:r w:rsidR="0093274D" w:rsidRPr="00EA4E3A">
        <w:t>ms</w:t>
      </w:r>
      <w:proofErr w:type="spellEnd"/>
      <w:r w:rsidR="0093274D" w:rsidRPr="00EA4E3A">
        <w:t xml:space="preserve"> or subframes. </w:t>
      </w:r>
      <w:r w:rsidR="00BB331F" w:rsidRPr="00EA4E3A">
        <w:br/>
      </w:r>
      <w:r w:rsidR="0093274D" w:rsidRPr="00EA4E3A">
        <w:t xml:space="preserve">For the SRS periodicity </w:t>
      </w:r>
      <w:r w:rsidR="008B0F02" w:rsidRPr="00EA4E3A">
        <w:rPr>
          <w:noProof/>
          <w:position w:val="-10"/>
        </w:rPr>
        <w:drawing>
          <wp:inline distT="0" distB="0" distL="0" distR="0" wp14:anchorId="614164D7" wp14:editId="24C68498">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w:t>
      </w:r>
      <w:proofErr w:type="spellStart"/>
      <w:r w:rsidR="0093274D" w:rsidRPr="00EA4E3A">
        <w:t>ms</w:t>
      </w:r>
      <w:proofErr w:type="spellEnd"/>
      <w:r w:rsidR="0093274D" w:rsidRPr="00EA4E3A">
        <w:t xml:space="preserve">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14:anchorId="6ED971B0" wp14:editId="26EB6F2A">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w:t>
      </w:r>
      <w:proofErr w:type="spellStart"/>
      <w:r w:rsidR="00220DF8" w:rsidRPr="00EA4E3A">
        <w:t>ms</w:t>
      </w:r>
      <w:proofErr w:type="spellEnd"/>
      <w:r w:rsidR="00220DF8" w:rsidRPr="00EA4E3A">
        <w:t xml:space="preserve"> in TDD serving cell not configured for PUSCH/PUCCH transmission, two or more SRS resources are configured in a half frame containing UL subframe(s) of the given serving cell.</w:t>
      </w:r>
    </w:p>
    <w:p w14:paraId="7050661A" w14:textId="77777777"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14:anchorId="31146C69" wp14:editId="778FBCED">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14:anchorId="604FC68F" wp14:editId="6F813C87">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14:anchorId="4BFC0C6A" wp14:editId="1F7524A3">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proofErr w:type="spellStart"/>
      <w:r w:rsidR="008E5B45" w:rsidRPr="00EA4E3A">
        <w:rPr>
          <w:i/>
        </w:rPr>
        <w:t>srs-UpPtsAdd</w:t>
      </w:r>
      <w:proofErr w:type="spellEnd"/>
      <w:r w:rsidR="008E5B45" w:rsidRPr="00EA4E3A">
        <w:t xml:space="preserve"> for trigger type 0</w:t>
      </w:r>
      <w:r w:rsidR="004E7F1E" w:rsidRPr="00EA4E3A">
        <w:t xml:space="preserve">, </w:t>
      </w:r>
      <w:r w:rsidR="008B0F02" w:rsidRPr="00EA4E3A">
        <w:rPr>
          <w:noProof/>
          <w:position w:val="-12"/>
        </w:rPr>
        <w:drawing>
          <wp:inline distT="0" distB="0" distL="0" distR="0" wp14:anchorId="6C0B4ACB" wp14:editId="084135D3">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14:anchorId="48BA9EAB" wp14:editId="3A65D6BF">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14:anchorId="6FEC21F2" wp14:editId="50DF2278">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14:anchorId="1B3A429E" wp14:editId="251A65E4">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14:paraId="5769F299" w14:textId="77777777"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14:paraId="168CBADD" w14:textId="77777777" w:rsidR="008E5B45" w:rsidRPr="00EA4E3A" w:rsidRDefault="0032682D" w:rsidP="008E5B45">
      <w:r w:rsidRPr="00EA4E3A">
        <w:t xml:space="preserve">For a serving cell that is not a LAA </w:t>
      </w:r>
      <w:proofErr w:type="spellStart"/>
      <w:r w:rsidRPr="00EA4E3A">
        <w:t>SCell</w:t>
      </w:r>
      <w:proofErr w:type="spellEnd"/>
      <w:r w:rsidRPr="00EA4E3A">
        <w:t>, t</w:t>
      </w:r>
      <w:r w:rsidR="006C58C9" w:rsidRPr="00EA4E3A">
        <w:t>rigger type 1 SRS configuration of a UE in a serving cell for SRS periodicity,</w:t>
      </w:r>
      <w:r w:rsidR="008B0F02" w:rsidRPr="00EA4E3A">
        <w:rPr>
          <w:noProof/>
          <w:position w:val="-14"/>
        </w:rPr>
        <w:drawing>
          <wp:inline distT="0" distB="0" distL="0" distR="0" wp14:anchorId="00C3A20A" wp14:editId="6C2C14AD">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14:anchorId="72220FC8" wp14:editId="1FC4566E">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14:anchorId="4A348DA8" wp14:editId="5D2B3BBF">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w:t>
      </w:r>
      <w:proofErr w:type="spellStart"/>
      <w:r w:rsidR="006C58C9" w:rsidRPr="00EA4E3A">
        <w:t>ms</w:t>
      </w:r>
      <w:proofErr w:type="spellEnd"/>
      <w:r w:rsidR="006C58C9" w:rsidRPr="00EA4E3A">
        <w:t xml:space="preserve"> or subframes. </w:t>
      </w:r>
      <w:r w:rsidR="00C15EE1" w:rsidRPr="00EA4E3A">
        <w:br/>
      </w:r>
      <w:r w:rsidR="006C58C9" w:rsidRPr="00EA4E3A">
        <w:t xml:space="preserve">For the SRS periodicity </w:t>
      </w:r>
      <w:r w:rsidR="008B0F02" w:rsidRPr="00EA4E3A">
        <w:rPr>
          <w:noProof/>
          <w:position w:val="-14"/>
        </w:rPr>
        <w:drawing>
          <wp:inline distT="0" distB="0" distL="0" distR="0" wp14:anchorId="5EA006CC" wp14:editId="3C3195FA">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w:t>
      </w:r>
      <w:proofErr w:type="spellStart"/>
      <w:r w:rsidR="006C58C9" w:rsidRPr="00EA4E3A">
        <w:t>ms</w:t>
      </w:r>
      <w:proofErr w:type="spellEnd"/>
      <w:r w:rsidR="006C58C9" w:rsidRPr="00EA4E3A">
        <w:t xml:space="preserve">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14:anchorId="555377CD" wp14:editId="7E27E775">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w:t>
      </w:r>
      <w:proofErr w:type="spellStart"/>
      <w:r w:rsidR="00220DF8" w:rsidRPr="00EA4E3A">
        <w:t>ms</w:t>
      </w:r>
      <w:proofErr w:type="spellEnd"/>
      <w:r w:rsidR="00220DF8" w:rsidRPr="00EA4E3A">
        <w:t xml:space="preserve"> in TDD serving cell not configured for PUSCH/PUCCH transmission, two or more SRS resources are configured in a half frame containing UL subframe(s) of the given serving cell.</w:t>
      </w:r>
    </w:p>
    <w:p w14:paraId="2FE97D9D" w14:textId="77777777"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proofErr w:type="spellStart"/>
      <w:r w:rsidRPr="00EA4E3A">
        <w:rPr>
          <w:i/>
        </w:rPr>
        <w:t>srs-UpPtsAdd</w:t>
      </w:r>
      <w:proofErr w:type="spellEnd"/>
      <w:r w:rsidRPr="00EA4E3A">
        <w:t xml:space="preserve">, the UE is not expected to receive trigger type 1 SRS configurations with SRS periodicity </w:t>
      </w:r>
      <w:r w:rsidR="008B0F02" w:rsidRPr="00EA4E3A">
        <w:rPr>
          <w:noProof/>
          <w:position w:val="-14"/>
        </w:rPr>
        <w:drawing>
          <wp:inline distT="0" distB="0" distL="0" distR="0" wp14:anchorId="5BE77A99" wp14:editId="5A572C9A">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w:t>
      </w:r>
      <w:proofErr w:type="spellStart"/>
      <w:r w:rsidRPr="00EA4E3A">
        <w:t>ms</w:t>
      </w:r>
      <w:proofErr w:type="spellEnd"/>
      <w:r w:rsidRPr="00EA4E3A">
        <w:t>.</w:t>
      </w:r>
    </w:p>
    <w:p w14:paraId="2B84B4E5" w14:textId="77777777"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14:paraId="1D1C8C43" w14:textId="77777777"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14:paraId="6B3D9C5C" w14:textId="77777777" w:rsidR="00AB1BEF" w:rsidRPr="00EA4E3A" w:rsidRDefault="0032682D" w:rsidP="00AB1BEF">
      <w:r w:rsidRPr="00EA4E3A">
        <w:t xml:space="preserve">For a serving cell that is not a LAA </w:t>
      </w:r>
      <w:proofErr w:type="spellStart"/>
      <w:r w:rsidRPr="00EA4E3A">
        <w:t>SCell</w:t>
      </w:r>
      <w:proofErr w:type="spellEnd"/>
      <w:r w:rsidRPr="00EA4E3A">
        <w:t>,</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14:anchorId="5D56F4CC" wp14:editId="6BFA22AE">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14:paraId="35A47434" w14:textId="77777777" w:rsidR="00AB1BEF" w:rsidRPr="00EA4E3A" w:rsidRDefault="008B0F02" w:rsidP="00AB1BEF">
      <w:r w:rsidRPr="00EA4E3A">
        <w:rPr>
          <w:noProof/>
          <w:position w:val="-14"/>
        </w:rPr>
        <w:drawing>
          <wp:inline distT="0" distB="0" distL="0" distR="0" wp14:anchorId="76114E9D" wp14:editId="1101E256">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14:anchorId="1054B61E" wp14:editId="1CDB4B35">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14:paraId="010AAF42" w14:textId="77777777" w:rsidR="00AB1BEF" w:rsidRPr="00EA4E3A" w:rsidRDefault="008B0F02" w:rsidP="00AB1BEF">
      <w:pPr>
        <w:rPr>
          <w:lang w:val="fi-FI"/>
        </w:rPr>
      </w:pPr>
      <w:r w:rsidRPr="00EA4E3A">
        <w:rPr>
          <w:noProof/>
          <w:position w:val="-14"/>
        </w:rPr>
        <w:drawing>
          <wp:inline distT="0" distB="0" distL="0" distR="0" wp14:anchorId="23E0ED79" wp14:editId="0702FDCC">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14:anchorId="18CF2F7D" wp14:editId="5F5D809C">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11F22B94" w14:textId="77777777"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14:anchorId="211BD556" wp14:editId="43D416F7">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14:anchorId="3A81C996" wp14:editId="201F60C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proofErr w:type="spellStart"/>
      <w:r w:rsidR="008E5B45" w:rsidRPr="00EA4E3A">
        <w:rPr>
          <w:i/>
        </w:rPr>
        <w:t>srs-UpPtsAdd</w:t>
      </w:r>
      <w:proofErr w:type="spellEnd"/>
      <w:r w:rsidR="008E5B45" w:rsidRPr="00EA4E3A">
        <w:t xml:space="preserve"> for trigger type 1</w:t>
      </w:r>
      <w:r w:rsidR="004E7F1E" w:rsidRPr="00EA4E3A">
        <w:t xml:space="preserve">, </w:t>
      </w:r>
      <w:r w:rsidR="008B0F02" w:rsidRPr="00EA4E3A">
        <w:rPr>
          <w:noProof/>
          <w:position w:val="-12"/>
        </w:rPr>
        <w:drawing>
          <wp:inline distT="0" distB="0" distL="0" distR="0" wp14:anchorId="6ECF76BF" wp14:editId="280B64CA">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14:anchorId="58266655" wp14:editId="5430B99F">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14:anchorId="6C4DF46E" wp14:editId="05A720D7">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14:anchorId="77A39BC3" wp14:editId="5A9B88DD">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14:paraId="127E93E0" w14:textId="77777777"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w:t>
      </w:r>
      <w:proofErr w:type="spellStart"/>
      <w:r w:rsidRPr="00EA4E3A">
        <w:t>th</w:t>
      </w:r>
      <w:proofErr w:type="spellEnd"/>
      <w:r w:rsidRPr="00EA4E3A">
        <w:t xml:space="preserve"> (</w:t>
      </w:r>
      <w:r w:rsidRPr="00EA4E3A">
        <w:rPr>
          <w:i/>
        </w:rPr>
        <w:t>n</w:t>
      </w:r>
      <w:r w:rsidRPr="00EA4E3A">
        <w:t>&gt;=2) SRS transmission is determined such that it is the first SRS resource on or after the SRS resource for the (</w:t>
      </w:r>
      <w:r w:rsidRPr="00EA4E3A">
        <w:rPr>
          <w:i/>
        </w:rPr>
        <w:t>n</w:t>
      </w:r>
      <w:r w:rsidRPr="00EA4E3A">
        <w:t>-1)-</w:t>
      </w:r>
      <w:proofErr w:type="spellStart"/>
      <w:r w:rsidRPr="00EA4E3A">
        <w:t>th</w:t>
      </w:r>
      <w:proofErr w:type="spellEnd"/>
      <w:r w:rsidRPr="00EA4E3A">
        <w:t xml:space="preserve"> SRS transmission provided it does not collide with any previous SRS transmission triggered in the DCI format 3B, or</w:t>
      </w:r>
      <w:r w:rsidR="00EA4E3A" w:rsidRPr="00EA4E3A">
        <w:t xml:space="preserve"> </w:t>
      </w:r>
      <w:r w:rsidRPr="00EA4E3A">
        <w:t>interruption due to UL or DL RF retuning time [10].</w:t>
      </w:r>
    </w:p>
    <w:p w14:paraId="1CFBC5D1" w14:textId="77777777"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w:t>
      </w:r>
      <w:proofErr w:type="spellStart"/>
      <w:r w:rsidRPr="00EA4E3A">
        <w:t>SCell</w:t>
      </w:r>
      <w:proofErr w:type="spellEnd"/>
      <w:r w:rsidRPr="00EA4E3A">
        <w:t xml:space="preserve">,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w14:anchorId="1BDE7E66">
          <v:shape id="_x0000_i1104" type="#_x0000_t75" style="width:22.6pt;height:11.7pt" o:ole="">
            <v:imagedata r:id="rId210" o:title=""/>
          </v:shape>
          <o:OLEObject Type="Embed" ProgID="Equation.3" ShapeID="_x0000_i1104" DrawAspect="Content" ObjectID="_1685803970" r:id="rId211"/>
        </w:object>
      </w:r>
      <w:r w:rsidRPr="00EA4E3A">
        <w:t>, where</w:t>
      </w:r>
    </w:p>
    <w:p w14:paraId="01E09F0F" w14:textId="77777777" w:rsidR="0032682D" w:rsidRPr="00EA4E3A" w:rsidRDefault="0032682D" w:rsidP="0032682D">
      <w:pPr>
        <w:pStyle w:val="B1"/>
        <w:numPr>
          <w:ilvl w:val="0"/>
          <w:numId w:val="10"/>
        </w:numPr>
      </w:pPr>
      <w:r w:rsidRPr="00EA4E3A">
        <w:rPr>
          <w:rFonts w:eastAsia="SimSun"/>
          <w:position w:val="-6"/>
          <w:lang w:eastAsia="zh-CN"/>
        </w:rPr>
        <w:object w:dxaOrig="180" w:dyaOrig="240" w14:anchorId="41A3C90D">
          <v:shape id="_x0000_i1105" type="#_x0000_t75" style="width:9.2pt;height:11.7pt" o:ole="">
            <v:imagedata r:id="rId212" o:title=""/>
          </v:shape>
          <o:OLEObject Type="Embed" ProgID="Equation.3" ShapeID="_x0000_i1105" DrawAspect="Content" ObjectID="_1685803971"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14:paraId="2142C028" w14:textId="77777777"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w14:anchorId="4364C1D4">
          <v:shape id="_x0000_i1106" type="#_x0000_t75" style="width:9.2pt;height:11.7pt" o:ole="">
            <v:imagedata r:id="rId212" o:title=""/>
          </v:shape>
          <o:OLEObject Type="Embed" ProgID="Equation.3" ShapeID="_x0000_i1106" DrawAspect="Content" ObjectID="_1685803972"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14:paraId="18D2751F" w14:textId="77777777" w:rsidR="0032682D" w:rsidRPr="00EA4E3A" w:rsidRDefault="0032682D" w:rsidP="0032682D">
      <w:pPr>
        <w:pStyle w:val="B1"/>
        <w:numPr>
          <w:ilvl w:val="0"/>
          <w:numId w:val="10"/>
        </w:numPr>
      </w:pPr>
      <w:r w:rsidRPr="00EA4E3A">
        <w:rPr>
          <w:rFonts w:eastAsia="SimSun"/>
          <w:position w:val="-10"/>
          <w:lang w:eastAsia="zh-CN"/>
        </w:rPr>
        <w:object w:dxaOrig="1520" w:dyaOrig="279" w14:anchorId="0B6CAE25">
          <v:shape id="_x0000_i1107" type="#_x0000_t75" style="width:75.35pt;height:13.4pt" o:ole="">
            <v:imagedata r:id="rId215" o:title=""/>
          </v:shape>
          <o:OLEObject Type="Embed" ProgID="Equation.3" ShapeID="_x0000_i1107" DrawAspect="Content" ObjectID="_1685803973"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w14:anchorId="636189E5">
          <v:shape id="_x0000_i1108" type="#_x0000_t75" style="width:10.9pt;height:10.05pt" o:ole="">
            <v:imagedata r:id="rId217" o:title=""/>
          </v:shape>
          <o:OLEObject Type="Embed" ProgID="Equation.3" ShapeID="_x0000_i1108" DrawAspect="Content" ObjectID="_1685803974"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14:paraId="5CE3EA08" w14:textId="77777777" w:rsidR="0032682D" w:rsidRPr="00EA4E3A" w:rsidRDefault="0032682D" w:rsidP="0032682D">
      <w:pPr>
        <w:pStyle w:val="B1"/>
        <w:numPr>
          <w:ilvl w:val="0"/>
          <w:numId w:val="10"/>
        </w:numPr>
      </w:pPr>
      <w:r w:rsidRPr="00EA4E3A">
        <w:rPr>
          <w:rFonts w:eastAsia="SimSun"/>
          <w:position w:val="-6"/>
          <w:lang w:eastAsia="zh-CN"/>
        </w:rPr>
        <w:object w:dxaOrig="720" w:dyaOrig="240" w14:anchorId="2FF408D5">
          <v:shape id="_x0000_i1109" type="#_x0000_t75" style="width:35.15pt;height:11.7pt" o:ole="">
            <v:imagedata r:id="rId219" o:title=""/>
          </v:shape>
          <o:OLEObject Type="Embed" ProgID="Equation.3" ShapeID="_x0000_i1109" DrawAspect="Content" ObjectID="_1685803975"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14:paraId="2E962D34" w14:textId="77777777"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w14:anchorId="4003A9C6">
          <v:shape id="_x0000_i1110" type="#_x0000_t75" style="width:6.7pt;height:11.7pt" o:ole="">
            <v:imagedata r:id="rId221" o:title=""/>
          </v:shape>
          <o:OLEObject Type="Embed" ProgID="Equation.3" ShapeID="_x0000_i1110" DrawAspect="Content" ObjectID="_1685803976"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14:paraId="5B97E2CF" w14:textId="77777777" w:rsidTr="00817235">
        <w:trPr>
          <w:cantSplit/>
          <w:jc w:val="center"/>
        </w:trPr>
        <w:tc>
          <w:tcPr>
            <w:tcW w:w="2525" w:type="dxa"/>
            <w:shd w:val="clear" w:color="auto" w:fill="E0E0E0"/>
            <w:vAlign w:val="center"/>
          </w:tcPr>
          <w:p w14:paraId="52510273" w14:textId="77777777"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14:paraId="08D7D876" w14:textId="77777777"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w14:anchorId="6794D4F6">
                <v:shape id="_x0000_i1111" type="#_x0000_t75" style="width:6.7pt;height:11.7pt" o:ole="">
                  <v:imagedata r:id="rId221" o:title=""/>
                </v:shape>
                <o:OLEObject Type="Embed" ProgID="Equation.3" ShapeID="_x0000_i1111" DrawAspect="Content" ObjectID="_1685803977" r:id="rId223"/>
              </w:object>
            </w:r>
          </w:p>
        </w:tc>
      </w:tr>
      <w:tr w:rsidR="0032682D" w:rsidRPr="00EA4E3A" w14:paraId="4DF0A661" w14:textId="77777777" w:rsidTr="00817235">
        <w:trPr>
          <w:cantSplit/>
          <w:jc w:val="center"/>
        </w:trPr>
        <w:tc>
          <w:tcPr>
            <w:tcW w:w="2525" w:type="dxa"/>
            <w:vAlign w:val="center"/>
          </w:tcPr>
          <w:p w14:paraId="6CE50506" w14:textId="77777777"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14:paraId="28FEB19D" w14:textId="77777777" w:rsidR="0032682D" w:rsidRPr="00EA4E3A" w:rsidRDefault="0032682D" w:rsidP="00817235">
            <w:pPr>
              <w:pStyle w:val="TAC"/>
              <w:rPr>
                <w:lang w:eastAsia="en-US"/>
              </w:rPr>
            </w:pPr>
            <w:r w:rsidRPr="00EA4E3A">
              <w:rPr>
                <w:lang w:eastAsia="en-US"/>
              </w:rPr>
              <w:t xml:space="preserve"> No type 1 SRS trigger</w:t>
            </w:r>
          </w:p>
        </w:tc>
      </w:tr>
      <w:tr w:rsidR="0032682D" w:rsidRPr="00EA4E3A" w14:paraId="69884CB2" w14:textId="77777777" w:rsidTr="00817235">
        <w:trPr>
          <w:cantSplit/>
          <w:jc w:val="center"/>
        </w:trPr>
        <w:tc>
          <w:tcPr>
            <w:tcW w:w="2525" w:type="dxa"/>
            <w:vAlign w:val="center"/>
          </w:tcPr>
          <w:p w14:paraId="242BC8FB" w14:textId="77777777"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14:paraId="3ECA14AF" w14:textId="77777777" w:rsidR="0032682D" w:rsidRPr="00EA4E3A" w:rsidRDefault="0032682D" w:rsidP="00817235">
            <w:pPr>
              <w:pStyle w:val="TAC"/>
              <w:rPr>
                <w:lang w:eastAsia="en-US"/>
              </w:rPr>
            </w:pPr>
            <w:r w:rsidRPr="00EA4E3A">
              <w:rPr>
                <w:lang w:eastAsia="en-US"/>
              </w:rPr>
              <w:t>1</w:t>
            </w:r>
          </w:p>
        </w:tc>
      </w:tr>
      <w:tr w:rsidR="0032682D" w:rsidRPr="00EA4E3A" w14:paraId="16DEF3AD" w14:textId="77777777" w:rsidTr="00817235">
        <w:trPr>
          <w:cantSplit/>
          <w:jc w:val="center"/>
        </w:trPr>
        <w:tc>
          <w:tcPr>
            <w:tcW w:w="2525" w:type="dxa"/>
            <w:vAlign w:val="center"/>
          </w:tcPr>
          <w:p w14:paraId="2CF341AD" w14:textId="77777777"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14:paraId="0B2B4ABD" w14:textId="77777777" w:rsidR="0032682D" w:rsidRPr="00EA4E3A" w:rsidRDefault="0032682D" w:rsidP="00817235">
            <w:pPr>
              <w:pStyle w:val="TAC"/>
              <w:rPr>
                <w:lang w:eastAsia="en-US"/>
              </w:rPr>
            </w:pPr>
            <w:r w:rsidRPr="00EA4E3A">
              <w:rPr>
                <w:lang w:eastAsia="en-US"/>
              </w:rPr>
              <w:t>2</w:t>
            </w:r>
          </w:p>
        </w:tc>
      </w:tr>
      <w:tr w:rsidR="0032682D" w:rsidRPr="00EA4E3A" w14:paraId="62A45B83" w14:textId="77777777" w:rsidTr="00817235">
        <w:trPr>
          <w:cantSplit/>
          <w:jc w:val="center"/>
        </w:trPr>
        <w:tc>
          <w:tcPr>
            <w:tcW w:w="2525" w:type="dxa"/>
            <w:vAlign w:val="center"/>
          </w:tcPr>
          <w:p w14:paraId="02370479" w14:textId="77777777"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14:paraId="13B35A85" w14:textId="77777777" w:rsidR="0032682D" w:rsidRPr="00EA4E3A" w:rsidRDefault="0032682D" w:rsidP="00817235">
            <w:pPr>
              <w:pStyle w:val="TAC"/>
              <w:rPr>
                <w:lang w:eastAsia="en-US"/>
              </w:rPr>
            </w:pPr>
            <w:r w:rsidRPr="00EA4E3A">
              <w:rPr>
                <w:lang w:eastAsia="en-US"/>
              </w:rPr>
              <w:t>3</w:t>
            </w:r>
          </w:p>
        </w:tc>
      </w:tr>
      <w:tr w:rsidR="0032682D" w:rsidRPr="00EA4E3A" w14:paraId="4B4FB7E2" w14:textId="77777777" w:rsidTr="00817235">
        <w:trPr>
          <w:cantSplit/>
          <w:jc w:val="center"/>
        </w:trPr>
        <w:tc>
          <w:tcPr>
            <w:tcW w:w="2525" w:type="dxa"/>
            <w:vAlign w:val="center"/>
          </w:tcPr>
          <w:p w14:paraId="56578E19" w14:textId="77777777"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14:paraId="77F3494B" w14:textId="77777777" w:rsidR="0032682D" w:rsidRPr="00EA4E3A" w:rsidRDefault="0032682D" w:rsidP="00817235">
            <w:pPr>
              <w:pStyle w:val="TAC"/>
              <w:rPr>
                <w:lang w:eastAsia="en-US"/>
              </w:rPr>
            </w:pPr>
            <w:r w:rsidRPr="00EA4E3A">
              <w:rPr>
                <w:lang w:eastAsia="en-US"/>
              </w:rPr>
              <w:t>4</w:t>
            </w:r>
          </w:p>
        </w:tc>
      </w:tr>
      <w:tr w:rsidR="0032682D" w:rsidRPr="00EA4E3A" w14:paraId="52F38709" w14:textId="77777777" w:rsidTr="00817235">
        <w:trPr>
          <w:cantSplit/>
          <w:jc w:val="center"/>
        </w:trPr>
        <w:tc>
          <w:tcPr>
            <w:tcW w:w="2525" w:type="dxa"/>
            <w:vAlign w:val="center"/>
          </w:tcPr>
          <w:p w14:paraId="4C4E39D5" w14:textId="77777777"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14:paraId="700D8D52" w14:textId="77777777" w:rsidR="0032682D" w:rsidRPr="00EA4E3A" w:rsidRDefault="0032682D" w:rsidP="00817235">
            <w:pPr>
              <w:pStyle w:val="TAC"/>
              <w:rPr>
                <w:lang w:eastAsia="en-US"/>
              </w:rPr>
            </w:pPr>
            <w:r w:rsidRPr="00EA4E3A">
              <w:rPr>
                <w:lang w:eastAsia="en-US"/>
              </w:rPr>
              <w:t>5</w:t>
            </w:r>
          </w:p>
        </w:tc>
      </w:tr>
      <w:tr w:rsidR="0032682D" w:rsidRPr="00EA4E3A" w14:paraId="32FE8F67" w14:textId="77777777" w:rsidTr="00817235">
        <w:trPr>
          <w:cantSplit/>
          <w:jc w:val="center"/>
        </w:trPr>
        <w:tc>
          <w:tcPr>
            <w:tcW w:w="2525" w:type="dxa"/>
            <w:vAlign w:val="center"/>
          </w:tcPr>
          <w:p w14:paraId="63905509" w14:textId="77777777"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14:paraId="331B2245" w14:textId="77777777" w:rsidR="0032682D" w:rsidRPr="00EA4E3A" w:rsidRDefault="0032682D" w:rsidP="00817235">
            <w:pPr>
              <w:pStyle w:val="TAC"/>
              <w:rPr>
                <w:lang w:eastAsia="en-US"/>
              </w:rPr>
            </w:pPr>
            <w:r w:rsidRPr="00EA4E3A">
              <w:rPr>
                <w:lang w:eastAsia="en-US"/>
              </w:rPr>
              <w:t>6</w:t>
            </w:r>
          </w:p>
        </w:tc>
      </w:tr>
      <w:tr w:rsidR="0032682D" w:rsidRPr="00EA4E3A" w14:paraId="54C5FE5F" w14:textId="77777777" w:rsidTr="00817235">
        <w:trPr>
          <w:cantSplit/>
          <w:jc w:val="center"/>
        </w:trPr>
        <w:tc>
          <w:tcPr>
            <w:tcW w:w="2525" w:type="dxa"/>
            <w:vAlign w:val="center"/>
          </w:tcPr>
          <w:p w14:paraId="6AD03031" w14:textId="77777777"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14:paraId="4FD5B678" w14:textId="77777777" w:rsidR="0032682D" w:rsidRPr="00EA4E3A" w:rsidRDefault="0032682D" w:rsidP="00817235">
            <w:pPr>
              <w:pStyle w:val="TAC"/>
              <w:rPr>
                <w:lang w:eastAsia="en-US"/>
              </w:rPr>
            </w:pPr>
            <w:r w:rsidRPr="00EA4E3A">
              <w:rPr>
                <w:lang w:eastAsia="en-US"/>
              </w:rPr>
              <w:t>7</w:t>
            </w:r>
          </w:p>
        </w:tc>
      </w:tr>
    </w:tbl>
    <w:p w14:paraId="4ABC681D" w14:textId="77777777" w:rsidR="0032682D" w:rsidRPr="00EA4E3A" w:rsidRDefault="0032682D" w:rsidP="00AB1BEF"/>
    <w:p w14:paraId="38F30610" w14:textId="77777777"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14:anchorId="53BADEDF" wp14:editId="4304F45E">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14:paraId="5E3C725F" w14:textId="77777777" w:rsidR="00C1336F" w:rsidRPr="00EA4E3A" w:rsidRDefault="008B0F02" w:rsidP="00C1336F">
      <w:r w:rsidRPr="00EA4E3A">
        <w:rPr>
          <w:noProof/>
          <w:position w:val="-14"/>
        </w:rPr>
        <w:drawing>
          <wp:inline distT="0" distB="0" distL="0" distR="0" wp14:anchorId="301F8E72" wp14:editId="45A86C27">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14:anchorId="6949EB9B" wp14:editId="53E09889">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14:paraId="4FFC8931" w14:textId="77777777" w:rsidR="00C1336F" w:rsidRPr="00EA4E3A" w:rsidRDefault="008B0F02" w:rsidP="00C1336F">
      <w:pPr>
        <w:rPr>
          <w:rFonts w:eastAsia="SimSun"/>
          <w:lang w:eastAsia="zh-CN"/>
        </w:rPr>
      </w:pPr>
      <w:r w:rsidRPr="00EA4E3A">
        <w:rPr>
          <w:noProof/>
          <w:position w:val="-14"/>
        </w:rPr>
        <w:drawing>
          <wp:inline distT="0" distB="0" distL="0" distR="0" wp14:anchorId="6A48A9F1" wp14:editId="00AC6B28">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14:anchorId="71978085" wp14:editId="5C2A67DA">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14:anchorId="61DEED09" wp14:editId="4038601D">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14:anchorId="4DCC1D50" wp14:editId="2A8D6BAB">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proofErr w:type="spellStart"/>
      <w:r w:rsidR="00DE7B85" w:rsidRPr="00EA4E3A">
        <w:rPr>
          <w:i/>
        </w:rPr>
        <w:t>srs-UpPtsAdd</w:t>
      </w:r>
      <w:proofErr w:type="spellEnd"/>
      <w:r w:rsidR="00DE7B85" w:rsidRPr="00EA4E3A">
        <w:t xml:space="preserve"> for trigger type 1, </w:t>
      </w:r>
      <w:r w:rsidRPr="00EA4E3A">
        <w:rPr>
          <w:noProof/>
          <w:position w:val="-12"/>
        </w:rPr>
        <w:drawing>
          <wp:inline distT="0" distB="0" distL="0" distR="0" wp14:anchorId="0E683E4A" wp14:editId="502A5514">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14:anchorId="030EC2F3" wp14:editId="6859A038">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14:paraId="2627FF1C" w14:textId="77777777"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14:paraId="677294A2" w14:textId="77777777" w:rsidR="00220DF8" w:rsidRPr="00EA4E3A" w:rsidRDefault="00FB4445" w:rsidP="00220DF8">
      <w:r w:rsidRPr="00EA4E3A">
        <w:t xml:space="preserve">For a serving cell that is a LAA </w:t>
      </w:r>
      <w:proofErr w:type="spellStart"/>
      <w:r w:rsidRPr="00EA4E3A">
        <w:t>SCell</w:t>
      </w:r>
      <w:proofErr w:type="spellEnd"/>
      <w:r w:rsidRPr="00EA4E3A">
        <w:t>,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14:paraId="31BD0549" w14:textId="77777777"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14:paraId="3B8093B7" w14:textId="77777777"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proofErr w:type="spellStart"/>
      <w:r w:rsidR="00FA38E5" w:rsidRPr="00EA4E3A">
        <w:rPr>
          <w:rFonts w:eastAsia="SimSun" w:hint="eastAsia"/>
          <w:lang w:eastAsia="zh-CN"/>
        </w:rPr>
        <w:t>eIMTA</w:t>
      </w:r>
      <w:proofErr w:type="spellEnd"/>
      <w:r w:rsidRPr="00EA4E3A">
        <w:t>-UL/DL</w:t>
      </w:r>
      <w:r w:rsidR="00FA38E5" w:rsidRPr="00EA4E3A">
        <w:rPr>
          <w:rFonts w:eastAsia="SimSun" w:hint="eastAsia"/>
          <w:lang w:eastAsia="zh-CN"/>
        </w:rPr>
        <w:t>-</w:t>
      </w:r>
      <w:r w:rsidRPr="00EA4E3A">
        <w:t>configuration as a downlink subframe.</w:t>
      </w:r>
    </w:p>
    <w:p w14:paraId="4EAFB749" w14:textId="77777777"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14:paraId="46174343" w14:textId="77777777" w:rsidR="0093274D" w:rsidRPr="00EA4E3A" w:rsidRDefault="0093274D"/>
    <w:p w14:paraId="057C2FB8" w14:textId="77777777"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14:anchorId="51646A2C" wp14:editId="144A050F">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14:anchorId="76B0D994" wp14:editId="7997E764">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EA4E3A" w14:paraId="6D2F69CB" w14:textId="77777777">
        <w:trPr>
          <w:cantSplit/>
          <w:jc w:val="center"/>
        </w:trPr>
        <w:tc>
          <w:tcPr>
            <w:tcW w:w="0" w:type="auto"/>
            <w:shd w:val="clear" w:color="auto" w:fill="E0E0E0"/>
            <w:vAlign w:val="center"/>
          </w:tcPr>
          <w:p w14:paraId="083F592C" w14:textId="77777777"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14:paraId="014CB0B9" w14:textId="77777777"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14:anchorId="5394E56E" wp14:editId="1232A1C7">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w:t>
            </w:r>
            <w:proofErr w:type="spellStart"/>
            <w:r w:rsidRPr="00EA4E3A">
              <w:rPr>
                <w:lang w:val="en-US"/>
              </w:rPr>
              <w:t>ms</w:t>
            </w:r>
            <w:proofErr w:type="spellEnd"/>
            <w:r w:rsidRPr="00EA4E3A">
              <w:rPr>
                <w:lang w:val="en-US"/>
              </w:rPr>
              <w:t>)</w:t>
            </w:r>
          </w:p>
        </w:tc>
        <w:tc>
          <w:tcPr>
            <w:tcW w:w="0" w:type="auto"/>
            <w:shd w:val="clear" w:color="auto" w:fill="E0E0E0"/>
            <w:vAlign w:val="center"/>
          </w:tcPr>
          <w:p w14:paraId="76246479" w14:textId="77777777"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14:anchorId="3B750996" wp14:editId="13FDA579">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14:paraId="32C21E8E" w14:textId="77777777">
        <w:trPr>
          <w:cantSplit/>
          <w:jc w:val="center"/>
        </w:trPr>
        <w:tc>
          <w:tcPr>
            <w:tcW w:w="0" w:type="auto"/>
            <w:vAlign w:val="center"/>
          </w:tcPr>
          <w:p w14:paraId="4EFA9572" w14:textId="77777777" w:rsidR="0093274D" w:rsidRPr="00EA4E3A" w:rsidRDefault="0093274D" w:rsidP="00C15EE1">
            <w:pPr>
              <w:pStyle w:val="TAC"/>
              <w:rPr>
                <w:lang w:val="de-DE"/>
              </w:rPr>
            </w:pPr>
            <w:r w:rsidRPr="00EA4E3A">
              <w:rPr>
                <w:lang w:val="de-DE"/>
              </w:rPr>
              <w:t>0 – 1</w:t>
            </w:r>
          </w:p>
        </w:tc>
        <w:tc>
          <w:tcPr>
            <w:tcW w:w="0" w:type="auto"/>
            <w:vAlign w:val="center"/>
          </w:tcPr>
          <w:p w14:paraId="7E440443" w14:textId="77777777" w:rsidR="0093274D" w:rsidRPr="00EA4E3A" w:rsidRDefault="0093274D" w:rsidP="00C15EE1">
            <w:pPr>
              <w:pStyle w:val="TAC"/>
              <w:rPr>
                <w:lang w:val="de-DE"/>
              </w:rPr>
            </w:pPr>
            <w:r w:rsidRPr="00EA4E3A">
              <w:rPr>
                <w:lang w:val="de-DE"/>
              </w:rPr>
              <w:t>2</w:t>
            </w:r>
          </w:p>
        </w:tc>
        <w:tc>
          <w:tcPr>
            <w:tcW w:w="0" w:type="auto"/>
            <w:vAlign w:val="center"/>
          </w:tcPr>
          <w:p w14:paraId="126473FB" w14:textId="77777777"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14:paraId="2BBC049F" w14:textId="77777777">
        <w:trPr>
          <w:cantSplit/>
          <w:jc w:val="center"/>
        </w:trPr>
        <w:tc>
          <w:tcPr>
            <w:tcW w:w="0" w:type="auto"/>
            <w:vAlign w:val="center"/>
          </w:tcPr>
          <w:p w14:paraId="5C1AF42B" w14:textId="77777777" w:rsidR="0093274D" w:rsidRPr="00EA4E3A" w:rsidRDefault="0093274D" w:rsidP="00C15EE1">
            <w:pPr>
              <w:pStyle w:val="TAC"/>
              <w:rPr>
                <w:lang w:val="de-DE"/>
              </w:rPr>
            </w:pPr>
            <w:r w:rsidRPr="00EA4E3A">
              <w:rPr>
                <w:lang w:val="de-DE"/>
              </w:rPr>
              <w:t>2 – 6</w:t>
            </w:r>
          </w:p>
        </w:tc>
        <w:tc>
          <w:tcPr>
            <w:tcW w:w="0" w:type="auto"/>
            <w:vAlign w:val="center"/>
          </w:tcPr>
          <w:p w14:paraId="1115F382" w14:textId="77777777" w:rsidR="0093274D" w:rsidRPr="00EA4E3A" w:rsidRDefault="0093274D" w:rsidP="00C15EE1">
            <w:pPr>
              <w:pStyle w:val="TAC"/>
              <w:rPr>
                <w:lang w:val="de-DE"/>
              </w:rPr>
            </w:pPr>
            <w:r w:rsidRPr="00EA4E3A">
              <w:rPr>
                <w:lang w:val="de-DE"/>
              </w:rPr>
              <w:t>5</w:t>
            </w:r>
          </w:p>
        </w:tc>
        <w:tc>
          <w:tcPr>
            <w:tcW w:w="0" w:type="auto"/>
            <w:vAlign w:val="center"/>
          </w:tcPr>
          <w:p w14:paraId="122B8C8F"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14:paraId="1035D31D" w14:textId="77777777">
        <w:trPr>
          <w:cantSplit/>
          <w:jc w:val="center"/>
        </w:trPr>
        <w:tc>
          <w:tcPr>
            <w:tcW w:w="0" w:type="auto"/>
            <w:vAlign w:val="center"/>
          </w:tcPr>
          <w:p w14:paraId="670A03DA" w14:textId="77777777" w:rsidR="0093274D" w:rsidRPr="00EA4E3A" w:rsidRDefault="0093274D" w:rsidP="00C15EE1">
            <w:pPr>
              <w:pStyle w:val="TAC"/>
              <w:rPr>
                <w:lang w:val="de-DE"/>
              </w:rPr>
            </w:pPr>
            <w:r w:rsidRPr="00EA4E3A">
              <w:rPr>
                <w:lang w:val="de-DE"/>
              </w:rPr>
              <w:t>7 – 16</w:t>
            </w:r>
          </w:p>
        </w:tc>
        <w:tc>
          <w:tcPr>
            <w:tcW w:w="0" w:type="auto"/>
            <w:vAlign w:val="center"/>
          </w:tcPr>
          <w:p w14:paraId="0642B5F7" w14:textId="77777777" w:rsidR="0093274D" w:rsidRPr="00EA4E3A" w:rsidRDefault="0093274D" w:rsidP="00C15EE1">
            <w:pPr>
              <w:pStyle w:val="TAC"/>
              <w:rPr>
                <w:lang w:val="de-DE"/>
              </w:rPr>
            </w:pPr>
            <w:r w:rsidRPr="00EA4E3A">
              <w:rPr>
                <w:lang w:val="de-DE"/>
              </w:rPr>
              <w:t>10</w:t>
            </w:r>
          </w:p>
        </w:tc>
        <w:tc>
          <w:tcPr>
            <w:tcW w:w="0" w:type="auto"/>
            <w:vAlign w:val="center"/>
          </w:tcPr>
          <w:p w14:paraId="484B6A32"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14:paraId="7DD72A6F" w14:textId="77777777">
        <w:trPr>
          <w:cantSplit/>
          <w:jc w:val="center"/>
        </w:trPr>
        <w:tc>
          <w:tcPr>
            <w:tcW w:w="0" w:type="auto"/>
            <w:vAlign w:val="center"/>
          </w:tcPr>
          <w:p w14:paraId="7BF0B5EE" w14:textId="77777777" w:rsidR="0093274D" w:rsidRPr="00EA4E3A" w:rsidRDefault="0093274D" w:rsidP="00C15EE1">
            <w:pPr>
              <w:pStyle w:val="TAC"/>
              <w:rPr>
                <w:lang w:val="de-DE"/>
              </w:rPr>
            </w:pPr>
            <w:r w:rsidRPr="00EA4E3A">
              <w:rPr>
                <w:lang w:val="de-DE"/>
              </w:rPr>
              <w:t>17 – 36</w:t>
            </w:r>
          </w:p>
        </w:tc>
        <w:tc>
          <w:tcPr>
            <w:tcW w:w="0" w:type="auto"/>
            <w:vAlign w:val="center"/>
          </w:tcPr>
          <w:p w14:paraId="5C8066B7" w14:textId="77777777" w:rsidR="0093274D" w:rsidRPr="00EA4E3A" w:rsidRDefault="0093274D" w:rsidP="00C15EE1">
            <w:pPr>
              <w:pStyle w:val="TAC"/>
              <w:rPr>
                <w:lang w:val="de-DE"/>
              </w:rPr>
            </w:pPr>
            <w:r w:rsidRPr="00EA4E3A">
              <w:rPr>
                <w:lang w:val="de-DE"/>
              </w:rPr>
              <w:t>20</w:t>
            </w:r>
          </w:p>
        </w:tc>
        <w:tc>
          <w:tcPr>
            <w:tcW w:w="0" w:type="auto"/>
            <w:vAlign w:val="center"/>
          </w:tcPr>
          <w:p w14:paraId="44F1730A"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14:paraId="6E7CCE73" w14:textId="77777777">
        <w:trPr>
          <w:cantSplit/>
          <w:jc w:val="center"/>
        </w:trPr>
        <w:tc>
          <w:tcPr>
            <w:tcW w:w="0" w:type="auto"/>
            <w:vAlign w:val="center"/>
          </w:tcPr>
          <w:p w14:paraId="4283E26E" w14:textId="77777777" w:rsidR="0093274D" w:rsidRPr="00EA4E3A" w:rsidRDefault="0093274D" w:rsidP="00C15EE1">
            <w:pPr>
              <w:pStyle w:val="TAC"/>
              <w:rPr>
                <w:lang w:val="de-DE"/>
              </w:rPr>
            </w:pPr>
            <w:r w:rsidRPr="00EA4E3A">
              <w:rPr>
                <w:lang w:val="de-DE"/>
              </w:rPr>
              <w:t>37 – 76</w:t>
            </w:r>
          </w:p>
        </w:tc>
        <w:tc>
          <w:tcPr>
            <w:tcW w:w="0" w:type="auto"/>
            <w:vAlign w:val="center"/>
          </w:tcPr>
          <w:p w14:paraId="58926469" w14:textId="77777777" w:rsidR="0093274D" w:rsidRPr="00EA4E3A" w:rsidRDefault="0093274D" w:rsidP="00C15EE1">
            <w:pPr>
              <w:pStyle w:val="TAC"/>
              <w:rPr>
                <w:lang w:val="de-DE"/>
              </w:rPr>
            </w:pPr>
            <w:r w:rsidRPr="00EA4E3A">
              <w:rPr>
                <w:lang w:val="de-DE"/>
              </w:rPr>
              <w:t>40</w:t>
            </w:r>
          </w:p>
        </w:tc>
        <w:tc>
          <w:tcPr>
            <w:tcW w:w="0" w:type="auto"/>
            <w:vAlign w:val="center"/>
          </w:tcPr>
          <w:p w14:paraId="0322F0CE"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14:paraId="56DCD21C" w14:textId="77777777">
        <w:trPr>
          <w:cantSplit/>
          <w:jc w:val="center"/>
        </w:trPr>
        <w:tc>
          <w:tcPr>
            <w:tcW w:w="0" w:type="auto"/>
            <w:vAlign w:val="center"/>
          </w:tcPr>
          <w:p w14:paraId="4508F3C9" w14:textId="77777777" w:rsidR="0093274D" w:rsidRPr="00EA4E3A" w:rsidRDefault="0093274D" w:rsidP="00C15EE1">
            <w:pPr>
              <w:pStyle w:val="TAC"/>
              <w:rPr>
                <w:lang w:val="de-DE"/>
              </w:rPr>
            </w:pPr>
            <w:r w:rsidRPr="00EA4E3A">
              <w:rPr>
                <w:lang w:val="de-DE"/>
              </w:rPr>
              <w:t>77 – 156</w:t>
            </w:r>
          </w:p>
        </w:tc>
        <w:tc>
          <w:tcPr>
            <w:tcW w:w="0" w:type="auto"/>
            <w:vAlign w:val="center"/>
          </w:tcPr>
          <w:p w14:paraId="037D470E" w14:textId="77777777" w:rsidR="0093274D" w:rsidRPr="00EA4E3A" w:rsidRDefault="0093274D" w:rsidP="00C15EE1">
            <w:pPr>
              <w:pStyle w:val="TAC"/>
              <w:rPr>
                <w:lang w:val="de-DE"/>
              </w:rPr>
            </w:pPr>
            <w:r w:rsidRPr="00EA4E3A">
              <w:rPr>
                <w:lang w:val="de-DE"/>
              </w:rPr>
              <w:t>80</w:t>
            </w:r>
          </w:p>
        </w:tc>
        <w:tc>
          <w:tcPr>
            <w:tcW w:w="0" w:type="auto"/>
            <w:vAlign w:val="center"/>
          </w:tcPr>
          <w:p w14:paraId="781BA02D"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14:paraId="6F5163C2" w14:textId="77777777">
        <w:trPr>
          <w:cantSplit/>
          <w:jc w:val="center"/>
        </w:trPr>
        <w:tc>
          <w:tcPr>
            <w:tcW w:w="0" w:type="auto"/>
            <w:vAlign w:val="center"/>
          </w:tcPr>
          <w:p w14:paraId="70756E6F" w14:textId="77777777" w:rsidR="0093274D" w:rsidRPr="00EA4E3A" w:rsidRDefault="0093274D" w:rsidP="00C15EE1">
            <w:pPr>
              <w:pStyle w:val="TAC"/>
              <w:rPr>
                <w:lang w:val="en-US"/>
              </w:rPr>
            </w:pPr>
            <w:r w:rsidRPr="00EA4E3A">
              <w:t>157 – 316</w:t>
            </w:r>
          </w:p>
        </w:tc>
        <w:tc>
          <w:tcPr>
            <w:tcW w:w="0" w:type="auto"/>
            <w:vAlign w:val="center"/>
          </w:tcPr>
          <w:p w14:paraId="641A9899" w14:textId="77777777" w:rsidR="0093274D" w:rsidRPr="00EA4E3A" w:rsidRDefault="0093274D" w:rsidP="00C15EE1">
            <w:pPr>
              <w:pStyle w:val="TAC"/>
              <w:rPr>
                <w:lang w:val="en-US"/>
              </w:rPr>
            </w:pPr>
            <w:r w:rsidRPr="00EA4E3A">
              <w:t>160</w:t>
            </w:r>
          </w:p>
        </w:tc>
        <w:tc>
          <w:tcPr>
            <w:tcW w:w="0" w:type="auto"/>
            <w:vAlign w:val="center"/>
          </w:tcPr>
          <w:p w14:paraId="6B5D2495" w14:textId="77777777"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14:paraId="507067E1" w14:textId="77777777">
        <w:trPr>
          <w:cantSplit/>
          <w:jc w:val="center"/>
        </w:trPr>
        <w:tc>
          <w:tcPr>
            <w:tcW w:w="0" w:type="auto"/>
            <w:vAlign w:val="center"/>
          </w:tcPr>
          <w:p w14:paraId="206CFE97" w14:textId="77777777" w:rsidR="0093274D" w:rsidRPr="00EA4E3A" w:rsidRDefault="0093274D" w:rsidP="00C15EE1">
            <w:pPr>
              <w:pStyle w:val="TAC"/>
              <w:rPr>
                <w:lang w:val="en-US"/>
              </w:rPr>
            </w:pPr>
            <w:r w:rsidRPr="00EA4E3A">
              <w:t>317 – 636</w:t>
            </w:r>
          </w:p>
        </w:tc>
        <w:tc>
          <w:tcPr>
            <w:tcW w:w="0" w:type="auto"/>
            <w:vAlign w:val="center"/>
          </w:tcPr>
          <w:p w14:paraId="106FBD1A" w14:textId="77777777" w:rsidR="0093274D" w:rsidRPr="00EA4E3A" w:rsidRDefault="0093274D" w:rsidP="00C15EE1">
            <w:pPr>
              <w:pStyle w:val="TAC"/>
              <w:rPr>
                <w:lang w:val="en-US"/>
              </w:rPr>
            </w:pPr>
            <w:r w:rsidRPr="00EA4E3A">
              <w:t>320</w:t>
            </w:r>
          </w:p>
        </w:tc>
        <w:tc>
          <w:tcPr>
            <w:tcW w:w="0" w:type="auto"/>
            <w:vAlign w:val="center"/>
          </w:tcPr>
          <w:p w14:paraId="29B6448C" w14:textId="77777777"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14:paraId="73E38937" w14:textId="77777777">
        <w:trPr>
          <w:cantSplit/>
          <w:jc w:val="center"/>
        </w:trPr>
        <w:tc>
          <w:tcPr>
            <w:tcW w:w="0" w:type="auto"/>
            <w:vAlign w:val="center"/>
          </w:tcPr>
          <w:p w14:paraId="034E0559" w14:textId="77777777" w:rsidR="0093274D" w:rsidRPr="00EA4E3A" w:rsidRDefault="0093274D" w:rsidP="00C15EE1">
            <w:pPr>
              <w:pStyle w:val="TAC"/>
              <w:rPr>
                <w:lang w:val="en-US"/>
              </w:rPr>
            </w:pPr>
            <w:r w:rsidRPr="00EA4E3A">
              <w:t>637 – 1023</w:t>
            </w:r>
          </w:p>
        </w:tc>
        <w:tc>
          <w:tcPr>
            <w:tcW w:w="0" w:type="auto"/>
            <w:vAlign w:val="center"/>
          </w:tcPr>
          <w:p w14:paraId="632FDC4E" w14:textId="77777777" w:rsidR="0093274D" w:rsidRPr="00EA4E3A" w:rsidRDefault="0093274D" w:rsidP="00C15EE1">
            <w:pPr>
              <w:pStyle w:val="TAC"/>
              <w:rPr>
                <w:lang w:val="en-US"/>
              </w:rPr>
            </w:pPr>
            <w:r w:rsidRPr="00EA4E3A">
              <w:t>reserved</w:t>
            </w:r>
          </w:p>
        </w:tc>
        <w:tc>
          <w:tcPr>
            <w:tcW w:w="0" w:type="auto"/>
            <w:vAlign w:val="center"/>
          </w:tcPr>
          <w:p w14:paraId="3E23864A" w14:textId="77777777" w:rsidR="0093274D" w:rsidRPr="00EA4E3A" w:rsidRDefault="0093274D" w:rsidP="00C15EE1">
            <w:pPr>
              <w:pStyle w:val="TAC"/>
              <w:rPr>
                <w:lang w:val="en-US"/>
              </w:rPr>
            </w:pPr>
            <w:r w:rsidRPr="00EA4E3A">
              <w:t>reserved</w:t>
            </w:r>
          </w:p>
        </w:tc>
      </w:tr>
    </w:tbl>
    <w:p w14:paraId="7B13F5FE" w14:textId="77777777" w:rsidR="0093274D" w:rsidRPr="00EA4E3A" w:rsidRDefault="0093274D" w:rsidP="00C15EE1">
      <w:pPr>
        <w:rPr>
          <w:lang w:val="en-US"/>
        </w:rPr>
      </w:pPr>
    </w:p>
    <w:p w14:paraId="47D10A95" w14:textId="77777777" w:rsidR="00C15EE1" w:rsidRPr="00EA4E3A" w:rsidRDefault="00C15EE1" w:rsidP="00C15EE1">
      <w:pPr>
        <w:rPr>
          <w:lang w:val="en-US"/>
        </w:rPr>
      </w:pPr>
    </w:p>
    <w:p w14:paraId="398FD2F7" w14:textId="77777777"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14:anchorId="04C1CE9B" wp14:editId="1A1FB3E7">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14:anchorId="4D45631C" wp14:editId="79F7F9DE">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14:paraId="625CC9AC" w14:textId="77777777">
        <w:trPr>
          <w:cantSplit/>
          <w:jc w:val="center"/>
        </w:trPr>
        <w:tc>
          <w:tcPr>
            <w:tcW w:w="0" w:type="auto"/>
            <w:shd w:val="clear" w:color="auto" w:fill="E0E0E0"/>
            <w:vAlign w:val="center"/>
          </w:tcPr>
          <w:p w14:paraId="5D9D2997" w14:textId="77777777" w:rsidR="00C15EE1" w:rsidRPr="00EA4E3A" w:rsidRDefault="0093274D" w:rsidP="00C15EE1">
            <w:pPr>
              <w:pStyle w:val="TAH"/>
            </w:pPr>
            <w:r w:rsidRPr="00EA4E3A">
              <w:t>SRS Configuration Index</w:t>
            </w:r>
          </w:p>
          <w:p w14:paraId="71517A37" w14:textId="77777777"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14:paraId="5DCA938E" w14:textId="77777777" w:rsidR="00C15EE1" w:rsidRPr="00EA4E3A" w:rsidRDefault="0093274D" w:rsidP="00C15EE1">
            <w:pPr>
              <w:pStyle w:val="TAH"/>
            </w:pPr>
            <w:r w:rsidRPr="00EA4E3A">
              <w:t>SRS Periodicity</w:t>
            </w:r>
          </w:p>
          <w:p w14:paraId="3F8B86ED" w14:textId="77777777"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14:anchorId="3939AB8A" wp14:editId="7476AA91">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proofErr w:type="spellStart"/>
            <w:r w:rsidRPr="00EA4E3A">
              <w:t>ms</w:t>
            </w:r>
            <w:proofErr w:type="spellEnd"/>
            <w:r w:rsidRPr="00EA4E3A">
              <w:t>)</w:t>
            </w:r>
          </w:p>
        </w:tc>
        <w:tc>
          <w:tcPr>
            <w:tcW w:w="0" w:type="auto"/>
            <w:shd w:val="clear" w:color="auto" w:fill="E0E0E0"/>
            <w:vAlign w:val="center"/>
          </w:tcPr>
          <w:p w14:paraId="66C411DB" w14:textId="77777777" w:rsidR="00C15EE1" w:rsidRPr="00EA4E3A" w:rsidRDefault="0093274D" w:rsidP="00C15EE1">
            <w:pPr>
              <w:pStyle w:val="TAH"/>
            </w:pPr>
            <w:r w:rsidRPr="00EA4E3A">
              <w:t>SRS Subframe Offset</w:t>
            </w:r>
          </w:p>
          <w:p w14:paraId="0AEDDDA5" w14:textId="77777777"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14:anchorId="077A69ED" wp14:editId="7E3E5647">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14:paraId="6DC27EE2" w14:textId="77777777">
        <w:trPr>
          <w:cantSplit/>
          <w:jc w:val="center"/>
        </w:trPr>
        <w:tc>
          <w:tcPr>
            <w:tcW w:w="0" w:type="auto"/>
            <w:vAlign w:val="center"/>
          </w:tcPr>
          <w:p w14:paraId="1CB1B74F" w14:textId="77777777" w:rsidR="0093274D" w:rsidRPr="00EA4E3A" w:rsidRDefault="0093274D" w:rsidP="00C15EE1">
            <w:pPr>
              <w:pStyle w:val="TAC"/>
              <w:rPr>
                <w:lang w:val="de-DE"/>
              </w:rPr>
            </w:pPr>
            <w:r w:rsidRPr="00EA4E3A">
              <w:rPr>
                <w:lang w:val="de-DE"/>
              </w:rPr>
              <w:t>0</w:t>
            </w:r>
          </w:p>
        </w:tc>
        <w:tc>
          <w:tcPr>
            <w:tcW w:w="0" w:type="auto"/>
            <w:vAlign w:val="center"/>
          </w:tcPr>
          <w:p w14:paraId="68D213C9" w14:textId="77777777" w:rsidR="0093274D" w:rsidRPr="00EA4E3A" w:rsidRDefault="0093274D" w:rsidP="00C15EE1">
            <w:pPr>
              <w:pStyle w:val="TAC"/>
              <w:rPr>
                <w:lang w:val="de-DE"/>
              </w:rPr>
            </w:pPr>
            <w:r w:rsidRPr="00EA4E3A">
              <w:rPr>
                <w:lang w:val="de-DE"/>
              </w:rPr>
              <w:t>2</w:t>
            </w:r>
          </w:p>
        </w:tc>
        <w:tc>
          <w:tcPr>
            <w:tcW w:w="0" w:type="auto"/>
            <w:vAlign w:val="center"/>
          </w:tcPr>
          <w:p w14:paraId="5E4DE7CD" w14:textId="77777777" w:rsidR="0093274D" w:rsidRPr="00EA4E3A" w:rsidRDefault="0093274D" w:rsidP="00C15EE1">
            <w:pPr>
              <w:pStyle w:val="TAC"/>
              <w:rPr>
                <w:lang w:val="de-DE"/>
              </w:rPr>
            </w:pPr>
            <w:r w:rsidRPr="00EA4E3A">
              <w:rPr>
                <w:lang w:val="de-DE"/>
              </w:rPr>
              <w:t>0, 1</w:t>
            </w:r>
          </w:p>
        </w:tc>
      </w:tr>
      <w:tr w:rsidR="0093274D" w:rsidRPr="00EA4E3A" w14:paraId="47FFE1A6" w14:textId="77777777">
        <w:trPr>
          <w:cantSplit/>
          <w:jc w:val="center"/>
        </w:trPr>
        <w:tc>
          <w:tcPr>
            <w:tcW w:w="0" w:type="auto"/>
            <w:vAlign w:val="center"/>
          </w:tcPr>
          <w:p w14:paraId="598A9504" w14:textId="77777777" w:rsidR="0093274D" w:rsidRPr="00EA4E3A" w:rsidRDefault="0093274D" w:rsidP="00C15EE1">
            <w:pPr>
              <w:pStyle w:val="TAC"/>
              <w:rPr>
                <w:lang w:val="de-DE"/>
              </w:rPr>
            </w:pPr>
            <w:r w:rsidRPr="00EA4E3A">
              <w:rPr>
                <w:lang w:val="de-DE"/>
              </w:rPr>
              <w:t>1</w:t>
            </w:r>
          </w:p>
        </w:tc>
        <w:tc>
          <w:tcPr>
            <w:tcW w:w="0" w:type="auto"/>
            <w:vAlign w:val="center"/>
          </w:tcPr>
          <w:p w14:paraId="3483B077" w14:textId="77777777" w:rsidR="0093274D" w:rsidRPr="00EA4E3A" w:rsidRDefault="0093274D" w:rsidP="00C15EE1">
            <w:pPr>
              <w:pStyle w:val="TAC"/>
              <w:rPr>
                <w:lang w:val="de-DE"/>
              </w:rPr>
            </w:pPr>
            <w:r w:rsidRPr="00EA4E3A">
              <w:rPr>
                <w:lang w:val="de-DE"/>
              </w:rPr>
              <w:t>2</w:t>
            </w:r>
          </w:p>
        </w:tc>
        <w:tc>
          <w:tcPr>
            <w:tcW w:w="0" w:type="auto"/>
            <w:vAlign w:val="center"/>
          </w:tcPr>
          <w:p w14:paraId="3B15A24B" w14:textId="77777777" w:rsidR="0093274D" w:rsidRPr="00EA4E3A" w:rsidRDefault="0093274D" w:rsidP="00C15EE1">
            <w:pPr>
              <w:pStyle w:val="TAC"/>
              <w:rPr>
                <w:lang w:val="de-DE"/>
              </w:rPr>
            </w:pPr>
            <w:r w:rsidRPr="00EA4E3A">
              <w:rPr>
                <w:lang w:val="de-DE"/>
              </w:rPr>
              <w:t>0, 2</w:t>
            </w:r>
          </w:p>
        </w:tc>
      </w:tr>
      <w:tr w:rsidR="0093274D" w:rsidRPr="00EA4E3A" w14:paraId="4A9AADA5" w14:textId="77777777">
        <w:trPr>
          <w:cantSplit/>
          <w:jc w:val="center"/>
        </w:trPr>
        <w:tc>
          <w:tcPr>
            <w:tcW w:w="0" w:type="auto"/>
            <w:vAlign w:val="center"/>
          </w:tcPr>
          <w:p w14:paraId="3E80854E" w14:textId="77777777" w:rsidR="0093274D" w:rsidRPr="00EA4E3A" w:rsidRDefault="0093274D" w:rsidP="00C15EE1">
            <w:pPr>
              <w:pStyle w:val="TAC"/>
              <w:rPr>
                <w:lang w:val="de-DE"/>
              </w:rPr>
            </w:pPr>
            <w:r w:rsidRPr="00EA4E3A">
              <w:rPr>
                <w:lang w:val="de-DE"/>
              </w:rPr>
              <w:t>2</w:t>
            </w:r>
          </w:p>
        </w:tc>
        <w:tc>
          <w:tcPr>
            <w:tcW w:w="0" w:type="auto"/>
            <w:vAlign w:val="center"/>
          </w:tcPr>
          <w:p w14:paraId="6386DFAB" w14:textId="77777777" w:rsidR="0093274D" w:rsidRPr="00EA4E3A" w:rsidRDefault="0093274D" w:rsidP="00C15EE1">
            <w:pPr>
              <w:pStyle w:val="TAC"/>
              <w:rPr>
                <w:lang w:val="de-DE"/>
              </w:rPr>
            </w:pPr>
            <w:r w:rsidRPr="00EA4E3A">
              <w:rPr>
                <w:lang w:val="de-DE"/>
              </w:rPr>
              <w:t>2</w:t>
            </w:r>
          </w:p>
        </w:tc>
        <w:tc>
          <w:tcPr>
            <w:tcW w:w="0" w:type="auto"/>
            <w:vAlign w:val="center"/>
          </w:tcPr>
          <w:p w14:paraId="483F9743" w14:textId="77777777" w:rsidR="0093274D" w:rsidRPr="00EA4E3A" w:rsidRDefault="0093274D" w:rsidP="00C15EE1">
            <w:pPr>
              <w:pStyle w:val="TAC"/>
              <w:rPr>
                <w:lang w:val="de-DE"/>
              </w:rPr>
            </w:pPr>
            <w:r w:rsidRPr="00EA4E3A">
              <w:rPr>
                <w:lang w:val="de-DE"/>
              </w:rPr>
              <w:t>1, 2</w:t>
            </w:r>
          </w:p>
        </w:tc>
      </w:tr>
      <w:tr w:rsidR="0093274D" w:rsidRPr="00EA4E3A" w14:paraId="095108E9" w14:textId="77777777">
        <w:trPr>
          <w:cantSplit/>
          <w:jc w:val="center"/>
        </w:trPr>
        <w:tc>
          <w:tcPr>
            <w:tcW w:w="0" w:type="auto"/>
            <w:vAlign w:val="center"/>
          </w:tcPr>
          <w:p w14:paraId="2B0477A6" w14:textId="77777777" w:rsidR="0093274D" w:rsidRPr="00EA4E3A" w:rsidRDefault="0093274D" w:rsidP="00C15EE1">
            <w:pPr>
              <w:pStyle w:val="TAC"/>
              <w:rPr>
                <w:lang w:val="de-DE"/>
              </w:rPr>
            </w:pPr>
            <w:r w:rsidRPr="00EA4E3A">
              <w:rPr>
                <w:lang w:val="de-DE"/>
              </w:rPr>
              <w:t>3</w:t>
            </w:r>
          </w:p>
        </w:tc>
        <w:tc>
          <w:tcPr>
            <w:tcW w:w="0" w:type="auto"/>
            <w:vAlign w:val="center"/>
          </w:tcPr>
          <w:p w14:paraId="656ED393" w14:textId="77777777" w:rsidR="0093274D" w:rsidRPr="00EA4E3A" w:rsidRDefault="0093274D" w:rsidP="00C15EE1">
            <w:pPr>
              <w:pStyle w:val="TAC"/>
              <w:rPr>
                <w:lang w:val="de-DE"/>
              </w:rPr>
            </w:pPr>
            <w:r w:rsidRPr="00EA4E3A">
              <w:rPr>
                <w:lang w:val="de-DE"/>
              </w:rPr>
              <w:t>2</w:t>
            </w:r>
          </w:p>
        </w:tc>
        <w:tc>
          <w:tcPr>
            <w:tcW w:w="0" w:type="auto"/>
            <w:vAlign w:val="center"/>
          </w:tcPr>
          <w:p w14:paraId="67B7980D" w14:textId="77777777" w:rsidR="0093274D" w:rsidRPr="00EA4E3A" w:rsidRDefault="0093274D" w:rsidP="00C15EE1">
            <w:pPr>
              <w:pStyle w:val="TAC"/>
              <w:rPr>
                <w:lang w:val="de-DE"/>
              </w:rPr>
            </w:pPr>
            <w:r w:rsidRPr="00EA4E3A">
              <w:rPr>
                <w:lang w:val="de-DE"/>
              </w:rPr>
              <w:t>0, 3</w:t>
            </w:r>
          </w:p>
        </w:tc>
      </w:tr>
      <w:tr w:rsidR="0093274D" w:rsidRPr="00EA4E3A" w14:paraId="2EBFC3AA" w14:textId="77777777">
        <w:trPr>
          <w:cantSplit/>
          <w:jc w:val="center"/>
        </w:trPr>
        <w:tc>
          <w:tcPr>
            <w:tcW w:w="0" w:type="auto"/>
            <w:vAlign w:val="center"/>
          </w:tcPr>
          <w:p w14:paraId="04CF927D" w14:textId="77777777" w:rsidR="0093274D" w:rsidRPr="00EA4E3A" w:rsidRDefault="0093274D" w:rsidP="00C15EE1">
            <w:pPr>
              <w:pStyle w:val="TAC"/>
              <w:rPr>
                <w:lang w:val="de-DE"/>
              </w:rPr>
            </w:pPr>
            <w:r w:rsidRPr="00EA4E3A">
              <w:rPr>
                <w:lang w:val="de-DE"/>
              </w:rPr>
              <w:t>4</w:t>
            </w:r>
          </w:p>
        </w:tc>
        <w:tc>
          <w:tcPr>
            <w:tcW w:w="0" w:type="auto"/>
            <w:vAlign w:val="center"/>
          </w:tcPr>
          <w:p w14:paraId="2A336F99" w14:textId="77777777" w:rsidR="0093274D" w:rsidRPr="00EA4E3A" w:rsidRDefault="0093274D" w:rsidP="00C15EE1">
            <w:pPr>
              <w:pStyle w:val="TAC"/>
              <w:rPr>
                <w:lang w:val="de-DE"/>
              </w:rPr>
            </w:pPr>
            <w:r w:rsidRPr="00EA4E3A">
              <w:rPr>
                <w:lang w:val="de-DE"/>
              </w:rPr>
              <w:t>2</w:t>
            </w:r>
          </w:p>
        </w:tc>
        <w:tc>
          <w:tcPr>
            <w:tcW w:w="0" w:type="auto"/>
            <w:vAlign w:val="center"/>
          </w:tcPr>
          <w:p w14:paraId="124CFE2D" w14:textId="77777777" w:rsidR="0093274D" w:rsidRPr="00EA4E3A" w:rsidRDefault="0093274D" w:rsidP="00C15EE1">
            <w:pPr>
              <w:pStyle w:val="TAC"/>
              <w:rPr>
                <w:lang w:val="de-DE"/>
              </w:rPr>
            </w:pPr>
            <w:r w:rsidRPr="00EA4E3A">
              <w:rPr>
                <w:lang w:val="de-DE"/>
              </w:rPr>
              <w:t>1, 3</w:t>
            </w:r>
          </w:p>
        </w:tc>
      </w:tr>
      <w:tr w:rsidR="0093274D" w:rsidRPr="00EA4E3A" w14:paraId="30F43343" w14:textId="77777777">
        <w:trPr>
          <w:cantSplit/>
          <w:jc w:val="center"/>
        </w:trPr>
        <w:tc>
          <w:tcPr>
            <w:tcW w:w="0" w:type="auto"/>
            <w:vAlign w:val="center"/>
          </w:tcPr>
          <w:p w14:paraId="0DC216E5" w14:textId="77777777" w:rsidR="0093274D" w:rsidRPr="00EA4E3A" w:rsidRDefault="0093274D" w:rsidP="00C15EE1">
            <w:pPr>
              <w:pStyle w:val="TAC"/>
              <w:rPr>
                <w:lang w:val="de-DE"/>
              </w:rPr>
            </w:pPr>
            <w:r w:rsidRPr="00EA4E3A">
              <w:rPr>
                <w:lang w:val="de-DE"/>
              </w:rPr>
              <w:t>5</w:t>
            </w:r>
          </w:p>
        </w:tc>
        <w:tc>
          <w:tcPr>
            <w:tcW w:w="0" w:type="auto"/>
            <w:vAlign w:val="center"/>
          </w:tcPr>
          <w:p w14:paraId="69F50344" w14:textId="77777777" w:rsidR="0093274D" w:rsidRPr="00EA4E3A" w:rsidRDefault="0093274D" w:rsidP="00C15EE1">
            <w:pPr>
              <w:pStyle w:val="TAC"/>
              <w:rPr>
                <w:lang w:val="de-DE"/>
              </w:rPr>
            </w:pPr>
            <w:r w:rsidRPr="00EA4E3A">
              <w:rPr>
                <w:lang w:val="de-DE"/>
              </w:rPr>
              <w:t>2</w:t>
            </w:r>
          </w:p>
        </w:tc>
        <w:tc>
          <w:tcPr>
            <w:tcW w:w="0" w:type="auto"/>
            <w:vAlign w:val="center"/>
          </w:tcPr>
          <w:p w14:paraId="778B2AC1" w14:textId="77777777" w:rsidR="0093274D" w:rsidRPr="00EA4E3A" w:rsidRDefault="0093274D" w:rsidP="00C15EE1">
            <w:pPr>
              <w:pStyle w:val="TAC"/>
              <w:rPr>
                <w:lang w:val="de-DE"/>
              </w:rPr>
            </w:pPr>
            <w:r w:rsidRPr="00EA4E3A">
              <w:rPr>
                <w:lang w:val="de-DE"/>
              </w:rPr>
              <w:t>0, 4</w:t>
            </w:r>
          </w:p>
        </w:tc>
      </w:tr>
      <w:tr w:rsidR="0093274D" w:rsidRPr="00EA4E3A" w14:paraId="19B48C63" w14:textId="77777777">
        <w:trPr>
          <w:cantSplit/>
          <w:jc w:val="center"/>
        </w:trPr>
        <w:tc>
          <w:tcPr>
            <w:tcW w:w="0" w:type="auto"/>
            <w:vAlign w:val="center"/>
          </w:tcPr>
          <w:p w14:paraId="235F62A4" w14:textId="77777777" w:rsidR="0093274D" w:rsidRPr="00EA4E3A" w:rsidRDefault="0093274D" w:rsidP="00C15EE1">
            <w:pPr>
              <w:pStyle w:val="TAC"/>
              <w:rPr>
                <w:lang w:val="de-DE"/>
              </w:rPr>
            </w:pPr>
            <w:r w:rsidRPr="00EA4E3A">
              <w:rPr>
                <w:lang w:val="de-DE"/>
              </w:rPr>
              <w:t>6</w:t>
            </w:r>
          </w:p>
        </w:tc>
        <w:tc>
          <w:tcPr>
            <w:tcW w:w="0" w:type="auto"/>
            <w:vAlign w:val="center"/>
          </w:tcPr>
          <w:p w14:paraId="1D57E421" w14:textId="77777777" w:rsidR="0093274D" w:rsidRPr="00EA4E3A" w:rsidRDefault="0093274D" w:rsidP="00C15EE1">
            <w:pPr>
              <w:pStyle w:val="TAC"/>
              <w:rPr>
                <w:lang w:val="de-DE"/>
              </w:rPr>
            </w:pPr>
            <w:r w:rsidRPr="00EA4E3A">
              <w:rPr>
                <w:lang w:val="de-DE"/>
              </w:rPr>
              <w:t>2</w:t>
            </w:r>
          </w:p>
        </w:tc>
        <w:tc>
          <w:tcPr>
            <w:tcW w:w="0" w:type="auto"/>
            <w:vAlign w:val="center"/>
          </w:tcPr>
          <w:p w14:paraId="4FD78274" w14:textId="77777777" w:rsidR="0093274D" w:rsidRPr="00EA4E3A" w:rsidRDefault="0093274D" w:rsidP="00C15EE1">
            <w:pPr>
              <w:pStyle w:val="TAC"/>
              <w:rPr>
                <w:lang w:val="de-DE"/>
              </w:rPr>
            </w:pPr>
            <w:r w:rsidRPr="00EA4E3A">
              <w:rPr>
                <w:lang w:val="de-DE"/>
              </w:rPr>
              <w:t>1, 4</w:t>
            </w:r>
          </w:p>
        </w:tc>
      </w:tr>
      <w:tr w:rsidR="0093274D" w:rsidRPr="00EA4E3A" w14:paraId="3ADC2905" w14:textId="77777777">
        <w:trPr>
          <w:cantSplit/>
          <w:jc w:val="center"/>
        </w:trPr>
        <w:tc>
          <w:tcPr>
            <w:tcW w:w="0" w:type="auto"/>
            <w:vAlign w:val="center"/>
          </w:tcPr>
          <w:p w14:paraId="3E7A6930" w14:textId="77777777" w:rsidR="0093274D" w:rsidRPr="00EA4E3A" w:rsidRDefault="0093274D" w:rsidP="00C15EE1">
            <w:pPr>
              <w:pStyle w:val="TAC"/>
              <w:rPr>
                <w:lang w:val="de-DE"/>
              </w:rPr>
            </w:pPr>
            <w:r w:rsidRPr="00EA4E3A">
              <w:rPr>
                <w:lang w:val="de-DE"/>
              </w:rPr>
              <w:t>7</w:t>
            </w:r>
          </w:p>
        </w:tc>
        <w:tc>
          <w:tcPr>
            <w:tcW w:w="0" w:type="auto"/>
            <w:vAlign w:val="center"/>
          </w:tcPr>
          <w:p w14:paraId="79222B41" w14:textId="77777777" w:rsidR="0093274D" w:rsidRPr="00EA4E3A" w:rsidRDefault="0093274D" w:rsidP="00C15EE1">
            <w:pPr>
              <w:pStyle w:val="TAC"/>
              <w:rPr>
                <w:lang w:val="de-DE"/>
              </w:rPr>
            </w:pPr>
            <w:r w:rsidRPr="00EA4E3A">
              <w:rPr>
                <w:lang w:val="de-DE"/>
              </w:rPr>
              <w:t>2</w:t>
            </w:r>
          </w:p>
        </w:tc>
        <w:tc>
          <w:tcPr>
            <w:tcW w:w="0" w:type="auto"/>
            <w:vAlign w:val="center"/>
          </w:tcPr>
          <w:p w14:paraId="2EE24E22" w14:textId="77777777" w:rsidR="0093274D" w:rsidRPr="00EA4E3A" w:rsidRDefault="0093274D" w:rsidP="00C15EE1">
            <w:pPr>
              <w:pStyle w:val="TAC"/>
              <w:rPr>
                <w:lang w:val="de-DE"/>
              </w:rPr>
            </w:pPr>
            <w:r w:rsidRPr="00EA4E3A">
              <w:rPr>
                <w:lang w:val="de-DE"/>
              </w:rPr>
              <w:t>2, 3</w:t>
            </w:r>
          </w:p>
        </w:tc>
      </w:tr>
      <w:tr w:rsidR="0093274D" w:rsidRPr="00EA4E3A" w14:paraId="4078FC33" w14:textId="77777777">
        <w:trPr>
          <w:cantSplit/>
          <w:jc w:val="center"/>
        </w:trPr>
        <w:tc>
          <w:tcPr>
            <w:tcW w:w="0" w:type="auto"/>
            <w:vAlign w:val="center"/>
          </w:tcPr>
          <w:p w14:paraId="2B1E8746" w14:textId="77777777" w:rsidR="0093274D" w:rsidRPr="00EA4E3A" w:rsidRDefault="0093274D" w:rsidP="00C15EE1">
            <w:pPr>
              <w:pStyle w:val="TAC"/>
              <w:rPr>
                <w:lang w:val="de-DE"/>
              </w:rPr>
            </w:pPr>
            <w:r w:rsidRPr="00EA4E3A">
              <w:rPr>
                <w:lang w:val="de-DE"/>
              </w:rPr>
              <w:t>8</w:t>
            </w:r>
          </w:p>
        </w:tc>
        <w:tc>
          <w:tcPr>
            <w:tcW w:w="0" w:type="auto"/>
            <w:vAlign w:val="center"/>
          </w:tcPr>
          <w:p w14:paraId="4D3855D5" w14:textId="77777777" w:rsidR="0093274D" w:rsidRPr="00EA4E3A" w:rsidRDefault="0093274D" w:rsidP="00C15EE1">
            <w:pPr>
              <w:pStyle w:val="TAC"/>
              <w:rPr>
                <w:lang w:val="de-DE"/>
              </w:rPr>
            </w:pPr>
            <w:r w:rsidRPr="00EA4E3A">
              <w:rPr>
                <w:lang w:val="de-DE"/>
              </w:rPr>
              <w:t>2</w:t>
            </w:r>
          </w:p>
        </w:tc>
        <w:tc>
          <w:tcPr>
            <w:tcW w:w="0" w:type="auto"/>
            <w:vAlign w:val="center"/>
          </w:tcPr>
          <w:p w14:paraId="05419836" w14:textId="77777777" w:rsidR="0093274D" w:rsidRPr="00EA4E3A" w:rsidRDefault="0093274D" w:rsidP="00C15EE1">
            <w:pPr>
              <w:pStyle w:val="TAC"/>
              <w:rPr>
                <w:lang w:val="de-DE"/>
              </w:rPr>
            </w:pPr>
            <w:r w:rsidRPr="00EA4E3A">
              <w:rPr>
                <w:lang w:val="de-DE"/>
              </w:rPr>
              <w:t>2, 4</w:t>
            </w:r>
          </w:p>
        </w:tc>
      </w:tr>
      <w:tr w:rsidR="0093274D" w:rsidRPr="00EA4E3A" w14:paraId="4093F74A" w14:textId="77777777">
        <w:trPr>
          <w:cantSplit/>
          <w:jc w:val="center"/>
        </w:trPr>
        <w:tc>
          <w:tcPr>
            <w:tcW w:w="0" w:type="auto"/>
            <w:vAlign w:val="center"/>
          </w:tcPr>
          <w:p w14:paraId="7C700D49" w14:textId="77777777" w:rsidR="0093274D" w:rsidRPr="00EA4E3A" w:rsidRDefault="0093274D" w:rsidP="00C15EE1">
            <w:pPr>
              <w:pStyle w:val="TAC"/>
              <w:rPr>
                <w:lang w:val="de-DE"/>
              </w:rPr>
            </w:pPr>
            <w:r w:rsidRPr="00EA4E3A">
              <w:rPr>
                <w:lang w:val="de-DE"/>
              </w:rPr>
              <w:t>9</w:t>
            </w:r>
          </w:p>
        </w:tc>
        <w:tc>
          <w:tcPr>
            <w:tcW w:w="0" w:type="auto"/>
            <w:vAlign w:val="center"/>
          </w:tcPr>
          <w:p w14:paraId="71BAA4C6" w14:textId="77777777" w:rsidR="0093274D" w:rsidRPr="00EA4E3A" w:rsidRDefault="0093274D" w:rsidP="00C15EE1">
            <w:pPr>
              <w:pStyle w:val="TAC"/>
              <w:rPr>
                <w:lang w:val="de-DE"/>
              </w:rPr>
            </w:pPr>
            <w:r w:rsidRPr="00EA4E3A">
              <w:rPr>
                <w:lang w:val="de-DE"/>
              </w:rPr>
              <w:t>2</w:t>
            </w:r>
          </w:p>
        </w:tc>
        <w:tc>
          <w:tcPr>
            <w:tcW w:w="0" w:type="auto"/>
            <w:vAlign w:val="center"/>
          </w:tcPr>
          <w:p w14:paraId="2050387E" w14:textId="77777777" w:rsidR="0093274D" w:rsidRPr="00EA4E3A" w:rsidRDefault="0093274D" w:rsidP="00C15EE1">
            <w:pPr>
              <w:pStyle w:val="TAC"/>
              <w:rPr>
                <w:lang w:val="de-DE"/>
              </w:rPr>
            </w:pPr>
            <w:r w:rsidRPr="00EA4E3A">
              <w:rPr>
                <w:lang w:val="de-DE"/>
              </w:rPr>
              <w:t>3, 4</w:t>
            </w:r>
          </w:p>
        </w:tc>
      </w:tr>
      <w:tr w:rsidR="0093274D" w:rsidRPr="00EA4E3A" w14:paraId="1DBE7B65" w14:textId="77777777">
        <w:trPr>
          <w:cantSplit/>
          <w:jc w:val="center"/>
        </w:trPr>
        <w:tc>
          <w:tcPr>
            <w:tcW w:w="0" w:type="auto"/>
            <w:vAlign w:val="center"/>
          </w:tcPr>
          <w:p w14:paraId="0782B099" w14:textId="77777777" w:rsidR="0093274D" w:rsidRPr="00EA4E3A" w:rsidRDefault="0093274D" w:rsidP="00C15EE1">
            <w:pPr>
              <w:pStyle w:val="TAC"/>
              <w:rPr>
                <w:lang w:val="de-DE"/>
              </w:rPr>
            </w:pPr>
            <w:r w:rsidRPr="00EA4E3A">
              <w:rPr>
                <w:lang w:val="de-DE"/>
              </w:rPr>
              <w:t>10 – 14</w:t>
            </w:r>
          </w:p>
        </w:tc>
        <w:tc>
          <w:tcPr>
            <w:tcW w:w="0" w:type="auto"/>
            <w:vAlign w:val="center"/>
          </w:tcPr>
          <w:p w14:paraId="3BBD8179" w14:textId="77777777" w:rsidR="0093274D" w:rsidRPr="00EA4E3A" w:rsidRDefault="0093274D" w:rsidP="00C15EE1">
            <w:pPr>
              <w:pStyle w:val="TAC"/>
              <w:rPr>
                <w:lang w:val="de-DE"/>
              </w:rPr>
            </w:pPr>
            <w:r w:rsidRPr="00EA4E3A">
              <w:rPr>
                <w:lang w:val="de-DE"/>
              </w:rPr>
              <w:t>5</w:t>
            </w:r>
          </w:p>
        </w:tc>
        <w:tc>
          <w:tcPr>
            <w:tcW w:w="0" w:type="auto"/>
            <w:vAlign w:val="center"/>
          </w:tcPr>
          <w:p w14:paraId="701CD905"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14:paraId="5A6D92C9" w14:textId="77777777">
        <w:trPr>
          <w:cantSplit/>
          <w:jc w:val="center"/>
        </w:trPr>
        <w:tc>
          <w:tcPr>
            <w:tcW w:w="0" w:type="auto"/>
            <w:vAlign w:val="center"/>
          </w:tcPr>
          <w:p w14:paraId="2F909ECB" w14:textId="77777777" w:rsidR="0093274D" w:rsidRPr="00EA4E3A" w:rsidRDefault="0093274D" w:rsidP="00C15EE1">
            <w:pPr>
              <w:pStyle w:val="TAC"/>
              <w:rPr>
                <w:lang w:val="de-DE"/>
              </w:rPr>
            </w:pPr>
            <w:r w:rsidRPr="00EA4E3A">
              <w:rPr>
                <w:lang w:val="de-DE"/>
              </w:rPr>
              <w:t>15 – 24</w:t>
            </w:r>
          </w:p>
        </w:tc>
        <w:tc>
          <w:tcPr>
            <w:tcW w:w="0" w:type="auto"/>
            <w:vAlign w:val="center"/>
          </w:tcPr>
          <w:p w14:paraId="5A28A810" w14:textId="77777777" w:rsidR="0093274D" w:rsidRPr="00EA4E3A" w:rsidRDefault="0093274D" w:rsidP="00C15EE1">
            <w:pPr>
              <w:pStyle w:val="TAC"/>
              <w:rPr>
                <w:lang w:val="de-DE"/>
              </w:rPr>
            </w:pPr>
            <w:r w:rsidRPr="00EA4E3A">
              <w:rPr>
                <w:lang w:val="de-DE"/>
              </w:rPr>
              <w:t>10</w:t>
            </w:r>
          </w:p>
        </w:tc>
        <w:tc>
          <w:tcPr>
            <w:tcW w:w="0" w:type="auto"/>
            <w:vAlign w:val="center"/>
          </w:tcPr>
          <w:p w14:paraId="64C4513E"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14:paraId="195462A3" w14:textId="77777777">
        <w:trPr>
          <w:cantSplit/>
          <w:jc w:val="center"/>
        </w:trPr>
        <w:tc>
          <w:tcPr>
            <w:tcW w:w="0" w:type="auto"/>
            <w:vAlign w:val="center"/>
          </w:tcPr>
          <w:p w14:paraId="38A50C00" w14:textId="77777777" w:rsidR="0093274D" w:rsidRPr="00EA4E3A" w:rsidRDefault="0093274D" w:rsidP="00C15EE1">
            <w:pPr>
              <w:pStyle w:val="TAC"/>
              <w:rPr>
                <w:lang w:val="de-DE"/>
              </w:rPr>
            </w:pPr>
            <w:r w:rsidRPr="00EA4E3A">
              <w:rPr>
                <w:lang w:val="de-DE"/>
              </w:rPr>
              <w:t>25 – 44</w:t>
            </w:r>
          </w:p>
        </w:tc>
        <w:tc>
          <w:tcPr>
            <w:tcW w:w="0" w:type="auto"/>
            <w:vAlign w:val="center"/>
          </w:tcPr>
          <w:p w14:paraId="2ECA33D1" w14:textId="77777777" w:rsidR="0093274D" w:rsidRPr="00EA4E3A" w:rsidRDefault="0093274D" w:rsidP="00C15EE1">
            <w:pPr>
              <w:pStyle w:val="TAC"/>
              <w:rPr>
                <w:lang w:val="de-DE"/>
              </w:rPr>
            </w:pPr>
            <w:r w:rsidRPr="00EA4E3A">
              <w:rPr>
                <w:lang w:val="de-DE"/>
              </w:rPr>
              <w:t>20</w:t>
            </w:r>
          </w:p>
        </w:tc>
        <w:tc>
          <w:tcPr>
            <w:tcW w:w="0" w:type="auto"/>
            <w:vAlign w:val="center"/>
          </w:tcPr>
          <w:p w14:paraId="1E32AE46"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14:paraId="5AD3B612" w14:textId="77777777">
        <w:trPr>
          <w:cantSplit/>
          <w:jc w:val="center"/>
        </w:trPr>
        <w:tc>
          <w:tcPr>
            <w:tcW w:w="0" w:type="auto"/>
            <w:vAlign w:val="center"/>
          </w:tcPr>
          <w:p w14:paraId="5558CB53" w14:textId="77777777" w:rsidR="0093274D" w:rsidRPr="00EA4E3A" w:rsidRDefault="0093274D" w:rsidP="00C15EE1">
            <w:pPr>
              <w:pStyle w:val="TAC"/>
              <w:rPr>
                <w:lang w:val="de-DE"/>
              </w:rPr>
            </w:pPr>
            <w:r w:rsidRPr="00EA4E3A">
              <w:rPr>
                <w:lang w:val="de-DE"/>
              </w:rPr>
              <w:t>45 – 84</w:t>
            </w:r>
          </w:p>
        </w:tc>
        <w:tc>
          <w:tcPr>
            <w:tcW w:w="0" w:type="auto"/>
            <w:vAlign w:val="center"/>
          </w:tcPr>
          <w:p w14:paraId="4A7D0D43" w14:textId="77777777" w:rsidR="0093274D" w:rsidRPr="00EA4E3A" w:rsidRDefault="0093274D" w:rsidP="00C15EE1">
            <w:pPr>
              <w:pStyle w:val="TAC"/>
              <w:rPr>
                <w:lang w:val="de-DE"/>
              </w:rPr>
            </w:pPr>
            <w:r w:rsidRPr="00EA4E3A">
              <w:rPr>
                <w:lang w:val="de-DE"/>
              </w:rPr>
              <w:t>40</w:t>
            </w:r>
          </w:p>
        </w:tc>
        <w:tc>
          <w:tcPr>
            <w:tcW w:w="0" w:type="auto"/>
            <w:vAlign w:val="center"/>
          </w:tcPr>
          <w:p w14:paraId="3A72A293"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14:paraId="04EC11DC" w14:textId="77777777">
        <w:trPr>
          <w:cantSplit/>
          <w:jc w:val="center"/>
        </w:trPr>
        <w:tc>
          <w:tcPr>
            <w:tcW w:w="0" w:type="auto"/>
            <w:vAlign w:val="center"/>
          </w:tcPr>
          <w:p w14:paraId="06FCB41F" w14:textId="77777777" w:rsidR="0093274D" w:rsidRPr="00EA4E3A" w:rsidRDefault="0093274D" w:rsidP="00C15EE1">
            <w:pPr>
              <w:pStyle w:val="TAC"/>
              <w:rPr>
                <w:lang w:val="de-DE"/>
              </w:rPr>
            </w:pPr>
            <w:r w:rsidRPr="00EA4E3A">
              <w:rPr>
                <w:lang w:val="de-DE"/>
              </w:rPr>
              <w:t>85 – 164</w:t>
            </w:r>
          </w:p>
        </w:tc>
        <w:tc>
          <w:tcPr>
            <w:tcW w:w="0" w:type="auto"/>
            <w:vAlign w:val="center"/>
          </w:tcPr>
          <w:p w14:paraId="2796CC19" w14:textId="77777777" w:rsidR="0093274D" w:rsidRPr="00EA4E3A" w:rsidRDefault="0093274D" w:rsidP="00C15EE1">
            <w:pPr>
              <w:pStyle w:val="TAC"/>
              <w:rPr>
                <w:lang w:val="de-DE"/>
              </w:rPr>
            </w:pPr>
            <w:r w:rsidRPr="00EA4E3A">
              <w:rPr>
                <w:lang w:val="de-DE"/>
              </w:rPr>
              <w:t>80</w:t>
            </w:r>
          </w:p>
        </w:tc>
        <w:tc>
          <w:tcPr>
            <w:tcW w:w="0" w:type="auto"/>
            <w:vAlign w:val="center"/>
          </w:tcPr>
          <w:p w14:paraId="5F20B5D2"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14:paraId="3CB3E65E" w14:textId="77777777">
        <w:trPr>
          <w:cantSplit/>
          <w:jc w:val="center"/>
        </w:trPr>
        <w:tc>
          <w:tcPr>
            <w:tcW w:w="0" w:type="auto"/>
            <w:vAlign w:val="center"/>
          </w:tcPr>
          <w:p w14:paraId="6F75CCDB" w14:textId="77777777" w:rsidR="0093274D" w:rsidRPr="00EA4E3A" w:rsidRDefault="0093274D" w:rsidP="00C15EE1">
            <w:pPr>
              <w:pStyle w:val="TAC"/>
              <w:rPr>
                <w:lang w:val="de-DE"/>
              </w:rPr>
            </w:pPr>
            <w:r w:rsidRPr="00EA4E3A">
              <w:rPr>
                <w:lang w:val="de-DE"/>
              </w:rPr>
              <w:t>165 – 324</w:t>
            </w:r>
          </w:p>
        </w:tc>
        <w:tc>
          <w:tcPr>
            <w:tcW w:w="0" w:type="auto"/>
            <w:vAlign w:val="center"/>
          </w:tcPr>
          <w:p w14:paraId="1540E6A5" w14:textId="77777777" w:rsidR="0093274D" w:rsidRPr="00EA4E3A" w:rsidRDefault="0093274D" w:rsidP="00C15EE1">
            <w:pPr>
              <w:pStyle w:val="TAC"/>
              <w:rPr>
                <w:lang w:val="de-DE"/>
              </w:rPr>
            </w:pPr>
            <w:r w:rsidRPr="00EA4E3A">
              <w:rPr>
                <w:lang w:val="de-DE"/>
              </w:rPr>
              <w:t>160</w:t>
            </w:r>
          </w:p>
        </w:tc>
        <w:tc>
          <w:tcPr>
            <w:tcW w:w="0" w:type="auto"/>
            <w:vAlign w:val="center"/>
          </w:tcPr>
          <w:p w14:paraId="75DD0FCB" w14:textId="77777777"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14:paraId="448D0205" w14:textId="77777777">
        <w:trPr>
          <w:cantSplit/>
          <w:jc w:val="center"/>
        </w:trPr>
        <w:tc>
          <w:tcPr>
            <w:tcW w:w="0" w:type="auto"/>
            <w:vAlign w:val="center"/>
          </w:tcPr>
          <w:p w14:paraId="5C99754B" w14:textId="77777777" w:rsidR="0093274D" w:rsidRPr="00EA4E3A" w:rsidRDefault="0093274D" w:rsidP="00C15EE1">
            <w:pPr>
              <w:pStyle w:val="TAC"/>
              <w:rPr>
                <w:lang w:val="en-US"/>
              </w:rPr>
            </w:pPr>
            <w:r w:rsidRPr="00EA4E3A">
              <w:t>325 – 644</w:t>
            </w:r>
          </w:p>
        </w:tc>
        <w:tc>
          <w:tcPr>
            <w:tcW w:w="0" w:type="auto"/>
            <w:vAlign w:val="center"/>
          </w:tcPr>
          <w:p w14:paraId="0635B396" w14:textId="77777777" w:rsidR="0093274D" w:rsidRPr="00EA4E3A" w:rsidRDefault="0093274D" w:rsidP="00C15EE1">
            <w:pPr>
              <w:pStyle w:val="TAC"/>
              <w:rPr>
                <w:lang w:val="en-US"/>
              </w:rPr>
            </w:pPr>
            <w:r w:rsidRPr="00EA4E3A">
              <w:t>320</w:t>
            </w:r>
          </w:p>
        </w:tc>
        <w:tc>
          <w:tcPr>
            <w:tcW w:w="0" w:type="auto"/>
            <w:vAlign w:val="center"/>
          </w:tcPr>
          <w:p w14:paraId="55374633" w14:textId="77777777"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14:paraId="50D3FAD2" w14:textId="77777777">
        <w:trPr>
          <w:cantSplit/>
          <w:jc w:val="center"/>
        </w:trPr>
        <w:tc>
          <w:tcPr>
            <w:tcW w:w="0" w:type="auto"/>
            <w:vAlign w:val="center"/>
          </w:tcPr>
          <w:p w14:paraId="70935E71" w14:textId="77777777" w:rsidR="0093274D" w:rsidRPr="00EA4E3A" w:rsidRDefault="0093274D" w:rsidP="00C15EE1">
            <w:pPr>
              <w:pStyle w:val="TAC"/>
              <w:rPr>
                <w:lang w:val="en-US"/>
              </w:rPr>
            </w:pPr>
            <w:r w:rsidRPr="00EA4E3A">
              <w:t>645 – 1023</w:t>
            </w:r>
          </w:p>
        </w:tc>
        <w:tc>
          <w:tcPr>
            <w:tcW w:w="0" w:type="auto"/>
            <w:vAlign w:val="center"/>
          </w:tcPr>
          <w:p w14:paraId="609B1314" w14:textId="77777777" w:rsidR="0093274D" w:rsidRPr="00EA4E3A" w:rsidRDefault="0093274D" w:rsidP="00C15EE1">
            <w:pPr>
              <w:pStyle w:val="TAC"/>
              <w:rPr>
                <w:lang w:val="en-US"/>
              </w:rPr>
            </w:pPr>
            <w:r w:rsidRPr="00EA4E3A">
              <w:t>reserved</w:t>
            </w:r>
          </w:p>
        </w:tc>
        <w:tc>
          <w:tcPr>
            <w:tcW w:w="0" w:type="auto"/>
            <w:vAlign w:val="center"/>
          </w:tcPr>
          <w:p w14:paraId="3837D430" w14:textId="77777777" w:rsidR="0093274D" w:rsidRPr="00EA4E3A" w:rsidRDefault="0093274D" w:rsidP="00C15EE1">
            <w:pPr>
              <w:pStyle w:val="TAC"/>
              <w:rPr>
                <w:lang w:val="en-US"/>
              </w:rPr>
            </w:pPr>
            <w:r w:rsidRPr="00EA4E3A">
              <w:t>reserved</w:t>
            </w:r>
          </w:p>
        </w:tc>
      </w:tr>
    </w:tbl>
    <w:p w14:paraId="6F4A2BC5" w14:textId="77777777" w:rsidR="0093274D" w:rsidRPr="00EA4E3A" w:rsidRDefault="0093274D" w:rsidP="00C15EE1">
      <w:pPr>
        <w:rPr>
          <w:lang w:val="en-US"/>
        </w:rPr>
      </w:pPr>
    </w:p>
    <w:p w14:paraId="0B7E0A79" w14:textId="77777777" w:rsidR="00C15EE1" w:rsidRPr="00EA4E3A" w:rsidRDefault="00C15EE1" w:rsidP="00C15EE1">
      <w:pPr>
        <w:rPr>
          <w:lang w:val="en-US"/>
        </w:rPr>
      </w:pPr>
    </w:p>
    <w:p w14:paraId="7D6478A1" w14:textId="77777777" w:rsidR="0093274D" w:rsidRPr="00EA4E3A" w:rsidRDefault="0093274D">
      <w:pPr>
        <w:pStyle w:val="TH"/>
      </w:pPr>
      <w:r w:rsidRPr="00EA4E3A">
        <w:t xml:space="preserve">Table 8.2-3: </w:t>
      </w:r>
      <w:r w:rsidR="008B0F02" w:rsidRPr="00EA4E3A">
        <w:rPr>
          <w:noProof/>
          <w:position w:val="-12"/>
        </w:rPr>
        <w:drawing>
          <wp:inline distT="0" distB="0" distL="0" distR="0" wp14:anchorId="3880CFF0" wp14:editId="40B604A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EA4E3A" w14:paraId="1FBA0BC2" w14:textId="77777777">
        <w:trPr>
          <w:cantSplit/>
          <w:jc w:val="center"/>
        </w:trPr>
        <w:tc>
          <w:tcPr>
            <w:tcW w:w="0" w:type="auto"/>
            <w:vMerge w:val="restart"/>
            <w:shd w:val="clear" w:color="auto" w:fill="E0E0E0"/>
            <w:vAlign w:val="center"/>
          </w:tcPr>
          <w:p w14:paraId="1274ACEE" w14:textId="77777777" w:rsidR="0093274D" w:rsidRPr="00EA4E3A" w:rsidRDefault="0093274D" w:rsidP="00C15EE1">
            <w:pPr>
              <w:pStyle w:val="TAH"/>
            </w:pPr>
          </w:p>
        </w:tc>
        <w:tc>
          <w:tcPr>
            <w:tcW w:w="0" w:type="auto"/>
            <w:gridSpan w:val="12"/>
            <w:shd w:val="clear" w:color="auto" w:fill="E0E0E0"/>
            <w:vAlign w:val="center"/>
          </w:tcPr>
          <w:p w14:paraId="211AE46E" w14:textId="77777777" w:rsidR="0093274D" w:rsidRPr="00EA4E3A" w:rsidRDefault="0093274D" w:rsidP="00C15EE1">
            <w:pPr>
              <w:pStyle w:val="TAH"/>
            </w:pPr>
            <w:r w:rsidRPr="00EA4E3A">
              <w:t xml:space="preserve">subframe index </w:t>
            </w:r>
            <w:r w:rsidRPr="00EA4E3A">
              <w:rPr>
                <w:i/>
              </w:rPr>
              <w:t>n</w:t>
            </w:r>
          </w:p>
        </w:tc>
      </w:tr>
      <w:tr w:rsidR="0093274D" w:rsidRPr="00EA4E3A" w14:paraId="7F331BD2" w14:textId="77777777">
        <w:trPr>
          <w:cantSplit/>
          <w:jc w:val="center"/>
        </w:trPr>
        <w:tc>
          <w:tcPr>
            <w:tcW w:w="0" w:type="auto"/>
            <w:vMerge/>
            <w:shd w:val="clear" w:color="auto" w:fill="E0E0E0"/>
            <w:vAlign w:val="center"/>
          </w:tcPr>
          <w:p w14:paraId="3F61C301" w14:textId="77777777" w:rsidR="0093274D" w:rsidRPr="00EA4E3A" w:rsidRDefault="0093274D" w:rsidP="00C15EE1">
            <w:pPr>
              <w:pStyle w:val="TAH"/>
            </w:pPr>
          </w:p>
        </w:tc>
        <w:tc>
          <w:tcPr>
            <w:tcW w:w="0" w:type="auto"/>
            <w:vMerge w:val="restart"/>
            <w:shd w:val="clear" w:color="auto" w:fill="E0E0E0"/>
          </w:tcPr>
          <w:p w14:paraId="2482D9AD" w14:textId="77777777" w:rsidR="0093274D" w:rsidRPr="00EA4E3A" w:rsidRDefault="0093274D" w:rsidP="00C15EE1">
            <w:pPr>
              <w:pStyle w:val="TAH"/>
            </w:pPr>
            <w:r w:rsidRPr="00EA4E3A">
              <w:t>0</w:t>
            </w:r>
          </w:p>
        </w:tc>
        <w:tc>
          <w:tcPr>
            <w:tcW w:w="0" w:type="auto"/>
            <w:gridSpan w:val="2"/>
            <w:shd w:val="clear" w:color="auto" w:fill="E0E0E0"/>
            <w:vAlign w:val="center"/>
          </w:tcPr>
          <w:p w14:paraId="4AE5934B" w14:textId="77777777" w:rsidR="0093274D" w:rsidRPr="00EA4E3A" w:rsidRDefault="0093274D" w:rsidP="00C15EE1">
            <w:pPr>
              <w:pStyle w:val="TAH"/>
            </w:pPr>
            <w:r w:rsidRPr="00EA4E3A">
              <w:t>1</w:t>
            </w:r>
          </w:p>
        </w:tc>
        <w:tc>
          <w:tcPr>
            <w:tcW w:w="0" w:type="auto"/>
            <w:vMerge w:val="restart"/>
            <w:shd w:val="clear" w:color="auto" w:fill="E0E0E0"/>
          </w:tcPr>
          <w:p w14:paraId="64508F18" w14:textId="77777777" w:rsidR="0093274D" w:rsidRPr="00EA4E3A" w:rsidRDefault="0093274D" w:rsidP="00C15EE1">
            <w:pPr>
              <w:pStyle w:val="TAH"/>
            </w:pPr>
            <w:r w:rsidRPr="00EA4E3A">
              <w:t>2</w:t>
            </w:r>
          </w:p>
        </w:tc>
        <w:tc>
          <w:tcPr>
            <w:tcW w:w="0" w:type="auto"/>
            <w:vMerge w:val="restart"/>
            <w:shd w:val="clear" w:color="auto" w:fill="E0E0E0"/>
          </w:tcPr>
          <w:p w14:paraId="018E6650" w14:textId="77777777" w:rsidR="0093274D" w:rsidRPr="00EA4E3A" w:rsidRDefault="0093274D" w:rsidP="00C15EE1">
            <w:pPr>
              <w:pStyle w:val="TAH"/>
            </w:pPr>
            <w:r w:rsidRPr="00EA4E3A">
              <w:t>3</w:t>
            </w:r>
          </w:p>
        </w:tc>
        <w:tc>
          <w:tcPr>
            <w:tcW w:w="0" w:type="auto"/>
            <w:vMerge w:val="restart"/>
            <w:shd w:val="clear" w:color="auto" w:fill="E0E0E0"/>
          </w:tcPr>
          <w:p w14:paraId="4EF7AF54" w14:textId="77777777" w:rsidR="0093274D" w:rsidRPr="00EA4E3A" w:rsidRDefault="0093274D" w:rsidP="00C15EE1">
            <w:pPr>
              <w:pStyle w:val="TAH"/>
            </w:pPr>
            <w:r w:rsidRPr="00EA4E3A">
              <w:t>4</w:t>
            </w:r>
          </w:p>
        </w:tc>
        <w:tc>
          <w:tcPr>
            <w:tcW w:w="0" w:type="auto"/>
            <w:vMerge w:val="restart"/>
            <w:shd w:val="clear" w:color="auto" w:fill="E0E0E0"/>
          </w:tcPr>
          <w:p w14:paraId="0F0E0010" w14:textId="77777777" w:rsidR="0093274D" w:rsidRPr="00EA4E3A" w:rsidRDefault="0093274D" w:rsidP="00C15EE1">
            <w:pPr>
              <w:pStyle w:val="TAH"/>
            </w:pPr>
            <w:r w:rsidRPr="00EA4E3A">
              <w:t>5</w:t>
            </w:r>
          </w:p>
        </w:tc>
        <w:tc>
          <w:tcPr>
            <w:tcW w:w="0" w:type="auto"/>
            <w:gridSpan w:val="2"/>
            <w:shd w:val="clear" w:color="auto" w:fill="E0E0E0"/>
            <w:vAlign w:val="center"/>
          </w:tcPr>
          <w:p w14:paraId="27251CE3" w14:textId="77777777" w:rsidR="0093274D" w:rsidRPr="00EA4E3A" w:rsidRDefault="0093274D" w:rsidP="00C15EE1">
            <w:pPr>
              <w:pStyle w:val="TAH"/>
            </w:pPr>
            <w:r w:rsidRPr="00EA4E3A">
              <w:t>6</w:t>
            </w:r>
          </w:p>
        </w:tc>
        <w:tc>
          <w:tcPr>
            <w:tcW w:w="0" w:type="auto"/>
            <w:vMerge w:val="restart"/>
            <w:shd w:val="clear" w:color="auto" w:fill="E0E0E0"/>
          </w:tcPr>
          <w:p w14:paraId="55D1F759" w14:textId="77777777" w:rsidR="0093274D" w:rsidRPr="00EA4E3A" w:rsidRDefault="0093274D" w:rsidP="00C15EE1">
            <w:pPr>
              <w:pStyle w:val="TAH"/>
            </w:pPr>
            <w:r w:rsidRPr="00EA4E3A">
              <w:t>7</w:t>
            </w:r>
          </w:p>
        </w:tc>
        <w:tc>
          <w:tcPr>
            <w:tcW w:w="0" w:type="auto"/>
            <w:vMerge w:val="restart"/>
            <w:shd w:val="clear" w:color="auto" w:fill="E0E0E0"/>
          </w:tcPr>
          <w:p w14:paraId="730AE4B9" w14:textId="77777777" w:rsidR="0093274D" w:rsidRPr="00EA4E3A" w:rsidRDefault="0093274D" w:rsidP="00C15EE1">
            <w:pPr>
              <w:pStyle w:val="TAH"/>
            </w:pPr>
            <w:r w:rsidRPr="00EA4E3A">
              <w:t>8</w:t>
            </w:r>
          </w:p>
        </w:tc>
        <w:tc>
          <w:tcPr>
            <w:tcW w:w="0" w:type="auto"/>
            <w:vMerge w:val="restart"/>
            <w:shd w:val="clear" w:color="auto" w:fill="E0E0E0"/>
          </w:tcPr>
          <w:p w14:paraId="03F593C8" w14:textId="77777777" w:rsidR="0093274D" w:rsidRPr="00EA4E3A" w:rsidRDefault="0093274D" w:rsidP="00C15EE1">
            <w:pPr>
              <w:pStyle w:val="TAH"/>
            </w:pPr>
            <w:r w:rsidRPr="00EA4E3A">
              <w:t>9</w:t>
            </w:r>
          </w:p>
        </w:tc>
      </w:tr>
      <w:tr w:rsidR="0093274D" w:rsidRPr="00EA4E3A" w14:paraId="5E20651D" w14:textId="77777777" w:rsidTr="00BC3DAA">
        <w:trPr>
          <w:cantSplit/>
          <w:jc w:val="center"/>
        </w:trPr>
        <w:tc>
          <w:tcPr>
            <w:tcW w:w="0" w:type="auto"/>
            <w:vMerge/>
            <w:tcBorders>
              <w:bottom w:val="single" w:sz="4" w:space="0" w:color="auto"/>
            </w:tcBorders>
            <w:vAlign w:val="center"/>
          </w:tcPr>
          <w:p w14:paraId="66BF4205" w14:textId="77777777" w:rsidR="0093274D" w:rsidRPr="00EA4E3A" w:rsidRDefault="0093274D" w:rsidP="00FD7E8B">
            <w:pPr>
              <w:pStyle w:val="TAH"/>
            </w:pPr>
          </w:p>
        </w:tc>
        <w:tc>
          <w:tcPr>
            <w:tcW w:w="0" w:type="auto"/>
            <w:vMerge/>
            <w:tcBorders>
              <w:bottom w:val="single" w:sz="4" w:space="0" w:color="auto"/>
            </w:tcBorders>
            <w:vAlign w:val="center"/>
          </w:tcPr>
          <w:p w14:paraId="5254A809" w14:textId="77777777" w:rsidR="0093274D" w:rsidRPr="00EA4E3A" w:rsidRDefault="0093274D" w:rsidP="00FD7E8B">
            <w:pPr>
              <w:pStyle w:val="TAH"/>
            </w:pPr>
          </w:p>
        </w:tc>
        <w:tc>
          <w:tcPr>
            <w:tcW w:w="0" w:type="auto"/>
            <w:tcBorders>
              <w:bottom w:val="single" w:sz="4" w:space="0" w:color="auto"/>
            </w:tcBorders>
            <w:shd w:val="clear" w:color="auto" w:fill="E0E0E0"/>
            <w:vAlign w:val="center"/>
          </w:tcPr>
          <w:p w14:paraId="14BF4288" w14:textId="77777777" w:rsidR="0093274D" w:rsidRPr="00EA4E3A" w:rsidRDefault="0093274D" w:rsidP="00C15EE1">
            <w:pPr>
              <w:pStyle w:val="TAH"/>
            </w:pPr>
            <w:r w:rsidRPr="00EA4E3A">
              <w:t xml:space="preserve">1st symbol of </w:t>
            </w:r>
            <w:proofErr w:type="spellStart"/>
            <w:r w:rsidRPr="00EA4E3A">
              <w:t>UpPTS</w:t>
            </w:r>
            <w:proofErr w:type="spellEnd"/>
          </w:p>
        </w:tc>
        <w:tc>
          <w:tcPr>
            <w:tcW w:w="0" w:type="auto"/>
            <w:tcBorders>
              <w:bottom w:val="single" w:sz="4" w:space="0" w:color="auto"/>
            </w:tcBorders>
            <w:shd w:val="clear" w:color="auto" w:fill="E0E0E0"/>
            <w:vAlign w:val="center"/>
          </w:tcPr>
          <w:p w14:paraId="0868060B" w14:textId="77777777" w:rsidR="0093274D" w:rsidRPr="00EA4E3A" w:rsidRDefault="0093274D" w:rsidP="00C15EE1">
            <w:pPr>
              <w:pStyle w:val="TAH"/>
            </w:pPr>
            <w:r w:rsidRPr="00EA4E3A">
              <w:t xml:space="preserve">2nd symbol of </w:t>
            </w:r>
            <w:proofErr w:type="spellStart"/>
            <w:r w:rsidRPr="00EA4E3A">
              <w:t>UpPTS</w:t>
            </w:r>
            <w:proofErr w:type="spellEnd"/>
          </w:p>
        </w:tc>
        <w:tc>
          <w:tcPr>
            <w:tcW w:w="0" w:type="auto"/>
            <w:vMerge/>
            <w:tcBorders>
              <w:bottom w:val="single" w:sz="4" w:space="0" w:color="auto"/>
            </w:tcBorders>
            <w:shd w:val="clear" w:color="auto" w:fill="E0E0E0"/>
            <w:vAlign w:val="center"/>
          </w:tcPr>
          <w:p w14:paraId="19BC9509" w14:textId="77777777" w:rsidR="0093274D" w:rsidRPr="00EA4E3A" w:rsidRDefault="0093274D" w:rsidP="00C15EE1">
            <w:pPr>
              <w:pStyle w:val="TAH"/>
            </w:pPr>
          </w:p>
        </w:tc>
        <w:tc>
          <w:tcPr>
            <w:tcW w:w="0" w:type="auto"/>
            <w:vMerge/>
            <w:tcBorders>
              <w:bottom w:val="single" w:sz="4" w:space="0" w:color="auto"/>
            </w:tcBorders>
            <w:shd w:val="clear" w:color="auto" w:fill="E0E0E0"/>
            <w:vAlign w:val="center"/>
          </w:tcPr>
          <w:p w14:paraId="72AE4738" w14:textId="77777777" w:rsidR="0093274D" w:rsidRPr="00EA4E3A" w:rsidRDefault="0093274D" w:rsidP="00C15EE1">
            <w:pPr>
              <w:pStyle w:val="TAH"/>
            </w:pPr>
          </w:p>
        </w:tc>
        <w:tc>
          <w:tcPr>
            <w:tcW w:w="0" w:type="auto"/>
            <w:vMerge/>
            <w:tcBorders>
              <w:bottom w:val="single" w:sz="4" w:space="0" w:color="auto"/>
            </w:tcBorders>
            <w:shd w:val="clear" w:color="auto" w:fill="E0E0E0"/>
            <w:vAlign w:val="center"/>
          </w:tcPr>
          <w:p w14:paraId="22EF1E17" w14:textId="77777777" w:rsidR="0093274D" w:rsidRPr="00EA4E3A" w:rsidRDefault="0093274D" w:rsidP="00C15EE1">
            <w:pPr>
              <w:pStyle w:val="TAH"/>
            </w:pPr>
          </w:p>
        </w:tc>
        <w:tc>
          <w:tcPr>
            <w:tcW w:w="0" w:type="auto"/>
            <w:vMerge/>
            <w:tcBorders>
              <w:bottom w:val="single" w:sz="4" w:space="0" w:color="auto"/>
            </w:tcBorders>
            <w:shd w:val="clear" w:color="auto" w:fill="E0E0E0"/>
            <w:vAlign w:val="center"/>
          </w:tcPr>
          <w:p w14:paraId="4A621DD0" w14:textId="77777777" w:rsidR="0093274D" w:rsidRPr="00EA4E3A" w:rsidRDefault="0093274D" w:rsidP="00C15EE1">
            <w:pPr>
              <w:pStyle w:val="TAH"/>
            </w:pPr>
          </w:p>
        </w:tc>
        <w:tc>
          <w:tcPr>
            <w:tcW w:w="0" w:type="auto"/>
            <w:tcBorders>
              <w:bottom w:val="single" w:sz="4" w:space="0" w:color="auto"/>
            </w:tcBorders>
            <w:shd w:val="clear" w:color="auto" w:fill="E0E0E0"/>
            <w:vAlign w:val="center"/>
          </w:tcPr>
          <w:p w14:paraId="311E9D04" w14:textId="77777777" w:rsidR="0093274D" w:rsidRPr="00EA4E3A" w:rsidRDefault="0093274D" w:rsidP="00C15EE1">
            <w:pPr>
              <w:pStyle w:val="TAH"/>
            </w:pPr>
            <w:r w:rsidRPr="00EA4E3A">
              <w:t xml:space="preserve">1st symbol of </w:t>
            </w:r>
            <w:proofErr w:type="spellStart"/>
            <w:r w:rsidRPr="00EA4E3A">
              <w:t>UpPTS</w:t>
            </w:r>
            <w:proofErr w:type="spellEnd"/>
          </w:p>
        </w:tc>
        <w:tc>
          <w:tcPr>
            <w:tcW w:w="0" w:type="auto"/>
            <w:tcBorders>
              <w:bottom w:val="single" w:sz="4" w:space="0" w:color="auto"/>
            </w:tcBorders>
            <w:shd w:val="clear" w:color="auto" w:fill="E0E0E0"/>
            <w:vAlign w:val="center"/>
          </w:tcPr>
          <w:p w14:paraId="7E7A5DDE" w14:textId="77777777" w:rsidR="0093274D" w:rsidRPr="00EA4E3A" w:rsidRDefault="0093274D" w:rsidP="00C15EE1">
            <w:pPr>
              <w:pStyle w:val="TAH"/>
            </w:pPr>
            <w:r w:rsidRPr="00EA4E3A">
              <w:t xml:space="preserve">2nd symbol of </w:t>
            </w:r>
            <w:proofErr w:type="spellStart"/>
            <w:r w:rsidRPr="00EA4E3A">
              <w:t>UpPTS</w:t>
            </w:r>
            <w:proofErr w:type="spellEnd"/>
          </w:p>
        </w:tc>
        <w:tc>
          <w:tcPr>
            <w:tcW w:w="0" w:type="auto"/>
            <w:vMerge/>
            <w:tcBorders>
              <w:bottom w:val="single" w:sz="4" w:space="0" w:color="auto"/>
            </w:tcBorders>
            <w:vAlign w:val="center"/>
          </w:tcPr>
          <w:p w14:paraId="37700F6D" w14:textId="77777777" w:rsidR="0093274D" w:rsidRPr="00EA4E3A" w:rsidRDefault="0093274D" w:rsidP="00FD7E8B">
            <w:pPr>
              <w:pStyle w:val="TAH"/>
            </w:pPr>
          </w:p>
        </w:tc>
        <w:tc>
          <w:tcPr>
            <w:tcW w:w="0" w:type="auto"/>
            <w:vMerge/>
            <w:tcBorders>
              <w:bottom w:val="single" w:sz="4" w:space="0" w:color="auto"/>
            </w:tcBorders>
            <w:vAlign w:val="center"/>
          </w:tcPr>
          <w:p w14:paraId="610C9326" w14:textId="77777777" w:rsidR="0093274D" w:rsidRPr="00EA4E3A" w:rsidRDefault="0093274D" w:rsidP="00FD7E8B">
            <w:pPr>
              <w:pStyle w:val="TAH"/>
            </w:pPr>
          </w:p>
        </w:tc>
        <w:tc>
          <w:tcPr>
            <w:tcW w:w="0" w:type="auto"/>
            <w:vMerge/>
            <w:tcBorders>
              <w:bottom w:val="single" w:sz="4" w:space="0" w:color="auto"/>
            </w:tcBorders>
            <w:vAlign w:val="center"/>
          </w:tcPr>
          <w:p w14:paraId="3A760EBE" w14:textId="77777777" w:rsidR="0093274D" w:rsidRPr="00EA4E3A" w:rsidRDefault="0093274D" w:rsidP="00FD7E8B">
            <w:pPr>
              <w:pStyle w:val="TAH"/>
            </w:pPr>
          </w:p>
        </w:tc>
      </w:tr>
      <w:tr w:rsidR="0093274D" w:rsidRPr="00EA4E3A" w14:paraId="18B5C67C" w14:textId="77777777" w:rsidTr="00BC3DAA">
        <w:trPr>
          <w:cantSplit/>
          <w:jc w:val="center"/>
        </w:trPr>
        <w:tc>
          <w:tcPr>
            <w:tcW w:w="0" w:type="auto"/>
            <w:shd w:val="clear" w:color="auto" w:fill="auto"/>
            <w:vAlign w:val="center"/>
          </w:tcPr>
          <w:p w14:paraId="1BD3FE6D" w14:textId="77777777" w:rsidR="0093274D" w:rsidRPr="00EA4E3A" w:rsidRDefault="008B0F02" w:rsidP="00C15EE1">
            <w:pPr>
              <w:pStyle w:val="TAH"/>
              <w:jc w:val="left"/>
            </w:pPr>
            <w:r w:rsidRPr="00EA4E3A">
              <w:rPr>
                <w:noProof/>
                <w:position w:val="-12"/>
              </w:rPr>
              <w:drawing>
                <wp:inline distT="0" distB="0" distL="0" distR="0" wp14:anchorId="21DC512F" wp14:editId="1C23307F">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w:t>
            </w:r>
            <w:proofErr w:type="spellStart"/>
            <w:r w:rsidR="0093274D" w:rsidRPr="00EA4E3A">
              <w:t>UpPTS</w:t>
            </w:r>
            <w:proofErr w:type="spellEnd"/>
            <w:r w:rsidR="0093274D" w:rsidRPr="00EA4E3A">
              <w:t xml:space="preserve"> length of 2 symbols</w:t>
            </w:r>
          </w:p>
        </w:tc>
        <w:tc>
          <w:tcPr>
            <w:tcW w:w="0" w:type="auto"/>
            <w:shd w:val="clear" w:color="auto" w:fill="auto"/>
            <w:vAlign w:val="center"/>
          </w:tcPr>
          <w:p w14:paraId="2ED45CDD" w14:textId="77777777" w:rsidR="0093274D" w:rsidRPr="00EA4E3A" w:rsidRDefault="0093274D" w:rsidP="00C15EE1">
            <w:pPr>
              <w:pStyle w:val="TAC"/>
            </w:pPr>
          </w:p>
        </w:tc>
        <w:tc>
          <w:tcPr>
            <w:tcW w:w="0" w:type="auto"/>
            <w:shd w:val="clear" w:color="auto" w:fill="auto"/>
            <w:vAlign w:val="center"/>
          </w:tcPr>
          <w:p w14:paraId="23FB45C8" w14:textId="77777777" w:rsidR="0093274D" w:rsidRPr="00EA4E3A" w:rsidRDefault="0093274D" w:rsidP="00C15EE1">
            <w:pPr>
              <w:pStyle w:val="TAC"/>
            </w:pPr>
            <w:r w:rsidRPr="00EA4E3A">
              <w:t>0</w:t>
            </w:r>
          </w:p>
        </w:tc>
        <w:tc>
          <w:tcPr>
            <w:tcW w:w="0" w:type="auto"/>
            <w:shd w:val="clear" w:color="auto" w:fill="auto"/>
            <w:vAlign w:val="center"/>
          </w:tcPr>
          <w:p w14:paraId="79B0C5AC" w14:textId="77777777" w:rsidR="0093274D" w:rsidRPr="00EA4E3A" w:rsidRDefault="0093274D" w:rsidP="00C15EE1">
            <w:pPr>
              <w:pStyle w:val="TAC"/>
            </w:pPr>
            <w:r w:rsidRPr="00EA4E3A">
              <w:t>1</w:t>
            </w:r>
          </w:p>
        </w:tc>
        <w:tc>
          <w:tcPr>
            <w:tcW w:w="0" w:type="auto"/>
            <w:shd w:val="clear" w:color="auto" w:fill="auto"/>
            <w:vAlign w:val="center"/>
          </w:tcPr>
          <w:p w14:paraId="0D9C4449" w14:textId="77777777" w:rsidR="0093274D" w:rsidRPr="00EA4E3A" w:rsidRDefault="0093274D" w:rsidP="00C15EE1">
            <w:pPr>
              <w:pStyle w:val="TAC"/>
            </w:pPr>
            <w:r w:rsidRPr="00EA4E3A">
              <w:t>2</w:t>
            </w:r>
          </w:p>
        </w:tc>
        <w:tc>
          <w:tcPr>
            <w:tcW w:w="0" w:type="auto"/>
            <w:shd w:val="clear" w:color="auto" w:fill="auto"/>
            <w:vAlign w:val="center"/>
          </w:tcPr>
          <w:p w14:paraId="3EF44E1B" w14:textId="77777777" w:rsidR="0093274D" w:rsidRPr="00EA4E3A" w:rsidRDefault="0093274D" w:rsidP="00C15EE1">
            <w:pPr>
              <w:pStyle w:val="TAC"/>
            </w:pPr>
            <w:r w:rsidRPr="00EA4E3A">
              <w:t>3</w:t>
            </w:r>
          </w:p>
        </w:tc>
        <w:tc>
          <w:tcPr>
            <w:tcW w:w="0" w:type="auto"/>
            <w:shd w:val="clear" w:color="auto" w:fill="auto"/>
            <w:vAlign w:val="center"/>
          </w:tcPr>
          <w:p w14:paraId="3D653461" w14:textId="77777777" w:rsidR="0093274D" w:rsidRPr="00EA4E3A" w:rsidRDefault="0093274D" w:rsidP="00C15EE1">
            <w:pPr>
              <w:pStyle w:val="TAC"/>
            </w:pPr>
            <w:r w:rsidRPr="00EA4E3A">
              <w:t>4</w:t>
            </w:r>
          </w:p>
        </w:tc>
        <w:tc>
          <w:tcPr>
            <w:tcW w:w="0" w:type="auto"/>
            <w:shd w:val="clear" w:color="auto" w:fill="auto"/>
            <w:vAlign w:val="center"/>
          </w:tcPr>
          <w:p w14:paraId="6E974D85" w14:textId="77777777" w:rsidR="0093274D" w:rsidRPr="00EA4E3A" w:rsidRDefault="0093274D" w:rsidP="00C15EE1">
            <w:pPr>
              <w:pStyle w:val="TAC"/>
            </w:pPr>
          </w:p>
        </w:tc>
        <w:tc>
          <w:tcPr>
            <w:tcW w:w="0" w:type="auto"/>
            <w:shd w:val="clear" w:color="auto" w:fill="auto"/>
            <w:vAlign w:val="center"/>
          </w:tcPr>
          <w:p w14:paraId="3D85D0D1" w14:textId="77777777" w:rsidR="0093274D" w:rsidRPr="00EA4E3A" w:rsidRDefault="0093274D" w:rsidP="00C15EE1">
            <w:pPr>
              <w:pStyle w:val="TAC"/>
            </w:pPr>
            <w:r w:rsidRPr="00EA4E3A">
              <w:t>5</w:t>
            </w:r>
          </w:p>
        </w:tc>
        <w:tc>
          <w:tcPr>
            <w:tcW w:w="0" w:type="auto"/>
            <w:shd w:val="clear" w:color="auto" w:fill="auto"/>
            <w:vAlign w:val="center"/>
          </w:tcPr>
          <w:p w14:paraId="51A8B22C" w14:textId="77777777" w:rsidR="0093274D" w:rsidRPr="00EA4E3A" w:rsidRDefault="0093274D" w:rsidP="00C15EE1">
            <w:pPr>
              <w:pStyle w:val="TAC"/>
            </w:pPr>
            <w:r w:rsidRPr="00EA4E3A">
              <w:t>6</w:t>
            </w:r>
          </w:p>
        </w:tc>
        <w:tc>
          <w:tcPr>
            <w:tcW w:w="0" w:type="auto"/>
            <w:shd w:val="clear" w:color="auto" w:fill="auto"/>
            <w:vAlign w:val="center"/>
          </w:tcPr>
          <w:p w14:paraId="4FC8306E" w14:textId="77777777" w:rsidR="0093274D" w:rsidRPr="00EA4E3A" w:rsidRDefault="0093274D" w:rsidP="00C15EE1">
            <w:pPr>
              <w:pStyle w:val="TAC"/>
            </w:pPr>
            <w:r w:rsidRPr="00EA4E3A">
              <w:t>7</w:t>
            </w:r>
          </w:p>
        </w:tc>
        <w:tc>
          <w:tcPr>
            <w:tcW w:w="0" w:type="auto"/>
            <w:shd w:val="clear" w:color="auto" w:fill="auto"/>
            <w:vAlign w:val="center"/>
          </w:tcPr>
          <w:p w14:paraId="4DF6BBC2" w14:textId="77777777" w:rsidR="0093274D" w:rsidRPr="00EA4E3A" w:rsidRDefault="0093274D" w:rsidP="00C15EE1">
            <w:pPr>
              <w:pStyle w:val="TAC"/>
            </w:pPr>
            <w:r w:rsidRPr="00EA4E3A">
              <w:t>8</w:t>
            </w:r>
          </w:p>
        </w:tc>
        <w:tc>
          <w:tcPr>
            <w:tcW w:w="0" w:type="auto"/>
            <w:shd w:val="clear" w:color="auto" w:fill="auto"/>
            <w:vAlign w:val="center"/>
          </w:tcPr>
          <w:p w14:paraId="0D8DEC7A" w14:textId="77777777" w:rsidR="0093274D" w:rsidRPr="00EA4E3A" w:rsidRDefault="0093274D" w:rsidP="00C15EE1">
            <w:pPr>
              <w:pStyle w:val="TAC"/>
            </w:pPr>
            <w:r w:rsidRPr="00EA4E3A">
              <w:t>9</w:t>
            </w:r>
          </w:p>
        </w:tc>
      </w:tr>
      <w:tr w:rsidR="0093274D" w:rsidRPr="00EA4E3A" w14:paraId="5AF990D4" w14:textId="77777777" w:rsidTr="00BC3DAA">
        <w:trPr>
          <w:cantSplit/>
          <w:jc w:val="center"/>
        </w:trPr>
        <w:tc>
          <w:tcPr>
            <w:tcW w:w="0" w:type="auto"/>
            <w:shd w:val="clear" w:color="auto" w:fill="auto"/>
            <w:vAlign w:val="center"/>
          </w:tcPr>
          <w:p w14:paraId="108C4570" w14:textId="77777777" w:rsidR="0093274D" w:rsidRPr="00EA4E3A" w:rsidRDefault="008B0F02" w:rsidP="00C15EE1">
            <w:pPr>
              <w:pStyle w:val="TAH"/>
              <w:jc w:val="left"/>
            </w:pPr>
            <w:r w:rsidRPr="00EA4E3A">
              <w:rPr>
                <w:noProof/>
                <w:position w:val="-12"/>
              </w:rPr>
              <w:drawing>
                <wp:inline distT="0" distB="0" distL="0" distR="0" wp14:anchorId="0D08495D" wp14:editId="11F3245E">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w:t>
            </w:r>
            <w:proofErr w:type="spellStart"/>
            <w:r w:rsidR="0093274D" w:rsidRPr="00EA4E3A">
              <w:t>UpPTS</w:t>
            </w:r>
            <w:proofErr w:type="spellEnd"/>
            <w:r w:rsidR="0093274D" w:rsidRPr="00EA4E3A">
              <w:t xml:space="preserve"> length of 1 symbol</w:t>
            </w:r>
          </w:p>
        </w:tc>
        <w:tc>
          <w:tcPr>
            <w:tcW w:w="0" w:type="auto"/>
            <w:shd w:val="clear" w:color="auto" w:fill="auto"/>
            <w:vAlign w:val="center"/>
          </w:tcPr>
          <w:p w14:paraId="70508A9D" w14:textId="77777777" w:rsidR="0093274D" w:rsidRPr="00EA4E3A" w:rsidRDefault="0093274D" w:rsidP="00C15EE1">
            <w:pPr>
              <w:pStyle w:val="TAC"/>
            </w:pPr>
          </w:p>
        </w:tc>
        <w:tc>
          <w:tcPr>
            <w:tcW w:w="0" w:type="auto"/>
            <w:shd w:val="clear" w:color="auto" w:fill="auto"/>
            <w:vAlign w:val="center"/>
          </w:tcPr>
          <w:p w14:paraId="5CE29A53" w14:textId="77777777" w:rsidR="0093274D" w:rsidRPr="00EA4E3A" w:rsidRDefault="0093274D" w:rsidP="00C15EE1">
            <w:pPr>
              <w:pStyle w:val="TAC"/>
            </w:pPr>
            <w:r w:rsidRPr="00EA4E3A">
              <w:t>1</w:t>
            </w:r>
          </w:p>
        </w:tc>
        <w:tc>
          <w:tcPr>
            <w:tcW w:w="0" w:type="auto"/>
            <w:shd w:val="clear" w:color="auto" w:fill="auto"/>
            <w:vAlign w:val="center"/>
          </w:tcPr>
          <w:p w14:paraId="7C475491" w14:textId="77777777" w:rsidR="0093274D" w:rsidRPr="00EA4E3A" w:rsidRDefault="0093274D" w:rsidP="00C15EE1">
            <w:pPr>
              <w:pStyle w:val="TAC"/>
            </w:pPr>
          </w:p>
        </w:tc>
        <w:tc>
          <w:tcPr>
            <w:tcW w:w="0" w:type="auto"/>
            <w:shd w:val="clear" w:color="auto" w:fill="auto"/>
            <w:vAlign w:val="center"/>
          </w:tcPr>
          <w:p w14:paraId="57842686" w14:textId="77777777" w:rsidR="0093274D" w:rsidRPr="00EA4E3A" w:rsidRDefault="0093274D" w:rsidP="00C15EE1">
            <w:pPr>
              <w:pStyle w:val="TAC"/>
            </w:pPr>
            <w:r w:rsidRPr="00EA4E3A">
              <w:t>2</w:t>
            </w:r>
          </w:p>
        </w:tc>
        <w:tc>
          <w:tcPr>
            <w:tcW w:w="0" w:type="auto"/>
            <w:shd w:val="clear" w:color="auto" w:fill="auto"/>
            <w:vAlign w:val="center"/>
          </w:tcPr>
          <w:p w14:paraId="03C6D998" w14:textId="77777777" w:rsidR="0093274D" w:rsidRPr="00EA4E3A" w:rsidRDefault="0093274D" w:rsidP="00C15EE1">
            <w:pPr>
              <w:pStyle w:val="TAC"/>
            </w:pPr>
            <w:r w:rsidRPr="00EA4E3A">
              <w:t>3</w:t>
            </w:r>
          </w:p>
        </w:tc>
        <w:tc>
          <w:tcPr>
            <w:tcW w:w="0" w:type="auto"/>
            <w:shd w:val="clear" w:color="auto" w:fill="auto"/>
            <w:vAlign w:val="center"/>
          </w:tcPr>
          <w:p w14:paraId="7E9659CE" w14:textId="77777777" w:rsidR="0093274D" w:rsidRPr="00EA4E3A" w:rsidRDefault="0093274D" w:rsidP="00C15EE1">
            <w:pPr>
              <w:pStyle w:val="TAC"/>
            </w:pPr>
            <w:r w:rsidRPr="00EA4E3A">
              <w:t>4</w:t>
            </w:r>
          </w:p>
        </w:tc>
        <w:tc>
          <w:tcPr>
            <w:tcW w:w="0" w:type="auto"/>
            <w:shd w:val="clear" w:color="auto" w:fill="auto"/>
            <w:vAlign w:val="center"/>
          </w:tcPr>
          <w:p w14:paraId="69003FE0" w14:textId="77777777" w:rsidR="0093274D" w:rsidRPr="00EA4E3A" w:rsidRDefault="0093274D" w:rsidP="00C15EE1">
            <w:pPr>
              <w:pStyle w:val="TAC"/>
            </w:pPr>
          </w:p>
        </w:tc>
        <w:tc>
          <w:tcPr>
            <w:tcW w:w="0" w:type="auto"/>
            <w:shd w:val="clear" w:color="auto" w:fill="auto"/>
            <w:vAlign w:val="center"/>
          </w:tcPr>
          <w:p w14:paraId="499F60F2" w14:textId="77777777" w:rsidR="0093274D" w:rsidRPr="00EA4E3A" w:rsidRDefault="0093274D" w:rsidP="00C15EE1">
            <w:pPr>
              <w:pStyle w:val="TAC"/>
            </w:pPr>
            <w:r w:rsidRPr="00EA4E3A">
              <w:t>6</w:t>
            </w:r>
          </w:p>
        </w:tc>
        <w:tc>
          <w:tcPr>
            <w:tcW w:w="0" w:type="auto"/>
            <w:shd w:val="clear" w:color="auto" w:fill="auto"/>
            <w:vAlign w:val="center"/>
          </w:tcPr>
          <w:p w14:paraId="02570553" w14:textId="77777777" w:rsidR="0093274D" w:rsidRPr="00EA4E3A" w:rsidRDefault="0093274D" w:rsidP="00C15EE1">
            <w:pPr>
              <w:pStyle w:val="TAC"/>
            </w:pPr>
          </w:p>
        </w:tc>
        <w:tc>
          <w:tcPr>
            <w:tcW w:w="0" w:type="auto"/>
            <w:shd w:val="clear" w:color="auto" w:fill="auto"/>
            <w:vAlign w:val="center"/>
          </w:tcPr>
          <w:p w14:paraId="5F73F9B9" w14:textId="77777777" w:rsidR="0093274D" w:rsidRPr="00EA4E3A" w:rsidRDefault="0093274D" w:rsidP="00C15EE1">
            <w:pPr>
              <w:pStyle w:val="TAC"/>
            </w:pPr>
            <w:r w:rsidRPr="00EA4E3A">
              <w:t>7</w:t>
            </w:r>
          </w:p>
        </w:tc>
        <w:tc>
          <w:tcPr>
            <w:tcW w:w="0" w:type="auto"/>
            <w:shd w:val="clear" w:color="auto" w:fill="auto"/>
            <w:vAlign w:val="center"/>
          </w:tcPr>
          <w:p w14:paraId="7F400D5D" w14:textId="77777777" w:rsidR="0093274D" w:rsidRPr="00EA4E3A" w:rsidRDefault="0093274D" w:rsidP="00C15EE1">
            <w:pPr>
              <w:pStyle w:val="TAC"/>
            </w:pPr>
            <w:r w:rsidRPr="00EA4E3A">
              <w:t>8</w:t>
            </w:r>
          </w:p>
        </w:tc>
        <w:tc>
          <w:tcPr>
            <w:tcW w:w="0" w:type="auto"/>
            <w:shd w:val="clear" w:color="auto" w:fill="auto"/>
            <w:vAlign w:val="center"/>
          </w:tcPr>
          <w:p w14:paraId="574DB3DA" w14:textId="77777777" w:rsidR="0093274D" w:rsidRPr="00EA4E3A" w:rsidRDefault="0093274D" w:rsidP="00C15EE1">
            <w:pPr>
              <w:pStyle w:val="TAC"/>
            </w:pPr>
            <w:r w:rsidRPr="00EA4E3A">
              <w:t>9</w:t>
            </w:r>
          </w:p>
        </w:tc>
      </w:tr>
    </w:tbl>
    <w:p w14:paraId="3335FEAA" w14:textId="77777777" w:rsidR="0093274D" w:rsidRPr="00EA4E3A" w:rsidRDefault="0093274D" w:rsidP="00C15EE1">
      <w:pPr>
        <w:rPr>
          <w:lang w:val="en-US"/>
        </w:rPr>
      </w:pPr>
    </w:p>
    <w:p w14:paraId="39779DF2" w14:textId="77777777" w:rsidR="00C15EE1" w:rsidRPr="00EA4E3A" w:rsidRDefault="00C15EE1" w:rsidP="00C15EE1">
      <w:pPr>
        <w:rPr>
          <w:lang w:val="en-US"/>
        </w:rPr>
      </w:pPr>
    </w:p>
    <w:p w14:paraId="3CF30CC1" w14:textId="77777777"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14:anchorId="37C6EABD" wp14:editId="65281E2A">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14:anchorId="4F1A125D" wp14:editId="363F6336">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14:paraId="0C0AAC3A" w14:textId="77777777">
        <w:trPr>
          <w:cantSplit/>
          <w:jc w:val="center"/>
        </w:trPr>
        <w:tc>
          <w:tcPr>
            <w:tcW w:w="0" w:type="auto"/>
            <w:shd w:val="clear" w:color="auto" w:fill="E0E0E0"/>
            <w:vAlign w:val="center"/>
          </w:tcPr>
          <w:p w14:paraId="533D18A9" w14:textId="77777777"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14:paraId="69E7EF59" w14:textId="77777777"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14:anchorId="38CDD7E6" wp14:editId="4BE05EC2">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w:t>
            </w:r>
            <w:proofErr w:type="spellStart"/>
            <w:r w:rsidRPr="00EA4E3A">
              <w:rPr>
                <w:lang w:val="en-US"/>
              </w:rPr>
              <w:t>ms</w:t>
            </w:r>
            <w:proofErr w:type="spellEnd"/>
            <w:r w:rsidRPr="00EA4E3A">
              <w:rPr>
                <w:lang w:val="en-US"/>
              </w:rPr>
              <w:t>)</w:t>
            </w:r>
          </w:p>
        </w:tc>
        <w:tc>
          <w:tcPr>
            <w:tcW w:w="0" w:type="auto"/>
            <w:shd w:val="clear" w:color="auto" w:fill="E0E0E0"/>
            <w:vAlign w:val="center"/>
          </w:tcPr>
          <w:p w14:paraId="01D60F04" w14:textId="77777777"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14:anchorId="79A007E6" wp14:editId="0B5BF114">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14:paraId="6E7F0B2C" w14:textId="77777777">
        <w:trPr>
          <w:cantSplit/>
          <w:jc w:val="center"/>
        </w:trPr>
        <w:tc>
          <w:tcPr>
            <w:tcW w:w="0" w:type="auto"/>
            <w:vAlign w:val="center"/>
          </w:tcPr>
          <w:p w14:paraId="107DE127" w14:textId="77777777" w:rsidR="00FD7E8B" w:rsidRPr="00EA4E3A" w:rsidRDefault="00FD7E8B" w:rsidP="00C15EE1">
            <w:pPr>
              <w:pStyle w:val="TAC"/>
              <w:rPr>
                <w:lang w:val="de-DE"/>
              </w:rPr>
            </w:pPr>
            <w:r w:rsidRPr="00EA4E3A">
              <w:rPr>
                <w:lang w:val="de-DE"/>
              </w:rPr>
              <w:t>0 – 1</w:t>
            </w:r>
          </w:p>
        </w:tc>
        <w:tc>
          <w:tcPr>
            <w:tcW w:w="0" w:type="auto"/>
            <w:vAlign w:val="center"/>
          </w:tcPr>
          <w:p w14:paraId="4833427D" w14:textId="77777777" w:rsidR="00FD7E8B" w:rsidRPr="00EA4E3A" w:rsidRDefault="00FD7E8B" w:rsidP="00C15EE1">
            <w:pPr>
              <w:pStyle w:val="TAC"/>
              <w:rPr>
                <w:lang w:val="de-DE"/>
              </w:rPr>
            </w:pPr>
            <w:r w:rsidRPr="00EA4E3A">
              <w:rPr>
                <w:lang w:val="de-DE"/>
              </w:rPr>
              <w:t>2</w:t>
            </w:r>
          </w:p>
        </w:tc>
        <w:tc>
          <w:tcPr>
            <w:tcW w:w="0" w:type="auto"/>
            <w:vAlign w:val="center"/>
          </w:tcPr>
          <w:p w14:paraId="718AA23E" w14:textId="77777777"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14:paraId="02C84A06" w14:textId="77777777">
        <w:trPr>
          <w:cantSplit/>
          <w:jc w:val="center"/>
        </w:trPr>
        <w:tc>
          <w:tcPr>
            <w:tcW w:w="0" w:type="auto"/>
            <w:vAlign w:val="center"/>
          </w:tcPr>
          <w:p w14:paraId="1ADC917F" w14:textId="77777777" w:rsidR="00FD7E8B" w:rsidRPr="00EA4E3A" w:rsidRDefault="00FD7E8B" w:rsidP="00C15EE1">
            <w:pPr>
              <w:pStyle w:val="TAC"/>
              <w:rPr>
                <w:lang w:val="de-DE"/>
              </w:rPr>
            </w:pPr>
            <w:r w:rsidRPr="00EA4E3A">
              <w:rPr>
                <w:lang w:val="de-DE"/>
              </w:rPr>
              <w:t>2 – 6</w:t>
            </w:r>
          </w:p>
        </w:tc>
        <w:tc>
          <w:tcPr>
            <w:tcW w:w="0" w:type="auto"/>
            <w:vAlign w:val="center"/>
          </w:tcPr>
          <w:p w14:paraId="1AC66804" w14:textId="77777777" w:rsidR="00FD7E8B" w:rsidRPr="00EA4E3A" w:rsidRDefault="00FD7E8B" w:rsidP="00C15EE1">
            <w:pPr>
              <w:pStyle w:val="TAC"/>
              <w:rPr>
                <w:lang w:val="de-DE"/>
              </w:rPr>
            </w:pPr>
            <w:r w:rsidRPr="00EA4E3A">
              <w:rPr>
                <w:lang w:val="de-DE"/>
              </w:rPr>
              <w:t>5</w:t>
            </w:r>
          </w:p>
        </w:tc>
        <w:tc>
          <w:tcPr>
            <w:tcW w:w="0" w:type="auto"/>
            <w:vAlign w:val="center"/>
          </w:tcPr>
          <w:p w14:paraId="489121BE" w14:textId="77777777"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14:paraId="1E9046A4" w14:textId="77777777">
        <w:trPr>
          <w:cantSplit/>
          <w:jc w:val="center"/>
        </w:trPr>
        <w:tc>
          <w:tcPr>
            <w:tcW w:w="0" w:type="auto"/>
            <w:vAlign w:val="center"/>
          </w:tcPr>
          <w:p w14:paraId="58CC6D0B" w14:textId="77777777" w:rsidR="00FD7E8B" w:rsidRPr="00EA4E3A" w:rsidRDefault="00FD7E8B" w:rsidP="00C15EE1">
            <w:pPr>
              <w:pStyle w:val="TAC"/>
              <w:rPr>
                <w:lang w:val="de-DE"/>
              </w:rPr>
            </w:pPr>
            <w:r w:rsidRPr="00EA4E3A">
              <w:rPr>
                <w:lang w:val="de-DE"/>
              </w:rPr>
              <w:t>7 – 16</w:t>
            </w:r>
          </w:p>
        </w:tc>
        <w:tc>
          <w:tcPr>
            <w:tcW w:w="0" w:type="auto"/>
            <w:vAlign w:val="center"/>
          </w:tcPr>
          <w:p w14:paraId="358026ED" w14:textId="77777777" w:rsidR="00FD7E8B" w:rsidRPr="00EA4E3A" w:rsidRDefault="00FD7E8B" w:rsidP="00C15EE1">
            <w:pPr>
              <w:pStyle w:val="TAC"/>
              <w:rPr>
                <w:lang w:val="de-DE"/>
              </w:rPr>
            </w:pPr>
            <w:r w:rsidRPr="00EA4E3A">
              <w:rPr>
                <w:lang w:val="de-DE"/>
              </w:rPr>
              <w:t>10</w:t>
            </w:r>
          </w:p>
        </w:tc>
        <w:tc>
          <w:tcPr>
            <w:tcW w:w="0" w:type="auto"/>
            <w:vAlign w:val="center"/>
          </w:tcPr>
          <w:p w14:paraId="10621A1B" w14:textId="77777777"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14:paraId="1E90AE76" w14:textId="77777777">
        <w:trPr>
          <w:cantSplit/>
          <w:jc w:val="center"/>
        </w:trPr>
        <w:tc>
          <w:tcPr>
            <w:tcW w:w="0" w:type="auto"/>
            <w:vAlign w:val="center"/>
          </w:tcPr>
          <w:p w14:paraId="1FF2CA56" w14:textId="77777777" w:rsidR="00FD7E8B" w:rsidRPr="00EA4E3A" w:rsidRDefault="00FD7E8B" w:rsidP="00C15EE1">
            <w:pPr>
              <w:pStyle w:val="TAC"/>
              <w:rPr>
                <w:lang w:val="de-DE"/>
              </w:rPr>
            </w:pPr>
            <w:r w:rsidRPr="00EA4E3A">
              <w:rPr>
                <w:lang w:val="de-DE"/>
              </w:rPr>
              <w:t>17 – 31</w:t>
            </w:r>
          </w:p>
        </w:tc>
        <w:tc>
          <w:tcPr>
            <w:tcW w:w="0" w:type="auto"/>
            <w:vAlign w:val="center"/>
          </w:tcPr>
          <w:p w14:paraId="40490708" w14:textId="77777777" w:rsidR="00FD7E8B" w:rsidRPr="00EA4E3A" w:rsidRDefault="00FD7E8B" w:rsidP="00C15EE1">
            <w:pPr>
              <w:pStyle w:val="TAC"/>
              <w:rPr>
                <w:lang w:val="de-DE"/>
              </w:rPr>
            </w:pPr>
            <w:r w:rsidRPr="00EA4E3A">
              <w:t>reserved</w:t>
            </w:r>
          </w:p>
        </w:tc>
        <w:tc>
          <w:tcPr>
            <w:tcW w:w="0" w:type="auto"/>
            <w:vAlign w:val="center"/>
          </w:tcPr>
          <w:p w14:paraId="4C9F83D0" w14:textId="77777777" w:rsidR="00FD7E8B" w:rsidRPr="00EA4E3A" w:rsidRDefault="00FD7E8B" w:rsidP="00C15EE1">
            <w:pPr>
              <w:pStyle w:val="TAC"/>
              <w:rPr>
                <w:lang w:val="de-DE"/>
              </w:rPr>
            </w:pPr>
            <w:r w:rsidRPr="00EA4E3A">
              <w:t>reserved</w:t>
            </w:r>
          </w:p>
        </w:tc>
      </w:tr>
    </w:tbl>
    <w:p w14:paraId="2F81ADEC" w14:textId="77777777" w:rsidR="00FD7E8B" w:rsidRPr="00EA4E3A" w:rsidRDefault="00FD7E8B" w:rsidP="00FD7E8B">
      <w:pPr>
        <w:rPr>
          <w:lang w:val="en-US"/>
        </w:rPr>
      </w:pPr>
    </w:p>
    <w:p w14:paraId="1CFA1466" w14:textId="77777777"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14:anchorId="613C3CBE" wp14:editId="5EF332DE">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14:anchorId="32F3536E" wp14:editId="3BD46233">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14:paraId="5B11E387" w14:textId="77777777">
        <w:trPr>
          <w:cantSplit/>
          <w:jc w:val="center"/>
        </w:trPr>
        <w:tc>
          <w:tcPr>
            <w:tcW w:w="0" w:type="auto"/>
            <w:shd w:val="clear" w:color="auto" w:fill="E0E0E0"/>
            <w:vAlign w:val="center"/>
          </w:tcPr>
          <w:p w14:paraId="40ED427B" w14:textId="77777777"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14:paraId="691C2FB7" w14:textId="77777777"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14:anchorId="5DC8240E" wp14:editId="621C0BA5">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proofErr w:type="spellStart"/>
            <w:r w:rsidRPr="00EA4E3A">
              <w:t>ms</w:t>
            </w:r>
            <w:proofErr w:type="spellEnd"/>
            <w:r w:rsidRPr="00EA4E3A">
              <w:t>)</w:t>
            </w:r>
          </w:p>
        </w:tc>
        <w:tc>
          <w:tcPr>
            <w:tcW w:w="0" w:type="auto"/>
            <w:shd w:val="clear" w:color="auto" w:fill="E0E0E0"/>
            <w:vAlign w:val="center"/>
          </w:tcPr>
          <w:p w14:paraId="795F60CF" w14:textId="77777777"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14:anchorId="68F79B9F" wp14:editId="7E1A051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14:paraId="1680A10C" w14:textId="77777777">
        <w:trPr>
          <w:cantSplit/>
          <w:jc w:val="center"/>
        </w:trPr>
        <w:tc>
          <w:tcPr>
            <w:tcW w:w="0" w:type="auto"/>
            <w:vAlign w:val="center"/>
          </w:tcPr>
          <w:p w14:paraId="58529579" w14:textId="77777777" w:rsidR="00FD7E8B" w:rsidRPr="00EA4E3A" w:rsidRDefault="00FD7E8B" w:rsidP="00C15EE1">
            <w:pPr>
              <w:pStyle w:val="TAC"/>
              <w:rPr>
                <w:lang w:val="de-DE"/>
              </w:rPr>
            </w:pPr>
            <w:r w:rsidRPr="00EA4E3A">
              <w:rPr>
                <w:lang w:val="de-DE"/>
              </w:rPr>
              <w:t>0</w:t>
            </w:r>
          </w:p>
        </w:tc>
        <w:tc>
          <w:tcPr>
            <w:tcW w:w="0" w:type="auto"/>
            <w:vAlign w:val="center"/>
          </w:tcPr>
          <w:p w14:paraId="733D1E38" w14:textId="77777777" w:rsidR="00FD7E8B" w:rsidRPr="00EA4E3A" w:rsidRDefault="002F66AE" w:rsidP="00C15EE1">
            <w:pPr>
              <w:pStyle w:val="TAC"/>
              <w:rPr>
                <w:lang w:val="de-DE"/>
              </w:rPr>
            </w:pPr>
            <w:r w:rsidRPr="00EA4E3A">
              <w:rPr>
                <w:lang w:val="de-DE"/>
              </w:rPr>
              <w:t>reserved</w:t>
            </w:r>
          </w:p>
        </w:tc>
        <w:tc>
          <w:tcPr>
            <w:tcW w:w="0" w:type="auto"/>
            <w:vAlign w:val="center"/>
          </w:tcPr>
          <w:p w14:paraId="0ABD2D54" w14:textId="77777777" w:rsidR="00FD7E8B" w:rsidRPr="00EA4E3A" w:rsidRDefault="002F66AE" w:rsidP="00C15EE1">
            <w:pPr>
              <w:pStyle w:val="TAC"/>
              <w:rPr>
                <w:lang w:val="de-DE"/>
              </w:rPr>
            </w:pPr>
            <w:r w:rsidRPr="00EA4E3A">
              <w:rPr>
                <w:lang w:val="de-DE"/>
              </w:rPr>
              <w:t>reserved</w:t>
            </w:r>
          </w:p>
        </w:tc>
      </w:tr>
      <w:tr w:rsidR="00FD7E8B" w:rsidRPr="00EA4E3A" w14:paraId="4357B279" w14:textId="77777777">
        <w:trPr>
          <w:cantSplit/>
          <w:jc w:val="center"/>
        </w:trPr>
        <w:tc>
          <w:tcPr>
            <w:tcW w:w="0" w:type="auto"/>
            <w:vAlign w:val="center"/>
          </w:tcPr>
          <w:p w14:paraId="5FAEFF4E" w14:textId="77777777" w:rsidR="00FD7E8B" w:rsidRPr="00EA4E3A" w:rsidRDefault="00FD7E8B" w:rsidP="00C15EE1">
            <w:pPr>
              <w:pStyle w:val="TAC"/>
              <w:rPr>
                <w:lang w:val="de-DE"/>
              </w:rPr>
            </w:pPr>
            <w:r w:rsidRPr="00EA4E3A">
              <w:rPr>
                <w:lang w:val="de-DE"/>
              </w:rPr>
              <w:t>1</w:t>
            </w:r>
          </w:p>
        </w:tc>
        <w:tc>
          <w:tcPr>
            <w:tcW w:w="0" w:type="auto"/>
            <w:vAlign w:val="center"/>
          </w:tcPr>
          <w:p w14:paraId="57854B25" w14:textId="77777777" w:rsidR="00FD7E8B" w:rsidRPr="00EA4E3A" w:rsidRDefault="00FD7E8B" w:rsidP="00C15EE1">
            <w:pPr>
              <w:pStyle w:val="TAC"/>
              <w:rPr>
                <w:lang w:val="de-DE"/>
              </w:rPr>
            </w:pPr>
            <w:r w:rsidRPr="00EA4E3A">
              <w:rPr>
                <w:lang w:val="de-DE"/>
              </w:rPr>
              <w:t>2</w:t>
            </w:r>
          </w:p>
        </w:tc>
        <w:tc>
          <w:tcPr>
            <w:tcW w:w="0" w:type="auto"/>
            <w:vAlign w:val="center"/>
          </w:tcPr>
          <w:p w14:paraId="2FA0B54A" w14:textId="77777777" w:rsidR="00FD7E8B" w:rsidRPr="00EA4E3A" w:rsidRDefault="00FD7E8B" w:rsidP="00C15EE1">
            <w:pPr>
              <w:pStyle w:val="TAC"/>
              <w:rPr>
                <w:lang w:val="de-DE"/>
              </w:rPr>
            </w:pPr>
            <w:r w:rsidRPr="00EA4E3A">
              <w:rPr>
                <w:lang w:val="de-DE"/>
              </w:rPr>
              <w:t>0, 2</w:t>
            </w:r>
          </w:p>
        </w:tc>
      </w:tr>
      <w:tr w:rsidR="00FD7E8B" w:rsidRPr="00EA4E3A" w14:paraId="11563F93" w14:textId="77777777">
        <w:trPr>
          <w:cantSplit/>
          <w:jc w:val="center"/>
        </w:trPr>
        <w:tc>
          <w:tcPr>
            <w:tcW w:w="0" w:type="auto"/>
            <w:vAlign w:val="center"/>
          </w:tcPr>
          <w:p w14:paraId="16669697" w14:textId="77777777" w:rsidR="00FD7E8B" w:rsidRPr="00EA4E3A" w:rsidRDefault="00FD7E8B" w:rsidP="00C15EE1">
            <w:pPr>
              <w:pStyle w:val="TAC"/>
              <w:rPr>
                <w:lang w:val="de-DE"/>
              </w:rPr>
            </w:pPr>
            <w:r w:rsidRPr="00EA4E3A">
              <w:rPr>
                <w:lang w:val="de-DE"/>
              </w:rPr>
              <w:t>2</w:t>
            </w:r>
          </w:p>
        </w:tc>
        <w:tc>
          <w:tcPr>
            <w:tcW w:w="0" w:type="auto"/>
            <w:vAlign w:val="center"/>
          </w:tcPr>
          <w:p w14:paraId="78ABCF08" w14:textId="77777777" w:rsidR="00FD7E8B" w:rsidRPr="00EA4E3A" w:rsidRDefault="00FD7E8B" w:rsidP="00C15EE1">
            <w:pPr>
              <w:pStyle w:val="TAC"/>
              <w:rPr>
                <w:lang w:val="de-DE"/>
              </w:rPr>
            </w:pPr>
            <w:r w:rsidRPr="00EA4E3A">
              <w:rPr>
                <w:lang w:val="de-DE"/>
              </w:rPr>
              <w:t>2</w:t>
            </w:r>
          </w:p>
        </w:tc>
        <w:tc>
          <w:tcPr>
            <w:tcW w:w="0" w:type="auto"/>
            <w:vAlign w:val="center"/>
          </w:tcPr>
          <w:p w14:paraId="72325E3D" w14:textId="77777777" w:rsidR="00FD7E8B" w:rsidRPr="00EA4E3A" w:rsidRDefault="00FD7E8B" w:rsidP="00C15EE1">
            <w:pPr>
              <w:pStyle w:val="TAC"/>
              <w:rPr>
                <w:lang w:val="de-DE"/>
              </w:rPr>
            </w:pPr>
            <w:r w:rsidRPr="00EA4E3A">
              <w:rPr>
                <w:lang w:val="de-DE"/>
              </w:rPr>
              <w:t>1, 2</w:t>
            </w:r>
          </w:p>
        </w:tc>
      </w:tr>
      <w:tr w:rsidR="00FD7E8B" w:rsidRPr="00EA4E3A" w14:paraId="7AA59AC3" w14:textId="77777777">
        <w:trPr>
          <w:cantSplit/>
          <w:jc w:val="center"/>
        </w:trPr>
        <w:tc>
          <w:tcPr>
            <w:tcW w:w="0" w:type="auto"/>
            <w:vAlign w:val="center"/>
          </w:tcPr>
          <w:p w14:paraId="34D1B628" w14:textId="77777777" w:rsidR="00FD7E8B" w:rsidRPr="00EA4E3A" w:rsidRDefault="00FD7E8B" w:rsidP="00C15EE1">
            <w:pPr>
              <w:pStyle w:val="TAC"/>
              <w:rPr>
                <w:lang w:val="de-DE"/>
              </w:rPr>
            </w:pPr>
            <w:r w:rsidRPr="00EA4E3A">
              <w:rPr>
                <w:lang w:val="de-DE"/>
              </w:rPr>
              <w:t>3</w:t>
            </w:r>
          </w:p>
        </w:tc>
        <w:tc>
          <w:tcPr>
            <w:tcW w:w="0" w:type="auto"/>
            <w:vAlign w:val="center"/>
          </w:tcPr>
          <w:p w14:paraId="6C45E882" w14:textId="77777777" w:rsidR="00FD7E8B" w:rsidRPr="00EA4E3A" w:rsidRDefault="00FD7E8B" w:rsidP="00C15EE1">
            <w:pPr>
              <w:pStyle w:val="TAC"/>
              <w:rPr>
                <w:lang w:val="de-DE"/>
              </w:rPr>
            </w:pPr>
            <w:r w:rsidRPr="00EA4E3A">
              <w:rPr>
                <w:lang w:val="de-DE"/>
              </w:rPr>
              <w:t>2</w:t>
            </w:r>
          </w:p>
        </w:tc>
        <w:tc>
          <w:tcPr>
            <w:tcW w:w="0" w:type="auto"/>
            <w:vAlign w:val="center"/>
          </w:tcPr>
          <w:p w14:paraId="50F5A41C" w14:textId="77777777" w:rsidR="00FD7E8B" w:rsidRPr="00EA4E3A" w:rsidRDefault="00FD7E8B" w:rsidP="00C15EE1">
            <w:pPr>
              <w:pStyle w:val="TAC"/>
              <w:rPr>
                <w:lang w:val="de-DE"/>
              </w:rPr>
            </w:pPr>
            <w:r w:rsidRPr="00EA4E3A">
              <w:rPr>
                <w:lang w:val="de-DE"/>
              </w:rPr>
              <w:t>0, 3</w:t>
            </w:r>
          </w:p>
        </w:tc>
      </w:tr>
      <w:tr w:rsidR="00FD7E8B" w:rsidRPr="00EA4E3A" w14:paraId="5ED24251" w14:textId="77777777">
        <w:trPr>
          <w:cantSplit/>
          <w:jc w:val="center"/>
        </w:trPr>
        <w:tc>
          <w:tcPr>
            <w:tcW w:w="0" w:type="auto"/>
            <w:vAlign w:val="center"/>
          </w:tcPr>
          <w:p w14:paraId="3E2F2DD1" w14:textId="77777777" w:rsidR="00FD7E8B" w:rsidRPr="00EA4E3A" w:rsidRDefault="00FD7E8B" w:rsidP="00C15EE1">
            <w:pPr>
              <w:pStyle w:val="TAC"/>
              <w:rPr>
                <w:lang w:val="de-DE"/>
              </w:rPr>
            </w:pPr>
            <w:r w:rsidRPr="00EA4E3A">
              <w:rPr>
                <w:lang w:val="de-DE"/>
              </w:rPr>
              <w:t>4</w:t>
            </w:r>
          </w:p>
        </w:tc>
        <w:tc>
          <w:tcPr>
            <w:tcW w:w="0" w:type="auto"/>
            <w:vAlign w:val="center"/>
          </w:tcPr>
          <w:p w14:paraId="32FD71E2" w14:textId="77777777" w:rsidR="00FD7E8B" w:rsidRPr="00EA4E3A" w:rsidRDefault="00FD7E8B" w:rsidP="00C15EE1">
            <w:pPr>
              <w:pStyle w:val="TAC"/>
              <w:rPr>
                <w:lang w:val="de-DE"/>
              </w:rPr>
            </w:pPr>
            <w:r w:rsidRPr="00EA4E3A">
              <w:rPr>
                <w:lang w:val="de-DE"/>
              </w:rPr>
              <w:t>2</w:t>
            </w:r>
          </w:p>
        </w:tc>
        <w:tc>
          <w:tcPr>
            <w:tcW w:w="0" w:type="auto"/>
            <w:vAlign w:val="center"/>
          </w:tcPr>
          <w:p w14:paraId="4006C577" w14:textId="77777777" w:rsidR="00FD7E8B" w:rsidRPr="00EA4E3A" w:rsidRDefault="00FD7E8B" w:rsidP="00C15EE1">
            <w:pPr>
              <w:pStyle w:val="TAC"/>
              <w:rPr>
                <w:lang w:val="de-DE"/>
              </w:rPr>
            </w:pPr>
            <w:r w:rsidRPr="00EA4E3A">
              <w:rPr>
                <w:lang w:val="de-DE"/>
              </w:rPr>
              <w:t>1, 3</w:t>
            </w:r>
          </w:p>
        </w:tc>
      </w:tr>
      <w:tr w:rsidR="00FD7E8B" w:rsidRPr="00EA4E3A" w14:paraId="23DB1877" w14:textId="77777777">
        <w:trPr>
          <w:cantSplit/>
          <w:jc w:val="center"/>
        </w:trPr>
        <w:tc>
          <w:tcPr>
            <w:tcW w:w="0" w:type="auto"/>
            <w:vAlign w:val="center"/>
          </w:tcPr>
          <w:p w14:paraId="43470055" w14:textId="77777777" w:rsidR="00FD7E8B" w:rsidRPr="00EA4E3A" w:rsidRDefault="00FD7E8B" w:rsidP="00C15EE1">
            <w:pPr>
              <w:pStyle w:val="TAC"/>
              <w:rPr>
                <w:lang w:val="de-DE"/>
              </w:rPr>
            </w:pPr>
            <w:r w:rsidRPr="00EA4E3A">
              <w:rPr>
                <w:lang w:val="de-DE"/>
              </w:rPr>
              <w:t>5</w:t>
            </w:r>
          </w:p>
        </w:tc>
        <w:tc>
          <w:tcPr>
            <w:tcW w:w="0" w:type="auto"/>
            <w:vAlign w:val="center"/>
          </w:tcPr>
          <w:p w14:paraId="15E48DBB" w14:textId="77777777" w:rsidR="00FD7E8B" w:rsidRPr="00EA4E3A" w:rsidRDefault="00FD7E8B" w:rsidP="00C15EE1">
            <w:pPr>
              <w:pStyle w:val="TAC"/>
              <w:rPr>
                <w:lang w:val="de-DE"/>
              </w:rPr>
            </w:pPr>
            <w:r w:rsidRPr="00EA4E3A">
              <w:rPr>
                <w:lang w:val="de-DE"/>
              </w:rPr>
              <w:t>2</w:t>
            </w:r>
          </w:p>
        </w:tc>
        <w:tc>
          <w:tcPr>
            <w:tcW w:w="0" w:type="auto"/>
            <w:vAlign w:val="center"/>
          </w:tcPr>
          <w:p w14:paraId="7C1DF208" w14:textId="77777777" w:rsidR="00FD7E8B" w:rsidRPr="00EA4E3A" w:rsidRDefault="00FD7E8B" w:rsidP="00C15EE1">
            <w:pPr>
              <w:pStyle w:val="TAC"/>
              <w:rPr>
                <w:lang w:val="de-DE"/>
              </w:rPr>
            </w:pPr>
            <w:r w:rsidRPr="00EA4E3A">
              <w:rPr>
                <w:lang w:val="de-DE"/>
              </w:rPr>
              <w:t>0, 4</w:t>
            </w:r>
          </w:p>
        </w:tc>
      </w:tr>
      <w:tr w:rsidR="00FD7E8B" w:rsidRPr="00EA4E3A" w14:paraId="48C57DE2" w14:textId="77777777">
        <w:trPr>
          <w:cantSplit/>
          <w:jc w:val="center"/>
        </w:trPr>
        <w:tc>
          <w:tcPr>
            <w:tcW w:w="0" w:type="auto"/>
            <w:vAlign w:val="center"/>
          </w:tcPr>
          <w:p w14:paraId="274654F0" w14:textId="77777777" w:rsidR="00FD7E8B" w:rsidRPr="00EA4E3A" w:rsidRDefault="00FD7E8B" w:rsidP="00C15EE1">
            <w:pPr>
              <w:pStyle w:val="TAC"/>
              <w:rPr>
                <w:lang w:val="de-DE"/>
              </w:rPr>
            </w:pPr>
            <w:r w:rsidRPr="00EA4E3A">
              <w:rPr>
                <w:lang w:val="de-DE"/>
              </w:rPr>
              <w:t>6</w:t>
            </w:r>
          </w:p>
        </w:tc>
        <w:tc>
          <w:tcPr>
            <w:tcW w:w="0" w:type="auto"/>
            <w:vAlign w:val="center"/>
          </w:tcPr>
          <w:p w14:paraId="50354E82" w14:textId="77777777" w:rsidR="00FD7E8B" w:rsidRPr="00EA4E3A" w:rsidRDefault="00FD7E8B" w:rsidP="00C15EE1">
            <w:pPr>
              <w:pStyle w:val="TAC"/>
              <w:rPr>
                <w:lang w:val="de-DE"/>
              </w:rPr>
            </w:pPr>
            <w:r w:rsidRPr="00EA4E3A">
              <w:rPr>
                <w:lang w:val="de-DE"/>
              </w:rPr>
              <w:t>2</w:t>
            </w:r>
          </w:p>
        </w:tc>
        <w:tc>
          <w:tcPr>
            <w:tcW w:w="0" w:type="auto"/>
            <w:vAlign w:val="center"/>
          </w:tcPr>
          <w:p w14:paraId="2811AA78" w14:textId="77777777" w:rsidR="00FD7E8B" w:rsidRPr="00EA4E3A" w:rsidRDefault="00FD7E8B" w:rsidP="00C15EE1">
            <w:pPr>
              <w:pStyle w:val="TAC"/>
              <w:rPr>
                <w:lang w:val="de-DE"/>
              </w:rPr>
            </w:pPr>
            <w:r w:rsidRPr="00EA4E3A">
              <w:rPr>
                <w:lang w:val="de-DE"/>
              </w:rPr>
              <w:t>1, 4</w:t>
            </w:r>
          </w:p>
        </w:tc>
      </w:tr>
      <w:tr w:rsidR="00FD7E8B" w:rsidRPr="00EA4E3A" w14:paraId="42B3B87E" w14:textId="77777777">
        <w:trPr>
          <w:cantSplit/>
          <w:jc w:val="center"/>
        </w:trPr>
        <w:tc>
          <w:tcPr>
            <w:tcW w:w="0" w:type="auto"/>
            <w:vAlign w:val="center"/>
          </w:tcPr>
          <w:p w14:paraId="5B7B1B18" w14:textId="77777777" w:rsidR="00FD7E8B" w:rsidRPr="00EA4E3A" w:rsidRDefault="00FD7E8B" w:rsidP="00C15EE1">
            <w:pPr>
              <w:pStyle w:val="TAC"/>
              <w:rPr>
                <w:lang w:val="de-DE"/>
              </w:rPr>
            </w:pPr>
            <w:r w:rsidRPr="00EA4E3A">
              <w:rPr>
                <w:lang w:val="de-DE"/>
              </w:rPr>
              <w:t>7</w:t>
            </w:r>
          </w:p>
        </w:tc>
        <w:tc>
          <w:tcPr>
            <w:tcW w:w="0" w:type="auto"/>
            <w:vAlign w:val="center"/>
          </w:tcPr>
          <w:p w14:paraId="1CCB5950" w14:textId="77777777" w:rsidR="00FD7E8B" w:rsidRPr="00EA4E3A" w:rsidRDefault="00FD7E8B" w:rsidP="00C15EE1">
            <w:pPr>
              <w:pStyle w:val="TAC"/>
              <w:rPr>
                <w:lang w:val="de-DE"/>
              </w:rPr>
            </w:pPr>
            <w:r w:rsidRPr="00EA4E3A">
              <w:rPr>
                <w:lang w:val="de-DE"/>
              </w:rPr>
              <w:t>2</w:t>
            </w:r>
          </w:p>
        </w:tc>
        <w:tc>
          <w:tcPr>
            <w:tcW w:w="0" w:type="auto"/>
            <w:vAlign w:val="center"/>
          </w:tcPr>
          <w:p w14:paraId="402E13A0" w14:textId="77777777" w:rsidR="00FD7E8B" w:rsidRPr="00EA4E3A" w:rsidRDefault="00FD7E8B" w:rsidP="00C15EE1">
            <w:pPr>
              <w:pStyle w:val="TAC"/>
              <w:rPr>
                <w:lang w:val="de-DE"/>
              </w:rPr>
            </w:pPr>
            <w:r w:rsidRPr="00EA4E3A">
              <w:rPr>
                <w:lang w:val="de-DE"/>
              </w:rPr>
              <w:t>2, 3</w:t>
            </w:r>
          </w:p>
        </w:tc>
      </w:tr>
      <w:tr w:rsidR="00FD7E8B" w:rsidRPr="00EA4E3A" w14:paraId="0CED902E" w14:textId="77777777">
        <w:trPr>
          <w:cantSplit/>
          <w:jc w:val="center"/>
        </w:trPr>
        <w:tc>
          <w:tcPr>
            <w:tcW w:w="0" w:type="auto"/>
            <w:vAlign w:val="center"/>
          </w:tcPr>
          <w:p w14:paraId="03B98BAD" w14:textId="77777777" w:rsidR="00FD7E8B" w:rsidRPr="00EA4E3A" w:rsidRDefault="00FD7E8B" w:rsidP="00C15EE1">
            <w:pPr>
              <w:pStyle w:val="TAC"/>
              <w:rPr>
                <w:lang w:val="de-DE"/>
              </w:rPr>
            </w:pPr>
            <w:r w:rsidRPr="00EA4E3A">
              <w:rPr>
                <w:lang w:val="de-DE"/>
              </w:rPr>
              <w:t>8</w:t>
            </w:r>
          </w:p>
        </w:tc>
        <w:tc>
          <w:tcPr>
            <w:tcW w:w="0" w:type="auto"/>
            <w:vAlign w:val="center"/>
          </w:tcPr>
          <w:p w14:paraId="00300D6B" w14:textId="77777777" w:rsidR="00FD7E8B" w:rsidRPr="00EA4E3A" w:rsidRDefault="00FD7E8B" w:rsidP="00C15EE1">
            <w:pPr>
              <w:pStyle w:val="TAC"/>
              <w:rPr>
                <w:lang w:val="de-DE"/>
              </w:rPr>
            </w:pPr>
            <w:r w:rsidRPr="00EA4E3A">
              <w:rPr>
                <w:lang w:val="de-DE"/>
              </w:rPr>
              <w:t>2</w:t>
            </w:r>
          </w:p>
        </w:tc>
        <w:tc>
          <w:tcPr>
            <w:tcW w:w="0" w:type="auto"/>
            <w:vAlign w:val="center"/>
          </w:tcPr>
          <w:p w14:paraId="4E7F83BC" w14:textId="77777777" w:rsidR="00FD7E8B" w:rsidRPr="00EA4E3A" w:rsidRDefault="00FD7E8B" w:rsidP="00C15EE1">
            <w:pPr>
              <w:pStyle w:val="TAC"/>
              <w:rPr>
                <w:lang w:val="de-DE"/>
              </w:rPr>
            </w:pPr>
            <w:r w:rsidRPr="00EA4E3A">
              <w:rPr>
                <w:lang w:val="de-DE"/>
              </w:rPr>
              <w:t>2, 4</w:t>
            </w:r>
          </w:p>
        </w:tc>
      </w:tr>
      <w:tr w:rsidR="00FD7E8B" w:rsidRPr="00EA4E3A" w14:paraId="44F5495E" w14:textId="77777777">
        <w:trPr>
          <w:cantSplit/>
          <w:jc w:val="center"/>
        </w:trPr>
        <w:tc>
          <w:tcPr>
            <w:tcW w:w="0" w:type="auto"/>
            <w:vAlign w:val="center"/>
          </w:tcPr>
          <w:p w14:paraId="10C0DE26" w14:textId="77777777" w:rsidR="00FD7E8B" w:rsidRPr="00EA4E3A" w:rsidRDefault="00FD7E8B" w:rsidP="00C15EE1">
            <w:pPr>
              <w:pStyle w:val="TAC"/>
              <w:rPr>
                <w:lang w:val="de-DE"/>
              </w:rPr>
            </w:pPr>
            <w:r w:rsidRPr="00EA4E3A">
              <w:rPr>
                <w:lang w:val="de-DE"/>
              </w:rPr>
              <w:t>9</w:t>
            </w:r>
          </w:p>
        </w:tc>
        <w:tc>
          <w:tcPr>
            <w:tcW w:w="0" w:type="auto"/>
            <w:vAlign w:val="center"/>
          </w:tcPr>
          <w:p w14:paraId="52171C70" w14:textId="77777777" w:rsidR="00FD7E8B" w:rsidRPr="00EA4E3A" w:rsidRDefault="00FD7E8B" w:rsidP="00C15EE1">
            <w:pPr>
              <w:pStyle w:val="TAC"/>
              <w:rPr>
                <w:lang w:val="de-DE"/>
              </w:rPr>
            </w:pPr>
            <w:r w:rsidRPr="00EA4E3A">
              <w:rPr>
                <w:lang w:val="de-DE"/>
              </w:rPr>
              <w:t>2</w:t>
            </w:r>
          </w:p>
        </w:tc>
        <w:tc>
          <w:tcPr>
            <w:tcW w:w="0" w:type="auto"/>
            <w:vAlign w:val="center"/>
          </w:tcPr>
          <w:p w14:paraId="5BAADD36" w14:textId="77777777" w:rsidR="00FD7E8B" w:rsidRPr="00EA4E3A" w:rsidRDefault="00FD7E8B" w:rsidP="00C15EE1">
            <w:pPr>
              <w:pStyle w:val="TAC"/>
              <w:rPr>
                <w:lang w:val="de-DE"/>
              </w:rPr>
            </w:pPr>
            <w:r w:rsidRPr="00EA4E3A">
              <w:rPr>
                <w:lang w:val="de-DE"/>
              </w:rPr>
              <w:t>3, 4</w:t>
            </w:r>
          </w:p>
        </w:tc>
      </w:tr>
      <w:tr w:rsidR="00FD7E8B" w:rsidRPr="00EA4E3A" w14:paraId="3F3585A6" w14:textId="77777777">
        <w:trPr>
          <w:cantSplit/>
          <w:jc w:val="center"/>
        </w:trPr>
        <w:tc>
          <w:tcPr>
            <w:tcW w:w="0" w:type="auto"/>
            <w:vAlign w:val="center"/>
          </w:tcPr>
          <w:p w14:paraId="110C7271" w14:textId="77777777" w:rsidR="00FD7E8B" w:rsidRPr="00EA4E3A" w:rsidRDefault="00FD7E8B" w:rsidP="00C15EE1">
            <w:pPr>
              <w:pStyle w:val="TAC"/>
              <w:rPr>
                <w:lang w:val="de-DE"/>
              </w:rPr>
            </w:pPr>
            <w:r w:rsidRPr="00EA4E3A">
              <w:rPr>
                <w:lang w:val="de-DE"/>
              </w:rPr>
              <w:t>10 – 14</w:t>
            </w:r>
          </w:p>
        </w:tc>
        <w:tc>
          <w:tcPr>
            <w:tcW w:w="0" w:type="auto"/>
            <w:vAlign w:val="center"/>
          </w:tcPr>
          <w:p w14:paraId="258F23FB" w14:textId="77777777" w:rsidR="00FD7E8B" w:rsidRPr="00EA4E3A" w:rsidRDefault="00FD7E8B" w:rsidP="00C15EE1">
            <w:pPr>
              <w:pStyle w:val="TAC"/>
              <w:rPr>
                <w:lang w:val="de-DE"/>
              </w:rPr>
            </w:pPr>
            <w:r w:rsidRPr="00EA4E3A">
              <w:rPr>
                <w:lang w:val="de-DE"/>
              </w:rPr>
              <w:t>5</w:t>
            </w:r>
          </w:p>
        </w:tc>
        <w:tc>
          <w:tcPr>
            <w:tcW w:w="0" w:type="auto"/>
            <w:vAlign w:val="center"/>
          </w:tcPr>
          <w:p w14:paraId="7F64203B" w14:textId="77777777"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14:paraId="2A13992F" w14:textId="77777777">
        <w:trPr>
          <w:cantSplit/>
          <w:jc w:val="center"/>
        </w:trPr>
        <w:tc>
          <w:tcPr>
            <w:tcW w:w="0" w:type="auto"/>
            <w:vAlign w:val="center"/>
          </w:tcPr>
          <w:p w14:paraId="035501DB" w14:textId="77777777" w:rsidR="00FD7E8B" w:rsidRPr="00EA4E3A" w:rsidRDefault="00FD7E8B" w:rsidP="00C15EE1">
            <w:pPr>
              <w:pStyle w:val="TAC"/>
              <w:rPr>
                <w:lang w:val="de-DE"/>
              </w:rPr>
            </w:pPr>
            <w:r w:rsidRPr="00EA4E3A">
              <w:rPr>
                <w:lang w:val="de-DE"/>
              </w:rPr>
              <w:t>15 – 24</w:t>
            </w:r>
          </w:p>
        </w:tc>
        <w:tc>
          <w:tcPr>
            <w:tcW w:w="0" w:type="auto"/>
            <w:vAlign w:val="center"/>
          </w:tcPr>
          <w:p w14:paraId="6F34EC26" w14:textId="77777777" w:rsidR="00FD7E8B" w:rsidRPr="00EA4E3A" w:rsidRDefault="00FD7E8B" w:rsidP="00C15EE1">
            <w:pPr>
              <w:pStyle w:val="TAC"/>
              <w:rPr>
                <w:lang w:val="de-DE"/>
              </w:rPr>
            </w:pPr>
            <w:r w:rsidRPr="00EA4E3A">
              <w:rPr>
                <w:lang w:val="de-DE"/>
              </w:rPr>
              <w:t>10</w:t>
            </w:r>
          </w:p>
        </w:tc>
        <w:tc>
          <w:tcPr>
            <w:tcW w:w="0" w:type="auto"/>
            <w:vAlign w:val="center"/>
          </w:tcPr>
          <w:p w14:paraId="5C54537C" w14:textId="77777777"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14:paraId="75250641" w14:textId="77777777">
        <w:trPr>
          <w:cantSplit/>
          <w:jc w:val="center"/>
        </w:trPr>
        <w:tc>
          <w:tcPr>
            <w:tcW w:w="0" w:type="auto"/>
            <w:vAlign w:val="center"/>
          </w:tcPr>
          <w:p w14:paraId="4CE87172" w14:textId="77777777" w:rsidR="00FD7E8B" w:rsidRPr="00EA4E3A" w:rsidRDefault="00FD7E8B" w:rsidP="00C15EE1">
            <w:pPr>
              <w:pStyle w:val="TAC"/>
              <w:rPr>
                <w:lang w:val="de-DE"/>
              </w:rPr>
            </w:pPr>
            <w:r w:rsidRPr="00EA4E3A">
              <w:rPr>
                <w:lang w:val="de-DE"/>
              </w:rPr>
              <w:t>25 – 31</w:t>
            </w:r>
          </w:p>
        </w:tc>
        <w:tc>
          <w:tcPr>
            <w:tcW w:w="0" w:type="auto"/>
            <w:vAlign w:val="center"/>
          </w:tcPr>
          <w:p w14:paraId="0C55064C" w14:textId="77777777" w:rsidR="00FD7E8B" w:rsidRPr="00EA4E3A" w:rsidRDefault="00FD7E8B" w:rsidP="00C15EE1">
            <w:pPr>
              <w:pStyle w:val="TAC"/>
              <w:rPr>
                <w:lang w:val="de-DE"/>
              </w:rPr>
            </w:pPr>
            <w:r w:rsidRPr="00EA4E3A">
              <w:t>reserved</w:t>
            </w:r>
          </w:p>
        </w:tc>
        <w:tc>
          <w:tcPr>
            <w:tcW w:w="0" w:type="auto"/>
            <w:vAlign w:val="center"/>
          </w:tcPr>
          <w:p w14:paraId="34DF49F5" w14:textId="77777777" w:rsidR="00FD7E8B" w:rsidRPr="00EA4E3A" w:rsidRDefault="00FD7E8B" w:rsidP="00C15EE1">
            <w:pPr>
              <w:pStyle w:val="TAC"/>
              <w:rPr>
                <w:lang w:val="de-DE"/>
              </w:rPr>
            </w:pPr>
            <w:r w:rsidRPr="00EA4E3A">
              <w:t>reserved</w:t>
            </w:r>
          </w:p>
        </w:tc>
      </w:tr>
    </w:tbl>
    <w:p w14:paraId="286DEC0B" w14:textId="77777777" w:rsidR="00FD7E8B" w:rsidRPr="00EA4E3A" w:rsidRDefault="00FD7E8B">
      <w:pPr>
        <w:rPr>
          <w:lang w:val="en-US"/>
        </w:rPr>
      </w:pPr>
    </w:p>
    <w:p w14:paraId="1C05225D" w14:textId="77777777" w:rsidR="004E7F1E" w:rsidRPr="00EA4E3A" w:rsidRDefault="004E7F1E" w:rsidP="004E7F1E">
      <w:pPr>
        <w:pStyle w:val="TH"/>
      </w:pPr>
      <w:r w:rsidRPr="00EA4E3A">
        <w:t xml:space="preserve">Table 8.2-6: </w:t>
      </w:r>
      <w:r w:rsidR="008B0F02" w:rsidRPr="00EA4E3A">
        <w:rPr>
          <w:noProof/>
          <w:position w:val="-12"/>
        </w:rPr>
        <w:drawing>
          <wp:inline distT="0" distB="0" distL="0" distR="0" wp14:anchorId="47414301" wp14:editId="2DB45182">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w:t>
      </w:r>
      <w:proofErr w:type="spellStart"/>
      <w:r w:rsidRPr="00EA4E3A">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14:paraId="710E11D6" w14:textId="77777777" w:rsidTr="00CD70F7">
        <w:trPr>
          <w:cantSplit/>
          <w:jc w:val="center"/>
        </w:trPr>
        <w:tc>
          <w:tcPr>
            <w:tcW w:w="0" w:type="auto"/>
            <w:vMerge w:val="restart"/>
            <w:shd w:val="clear" w:color="auto" w:fill="E0E0E0"/>
            <w:vAlign w:val="center"/>
          </w:tcPr>
          <w:p w14:paraId="0C03FE63" w14:textId="77777777" w:rsidR="004E7F1E" w:rsidRPr="00EA4E3A" w:rsidRDefault="004E7F1E" w:rsidP="00CD70F7">
            <w:pPr>
              <w:pStyle w:val="TAH"/>
              <w:rPr>
                <w:lang w:eastAsia="en-US"/>
              </w:rPr>
            </w:pPr>
          </w:p>
        </w:tc>
        <w:tc>
          <w:tcPr>
            <w:tcW w:w="0" w:type="auto"/>
            <w:gridSpan w:val="16"/>
            <w:shd w:val="clear" w:color="auto" w:fill="E0E0E0"/>
          </w:tcPr>
          <w:p w14:paraId="1042E313" w14:textId="77777777"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14:paraId="3D1F7D8C" w14:textId="77777777" w:rsidTr="00CD70F7">
        <w:trPr>
          <w:cantSplit/>
          <w:jc w:val="center"/>
        </w:trPr>
        <w:tc>
          <w:tcPr>
            <w:tcW w:w="0" w:type="auto"/>
            <w:vMerge/>
            <w:shd w:val="clear" w:color="auto" w:fill="E0E0E0"/>
            <w:vAlign w:val="center"/>
          </w:tcPr>
          <w:p w14:paraId="43CF38F3" w14:textId="77777777" w:rsidR="004E7F1E" w:rsidRPr="00EA4E3A" w:rsidRDefault="004E7F1E" w:rsidP="00CD70F7">
            <w:pPr>
              <w:pStyle w:val="TAH"/>
              <w:rPr>
                <w:lang w:eastAsia="en-US"/>
              </w:rPr>
            </w:pPr>
          </w:p>
        </w:tc>
        <w:tc>
          <w:tcPr>
            <w:tcW w:w="0" w:type="auto"/>
            <w:vMerge w:val="restart"/>
            <w:shd w:val="clear" w:color="auto" w:fill="E0E0E0"/>
          </w:tcPr>
          <w:p w14:paraId="7FC8A601" w14:textId="77777777"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14:paraId="4F956B80" w14:textId="77777777"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14:paraId="3249E026" w14:textId="77777777"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14:paraId="5728D2B1" w14:textId="77777777"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14:paraId="5427B5AE" w14:textId="77777777"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14:paraId="1271A4D6" w14:textId="77777777"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14:paraId="2CCD6A4E" w14:textId="77777777"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14:paraId="5F73ED87" w14:textId="77777777"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14:paraId="7D6C40E9" w14:textId="77777777"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14:paraId="3D0327ED" w14:textId="77777777" w:rsidR="004E7F1E" w:rsidRPr="00EA4E3A" w:rsidRDefault="004E7F1E" w:rsidP="00CD70F7">
            <w:pPr>
              <w:pStyle w:val="TAH"/>
              <w:rPr>
                <w:lang w:eastAsia="en-US"/>
              </w:rPr>
            </w:pPr>
            <w:r w:rsidRPr="00EA4E3A">
              <w:rPr>
                <w:lang w:eastAsia="en-US"/>
              </w:rPr>
              <w:t>9</w:t>
            </w:r>
          </w:p>
        </w:tc>
      </w:tr>
      <w:tr w:rsidR="004E7F1E" w:rsidRPr="00EA4E3A" w14:paraId="619F9543" w14:textId="77777777" w:rsidTr="00CD70F7">
        <w:trPr>
          <w:cantSplit/>
          <w:jc w:val="center"/>
        </w:trPr>
        <w:tc>
          <w:tcPr>
            <w:tcW w:w="0" w:type="auto"/>
            <w:vMerge/>
            <w:tcBorders>
              <w:bottom w:val="single" w:sz="4" w:space="0" w:color="auto"/>
            </w:tcBorders>
            <w:vAlign w:val="center"/>
          </w:tcPr>
          <w:p w14:paraId="7C204483" w14:textId="77777777" w:rsidR="004E7F1E" w:rsidRPr="00EA4E3A" w:rsidRDefault="004E7F1E" w:rsidP="00CD70F7">
            <w:pPr>
              <w:pStyle w:val="TAH"/>
              <w:rPr>
                <w:lang w:eastAsia="en-US"/>
              </w:rPr>
            </w:pPr>
          </w:p>
        </w:tc>
        <w:tc>
          <w:tcPr>
            <w:tcW w:w="0" w:type="auto"/>
            <w:vMerge/>
            <w:tcBorders>
              <w:bottom w:val="single" w:sz="4" w:space="0" w:color="auto"/>
            </w:tcBorders>
            <w:vAlign w:val="center"/>
          </w:tcPr>
          <w:p w14:paraId="7CF161ED" w14:textId="77777777"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14:paraId="5346C98B" w14:textId="77777777" w:rsidR="004E7F1E" w:rsidRPr="00EA4E3A" w:rsidRDefault="004E7F1E" w:rsidP="00CD70F7">
            <w:pPr>
              <w:pStyle w:val="TAH"/>
              <w:rPr>
                <w:lang w:eastAsia="en-US"/>
              </w:rPr>
            </w:pPr>
            <w:r w:rsidRPr="00EA4E3A">
              <w:rPr>
                <w:lang w:eastAsia="en-US"/>
              </w:rPr>
              <w:t xml:space="preserve">1st symbol of </w:t>
            </w:r>
            <w:proofErr w:type="spellStart"/>
            <w:r w:rsidRPr="00EA4E3A">
              <w:rPr>
                <w:lang w:eastAsia="en-US"/>
              </w:rPr>
              <w:t>UpPTS</w:t>
            </w:r>
            <w:proofErr w:type="spellEnd"/>
          </w:p>
        </w:tc>
        <w:tc>
          <w:tcPr>
            <w:tcW w:w="0" w:type="auto"/>
            <w:tcBorders>
              <w:bottom w:val="single" w:sz="4" w:space="0" w:color="auto"/>
            </w:tcBorders>
            <w:shd w:val="clear" w:color="auto" w:fill="E0E0E0"/>
            <w:vAlign w:val="center"/>
          </w:tcPr>
          <w:p w14:paraId="5DAEAA7E" w14:textId="77777777" w:rsidR="004E7F1E" w:rsidRPr="00EA4E3A" w:rsidRDefault="004E7F1E" w:rsidP="00CD70F7">
            <w:pPr>
              <w:pStyle w:val="TAH"/>
              <w:rPr>
                <w:lang w:eastAsia="en-US"/>
              </w:rPr>
            </w:pPr>
            <w:r w:rsidRPr="00EA4E3A">
              <w:rPr>
                <w:lang w:eastAsia="en-US"/>
              </w:rPr>
              <w:t xml:space="preserve">2nd symbol of </w:t>
            </w:r>
            <w:proofErr w:type="spellStart"/>
            <w:r w:rsidRPr="00EA4E3A">
              <w:rPr>
                <w:lang w:eastAsia="en-US"/>
              </w:rPr>
              <w:t>UpPTS</w:t>
            </w:r>
            <w:proofErr w:type="spellEnd"/>
          </w:p>
        </w:tc>
        <w:tc>
          <w:tcPr>
            <w:tcW w:w="0" w:type="auto"/>
            <w:tcBorders>
              <w:bottom w:val="single" w:sz="4" w:space="0" w:color="auto"/>
            </w:tcBorders>
            <w:shd w:val="clear" w:color="auto" w:fill="E0E0E0"/>
          </w:tcPr>
          <w:p w14:paraId="10CF8B2D" w14:textId="77777777" w:rsidR="004E7F1E" w:rsidRPr="00EA4E3A" w:rsidRDefault="004E7F1E" w:rsidP="00CD70F7">
            <w:pPr>
              <w:pStyle w:val="TAH"/>
              <w:rPr>
                <w:lang w:eastAsia="en-US"/>
              </w:rPr>
            </w:pPr>
            <w:r w:rsidRPr="00EA4E3A">
              <w:rPr>
                <w:lang w:eastAsia="en-US"/>
              </w:rPr>
              <w:t xml:space="preserve">3rd symbol of </w:t>
            </w:r>
            <w:proofErr w:type="spellStart"/>
            <w:r w:rsidRPr="00EA4E3A">
              <w:rPr>
                <w:lang w:eastAsia="en-US"/>
              </w:rPr>
              <w:t>UpPTS</w:t>
            </w:r>
            <w:proofErr w:type="spellEnd"/>
          </w:p>
        </w:tc>
        <w:tc>
          <w:tcPr>
            <w:tcW w:w="0" w:type="auto"/>
            <w:tcBorders>
              <w:bottom w:val="single" w:sz="4" w:space="0" w:color="auto"/>
            </w:tcBorders>
            <w:shd w:val="clear" w:color="auto" w:fill="E0E0E0"/>
          </w:tcPr>
          <w:p w14:paraId="051B0A4E" w14:textId="77777777" w:rsidR="004E7F1E" w:rsidRPr="00EA4E3A" w:rsidRDefault="004E7F1E" w:rsidP="00CD70F7">
            <w:pPr>
              <w:pStyle w:val="TAH"/>
              <w:rPr>
                <w:lang w:eastAsia="en-US"/>
              </w:rPr>
            </w:pPr>
            <w:r w:rsidRPr="00EA4E3A">
              <w:rPr>
                <w:lang w:eastAsia="en-US"/>
              </w:rPr>
              <w:t xml:space="preserve">4th symbol of </w:t>
            </w:r>
            <w:proofErr w:type="spellStart"/>
            <w:r w:rsidRPr="00EA4E3A">
              <w:rPr>
                <w:lang w:eastAsia="en-US"/>
              </w:rPr>
              <w:t>UpPTS</w:t>
            </w:r>
            <w:proofErr w:type="spellEnd"/>
          </w:p>
        </w:tc>
        <w:tc>
          <w:tcPr>
            <w:tcW w:w="0" w:type="auto"/>
            <w:vMerge/>
            <w:tcBorders>
              <w:bottom w:val="single" w:sz="4" w:space="0" w:color="auto"/>
            </w:tcBorders>
            <w:shd w:val="clear" w:color="auto" w:fill="E0E0E0"/>
            <w:vAlign w:val="center"/>
          </w:tcPr>
          <w:p w14:paraId="7966F45A" w14:textId="77777777"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14:paraId="7DB90C5D" w14:textId="77777777"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14:paraId="3F1C4CBD" w14:textId="77777777"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14:paraId="3BB8B95D" w14:textId="77777777"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14:paraId="38AC024C" w14:textId="77777777" w:rsidR="004E7F1E" w:rsidRPr="00EA4E3A" w:rsidRDefault="004E7F1E" w:rsidP="00CD70F7">
            <w:pPr>
              <w:pStyle w:val="TAH"/>
              <w:rPr>
                <w:lang w:eastAsia="en-US"/>
              </w:rPr>
            </w:pPr>
            <w:r w:rsidRPr="00EA4E3A">
              <w:rPr>
                <w:lang w:eastAsia="en-US"/>
              </w:rPr>
              <w:t xml:space="preserve">1st symbol of </w:t>
            </w:r>
            <w:proofErr w:type="spellStart"/>
            <w:r w:rsidRPr="00EA4E3A">
              <w:rPr>
                <w:lang w:eastAsia="en-US"/>
              </w:rPr>
              <w:t>UpPTS</w:t>
            </w:r>
            <w:proofErr w:type="spellEnd"/>
          </w:p>
        </w:tc>
        <w:tc>
          <w:tcPr>
            <w:tcW w:w="0" w:type="auto"/>
            <w:tcBorders>
              <w:bottom w:val="single" w:sz="4" w:space="0" w:color="auto"/>
            </w:tcBorders>
            <w:shd w:val="clear" w:color="auto" w:fill="E0E0E0"/>
            <w:vAlign w:val="center"/>
          </w:tcPr>
          <w:p w14:paraId="39E0EB76" w14:textId="77777777" w:rsidR="004E7F1E" w:rsidRPr="00EA4E3A" w:rsidRDefault="004E7F1E" w:rsidP="00CD70F7">
            <w:pPr>
              <w:pStyle w:val="TAH"/>
              <w:rPr>
                <w:lang w:eastAsia="en-US"/>
              </w:rPr>
            </w:pPr>
            <w:r w:rsidRPr="00EA4E3A">
              <w:rPr>
                <w:lang w:eastAsia="en-US"/>
              </w:rPr>
              <w:t xml:space="preserve">2nd symbol of </w:t>
            </w:r>
            <w:proofErr w:type="spellStart"/>
            <w:r w:rsidRPr="00EA4E3A">
              <w:rPr>
                <w:lang w:eastAsia="en-US"/>
              </w:rPr>
              <w:t>UpPTS</w:t>
            </w:r>
            <w:proofErr w:type="spellEnd"/>
          </w:p>
        </w:tc>
        <w:tc>
          <w:tcPr>
            <w:tcW w:w="0" w:type="auto"/>
            <w:tcBorders>
              <w:bottom w:val="single" w:sz="4" w:space="0" w:color="auto"/>
            </w:tcBorders>
          </w:tcPr>
          <w:p w14:paraId="04B5DD25" w14:textId="77777777" w:rsidR="004E7F1E" w:rsidRPr="00EA4E3A" w:rsidRDefault="004E7F1E" w:rsidP="00CD70F7">
            <w:pPr>
              <w:pStyle w:val="TAH"/>
              <w:rPr>
                <w:lang w:eastAsia="en-US"/>
              </w:rPr>
            </w:pPr>
            <w:r w:rsidRPr="00EA4E3A">
              <w:rPr>
                <w:lang w:eastAsia="en-US"/>
              </w:rPr>
              <w:t xml:space="preserve">3rd symbol of </w:t>
            </w:r>
            <w:proofErr w:type="spellStart"/>
            <w:r w:rsidRPr="00EA4E3A">
              <w:rPr>
                <w:lang w:eastAsia="en-US"/>
              </w:rPr>
              <w:t>UpPTS</w:t>
            </w:r>
            <w:proofErr w:type="spellEnd"/>
          </w:p>
        </w:tc>
        <w:tc>
          <w:tcPr>
            <w:tcW w:w="0" w:type="auto"/>
            <w:tcBorders>
              <w:bottom w:val="single" w:sz="4" w:space="0" w:color="auto"/>
            </w:tcBorders>
          </w:tcPr>
          <w:p w14:paraId="4FF18EA9" w14:textId="77777777" w:rsidR="004E7F1E" w:rsidRPr="00EA4E3A" w:rsidRDefault="004E7F1E" w:rsidP="00CD70F7">
            <w:pPr>
              <w:pStyle w:val="TAH"/>
              <w:rPr>
                <w:lang w:eastAsia="en-US"/>
              </w:rPr>
            </w:pPr>
            <w:r w:rsidRPr="00EA4E3A">
              <w:rPr>
                <w:lang w:eastAsia="en-US"/>
              </w:rPr>
              <w:t xml:space="preserve">4th symbol of </w:t>
            </w:r>
            <w:proofErr w:type="spellStart"/>
            <w:r w:rsidRPr="00EA4E3A">
              <w:rPr>
                <w:lang w:eastAsia="en-US"/>
              </w:rPr>
              <w:t>UpPTS</w:t>
            </w:r>
            <w:proofErr w:type="spellEnd"/>
          </w:p>
        </w:tc>
        <w:tc>
          <w:tcPr>
            <w:tcW w:w="0" w:type="auto"/>
            <w:vMerge/>
            <w:tcBorders>
              <w:bottom w:val="single" w:sz="4" w:space="0" w:color="auto"/>
            </w:tcBorders>
            <w:vAlign w:val="center"/>
          </w:tcPr>
          <w:p w14:paraId="00FAC868" w14:textId="77777777" w:rsidR="004E7F1E" w:rsidRPr="00EA4E3A" w:rsidRDefault="004E7F1E" w:rsidP="00CD70F7">
            <w:pPr>
              <w:pStyle w:val="TAH"/>
              <w:rPr>
                <w:lang w:eastAsia="en-US"/>
              </w:rPr>
            </w:pPr>
          </w:p>
        </w:tc>
        <w:tc>
          <w:tcPr>
            <w:tcW w:w="0" w:type="auto"/>
            <w:vMerge/>
            <w:tcBorders>
              <w:bottom w:val="single" w:sz="4" w:space="0" w:color="auto"/>
            </w:tcBorders>
            <w:vAlign w:val="center"/>
          </w:tcPr>
          <w:p w14:paraId="2FE6FD8C" w14:textId="77777777" w:rsidR="004E7F1E" w:rsidRPr="00EA4E3A" w:rsidRDefault="004E7F1E" w:rsidP="00CD70F7">
            <w:pPr>
              <w:pStyle w:val="TAH"/>
              <w:rPr>
                <w:lang w:eastAsia="en-US"/>
              </w:rPr>
            </w:pPr>
          </w:p>
        </w:tc>
        <w:tc>
          <w:tcPr>
            <w:tcW w:w="0" w:type="auto"/>
            <w:vMerge/>
            <w:tcBorders>
              <w:bottom w:val="single" w:sz="4" w:space="0" w:color="auto"/>
            </w:tcBorders>
            <w:vAlign w:val="center"/>
          </w:tcPr>
          <w:p w14:paraId="4B99AD71" w14:textId="77777777" w:rsidR="004E7F1E" w:rsidRPr="00EA4E3A" w:rsidRDefault="004E7F1E" w:rsidP="00CD70F7">
            <w:pPr>
              <w:pStyle w:val="TAH"/>
              <w:rPr>
                <w:lang w:eastAsia="en-US"/>
              </w:rPr>
            </w:pPr>
          </w:p>
        </w:tc>
      </w:tr>
      <w:tr w:rsidR="004E7F1E" w:rsidRPr="00EA4E3A" w14:paraId="37DBCFB7" w14:textId="77777777" w:rsidTr="00CD70F7">
        <w:trPr>
          <w:cantSplit/>
          <w:jc w:val="center"/>
        </w:trPr>
        <w:tc>
          <w:tcPr>
            <w:tcW w:w="0" w:type="auto"/>
            <w:shd w:val="clear" w:color="auto" w:fill="auto"/>
            <w:vAlign w:val="center"/>
          </w:tcPr>
          <w:p w14:paraId="422E1F54" w14:textId="77777777" w:rsidR="004E7F1E" w:rsidRPr="00EA4E3A" w:rsidRDefault="008B0F02" w:rsidP="00CD70F7">
            <w:pPr>
              <w:pStyle w:val="TAH"/>
              <w:jc w:val="left"/>
              <w:rPr>
                <w:lang w:eastAsia="en-US"/>
              </w:rPr>
            </w:pPr>
            <w:r w:rsidRPr="00EA4E3A">
              <w:rPr>
                <w:noProof/>
                <w:position w:val="-12"/>
              </w:rPr>
              <w:drawing>
                <wp:inline distT="0" distB="0" distL="0" distR="0" wp14:anchorId="79A7C163" wp14:editId="33B2F903">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w:t>
            </w:r>
            <w:proofErr w:type="spellStart"/>
            <w:r w:rsidR="004E7F1E" w:rsidRPr="00EA4E3A">
              <w:rPr>
                <w:lang w:eastAsia="en-US"/>
              </w:rPr>
              <w:t>UpPTS</w:t>
            </w:r>
            <w:proofErr w:type="spellEnd"/>
            <w:r w:rsidR="004E7F1E" w:rsidRPr="00EA4E3A">
              <w:rPr>
                <w:lang w:eastAsia="en-US"/>
              </w:rPr>
              <w:t xml:space="preserve"> length of 4 symbols</w:t>
            </w:r>
          </w:p>
        </w:tc>
        <w:tc>
          <w:tcPr>
            <w:tcW w:w="0" w:type="auto"/>
            <w:shd w:val="clear" w:color="auto" w:fill="auto"/>
            <w:vAlign w:val="center"/>
          </w:tcPr>
          <w:p w14:paraId="7E74BA3F" w14:textId="77777777" w:rsidR="004E7F1E" w:rsidRPr="00EA4E3A" w:rsidRDefault="004E7F1E" w:rsidP="00CD70F7">
            <w:pPr>
              <w:pStyle w:val="TAC"/>
              <w:rPr>
                <w:lang w:eastAsia="en-US"/>
              </w:rPr>
            </w:pPr>
          </w:p>
        </w:tc>
        <w:tc>
          <w:tcPr>
            <w:tcW w:w="0" w:type="auto"/>
            <w:shd w:val="clear" w:color="auto" w:fill="auto"/>
            <w:vAlign w:val="center"/>
          </w:tcPr>
          <w:p w14:paraId="5F19EFD5" w14:textId="77777777"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14:paraId="01129C6B" w14:textId="77777777" w:rsidR="004E7F1E" w:rsidRPr="00EA4E3A" w:rsidRDefault="004E7F1E" w:rsidP="00CD70F7">
            <w:pPr>
              <w:pStyle w:val="TAC"/>
              <w:rPr>
                <w:lang w:eastAsia="en-US"/>
              </w:rPr>
            </w:pPr>
            <w:r w:rsidRPr="00EA4E3A">
              <w:rPr>
                <w:lang w:eastAsia="en-US"/>
              </w:rPr>
              <w:t>1</w:t>
            </w:r>
          </w:p>
        </w:tc>
        <w:tc>
          <w:tcPr>
            <w:tcW w:w="0" w:type="auto"/>
            <w:vAlign w:val="center"/>
          </w:tcPr>
          <w:p w14:paraId="420766C6" w14:textId="77777777" w:rsidR="004E7F1E" w:rsidRPr="00EA4E3A" w:rsidRDefault="004E7F1E" w:rsidP="00CD70F7">
            <w:pPr>
              <w:pStyle w:val="TAC"/>
              <w:rPr>
                <w:lang w:eastAsia="en-US"/>
              </w:rPr>
            </w:pPr>
            <w:r w:rsidRPr="00EA4E3A">
              <w:rPr>
                <w:lang w:eastAsia="en-US"/>
              </w:rPr>
              <w:t>2</w:t>
            </w:r>
          </w:p>
        </w:tc>
        <w:tc>
          <w:tcPr>
            <w:tcW w:w="0" w:type="auto"/>
            <w:vAlign w:val="center"/>
          </w:tcPr>
          <w:p w14:paraId="30FE92B9" w14:textId="77777777"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14:paraId="314F8B84" w14:textId="77777777" w:rsidR="004E7F1E" w:rsidRPr="00EA4E3A" w:rsidRDefault="004E7F1E" w:rsidP="00CD70F7">
            <w:pPr>
              <w:pStyle w:val="TAC"/>
              <w:rPr>
                <w:lang w:eastAsia="en-US"/>
              </w:rPr>
            </w:pPr>
          </w:p>
        </w:tc>
        <w:tc>
          <w:tcPr>
            <w:tcW w:w="0" w:type="auto"/>
            <w:shd w:val="clear" w:color="auto" w:fill="auto"/>
            <w:vAlign w:val="center"/>
          </w:tcPr>
          <w:p w14:paraId="53A8054B" w14:textId="77777777" w:rsidR="004E7F1E" w:rsidRPr="00EA4E3A" w:rsidRDefault="004E7F1E" w:rsidP="00CD70F7">
            <w:pPr>
              <w:pStyle w:val="TAC"/>
              <w:rPr>
                <w:lang w:eastAsia="en-US"/>
              </w:rPr>
            </w:pPr>
          </w:p>
        </w:tc>
        <w:tc>
          <w:tcPr>
            <w:tcW w:w="0" w:type="auto"/>
            <w:shd w:val="clear" w:color="auto" w:fill="auto"/>
            <w:vAlign w:val="center"/>
          </w:tcPr>
          <w:p w14:paraId="6FDFECE1" w14:textId="77777777" w:rsidR="004E7F1E" w:rsidRPr="00EA4E3A" w:rsidRDefault="004E7F1E" w:rsidP="00CD70F7">
            <w:pPr>
              <w:pStyle w:val="TAC"/>
              <w:rPr>
                <w:lang w:eastAsia="en-US"/>
              </w:rPr>
            </w:pPr>
          </w:p>
        </w:tc>
        <w:tc>
          <w:tcPr>
            <w:tcW w:w="0" w:type="auto"/>
            <w:shd w:val="clear" w:color="auto" w:fill="auto"/>
            <w:vAlign w:val="center"/>
          </w:tcPr>
          <w:p w14:paraId="7C8F5D62" w14:textId="77777777" w:rsidR="004E7F1E" w:rsidRPr="00EA4E3A" w:rsidRDefault="004E7F1E" w:rsidP="00CD70F7">
            <w:pPr>
              <w:pStyle w:val="TAC"/>
              <w:rPr>
                <w:lang w:eastAsia="en-US"/>
              </w:rPr>
            </w:pPr>
          </w:p>
        </w:tc>
        <w:tc>
          <w:tcPr>
            <w:tcW w:w="0" w:type="auto"/>
            <w:shd w:val="clear" w:color="auto" w:fill="auto"/>
            <w:vAlign w:val="center"/>
          </w:tcPr>
          <w:p w14:paraId="22FE7D4D" w14:textId="77777777"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14:paraId="1819C0D3" w14:textId="77777777" w:rsidR="004E7F1E" w:rsidRPr="00EA4E3A" w:rsidRDefault="004E7F1E" w:rsidP="00CD70F7">
            <w:pPr>
              <w:pStyle w:val="TAC"/>
              <w:rPr>
                <w:lang w:eastAsia="en-US"/>
              </w:rPr>
            </w:pPr>
            <w:r w:rsidRPr="00EA4E3A">
              <w:rPr>
                <w:lang w:eastAsia="en-US"/>
              </w:rPr>
              <w:t>6</w:t>
            </w:r>
          </w:p>
        </w:tc>
        <w:tc>
          <w:tcPr>
            <w:tcW w:w="0" w:type="auto"/>
            <w:vAlign w:val="center"/>
          </w:tcPr>
          <w:p w14:paraId="2F072DEE" w14:textId="77777777" w:rsidR="004E7F1E" w:rsidRPr="00EA4E3A" w:rsidRDefault="004E7F1E" w:rsidP="00CD70F7">
            <w:pPr>
              <w:pStyle w:val="TAC"/>
              <w:rPr>
                <w:lang w:eastAsia="en-US"/>
              </w:rPr>
            </w:pPr>
            <w:r w:rsidRPr="00EA4E3A">
              <w:rPr>
                <w:lang w:eastAsia="en-US"/>
              </w:rPr>
              <w:t>7</w:t>
            </w:r>
          </w:p>
        </w:tc>
        <w:tc>
          <w:tcPr>
            <w:tcW w:w="0" w:type="auto"/>
            <w:vAlign w:val="center"/>
          </w:tcPr>
          <w:p w14:paraId="4179BDAE" w14:textId="77777777"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14:paraId="766E9B38" w14:textId="77777777" w:rsidR="004E7F1E" w:rsidRPr="00EA4E3A" w:rsidRDefault="004E7F1E" w:rsidP="00CD70F7">
            <w:pPr>
              <w:pStyle w:val="TAC"/>
              <w:rPr>
                <w:lang w:eastAsia="en-US"/>
              </w:rPr>
            </w:pPr>
          </w:p>
        </w:tc>
        <w:tc>
          <w:tcPr>
            <w:tcW w:w="0" w:type="auto"/>
            <w:shd w:val="clear" w:color="auto" w:fill="auto"/>
            <w:vAlign w:val="center"/>
          </w:tcPr>
          <w:p w14:paraId="0C459979" w14:textId="77777777" w:rsidR="004E7F1E" w:rsidRPr="00EA4E3A" w:rsidRDefault="004E7F1E" w:rsidP="00CD70F7">
            <w:pPr>
              <w:pStyle w:val="TAC"/>
              <w:rPr>
                <w:lang w:eastAsia="en-US"/>
              </w:rPr>
            </w:pPr>
          </w:p>
        </w:tc>
        <w:tc>
          <w:tcPr>
            <w:tcW w:w="0" w:type="auto"/>
            <w:shd w:val="clear" w:color="auto" w:fill="auto"/>
            <w:vAlign w:val="center"/>
          </w:tcPr>
          <w:p w14:paraId="651D809C" w14:textId="77777777" w:rsidR="004E7F1E" w:rsidRPr="00EA4E3A" w:rsidRDefault="004E7F1E" w:rsidP="00CD70F7">
            <w:pPr>
              <w:pStyle w:val="TAC"/>
              <w:rPr>
                <w:lang w:eastAsia="en-US"/>
              </w:rPr>
            </w:pPr>
          </w:p>
        </w:tc>
      </w:tr>
      <w:tr w:rsidR="004E7F1E" w:rsidRPr="00EA4E3A" w14:paraId="17F72B8F" w14:textId="77777777" w:rsidTr="00CD70F7">
        <w:trPr>
          <w:cantSplit/>
          <w:jc w:val="center"/>
        </w:trPr>
        <w:tc>
          <w:tcPr>
            <w:tcW w:w="0" w:type="auto"/>
            <w:shd w:val="clear" w:color="auto" w:fill="auto"/>
            <w:vAlign w:val="center"/>
          </w:tcPr>
          <w:p w14:paraId="06BC80AB" w14:textId="77777777" w:rsidR="004E7F1E" w:rsidRPr="00EA4E3A" w:rsidRDefault="008B0F02" w:rsidP="008E5B45">
            <w:pPr>
              <w:pStyle w:val="TAH"/>
              <w:jc w:val="left"/>
              <w:rPr>
                <w:lang w:eastAsia="en-US"/>
              </w:rPr>
            </w:pPr>
            <w:r w:rsidRPr="00EA4E3A">
              <w:rPr>
                <w:noProof/>
                <w:position w:val="-12"/>
              </w:rPr>
              <w:drawing>
                <wp:inline distT="0" distB="0" distL="0" distR="0" wp14:anchorId="7407C047" wp14:editId="68685BFA">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w:t>
            </w:r>
            <w:proofErr w:type="spellStart"/>
            <w:r w:rsidR="004E7F1E" w:rsidRPr="00EA4E3A">
              <w:rPr>
                <w:lang w:eastAsia="en-US"/>
              </w:rPr>
              <w:t>UpPTS</w:t>
            </w:r>
            <w:proofErr w:type="spellEnd"/>
            <w:r w:rsidR="004E7F1E" w:rsidRPr="00EA4E3A">
              <w:rPr>
                <w:lang w:eastAsia="en-US"/>
              </w:rPr>
              <w:t xml:space="preserve">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14:paraId="08A0C3CA" w14:textId="77777777" w:rsidR="004E7F1E" w:rsidRPr="00EA4E3A" w:rsidRDefault="004E7F1E" w:rsidP="00CD70F7">
            <w:pPr>
              <w:pStyle w:val="TAC"/>
              <w:rPr>
                <w:lang w:eastAsia="en-US"/>
              </w:rPr>
            </w:pPr>
          </w:p>
        </w:tc>
        <w:tc>
          <w:tcPr>
            <w:tcW w:w="0" w:type="auto"/>
            <w:shd w:val="clear" w:color="auto" w:fill="auto"/>
            <w:vAlign w:val="center"/>
          </w:tcPr>
          <w:p w14:paraId="1A83E18B" w14:textId="77777777"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14:paraId="50705E12" w14:textId="77777777" w:rsidR="004E7F1E" w:rsidRPr="00EA4E3A" w:rsidRDefault="004E7F1E" w:rsidP="00CD70F7">
            <w:pPr>
              <w:pStyle w:val="TAC"/>
              <w:rPr>
                <w:lang w:eastAsia="en-US"/>
              </w:rPr>
            </w:pPr>
            <w:r w:rsidRPr="00EA4E3A">
              <w:rPr>
                <w:lang w:eastAsia="en-US"/>
              </w:rPr>
              <w:t>3</w:t>
            </w:r>
          </w:p>
        </w:tc>
        <w:tc>
          <w:tcPr>
            <w:tcW w:w="0" w:type="auto"/>
          </w:tcPr>
          <w:p w14:paraId="01D5CACF" w14:textId="77777777" w:rsidR="004E7F1E" w:rsidRPr="00EA4E3A" w:rsidRDefault="004E7F1E" w:rsidP="00CD70F7">
            <w:pPr>
              <w:pStyle w:val="TAC"/>
              <w:rPr>
                <w:lang w:eastAsia="en-US"/>
              </w:rPr>
            </w:pPr>
          </w:p>
        </w:tc>
        <w:tc>
          <w:tcPr>
            <w:tcW w:w="0" w:type="auto"/>
          </w:tcPr>
          <w:p w14:paraId="01D21AC1" w14:textId="77777777" w:rsidR="004E7F1E" w:rsidRPr="00EA4E3A" w:rsidRDefault="004E7F1E" w:rsidP="00CD70F7">
            <w:pPr>
              <w:pStyle w:val="TAC"/>
              <w:rPr>
                <w:lang w:eastAsia="en-US"/>
              </w:rPr>
            </w:pPr>
          </w:p>
        </w:tc>
        <w:tc>
          <w:tcPr>
            <w:tcW w:w="0" w:type="auto"/>
            <w:shd w:val="clear" w:color="auto" w:fill="auto"/>
            <w:vAlign w:val="center"/>
          </w:tcPr>
          <w:p w14:paraId="74591064" w14:textId="77777777" w:rsidR="004E7F1E" w:rsidRPr="00EA4E3A" w:rsidRDefault="004E7F1E" w:rsidP="00CD70F7">
            <w:pPr>
              <w:pStyle w:val="TAC"/>
              <w:rPr>
                <w:lang w:eastAsia="en-US"/>
              </w:rPr>
            </w:pPr>
          </w:p>
        </w:tc>
        <w:tc>
          <w:tcPr>
            <w:tcW w:w="0" w:type="auto"/>
            <w:shd w:val="clear" w:color="auto" w:fill="auto"/>
            <w:vAlign w:val="center"/>
          </w:tcPr>
          <w:p w14:paraId="17D6B899" w14:textId="77777777" w:rsidR="004E7F1E" w:rsidRPr="00EA4E3A" w:rsidRDefault="004E7F1E" w:rsidP="00CD70F7">
            <w:pPr>
              <w:pStyle w:val="TAC"/>
              <w:rPr>
                <w:lang w:eastAsia="en-US"/>
              </w:rPr>
            </w:pPr>
          </w:p>
        </w:tc>
        <w:tc>
          <w:tcPr>
            <w:tcW w:w="0" w:type="auto"/>
            <w:shd w:val="clear" w:color="auto" w:fill="auto"/>
            <w:vAlign w:val="center"/>
          </w:tcPr>
          <w:p w14:paraId="2374838D" w14:textId="77777777" w:rsidR="004E7F1E" w:rsidRPr="00EA4E3A" w:rsidRDefault="004E7F1E" w:rsidP="00CD70F7">
            <w:pPr>
              <w:pStyle w:val="TAC"/>
              <w:rPr>
                <w:lang w:eastAsia="en-US"/>
              </w:rPr>
            </w:pPr>
          </w:p>
        </w:tc>
        <w:tc>
          <w:tcPr>
            <w:tcW w:w="0" w:type="auto"/>
            <w:shd w:val="clear" w:color="auto" w:fill="auto"/>
            <w:vAlign w:val="center"/>
          </w:tcPr>
          <w:p w14:paraId="47E77404" w14:textId="77777777" w:rsidR="004E7F1E" w:rsidRPr="00EA4E3A" w:rsidRDefault="004E7F1E" w:rsidP="00CD70F7">
            <w:pPr>
              <w:pStyle w:val="TAC"/>
              <w:rPr>
                <w:lang w:eastAsia="en-US"/>
              </w:rPr>
            </w:pPr>
          </w:p>
        </w:tc>
        <w:tc>
          <w:tcPr>
            <w:tcW w:w="0" w:type="auto"/>
            <w:shd w:val="clear" w:color="auto" w:fill="auto"/>
            <w:vAlign w:val="center"/>
          </w:tcPr>
          <w:p w14:paraId="155A9559" w14:textId="77777777"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14:paraId="4F202D48" w14:textId="77777777" w:rsidR="004E7F1E" w:rsidRPr="00EA4E3A" w:rsidRDefault="004E7F1E" w:rsidP="00CD70F7">
            <w:pPr>
              <w:pStyle w:val="TAC"/>
              <w:rPr>
                <w:lang w:eastAsia="en-US"/>
              </w:rPr>
            </w:pPr>
            <w:r w:rsidRPr="00EA4E3A">
              <w:rPr>
                <w:lang w:eastAsia="en-US"/>
              </w:rPr>
              <w:t>8</w:t>
            </w:r>
          </w:p>
        </w:tc>
        <w:tc>
          <w:tcPr>
            <w:tcW w:w="0" w:type="auto"/>
          </w:tcPr>
          <w:p w14:paraId="2075F49B" w14:textId="77777777" w:rsidR="004E7F1E" w:rsidRPr="00EA4E3A" w:rsidRDefault="004E7F1E" w:rsidP="00CD70F7">
            <w:pPr>
              <w:pStyle w:val="TAC"/>
              <w:rPr>
                <w:lang w:eastAsia="en-US"/>
              </w:rPr>
            </w:pPr>
          </w:p>
        </w:tc>
        <w:tc>
          <w:tcPr>
            <w:tcW w:w="0" w:type="auto"/>
          </w:tcPr>
          <w:p w14:paraId="6835A2CA" w14:textId="77777777" w:rsidR="004E7F1E" w:rsidRPr="00EA4E3A" w:rsidRDefault="004E7F1E" w:rsidP="00CD70F7">
            <w:pPr>
              <w:pStyle w:val="TAC"/>
              <w:rPr>
                <w:lang w:eastAsia="en-US"/>
              </w:rPr>
            </w:pPr>
          </w:p>
        </w:tc>
        <w:tc>
          <w:tcPr>
            <w:tcW w:w="0" w:type="auto"/>
            <w:shd w:val="clear" w:color="auto" w:fill="auto"/>
            <w:vAlign w:val="center"/>
          </w:tcPr>
          <w:p w14:paraId="6CB32055" w14:textId="77777777" w:rsidR="004E7F1E" w:rsidRPr="00EA4E3A" w:rsidRDefault="004E7F1E" w:rsidP="00CD70F7">
            <w:pPr>
              <w:pStyle w:val="TAC"/>
              <w:rPr>
                <w:lang w:eastAsia="en-US"/>
              </w:rPr>
            </w:pPr>
          </w:p>
        </w:tc>
        <w:tc>
          <w:tcPr>
            <w:tcW w:w="0" w:type="auto"/>
            <w:shd w:val="clear" w:color="auto" w:fill="auto"/>
            <w:vAlign w:val="center"/>
          </w:tcPr>
          <w:p w14:paraId="2EEC4DDF" w14:textId="77777777" w:rsidR="004E7F1E" w:rsidRPr="00EA4E3A" w:rsidRDefault="004E7F1E" w:rsidP="00CD70F7">
            <w:pPr>
              <w:pStyle w:val="TAC"/>
              <w:rPr>
                <w:lang w:eastAsia="en-US"/>
              </w:rPr>
            </w:pPr>
          </w:p>
        </w:tc>
        <w:tc>
          <w:tcPr>
            <w:tcW w:w="0" w:type="auto"/>
            <w:shd w:val="clear" w:color="auto" w:fill="auto"/>
            <w:vAlign w:val="center"/>
          </w:tcPr>
          <w:p w14:paraId="3A743A8E" w14:textId="77777777" w:rsidR="004E7F1E" w:rsidRPr="00EA4E3A" w:rsidRDefault="004E7F1E" w:rsidP="00CD70F7">
            <w:pPr>
              <w:pStyle w:val="TAC"/>
              <w:rPr>
                <w:lang w:eastAsia="en-US"/>
              </w:rPr>
            </w:pPr>
          </w:p>
        </w:tc>
      </w:tr>
    </w:tbl>
    <w:p w14:paraId="004EDBDA" w14:textId="77777777" w:rsidR="00BD0E39" w:rsidRPr="00EA4E3A" w:rsidRDefault="00BD0E39" w:rsidP="00BD0E39"/>
    <w:p w14:paraId="6C54F7EF" w14:textId="77777777"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14:paraId="12B87F71" w14:textId="77777777"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14:paraId="4AFDDE67" w14:textId="77777777"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14:paraId="0849F2C8" w14:textId="77777777"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14:paraId="17F3A293" w14:textId="77777777"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14:paraId="78B0928D" w14:textId="77777777"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14:paraId="28F3316C" w14:textId="77777777"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14:anchorId="069D6D26" wp14:editId="607110C9">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14:anchorId="6C9DE1E2" wp14:editId="7FEF8665">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14:paraId="14BBBC00" w14:textId="77777777"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14:paraId="01281595" w14:textId="77777777"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14:paraId="79D0B6D6" w14:textId="77777777"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14:anchorId="2303D517" wp14:editId="6512ABB2">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14:anchorId="1851AB6D" wp14:editId="102A2D52">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14:paraId="57033B69" w14:textId="77777777"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14:paraId="320B0057" w14:textId="77777777"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14:paraId="6B18D13C" w14:textId="77777777" w:rsidR="00C1336F" w:rsidRPr="00EA4E3A" w:rsidRDefault="004A16A5" w:rsidP="004A16A5">
      <w:r w:rsidRPr="00EA4E3A">
        <w:t xml:space="preserve">If a UE is configured with a LAA </w:t>
      </w:r>
      <w:proofErr w:type="spellStart"/>
      <w:r w:rsidRPr="00EA4E3A">
        <w:t>SCell</w:t>
      </w:r>
      <w:proofErr w:type="spellEnd"/>
      <w:r w:rsidRPr="00EA4E3A">
        <w:t xml:space="preserve"> for UL transmissions</w:t>
      </w:r>
      <w:r w:rsidRPr="00EA4E3A">
        <w:rPr>
          <w:rFonts w:hint="eastAsia"/>
          <w:lang w:eastAsia="zh-CN"/>
        </w:rPr>
        <w:t xml:space="preserve">, the UE is not expected to receive PHICH corresponding to a transport block on the LAA </w:t>
      </w:r>
      <w:proofErr w:type="spellStart"/>
      <w:r w:rsidRPr="00EA4E3A">
        <w:rPr>
          <w:rFonts w:hint="eastAsia"/>
          <w:lang w:eastAsia="zh-CN"/>
        </w:rPr>
        <w:t>SCell</w:t>
      </w:r>
      <w:proofErr w:type="spellEnd"/>
      <w:r w:rsidRPr="00EA4E3A">
        <w:rPr>
          <w:rFonts w:hint="eastAsia"/>
          <w:lang w:eastAsia="zh-CN"/>
        </w:rPr>
        <w:t>.</w:t>
      </w:r>
    </w:p>
    <w:p w14:paraId="321FDD83" w14:textId="77777777" w:rsidR="00C1336F" w:rsidRPr="00EA4E3A" w:rsidRDefault="00C1336F" w:rsidP="00C1336F"/>
    <w:p w14:paraId="0B81C807" w14:textId="77777777"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14:paraId="1E250B7C" w14:textId="77777777">
        <w:trPr>
          <w:cantSplit/>
          <w:jc w:val="center"/>
        </w:trPr>
        <w:tc>
          <w:tcPr>
            <w:tcW w:w="0" w:type="auto"/>
            <w:vMerge w:val="restart"/>
            <w:shd w:val="clear" w:color="auto" w:fill="E0E0E0"/>
            <w:vAlign w:val="center"/>
          </w:tcPr>
          <w:p w14:paraId="0CE37B6E" w14:textId="77777777"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14:paraId="0E02D7FF" w14:textId="77777777" w:rsidR="0093274D" w:rsidRPr="00EA4E3A" w:rsidRDefault="0093274D" w:rsidP="00C15EE1">
            <w:pPr>
              <w:pStyle w:val="TAH"/>
              <w:rPr>
                <w:i/>
                <w:iCs/>
              </w:rPr>
            </w:pPr>
            <w:r w:rsidRPr="00EA4E3A">
              <w:t xml:space="preserve">subframe number </w:t>
            </w:r>
            <w:r w:rsidRPr="00EA4E3A">
              <w:rPr>
                <w:i/>
                <w:iCs/>
              </w:rPr>
              <w:t>i</w:t>
            </w:r>
          </w:p>
        </w:tc>
      </w:tr>
      <w:tr w:rsidR="0093274D" w:rsidRPr="00EA4E3A" w14:paraId="657360BB" w14:textId="77777777">
        <w:trPr>
          <w:cantSplit/>
          <w:jc w:val="center"/>
        </w:trPr>
        <w:tc>
          <w:tcPr>
            <w:tcW w:w="0" w:type="auto"/>
            <w:vMerge/>
            <w:shd w:val="clear" w:color="auto" w:fill="E0E0E0"/>
            <w:vAlign w:val="center"/>
          </w:tcPr>
          <w:p w14:paraId="0E365038" w14:textId="77777777" w:rsidR="0093274D" w:rsidRPr="00EA4E3A" w:rsidRDefault="0093274D" w:rsidP="00C15EE1">
            <w:pPr>
              <w:pStyle w:val="TAH"/>
            </w:pPr>
          </w:p>
        </w:tc>
        <w:tc>
          <w:tcPr>
            <w:tcW w:w="0" w:type="auto"/>
            <w:shd w:val="clear" w:color="auto" w:fill="E0E0E0"/>
            <w:vAlign w:val="center"/>
          </w:tcPr>
          <w:p w14:paraId="54B02259" w14:textId="77777777" w:rsidR="0093274D" w:rsidRPr="00EA4E3A" w:rsidRDefault="0093274D" w:rsidP="00C15EE1">
            <w:pPr>
              <w:pStyle w:val="TAH"/>
            </w:pPr>
            <w:r w:rsidRPr="00EA4E3A">
              <w:t>0</w:t>
            </w:r>
          </w:p>
        </w:tc>
        <w:tc>
          <w:tcPr>
            <w:tcW w:w="0" w:type="auto"/>
            <w:shd w:val="clear" w:color="auto" w:fill="E0E0E0"/>
            <w:vAlign w:val="center"/>
          </w:tcPr>
          <w:p w14:paraId="04229E68" w14:textId="77777777" w:rsidR="0093274D" w:rsidRPr="00EA4E3A" w:rsidRDefault="0093274D" w:rsidP="00C15EE1">
            <w:pPr>
              <w:pStyle w:val="TAH"/>
            </w:pPr>
            <w:r w:rsidRPr="00EA4E3A">
              <w:t>1</w:t>
            </w:r>
          </w:p>
        </w:tc>
        <w:tc>
          <w:tcPr>
            <w:tcW w:w="0" w:type="auto"/>
            <w:shd w:val="clear" w:color="auto" w:fill="E0E0E0"/>
            <w:vAlign w:val="center"/>
          </w:tcPr>
          <w:p w14:paraId="3F23A8BD" w14:textId="77777777" w:rsidR="0093274D" w:rsidRPr="00EA4E3A" w:rsidRDefault="0093274D" w:rsidP="00C15EE1">
            <w:pPr>
              <w:pStyle w:val="TAH"/>
            </w:pPr>
            <w:r w:rsidRPr="00EA4E3A">
              <w:t>2</w:t>
            </w:r>
          </w:p>
        </w:tc>
        <w:tc>
          <w:tcPr>
            <w:tcW w:w="0" w:type="auto"/>
            <w:shd w:val="clear" w:color="auto" w:fill="E0E0E0"/>
            <w:vAlign w:val="center"/>
          </w:tcPr>
          <w:p w14:paraId="560D33E6" w14:textId="77777777" w:rsidR="0093274D" w:rsidRPr="00EA4E3A" w:rsidRDefault="0093274D" w:rsidP="00C15EE1">
            <w:pPr>
              <w:pStyle w:val="TAH"/>
            </w:pPr>
            <w:r w:rsidRPr="00EA4E3A">
              <w:t>3</w:t>
            </w:r>
          </w:p>
        </w:tc>
        <w:tc>
          <w:tcPr>
            <w:tcW w:w="0" w:type="auto"/>
            <w:shd w:val="clear" w:color="auto" w:fill="E0E0E0"/>
            <w:vAlign w:val="center"/>
          </w:tcPr>
          <w:p w14:paraId="538CE535" w14:textId="77777777" w:rsidR="0093274D" w:rsidRPr="00EA4E3A" w:rsidRDefault="0093274D" w:rsidP="00C15EE1">
            <w:pPr>
              <w:pStyle w:val="TAH"/>
            </w:pPr>
            <w:r w:rsidRPr="00EA4E3A">
              <w:t>4</w:t>
            </w:r>
          </w:p>
        </w:tc>
        <w:tc>
          <w:tcPr>
            <w:tcW w:w="0" w:type="auto"/>
            <w:shd w:val="clear" w:color="auto" w:fill="E0E0E0"/>
            <w:vAlign w:val="center"/>
          </w:tcPr>
          <w:p w14:paraId="5F41F63F" w14:textId="77777777" w:rsidR="0093274D" w:rsidRPr="00EA4E3A" w:rsidRDefault="0093274D" w:rsidP="00C15EE1">
            <w:pPr>
              <w:pStyle w:val="TAH"/>
            </w:pPr>
            <w:r w:rsidRPr="00EA4E3A">
              <w:t>5</w:t>
            </w:r>
          </w:p>
        </w:tc>
        <w:tc>
          <w:tcPr>
            <w:tcW w:w="0" w:type="auto"/>
            <w:shd w:val="clear" w:color="auto" w:fill="E0E0E0"/>
            <w:vAlign w:val="center"/>
          </w:tcPr>
          <w:p w14:paraId="0090C07B" w14:textId="77777777" w:rsidR="0093274D" w:rsidRPr="00EA4E3A" w:rsidRDefault="0093274D" w:rsidP="00C15EE1">
            <w:pPr>
              <w:pStyle w:val="TAH"/>
            </w:pPr>
            <w:r w:rsidRPr="00EA4E3A">
              <w:t>6</w:t>
            </w:r>
          </w:p>
        </w:tc>
        <w:tc>
          <w:tcPr>
            <w:tcW w:w="0" w:type="auto"/>
            <w:shd w:val="clear" w:color="auto" w:fill="E0E0E0"/>
            <w:vAlign w:val="center"/>
          </w:tcPr>
          <w:p w14:paraId="4C34F03F" w14:textId="77777777" w:rsidR="0093274D" w:rsidRPr="00EA4E3A" w:rsidRDefault="0093274D" w:rsidP="00C15EE1">
            <w:pPr>
              <w:pStyle w:val="TAH"/>
            </w:pPr>
            <w:r w:rsidRPr="00EA4E3A">
              <w:t>7</w:t>
            </w:r>
          </w:p>
        </w:tc>
        <w:tc>
          <w:tcPr>
            <w:tcW w:w="0" w:type="auto"/>
            <w:shd w:val="clear" w:color="auto" w:fill="E0E0E0"/>
            <w:vAlign w:val="center"/>
          </w:tcPr>
          <w:p w14:paraId="25F17842" w14:textId="77777777" w:rsidR="0093274D" w:rsidRPr="00EA4E3A" w:rsidRDefault="0093274D" w:rsidP="00C15EE1">
            <w:pPr>
              <w:pStyle w:val="TAH"/>
            </w:pPr>
            <w:r w:rsidRPr="00EA4E3A">
              <w:t>8</w:t>
            </w:r>
          </w:p>
        </w:tc>
        <w:tc>
          <w:tcPr>
            <w:tcW w:w="0" w:type="auto"/>
            <w:shd w:val="clear" w:color="auto" w:fill="E0E0E0"/>
            <w:vAlign w:val="center"/>
          </w:tcPr>
          <w:p w14:paraId="3B9F32F9" w14:textId="77777777" w:rsidR="0093274D" w:rsidRPr="00EA4E3A" w:rsidRDefault="0093274D" w:rsidP="00C15EE1">
            <w:pPr>
              <w:pStyle w:val="TAH"/>
            </w:pPr>
            <w:r w:rsidRPr="00EA4E3A">
              <w:t>9</w:t>
            </w:r>
          </w:p>
        </w:tc>
      </w:tr>
      <w:tr w:rsidR="0093274D" w:rsidRPr="00EA4E3A" w14:paraId="76EB954F" w14:textId="77777777">
        <w:trPr>
          <w:cantSplit/>
          <w:jc w:val="center"/>
        </w:trPr>
        <w:tc>
          <w:tcPr>
            <w:tcW w:w="0" w:type="auto"/>
            <w:vAlign w:val="center"/>
          </w:tcPr>
          <w:p w14:paraId="1652E3D1" w14:textId="77777777" w:rsidR="0093274D" w:rsidRPr="00EA4E3A" w:rsidRDefault="0093274D" w:rsidP="00C15EE1">
            <w:pPr>
              <w:pStyle w:val="TAC"/>
            </w:pPr>
            <w:r w:rsidRPr="00EA4E3A">
              <w:t>0</w:t>
            </w:r>
          </w:p>
        </w:tc>
        <w:tc>
          <w:tcPr>
            <w:tcW w:w="0" w:type="auto"/>
            <w:vAlign w:val="center"/>
          </w:tcPr>
          <w:p w14:paraId="04FA8266" w14:textId="77777777" w:rsidR="0093274D" w:rsidRPr="00EA4E3A" w:rsidRDefault="0093274D" w:rsidP="00C15EE1">
            <w:pPr>
              <w:pStyle w:val="TAC"/>
              <w:rPr>
                <w:lang w:val="sv-SE"/>
              </w:rPr>
            </w:pPr>
            <w:r w:rsidRPr="00EA4E3A">
              <w:rPr>
                <w:lang w:val="sv-SE"/>
              </w:rPr>
              <w:t>7</w:t>
            </w:r>
          </w:p>
        </w:tc>
        <w:tc>
          <w:tcPr>
            <w:tcW w:w="0" w:type="auto"/>
            <w:vAlign w:val="center"/>
          </w:tcPr>
          <w:p w14:paraId="196942BF" w14:textId="77777777" w:rsidR="0093274D" w:rsidRPr="00EA4E3A" w:rsidRDefault="0093274D" w:rsidP="00C15EE1">
            <w:pPr>
              <w:pStyle w:val="TAC"/>
              <w:rPr>
                <w:lang w:val="sv-SE"/>
              </w:rPr>
            </w:pPr>
            <w:r w:rsidRPr="00EA4E3A">
              <w:rPr>
                <w:lang w:val="sv-SE"/>
              </w:rPr>
              <w:t>4</w:t>
            </w:r>
          </w:p>
        </w:tc>
        <w:tc>
          <w:tcPr>
            <w:tcW w:w="0" w:type="auto"/>
            <w:vAlign w:val="center"/>
          </w:tcPr>
          <w:p w14:paraId="76325BFF" w14:textId="77777777" w:rsidR="0093274D" w:rsidRPr="00EA4E3A" w:rsidRDefault="0093274D" w:rsidP="00C15EE1">
            <w:pPr>
              <w:pStyle w:val="TAC"/>
              <w:rPr>
                <w:lang w:val="sv-SE"/>
              </w:rPr>
            </w:pPr>
          </w:p>
        </w:tc>
        <w:tc>
          <w:tcPr>
            <w:tcW w:w="0" w:type="auto"/>
            <w:vAlign w:val="center"/>
          </w:tcPr>
          <w:p w14:paraId="050031D6" w14:textId="77777777" w:rsidR="0093274D" w:rsidRPr="00EA4E3A" w:rsidRDefault="0093274D" w:rsidP="00C15EE1">
            <w:pPr>
              <w:pStyle w:val="TAC"/>
              <w:rPr>
                <w:lang w:val="sv-SE"/>
              </w:rPr>
            </w:pPr>
          </w:p>
        </w:tc>
        <w:tc>
          <w:tcPr>
            <w:tcW w:w="0" w:type="auto"/>
            <w:vAlign w:val="center"/>
          </w:tcPr>
          <w:p w14:paraId="73849D4E" w14:textId="77777777" w:rsidR="0093274D" w:rsidRPr="00EA4E3A" w:rsidRDefault="0093274D" w:rsidP="00C15EE1">
            <w:pPr>
              <w:pStyle w:val="TAC"/>
              <w:rPr>
                <w:lang w:val="sv-SE"/>
              </w:rPr>
            </w:pPr>
          </w:p>
        </w:tc>
        <w:tc>
          <w:tcPr>
            <w:tcW w:w="0" w:type="auto"/>
            <w:vAlign w:val="center"/>
          </w:tcPr>
          <w:p w14:paraId="4193ACE0" w14:textId="77777777" w:rsidR="0093274D" w:rsidRPr="00EA4E3A" w:rsidRDefault="0093274D" w:rsidP="00C15EE1">
            <w:pPr>
              <w:pStyle w:val="TAC"/>
              <w:rPr>
                <w:lang w:val="sv-SE"/>
              </w:rPr>
            </w:pPr>
            <w:r w:rsidRPr="00EA4E3A">
              <w:rPr>
                <w:lang w:val="sv-SE"/>
              </w:rPr>
              <w:t>7</w:t>
            </w:r>
          </w:p>
        </w:tc>
        <w:tc>
          <w:tcPr>
            <w:tcW w:w="0" w:type="auto"/>
            <w:vAlign w:val="center"/>
          </w:tcPr>
          <w:p w14:paraId="595BEACF" w14:textId="77777777" w:rsidR="0093274D" w:rsidRPr="00EA4E3A" w:rsidRDefault="0093274D" w:rsidP="00C15EE1">
            <w:pPr>
              <w:pStyle w:val="TAC"/>
              <w:rPr>
                <w:lang w:val="sv-SE"/>
              </w:rPr>
            </w:pPr>
            <w:r w:rsidRPr="00EA4E3A">
              <w:rPr>
                <w:lang w:val="sv-SE"/>
              </w:rPr>
              <w:t>4</w:t>
            </w:r>
          </w:p>
        </w:tc>
        <w:tc>
          <w:tcPr>
            <w:tcW w:w="0" w:type="auto"/>
            <w:vAlign w:val="center"/>
          </w:tcPr>
          <w:p w14:paraId="364BF472" w14:textId="77777777" w:rsidR="0093274D" w:rsidRPr="00EA4E3A" w:rsidRDefault="0093274D" w:rsidP="00C15EE1">
            <w:pPr>
              <w:pStyle w:val="TAC"/>
              <w:rPr>
                <w:lang w:val="sv-SE"/>
              </w:rPr>
            </w:pPr>
          </w:p>
        </w:tc>
        <w:tc>
          <w:tcPr>
            <w:tcW w:w="0" w:type="auto"/>
            <w:vAlign w:val="center"/>
          </w:tcPr>
          <w:p w14:paraId="1AED8CD0" w14:textId="77777777" w:rsidR="0093274D" w:rsidRPr="00EA4E3A" w:rsidRDefault="0093274D" w:rsidP="00C15EE1">
            <w:pPr>
              <w:pStyle w:val="TAC"/>
              <w:rPr>
                <w:lang w:val="sv-SE"/>
              </w:rPr>
            </w:pPr>
          </w:p>
        </w:tc>
        <w:tc>
          <w:tcPr>
            <w:tcW w:w="0" w:type="auto"/>
            <w:vAlign w:val="center"/>
          </w:tcPr>
          <w:p w14:paraId="263FC169" w14:textId="77777777" w:rsidR="0093274D" w:rsidRPr="00EA4E3A" w:rsidRDefault="0093274D" w:rsidP="00C15EE1">
            <w:pPr>
              <w:pStyle w:val="TAC"/>
              <w:rPr>
                <w:lang w:val="sv-SE"/>
              </w:rPr>
            </w:pPr>
          </w:p>
        </w:tc>
      </w:tr>
      <w:tr w:rsidR="0093274D" w:rsidRPr="00EA4E3A" w14:paraId="5AB39E96" w14:textId="77777777">
        <w:trPr>
          <w:cantSplit/>
          <w:jc w:val="center"/>
        </w:trPr>
        <w:tc>
          <w:tcPr>
            <w:tcW w:w="0" w:type="auto"/>
            <w:vAlign w:val="center"/>
          </w:tcPr>
          <w:p w14:paraId="46CBF26F" w14:textId="77777777" w:rsidR="0093274D" w:rsidRPr="00EA4E3A" w:rsidRDefault="0093274D" w:rsidP="00C15EE1">
            <w:pPr>
              <w:pStyle w:val="TAC"/>
            </w:pPr>
            <w:r w:rsidRPr="00EA4E3A">
              <w:t>1</w:t>
            </w:r>
          </w:p>
        </w:tc>
        <w:tc>
          <w:tcPr>
            <w:tcW w:w="0" w:type="auto"/>
            <w:vAlign w:val="center"/>
          </w:tcPr>
          <w:p w14:paraId="1920542F" w14:textId="77777777" w:rsidR="0093274D" w:rsidRPr="00EA4E3A" w:rsidRDefault="0093274D" w:rsidP="00C15EE1">
            <w:pPr>
              <w:pStyle w:val="TAC"/>
              <w:rPr>
                <w:lang w:val="sv-SE"/>
              </w:rPr>
            </w:pPr>
          </w:p>
        </w:tc>
        <w:tc>
          <w:tcPr>
            <w:tcW w:w="0" w:type="auto"/>
            <w:vAlign w:val="center"/>
          </w:tcPr>
          <w:p w14:paraId="084A49F9" w14:textId="77777777" w:rsidR="0093274D" w:rsidRPr="00EA4E3A" w:rsidRDefault="0093274D" w:rsidP="00C15EE1">
            <w:pPr>
              <w:pStyle w:val="TAC"/>
              <w:rPr>
                <w:lang w:val="sv-SE"/>
              </w:rPr>
            </w:pPr>
            <w:r w:rsidRPr="00EA4E3A">
              <w:rPr>
                <w:lang w:val="sv-SE"/>
              </w:rPr>
              <w:t>4</w:t>
            </w:r>
          </w:p>
        </w:tc>
        <w:tc>
          <w:tcPr>
            <w:tcW w:w="0" w:type="auto"/>
            <w:vAlign w:val="center"/>
          </w:tcPr>
          <w:p w14:paraId="25048018" w14:textId="77777777" w:rsidR="0093274D" w:rsidRPr="00EA4E3A" w:rsidRDefault="0093274D" w:rsidP="00C15EE1">
            <w:pPr>
              <w:pStyle w:val="TAC"/>
              <w:rPr>
                <w:lang w:val="sv-SE"/>
              </w:rPr>
            </w:pPr>
          </w:p>
        </w:tc>
        <w:tc>
          <w:tcPr>
            <w:tcW w:w="0" w:type="auto"/>
            <w:vAlign w:val="center"/>
          </w:tcPr>
          <w:p w14:paraId="38B2D9C2" w14:textId="77777777" w:rsidR="0093274D" w:rsidRPr="00EA4E3A" w:rsidRDefault="0093274D" w:rsidP="00C15EE1">
            <w:pPr>
              <w:pStyle w:val="TAC"/>
              <w:rPr>
                <w:lang w:val="sv-SE"/>
              </w:rPr>
            </w:pPr>
          </w:p>
        </w:tc>
        <w:tc>
          <w:tcPr>
            <w:tcW w:w="0" w:type="auto"/>
            <w:vAlign w:val="center"/>
          </w:tcPr>
          <w:p w14:paraId="4058B46E" w14:textId="77777777" w:rsidR="0093274D" w:rsidRPr="00EA4E3A" w:rsidRDefault="0093274D" w:rsidP="00C15EE1">
            <w:pPr>
              <w:pStyle w:val="TAC"/>
              <w:rPr>
                <w:lang w:val="sv-SE"/>
              </w:rPr>
            </w:pPr>
            <w:r w:rsidRPr="00EA4E3A">
              <w:rPr>
                <w:lang w:val="sv-SE"/>
              </w:rPr>
              <w:t>6</w:t>
            </w:r>
          </w:p>
        </w:tc>
        <w:tc>
          <w:tcPr>
            <w:tcW w:w="0" w:type="auto"/>
            <w:vAlign w:val="center"/>
          </w:tcPr>
          <w:p w14:paraId="260EA858" w14:textId="77777777" w:rsidR="0093274D" w:rsidRPr="00EA4E3A" w:rsidRDefault="0093274D" w:rsidP="00C15EE1">
            <w:pPr>
              <w:pStyle w:val="TAC"/>
              <w:rPr>
                <w:lang w:val="sv-SE"/>
              </w:rPr>
            </w:pPr>
          </w:p>
        </w:tc>
        <w:tc>
          <w:tcPr>
            <w:tcW w:w="0" w:type="auto"/>
            <w:vAlign w:val="center"/>
          </w:tcPr>
          <w:p w14:paraId="1B5CFD48" w14:textId="77777777" w:rsidR="0093274D" w:rsidRPr="00EA4E3A" w:rsidRDefault="0093274D" w:rsidP="00C15EE1">
            <w:pPr>
              <w:pStyle w:val="TAC"/>
              <w:rPr>
                <w:lang w:val="sv-SE"/>
              </w:rPr>
            </w:pPr>
            <w:r w:rsidRPr="00EA4E3A">
              <w:rPr>
                <w:lang w:val="sv-SE"/>
              </w:rPr>
              <w:t>4</w:t>
            </w:r>
          </w:p>
        </w:tc>
        <w:tc>
          <w:tcPr>
            <w:tcW w:w="0" w:type="auto"/>
            <w:vAlign w:val="center"/>
          </w:tcPr>
          <w:p w14:paraId="596D674E" w14:textId="77777777" w:rsidR="0093274D" w:rsidRPr="00EA4E3A" w:rsidRDefault="0093274D" w:rsidP="00C15EE1">
            <w:pPr>
              <w:pStyle w:val="TAC"/>
              <w:rPr>
                <w:lang w:val="sv-SE"/>
              </w:rPr>
            </w:pPr>
          </w:p>
        </w:tc>
        <w:tc>
          <w:tcPr>
            <w:tcW w:w="0" w:type="auto"/>
            <w:vAlign w:val="center"/>
          </w:tcPr>
          <w:p w14:paraId="5521055C" w14:textId="77777777" w:rsidR="0093274D" w:rsidRPr="00EA4E3A" w:rsidRDefault="0093274D" w:rsidP="00C15EE1">
            <w:pPr>
              <w:pStyle w:val="TAC"/>
              <w:rPr>
                <w:lang w:val="sv-SE"/>
              </w:rPr>
            </w:pPr>
          </w:p>
        </w:tc>
        <w:tc>
          <w:tcPr>
            <w:tcW w:w="0" w:type="auto"/>
            <w:vAlign w:val="center"/>
          </w:tcPr>
          <w:p w14:paraId="6ED77515" w14:textId="77777777" w:rsidR="0093274D" w:rsidRPr="00EA4E3A" w:rsidRDefault="0093274D" w:rsidP="00C15EE1">
            <w:pPr>
              <w:pStyle w:val="TAC"/>
              <w:rPr>
                <w:lang w:val="sv-SE"/>
              </w:rPr>
            </w:pPr>
            <w:r w:rsidRPr="00EA4E3A">
              <w:rPr>
                <w:lang w:val="sv-SE"/>
              </w:rPr>
              <w:t>6</w:t>
            </w:r>
          </w:p>
        </w:tc>
      </w:tr>
      <w:tr w:rsidR="0093274D" w:rsidRPr="00EA4E3A" w14:paraId="17AF54C9" w14:textId="77777777">
        <w:trPr>
          <w:cantSplit/>
          <w:jc w:val="center"/>
        </w:trPr>
        <w:tc>
          <w:tcPr>
            <w:tcW w:w="0" w:type="auto"/>
            <w:vAlign w:val="center"/>
          </w:tcPr>
          <w:p w14:paraId="37D7D95A" w14:textId="77777777" w:rsidR="0093274D" w:rsidRPr="00EA4E3A" w:rsidRDefault="0093274D" w:rsidP="00C15EE1">
            <w:pPr>
              <w:pStyle w:val="TAC"/>
            </w:pPr>
            <w:r w:rsidRPr="00EA4E3A">
              <w:t>2</w:t>
            </w:r>
          </w:p>
        </w:tc>
        <w:tc>
          <w:tcPr>
            <w:tcW w:w="0" w:type="auto"/>
            <w:vAlign w:val="center"/>
          </w:tcPr>
          <w:p w14:paraId="6EBA2B02" w14:textId="77777777" w:rsidR="0093274D" w:rsidRPr="00EA4E3A" w:rsidRDefault="0093274D" w:rsidP="00C15EE1">
            <w:pPr>
              <w:pStyle w:val="TAC"/>
              <w:rPr>
                <w:lang w:val="sv-SE"/>
              </w:rPr>
            </w:pPr>
          </w:p>
        </w:tc>
        <w:tc>
          <w:tcPr>
            <w:tcW w:w="0" w:type="auto"/>
            <w:vAlign w:val="center"/>
          </w:tcPr>
          <w:p w14:paraId="7710D958" w14:textId="77777777" w:rsidR="0093274D" w:rsidRPr="00EA4E3A" w:rsidRDefault="0093274D" w:rsidP="00C15EE1">
            <w:pPr>
              <w:pStyle w:val="TAC"/>
              <w:rPr>
                <w:lang w:val="sv-SE"/>
              </w:rPr>
            </w:pPr>
          </w:p>
        </w:tc>
        <w:tc>
          <w:tcPr>
            <w:tcW w:w="0" w:type="auto"/>
            <w:vAlign w:val="center"/>
          </w:tcPr>
          <w:p w14:paraId="5C6EFB47" w14:textId="77777777" w:rsidR="0093274D" w:rsidRPr="00EA4E3A" w:rsidRDefault="0093274D" w:rsidP="00C15EE1">
            <w:pPr>
              <w:pStyle w:val="TAC"/>
              <w:rPr>
                <w:lang w:val="sv-SE"/>
              </w:rPr>
            </w:pPr>
          </w:p>
        </w:tc>
        <w:tc>
          <w:tcPr>
            <w:tcW w:w="0" w:type="auto"/>
            <w:vAlign w:val="center"/>
          </w:tcPr>
          <w:p w14:paraId="28AACBCE" w14:textId="77777777" w:rsidR="0093274D" w:rsidRPr="00EA4E3A" w:rsidRDefault="0093274D" w:rsidP="00C15EE1">
            <w:pPr>
              <w:pStyle w:val="TAC"/>
              <w:rPr>
                <w:lang w:val="sv-SE"/>
              </w:rPr>
            </w:pPr>
            <w:r w:rsidRPr="00EA4E3A">
              <w:rPr>
                <w:lang w:val="sv-SE"/>
              </w:rPr>
              <w:t>6</w:t>
            </w:r>
          </w:p>
        </w:tc>
        <w:tc>
          <w:tcPr>
            <w:tcW w:w="0" w:type="auto"/>
            <w:vAlign w:val="center"/>
          </w:tcPr>
          <w:p w14:paraId="3B595EB9" w14:textId="77777777" w:rsidR="0093274D" w:rsidRPr="00EA4E3A" w:rsidRDefault="0093274D" w:rsidP="00C15EE1">
            <w:pPr>
              <w:pStyle w:val="TAC"/>
              <w:rPr>
                <w:lang w:val="sv-SE"/>
              </w:rPr>
            </w:pPr>
          </w:p>
        </w:tc>
        <w:tc>
          <w:tcPr>
            <w:tcW w:w="0" w:type="auto"/>
            <w:vAlign w:val="center"/>
          </w:tcPr>
          <w:p w14:paraId="6E93C495" w14:textId="77777777" w:rsidR="0093274D" w:rsidRPr="00EA4E3A" w:rsidRDefault="0093274D" w:rsidP="00C15EE1">
            <w:pPr>
              <w:pStyle w:val="TAC"/>
              <w:rPr>
                <w:lang w:val="sv-SE"/>
              </w:rPr>
            </w:pPr>
          </w:p>
        </w:tc>
        <w:tc>
          <w:tcPr>
            <w:tcW w:w="0" w:type="auto"/>
            <w:vAlign w:val="center"/>
          </w:tcPr>
          <w:p w14:paraId="35E97F1E" w14:textId="77777777" w:rsidR="0093274D" w:rsidRPr="00EA4E3A" w:rsidRDefault="0093274D" w:rsidP="00C15EE1">
            <w:pPr>
              <w:pStyle w:val="TAC"/>
              <w:rPr>
                <w:lang w:val="sv-SE"/>
              </w:rPr>
            </w:pPr>
          </w:p>
        </w:tc>
        <w:tc>
          <w:tcPr>
            <w:tcW w:w="0" w:type="auto"/>
            <w:vAlign w:val="center"/>
          </w:tcPr>
          <w:p w14:paraId="59BE6675" w14:textId="77777777" w:rsidR="0093274D" w:rsidRPr="00EA4E3A" w:rsidRDefault="0093274D" w:rsidP="00C15EE1">
            <w:pPr>
              <w:pStyle w:val="TAC"/>
              <w:rPr>
                <w:lang w:val="sv-SE"/>
              </w:rPr>
            </w:pPr>
          </w:p>
        </w:tc>
        <w:tc>
          <w:tcPr>
            <w:tcW w:w="0" w:type="auto"/>
            <w:vAlign w:val="center"/>
          </w:tcPr>
          <w:p w14:paraId="786D780F" w14:textId="77777777" w:rsidR="0093274D" w:rsidRPr="00EA4E3A" w:rsidRDefault="0093274D" w:rsidP="00C15EE1">
            <w:pPr>
              <w:pStyle w:val="TAC"/>
              <w:rPr>
                <w:lang w:val="sv-SE"/>
              </w:rPr>
            </w:pPr>
            <w:r w:rsidRPr="00EA4E3A">
              <w:rPr>
                <w:lang w:val="sv-SE"/>
              </w:rPr>
              <w:t>6</w:t>
            </w:r>
          </w:p>
        </w:tc>
        <w:tc>
          <w:tcPr>
            <w:tcW w:w="0" w:type="auto"/>
            <w:vAlign w:val="center"/>
          </w:tcPr>
          <w:p w14:paraId="1AA3C453" w14:textId="77777777" w:rsidR="0093274D" w:rsidRPr="00EA4E3A" w:rsidRDefault="0093274D" w:rsidP="00C15EE1">
            <w:pPr>
              <w:pStyle w:val="TAC"/>
              <w:rPr>
                <w:lang w:val="sv-SE"/>
              </w:rPr>
            </w:pPr>
          </w:p>
        </w:tc>
      </w:tr>
      <w:tr w:rsidR="0093274D" w:rsidRPr="00EA4E3A" w14:paraId="04884204" w14:textId="77777777">
        <w:trPr>
          <w:cantSplit/>
          <w:jc w:val="center"/>
        </w:trPr>
        <w:tc>
          <w:tcPr>
            <w:tcW w:w="0" w:type="auto"/>
            <w:vAlign w:val="center"/>
          </w:tcPr>
          <w:p w14:paraId="3C545213" w14:textId="77777777" w:rsidR="0093274D" w:rsidRPr="00EA4E3A" w:rsidRDefault="0093274D" w:rsidP="00C15EE1">
            <w:pPr>
              <w:pStyle w:val="TAC"/>
            </w:pPr>
            <w:r w:rsidRPr="00EA4E3A">
              <w:t>3</w:t>
            </w:r>
          </w:p>
        </w:tc>
        <w:tc>
          <w:tcPr>
            <w:tcW w:w="0" w:type="auto"/>
            <w:vAlign w:val="center"/>
          </w:tcPr>
          <w:p w14:paraId="09DD7F71" w14:textId="77777777" w:rsidR="0093274D" w:rsidRPr="00EA4E3A" w:rsidRDefault="0093274D" w:rsidP="00C15EE1">
            <w:pPr>
              <w:pStyle w:val="TAC"/>
            </w:pPr>
            <w:r w:rsidRPr="00EA4E3A">
              <w:t>6</w:t>
            </w:r>
          </w:p>
        </w:tc>
        <w:tc>
          <w:tcPr>
            <w:tcW w:w="0" w:type="auto"/>
            <w:vAlign w:val="center"/>
          </w:tcPr>
          <w:p w14:paraId="116ED20B" w14:textId="77777777" w:rsidR="0093274D" w:rsidRPr="00EA4E3A" w:rsidRDefault="0093274D" w:rsidP="00C15EE1">
            <w:pPr>
              <w:pStyle w:val="TAC"/>
            </w:pPr>
          </w:p>
        </w:tc>
        <w:tc>
          <w:tcPr>
            <w:tcW w:w="0" w:type="auto"/>
            <w:vAlign w:val="center"/>
          </w:tcPr>
          <w:p w14:paraId="637CA81E" w14:textId="77777777" w:rsidR="0093274D" w:rsidRPr="00EA4E3A" w:rsidRDefault="0093274D" w:rsidP="00C15EE1">
            <w:pPr>
              <w:pStyle w:val="TAC"/>
            </w:pPr>
          </w:p>
        </w:tc>
        <w:tc>
          <w:tcPr>
            <w:tcW w:w="0" w:type="auto"/>
            <w:vAlign w:val="center"/>
          </w:tcPr>
          <w:p w14:paraId="404A629C" w14:textId="77777777" w:rsidR="0093274D" w:rsidRPr="00EA4E3A" w:rsidRDefault="0093274D" w:rsidP="00C15EE1">
            <w:pPr>
              <w:pStyle w:val="TAC"/>
            </w:pPr>
          </w:p>
        </w:tc>
        <w:tc>
          <w:tcPr>
            <w:tcW w:w="0" w:type="auto"/>
            <w:vAlign w:val="center"/>
          </w:tcPr>
          <w:p w14:paraId="00B5E11A" w14:textId="77777777" w:rsidR="0093274D" w:rsidRPr="00EA4E3A" w:rsidRDefault="0093274D" w:rsidP="00C15EE1">
            <w:pPr>
              <w:pStyle w:val="TAC"/>
            </w:pPr>
          </w:p>
        </w:tc>
        <w:tc>
          <w:tcPr>
            <w:tcW w:w="0" w:type="auto"/>
            <w:vAlign w:val="center"/>
          </w:tcPr>
          <w:p w14:paraId="5C896189" w14:textId="77777777" w:rsidR="0093274D" w:rsidRPr="00EA4E3A" w:rsidRDefault="0093274D" w:rsidP="00C15EE1">
            <w:pPr>
              <w:pStyle w:val="TAC"/>
            </w:pPr>
          </w:p>
        </w:tc>
        <w:tc>
          <w:tcPr>
            <w:tcW w:w="0" w:type="auto"/>
            <w:vAlign w:val="center"/>
          </w:tcPr>
          <w:p w14:paraId="1D6F9C5D" w14:textId="77777777" w:rsidR="0093274D" w:rsidRPr="00EA4E3A" w:rsidRDefault="0093274D" w:rsidP="00C15EE1">
            <w:pPr>
              <w:pStyle w:val="TAC"/>
            </w:pPr>
          </w:p>
        </w:tc>
        <w:tc>
          <w:tcPr>
            <w:tcW w:w="0" w:type="auto"/>
            <w:vAlign w:val="center"/>
          </w:tcPr>
          <w:p w14:paraId="5DCE67B0" w14:textId="77777777" w:rsidR="0093274D" w:rsidRPr="00EA4E3A" w:rsidRDefault="0093274D" w:rsidP="00C15EE1">
            <w:pPr>
              <w:pStyle w:val="TAC"/>
            </w:pPr>
          </w:p>
        </w:tc>
        <w:tc>
          <w:tcPr>
            <w:tcW w:w="0" w:type="auto"/>
            <w:vAlign w:val="center"/>
          </w:tcPr>
          <w:p w14:paraId="526CA4DA" w14:textId="77777777" w:rsidR="0093274D" w:rsidRPr="00EA4E3A" w:rsidRDefault="0093274D" w:rsidP="00C15EE1">
            <w:pPr>
              <w:pStyle w:val="TAC"/>
            </w:pPr>
            <w:r w:rsidRPr="00EA4E3A">
              <w:t>6</w:t>
            </w:r>
          </w:p>
        </w:tc>
        <w:tc>
          <w:tcPr>
            <w:tcW w:w="0" w:type="auto"/>
            <w:vAlign w:val="center"/>
          </w:tcPr>
          <w:p w14:paraId="2CFD17D6" w14:textId="77777777" w:rsidR="0093274D" w:rsidRPr="00EA4E3A" w:rsidRDefault="0093274D" w:rsidP="00C15EE1">
            <w:pPr>
              <w:pStyle w:val="TAC"/>
            </w:pPr>
            <w:r w:rsidRPr="00EA4E3A">
              <w:t>6</w:t>
            </w:r>
          </w:p>
        </w:tc>
      </w:tr>
      <w:tr w:rsidR="0093274D" w:rsidRPr="00EA4E3A" w14:paraId="75DFB828" w14:textId="77777777">
        <w:trPr>
          <w:cantSplit/>
          <w:jc w:val="center"/>
        </w:trPr>
        <w:tc>
          <w:tcPr>
            <w:tcW w:w="0" w:type="auto"/>
            <w:vAlign w:val="center"/>
          </w:tcPr>
          <w:p w14:paraId="7A593BB0" w14:textId="77777777" w:rsidR="0093274D" w:rsidRPr="00EA4E3A" w:rsidRDefault="0093274D" w:rsidP="00C15EE1">
            <w:pPr>
              <w:pStyle w:val="TAC"/>
            </w:pPr>
            <w:r w:rsidRPr="00EA4E3A">
              <w:t>4</w:t>
            </w:r>
          </w:p>
        </w:tc>
        <w:tc>
          <w:tcPr>
            <w:tcW w:w="0" w:type="auto"/>
            <w:vAlign w:val="center"/>
          </w:tcPr>
          <w:p w14:paraId="4C53BD88" w14:textId="77777777" w:rsidR="0093274D" w:rsidRPr="00EA4E3A" w:rsidRDefault="0093274D" w:rsidP="00C15EE1">
            <w:pPr>
              <w:pStyle w:val="TAC"/>
            </w:pPr>
          </w:p>
        </w:tc>
        <w:tc>
          <w:tcPr>
            <w:tcW w:w="0" w:type="auto"/>
            <w:vAlign w:val="center"/>
          </w:tcPr>
          <w:p w14:paraId="439AE824" w14:textId="77777777" w:rsidR="0093274D" w:rsidRPr="00EA4E3A" w:rsidRDefault="0093274D" w:rsidP="00C15EE1">
            <w:pPr>
              <w:pStyle w:val="TAC"/>
            </w:pPr>
          </w:p>
        </w:tc>
        <w:tc>
          <w:tcPr>
            <w:tcW w:w="0" w:type="auto"/>
            <w:vAlign w:val="center"/>
          </w:tcPr>
          <w:p w14:paraId="28C88FD6" w14:textId="77777777" w:rsidR="0093274D" w:rsidRPr="00EA4E3A" w:rsidRDefault="0093274D" w:rsidP="00C15EE1">
            <w:pPr>
              <w:pStyle w:val="TAC"/>
            </w:pPr>
          </w:p>
        </w:tc>
        <w:tc>
          <w:tcPr>
            <w:tcW w:w="0" w:type="auto"/>
            <w:vAlign w:val="center"/>
          </w:tcPr>
          <w:p w14:paraId="3142C7A8" w14:textId="77777777" w:rsidR="0093274D" w:rsidRPr="00EA4E3A" w:rsidRDefault="0093274D" w:rsidP="00C15EE1">
            <w:pPr>
              <w:pStyle w:val="TAC"/>
            </w:pPr>
          </w:p>
        </w:tc>
        <w:tc>
          <w:tcPr>
            <w:tcW w:w="0" w:type="auto"/>
            <w:vAlign w:val="center"/>
          </w:tcPr>
          <w:p w14:paraId="69F2335F" w14:textId="77777777" w:rsidR="0093274D" w:rsidRPr="00EA4E3A" w:rsidRDefault="0093274D" w:rsidP="00C15EE1">
            <w:pPr>
              <w:pStyle w:val="TAC"/>
            </w:pPr>
          </w:p>
        </w:tc>
        <w:tc>
          <w:tcPr>
            <w:tcW w:w="0" w:type="auto"/>
            <w:vAlign w:val="center"/>
          </w:tcPr>
          <w:p w14:paraId="0BA9BE53" w14:textId="77777777" w:rsidR="0093274D" w:rsidRPr="00EA4E3A" w:rsidRDefault="0093274D" w:rsidP="00C15EE1">
            <w:pPr>
              <w:pStyle w:val="TAC"/>
            </w:pPr>
          </w:p>
        </w:tc>
        <w:tc>
          <w:tcPr>
            <w:tcW w:w="0" w:type="auto"/>
            <w:vAlign w:val="center"/>
          </w:tcPr>
          <w:p w14:paraId="09F71E78" w14:textId="77777777" w:rsidR="0093274D" w:rsidRPr="00EA4E3A" w:rsidRDefault="0093274D" w:rsidP="00C15EE1">
            <w:pPr>
              <w:pStyle w:val="TAC"/>
            </w:pPr>
          </w:p>
        </w:tc>
        <w:tc>
          <w:tcPr>
            <w:tcW w:w="0" w:type="auto"/>
            <w:vAlign w:val="center"/>
          </w:tcPr>
          <w:p w14:paraId="68588A6D" w14:textId="77777777" w:rsidR="0093274D" w:rsidRPr="00EA4E3A" w:rsidRDefault="0093274D" w:rsidP="00C15EE1">
            <w:pPr>
              <w:pStyle w:val="TAC"/>
            </w:pPr>
          </w:p>
        </w:tc>
        <w:tc>
          <w:tcPr>
            <w:tcW w:w="0" w:type="auto"/>
            <w:vAlign w:val="center"/>
          </w:tcPr>
          <w:p w14:paraId="27C37794" w14:textId="77777777" w:rsidR="0093274D" w:rsidRPr="00EA4E3A" w:rsidRDefault="0093274D" w:rsidP="00C15EE1">
            <w:pPr>
              <w:pStyle w:val="TAC"/>
            </w:pPr>
            <w:r w:rsidRPr="00EA4E3A">
              <w:t>6</w:t>
            </w:r>
          </w:p>
        </w:tc>
        <w:tc>
          <w:tcPr>
            <w:tcW w:w="0" w:type="auto"/>
            <w:vAlign w:val="center"/>
          </w:tcPr>
          <w:p w14:paraId="10CF2589" w14:textId="77777777" w:rsidR="0093274D" w:rsidRPr="00EA4E3A" w:rsidRDefault="0093274D" w:rsidP="00C15EE1">
            <w:pPr>
              <w:pStyle w:val="TAC"/>
            </w:pPr>
            <w:r w:rsidRPr="00EA4E3A">
              <w:t>6</w:t>
            </w:r>
          </w:p>
        </w:tc>
      </w:tr>
      <w:tr w:rsidR="0093274D" w:rsidRPr="00EA4E3A" w14:paraId="255869E7" w14:textId="77777777">
        <w:trPr>
          <w:cantSplit/>
          <w:jc w:val="center"/>
        </w:trPr>
        <w:tc>
          <w:tcPr>
            <w:tcW w:w="0" w:type="auto"/>
            <w:vAlign w:val="center"/>
          </w:tcPr>
          <w:p w14:paraId="22A8C9FF" w14:textId="77777777" w:rsidR="0093274D" w:rsidRPr="00EA4E3A" w:rsidRDefault="0093274D" w:rsidP="00C15EE1">
            <w:pPr>
              <w:pStyle w:val="TAC"/>
            </w:pPr>
            <w:r w:rsidRPr="00EA4E3A">
              <w:t>5</w:t>
            </w:r>
          </w:p>
        </w:tc>
        <w:tc>
          <w:tcPr>
            <w:tcW w:w="0" w:type="auto"/>
            <w:vAlign w:val="center"/>
          </w:tcPr>
          <w:p w14:paraId="405A1208" w14:textId="77777777" w:rsidR="0093274D" w:rsidRPr="00EA4E3A" w:rsidRDefault="0093274D" w:rsidP="00C15EE1">
            <w:pPr>
              <w:pStyle w:val="TAC"/>
            </w:pPr>
          </w:p>
        </w:tc>
        <w:tc>
          <w:tcPr>
            <w:tcW w:w="0" w:type="auto"/>
            <w:vAlign w:val="center"/>
          </w:tcPr>
          <w:p w14:paraId="5A7280F1" w14:textId="77777777" w:rsidR="0093274D" w:rsidRPr="00EA4E3A" w:rsidRDefault="0093274D" w:rsidP="00C15EE1">
            <w:pPr>
              <w:pStyle w:val="TAC"/>
            </w:pPr>
          </w:p>
        </w:tc>
        <w:tc>
          <w:tcPr>
            <w:tcW w:w="0" w:type="auto"/>
            <w:vAlign w:val="center"/>
          </w:tcPr>
          <w:p w14:paraId="75C974B0" w14:textId="77777777" w:rsidR="0093274D" w:rsidRPr="00EA4E3A" w:rsidRDefault="0093274D" w:rsidP="00C15EE1">
            <w:pPr>
              <w:pStyle w:val="TAC"/>
            </w:pPr>
          </w:p>
        </w:tc>
        <w:tc>
          <w:tcPr>
            <w:tcW w:w="0" w:type="auto"/>
            <w:vAlign w:val="center"/>
          </w:tcPr>
          <w:p w14:paraId="4C8E8DA8" w14:textId="77777777" w:rsidR="0093274D" w:rsidRPr="00EA4E3A" w:rsidRDefault="0093274D" w:rsidP="00C15EE1">
            <w:pPr>
              <w:pStyle w:val="TAC"/>
            </w:pPr>
          </w:p>
        </w:tc>
        <w:tc>
          <w:tcPr>
            <w:tcW w:w="0" w:type="auto"/>
            <w:vAlign w:val="center"/>
          </w:tcPr>
          <w:p w14:paraId="13DD3A7A" w14:textId="77777777" w:rsidR="0093274D" w:rsidRPr="00EA4E3A" w:rsidRDefault="0093274D" w:rsidP="00C15EE1">
            <w:pPr>
              <w:pStyle w:val="TAC"/>
            </w:pPr>
          </w:p>
        </w:tc>
        <w:tc>
          <w:tcPr>
            <w:tcW w:w="0" w:type="auto"/>
            <w:vAlign w:val="center"/>
          </w:tcPr>
          <w:p w14:paraId="291928FF" w14:textId="77777777" w:rsidR="0093274D" w:rsidRPr="00EA4E3A" w:rsidRDefault="0093274D" w:rsidP="00C15EE1">
            <w:pPr>
              <w:pStyle w:val="TAC"/>
            </w:pPr>
          </w:p>
        </w:tc>
        <w:tc>
          <w:tcPr>
            <w:tcW w:w="0" w:type="auto"/>
            <w:vAlign w:val="center"/>
          </w:tcPr>
          <w:p w14:paraId="45468DD6" w14:textId="77777777" w:rsidR="0093274D" w:rsidRPr="00EA4E3A" w:rsidRDefault="0093274D" w:rsidP="00C15EE1">
            <w:pPr>
              <w:pStyle w:val="TAC"/>
            </w:pPr>
          </w:p>
        </w:tc>
        <w:tc>
          <w:tcPr>
            <w:tcW w:w="0" w:type="auto"/>
            <w:vAlign w:val="center"/>
          </w:tcPr>
          <w:p w14:paraId="3EBC245B" w14:textId="77777777" w:rsidR="0093274D" w:rsidRPr="00EA4E3A" w:rsidRDefault="0093274D" w:rsidP="00C15EE1">
            <w:pPr>
              <w:pStyle w:val="TAC"/>
            </w:pPr>
          </w:p>
        </w:tc>
        <w:tc>
          <w:tcPr>
            <w:tcW w:w="0" w:type="auto"/>
            <w:vAlign w:val="center"/>
          </w:tcPr>
          <w:p w14:paraId="52CB9A30" w14:textId="77777777" w:rsidR="0093274D" w:rsidRPr="00EA4E3A" w:rsidRDefault="0093274D" w:rsidP="00C15EE1">
            <w:pPr>
              <w:pStyle w:val="TAC"/>
            </w:pPr>
            <w:r w:rsidRPr="00EA4E3A">
              <w:t>6</w:t>
            </w:r>
          </w:p>
        </w:tc>
        <w:tc>
          <w:tcPr>
            <w:tcW w:w="0" w:type="auto"/>
            <w:vAlign w:val="center"/>
          </w:tcPr>
          <w:p w14:paraId="67E70930" w14:textId="77777777" w:rsidR="0093274D" w:rsidRPr="00EA4E3A" w:rsidRDefault="0093274D" w:rsidP="00C15EE1">
            <w:pPr>
              <w:pStyle w:val="TAC"/>
            </w:pPr>
          </w:p>
        </w:tc>
      </w:tr>
      <w:tr w:rsidR="0093274D" w:rsidRPr="00EA4E3A" w14:paraId="5C368BFF" w14:textId="77777777">
        <w:trPr>
          <w:cantSplit/>
          <w:jc w:val="center"/>
        </w:trPr>
        <w:tc>
          <w:tcPr>
            <w:tcW w:w="0" w:type="auto"/>
            <w:vAlign w:val="center"/>
          </w:tcPr>
          <w:p w14:paraId="4BE3993C" w14:textId="77777777" w:rsidR="0093274D" w:rsidRPr="00EA4E3A" w:rsidRDefault="0093274D" w:rsidP="00C15EE1">
            <w:pPr>
              <w:pStyle w:val="TAC"/>
            </w:pPr>
            <w:r w:rsidRPr="00EA4E3A">
              <w:t>6</w:t>
            </w:r>
          </w:p>
        </w:tc>
        <w:tc>
          <w:tcPr>
            <w:tcW w:w="0" w:type="auto"/>
            <w:vAlign w:val="center"/>
          </w:tcPr>
          <w:p w14:paraId="757A7639" w14:textId="77777777" w:rsidR="0093274D" w:rsidRPr="00EA4E3A" w:rsidRDefault="0093274D" w:rsidP="00C15EE1">
            <w:pPr>
              <w:pStyle w:val="TAC"/>
            </w:pPr>
            <w:r w:rsidRPr="00EA4E3A">
              <w:t>6</w:t>
            </w:r>
          </w:p>
        </w:tc>
        <w:tc>
          <w:tcPr>
            <w:tcW w:w="0" w:type="auto"/>
            <w:vAlign w:val="center"/>
          </w:tcPr>
          <w:p w14:paraId="76166A54" w14:textId="77777777" w:rsidR="0093274D" w:rsidRPr="00EA4E3A" w:rsidRDefault="0093274D" w:rsidP="00C15EE1">
            <w:pPr>
              <w:pStyle w:val="TAC"/>
            </w:pPr>
            <w:r w:rsidRPr="00EA4E3A">
              <w:t>4</w:t>
            </w:r>
          </w:p>
        </w:tc>
        <w:tc>
          <w:tcPr>
            <w:tcW w:w="0" w:type="auto"/>
            <w:vAlign w:val="center"/>
          </w:tcPr>
          <w:p w14:paraId="54FA2202" w14:textId="77777777" w:rsidR="0093274D" w:rsidRPr="00EA4E3A" w:rsidRDefault="0093274D" w:rsidP="00C15EE1">
            <w:pPr>
              <w:pStyle w:val="TAC"/>
            </w:pPr>
          </w:p>
        </w:tc>
        <w:tc>
          <w:tcPr>
            <w:tcW w:w="0" w:type="auto"/>
            <w:vAlign w:val="center"/>
          </w:tcPr>
          <w:p w14:paraId="1AF78C8F" w14:textId="77777777" w:rsidR="0093274D" w:rsidRPr="00EA4E3A" w:rsidRDefault="0093274D" w:rsidP="00C15EE1">
            <w:pPr>
              <w:pStyle w:val="TAC"/>
            </w:pPr>
          </w:p>
        </w:tc>
        <w:tc>
          <w:tcPr>
            <w:tcW w:w="0" w:type="auto"/>
            <w:vAlign w:val="center"/>
          </w:tcPr>
          <w:p w14:paraId="25D7F7A8" w14:textId="77777777" w:rsidR="0093274D" w:rsidRPr="00EA4E3A" w:rsidRDefault="0093274D" w:rsidP="00C15EE1">
            <w:pPr>
              <w:pStyle w:val="TAC"/>
            </w:pPr>
          </w:p>
        </w:tc>
        <w:tc>
          <w:tcPr>
            <w:tcW w:w="0" w:type="auto"/>
            <w:vAlign w:val="center"/>
          </w:tcPr>
          <w:p w14:paraId="6944BA3A" w14:textId="77777777" w:rsidR="0093274D" w:rsidRPr="00EA4E3A" w:rsidRDefault="0093274D" w:rsidP="00C15EE1">
            <w:pPr>
              <w:pStyle w:val="TAC"/>
            </w:pPr>
            <w:r w:rsidRPr="00EA4E3A">
              <w:t>7</w:t>
            </w:r>
          </w:p>
        </w:tc>
        <w:tc>
          <w:tcPr>
            <w:tcW w:w="0" w:type="auto"/>
            <w:vAlign w:val="center"/>
          </w:tcPr>
          <w:p w14:paraId="0CA926E1" w14:textId="77777777" w:rsidR="0093274D" w:rsidRPr="00EA4E3A" w:rsidRDefault="0093274D" w:rsidP="00C15EE1">
            <w:pPr>
              <w:pStyle w:val="TAC"/>
            </w:pPr>
            <w:r w:rsidRPr="00EA4E3A">
              <w:t>4</w:t>
            </w:r>
          </w:p>
        </w:tc>
        <w:tc>
          <w:tcPr>
            <w:tcW w:w="0" w:type="auto"/>
            <w:vAlign w:val="center"/>
          </w:tcPr>
          <w:p w14:paraId="5045371E" w14:textId="77777777" w:rsidR="0093274D" w:rsidRPr="00EA4E3A" w:rsidRDefault="0093274D" w:rsidP="00C15EE1">
            <w:pPr>
              <w:pStyle w:val="TAC"/>
            </w:pPr>
          </w:p>
        </w:tc>
        <w:tc>
          <w:tcPr>
            <w:tcW w:w="0" w:type="auto"/>
            <w:vAlign w:val="center"/>
          </w:tcPr>
          <w:p w14:paraId="0A604847" w14:textId="77777777" w:rsidR="0093274D" w:rsidRPr="00EA4E3A" w:rsidRDefault="0093274D" w:rsidP="00C15EE1">
            <w:pPr>
              <w:pStyle w:val="TAC"/>
            </w:pPr>
          </w:p>
        </w:tc>
        <w:tc>
          <w:tcPr>
            <w:tcW w:w="0" w:type="auto"/>
            <w:vAlign w:val="center"/>
          </w:tcPr>
          <w:p w14:paraId="2AC17F1F" w14:textId="77777777" w:rsidR="0093274D" w:rsidRPr="00EA4E3A" w:rsidRDefault="0093274D" w:rsidP="00C15EE1">
            <w:pPr>
              <w:pStyle w:val="TAC"/>
            </w:pPr>
            <w:r w:rsidRPr="00EA4E3A">
              <w:t>6</w:t>
            </w:r>
          </w:p>
        </w:tc>
      </w:tr>
    </w:tbl>
    <w:p w14:paraId="33A59745" w14:textId="77777777" w:rsidR="003F26BD" w:rsidRPr="00EA4E3A" w:rsidRDefault="003F26BD" w:rsidP="003F26BD">
      <w:pPr>
        <w:widowControl w:val="0"/>
        <w:spacing w:beforeLines="50" w:before="120" w:afterLines="50" w:after="120"/>
        <w:rPr>
          <w:rFonts w:eastAsia="SimSun"/>
          <w:kern w:val="2"/>
          <w:lang w:eastAsia="zh-CN"/>
        </w:rPr>
      </w:pPr>
    </w:p>
    <w:p w14:paraId="72A8FF8A" w14:textId="77777777"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14:paraId="34D2E58C" w14:textId="77777777" w:rsidTr="00195659">
        <w:trPr>
          <w:cantSplit/>
          <w:jc w:val="center"/>
        </w:trPr>
        <w:tc>
          <w:tcPr>
            <w:tcW w:w="0" w:type="auto"/>
            <w:vMerge w:val="restart"/>
            <w:shd w:val="clear" w:color="auto" w:fill="E0E0E0"/>
            <w:vAlign w:val="center"/>
          </w:tcPr>
          <w:p w14:paraId="58604A4A" w14:textId="77777777"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14:paraId="010EEE26" w14:textId="77777777" w:rsidR="003F26BD" w:rsidRPr="00EA4E3A" w:rsidRDefault="003F26BD" w:rsidP="00195659">
            <w:pPr>
              <w:pStyle w:val="TAH"/>
              <w:rPr>
                <w:i/>
                <w:iCs/>
              </w:rPr>
            </w:pPr>
            <w:r w:rsidRPr="00EA4E3A">
              <w:t xml:space="preserve">subframe number </w:t>
            </w:r>
            <w:r w:rsidRPr="00EA4E3A">
              <w:rPr>
                <w:i/>
                <w:iCs/>
              </w:rPr>
              <w:t>i</w:t>
            </w:r>
          </w:p>
        </w:tc>
      </w:tr>
      <w:tr w:rsidR="003F26BD" w:rsidRPr="00EA4E3A" w14:paraId="7B9A2323" w14:textId="77777777" w:rsidTr="00195659">
        <w:trPr>
          <w:cantSplit/>
          <w:jc w:val="center"/>
        </w:trPr>
        <w:tc>
          <w:tcPr>
            <w:tcW w:w="0" w:type="auto"/>
            <w:vMerge/>
            <w:shd w:val="clear" w:color="auto" w:fill="E0E0E0"/>
            <w:vAlign w:val="center"/>
          </w:tcPr>
          <w:p w14:paraId="19BCF91D" w14:textId="77777777" w:rsidR="003F26BD" w:rsidRPr="00EA4E3A" w:rsidRDefault="003F26BD" w:rsidP="00195659">
            <w:pPr>
              <w:pStyle w:val="TAH"/>
            </w:pPr>
          </w:p>
        </w:tc>
        <w:tc>
          <w:tcPr>
            <w:tcW w:w="0" w:type="auto"/>
            <w:shd w:val="clear" w:color="auto" w:fill="E0E0E0"/>
            <w:vAlign w:val="center"/>
          </w:tcPr>
          <w:p w14:paraId="01AD96EE" w14:textId="77777777" w:rsidR="003F26BD" w:rsidRPr="00EA4E3A" w:rsidRDefault="003F26BD" w:rsidP="00195659">
            <w:pPr>
              <w:pStyle w:val="TAH"/>
            </w:pPr>
            <w:r w:rsidRPr="00EA4E3A">
              <w:t>0</w:t>
            </w:r>
          </w:p>
        </w:tc>
        <w:tc>
          <w:tcPr>
            <w:tcW w:w="0" w:type="auto"/>
            <w:shd w:val="clear" w:color="auto" w:fill="E0E0E0"/>
            <w:vAlign w:val="center"/>
          </w:tcPr>
          <w:p w14:paraId="7B83EBEE" w14:textId="77777777" w:rsidR="003F26BD" w:rsidRPr="00EA4E3A" w:rsidRDefault="003F26BD" w:rsidP="00195659">
            <w:pPr>
              <w:pStyle w:val="TAH"/>
            </w:pPr>
            <w:r w:rsidRPr="00EA4E3A">
              <w:t>1</w:t>
            </w:r>
          </w:p>
        </w:tc>
        <w:tc>
          <w:tcPr>
            <w:tcW w:w="0" w:type="auto"/>
            <w:shd w:val="clear" w:color="auto" w:fill="E0E0E0"/>
            <w:vAlign w:val="center"/>
          </w:tcPr>
          <w:p w14:paraId="0EFF0C41" w14:textId="77777777" w:rsidR="003F26BD" w:rsidRPr="00EA4E3A" w:rsidRDefault="003F26BD" w:rsidP="00195659">
            <w:pPr>
              <w:pStyle w:val="TAH"/>
            </w:pPr>
            <w:r w:rsidRPr="00EA4E3A">
              <w:t>2</w:t>
            </w:r>
          </w:p>
        </w:tc>
        <w:tc>
          <w:tcPr>
            <w:tcW w:w="0" w:type="auto"/>
            <w:shd w:val="clear" w:color="auto" w:fill="E0E0E0"/>
            <w:vAlign w:val="center"/>
          </w:tcPr>
          <w:p w14:paraId="6985D315" w14:textId="77777777" w:rsidR="003F26BD" w:rsidRPr="00EA4E3A" w:rsidRDefault="003F26BD" w:rsidP="00195659">
            <w:pPr>
              <w:pStyle w:val="TAH"/>
            </w:pPr>
            <w:r w:rsidRPr="00EA4E3A">
              <w:t>3</w:t>
            </w:r>
          </w:p>
        </w:tc>
        <w:tc>
          <w:tcPr>
            <w:tcW w:w="0" w:type="auto"/>
            <w:shd w:val="clear" w:color="auto" w:fill="E0E0E0"/>
            <w:vAlign w:val="center"/>
          </w:tcPr>
          <w:p w14:paraId="4DFFB2AE" w14:textId="77777777" w:rsidR="003F26BD" w:rsidRPr="00EA4E3A" w:rsidRDefault="003F26BD" w:rsidP="00195659">
            <w:pPr>
              <w:pStyle w:val="TAH"/>
            </w:pPr>
            <w:r w:rsidRPr="00EA4E3A">
              <w:t>4</w:t>
            </w:r>
          </w:p>
        </w:tc>
        <w:tc>
          <w:tcPr>
            <w:tcW w:w="0" w:type="auto"/>
            <w:shd w:val="clear" w:color="auto" w:fill="E0E0E0"/>
            <w:vAlign w:val="center"/>
          </w:tcPr>
          <w:p w14:paraId="6576A62F" w14:textId="77777777" w:rsidR="003F26BD" w:rsidRPr="00EA4E3A" w:rsidRDefault="003F26BD" w:rsidP="00195659">
            <w:pPr>
              <w:pStyle w:val="TAH"/>
            </w:pPr>
            <w:r w:rsidRPr="00EA4E3A">
              <w:t>5</w:t>
            </w:r>
          </w:p>
        </w:tc>
        <w:tc>
          <w:tcPr>
            <w:tcW w:w="0" w:type="auto"/>
            <w:shd w:val="clear" w:color="auto" w:fill="E0E0E0"/>
            <w:vAlign w:val="center"/>
          </w:tcPr>
          <w:p w14:paraId="13D24546" w14:textId="77777777" w:rsidR="003F26BD" w:rsidRPr="00EA4E3A" w:rsidRDefault="003F26BD" w:rsidP="00195659">
            <w:pPr>
              <w:pStyle w:val="TAH"/>
            </w:pPr>
            <w:r w:rsidRPr="00EA4E3A">
              <w:t>6</w:t>
            </w:r>
          </w:p>
        </w:tc>
        <w:tc>
          <w:tcPr>
            <w:tcW w:w="0" w:type="auto"/>
            <w:shd w:val="clear" w:color="auto" w:fill="E0E0E0"/>
            <w:vAlign w:val="center"/>
          </w:tcPr>
          <w:p w14:paraId="04B84D00" w14:textId="77777777" w:rsidR="003F26BD" w:rsidRPr="00EA4E3A" w:rsidRDefault="003F26BD" w:rsidP="00195659">
            <w:pPr>
              <w:pStyle w:val="TAH"/>
            </w:pPr>
            <w:r w:rsidRPr="00EA4E3A">
              <w:t>7</w:t>
            </w:r>
          </w:p>
        </w:tc>
        <w:tc>
          <w:tcPr>
            <w:tcW w:w="0" w:type="auto"/>
            <w:shd w:val="clear" w:color="auto" w:fill="E0E0E0"/>
            <w:vAlign w:val="center"/>
          </w:tcPr>
          <w:p w14:paraId="2D6E9FD0" w14:textId="77777777" w:rsidR="003F26BD" w:rsidRPr="00EA4E3A" w:rsidRDefault="003F26BD" w:rsidP="00195659">
            <w:pPr>
              <w:pStyle w:val="TAH"/>
            </w:pPr>
            <w:r w:rsidRPr="00EA4E3A">
              <w:t>8</w:t>
            </w:r>
          </w:p>
        </w:tc>
        <w:tc>
          <w:tcPr>
            <w:tcW w:w="0" w:type="auto"/>
            <w:shd w:val="clear" w:color="auto" w:fill="E0E0E0"/>
            <w:vAlign w:val="center"/>
          </w:tcPr>
          <w:p w14:paraId="07F5CBDA" w14:textId="77777777" w:rsidR="003F26BD" w:rsidRPr="00EA4E3A" w:rsidRDefault="003F26BD" w:rsidP="00195659">
            <w:pPr>
              <w:pStyle w:val="TAH"/>
            </w:pPr>
            <w:r w:rsidRPr="00EA4E3A">
              <w:t>9</w:t>
            </w:r>
          </w:p>
        </w:tc>
      </w:tr>
      <w:tr w:rsidR="003F26BD" w:rsidRPr="00EA4E3A" w14:paraId="64CF5AD7" w14:textId="77777777" w:rsidTr="00195659">
        <w:trPr>
          <w:cantSplit/>
          <w:jc w:val="center"/>
        </w:trPr>
        <w:tc>
          <w:tcPr>
            <w:tcW w:w="0" w:type="auto"/>
            <w:vAlign w:val="center"/>
          </w:tcPr>
          <w:p w14:paraId="6342F7B7" w14:textId="77777777" w:rsidR="003F26BD" w:rsidRPr="00EA4E3A" w:rsidRDefault="003F26BD" w:rsidP="00195659">
            <w:pPr>
              <w:pStyle w:val="TAC"/>
            </w:pPr>
            <w:r w:rsidRPr="00EA4E3A">
              <w:t>0</w:t>
            </w:r>
          </w:p>
        </w:tc>
        <w:tc>
          <w:tcPr>
            <w:tcW w:w="0" w:type="auto"/>
            <w:vAlign w:val="center"/>
          </w:tcPr>
          <w:p w14:paraId="1B260704" w14:textId="77777777" w:rsidR="003F26BD" w:rsidRPr="00EA4E3A" w:rsidRDefault="003F26BD" w:rsidP="00195659">
            <w:pPr>
              <w:pStyle w:val="TAC"/>
              <w:rPr>
                <w:lang w:val="sv-SE"/>
              </w:rPr>
            </w:pPr>
            <w:r w:rsidRPr="00EA4E3A">
              <w:rPr>
                <w:lang w:val="sv-SE"/>
              </w:rPr>
              <w:t>7</w:t>
            </w:r>
          </w:p>
        </w:tc>
        <w:tc>
          <w:tcPr>
            <w:tcW w:w="0" w:type="auto"/>
            <w:vAlign w:val="center"/>
          </w:tcPr>
          <w:p w14:paraId="1CE7EEA2" w14:textId="77777777" w:rsidR="003F26BD" w:rsidRPr="00EA4E3A" w:rsidRDefault="003F26BD" w:rsidP="00195659">
            <w:pPr>
              <w:pStyle w:val="TAC"/>
              <w:rPr>
                <w:lang w:val="sv-SE"/>
              </w:rPr>
            </w:pPr>
            <w:r w:rsidRPr="00EA4E3A">
              <w:rPr>
                <w:lang w:val="sv-SE"/>
              </w:rPr>
              <w:t>5,4</w:t>
            </w:r>
          </w:p>
        </w:tc>
        <w:tc>
          <w:tcPr>
            <w:tcW w:w="0" w:type="auto"/>
            <w:vAlign w:val="center"/>
          </w:tcPr>
          <w:p w14:paraId="08BA8FF3" w14:textId="77777777" w:rsidR="003F26BD" w:rsidRPr="00EA4E3A" w:rsidRDefault="003F26BD" w:rsidP="00195659">
            <w:pPr>
              <w:pStyle w:val="TAC"/>
              <w:rPr>
                <w:lang w:val="sv-SE"/>
              </w:rPr>
            </w:pPr>
          </w:p>
        </w:tc>
        <w:tc>
          <w:tcPr>
            <w:tcW w:w="0" w:type="auto"/>
            <w:vAlign w:val="center"/>
          </w:tcPr>
          <w:p w14:paraId="7831219C" w14:textId="77777777" w:rsidR="003F26BD" w:rsidRPr="00EA4E3A" w:rsidRDefault="003F26BD" w:rsidP="00195659">
            <w:pPr>
              <w:pStyle w:val="TAC"/>
              <w:rPr>
                <w:lang w:val="sv-SE"/>
              </w:rPr>
            </w:pPr>
          </w:p>
        </w:tc>
        <w:tc>
          <w:tcPr>
            <w:tcW w:w="0" w:type="auto"/>
            <w:vAlign w:val="center"/>
          </w:tcPr>
          <w:p w14:paraId="0FE350B1" w14:textId="77777777" w:rsidR="003F26BD" w:rsidRPr="00EA4E3A" w:rsidRDefault="003F26BD" w:rsidP="00195659">
            <w:pPr>
              <w:pStyle w:val="TAC"/>
              <w:rPr>
                <w:lang w:val="sv-SE"/>
              </w:rPr>
            </w:pPr>
          </w:p>
        </w:tc>
        <w:tc>
          <w:tcPr>
            <w:tcW w:w="0" w:type="auto"/>
            <w:vAlign w:val="center"/>
          </w:tcPr>
          <w:p w14:paraId="1E9B42E3" w14:textId="77777777" w:rsidR="003F26BD" w:rsidRPr="00EA4E3A" w:rsidRDefault="003F26BD" w:rsidP="00195659">
            <w:pPr>
              <w:pStyle w:val="TAC"/>
              <w:rPr>
                <w:lang w:val="sv-SE"/>
              </w:rPr>
            </w:pPr>
            <w:r w:rsidRPr="00EA4E3A">
              <w:rPr>
                <w:lang w:val="sv-SE"/>
              </w:rPr>
              <w:t>7</w:t>
            </w:r>
          </w:p>
        </w:tc>
        <w:tc>
          <w:tcPr>
            <w:tcW w:w="0" w:type="auto"/>
            <w:vAlign w:val="center"/>
          </w:tcPr>
          <w:p w14:paraId="4561B4DD" w14:textId="77777777" w:rsidR="003F26BD" w:rsidRPr="00EA4E3A" w:rsidRDefault="003F26BD" w:rsidP="00195659">
            <w:pPr>
              <w:pStyle w:val="TAC"/>
              <w:rPr>
                <w:lang w:val="sv-SE"/>
              </w:rPr>
            </w:pPr>
            <w:r w:rsidRPr="00EA4E3A">
              <w:rPr>
                <w:lang w:val="sv-SE"/>
              </w:rPr>
              <w:t>5,4</w:t>
            </w:r>
          </w:p>
        </w:tc>
        <w:tc>
          <w:tcPr>
            <w:tcW w:w="0" w:type="auto"/>
            <w:vAlign w:val="center"/>
          </w:tcPr>
          <w:p w14:paraId="5064572E" w14:textId="77777777" w:rsidR="003F26BD" w:rsidRPr="00EA4E3A" w:rsidRDefault="003F26BD" w:rsidP="00195659">
            <w:pPr>
              <w:pStyle w:val="TAC"/>
              <w:rPr>
                <w:lang w:val="sv-SE"/>
              </w:rPr>
            </w:pPr>
          </w:p>
        </w:tc>
        <w:tc>
          <w:tcPr>
            <w:tcW w:w="0" w:type="auto"/>
            <w:vAlign w:val="center"/>
          </w:tcPr>
          <w:p w14:paraId="347151D5" w14:textId="77777777" w:rsidR="003F26BD" w:rsidRPr="00EA4E3A" w:rsidRDefault="003F26BD" w:rsidP="00195659">
            <w:pPr>
              <w:pStyle w:val="TAC"/>
              <w:rPr>
                <w:lang w:val="sv-SE"/>
              </w:rPr>
            </w:pPr>
          </w:p>
        </w:tc>
        <w:tc>
          <w:tcPr>
            <w:tcW w:w="0" w:type="auto"/>
            <w:vAlign w:val="center"/>
          </w:tcPr>
          <w:p w14:paraId="7A5D3536" w14:textId="77777777" w:rsidR="003F26BD" w:rsidRPr="00EA4E3A" w:rsidRDefault="003F26BD" w:rsidP="00195659">
            <w:pPr>
              <w:pStyle w:val="TAC"/>
              <w:rPr>
                <w:lang w:val="sv-SE"/>
              </w:rPr>
            </w:pPr>
          </w:p>
        </w:tc>
      </w:tr>
      <w:tr w:rsidR="003F26BD" w:rsidRPr="00EA4E3A" w14:paraId="63C502CC" w14:textId="77777777" w:rsidTr="00195659">
        <w:trPr>
          <w:cantSplit/>
          <w:jc w:val="center"/>
        </w:trPr>
        <w:tc>
          <w:tcPr>
            <w:tcW w:w="0" w:type="auto"/>
            <w:vAlign w:val="center"/>
          </w:tcPr>
          <w:p w14:paraId="01DCDEA0" w14:textId="77777777" w:rsidR="003F26BD" w:rsidRPr="00EA4E3A" w:rsidRDefault="003F26BD" w:rsidP="00195659">
            <w:pPr>
              <w:pStyle w:val="TAC"/>
            </w:pPr>
            <w:r w:rsidRPr="00EA4E3A">
              <w:t>1</w:t>
            </w:r>
          </w:p>
        </w:tc>
        <w:tc>
          <w:tcPr>
            <w:tcW w:w="0" w:type="auto"/>
            <w:vAlign w:val="center"/>
          </w:tcPr>
          <w:p w14:paraId="11553E8D" w14:textId="77777777" w:rsidR="003F26BD" w:rsidRPr="00EA4E3A" w:rsidRDefault="003F26BD" w:rsidP="00195659">
            <w:pPr>
              <w:pStyle w:val="TAC"/>
              <w:rPr>
                <w:lang w:val="sv-SE"/>
              </w:rPr>
            </w:pPr>
          </w:p>
        </w:tc>
        <w:tc>
          <w:tcPr>
            <w:tcW w:w="0" w:type="auto"/>
            <w:vAlign w:val="center"/>
          </w:tcPr>
          <w:p w14:paraId="0E4D50F7" w14:textId="77777777" w:rsidR="003F26BD" w:rsidRPr="00EA4E3A" w:rsidRDefault="003F26BD" w:rsidP="00195659">
            <w:pPr>
              <w:pStyle w:val="TAC"/>
              <w:rPr>
                <w:lang w:val="sv-SE"/>
              </w:rPr>
            </w:pPr>
            <w:r w:rsidRPr="00EA4E3A">
              <w:rPr>
                <w:lang w:val="sv-SE"/>
              </w:rPr>
              <w:t>5,4</w:t>
            </w:r>
          </w:p>
        </w:tc>
        <w:tc>
          <w:tcPr>
            <w:tcW w:w="0" w:type="auto"/>
            <w:vAlign w:val="center"/>
          </w:tcPr>
          <w:p w14:paraId="4727BE84" w14:textId="77777777" w:rsidR="003F26BD" w:rsidRPr="00EA4E3A" w:rsidRDefault="003F26BD" w:rsidP="00195659">
            <w:pPr>
              <w:pStyle w:val="TAC"/>
              <w:rPr>
                <w:lang w:val="sv-SE"/>
              </w:rPr>
            </w:pPr>
          </w:p>
        </w:tc>
        <w:tc>
          <w:tcPr>
            <w:tcW w:w="0" w:type="auto"/>
            <w:vAlign w:val="center"/>
          </w:tcPr>
          <w:p w14:paraId="5AC49CED" w14:textId="77777777" w:rsidR="003F26BD" w:rsidRPr="00EA4E3A" w:rsidRDefault="003F26BD" w:rsidP="00195659">
            <w:pPr>
              <w:pStyle w:val="TAC"/>
              <w:rPr>
                <w:lang w:val="sv-SE"/>
              </w:rPr>
            </w:pPr>
          </w:p>
        </w:tc>
        <w:tc>
          <w:tcPr>
            <w:tcW w:w="0" w:type="auto"/>
            <w:vAlign w:val="center"/>
          </w:tcPr>
          <w:p w14:paraId="43C51B2C" w14:textId="77777777" w:rsidR="003F26BD" w:rsidRPr="00EA4E3A" w:rsidRDefault="003F26BD" w:rsidP="00195659">
            <w:pPr>
              <w:pStyle w:val="TAC"/>
              <w:rPr>
                <w:lang w:val="sv-SE"/>
              </w:rPr>
            </w:pPr>
            <w:r w:rsidRPr="00EA4E3A">
              <w:rPr>
                <w:lang w:val="sv-SE"/>
              </w:rPr>
              <w:t>6</w:t>
            </w:r>
          </w:p>
        </w:tc>
        <w:tc>
          <w:tcPr>
            <w:tcW w:w="0" w:type="auto"/>
            <w:vAlign w:val="center"/>
          </w:tcPr>
          <w:p w14:paraId="7BB0301C" w14:textId="77777777" w:rsidR="003F26BD" w:rsidRPr="00EA4E3A" w:rsidRDefault="003F26BD" w:rsidP="00195659">
            <w:pPr>
              <w:pStyle w:val="TAC"/>
              <w:rPr>
                <w:lang w:val="sv-SE"/>
              </w:rPr>
            </w:pPr>
          </w:p>
        </w:tc>
        <w:tc>
          <w:tcPr>
            <w:tcW w:w="0" w:type="auto"/>
            <w:vAlign w:val="center"/>
          </w:tcPr>
          <w:p w14:paraId="3132AD2A" w14:textId="77777777" w:rsidR="003F26BD" w:rsidRPr="00EA4E3A" w:rsidRDefault="003F26BD" w:rsidP="00195659">
            <w:pPr>
              <w:pStyle w:val="TAC"/>
              <w:rPr>
                <w:lang w:val="sv-SE"/>
              </w:rPr>
            </w:pPr>
            <w:r w:rsidRPr="00EA4E3A">
              <w:rPr>
                <w:lang w:val="sv-SE"/>
              </w:rPr>
              <w:t>5,4</w:t>
            </w:r>
          </w:p>
        </w:tc>
        <w:tc>
          <w:tcPr>
            <w:tcW w:w="0" w:type="auto"/>
            <w:vAlign w:val="center"/>
          </w:tcPr>
          <w:p w14:paraId="0029FC01" w14:textId="77777777" w:rsidR="003F26BD" w:rsidRPr="00EA4E3A" w:rsidRDefault="003F26BD" w:rsidP="00195659">
            <w:pPr>
              <w:pStyle w:val="TAC"/>
              <w:rPr>
                <w:lang w:val="sv-SE"/>
              </w:rPr>
            </w:pPr>
          </w:p>
        </w:tc>
        <w:tc>
          <w:tcPr>
            <w:tcW w:w="0" w:type="auto"/>
            <w:vAlign w:val="center"/>
          </w:tcPr>
          <w:p w14:paraId="65B55A5F" w14:textId="77777777" w:rsidR="003F26BD" w:rsidRPr="00EA4E3A" w:rsidRDefault="003F26BD" w:rsidP="00195659">
            <w:pPr>
              <w:pStyle w:val="TAC"/>
              <w:rPr>
                <w:lang w:val="sv-SE"/>
              </w:rPr>
            </w:pPr>
          </w:p>
        </w:tc>
        <w:tc>
          <w:tcPr>
            <w:tcW w:w="0" w:type="auto"/>
            <w:vAlign w:val="center"/>
          </w:tcPr>
          <w:p w14:paraId="7958EE90" w14:textId="77777777" w:rsidR="003F26BD" w:rsidRPr="00EA4E3A" w:rsidRDefault="003F26BD" w:rsidP="00195659">
            <w:pPr>
              <w:pStyle w:val="TAC"/>
              <w:rPr>
                <w:lang w:val="sv-SE"/>
              </w:rPr>
            </w:pPr>
            <w:r w:rsidRPr="00EA4E3A">
              <w:rPr>
                <w:lang w:val="sv-SE"/>
              </w:rPr>
              <w:t>6</w:t>
            </w:r>
          </w:p>
        </w:tc>
      </w:tr>
      <w:tr w:rsidR="003F26BD" w:rsidRPr="00EA4E3A" w14:paraId="5CA062F9" w14:textId="77777777" w:rsidTr="00195659">
        <w:trPr>
          <w:cantSplit/>
          <w:jc w:val="center"/>
        </w:trPr>
        <w:tc>
          <w:tcPr>
            <w:tcW w:w="0" w:type="auto"/>
            <w:vAlign w:val="center"/>
          </w:tcPr>
          <w:p w14:paraId="180928F3" w14:textId="77777777" w:rsidR="003F26BD" w:rsidRPr="00EA4E3A" w:rsidRDefault="003F26BD" w:rsidP="00195659">
            <w:pPr>
              <w:pStyle w:val="TAC"/>
            </w:pPr>
            <w:r w:rsidRPr="00EA4E3A">
              <w:t>2</w:t>
            </w:r>
          </w:p>
        </w:tc>
        <w:tc>
          <w:tcPr>
            <w:tcW w:w="0" w:type="auto"/>
            <w:vAlign w:val="center"/>
          </w:tcPr>
          <w:p w14:paraId="3274A7C7" w14:textId="77777777" w:rsidR="003F26BD" w:rsidRPr="00EA4E3A" w:rsidRDefault="003F26BD" w:rsidP="00195659">
            <w:pPr>
              <w:pStyle w:val="TAC"/>
              <w:rPr>
                <w:lang w:val="sv-SE"/>
              </w:rPr>
            </w:pPr>
          </w:p>
        </w:tc>
        <w:tc>
          <w:tcPr>
            <w:tcW w:w="0" w:type="auto"/>
            <w:vAlign w:val="center"/>
          </w:tcPr>
          <w:p w14:paraId="40554B4B" w14:textId="77777777" w:rsidR="003F26BD" w:rsidRPr="00EA4E3A" w:rsidRDefault="003F26BD" w:rsidP="00195659">
            <w:pPr>
              <w:pStyle w:val="TAC"/>
              <w:rPr>
                <w:lang w:val="sv-SE"/>
              </w:rPr>
            </w:pPr>
          </w:p>
        </w:tc>
        <w:tc>
          <w:tcPr>
            <w:tcW w:w="0" w:type="auto"/>
            <w:vAlign w:val="center"/>
          </w:tcPr>
          <w:p w14:paraId="23365975" w14:textId="77777777" w:rsidR="003F26BD" w:rsidRPr="00EA4E3A" w:rsidRDefault="003F26BD" w:rsidP="00195659">
            <w:pPr>
              <w:pStyle w:val="TAC"/>
              <w:rPr>
                <w:lang w:val="sv-SE"/>
              </w:rPr>
            </w:pPr>
          </w:p>
        </w:tc>
        <w:tc>
          <w:tcPr>
            <w:tcW w:w="0" w:type="auto"/>
            <w:vAlign w:val="center"/>
          </w:tcPr>
          <w:p w14:paraId="7712B5D7" w14:textId="77777777" w:rsidR="003F26BD" w:rsidRPr="00EA4E3A" w:rsidRDefault="003F26BD" w:rsidP="00195659">
            <w:pPr>
              <w:pStyle w:val="TAC"/>
              <w:rPr>
                <w:lang w:val="sv-SE"/>
              </w:rPr>
            </w:pPr>
            <w:r w:rsidRPr="00EA4E3A">
              <w:rPr>
                <w:lang w:val="sv-SE"/>
              </w:rPr>
              <w:t>7,6</w:t>
            </w:r>
          </w:p>
        </w:tc>
        <w:tc>
          <w:tcPr>
            <w:tcW w:w="0" w:type="auto"/>
            <w:vAlign w:val="center"/>
          </w:tcPr>
          <w:p w14:paraId="23D6FF3B" w14:textId="77777777" w:rsidR="003F26BD" w:rsidRPr="00EA4E3A" w:rsidRDefault="003F26BD" w:rsidP="00195659">
            <w:pPr>
              <w:pStyle w:val="TAC"/>
              <w:rPr>
                <w:lang w:val="sv-SE"/>
              </w:rPr>
            </w:pPr>
          </w:p>
        </w:tc>
        <w:tc>
          <w:tcPr>
            <w:tcW w:w="0" w:type="auto"/>
            <w:vAlign w:val="center"/>
          </w:tcPr>
          <w:p w14:paraId="0A0A334F" w14:textId="77777777" w:rsidR="003F26BD" w:rsidRPr="00EA4E3A" w:rsidRDefault="003F26BD" w:rsidP="00195659">
            <w:pPr>
              <w:pStyle w:val="TAC"/>
              <w:rPr>
                <w:lang w:val="sv-SE"/>
              </w:rPr>
            </w:pPr>
          </w:p>
        </w:tc>
        <w:tc>
          <w:tcPr>
            <w:tcW w:w="0" w:type="auto"/>
            <w:vAlign w:val="center"/>
          </w:tcPr>
          <w:p w14:paraId="445F0C01" w14:textId="77777777" w:rsidR="003F26BD" w:rsidRPr="00EA4E3A" w:rsidRDefault="003F26BD" w:rsidP="00195659">
            <w:pPr>
              <w:pStyle w:val="TAC"/>
              <w:rPr>
                <w:lang w:val="sv-SE"/>
              </w:rPr>
            </w:pPr>
          </w:p>
        </w:tc>
        <w:tc>
          <w:tcPr>
            <w:tcW w:w="0" w:type="auto"/>
            <w:vAlign w:val="center"/>
          </w:tcPr>
          <w:p w14:paraId="0D5C65F2" w14:textId="77777777" w:rsidR="003F26BD" w:rsidRPr="00EA4E3A" w:rsidRDefault="003F26BD" w:rsidP="00195659">
            <w:pPr>
              <w:pStyle w:val="TAC"/>
              <w:rPr>
                <w:lang w:val="sv-SE"/>
              </w:rPr>
            </w:pPr>
          </w:p>
        </w:tc>
        <w:tc>
          <w:tcPr>
            <w:tcW w:w="0" w:type="auto"/>
            <w:vAlign w:val="center"/>
          </w:tcPr>
          <w:p w14:paraId="2CBFB7C0" w14:textId="77777777" w:rsidR="003F26BD" w:rsidRPr="00EA4E3A" w:rsidRDefault="003F26BD" w:rsidP="00195659">
            <w:pPr>
              <w:pStyle w:val="TAC"/>
              <w:rPr>
                <w:lang w:val="sv-SE"/>
              </w:rPr>
            </w:pPr>
            <w:r w:rsidRPr="00EA4E3A">
              <w:rPr>
                <w:lang w:val="sv-SE"/>
              </w:rPr>
              <w:t>7,6</w:t>
            </w:r>
          </w:p>
        </w:tc>
        <w:tc>
          <w:tcPr>
            <w:tcW w:w="0" w:type="auto"/>
            <w:vAlign w:val="center"/>
          </w:tcPr>
          <w:p w14:paraId="51F91B7D" w14:textId="77777777" w:rsidR="003F26BD" w:rsidRPr="00EA4E3A" w:rsidRDefault="003F26BD" w:rsidP="00195659">
            <w:pPr>
              <w:pStyle w:val="TAC"/>
              <w:rPr>
                <w:lang w:val="sv-SE"/>
              </w:rPr>
            </w:pPr>
          </w:p>
        </w:tc>
      </w:tr>
      <w:tr w:rsidR="003F26BD" w:rsidRPr="00EA4E3A" w14:paraId="41D90838" w14:textId="77777777" w:rsidTr="00195659">
        <w:trPr>
          <w:cantSplit/>
          <w:jc w:val="center"/>
        </w:trPr>
        <w:tc>
          <w:tcPr>
            <w:tcW w:w="0" w:type="auto"/>
            <w:vAlign w:val="center"/>
          </w:tcPr>
          <w:p w14:paraId="1001DF20" w14:textId="77777777" w:rsidR="003F26BD" w:rsidRPr="00EA4E3A" w:rsidRDefault="003F26BD" w:rsidP="00195659">
            <w:pPr>
              <w:pStyle w:val="TAC"/>
            </w:pPr>
            <w:r w:rsidRPr="00EA4E3A">
              <w:t>3</w:t>
            </w:r>
          </w:p>
        </w:tc>
        <w:tc>
          <w:tcPr>
            <w:tcW w:w="0" w:type="auto"/>
            <w:vAlign w:val="center"/>
          </w:tcPr>
          <w:p w14:paraId="32D97AFC" w14:textId="77777777" w:rsidR="003F26BD" w:rsidRPr="00EA4E3A" w:rsidRDefault="003F26BD" w:rsidP="00195659">
            <w:pPr>
              <w:pStyle w:val="TAC"/>
            </w:pPr>
            <w:r w:rsidRPr="00EA4E3A">
              <w:t>6</w:t>
            </w:r>
          </w:p>
        </w:tc>
        <w:tc>
          <w:tcPr>
            <w:tcW w:w="0" w:type="auto"/>
            <w:vAlign w:val="center"/>
          </w:tcPr>
          <w:p w14:paraId="5C4FDD67" w14:textId="77777777" w:rsidR="003F26BD" w:rsidRPr="00EA4E3A" w:rsidRDefault="003F26BD" w:rsidP="00195659">
            <w:pPr>
              <w:pStyle w:val="TAC"/>
            </w:pPr>
          </w:p>
        </w:tc>
        <w:tc>
          <w:tcPr>
            <w:tcW w:w="0" w:type="auto"/>
            <w:vAlign w:val="center"/>
          </w:tcPr>
          <w:p w14:paraId="7EED99AC" w14:textId="77777777" w:rsidR="003F26BD" w:rsidRPr="00EA4E3A" w:rsidRDefault="003F26BD" w:rsidP="00195659">
            <w:pPr>
              <w:pStyle w:val="TAC"/>
            </w:pPr>
          </w:p>
        </w:tc>
        <w:tc>
          <w:tcPr>
            <w:tcW w:w="0" w:type="auto"/>
            <w:vAlign w:val="center"/>
          </w:tcPr>
          <w:p w14:paraId="7C2D52D8" w14:textId="77777777" w:rsidR="003F26BD" w:rsidRPr="00EA4E3A" w:rsidRDefault="003F26BD" w:rsidP="00195659">
            <w:pPr>
              <w:pStyle w:val="TAC"/>
            </w:pPr>
          </w:p>
        </w:tc>
        <w:tc>
          <w:tcPr>
            <w:tcW w:w="0" w:type="auto"/>
            <w:vAlign w:val="center"/>
          </w:tcPr>
          <w:p w14:paraId="71D00FF1" w14:textId="77777777" w:rsidR="003F26BD" w:rsidRPr="00EA4E3A" w:rsidRDefault="003F26BD" w:rsidP="00195659">
            <w:pPr>
              <w:pStyle w:val="TAC"/>
            </w:pPr>
          </w:p>
        </w:tc>
        <w:tc>
          <w:tcPr>
            <w:tcW w:w="0" w:type="auto"/>
            <w:vAlign w:val="center"/>
          </w:tcPr>
          <w:p w14:paraId="56008AE8" w14:textId="77777777" w:rsidR="003F26BD" w:rsidRPr="00EA4E3A" w:rsidRDefault="003F26BD" w:rsidP="00195659">
            <w:pPr>
              <w:pStyle w:val="TAC"/>
            </w:pPr>
          </w:p>
        </w:tc>
        <w:tc>
          <w:tcPr>
            <w:tcW w:w="0" w:type="auto"/>
            <w:vAlign w:val="center"/>
          </w:tcPr>
          <w:p w14:paraId="6DDDD7F2" w14:textId="77777777" w:rsidR="003F26BD" w:rsidRPr="00EA4E3A" w:rsidRDefault="003F26BD" w:rsidP="00195659">
            <w:pPr>
              <w:pStyle w:val="TAC"/>
            </w:pPr>
          </w:p>
        </w:tc>
        <w:tc>
          <w:tcPr>
            <w:tcW w:w="0" w:type="auto"/>
            <w:vAlign w:val="center"/>
          </w:tcPr>
          <w:p w14:paraId="72B24DCE" w14:textId="77777777" w:rsidR="003F26BD" w:rsidRPr="00EA4E3A" w:rsidRDefault="003F26BD" w:rsidP="00195659">
            <w:pPr>
              <w:pStyle w:val="TAC"/>
            </w:pPr>
          </w:p>
        </w:tc>
        <w:tc>
          <w:tcPr>
            <w:tcW w:w="0" w:type="auto"/>
            <w:vAlign w:val="center"/>
          </w:tcPr>
          <w:p w14:paraId="3D5FD172" w14:textId="77777777" w:rsidR="003F26BD" w:rsidRPr="00EA4E3A" w:rsidRDefault="003F26BD" w:rsidP="00195659">
            <w:pPr>
              <w:pStyle w:val="TAC"/>
            </w:pPr>
            <w:r w:rsidRPr="00EA4E3A">
              <w:t>7,6</w:t>
            </w:r>
          </w:p>
        </w:tc>
        <w:tc>
          <w:tcPr>
            <w:tcW w:w="0" w:type="auto"/>
            <w:vAlign w:val="center"/>
          </w:tcPr>
          <w:p w14:paraId="1FF2D4C3" w14:textId="77777777" w:rsidR="003F26BD" w:rsidRPr="00EA4E3A" w:rsidRDefault="003F26BD" w:rsidP="00195659">
            <w:pPr>
              <w:pStyle w:val="TAC"/>
            </w:pPr>
            <w:r w:rsidRPr="00EA4E3A">
              <w:t>6</w:t>
            </w:r>
          </w:p>
        </w:tc>
      </w:tr>
      <w:tr w:rsidR="003F26BD" w:rsidRPr="00EA4E3A" w14:paraId="20BE7529" w14:textId="77777777" w:rsidTr="00195659">
        <w:trPr>
          <w:cantSplit/>
          <w:jc w:val="center"/>
        </w:trPr>
        <w:tc>
          <w:tcPr>
            <w:tcW w:w="0" w:type="auto"/>
            <w:vAlign w:val="center"/>
          </w:tcPr>
          <w:p w14:paraId="3E1D1BD8" w14:textId="77777777" w:rsidR="003F26BD" w:rsidRPr="00EA4E3A" w:rsidRDefault="003F26BD" w:rsidP="00195659">
            <w:pPr>
              <w:pStyle w:val="TAC"/>
            </w:pPr>
            <w:r w:rsidRPr="00EA4E3A">
              <w:t>4</w:t>
            </w:r>
          </w:p>
        </w:tc>
        <w:tc>
          <w:tcPr>
            <w:tcW w:w="0" w:type="auto"/>
            <w:vAlign w:val="center"/>
          </w:tcPr>
          <w:p w14:paraId="7DC1FC97" w14:textId="77777777" w:rsidR="003F26BD" w:rsidRPr="00EA4E3A" w:rsidRDefault="003F26BD" w:rsidP="00195659">
            <w:pPr>
              <w:pStyle w:val="TAC"/>
            </w:pPr>
          </w:p>
        </w:tc>
        <w:tc>
          <w:tcPr>
            <w:tcW w:w="0" w:type="auto"/>
            <w:vAlign w:val="center"/>
          </w:tcPr>
          <w:p w14:paraId="160425DE" w14:textId="77777777" w:rsidR="003F26BD" w:rsidRPr="00EA4E3A" w:rsidRDefault="003F26BD" w:rsidP="00195659">
            <w:pPr>
              <w:pStyle w:val="TAC"/>
            </w:pPr>
          </w:p>
        </w:tc>
        <w:tc>
          <w:tcPr>
            <w:tcW w:w="0" w:type="auto"/>
            <w:vAlign w:val="center"/>
          </w:tcPr>
          <w:p w14:paraId="382D769D" w14:textId="77777777" w:rsidR="003F26BD" w:rsidRPr="00EA4E3A" w:rsidRDefault="003F26BD" w:rsidP="00195659">
            <w:pPr>
              <w:pStyle w:val="TAC"/>
            </w:pPr>
          </w:p>
        </w:tc>
        <w:tc>
          <w:tcPr>
            <w:tcW w:w="0" w:type="auto"/>
            <w:vAlign w:val="center"/>
          </w:tcPr>
          <w:p w14:paraId="432C2B05" w14:textId="77777777" w:rsidR="003F26BD" w:rsidRPr="00EA4E3A" w:rsidRDefault="003F26BD" w:rsidP="00195659">
            <w:pPr>
              <w:pStyle w:val="TAC"/>
            </w:pPr>
          </w:p>
        </w:tc>
        <w:tc>
          <w:tcPr>
            <w:tcW w:w="0" w:type="auto"/>
            <w:vAlign w:val="center"/>
          </w:tcPr>
          <w:p w14:paraId="107B2B52" w14:textId="77777777" w:rsidR="003F26BD" w:rsidRPr="00EA4E3A" w:rsidRDefault="003F26BD" w:rsidP="00195659">
            <w:pPr>
              <w:pStyle w:val="TAC"/>
            </w:pPr>
          </w:p>
        </w:tc>
        <w:tc>
          <w:tcPr>
            <w:tcW w:w="0" w:type="auto"/>
            <w:vAlign w:val="center"/>
          </w:tcPr>
          <w:p w14:paraId="6039ADB9" w14:textId="77777777" w:rsidR="003F26BD" w:rsidRPr="00EA4E3A" w:rsidRDefault="003F26BD" w:rsidP="00195659">
            <w:pPr>
              <w:pStyle w:val="TAC"/>
            </w:pPr>
          </w:p>
        </w:tc>
        <w:tc>
          <w:tcPr>
            <w:tcW w:w="0" w:type="auto"/>
            <w:vAlign w:val="center"/>
          </w:tcPr>
          <w:p w14:paraId="1FCA703F" w14:textId="77777777" w:rsidR="003F26BD" w:rsidRPr="00EA4E3A" w:rsidRDefault="003F26BD" w:rsidP="00195659">
            <w:pPr>
              <w:pStyle w:val="TAC"/>
            </w:pPr>
          </w:p>
        </w:tc>
        <w:tc>
          <w:tcPr>
            <w:tcW w:w="0" w:type="auto"/>
            <w:vAlign w:val="center"/>
          </w:tcPr>
          <w:p w14:paraId="3440D2CA" w14:textId="77777777" w:rsidR="003F26BD" w:rsidRPr="00EA4E3A" w:rsidRDefault="003F26BD" w:rsidP="00195659">
            <w:pPr>
              <w:pStyle w:val="TAC"/>
            </w:pPr>
          </w:p>
        </w:tc>
        <w:tc>
          <w:tcPr>
            <w:tcW w:w="0" w:type="auto"/>
            <w:vAlign w:val="center"/>
          </w:tcPr>
          <w:p w14:paraId="35E3682C" w14:textId="77777777" w:rsidR="003F26BD" w:rsidRPr="00EA4E3A" w:rsidRDefault="003F26BD" w:rsidP="00195659">
            <w:pPr>
              <w:pStyle w:val="TAC"/>
            </w:pPr>
            <w:r w:rsidRPr="00EA4E3A">
              <w:t>7,6</w:t>
            </w:r>
          </w:p>
        </w:tc>
        <w:tc>
          <w:tcPr>
            <w:tcW w:w="0" w:type="auto"/>
            <w:vAlign w:val="center"/>
          </w:tcPr>
          <w:p w14:paraId="70204330" w14:textId="77777777" w:rsidR="003F26BD" w:rsidRPr="00EA4E3A" w:rsidRDefault="003F26BD" w:rsidP="00195659">
            <w:pPr>
              <w:pStyle w:val="TAC"/>
            </w:pPr>
            <w:r w:rsidRPr="00EA4E3A">
              <w:t>6</w:t>
            </w:r>
          </w:p>
        </w:tc>
      </w:tr>
      <w:tr w:rsidR="003F26BD" w:rsidRPr="00EA4E3A" w14:paraId="6B2A5674" w14:textId="77777777" w:rsidTr="00195659">
        <w:trPr>
          <w:cantSplit/>
          <w:jc w:val="center"/>
        </w:trPr>
        <w:tc>
          <w:tcPr>
            <w:tcW w:w="0" w:type="auto"/>
            <w:vAlign w:val="center"/>
          </w:tcPr>
          <w:p w14:paraId="45A16EF3" w14:textId="77777777" w:rsidR="003F26BD" w:rsidRPr="00EA4E3A" w:rsidRDefault="003F26BD" w:rsidP="00195659">
            <w:pPr>
              <w:pStyle w:val="TAC"/>
            </w:pPr>
            <w:r w:rsidRPr="00EA4E3A">
              <w:t>5</w:t>
            </w:r>
          </w:p>
        </w:tc>
        <w:tc>
          <w:tcPr>
            <w:tcW w:w="0" w:type="auto"/>
            <w:vAlign w:val="center"/>
          </w:tcPr>
          <w:p w14:paraId="5D2A3DF0" w14:textId="77777777" w:rsidR="003F26BD" w:rsidRPr="00EA4E3A" w:rsidRDefault="003F26BD" w:rsidP="00195659">
            <w:pPr>
              <w:pStyle w:val="TAC"/>
            </w:pPr>
          </w:p>
        </w:tc>
        <w:tc>
          <w:tcPr>
            <w:tcW w:w="0" w:type="auto"/>
            <w:vAlign w:val="center"/>
          </w:tcPr>
          <w:p w14:paraId="3896FBFA" w14:textId="77777777" w:rsidR="003F26BD" w:rsidRPr="00EA4E3A" w:rsidRDefault="003F26BD" w:rsidP="00195659">
            <w:pPr>
              <w:pStyle w:val="TAC"/>
            </w:pPr>
          </w:p>
        </w:tc>
        <w:tc>
          <w:tcPr>
            <w:tcW w:w="0" w:type="auto"/>
            <w:vAlign w:val="center"/>
          </w:tcPr>
          <w:p w14:paraId="134D6CDB" w14:textId="77777777" w:rsidR="003F26BD" w:rsidRPr="00EA4E3A" w:rsidRDefault="003F26BD" w:rsidP="00195659">
            <w:pPr>
              <w:pStyle w:val="TAC"/>
            </w:pPr>
          </w:p>
        </w:tc>
        <w:tc>
          <w:tcPr>
            <w:tcW w:w="0" w:type="auto"/>
            <w:vAlign w:val="center"/>
          </w:tcPr>
          <w:p w14:paraId="1C55C888" w14:textId="77777777" w:rsidR="003F26BD" w:rsidRPr="00EA4E3A" w:rsidRDefault="003F26BD" w:rsidP="00195659">
            <w:pPr>
              <w:pStyle w:val="TAC"/>
            </w:pPr>
          </w:p>
        </w:tc>
        <w:tc>
          <w:tcPr>
            <w:tcW w:w="0" w:type="auto"/>
            <w:vAlign w:val="center"/>
          </w:tcPr>
          <w:p w14:paraId="21FABB03" w14:textId="77777777" w:rsidR="003F26BD" w:rsidRPr="00EA4E3A" w:rsidRDefault="003F26BD" w:rsidP="00195659">
            <w:pPr>
              <w:pStyle w:val="TAC"/>
            </w:pPr>
          </w:p>
        </w:tc>
        <w:tc>
          <w:tcPr>
            <w:tcW w:w="0" w:type="auto"/>
            <w:vAlign w:val="center"/>
          </w:tcPr>
          <w:p w14:paraId="2AE51F02" w14:textId="77777777" w:rsidR="003F26BD" w:rsidRPr="00EA4E3A" w:rsidRDefault="003F26BD" w:rsidP="00195659">
            <w:pPr>
              <w:pStyle w:val="TAC"/>
            </w:pPr>
          </w:p>
        </w:tc>
        <w:tc>
          <w:tcPr>
            <w:tcW w:w="0" w:type="auto"/>
            <w:vAlign w:val="center"/>
          </w:tcPr>
          <w:p w14:paraId="32E35D0E" w14:textId="77777777" w:rsidR="003F26BD" w:rsidRPr="00EA4E3A" w:rsidRDefault="003F26BD" w:rsidP="00195659">
            <w:pPr>
              <w:pStyle w:val="TAC"/>
            </w:pPr>
          </w:p>
        </w:tc>
        <w:tc>
          <w:tcPr>
            <w:tcW w:w="0" w:type="auto"/>
            <w:vAlign w:val="center"/>
          </w:tcPr>
          <w:p w14:paraId="5775A6F2" w14:textId="77777777" w:rsidR="003F26BD" w:rsidRPr="00EA4E3A" w:rsidRDefault="003F26BD" w:rsidP="00195659">
            <w:pPr>
              <w:pStyle w:val="TAC"/>
            </w:pPr>
          </w:p>
        </w:tc>
        <w:tc>
          <w:tcPr>
            <w:tcW w:w="0" w:type="auto"/>
            <w:vAlign w:val="center"/>
          </w:tcPr>
          <w:p w14:paraId="579268FB" w14:textId="77777777" w:rsidR="003F26BD" w:rsidRPr="00EA4E3A" w:rsidRDefault="003F26BD" w:rsidP="00195659">
            <w:pPr>
              <w:pStyle w:val="TAC"/>
            </w:pPr>
            <w:r w:rsidRPr="00EA4E3A">
              <w:t>7,6</w:t>
            </w:r>
          </w:p>
        </w:tc>
        <w:tc>
          <w:tcPr>
            <w:tcW w:w="0" w:type="auto"/>
            <w:vAlign w:val="center"/>
          </w:tcPr>
          <w:p w14:paraId="26D24192" w14:textId="77777777" w:rsidR="003F26BD" w:rsidRPr="00EA4E3A" w:rsidRDefault="003F26BD" w:rsidP="00195659">
            <w:pPr>
              <w:pStyle w:val="TAC"/>
            </w:pPr>
          </w:p>
        </w:tc>
      </w:tr>
      <w:tr w:rsidR="003F26BD" w:rsidRPr="00EA4E3A" w14:paraId="0C406135" w14:textId="77777777" w:rsidTr="00195659">
        <w:trPr>
          <w:cantSplit/>
          <w:jc w:val="center"/>
        </w:trPr>
        <w:tc>
          <w:tcPr>
            <w:tcW w:w="0" w:type="auto"/>
            <w:vAlign w:val="center"/>
          </w:tcPr>
          <w:p w14:paraId="524386DE" w14:textId="77777777" w:rsidR="003F26BD" w:rsidRPr="00EA4E3A" w:rsidRDefault="003F26BD" w:rsidP="00195659">
            <w:pPr>
              <w:pStyle w:val="TAC"/>
            </w:pPr>
            <w:r w:rsidRPr="00EA4E3A">
              <w:t>6</w:t>
            </w:r>
          </w:p>
        </w:tc>
        <w:tc>
          <w:tcPr>
            <w:tcW w:w="0" w:type="auto"/>
            <w:vAlign w:val="center"/>
          </w:tcPr>
          <w:p w14:paraId="0399CDB1" w14:textId="77777777" w:rsidR="003F26BD" w:rsidRPr="00EA4E3A" w:rsidRDefault="003F26BD" w:rsidP="00195659">
            <w:pPr>
              <w:pStyle w:val="TAC"/>
            </w:pPr>
            <w:r w:rsidRPr="00EA4E3A">
              <w:t>6,4</w:t>
            </w:r>
          </w:p>
        </w:tc>
        <w:tc>
          <w:tcPr>
            <w:tcW w:w="0" w:type="auto"/>
            <w:vAlign w:val="center"/>
          </w:tcPr>
          <w:p w14:paraId="3E74A703" w14:textId="77777777" w:rsidR="003F26BD" w:rsidRPr="00EA4E3A" w:rsidRDefault="003F26BD" w:rsidP="00195659">
            <w:pPr>
              <w:pStyle w:val="TAC"/>
            </w:pPr>
            <w:r w:rsidRPr="00EA4E3A">
              <w:t>4</w:t>
            </w:r>
          </w:p>
        </w:tc>
        <w:tc>
          <w:tcPr>
            <w:tcW w:w="0" w:type="auto"/>
            <w:vAlign w:val="center"/>
          </w:tcPr>
          <w:p w14:paraId="1C380245" w14:textId="77777777" w:rsidR="003F26BD" w:rsidRPr="00EA4E3A" w:rsidRDefault="003F26BD" w:rsidP="00195659">
            <w:pPr>
              <w:pStyle w:val="TAC"/>
            </w:pPr>
          </w:p>
        </w:tc>
        <w:tc>
          <w:tcPr>
            <w:tcW w:w="0" w:type="auto"/>
            <w:vAlign w:val="center"/>
          </w:tcPr>
          <w:p w14:paraId="2BBBE54A" w14:textId="77777777" w:rsidR="003F26BD" w:rsidRPr="00EA4E3A" w:rsidRDefault="003F26BD" w:rsidP="00195659">
            <w:pPr>
              <w:pStyle w:val="TAC"/>
            </w:pPr>
          </w:p>
        </w:tc>
        <w:tc>
          <w:tcPr>
            <w:tcW w:w="0" w:type="auto"/>
            <w:vAlign w:val="center"/>
          </w:tcPr>
          <w:p w14:paraId="625801A7" w14:textId="77777777" w:rsidR="003F26BD" w:rsidRPr="00EA4E3A" w:rsidRDefault="003F26BD" w:rsidP="00195659">
            <w:pPr>
              <w:pStyle w:val="TAC"/>
            </w:pPr>
          </w:p>
        </w:tc>
        <w:tc>
          <w:tcPr>
            <w:tcW w:w="0" w:type="auto"/>
            <w:vAlign w:val="center"/>
          </w:tcPr>
          <w:p w14:paraId="65443F3A" w14:textId="77777777" w:rsidR="003F26BD" w:rsidRPr="00EA4E3A" w:rsidRDefault="003F26BD" w:rsidP="00195659">
            <w:pPr>
              <w:pStyle w:val="TAC"/>
            </w:pPr>
            <w:r w:rsidRPr="00EA4E3A">
              <w:t>7,4</w:t>
            </w:r>
          </w:p>
        </w:tc>
        <w:tc>
          <w:tcPr>
            <w:tcW w:w="0" w:type="auto"/>
            <w:vAlign w:val="center"/>
          </w:tcPr>
          <w:p w14:paraId="063A92EE" w14:textId="77777777" w:rsidR="003F26BD" w:rsidRPr="00EA4E3A" w:rsidRDefault="003F26BD" w:rsidP="00195659">
            <w:pPr>
              <w:pStyle w:val="TAC"/>
            </w:pPr>
            <w:r w:rsidRPr="00EA4E3A">
              <w:t>4</w:t>
            </w:r>
          </w:p>
        </w:tc>
        <w:tc>
          <w:tcPr>
            <w:tcW w:w="0" w:type="auto"/>
            <w:vAlign w:val="center"/>
          </w:tcPr>
          <w:p w14:paraId="1023556F" w14:textId="77777777" w:rsidR="003F26BD" w:rsidRPr="00EA4E3A" w:rsidRDefault="003F26BD" w:rsidP="00195659">
            <w:pPr>
              <w:pStyle w:val="TAC"/>
            </w:pPr>
          </w:p>
        </w:tc>
        <w:tc>
          <w:tcPr>
            <w:tcW w:w="0" w:type="auto"/>
            <w:vAlign w:val="center"/>
          </w:tcPr>
          <w:p w14:paraId="369133CE" w14:textId="77777777" w:rsidR="003F26BD" w:rsidRPr="00EA4E3A" w:rsidRDefault="003F26BD" w:rsidP="00195659">
            <w:pPr>
              <w:pStyle w:val="TAC"/>
            </w:pPr>
          </w:p>
        </w:tc>
        <w:tc>
          <w:tcPr>
            <w:tcW w:w="0" w:type="auto"/>
            <w:vAlign w:val="center"/>
          </w:tcPr>
          <w:p w14:paraId="7B7D2D50" w14:textId="77777777" w:rsidR="003F26BD" w:rsidRPr="00EA4E3A" w:rsidRDefault="003F26BD" w:rsidP="00195659">
            <w:pPr>
              <w:pStyle w:val="TAC"/>
            </w:pPr>
            <w:r w:rsidRPr="00EA4E3A">
              <w:t>6</w:t>
            </w:r>
          </w:p>
        </w:tc>
      </w:tr>
    </w:tbl>
    <w:p w14:paraId="1CDDED92" w14:textId="77777777" w:rsidR="00C1336F" w:rsidRPr="00EA4E3A" w:rsidRDefault="00C1336F">
      <w:pPr>
        <w:widowControl w:val="0"/>
        <w:spacing w:beforeLines="50" w:before="120" w:afterLines="50" w:after="120"/>
        <w:rPr>
          <w:rFonts w:eastAsia="SimSun"/>
          <w:kern w:val="2"/>
          <w:lang w:eastAsia="zh-CN"/>
        </w:rPr>
      </w:pPr>
    </w:p>
    <w:p w14:paraId="08EFC02D" w14:textId="77777777"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14:paraId="70AC326C" w14:textId="77777777"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14:paraId="19173C4B" w14:textId="77777777"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14:paraId="2B70C1D2" w14:textId="77777777"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14:paraId="1FC84E16" w14:textId="77777777"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14:paraId="62686FB1" w14:textId="77777777"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14:paraId="5B91C100" w14:textId="77777777"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14:paraId="01A605D4" w14:textId="77777777"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14:paraId="593A4DE9" w14:textId="77777777"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14:paraId="2CCBD0D1" w14:textId="77777777"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14:anchorId="3D196986" wp14:editId="12F1FF24">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14:paraId="2216B9D2" w14:textId="77777777"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14:paraId="5CE3633C" w14:textId="77777777"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14:paraId="1A62EC9C" w14:textId="77777777"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14:paraId="601BE128" w14:textId="77777777" w:rsidR="0093274D" w:rsidRPr="00EA4E3A" w:rsidRDefault="0093274D" w:rsidP="00C15EE1">
      <w:pPr>
        <w:rPr>
          <w:rFonts w:eastAsia="Batang"/>
          <w:lang w:val="en-US"/>
        </w:rPr>
      </w:pPr>
    </w:p>
    <w:p w14:paraId="2899961F" w14:textId="77777777" w:rsidR="0093274D" w:rsidRPr="00EA4E3A" w:rsidRDefault="008B0F02" w:rsidP="007E3801">
      <w:pPr>
        <w:pStyle w:val="EQ"/>
        <w:jc w:val="center"/>
      </w:pPr>
      <w:r w:rsidRPr="00EA4E3A">
        <w:rPr>
          <w:position w:val="-56"/>
        </w:rPr>
        <w:drawing>
          <wp:inline distT="0" distB="0" distL="0" distR="0" wp14:anchorId="68D5CA2A" wp14:editId="6CB98F09">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2720EDE4" w14:textId="77777777"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14:anchorId="25B14E0C" wp14:editId="1E0BECEA">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14:anchorId="4A8C9C95" wp14:editId="0F5FD63A">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14:anchorId="6AAA173B" wp14:editId="1A4A1A1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14:anchorId="27D6934F" wp14:editId="6DDDF9B7">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14:anchorId="77C1CE46" wp14:editId="611349BD">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proofErr w:type="spellStart"/>
      <w:r w:rsidRPr="00EA4E3A">
        <w:rPr>
          <w:rFonts w:eastAsia="MS Mincho"/>
          <w:i/>
          <w:lang w:val="en-US"/>
        </w:rPr>
        <w:t>N</w:t>
      </w:r>
      <w:r w:rsidRPr="00EA4E3A">
        <w:rPr>
          <w:rFonts w:eastAsia="MS Mincho"/>
          <w:i/>
          <w:vertAlign w:val="subscript"/>
          <w:lang w:val="en-US"/>
        </w:rPr>
        <w:t>UL_hop</w:t>
      </w:r>
      <w:proofErr w:type="spellEnd"/>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14:anchorId="3C00D0AB" wp14:editId="0652176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14:anchorId="16577CE4" wp14:editId="355F0774">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14:anchorId="19ADB1B4" wp14:editId="37870196">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14:anchorId="51549E00" wp14:editId="363E3CEB">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14:paraId="35531A5F" w14:textId="77777777" w:rsidR="0093274D" w:rsidRPr="00EA4E3A" w:rsidRDefault="0093274D">
      <w:pPr>
        <w:rPr>
          <w:lang w:val="en-US"/>
        </w:rPr>
      </w:pPr>
    </w:p>
    <w:p w14:paraId="5027807C" w14:textId="77777777"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14:paraId="1678E3F3" w14:textId="77777777" w:rsidR="0093274D" w:rsidRPr="00EA4E3A" w:rsidRDefault="0093274D">
      <w:pPr>
        <w:rPr>
          <w:lang w:val="en-US"/>
        </w:rPr>
      </w:pPr>
    </w:p>
    <w:p w14:paraId="36CD9F05" w14:textId="77777777" w:rsidR="0093274D" w:rsidRPr="00EA4E3A" w:rsidRDefault="0093274D">
      <w:pPr>
        <w:pStyle w:val="TH"/>
      </w:pPr>
      <w:r w:rsidRPr="00EA4E3A">
        <w:t xml:space="preserve">Table 8.4-1: Number of Hopping Bits </w:t>
      </w:r>
      <w:proofErr w:type="spellStart"/>
      <w:r w:rsidRPr="00EA4E3A">
        <w:rPr>
          <w:rFonts w:eastAsia="MS Mincho"/>
          <w:lang w:val="en-US"/>
        </w:rPr>
        <w:t>N</w:t>
      </w:r>
      <w:r w:rsidRPr="00EA4E3A">
        <w:rPr>
          <w:rFonts w:eastAsia="MS Mincho"/>
          <w:vertAlign w:val="subscript"/>
          <w:lang w:val="en-US"/>
        </w:rPr>
        <w:t>UL_hop</w:t>
      </w:r>
      <w:proofErr w:type="spellEnd"/>
      <w:r w:rsidRPr="00EA4E3A">
        <w:rPr>
          <w:rFonts w:eastAsia="MS Mincho"/>
          <w:vertAlign w:val="subscript"/>
          <w:lang w:val="en-US"/>
        </w:rPr>
        <w:t xml:space="preserve">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14:paraId="31B7A8D1"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95A5012" w14:textId="77777777"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14:anchorId="0CB3D1D3" wp14:editId="698545F2">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68BE806D" w14:textId="77777777" w:rsidR="0093274D" w:rsidRPr="00EA4E3A" w:rsidRDefault="0093274D" w:rsidP="00C15EE1">
            <w:pPr>
              <w:pStyle w:val="TAH"/>
            </w:pPr>
            <w:r w:rsidRPr="00EA4E3A">
              <w:t xml:space="preserve">#Hopping bits for 2nd slot RA </w:t>
            </w:r>
          </w:p>
          <w:p w14:paraId="6F51D725" w14:textId="77777777" w:rsidR="0093274D" w:rsidRPr="00EA4E3A" w:rsidRDefault="0093274D" w:rsidP="00C15EE1">
            <w:pPr>
              <w:pStyle w:val="TAH"/>
            </w:pPr>
            <w:r w:rsidRPr="00EA4E3A">
              <w:t>(</w:t>
            </w:r>
            <w:proofErr w:type="spellStart"/>
            <w:r w:rsidRPr="00EA4E3A">
              <w:rPr>
                <w:rFonts w:eastAsia="MS Mincho"/>
                <w:i/>
                <w:lang w:val="en-US"/>
              </w:rPr>
              <w:t>N</w:t>
            </w:r>
            <w:r w:rsidRPr="00EA4E3A">
              <w:rPr>
                <w:rFonts w:eastAsia="MS Mincho"/>
                <w:i/>
                <w:vertAlign w:val="subscript"/>
                <w:lang w:val="en-US"/>
              </w:rPr>
              <w:t>UL_hop</w:t>
            </w:r>
            <w:proofErr w:type="spellEnd"/>
            <w:r w:rsidRPr="00EA4E3A">
              <w:t>)</w:t>
            </w:r>
          </w:p>
        </w:tc>
      </w:tr>
      <w:tr w:rsidR="0093274D" w:rsidRPr="00EA4E3A" w14:paraId="3E987ADA"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DD435DC" w14:textId="77777777"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233442" w14:textId="77777777" w:rsidR="0093274D" w:rsidRPr="00EA4E3A" w:rsidRDefault="0093274D" w:rsidP="00C15EE1">
            <w:pPr>
              <w:pStyle w:val="TAC"/>
            </w:pPr>
            <w:r w:rsidRPr="00EA4E3A">
              <w:t>1</w:t>
            </w:r>
          </w:p>
        </w:tc>
      </w:tr>
      <w:tr w:rsidR="0093274D" w:rsidRPr="00EA4E3A" w14:paraId="478B8F9B"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ADE3D8" w14:textId="77777777"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0ADB4A" w14:textId="77777777" w:rsidR="0093274D" w:rsidRPr="00EA4E3A" w:rsidRDefault="0093274D" w:rsidP="00C15EE1">
            <w:pPr>
              <w:pStyle w:val="TAC"/>
            </w:pPr>
            <w:r w:rsidRPr="00EA4E3A">
              <w:t>2</w:t>
            </w:r>
          </w:p>
        </w:tc>
      </w:tr>
    </w:tbl>
    <w:p w14:paraId="50111289" w14:textId="77777777" w:rsidR="0093274D" w:rsidRPr="00EA4E3A" w:rsidRDefault="0093274D">
      <w:pPr>
        <w:rPr>
          <w:lang w:val="en-US"/>
        </w:rPr>
      </w:pPr>
    </w:p>
    <w:p w14:paraId="3A00FAD2" w14:textId="77777777"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14:paraId="52A31717" w14:textId="77777777"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14:paraId="55B9AE29" w14:textId="77777777"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14:anchorId="38D93AE4" wp14:editId="00B51ED7">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14:anchorId="3F6CC1B2" wp14:editId="4A4FAE38">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14:anchorId="6DDB7681" wp14:editId="175E1CBD">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14:anchorId="10814B77" wp14:editId="4B38CEAD">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14:anchorId="5D5D9066" wp14:editId="697972D1">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14:paraId="4F5B4ECF" w14:textId="77777777"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14:anchorId="7336ACFD" wp14:editId="139769C9">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14:anchorId="32C211DF" wp14:editId="5A346749">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14:paraId="7CEB34F6" w14:textId="77777777"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14:anchorId="276B3C1B" wp14:editId="57ED9074">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14:anchorId="4FCB9844" wp14:editId="509D58A5">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14:anchorId="3F5E9A04" wp14:editId="2B4770C2">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14:anchorId="6EBD8C21" wp14:editId="78B5BD07">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14:paraId="665BB26F" w14:textId="77777777"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14:paraId="66D929E8" w14:textId="77777777"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14:paraId="3429A477" w14:textId="77777777"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14:anchorId="6F21BD3C" wp14:editId="7C65A533">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14:anchorId="627F7FD9" wp14:editId="50589E71">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14:anchorId="72C3437E" wp14:editId="48012EEF">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14:paraId="3C973462" w14:textId="77777777"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14:paraId="44970B0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FC17490" w14:textId="77777777"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14:anchorId="707271E5" wp14:editId="71884DAF">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BA16D71" w14:textId="77777777"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AF03336" w14:textId="77777777"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E96A11" w14:textId="77777777" w:rsidR="0093274D" w:rsidRPr="00EA4E3A" w:rsidRDefault="008B0F02" w:rsidP="00333B47">
            <w:pPr>
              <w:pStyle w:val="TAH"/>
              <w:rPr>
                <w:rFonts w:cs="Arial"/>
              </w:rPr>
            </w:pPr>
            <w:r w:rsidRPr="00EA4E3A">
              <w:rPr>
                <w:noProof/>
                <w:position w:val="-10"/>
              </w:rPr>
              <w:drawing>
                <wp:inline distT="0" distB="0" distL="0" distR="0" wp14:anchorId="15191735" wp14:editId="7E9BFDA1">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14:paraId="62892067"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8E16E0" w14:textId="77777777"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31096B1" w14:textId="77777777"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72064D" w14:textId="77777777"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689781" w14:textId="77777777" w:rsidR="0093274D" w:rsidRPr="00EA4E3A" w:rsidRDefault="008B0F02" w:rsidP="00333B47">
            <w:pPr>
              <w:pStyle w:val="TAC"/>
            </w:pPr>
            <w:r w:rsidRPr="00EA4E3A">
              <w:rPr>
                <w:noProof/>
                <w:position w:val="-22"/>
              </w:rPr>
              <w:drawing>
                <wp:inline distT="0" distB="0" distL="0" distR="0" wp14:anchorId="415DFE3A" wp14:editId="4DEED0E9">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14:paraId="36BB514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1AD08E0" w14:textId="77777777"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63A6413" w14:textId="77777777"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1DF98E" w14:textId="77777777"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FB8F74" w14:textId="77777777" w:rsidR="0093274D" w:rsidRPr="00EA4E3A" w:rsidRDefault="0093274D" w:rsidP="00333B47">
            <w:pPr>
              <w:pStyle w:val="TAC"/>
            </w:pPr>
            <w:r w:rsidRPr="00EA4E3A">
              <w:t xml:space="preserve"> Type 2 PUSCH Hopping</w:t>
            </w:r>
          </w:p>
        </w:tc>
      </w:tr>
      <w:tr w:rsidR="0093274D" w:rsidRPr="00EA4E3A" w14:paraId="3655520C"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AA9B3" w14:textId="77777777"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EBD10BE" w14:textId="77777777"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382542" w14:textId="77777777"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FA45D1" w14:textId="77777777" w:rsidR="0093274D" w:rsidRPr="00EA4E3A" w:rsidRDefault="008B0F02" w:rsidP="00333B47">
            <w:pPr>
              <w:pStyle w:val="TAC"/>
            </w:pPr>
            <w:r w:rsidRPr="00EA4E3A">
              <w:rPr>
                <w:noProof/>
                <w:position w:val="-22"/>
              </w:rPr>
              <w:drawing>
                <wp:inline distT="0" distB="0" distL="0" distR="0" wp14:anchorId="5DD14C51" wp14:editId="416998D1">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14:paraId="2904B82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2395827" w14:textId="77777777"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CF76FB6" w14:textId="77777777"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858504" w14:textId="77777777"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4CCA95" w14:textId="77777777" w:rsidR="0093274D" w:rsidRPr="00EA4E3A" w:rsidRDefault="008B0F02" w:rsidP="00333B47">
            <w:pPr>
              <w:pStyle w:val="TAC"/>
            </w:pPr>
            <w:r w:rsidRPr="00EA4E3A">
              <w:rPr>
                <w:noProof/>
                <w:position w:val="-22"/>
              </w:rPr>
              <w:drawing>
                <wp:inline distT="0" distB="0" distL="0" distR="0" wp14:anchorId="0B185828" wp14:editId="3FFA9BEC">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14:paraId="1F9C4AD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518A986" w14:textId="77777777"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E2C43DD" w14:textId="77777777"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342204" w14:textId="77777777"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09DE27" w14:textId="77777777" w:rsidR="0093274D" w:rsidRPr="00EA4E3A" w:rsidRDefault="008B0F02" w:rsidP="00333B47">
            <w:pPr>
              <w:pStyle w:val="TAC"/>
            </w:pPr>
            <w:r w:rsidRPr="00EA4E3A">
              <w:rPr>
                <w:noProof/>
                <w:position w:val="-22"/>
              </w:rPr>
              <w:drawing>
                <wp:inline distT="0" distB="0" distL="0" distR="0" wp14:anchorId="0C3C78B7" wp14:editId="06EFBF01">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14:paraId="7EC8E765"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9EF2D29" w14:textId="77777777"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14:paraId="77A453AF" w14:textId="77777777"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2B5FF3" w14:textId="77777777"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0CE562" w14:textId="77777777" w:rsidR="0093274D" w:rsidRPr="00EA4E3A" w:rsidRDefault="0093274D" w:rsidP="00333B47">
            <w:pPr>
              <w:pStyle w:val="TAC"/>
            </w:pPr>
            <w:r w:rsidRPr="00EA4E3A">
              <w:rPr>
                <w:rFonts w:cs="Arial" w:hint="eastAsia"/>
                <w:szCs w:val="22"/>
              </w:rPr>
              <w:t xml:space="preserve"> </w:t>
            </w:r>
            <w:r w:rsidRPr="00EA4E3A">
              <w:t>Type 2 PUSCH Hopping</w:t>
            </w:r>
          </w:p>
        </w:tc>
      </w:tr>
    </w:tbl>
    <w:p w14:paraId="7C620533" w14:textId="77777777" w:rsidR="0093274D" w:rsidRPr="00EA4E3A" w:rsidRDefault="0093274D"/>
    <w:p w14:paraId="576E6AF0" w14:textId="77777777"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14:paraId="42096B4E" w14:textId="77777777"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14:paraId="7E665B4F" w14:textId="77777777" w:rsidR="0093274D" w:rsidRPr="00EA4E3A" w:rsidRDefault="0093274D">
      <w:pPr>
        <w:rPr>
          <w:lang w:val="en-AU"/>
        </w:rPr>
      </w:pPr>
    </w:p>
    <w:p w14:paraId="37C9ECF2" w14:textId="77777777"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14:paraId="5893D482" w14:textId="77777777" w:rsidR="0093274D" w:rsidRPr="00EA4E3A" w:rsidRDefault="0093274D">
      <w:pPr>
        <w:spacing w:after="120"/>
      </w:pPr>
      <w:r w:rsidRPr="00EA4E3A">
        <w:t>To determine the modulation order, redundancy version and transport block size for the physical uplink shared channel, the UE shall first</w:t>
      </w:r>
    </w:p>
    <w:p w14:paraId="3A4C5BD7" w14:textId="77777777" w:rsidR="0093274D" w:rsidRPr="00EA4E3A" w:rsidRDefault="00FB4445" w:rsidP="00547755">
      <w:pPr>
        <w:pStyle w:val="B1"/>
      </w:pPr>
      <w:r w:rsidRPr="00EA4E3A">
        <w:t>-</w:t>
      </w:r>
      <w:r w:rsidRPr="00EA4E3A">
        <w:tab/>
        <w:t xml:space="preserve">for a cell that is not a LAA </w:t>
      </w:r>
      <w:proofErr w:type="spellStart"/>
      <w:r w:rsidRPr="00EA4E3A">
        <w:t>SCell</w:t>
      </w:r>
      <w:proofErr w:type="spellEnd"/>
      <w:r w:rsidRPr="00EA4E3A">
        <w:t xml:space="preserve">,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14:anchorId="367F3785" wp14:editId="4981BEF6">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14:anchorId="1187AE73" wp14:editId="1D3C2568">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14:paraId="1E6C0E11" w14:textId="77777777" w:rsidR="00FB4445" w:rsidRPr="00EA4E3A" w:rsidRDefault="00FB4445" w:rsidP="00FB4445">
      <w:pPr>
        <w:numPr>
          <w:ilvl w:val="0"/>
          <w:numId w:val="11"/>
        </w:numPr>
        <w:spacing w:after="120"/>
        <w:rPr>
          <w:rFonts w:eastAsia="SimSun"/>
          <w:lang w:eastAsia="zh-CN"/>
        </w:rPr>
      </w:pPr>
      <w:r w:rsidRPr="00EA4E3A">
        <w:t xml:space="preserve">for a cell that is a LAA </w:t>
      </w:r>
      <w:proofErr w:type="spellStart"/>
      <w:r w:rsidRPr="00EA4E3A">
        <w:t>SCell</w:t>
      </w:r>
      <w:proofErr w:type="spellEnd"/>
      <w:r w:rsidRPr="00EA4E3A">
        <w:t xml:space="preserve">,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14:anchorId="2773C007" wp14:editId="1E9A9DB1">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w14:anchorId="2CA05E47">
          <v:shape id="_x0000_i1112" type="#_x0000_t75" style="width:12.55pt;height:10.05pt" o:ole="">
            <v:imagedata r:id="rId258" o:title=""/>
          </v:shape>
          <o:OLEObject Type="Embed" ProgID="Equation.3" ShapeID="_x0000_i1112" DrawAspect="Content" ObjectID="_1685803978" r:id="rId259"/>
        </w:object>
      </w:r>
      <w:r w:rsidRPr="00EA4E3A">
        <w:t>)</w:t>
      </w:r>
      <w:r w:rsidRPr="00EA4E3A">
        <w:rPr>
          <w:rFonts w:eastAsia="SimSun"/>
          <w:lang w:eastAsia="zh-CN"/>
        </w:rPr>
        <w:t>, and</w:t>
      </w:r>
    </w:p>
    <w:p w14:paraId="3264562D" w14:textId="77777777"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14:paraId="4E4AD86F" w14:textId="77777777"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14:anchorId="1F4D8E81" wp14:editId="7D60B3FD">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14:paraId="285DFD3B" w14:textId="77777777"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14:paraId="38C89148" w14:textId="77777777"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14:paraId="017A50A0" w14:textId="77777777"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14:anchorId="01E5FBE8" wp14:editId="6EFDA4A8">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14:anchorId="13A2B5C6" wp14:editId="64243755">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14:anchorId="5C6B9FE1" wp14:editId="27E15913">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14:anchorId="0B22FBAE" wp14:editId="581E0A84">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14:paraId="4C73B8F4" w14:textId="77777777"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14:anchorId="13864EA9" wp14:editId="228461AB">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14:paraId="0E8B56A4" w14:textId="77777777"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4BA3A068" wp14:editId="5F4D93F7">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14:paraId="12878309" w14:textId="77777777"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14:anchorId="3E3250EF" wp14:editId="2B57B16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14:paraId="73BA9F3F"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14:paraId="597C2FD1"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14:paraId="0C434F8D"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14:paraId="0D4F99E9"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14:paraId="41D03046"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14:paraId="6AD8C2D8" w14:textId="77777777"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14:paraId="18B7DB5F" w14:textId="77777777"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5E3C6D77" wp14:editId="4F4053E8">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14:paraId="60678B93" w14:textId="77777777"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14:anchorId="71DFD7C6" wp14:editId="3365C7BC">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14:anchorId="62AC3410" wp14:editId="03562F92">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14:anchorId="1C6B9AC8" wp14:editId="671D9A9C">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14:paraId="7F626BDA" w14:textId="77777777"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proofErr w:type="spellStart"/>
      <w:r w:rsidR="0093274D" w:rsidRPr="00EA4E3A">
        <w:rPr>
          <w:rFonts w:eastAsia="Malgun Gothic" w:hint="eastAsia"/>
          <w:i/>
          <w:lang w:val="en-US"/>
        </w:rPr>
        <w:t>ttiBundling</w:t>
      </w:r>
      <w:proofErr w:type="spellEnd"/>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14:anchorId="75C13619" wp14:editId="10455EB6">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14:anchorId="504F28E2" wp14:editId="07E04BDC">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14:paraId="7DD08825" w14:textId="77777777"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14:anchorId="42CADDA9" wp14:editId="7BA672B5">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14:anchorId="3B8B938C" wp14:editId="74A83D32">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14:paraId="440400AE" w14:textId="77777777"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14:anchorId="7540911C" wp14:editId="490BD961">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14:paraId="689AFC2F" w14:textId="77777777"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14:anchorId="669F41F7" wp14:editId="06B297DF">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14:anchorId="0C78F226" wp14:editId="16EE4EC2">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14:paraId="1CC98346" w14:textId="77777777"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14:paraId="79BDD2FE" w14:textId="77777777"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14:anchorId="4F502FBC" wp14:editId="52440F2B">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14:anchorId="1806D697" wp14:editId="59631CE5">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14:paraId="02544DD1" w14:textId="77777777"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14:anchorId="4A586651" wp14:editId="3C5A0532">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14:anchorId="64862BD9" wp14:editId="0A4D182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14:paraId="773A01FF" w14:textId="77777777"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14:anchorId="4AA33381" wp14:editId="71FBB852">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14:anchorId="60DB2789" wp14:editId="52889573">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14:paraId="076B80E3" w14:textId="77777777"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14:anchorId="5CDA3F15" wp14:editId="3BB2EE75">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14:anchorId="5A72D292" wp14:editId="0205239A">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14:paraId="423C4893" w14:textId="77777777"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14:anchorId="1A338864" wp14:editId="460415B5">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proofErr w:type="spellStart"/>
      <w:r w:rsidR="00817DF7" w:rsidRPr="00EA4E3A">
        <w:t>and</w:t>
      </w:r>
      <w:proofErr w:type="spellEnd"/>
      <w:r w:rsidR="00817DF7" w:rsidRPr="00EA4E3A">
        <w:t xml:space="preserve">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14:anchorId="25C1A622" wp14:editId="110F36FA">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14:anchorId="0FBCD962" wp14:editId="5AEC3FCB">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14:paraId="1DB90D84" w14:textId="77777777"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14:anchorId="34583B9E" wp14:editId="37F3F351">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14:paraId="5F4839D2" w14:textId="77777777"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14:anchorId="24CA38E1" wp14:editId="7CF4CA07">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14:paraId="70DF2852" w14:textId="77777777"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14:anchorId="55F77AE2" wp14:editId="1232123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14:paraId="3C1AB55F" w14:textId="77777777"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14:anchorId="25F06600" wp14:editId="1285C813">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14:paraId="67ACC06C" w14:textId="77777777"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14:anchorId="31592B9D" wp14:editId="44EAEE0B">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14:paraId="695ED0F0" w14:textId="77777777"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14:anchorId="03BAE4D5" wp14:editId="33E961C6">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14:paraId="758281FE" w14:textId="77777777"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14:anchorId="1B58AAB8" wp14:editId="339A1AC1">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14:paraId="2AC1E250" w14:textId="77777777"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14:anchorId="3A0123A6" wp14:editId="58C1605C">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14:paraId="6B13E669" w14:textId="77777777"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14:anchorId="0D9A8716" wp14:editId="7C3D0C6A">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14:paraId="757B31B1" w14:textId="77777777"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14:paraId="122E54B4" w14:textId="77777777"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14:paraId="16744B8B" w14:textId="77777777"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14:anchorId="4D122BE7" wp14:editId="4D2B1E4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14:paraId="0682D849" w14:textId="77777777"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14:anchorId="0A345538" wp14:editId="14B60243">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14:paraId="64B01241" w14:textId="77777777"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14:paraId="51B9281F" w14:textId="77777777"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14:anchorId="258191AB" wp14:editId="76BE11FA">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14:paraId="4745054D" w14:textId="77777777"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14:anchorId="74C4A13F" wp14:editId="366AF0CA">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14:paraId="3DE94539" w14:textId="77777777"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14:paraId="391164EA" w14:textId="77777777"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proofErr w:type="spellStart"/>
      <w:r w:rsidRPr="00EA4E3A">
        <w:rPr>
          <w:i/>
        </w:rPr>
        <w:t>advancedCodebookEnabled</w:t>
      </w:r>
      <w:proofErr w:type="spellEnd"/>
      <w:r w:rsidRPr="00EA4E3A">
        <w:t>,</w:t>
      </w:r>
    </w:p>
    <w:p w14:paraId="6B592A3D" w14:textId="77777777"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14:anchorId="3FA43572" wp14:editId="19A33BDF">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14:paraId="56B66011" w14:textId="77777777" w:rsidR="00FB4445" w:rsidRPr="00EA4E3A" w:rsidRDefault="00367F1F" w:rsidP="00FB4445">
      <w:pPr>
        <w:pStyle w:val="B1"/>
      </w:pPr>
      <w:r w:rsidRPr="00EA4E3A">
        <w:t>-</w:t>
      </w:r>
      <w:r w:rsidRPr="00EA4E3A">
        <w:tab/>
      </w:r>
      <w:r w:rsidR="0093274D" w:rsidRPr="00EA4E3A">
        <w:t xml:space="preserve">Otherwise, </w:t>
      </w:r>
    </w:p>
    <w:p w14:paraId="2D905A66" w14:textId="77777777" w:rsidR="0093274D" w:rsidRPr="00EA4E3A" w:rsidRDefault="00FB4445" w:rsidP="00547755">
      <w:pPr>
        <w:pStyle w:val="B2"/>
      </w:pPr>
      <w:r w:rsidRPr="00EA4E3A">
        <w:t>-</w:t>
      </w:r>
      <w:r w:rsidRPr="00EA4E3A">
        <w:tab/>
        <w:t xml:space="preserve">For a cell that is not a LAA </w:t>
      </w:r>
      <w:proofErr w:type="spellStart"/>
      <w:r w:rsidRPr="00EA4E3A">
        <w:t>SCell</w:t>
      </w:r>
      <w:proofErr w:type="spellEnd"/>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14:anchorId="263C8B3E" wp14:editId="7BB689F5">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14:anchorId="24D7844D" wp14:editId="7AFB4108">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14:paraId="15E8B5F4" w14:textId="77777777"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14:paraId="1B98FC47" w14:textId="77777777"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14:paraId="5712F0D4" w14:textId="77777777"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 xml:space="preserve">a cell that is not a LAA </w:t>
      </w:r>
      <w:proofErr w:type="spellStart"/>
      <w:r w:rsidR="00FB4445" w:rsidRPr="00EA4E3A">
        <w:t>SCell</w:t>
      </w:r>
      <w:proofErr w:type="spellEnd"/>
      <w:r w:rsidR="00FB4445" w:rsidRPr="00EA4E3A">
        <w:rPr>
          <w:rFonts w:eastAsia="SimSun"/>
          <w:lang w:eastAsia="zh-CN"/>
        </w:rPr>
        <w:t xml:space="preserve">, and </w:t>
      </w:r>
      <w:r w:rsidRPr="00EA4E3A">
        <w:rPr>
          <w:rFonts w:eastAsia="SimSun" w:hint="eastAsia"/>
          <w:lang w:eastAsia="zh-CN"/>
        </w:rPr>
        <w:t xml:space="preserve">a non-BL/CE UE, </w:t>
      </w:r>
    </w:p>
    <w:p w14:paraId="0CADE855" w14:textId="77777777"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14:anchorId="13FABF8D" wp14:editId="15935094">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proofErr w:type="spellStart"/>
      <w:r w:rsidRPr="00EA4E3A">
        <w:rPr>
          <w:i/>
        </w:rPr>
        <w:t>rv</w:t>
      </w:r>
      <w:r w:rsidRPr="00EA4E3A">
        <w:rPr>
          <w:i/>
          <w:vertAlign w:val="subscript"/>
        </w:rPr>
        <w:t>idx</w:t>
      </w:r>
      <w:proofErr w:type="spellEnd"/>
      <w:r w:rsidRPr="00EA4E3A">
        <w:t>) to use in the physical uplink shared channel</w:t>
      </w:r>
      <w:r w:rsidR="00E808AC">
        <w:t xml:space="preserve">, </w:t>
      </w:r>
    </w:p>
    <w:p w14:paraId="06B6CD43"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14:paraId="2DED48A6" w14:textId="77777777"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14:paraId="0308E2D2"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14:paraId="06F255F4"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14:paraId="19D825F2" w14:textId="77777777"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14:paraId="14347725" w14:textId="77777777"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proofErr w:type="spellStart"/>
      <w:r w:rsidRPr="00E808AC">
        <w:rPr>
          <w:rFonts w:eastAsia="SimSun"/>
          <w:i/>
          <w:lang w:eastAsia="en-US"/>
        </w:rPr>
        <w:t>tpc-SubframeSet</w:t>
      </w:r>
      <w:proofErr w:type="spellEnd"/>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14:paraId="3BCB808D" w14:textId="77777777"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14:anchorId="4F86F4C3" wp14:editId="0768C31F">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proofErr w:type="spellStart"/>
      <w:r w:rsidR="0093274D" w:rsidRPr="00EA4E3A">
        <w:rPr>
          <w:i/>
        </w:rPr>
        <w:t>rv</w:t>
      </w:r>
      <w:r w:rsidR="0093274D" w:rsidRPr="00EA4E3A">
        <w:rPr>
          <w:i/>
          <w:vertAlign w:val="subscript"/>
        </w:rPr>
        <w:t>idx</w:t>
      </w:r>
      <w:proofErr w:type="spellEnd"/>
      <w:r w:rsidR="0093274D" w:rsidRPr="00EA4E3A">
        <w:t>) to use in the physical uplink shared channel.</w:t>
      </w:r>
      <w:r w:rsidR="00FB4445" w:rsidRPr="00EA4E3A">
        <w:t xml:space="preserve"> </w:t>
      </w:r>
    </w:p>
    <w:p w14:paraId="090F629A" w14:textId="77777777" w:rsidR="00FB4445" w:rsidRPr="00EA4E3A" w:rsidRDefault="00FB4445" w:rsidP="00FB4445">
      <w:r w:rsidRPr="00EA4E3A">
        <w:rPr>
          <w:rFonts w:eastAsia="SimSun" w:hint="eastAsia"/>
          <w:lang w:eastAsia="zh-CN"/>
        </w:rPr>
        <w:t xml:space="preserve">For a </w:t>
      </w:r>
      <w:r w:rsidRPr="00EA4E3A">
        <w:rPr>
          <w:rFonts w:eastAsia="SimSun"/>
          <w:lang w:eastAsia="zh-CN"/>
        </w:rPr>
        <w:t xml:space="preserve">LAA </w:t>
      </w:r>
      <w:proofErr w:type="spellStart"/>
      <w:r w:rsidRPr="00EA4E3A">
        <w:rPr>
          <w:rFonts w:eastAsia="SimSun"/>
          <w:lang w:eastAsia="zh-CN"/>
        </w:rPr>
        <w:t>SCell</w:t>
      </w:r>
      <w:proofErr w:type="spellEnd"/>
      <w:r w:rsidRPr="00EA4E3A">
        <w:rPr>
          <w:rFonts w:eastAsia="SimSun"/>
          <w:lang w:eastAsia="zh-CN"/>
        </w:rPr>
        <w:t xml:space="preserve"> and DCI format 0A/4A,</w:t>
      </w:r>
      <w:r w:rsidRPr="00EA4E3A">
        <w:rPr>
          <w:rFonts w:eastAsia="SimSun" w:hint="eastAsia"/>
          <w:lang w:eastAsia="zh-CN"/>
        </w:rPr>
        <w:t xml:space="preserve"> </w:t>
      </w:r>
      <w:r w:rsidRPr="00EA4E3A">
        <w:t>the redundancy version (</w:t>
      </w:r>
      <w:proofErr w:type="spellStart"/>
      <w:r w:rsidRPr="00EA4E3A">
        <w:rPr>
          <w:i/>
        </w:rPr>
        <w:t>rv</w:t>
      </w:r>
      <w:r w:rsidRPr="00EA4E3A">
        <w:rPr>
          <w:i/>
          <w:vertAlign w:val="subscript"/>
        </w:rPr>
        <w:t>idx</w:t>
      </w:r>
      <w:proofErr w:type="spellEnd"/>
      <w:r w:rsidRPr="00EA4E3A">
        <w:t xml:space="preserve">) to use in the physical uplink shared channel is given by </w:t>
      </w:r>
      <w:r w:rsidRPr="00EA4E3A">
        <w:rPr>
          <w:rFonts w:eastAsia="SimSun"/>
          <w:position w:val="-10"/>
          <w:lang w:eastAsia="zh-CN"/>
        </w:rPr>
        <w:object w:dxaOrig="840" w:dyaOrig="300" w14:anchorId="59122D6A">
          <v:shape id="_x0000_i1113" type="#_x0000_t75" style="width:41pt;height:15.05pt" o:ole="">
            <v:imagedata r:id="rId274" o:title=""/>
          </v:shape>
          <o:OLEObject Type="Embed" ProgID="Equation.3" ShapeID="_x0000_i1113" DrawAspect="Content" ObjectID="_1685803979" r:id="rId275"/>
        </w:object>
      </w:r>
      <w:r w:rsidRPr="00EA4E3A">
        <w:t>.</w:t>
      </w:r>
    </w:p>
    <w:p w14:paraId="2E4660C0" w14:textId="77777777" w:rsidR="0093274D" w:rsidRPr="00EA4E3A" w:rsidRDefault="00FB4445" w:rsidP="00FB4445">
      <w:r w:rsidRPr="00EA4E3A">
        <w:rPr>
          <w:rFonts w:eastAsia="SimSun" w:hint="eastAsia"/>
          <w:lang w:eastAsia="zh-CN"/>
        </w:rPr>
        <w:t xml:space="preserve">For a </w:t>
      </w:r>
      <w:r w:rsidRPr="00EA4E3A">
        <w:rPr>
          <w:rFonts w:eastAsia="SimSun"/>
          <w:lang w:eastAsia="zh-CN"/>
        </w:rPr>
        <w:t xml:space="preserve">LAA </w:t>
      </w:r>
      <w:proofErr w:type="spellStart"/>
      <w:r w:rsidRPr="00EA4E3A">
        <w:rPr>
          <w:rFonts w:eastAsia="SimSun"/>
          <w:lang w:eastAsia="zh-CN"/>
        </w:rPr>
        <w:t>SCell</w:t>
      </w:r>
      <w:proofErr w:type="spellEnd"/>
      <w:r w:rsidRPr="00EA4E3A">
        <w:rPr>
          <w:rFonts w:eastAsia="SimSun"/>
          <w:lang w:eastAsia="zh-CN"/>
        </w:rPr>
        <w:t xml:space="preserve"> and DCI format 0B/4B,</w:t>
      </w:r>
      <w:r w:rsidRPr="00EA4E3A">
        <w:rPr>
          <w:rFonts w:eastAsia="SimSun" w:hint="eastAsia"/>
          <w:lang w:eastAsia="zh-CN"/>
        </w:rPr>
        <w:t xml:space="preserve"> </w:t>
      </w:r>
      <w:r w:rsidRPr="00EA4E3A">
        <w:t>the redundancy version (</w:t>
      </w:r>
      <w:proofErr w:type="spellStart"/>
      <w:r w:rsidRPr="00EA4E3A">
        <w:rPr>
          <w:i/>
        </w:rPr>
        <w:t>rv</w:t>
      </w:r>
      <w:r w:rsidRPr="00EA4E3A">
        <w:rPr>
          <w:i/>
          <w:vertAlign w:val="subscript"/>
        </w:rPr>
        <w:t>idx</w:t>
      </w:r>
      <w:proofErr w:type="spellEnd"/>
      <w:r w:rsidRPr="00EA4E3A">
        <w:t xml:space="preserve">) to use in the physical uplink shared channel is given by </w:t>
      </w:r>
      <w:r w:rsidRPr="00EA4E3A">
        <w:rPr>
          <w:rFonts w:eastAsia="SimSun"/>
          <w:position w:val="-10"/>
          <w:lang w:eastAsia="zh-CN"/>
        </w:rPr>
        <w:object w:dxaOrig="1040" w:dyaOrig="300" w14:anchorId="29651B58">
          <v:shape id="_x0000_i1114" type="#_x0000_t75" style="width:51.9pt;height:15.05pt" o:ole="">
            <v:imagedata r:id="rId276" o:title=""/>
          </v:shape>
          <o:OLEObject Type="Embed" ProgID="Equation.3" ShapeID="_x0000_i1114" DrawAspect="Content" ObjectID="_1685803980" r:id="rId277"/>
        </w:object>
      </w:r>
      <w:r w:rsidRPr="00EA4E3A">
        <w:t>.</w:t>
      </w:r>
    </w:p>
    <w:p w14:paraId="5CFA5F12" w14:textId="77777777"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14:paraId="39414A25"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C1E0DA9" w14:textId="77777777"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14:anchorId="26D6BEA9" wp14:editId="175D1C02">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77FEB0E2" w14:textId="77777777"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14:anchorId="6A083E8F" wp14:editId="5954D8E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0D4B98E" w14:textId="77777777"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14:anchorId="2710FCEB" wp14:editId="51C37A4B">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BDF1BFA" w14:textId="77777777" w:rsidR="0093274D" w:rsidRPr="00EA4E3A" w:rsidRDefault="0093274D" w:rsidP="00333B47">
            <w:pPr>
              <w:pStyle w:val="TAH"/>
              <w:rPr>
                <w:bCs/>
                <w:lang w:val="en-US"/>
              </w:rPr>
            </w:pPr>
            <w:r w:rsidRPr="00EA4E3A">
              <w:rPr>
                <w:bCs/>
                <w:lang w:val="en-US"/>
              </w:rPr>
              <w:t>Redundancy Version</w:t>
            </w:r>
            <w:r w:rsidRPr="00EA4E3A">
              <w:rPr>
                <w:bCs/>
                <w:lang w:val="en-US"/>
              </w:rPr>
              <w:br/>
            </w:r>
            <w:proofErr w:type="spellStart"/>
            <w:r w:rsidRPr="00EA4E3A">
              <w:rPr>
                <w:i/>
              </w:rPr>
              <w:t>rv</w:t>
            </w:r>
            <w:r w:rsidRPr="00EA4E3A">
              <w:rPr>
                <w:i/>
                <w:vertAlign w:val="subscript"/>
              </w:rPr>
              <w:t>idx</w:t>
            </w:r>
            <w:proofErr w:type="spellEnd"/>
          </w:p>
        </w:tc>
      </w:tr>
      <w:tr w:rsidR="0093274D" w:rsidRPr="00EA4E3A" w14:paraId="77041F3C" w14:textId="77777777">
        <w:trPr>
          <w:cantSplit/>
          <w:jc w:val="center"/>
        </w:trPr>
        <w:tc>
          <w:tcPr>
            <w:tcW w:w="0" w:type="auto"/>
            <w:tcBorders>
              <w:top w:val="double" w:sz="4" w:space="0" w:color="auto"/>
              <w:right w:val="double" w:sz="4" w:space="0" w:color="auto"/>
            </w:tcBorders>
            <w:vAlign w:val="center"/>
          </w:tcPr>
          <w:p w14:paraId="18C64A48" w14:textId="77777777" w:rsidR="0093274D" w:rsidRPr="00EA4E3A" w:rsidRDefault="0093274D" w:rsidP="00333B47">
            <w:pPr>
              <w:pStyle w:val="TAC"/>
            </w:pPr>
            <w:r w:rsidRPr="00EA4E3A">
              <w:t>0</w:t>
            </w:r>
          </w:p>
        </w:tc>
        <w:tc>
          <w:tcPr>
            <w:tcW w:w="0" w:type="auto"/>
            <w:tcBorders>
              <w:top w:val="double" w:sz="4" w:space="0" w:color="auto"/>
            </w:tcBorders>
            <w:vAlign w:val="center"/>
          </w:tcPr>
          <w:p w14:paraId="0A1C61A9" w14:textId="77777777"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14:paraId="7DDB3807" w14:textId="77777777"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14:paraId="5E01681E" w14:textId="77777777" w:rsidR="0093274D" w:rsidRPr="00EA4E3A" w:rsidRDefault="0093274D" w:rsidP="00333B47">
            <w:pPr>
              <w:pStyle w:val="TAC"/>
            </w:pPr>
            <w:r w:rsidRPr="00EA4E3A">
              <w:t>0</w:t>
            </w:r>
          </w:p>
        </w:tc>
      </w:tr>
      <w:tr w:rsidR="0093274D" w:rsidRPr="00EA4E3A" w14:paraId="1E90E04C" w14:textId="77777777">
        <w:trPr>
          <w:cantSplit/>
          <w:jc w:val="center"/>
        </w:trPr>
        <w:tc>
          <w:tcPr>
            <w:tcW w:w="0" w:type="auto"/>
            <w:tcBorders>
              <w:right w:val="double" w:sz="4" w:space="0" w:color="auto"/>
            </w:tcBorders>
            <w:vAlign w:val="center"/>
          </w:tcPr>
          <w:p w14:paraId="742F46EA" w14:textId="77777777" w:rsidR="0093274D" w:rsidRPr="00EA4E3A" w:rsidRDefault="0093274D" w:rsidP="00333B47">
            <w:pPr>
              <w:pStyle w:val="TAC"/>
            </w:pPr>
            <w:r w:rsidRPr="00EA4E3A">
              <w:t>1</w:t>
            </w:r>
          </w:p>
        </w:tc>
        <w:tc>
          <w:tcPr>
            <w:tcW w:w="0" w:type="auto"/>
            <w:vAlign w:val="center"/>
          </w:tcPr>
          <w:p w14:paraId="54C0849B"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78AC030D" w14:textId="77777777" w:rsidR="0093274D" w:rsidRPr="00EA4E3A" w:rsidRDefault="0093274D" w:rsidP="00333B47">
            <w:pPr>
              <w:pStyle w:val="TAC"/>
            </w:pPr>
            <w:r w:rsidRPr="00EA4E3A">
              <w:t>1</w:t>
            </w:r>
          </w:p>
        </w:tc>
        <w:tc>
          <w:tcPr>
            <w:tcW w:w="0" w:type="auto"/>
            <w:tcBorders>
              <w:right w:val="single" w:sz="4" w:space="0" w:color="auto"/>
            </w:tcBorders>
            <w:vAlign w:val="center"/>
          </w:tcPr>
          <w:p w14:paraId="79FDF444" w14:textId="77777777" w:rsidR="0093274D" w:rsidRPr="00EA4E3A" w:rsidRDefault="0093274D" w:rsidP="00333B47">
            <w:pPr>
              <w:pStyle w:val="TAC"/>
            </w:pPr>
            <w:r w:rsidRPr="00EA4E3A">
              <w:t>0</w:t>
            </w:r>
          </w:p>
        </w:tc>
      </w:tr>
      <w:tr w:rsidR="0093274D" w:rsidRPr="00EA4E3A" w14:paraId="26D400F0" w14:textId="77777777">
        <w:trPr>
          <w:cantSplit/>
          <w:jc w:val="center"/>
        </w:trPr>
        <w:tc>
          <w:tcPr>
            <w:tcW w:w="0" w:type="auto"/>
            <w:tcBorders>
              <w:right w:val="double" w:sz="4" w:space="0" w:color="auto"/>
            </w:tcBorders>
            <w:vAlign w:val="center"/>
          </w:tcPr>
          <w:p w14:paraId="36F9865F" w14:textId="77777777" w:rsidR="0093274D" w:rsidRPr="00EA4E3A" w:rsidRDefault="0093274D" w:rsidP="00333B47">
            <w:pPr>
              <w:pStyle w:val="TAC"/>
            </w:pPr>
            <w:r w:rsidRPr="00EA4E3A">
              <w:t>2</w:t>
            </w:r>
          </w:p>
        </w:tc>
        <w:tc>
          <w:tcPr>
            <w:tcW w:w="0" w:type="auto"/>
            <w:vAlign w:val="center"/>
          </w:tcPr>
          <w:p w14:paraId="1DA4BE49"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5424ACD7"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1E07A866" w14:textId="77777777" w:rsidR="0093274D" w:rsidRPr="00EA4E3A" w:rsidRDefault="0093274D" w:rsidP="00333B47">
            <w:pPr>
              <w:pStyle w:val="TAC"/>
            </w:pPr>
            <w:r w:rsidRPr="00EA4E3A">
              <w:t>0</w:t>
            </w:r>
          </w:p>
        </w:tc>
      </w:tr>
      <w:tr w:rsidR="0093274D" w:rsidRPr="00EA4E3A" w14:paraId="0C3B7B68" w14:textId="77777777">
        <w:trPr>
          <w:cantSplit/>
          <w:jc w:val="center"/>
        </w:trPr>
        <w:tc>
          <w:tcPr>
            <w:tcW w:w="0" w:type="auto"/>
            <w:tcBorders>
              <w:right w:val="double" w:sz="4" w:space="0" w:color="auto"/>
            </w:tcBorders>
            <w:vAlign w:val="center"/>
          </w:tcPr>
          <w:p w14:paraId="2E34AD4A" w14:textId="77777777" w:rsidR="0093274D" w:rsidRPr="00EA4E3A" w:rsidRDefault="0093274D" w:rsidP="00333B47">
            <w:pPr>
              <w:pStyle w:val="TAC"/>
            </w:pPr>
            <w:r w:rsidRPr="00EA4E3A">
              <w:t>3</w:t>
            </w:r>
          </w:p>
        </w:tc>
        <w:tc>
          <w:tcPr>
            <w:tcW w:w="0" w:type="auto"/>
            <w:vAlign w:val="center"/>
          </w:tcPr>
          <w:p w14:paraId="35E8A8E7"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39A48886" w14:textId="77777777" w:rsidR="0093274D" w:rsidRPr="00EA4E3A" w:rsidRDefault="0093274D" w:rsidP="00333B47">
            <w:pPr>
              <w:pStyle w:val="TAC"/>
            </w:pPr>
            <w:r w:rsidRPr="00EA4E3A">
              <w:t>3</w:t>
            </w:r>
          </w:p>
        </w:tc>
        <w:tc>
          <w:tcPr>
            <w:tcW w:w="0" w:type="auto"/>
            <w:tcBorders>
              <w:right w:val="single" w:sz="4" w:space="0" w:color="auto"/>
            </w:tcBorders>
            <w:vAlign w:val="center"/>
          </w:tcPr>
          <w:p w14:paraId="78165804" w14:textId="77777777" w:rsidR="0093274D" w:rsidRPr="00EA4E3A" w:rsidRDefault="0093274D" w:rsidP="00333B47">
            <w:pPr>
              <w:pStyle w:val="TAC"/>
            </w:pPr>
            <w:r w:rsidRPr="00EA4E3A">
              <w:t>0</w:t>
            </w:r>
          </w:p>
        </w:tc>
      </w:tr>
      <w:tr w:rsidR="0093274D" w:rsidRPr="00EA4E3A" w14:paraId="264A1CEF" w14:textId="77777777">
        <w:trPr>
          <w:cantSplit/>
          <w:jc w:val="center"/>
        </w:trPr>
        <w:tc>
          <w:tcPr>
            <w:tcW w:w="0" w:type="auto"/>
            <w:tcBorders>
              <w:right w:val="double" w:sz="4" w:space="0" w:color="auto"/>
            </w:tcBorders>
            <w:vAlign w:val="center"/>
          </w:tcPr>
          <w:p w14:paraId="60F9F243" w14:textId="77777777" w:rsidR="0093274D" w:rsidRPr="00EA4E3A" w:rsidRDefault="0093274D" w:rsidP="00333B47">
            <w:pPr>
              <w:pStyle w:val="TAC"/>
            </w:pPr>
            <w:r w:rsidRPr="00EA4E3A">
              <w:t>4</w:t>
            </w:r>
          </w:p>
        </w:tc>
        <w:tc>
          <w:tcPr>
            <w:tcW w:w="0" w:type="auto"/>
            <w:vAlign w:val="center"/>
          </w:tcPr>
          <w:p w14:paraId="6FCFD7FE"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139E1B72" w14:textId="77777777" w:rsidR="0093274D" w:rsidRPr="00EA4E3A" w:rsidRDefault="0093274D" w:rsidP="00333B47">
            <w:pPr>
              <w:pStyle w:val="TAC"/>
            </w:pPr>
            <w:r w:rsidRPr="00EA4E3A">
              <w:t>4</w:t>
            </w:r>
          </w:p>
        </w:tc>
        <w:tc>
          <w:tcPr>
            <w:tcW w:w="0" w:type="auto"/>
            <w:tcBorders>
              <w:right w:val="single" w:sz="4" w:space="0" w:color="auto"/>
            </w:tcBorders>
            <w:vAlign w:val="center"/>
          </w:tcPr>
          <w:p w14:paraId="338F94BE" w14:textId="77777777" w:rsidR="0093274D" w:rsidRPr="00EA4E3A" w:rsidRDefault="0093274D" w:rsidP="00333B47">
            <w:pPr>
              <w:pStyle w:val="TAC"/>
            </w:pPr>
            <w:r w:rsidRPr="00EA4E3A">
              <w:t>0</w:t>
            </w:r>
          </w:p>
        </w:tc>
      </w:tr>
      <w:tr w:rsidR="0093274D" w:rsidRPr="00EA4E3A" w14:paraId="484E9706" w14:textId="77777777">
        <w:trPr>
          <w:cantSplit/>
          <w:jc w:val="center"/>
        </w:trPr>
        <w:tc>
          <w:tcPr>
            <w:tcW w:w="0" w:type="auto"/>
            <w:tcBorders>
              <w:right w:val="double" w:sz="4" w:space="0" w:color="auto"/>
            </w:tcBorders>
            <w:vAlign w:val="center"/>
          </w:tcPr>
          <w:p w14:paraId="0444C37C" w14:textId="77777777" w:rsidR="0093274D" w:rsidRPr="00EA4E3A" w:rsidRDefault="0093274D" w:rsidP="00333B47">
            <w:pPr>
              <w:pStyle w:val="TAC"/>
            </w:pPr>
            <w:r w:rsidRPr="00EA4E3A">
              <w:t>5</w:t>
            </w:r>
          </w:p>
        </w:tc>
        <w:tc>
          <w:tcPr>
            <w:tcW w:w="0" w:type="auto"/>
            <w:vAlign w:val="center"/>
          </w:tcPr>
          <w:p w14:paraId="5D0C2A89"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36C8B657" w14:textId="77777777" w:rsidR="0093274D" w:rsidRPr="00EA4E3A" w:rsidRDefault="0093274D" w:rsidP="00333B47">
            <w:pPr>
              <w:pStyle w:val="TAC"/>
            </w:pPr>
            <w:r w:rsidRPr="00EA4E3A">
              <w:t>5</w:t>
            </w:r>
          </w:p>
        </w:tc>
        <w:tc>
          <w:tcPr>
            <w:tcW w:w="0" w:type="auto"/>
            <w:tcBorders>
              <w:right w:val="single" w:sz="4" w:space="0" w:color="auto"/>
            </w:tcBorders>
            <w:vAlign w:val="center"/>
          </w:tcPr>
          <w:p w14:paraId="4D080903" w14:textId="77777777" w:rsidR="0093274D" w:rsidRPr="00EA4E3A" w:rsidRDefault="0093274D" w:rsidP="00333B47">
            <w:pPr>
              <w:pStyle w:val="TAC"/>
            </w:pPr>
            <w:r w:rsidRPr="00EA4E3A">
              <w:t>0</w:t>
            </w:r>
          </w:p>
        </w:tc>
      </w:tr>
      <w:tr w:rsidR="0093274D" w:rsidRPr="00EA4E3A" w14:paraId="5A319C0D" w14:textId="77777777">
        <w:trPr>
          <w:cantSplit/>
          <w:jc w:val="center"/>
        </w:trPr>
        <w:tc>
          <w:tcPr>
            <w:tcW w:w="0" w:type="auto"/>
            <w:tcBorders>
              <w:right w:val="double" w:sz="4" w:space="0" w:color="auto"/>
            </w:tcBorders>
            <w:vAlign w:val="center"/>
          </w:tcPr>
          <w:p w14:paraId="0A04A058" w14:textId="77777777" w:rsidR="0093274D" w:rsidRPr="00EA4E3A" w:rsidRDefault="0093274D" w:rsidP="00333B47">
            <w:pPr>
              <w:pStyle w:val="TAC"/>
            </w:pPr>
            <w:r w:rsidRPr="00EA4E3A">
              <w:t>6</w:t>
            </w:r>
          </w:p>
        </w:tc>
        <w:tc>
          <w:tcPr>
            <w:tcW w:w="0" w:type="auto"/>
            <w:vAlign w:val="center"/>
          </w:tcPr>
          <w:p w14:paraId="6E87F74E"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71275309"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0CA96919" w14:textId="77777777" w:rsidR="0093274D" w:rsidRPr="00EA4E3A" w:rsidRDefault="0093274D" w:rsidP="00333B47">
            <w:pPr>
              <w:pStyle w:val="TAC"/>
            </w:pPr>
            <w:r w:rsidRPr="00EA4E3A">
              <w:t>0</w:t>
            </w:r>
          </w:p>
        </w:tc>
      </w:tr>
      <w:tr w:rsidR="0093274D" w:rsidRPr="00EA4E3A" w14:paraId="12BBF6C8" w14:textId="77777777">
        <w:trPr>
          <w:cantSplit/>
          <w:jc w:val="center"/>
        </w:trPr>
        <w:tc>
          <w:tcPr>
            <w:tcW w:w="0" w:type="auto"/>
            <w:tcBorders>
              <w:right w:val="double" w:sz="4" w:space="0" w:color="auto"/>
            </w:tcBorders>
            <w:vAlign w:val="center"/>
          </w:tcPr>
          <w:p w14:paraId="3C3C92DD" w14:textId="77777777" w:rsidR="0093274D" w:rsidRPr="00EA4E3A" w:rsidRDefault="0093274D" w:rsidP="00333B47">
            <w:pPr>
              <w:pStyle w:val="TAC"/>
            </w:pPr>
            <w:r w:rsidRPr="00EA4E3A">
              <w:t>7</w:t>
            </w:r>
          </w:p>
        </w:tc>
        <w:tc>
          <w:tcPr>
            <w:tcW w:w="0" w:type="auto"/>
            <w:vAlign w:val="center"/>
          </w:tcPr>
          <w:p w14:paraId="7ADAF096" w14:textId="77777777" w:rsidR="0093274D" w:rsidRPr="00EA4E3A" w:rsidRDefault="0093274D" w:rsidP="00333B47">
            <w:pPr>
              <w:pStyle w:val="TAC"/>
            </w:pPr>
            <w:r w:rsidRPr="00EA4E3A">
              <w:t>2</w:t>
            </w:r>
          </w:p>
        </w:tc>
        <w:tc>
          <w:tcPr>
            <w:tcW w:w="0" w:type="auto"/>
            <w:tcBorders>
              <w:right w:val="single" w:sz="4" w:space="0" w:color="auto"/>
            </w:tcBorders>
            <w:vAlign w:val="center"/>
          </w:tcPr>
          <w:p w14:paraId="3C4CB58F" w14:textId="77777777" w:rsidR="0093274D" w:rsidRPr="00EA4E3A" w:rsidRDefault="0093274D" w:rsidP="00333B47">
            <w:pPr>
              <w:pStyle w:val="TAC"/>
            </w:pPr>
            <w:r w:rsidRPr="00EA4E3A">
              <w:t>7</w:t>
            </w:r>
          </w:p>
        </w:tc>
        <w:tc>
          <w:tcPr>
            <w:tcW w:w="0" w:type="auto"/>
            <w:tcBorders>
              <w:right w:val="single" w:sz="4" w:space="0" w:color="auto"/>
            </w:tcBorders>
            <w:vAlign w:val="center"/>
          </w:tcPr>
          <w:p w14:paraId="65DE0D95" w14:textId="77777777" w:rsidR="0093274D" w:rsidRPr="00EA4E3A" w:rsidRDefault="0093274D" w:rsidP="00333B47">
            <w:pPr>
              <w:pStyle w:val="TAC"/>
            </w:pPr>
            <w:r w:rsidRPr="00EA4E3A">
              <w:t>0</w:t>
            </w:r>
          </w:p>
        </w:tc>
      </w:tr>
      <w:tr w:rsidR="0093274D" w:rsidRPr="00EA4E3A" w14:paraId="53C80DDB" w14:textId="77777777">
        <w:trPr>
          <w:cantSplit/>
          <w:jc w:val="center"/>
        </w:trPr>
        <w:tc>
          <w:tcPr>
            <w:tcW w:w="0" w:type="auto"/>
            <w:tcBorders>
              <w:right w:val="double" w:sz="4" w:space="0" w:color="auto"/>
            </w:tcBorders>
            <w:vAlign w:val="center"/>
          </w:tcPr>
          <w:p w14:paraId="4FF70E7A" w14:textId="77777777" w:rsidR="0093274D" w:rsidRPr="00EA4E3A" w:rsidRDefault="0093274D" w:rsidP="00333B47">
            <w:pPr>
              <w:pStyle w:val="TAC"/>
            </w:pPr>
            <w:r w:rsidRPr="00EA4E3A">
              <w:t>8</w:t>
            </w:r>
          </w:p>
        </w:tc>
        <w:tc>
          <w:tcPr>
            <w:tcW w:w="0" w:type="auto"/>
            <w:tcBorders>
              <w:bottom w:val="single" w:sz="4" w:space="0" w:color="auto"/>
            </w:tcBorders>
            <w:vAlign w:val="center"/>
          </w:tcPr>
          <w:p w14:paraId="53F34486" w14:textId="77777777"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14:paraId="3698993A" w14:textId="77777777"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14:paraId="173B2A07" w14:textId="77777777" w:rsidR="0093274D" w:rsidRPr="00EA4E3A" w:rsidRDefault="0093274D" w:rsidP="00333B47">
            <w:pPr>
              <w:pStyle w:val="TAC"/>
            </w:pPr>
            <w:r w:rsidRPr="00EA4E3A">
              <w:t>0</w:t>
            </w:r>
          </w:p>
        </w:tc>
      </w:tr>
      <w:tr w:rsidR="0093274D" w:rsidRPr="00EA4E3A" w14:paraId="228A8A98" w14:textId="77777777">
        <w:trPr>
          <w:cantSplit/>
          <w:jc w:val="center"/>
        </w:trPr>
        <w:tc>
          <w:tcPr>
            <w:tcW w:w="0" w:type="auto"/>
            <w:tcBorders>
              <w:right w:val="double" w:sz="4" w:space="0" w:color="auto"/>
            </w:tcBorders>
            <w:vAlign w:val="center"/>
          </w:tcPr>
          <w:p w14:paraId="3CC8770E" w14:textId="77777777" w:rsidR="0093274D" w:rsidRPr="00EA4E3A" w:rsidRDefault="0093274D" w:rsidP="00333B47">
            <w:pPr>
              <w:pStyle w:val="TAC"/>
            </w:pPr>
            <w:r w:rsidRPr="00EA4E3A">
              <w:t>9</w:t>
            </w:r>
          </w:p>
        </w:tc>
        <w:tc>
          <w:tcPr>
            <w:tcW w:w="0" w:type="auto"/>
            <w:tcBorders>
              <w:bottom w:val="single" w:sz="4" w:space="0" w:color="auto"/>
            </w:tcBorders>
            <w:vAlign w:val="center"/>
          </w:tcPr>
          <w:p w14:paraId="718C2E86" w14:textId="77777777"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14:paraId="29E1ADBD" w14:textId="77777777"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14:paraId="51D2E43B" w14:textId="77777777" w:rsidR="0093274D" w:rsidRPr="00EA4E3A" w:rsidRDefault="0093274D" w:rsidP="00333B47">
            <w:pPr>
              <w:pStyle w:val="TAC"/>
            </w:pPr>
            <w:r w:rsidRPr="00EA4E3A">
              <w:t>0</w:t>
            </w:r>
          </w:p>
        </w:tc>
      </w:tr>
      <w:tr w:rsidR="0093274D" w:rsidRPr="00EA4E3A" w14:paraId="01694D2C" w14:textId="77777777">
        <w:trPr>
          <w:cantSplit/>
          <w:jc w:val="center"/>
        </w:trPr>
        <w:tc>
          <w:tcPr>
            <w:tcW w:w="0" w:type="auto"/>
            <w:tcBorders>
              <w:right w:val="double" w:sz="4" w:space="0" w:color="auto"/>
            </w:tcBorders>
            <w:vAlign w:val="center"/>
          </w:tcPr>
          <w:p w14:paraId="37F3B6EC" w14:textId="77777777" w:rsidR="0093274D" w:rsidRPr="00EA4E3A" w:rsidRDefault="0093274D" w:rsidP="00333B47">
            <w:pPr>
              <w:pStyle w:val="TAC"/>
            </w:pPr>
            <w:r w:rsidRPr="00EA4E3A">
              <w:t>10</w:t>
            </w:r>
          </w:p>
        </w:tc>
        <w:tc>
          <w:tcPr>
            <w:tcW w:w="0" w:type="auto"/>
            <w:tcBorders>
              <w:bottom w:val="single" w:sz="4" w:space="0" w:color="auto"/>
            </w:tcBorders>
            <w:vAlign w:val="center"/>
          </w:tcPr>
          <w:p w14:paraId="1BBD3D13" w14:textId="77777777"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14:paraId="45DCC45D" w14:textId="77777777"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14:paraId="4166020C" w14:textId="77777777" w:rsidR="0093274D" w:rsidRPr="00EA4E3A" w:rsidRDefault="0093274D" w:rsidP="00333B47">
            <w:pPr>
              <w:pStyle w:val="TAC"/>
            </w:pPr>
            <w:r w:rsidRPr="00EA4E3A">
              <w:t>0</w:t>
            </w:r>
          </w:p>
        </w:tc>
      </w:tr>
      <w:tr w:rsidR="0093274D" w:rsidRPr="00EA4E3A" w14:paraId="76D85F41" w14:textId="77777777">
        <w:trPr>
          <w:cantSplit/>
          <w:jc w:val="center"/>
        </w:trPr>
        <w:tc>
          <w:tcPr>
            <w:tcW w:w="0" w:type="auto"/>
            <w:tcBorders>
              <w:right w:val="double" w:sz="4" w:space="0" w:color="auto"/>
            </w:tcBorders>
            <w:vAlign w:val="center"/>
          </w:tcPr>
          <w:p w14:paraId="3FC2370C" w14:textId="77777777" w:rsidR="0093274D" w:rsidRPr="00EA4E3A" w:rsidRDefault="0093274D" w:rsidP="00333B47">
            <w:pPr>
              <w:pStyle w:val="TAC"/>
            </w:pPr>
            <w:r w:rsidRPr="00EA4E3A">
              <w:t>11</w:t>
            </w:r>
          </w:p>
        </w:tc>
        <w:tc>
          <w:tcPr>
            <w:tcW w:w="0" w:type="auto"/>
            <w:tcBorders>
              <w:bottom w:val="single" w:sz="4" w:space="0" w:color="auto"/>
            </w:tcBorders>
            <w:vAlign w:val="center"/>
          </w:tcPr>
          <w:p w14:paraId="18C6ABB1" w14:textId="77777777"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14:paraId="18B56C8F" w14:textId="77777777"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14:paraId="031279D4" w14:textId="77777777" w:rsidR="0093274D" w:rsidRPr="00EA4E3A" w:rsidRDefault="0093274D" w:rsidP="00333B47">
            <w:pPr>
              <w:pStyle w:val="TAC"/>
            </w:pPr>
            <w:r w:rsidRPr="00EA4E3A">
              <w:t>0</w:t>
            </w:r>
          </w:p>
        </w:tc>
      </w:tr>
      <w:tr w:rsidR="0093274D" w:rsidRPr="00EA4E3A" w14:paraId="79B0B0F4" w14:textId="77777777">
        <w:trPr>
          <w:cantSplit/>
          <w:jc w:val="center"/>
        </w:trPr>
        <w:tc>
          <w:tcPr>
            <w:tcW w:w="0" w:type="auto"/>
            <w:tcBorders>
              <w:right w:val="double" w:sz="4" w:space="0" w:color="auto"/>
            </w:tcBorders>
            <w:vAlign w:val="center"/>
          </w:tcPr>
          <w:p w14:paraId="65CB2504" w14:textId="77777777" w:rsidR="0093274D" w:rsidRPr="00EA4E3A" w:rsidRDefault="0093274D" w:rsidP="00333B47">
            <w:pPr>
              <w:pStyle w:val="TAC"/>
            </w:pPr>
            <w:r w:rsidRPr="00EA4E3A">
              <w:t>12</w:t>
            </w:r>
          </w:p>
        </w:tc>
        <w:tc>
          <w:tcPr>
            <w:tcW w:w="0" w:type="auto"/>
            <w:vAlign w:val="center"/>
          </w:tcPr>
          <w:p w14:paraId="3D580AA8" w14:textId="77777777" w:rsidR="0093274D" w:rsidRPr="00EA4E3A" w:rsidRDefault="0093274D" w:rsidP="00333B47">
            <w:pPr>
              <w:pStyle w:val="TAC"/>
            </w:pPr>
            <w:r w:rsidRPr="00EA4E3A">
              <w:t>4</w:t>
            </w:r>
          </w:p>
        </w:tc>
        <w:tc>
          <w:tcPr>
            <w:tcW w:w="0" w:type="auto"/>
            <w:tcBorders>
              <w:right w:val="single" w:sz="4" w:space="0" w:color="auto"/>
            </w:tcBorders>
            <w:vAlign w:val="center"/>
          </w:tcPr>
          <w:p w14:paraId="759DA0B3" w14:textId="77777777" w:rsidR="0093274D" w:rsidRPr="00EA4E3A" w:rsidRDefault="0093274D" w:rsidP="00333B47">
            <w:pPr>
              <w:pStyle w:val="TAC"/>
            </w:pPr>
            <w:r w:rsidRPr="00EA4E3A">
              <w:t>11</w:t>
            </w:r>
          </w:p>
        </w:tc>
        <w:tc>
          <w:tcPr>
            <w:tcW w:w="0" w:type="auto"/>
            <w:tcBorders>
              <w:right w:val="single" w:sz="4" w:space="0" w:color="auto"/>
            </w:tcBorders>
            <w:vAlign w:val="center"/>
          </w:tcPr>
          <w:p w14:paraId="3B2AF2C8" w14:textId="77777777" w:rsidR="0093274D" w:rsidRPr="00EA4E3A" w:rsidRDefault="0093274D" w:rsidP="00333B47">
            <w:pPr>
              <w:pStyle w:val="TAC"/>
            </w:pPr>
            <w:r w:rsidRPr="00EA4E3A">
              <w:t>0</w:t>
            </w:r>
          </w:p>
        </w:tc>
      </w:tr>
      <w:tr w:rsidR="0093274D" w:rsidRPr="00EA4E3A" w14:paraId="20357AFD" w14:textId="77777777">
        <w:trPr>
          <w:cantSplit/>
          <w:jc w:val="center"/>
        </w:trPr>
        <w:tc>
          <w:tcPr>
            <w:tcW w:w="0" w:type="auto"/>
            <w:tcBorders>
              <w:right w:val="double" w:sz="4" w:space="0" w:color="auto"/>
            </w:tcBorders>
            <w:vAlign w:val="center"/>
          </w:tcPr>
          <w:p w14:paraId="0A8179BA" w14:textId="77777777" w:rsidR="0093274D" w:rsidRPr="00EA4E3A" w:rsidRDefault="0093274D" w:rsidP="00333B47">
            <w:pPr>
              <w:pStyle w:val="TAC"/>
            </w:pPr>
            <w:r w:rsidRPr="00EA4E3A">
              <w:t>13</w:t>
            </w:r>
          </w:p>
        </w:tc>
        <w:tc>
          <w:tcPr>
            <w:tcW w:w="0" w:type="auto"/>
            <w:vAlign w:val="center"/>
          </w:tcPr>
          <w:p w14:paraId="24279C6E" w14:textId="77777777" w:rsidR="0093274D" w:rsidRPr="00EA4E3A" w:rsidRDefault="0093274D" w:rsidP="00333B47">
            <w:pPr>
              <w:pStyle w:val="TAC"/>
            </w:pPr>
            <w:r w:rsidRPr="00EA4E3A">
              <w:t>4</w:t>
            </w:r>
          </w:p>
        </w:tc>
        <w:tc>
          <w:tcPr>
            <w:tcW w:w="0" w:type="auto"/>
            <w:tcBorders>
              <w:right w:val="single" w:sz="4" w:space="0" w:color="auto"/>
            </w:tcBorders>
            <w:vAlign w:val="center"/>
          </w:tcPr>
          <w:p w14:paraId="1EA8E2DB" w14:textId="77777777" w:rsidR="0093274D" w:rsidRPr="00EA4E3A" w:rsidRDefault="0093274D" w:rsidP="00333B47">
            <w:pPr>
              <w:pStyle w:val="TAC"/>
            </w:pPr>
            <w:r w:rsidRPr="00EA4E3A">
              <w:t>12</w:t>
            </w:r>
          </w:p>
        </w:tc>
        <w:tc>
          <w:tcPr>
            <w:tcW w:w="0" w:type="auto"/>
            <w:tcBorders>
              <w:right w:val="single" w:sz="4" w:space="0" w:color="auto"/>
            </w:tcBorders>
            <w:vAlign w:val="center"/>
          </w:tcPr>
          <w:p w14:paraId="5013BC8E" w14:textId="77777777" w:rsidR="0093274D" w:rsidRPr="00EA4E3A" w:rsidRDefault="0093274D" w:rsidP="00333B47">
            <w:pPr>
              <w:pStyle w:val="TAC"/>
            </w:pPr>
            <w:r w:rsidRPr="00EA4E3A">
              <w:t>0</w:t>
            </w:r>
          </w:p>
        </w:tc>
      </w:tr>
      <w:tr w:rsidR="0093274D" w:rsidRPr="00EA4E3A" w14:paraId="28919CFB" w14:textId="77777777">
        <w:trPr>
          <w:cantSplit/>
          <w:jc w:val="center"/>
        </w:trPr>
        <w:tc>
          <w:tcPr>
            <w:tcW w:w="0" w:type="auto"/>
            <w:tcBorders>
              <w:right w:val="double" w:sz="4" w:space="0" w:color="auto"/>
            </w:tcBorders>
            <w:vAlign w:val="center"/>
          </w:tcPr>
          <w:p w14:paraId="3EBC08DD" w14:textId="77777777" w:rsidR="0093274D" w:rsidRPr="00EA4E3A" w:rsidRDefault="0093274D" w:rsidP="00333B47">
            <w:pPr>
              <w:pStyle w:val="TAC"/>
            </w:pPr>
            <w:r w:rsidRPr="00EA4E3A">
              <w:t>14</w:t>
            </w:r>
          </w:p>
        </w:tc>
        <w:tc>
          <w:tcPr>
            <w:tcW w:w="0" w:type="auto"/>
            <w:vAlign w:val="center"/>
          </w:tcPr>
          <w:p w14:paraId="4EACCEAA" w14:textId="77777777" w:rsidR="0093274D" w:rsidRPr="00EA4E3A" w:rsidRDefault="0093274D" w:rsidP="00333B47">
            <w:pPr>
              <w:pStyle w:val="TAC"/>
            </w:pPr>
            <w:r w:rsidRPr="00EA4E3A">
              <w:t>4</w:t>
            </w:r>
          </w:p>
        </w:tc>
        <w:tc>
          <w:tcPr>
            <w:tcW w:w="0" w:type="auto"/>
            <w:tcBorders>
              <w:right w:val="single" w:sz="4" w:space="0" w:color="auto"/>
            </w:tcBorders>
            <w:vAlign w:val="center"/>
          </w:tcPr>
          <w:p w14:paraId="56813B6E" w14:textId="77777777" w:rsidR="0093274D" w:rsidRPr="00EA4E3A" w:rsidRDefault="0093274D" w:rsidP="00333B47">
            <w:pPr>
              <w:pStyle w:val="TAC"/>
            </w:pPr>
            <w:r w:rsidRPr="00EA4E3A">
              <w:t>13</w:t>
            </w:r>
          </w:p>
        </w:tc>
        <w:tc>
          <w:tcPr>
            <w:tcW w:w="0" w:type="auto"/>
            <w:tcBorders>
              <w:right w:val="single" w:sz="4" w:space="0" w:color="auto"/>
            </w:tcBorders>
            <w:vAlign w:val="center"/>
          </w:tcPr>
          <w:p w14:paraId="36D1C57A" w14:textId="77777777" w:rsidR="0093274D" w:rsidRPr="00EA4E3A" w:rsidRDefault="0093274D" w:rsidP="00333B47">
            <w:pPr>
              <w:pStyle w:val="TAC"/>
            </w:pPr>
            <w:r w:rsidRPr="00EA4E3A">
              <w:t>0</w:t>
            </w:r>
          </w:p>
        </w:tc>
      </w:tr>
      <w:tr w:rsidR="0093274D" w:rsidRPr="00EA4E3A" w14:paraId="52B7FB8C" w14:textId="77777777">
        <w:trPr>
          <w:cantSplit/>
          <w:jc w:val="center"/>
        </w:trPr>
        <w:tc>
          <w:tcPr>
            <w:tcW w:w="0" w:type="auto"/>
            <w:tcBorders>
              <w:right w:val="double" w:sz="4" w:space="0" w:color="auto"/>
            </w:tcBorders>
            <w:vAlign w:val="center"/>
          </w:tcPr>
          <w:p w14:paraId="754023D8" w14:textId="77777777" w:rsidR="0093274D" w:rsidRPr="00EA4E3A" w:rsidRDefault="0093274D" w:rsidP="00333B47">
            <w:pPr>
              <w:pStyle w:val="TAC"/>
            </w:pPr>
            <w:r w:rsidRPr="00EA4E3A">
              <w:t>15</w:t>
            </w:r>
          </w:p>
        </w:tc>
        <w:tc>
          <w:tcPr>
            <w:tcW w:w="0" w:type="auto"/>
            <w:tcBorders>
              <w:bottom w:val="single" w:sz="4" w:space="0" w:color="auto"/>
            </w:tcBorders>
            <w:vAlign w:val="center"/>
          </w:tcPr>
          <w:p w14:paraId="38AC0D6E" w14:textId="77777777"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14:paraId="3B8C0775" w14:textId="77777777"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14:paraId="0606ECD3" w14:textId="77777777" w:rsidR="0093274D" w:rsidRPr="00EA4E3A" w:rsidRDefault="0093274D" w:rsidP="00333B47">
            <w:pPr>
              <w:pStyle w:val="TAC"/>
            </w:pPr>
            <w:r w:rsidRPr="00EA4E3A">
              <w:t>0</w:t>
            </w:r>
          </w:p>
        </w:tc>
      </w:tr>
      <w:tr w:rsidR="0093274D" w:rsidRPr="00EA4E3A" w14:paraId="62C4DEA6" w14:textId="77777777">
        <w:trPr>
          <w:cantSplit/>
          <w:jc w:val="center"/>
        </w:trPr>
        <w:tc>
          <w:tcPr>
            <w:tcW w:w="0" w:type="auto"/>
            <w:tcBorders>
              <w:right w:val="double" w:sz="4" w:space="0" w:color="auto"/>
            </w:tcBorders>
            <w:vAlign w:val="center"/>
          </w:tcPr>
          <w:p w14:paraId="7739F9BB" w14:textId="77777777" w:rsidR="0093274D" w:rsidRPr="00EA4E3A" w:rsidRDefault="0093274D" w:rsidP="00333B47">
            <w:pPr>
              <w:pStyle w:val="TAC"/>
            </w:pPr>
            <w:r w:rsidRPr="00EA4E3A">
              <w:t>16</w:t>
            </w:r>
          </w:p>
        </w:tc>
        <w:tc>
          <w:tcPr>
            <w:tcW w:w="0" w:type="auto"/>
            <w:vAlign w:val="center"/>
          </w:tcPr>
          <w:p w14:paraId="062E6CE7" w14:textId="77777777" w:rsidR="0093274D" w:rsidRPr="00EA4E3A" w:rsidRDefault="0093274D" w:rsidP="00333B47">
            <w:pPr>
              <w:pStyle w:val="TAC"/>
            </w:pPr>
            <w:r w:rsidRPr="00EA4E3A">
              <w:t>4</w:t>
            </w:r>
          </w:p>
        </w:tc>
        <w:tc>
          <w:tcPr>
            <w:tcW w:w="0" w:type="auto"/>
            <w:tcBorders>
              <w:right w:val="single" w:sz="4" w:space="0" w:color="auto"/>
            </w:tcBorders>
            <w:vAlign w:val="center"/>
          </w:tcPr>
          <w:p w14:paraId="3E149809" w14:textId="77777777" w:rsidR="0093274D" w:rsidRPr="00EA4E3A" w:rsidRDefault="0093274D" w:rsidP="00333B47">
            <w:pPr>
              <w:pStyle w:val="TAC"/>
            </w:pPr>
            <w:r w:rsidRPr="00EA4E3A">
              <w:t>15</w:t>
            </w:r>
          </w:p>
        </w:tc>
        <w:tc>
          <w:tcPr>
            <w:tcW w:w="0" w:type="auto"/>
            <w:tcBorders>
              <w:right w:val="single" w:sz="4" w:space="0" w:color="auto"/>
            </w:tcBorders>
            <w:vAlign w:val="center"/>
          </w:tcPr>
          <w:p w14:paraId="37195B00" w14:textId="77777777" w:rsidR="0093274D" w:rsidRPr="00EA4E3A" w:rsidRDefault="0093274D" w:rsidP="00333B47">
            <w:pPr>
              <w:pStyle w:val="TAC"/>
            </w:pPr>
            <w:r w:rsidRPr="00EA4E3A">
              <w:t>0</w:t>
            </w:r>
          </w:p>
        </w:tc>
      </w:tr>
      <w:tr w:rsidR="0093274D" w:rsidRPr="00EA4E3A" w14:paraId="4B73DCC5" w14:textId="77777777">
        <w:trPr>
          <w:cantSplit/>
          <w:jc w:val="center"/>
        </w:trPr>
        <w:tc>
          <w:tcPr>
            <w:tcW w:w="0" w:type="auto"/>
            <w:tcBorders>
              <w:right w:val="double" w:sz="4" w:space="0" w:color="auto"/>
            </w:tcBorders>
            <w:vAlign w:val="center"/>
          </w:tcPr>
          <w:p w14:paraId="359E635E" w14:textId="77777777" w:rsidR="0093274D" w:rsidRPr="00EA4E3A" w:rsidRDefault="0093274D" w:rsidP="00333B47">
            <w:pPr>
              <w:pStyle w:val="TAC"/>
            </w:pPr>
            <w:r w:rsidRPr="00EA4E3A">
              <w:t>17</w:t>
            </w:r>
          </w:p>
        </w:tc>
        <w:tc>
          <w:tcPr>
            <w:tcW w:w="0" w:type="auto"/>
            <w:vAlign w:val="center"/>
          </w:tcPr>
          <w:p w14:paraId="1856D78E" w14:textId="77777777" w:rsidR="0093274D" w:rsidRPr="00EA4E3A" w:rsidRDefault="0093274D" w:rsidP="00333B47">
            <w:pPr>
              <w:pStyle w:val="TAC"/>
            </w:pPr>
            <w:r w:rsidRPr="00EA4E3A">
              <w:t>4</w:t>
            </w:r>
          </w:p>
        </w:tc>
        <w:tc>
          <w:tcPr>
            <w:tcW w:w="0" w:type="auto"/>
            <w:tcBorders>
              <w:right w:val="single" w:sz="4" w:space="0" w:color="auto"/>
            </w:tcBorders>
            <w:vAlign w:val="center"/>
          </w:tcPr>
          <w:p w14:paraId="56982439" w14:textId="77777777" w:rsidR="0093274D" w:rsidRPr="00EA4E3A" w:rsidRDefault="0093274D" w:rsidP="00333B47">
            <w:pPr>
              <w:pStyle w:val="TAC"/>
            </w:pPr>
            <w:r w:rsidRPr="00EA4E3A">
              <w:t>16</w:t>
            </w:r>
          </w:p>
        </w:tc>
        <w:tc>
          <w:tcPr>
            <w:tcW w:w="0" w:type="auto"/>
            <w:tcBorders>
              <w:right w:val="single" w:sz="4" w:space="0" w:color="auto"/>
            </w:tcBorders>
            <w:vAlign w:val="center"/>
          </w:tcPr>
          <w:p w14:paraId="25B27D0B" w14:textId="77777777" w:rsidR="0093274D" w:rsidRPr="00EA4E3A" w:rsidRDefault="0093274D" w:rsidP="00333B47">
            <w:pPr>
              <w:pStyle w:val="TAC"/>
            </w:pPr>
            <w:r w:rsidRPr="00EA4E3A">
              <w:t>0</w:t>
            </w:r>
          </w:p>
        </w:tc>
      </w:tr>
      <w:tr w:rsidR="0093274D" w:rsidRPr="00EA4E3A" w14:paraId="65CB972F" w14:textId="77777777">
        <w:trPr>
          <w:cantSplit/>
          <w:jc w:val="center"/>
        </w:trPr>
        <w:tc>
          <w:tcPr>
            <w:tcW w:w="0" w:type="auto"/>
            <w:tcBorders>
              <w:right w:val="double" w:sz="4" w:space="0" w:color="auto"/>
            </w:tcBorders>
            <w:vAlign w:val="center"/>
          </w:tcPr>
          <w:p w14:paraId="36E9603D" w14:textId="77777777" w:rsidR="0093274D" w:rsidRPr="00EA4E3A" w:rsidRDefault="0093274D" w:rsidP="00333B47">
            <w:pPr>
              <w:pStyle w:val="TAC"/>
            </w:pPr>
            <w:r w:rsidRPr="00EA4E3A">
              <w:t>18</w:t>
            </w:r>
          </w:p>
        </w:tc>
        <w:tc>
          <w:tcPr>
            <w:tcW w:w="0" w:type="auto"/>
            <w:tcBorders>
              <w:bottom w:val="single" w:sz="4" w:space="0" w:color="auto"/>
            </w:tcBorders>
            <w:vAlign w:val="center"/>
          </w:tcPr>
          <w:p w14:paraId="321DC280" w14:textId="77777777"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14:paraId="3ABB8723" w14:textId="77777777"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14:paraId="473C0D00" w14:textId="77777777" w:rsidR="0093274D" w:rsidRPr="00EA4E3A" w:rsidRDefault="0093274D" w:rsidP="00333B47">
            <w:pPr>
              <w:pStyle w:val="TAC"/>
            </w:pPr>
            <w:r w:rsidRPr="00EA4E3A">
              <w:t>0</w:t>
            </w:r>
          </w:p>
        </w:tc>
      </w:tr>
      <w:tr w:rsidR="0093274D" w:rsidRPr="00EA4E3A" w14:paraId="66F5F29E" w14:textId="77777777">
        <w:trPr>
          <w:cantSplit/>
          <w:jc w:val="center"/>
        </w:trPr>
        <w:tc>
          <w:tcPr>
            <w:tcW w:w="0" w:type="auto"/>
            <w:tcBorders>
              <w:right w:val="double" w:sz="4" w:space="0" w:color="auto"/>
            </w:tcBorders>
            <w:vAlign w:val="center"/>
          </w:tcPr>
          <w:p w14:paraId="4E73CC47" w14:textId="77777777" w:rsidR="0093274D" w:rsidRPr="00EA4E3A" w:rsidRDefault="0093274D" w:rsidP="00333B47">
            <w:pPr>
              <w:pStyle w:val="TAC"/>
            </w:pPr>
            <w:r w:rsidRPr="00EA4E3A">
              <w:t>19</w:t>
            </w:r>
          </w:p>
        </w:tc>
        <w:tc>
          <w:tcPr>
            <w:tcW w:w="0" w:type="auto"/>
            <w:tcBorders>
              <w:bottom w:val="single" w:sz="4" w:space="0" w:color="auto"/>
            </w:tcBorders>
            <w:vAlign w:val="center"/>
          </w:tcPr>
          <w:p w14:paraId="4B709057" w14:textId="77777777"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14:paraId="385E3D90" w14:textId="77777777"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14:paraId="126C7CA1" w14:textId="77777777" w:rsidR="0093274D" w:rsidRPr="00EA4E3A" w:rsidRDefault="0093274D" w:rsidP="00333B47">
            <w:pPr>
              <w:pStyle w:val="TAC"/>
            </w:pPr>
            <w:r w:rsidRPr="00EA4E3A">
              <w:t>0</w:t>
            </w:r>
          </w:p>
        </w:tc>
      </w:tr>
      <w:tr w:rsidR="0093274D" w:rsidRPr="00EA4E3A" w14:paraId="1BCEC461" w14:textId="77777777">
        <w:trPr>
          <w:cantSplit/>
          <w:jc w:val="center"/>
        </w:trPr>
        <w:tc>
          <w:tcPr>
            <w:tcW w:w="0" w:type="auto"/>
            <w:tcBorders>
              <w:right w:val="double" w:sz="4" w:space="0" w:color="auto"/>
            </w:tcBorders>
            <w:vAlign w:val="center"/>
          </w:tcPr>
          <w:p w14:paraId="04699834" w14:textId="77777777" w:rsidR="0093274D" w:rsidRPr="00EA4E3A" w:rsidRDefault="0093274D" w:rsidP="00333B47">
            <w:pPr>
              <w:pStyle w:val="TAC"/>
            </w:pPr>
            <w:r w:rsidRPr="00EA4E3A">
              <w:t>20</w:t>
            </w:r>
          </w:p>
        </w:tc>
        <w:tc>
          <w:tcPr>
            <w:tcW w:w="0" w:type="auto"/>
            <w:tcBorders>
              <w:bottom w:val="single" w:sz="4" w:space="0" w:color="auto"/>
            </w:tcBorders>
            <w:vAlign w:val="center"/>
          </w:tcPr>
          <w:p w14:paraId="6200BF95" w14:textId="77777777"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14:paraId="51C295EA" w14:textId="77777777"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14:paraId="30FE033B" w14:textId="77777777" w:rsidR="0093274D" w:rsidRPr="00EA4E3A" w:rsidRDefault="0093274D" w:rsidP="00333B47">
            <w:pPr>
              <w:pStyle w:val="TAC"/>
            </w:pPr>
            <w:r w:rsidRPr="00EA4E3A">
              <w:t>0</w:t>
            </w:r>
          </w:p>
        </w:tc>
      </w:tr>
      <w:tr w:rsidR="0093274D" w:rsidRPr="00EA4E3A" w14:paraId="27AD2EAD" w14:textId="77777777">
        <w:trPr>
          <w:cantSplit/>
          <w:jc w:val="center"/>
        </w:trPr>
        <w:tc>
          <w:tcPr>
            <w:tcW w:w="0" w:type="auto"/>
            <w:tcBorders>
              <w:right w:val="double" w:sz="4" w:space="0" w:color="auto"/>
            </w:tcBorders>
            <w:vAlign w:val="center"/>
          </w:tcPr>
          <w:p w14:paraId="66507DD3" w14:textId="77777777" w:rsidR="0093274D" w:rsidRPr="00EA4E3A" w:rsidRDefault="0093274D" w:rsidP="00333B47">
            <w:pPr>
              <w:pStyle w:val="TAC"/>
            </w:pPr>
            <w:r w:rsidRPr="00EA4E3A">
              <w:t>21</w:t>
            </w:r>
          </w:p>
        </w:tc>
        <w:tc>
          <w:tcPr>
            <w:tcW w:w="0" w:type="auto"/>
            <w:tcBorders>
              <w:bottom w:val="single" w:sz="4" w:space="0" w:color="auto"/>
            </w:tcBorders>
            <w:vAlign w:val="center"/>
          </w:tcPr>
          <w:p w14:paraId="38F7F785" w14:textId="77777777"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14:paraId="1BDF8A6D" w14:textId="77777777"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14:paraId="69CE3AA8" w14:textId="77777777" w:rsidR="0093274D" w:rsidRPr="00EA4E3A" w:rsidRDefault="0093274D" w:rsidP="00333B47">
            <w:pPr>
              <w:pStyle w:val="TAC"/>
            </w:pPr>
            <w:r w:rsidRPr="00EA4E3A">
              <w:t>0</w:t>
            </w:r>
          </w:p>
        </w:tc>
      </w:tr>
      <w:tr w:rsidR="0093274D" w:rsidRPr="00EA4E3A" w14:paraId="09AFCD3B" w14:textId="77777777">
        <w:trPr>
          <w:cantSplit/>
          <w:jc w:val="center"/>
        </w:trPr>
        <w:tc>
          <w:tcPr>
            <w:tcW w:w="0" w:type="auto"/>
            <w:tcBorders>
              <w:right w:val="double" w:sz="4" w:space="0" w:color="auto"/>
            </w:tcBorders>
            <w:vAlign w:val="center"/>
          </w:tcPr>
          <w:p w14:paraId="39E46F0D" w14:textId="77777777" w:rsidR="0093274D" w:rsidRPr="00EA4E3A" w:rsidRDefault="0093274D" w:rsidP="00333B47">
            <w:pPr>
              <w:pStyle w:val="TAC"/>
            </w:pPr>
            <w:r w:rsidRPr="00EA4E3A">
              <w:t>22</w:t>
            </w:r>
          </w:p>
        </w:tc>
        <w:tc>
          <w:tcPr>
            <w:tcW w:w="0" w:type="auto"/>
            <w:vAlign w:val="center"/>
          </w:tcPr>
          <w:p w14:paraId="0B851526"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0B891AF7" w14:textId="77777777" w:rsidR="0093274D" w:rsidRPr="00EA4E3A" w:rsidRDefault="0093274D" w:rsidP="00333B47">
            <w:pPr>
              <w:pStyle w:val="TAC"/>
            </w:pPr>
            <w:r w:rsidRPr="00EA4E3A">
              <w:t>20</w:t>
            </w:r>
          </w:p>
        </w:tc>
        <w:tc>
          <w:tcPr>
            <w:tcW w:w="0" w:type="auto"/>
            <w:tcBorders>
              <w:right w:val="single" w:sz="4" w:space="0" w:color="auto"/>
            </w:tcBorders>
            <w:vAlign w:val="center"/>
          </w:tcPr>
          <w:p w14:paraId="25DC2623" w14:textId="77777777" w:rsidR="0093274D" w:rsidRPr="00EA4E3A" w:rsidRDefault="0093274D" w:rsidP="00333B47">
            <w:pPr>
              <w:pStyle w:val="TAC"/>
            </w:pPr>
            <w:r w:rsidRPr="00EA4E3A">
              <w:t>0</w:t>
            </w:r>
          </w:p>
        </w:tc>
      </w:tr>
      <w:tr w:rsidR="0093274D" w:rsidRPr="00EA4E3A" w14:paraId="2E0A17D5" w14:textId="77777777">
        <w:trPr>
          <w:cantSplit/>
          <w:jc w:val="center"/>
        </w:trPr>
        <w:tc>
          <w:tcPr>
            <w:tcW w:w="0" w:type="auto"/>
            <w:tcBorders>
              <w:right w:val="double" w:sz="4" w:space="0" w:color="auto"/>
            </w:tcBorders>
            <w:vAlign w:val="center"/>
          </w:tcPr>
          <w:p w14:paraId="386112F9" w14:textId="77777777" w:rsidR="0093274D" w:rsidRPr="00EA4E3A" w:rsidRDefault="0093274D" w:rsidP="00333B47">
            <w:pPr>
              <w:pStyle w:val="TAC"/>
            </w:pPr>
            <w:r w:rsidRPr="00EA4E3A">
              <w:t>23</w:t>
            </w:r>
          </w:p>
        </w:tc>
        <w:tc>
          <w:tcPr>
            <w:tcW w:w="0" w:type="auto"/>
            <w:vAlign w:val="center"/>
          </w:tcPr>
          <w:p w14:paraId="7F219951"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4703C7D7" w14:textId="77777777" w:rsidR="0093274D" w:rsidRPr="00EA4E3A" w:rsidRDefault="0093274D" w:rsidP="00333B47">
            <w:pPr>
              <w:pStyle w:val="TAC"/>
            </w:pPr>
            <w:r w:rsidRPr="00EA4E3A">
              <w:t>21</w:t>
            </w:r>
          </w:p>
        </w:tc>
        <w:tc>
          <w:tcPr>
            <w:tcW w:w="0" w:type="auto"/>
            <w:tcBorders>
              <w:right w:val="single" w:sz="4" w:space="0" w:color="auto"/>
            </w:tcBorders>
            <w:vAlign w:val="center"/>
          </w:tcPr>
          <w:p w14:paraId="7716500E" w14:textId="77777777" w:rsidR="0093274D" w:rsidRPr="00EA4E3A" w:rsidRDefault="0093274D" w:rsidP="00333B47">
            <w:pPr>
              <w:pStyle w:val="TAC"/>
            </w:pPr>
            <w:r w:rsidRPr="00EA4E3A">
              <w:t>0</w:t>
            </w:r>
          </w:p>
        </w:tc>
      </w:tr>
      <w:tr w:rsidR="0093274D" w:rsidRPr="00EA4E3A" w14:paraId="7591500C" w14:textId="77777777">
        <w:trPr>
          <w:cantSplit/>
          <w:jc w:val="center"/>
        </w:trPr>
        <w:tc>
          <w:tcPr>
            <w:tcW w:w="0" w:type="auto"/>
            <w:tcBorders>
              <w:right w:val="double" w:sz="4" w:space="0" w:color="auto"/>
            </w:tcBorders>
            <w:vAlign w:val="center"/>
          </w:tcPr>
          <w:p w14:paraId="54410BD6" w14:textId="77777777" w:rsidR="0093274D" w:rsidRPr="00EA4E3A" w:rsidRDefault="0093274D" w:rsidP="00333B47">
            <w:pPr>
              <w:pStyle w:val="TAC"/>
            </w:pPr>
            <w:r w:rsidRPr="00EA4E3A">
              <w:t>24</w:t>
            </w:r>
          </w:p>
        </w:tc>
        <w:tc>
          <w:tcPr>
            <w:tcW w:w="0" w:type="auto"/>
            <w:vAlign w:val="center"/>
          </w:tcPr>
          <w:p w14:paraId="5E6FF931"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08B7AE96" w14:textId="77777777" w:rsidR="0093274D" w:rsidRPr="00EA4E3A" w:rsidRDefault="0093274D" w:rsidP="00333B47">
            <w:pPr>
              <w:pStyle w:val="TAC"/>
            </w:pPr>
            <w:r w:rsidRPr="00EA4E3A">
              <w:t>22</w:t>
            </w:r>
          </w:p>
        </w:tc>
        <w:tc>
          <w:tcPr>
            <w:tcW w:w="0" w:type="auto"/>
            <w:tcBorders>
              <w:right w:val="single" w:sz="4" w:space="0" w:color="auto"/>
            </w:tcBorders>
            <w:vAlign w:val="center"/>
          </w:tcPr>
          <w:p w14:paraId="09B1658C" w14:textId="77777777" w:rsidR="0093274D" w:rsidRPr="00EA4E3A" w:rsidRDefault="0093274D" w:rsidP="00333B47">
            <w:pPr>
              <w:pStyle w:val="TAC"/>
            </w:pPr>
            <w:r w:rsidRPr="00EA4E3A">
              <w:t>0</w:t>
            </w:r>
          </w:p>
        </w:tc>
      </w:tr>
      <w:tr w:rsidR="0093274D" w:rsidRPr="00EA4E3A" w14:paraId="6E83AF1C" w14:textId="77777777">
        <w:trPr>
          <w:cantSplit/>
          <w:jc w:val="center"/>
        </w:trPr>
        <w:tc>
          <w:tcPr>
            <w:tcW w:w="0" w:type="auto"/>
            <w:tcBorders>
              <w:right w:val="double" w:sz="4" w:space="0" w:color="auto"/>
            </w:tcBorders>
            <w:vAlign w:val="center"/>
          </w:tcPr>
          <w:p w14:paraId="62B8D24B" w14:textId="77777777" w:rsidR="0093274D" w:rsidRPr="00EA4E3A" w:rsidRDefault="0093274D" w:rsidP="00333B47">
            <w:pPr>
              <w:pStyle w:val="TAC"/>
            </w:pPr>
            <w:r w:rsidRPr="00EA4E3A">
              <w:t>25</w:t>
            </w:r>
          </w:p>
        </w:tc>
        <w:tc>
          <w:tcPr>
            <w:tcW w:w="0" w:type="auto"/>
            <w:vAlign w:val="center"/>
          </w:tcPr>
          <w:p w14:paraId="676883DA"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2F971EA8" w14:textId="77777777" w:rsidR="0093274D" w:rsidRPr="00EA4E3A" w:rsidRDefault="0093274D" w:rsidP="00333B47">
            <w:pPr>
              <w:pStyle w:val="TAC"/>
            </w:pPr>
            <w:r w:rsidRPr="00EA4E3A">
              <w:t>23</w:t>
            </w:r>
          </w:p>
        </w:tc>
        <w:tc>
          <w:tcPr>
            <w:tcW w:w="0" w:type="auto"/>
            <w:tcBorders>
              <w:right w:val="single" w:sz="4" w:space="0" w:color="auto"/>
            </w:tcBorders>
            <w:vAlign w:val="center"/>
          </w:tcPr>
          <w:p w14:paraId="537FF26A" w14:textId="77777777" w:rsidR="0093274D" w:rsidRPr="00EA4E3A" w:rsidRDefault="0093274D" w:rsidP="00333B47">
            <w:pPr>
              <w:pStyle w:val="TAC"/>
            </w:pPr>
            <w:r w:rsidRPr="00EA4E3A">
              <w:t>0</w:t>
            </w:r>
          </w:p>
        </w:tc>
      </w:tr>
      <w:tr w:rsidR="0093274D" w:rsidRPr="00EA4E3A" w14:paraId="1EED35A8" w14:textId="77777777">
        <w:trPr>
          <w:cantSplit/>
          <w:jc w:val="center"/>
        </w:trPr>
        <w:tc>
          <w:tcPr>
            <w:tcW w:w="0" w:type="auto"/>
            <w:tcBorders>
              <w:right w:val="double" w:sz="4" w:space="0" w:color="auto"/>
            </w:tcBorders>
            <w:vAlign w:val="center"/>
          </w:tcPr>
          <w:p w14:paraId="4CE1C6DF" w14:textId="77777777" w:rsidR="0093274D" w:rsidRPr="00EA4E3A" w:rsidRDefault="0093274D" w:rsidP="00333B47">
            <w:pPr>
              <w:pStyle w:val="TAC"/>
            </w:pPr>
            <w:r w:rsidRPr="00EA4E3A">
              <w:t>26</w:t>
            </w:r>
          </w:p>
        </w:tc>
        <w:tc>
          <w:tcPr>
            <w:tcW w:w="0" w:type="auto"/>
            <w:vAlign w:val="center"/>
          </w:tcPr>
          <w:p w14:paraId="0C97430A"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21F38AEF" w14:textId="77777777" w:rsidR="0093274D" w:rsidRPr="00EA4E3A" w:rsidRDefault="0093274D" w:rsidP="00333B47">
            <w:pPr>
              <w:pStyle w:val="TAC"/>
            </w:pPr>
            <w:r w:rsidRPr="00EA4E3A">
              <w:t>24</w:t>
            </w:r>
          </w:p>
        </w:tc>
        <w:tc>
          <w:tcPr>
            <w:tcW w:w="0" w:type="auto"/>
            <w:tcBorders>
              <w:right w:val="single" w:sz="4" w:space="0" w:color="auto"/>
            </w:tcBorders>
            <w:vAlign w:val="center"/>
          </w:tcPr>
          <w:p w14:paraId="1725C46D" w14:textId="77777777" w:rsidR="0093274D" w:rsidRPr="00EA4E3A" w:rsidRDefault="0093274D" w:rsidP="00333B47">
            <w:pPr>
              <w:pStyle w:val="TAC"/>
            </w:pPr>
            <w:r w:rsidRPr="00EA4E3A">
              <w:t>0</w:t>
            </w:r>
          </w:p>
        </w:tc>
      </w:tr>
      <w:tr w:rsidR="0093274D" w:rsidRPr="00EA4E3A" w14:paraId="0E3593DC" w14:textId="77777777">
        <w:trPr>
          <w:cantSplit/>
          <w:jc w:val="center"/>
        </w:trPr>
        <w:tc>
          <w:tcPr>
            <w:tcW w:w="0" w:type="auto"/>
            <w:tcBorders>
              <w:right w:val="double" w:sz="4" w:space="0" w:color="auto"/>
            </w:tcBorders>
            <w:vAlign w:val="center"/>
          </w:tcPr>
          <w:p w14:paraId="0D304062" w14:textId="77777777" w:rsidR="0093274D" w:rsidRPr="00EA4E3A" w:rsidRDefault="0093274D" w:rsidP="00333B47">
            <w:pPr>
              <w:pStyle w:val="TAC"/>
            </w:pPr>
            <w:r w:rsidRPr="00EA4E3A">
              <w:t>27</w:t>
            </w:r>
          </w:p>
        </w:tc>
        <w:tc>
          <w:tcPr>
            <w:tcW w:w="0" w:type="auto"/>
            <w:vAlign w:val="center"/>
          </w:tcPr>
          <w:p w14:paraId="0F22949F"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3CAC40E6" w14:textId="77777777" w:rsidR="0093274D" w:rsidRPr="00EA4E3A" w:rsidRDefault="0093274D" w:rsidP="00333B47">
            <w:pPr>
              <w:pStyle w:val="TAC"/>
            </w:pPr>
            <w:r w:rsidRPr="00EA4E3A">
              <w:t>25</w:t>
            </w:r>
          </w:p>
        </w:tc>
        <w:tc>
          <w:tcPr>
            <w:tcW w:w="0" w:type="auto"/>
            <w:tcBorders>
              <w:right w:val="single" w:sz="4" w:space="0" w:color="auto"/>
            </w:tcBorders>
            <w:vAlign w:val="center"/>
          </w:tcPr>
          <w:p w14:paraId="374286AE" w14:textId="77777777" w:rsidR="0093274D" w:rsidRPr="00EA4E3A" w:rsidRDefault="0093274D" w:rsidP="00333B47">
            <w:pPr>
              <w:pStyle w:val="TAC"/>
            </w:pPr>
            <w:r w:rsidRPr="00EA4E3A">
              <w:t>0</w:t>
            </w:r>
          </w:p>
        </w:tc>
      </w:tr>
      <w:tr w:rsidR="0093274D" w:rsidRPr="00EA4E3A" w14:paraId="6C56F505" w14:textId="77777777">
        <w:trPr>
          <w:cantSplit/>
          <w:jc w:val="center"/>
        </w:trPr>
        <w:tc>
          <w:tcPr>
            <w:tcW w:w="0" w:type="auto"/>
            <w:tcBorders>
              <w:right w:val="double" w:sz="4" w:space="0" w:color="auto"/>
            </w:tcBorders>
            <w:vAlign w:val="center"/>
          </w:tcPr>
          <w:p w14:paraId="38761FD0" w14:textId="77777777" w:rsidR="0093274D" w:rsidRPr="00EA4E3A" w:rsidRDefault="0093274D" w:rsidP="00333B47">
            <w:pPr>
              <w:pStyle w:val="TAC"/>
            </w:pPr>
            <w:r w:rsidRPr="00EA4E3A">
              <w:t>28</w:t>
            </w:r>
          </w:p>
        </w:tc>
        <w:tc>
          <w:tcPr>
            <w:tcW w:w="0" w:type="auto"/>
            <w:vAlign w:val="center"/>
          </w:tcPr>
          <w:p w14:paraId="26AF2D94" w14:textId="77777777" w:rsidR="0093274D" w:rsidRPr="00EA4E3A" w:rsidRDefault="0093274D" w:rsidP="00333B47">
            <w:pPr>
              <w:pStyle w:val="TAC"/>
            </w:pPr>
            <w:r w:rsidRPr="00EA4E3A">
              <w:t>6</w:t>
            </w:r>
          </w:p>
        </w:tc>
        <w:tc>
          <w:tcPr>
            <w:tcW w:w="0" w:type="auto"/>
            <w:tcBorders>
              <w:right w:val="single" w:sz="4" w:space="0" w:color="auto"/>
            </w:tcBorders>
            <w:vAlign w:val="center"/>
          </w:tcPr>
          <w:p w14:paraId="29745764" w14:textId="77777777" w:rsidR="0093274D" w:rsidRPr="00EA4E3A" w:rsidRDefault="0093274D" w:rsidP="00333B47">
            <w:pPr>
              <w:pStyle w:val="TAC"/>
            </w:pPr>
            <w:r w:rsidRPr="00EA4E3A">
              <w:t>26</w:t>
            </w:r>
          </w:p>
        </w:tc>
        <w:tc>
          <w:tcPr>
            <w:tcW w:w="0" w:type="auto"/>
            <w:tcBorders>
              <w:right w:val="single" w:sz="4" w:space="0" w:color="auto"/>
            </w:tcBorders>
            <w:vAlign w:val="center"/>
          </w:tcPr>
          <w:p w14:paraId="6F495BE3" w14:textId="77777777" w:rsidR="0093274D" w:rsidRPr="00EA4E3A" w:rsidRDefault="0093274D" w:rsidP="00333B47">
            <w:pPr>
              <w:pStyle w:val="TAC"/>
            </w:pPr>
            <w:r w:rsidRPr="00EA4E3A">
              <w:t>0</w:t>
            </w:r>
          </w:p>
        </w:tc>
      </w:tr>
      <w:tr w:rsidR="0093274D" w:rsidRPr="00EA4E3A" w14:paraId="4D1C1EAE" w14:textId="77777777">
        <w:trPr>
          <w:cantSplit/>
          <w:jc w:val="center"/>
        </w:trPr>
        <w:tc>
          <w:tcPr>
            <w:tcW w:w="0" w:type="auto"/>
            <w:tcBorders>
              <w:right w:val="double" w:sz="4" w:space="0" w:color="auto"/>
            </w:tcBorders>
            <w:vAlign w:val="center"/>
          </w:tcPr>
          <w:p w14:paraId="5F02ADD6" w14:textId="77777777"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14:paraId="04D3CFAD" w14:textId="77777777" w:rsidR="0093274D" w:rsidRPr="00EA4E3A" w:rsidRDefault="0093274D" w:rsidP="00333B47">
            <w:pPr>
              <w:pStyle w:val="TAC"/>
            </w:pPr>
            <w:r w:rsidRPr="00EA4E3A">
              <w:t>reserved</w:t>
            </w:r>
          </w:p>
        </w:tc>
        <w:tc>
          <w:tcPr>
            <w:tcW w:w="0" w:type="auto"/>
            <w:tcBorders>
              <w:right w:val="single" w:sz="4" w:space="0" w:color="auto"/>
            </w:tcBorders>
            <w:vAlign w:val="center"/>
          </w:tcPr>
          <w:p w14:paraId="4CD2C6A9" w14:textId="77777777" w:rsidR="0093274D" w:rsidRPr="00EA4E3A" w:rsidRDefault="0093274D" w:rsidP="00333B47">
            <w:pPr>
              <w:pStyle w:val="TAC"/>
            </w:pPr>
            <w:r w:rsidRPr="00EA4E3A">
              <w:t>1</w:t>
            </w:r>
          </w:p>
        </w:tc>
      </w:tr>
      <w:tr w:rsidR="0093274D" w:rsidRPr="00EA4E3A" w14:paraId="39A261CE" w14:textId="77777777">
        <w:trPr>
          <w:cantSplit/>
          <w:jc w:val="center"/>
        </w:trPr>
        <w:tc>
          <w:tcPr>
            <w:tcW w:w="0" w:type="auto"/>
            <w:tcBorders>
              <w:right w:val="double" w:sz="4" w:space="0" w:color="auto"/>
            </w:tcBorders>
            <w:vAlign w:val="center"/>
          </w:tcPr>
          <w:p w14:paraId="4AD1D885" w14:textId="77777777" w:rsidR="0093274D" w:rsidRPr="00EA4E3A" w:rsidRDefault="0093274D" w:rsidP="00333B47">
            <w:pPr>
              <w:pStyle w:val="TAC"/>
            </w:pPr>
            <w:r w:rsidRPr="00EA4E3A">
              <w:t>30</w:t>
            </w:r>
          </w:p>
        </w:tc>
        <w:tc>
          <w:tcPr>
            <w:tcW w:w="0" w:type="auto"/>
            <w:gridSpan w:val="2"/>
            <w:vMerge/>
            <w:tcBorders>
              <w:right w:val="single" w:sz="4" w:space="0" w:color="auto"/>
            </w:tcBorders>
            <w:vAlign w:val="center"/>
          </w:tcPr>
          <w:p w14:paraId="6F6C41F3" w14:textId="77777777" w:rsidR="0093274D" w:rsidRPr="00EA4E3A" w:rsidRDefault="0093274D" w:rsidP="00333B47">
            <w:pPr>
              <w:pStyle w:val="TAC"/>
            </w:pPr>
          </w:p>
        </w:tc>
        <w:tc>
          <w:tcPr>
            <w:tcW w:w="0" w:type="auto"/>
            <w:tcBorders>
              <w:right w:val="single" w:sz="4" w:space="0" w:color="auto"/>
            </w:tcBorders>
            <w:vAlign w:val="center"/>
          </w:tcPr>
          <w:p w14:paraId="272B0D1A" w14:textId="77777777" w:rsidR="0093274D" w:rsidRPr="00EA4E3A" w:rsidRDefault="0093274D" w:rsidP="00333B47">
            <w:pPr>
              <w:pStyle w:val="TAC"/>
            </w:pPr>
            <w:r w:rsidRPr="00EA4E3A">
              <w:t>2</w:t>
            </w:r>
          </w:p>
        </w:tc>
      </w:tr>
      <w:tr w:rsidR="0093274D" w:rsidRPr="00EA4E3A" w14:paraId="4D817E99" w14:textId="77777777">
        <w:trPr>
          <w:cantSplit/>
          <w:jc w:val="center"/>
        </w:trPr>
        <w:tc>
          <w:tcPr>
            <w:tcW w:w="0" w:type="auto"/>
            <w:tcBorders>
              <w:right w:val="double" w:sz="4" w:space="0" w:color="auto"/>
            </w:tcBorders>
            <w:vAlign w:val="center"/>
          </w:tcPr>
          <w:p w14:paraId="258F00FE" w14:textId="77777777" w:rsidR="0093274D" w:rsidRPr="00EA4E3A" w:rsidRDefault="0093274D" w:rsidP="00333B47">
            <w:pPr>
              <w:pStyle w:val="TAC"/>
            </w:pPr>
            <w:r w:rsidRPr="00EA4E3A">
              <w:t>31</w:t>
            </w:r>
          </w:p>
        </w:tc>
        <w:tc>
          <w:tcPr>
            <w:tcW w:w="0" w:type="auto"/>
            <w:gridSpan w:val="2"/>
            <w:vMerge/>
            <w:tcBorders>
              <w:right w:val="single" w:sz="4" w:space="0" w:color="auto"/>
            </w:tcBorders>
            <w:vAlign w:val="center"/>
          </w:tcPr>
          <w:p w14:paraId="7A25CBFD" w14:textId="77777777" w:rsidR="0093274D" w:rsidRPr="00EA4E3A" w:rsidRDefault="0093274D" w:rsidP="00333B47">
            <w:pPr>
              <w:pStyle w:val="TAC"/>
            </w:pPr>
          </w:p>
        </w:tc>
        <w:tc>
          <w:tcPr>
            <w:tcW w:w="0" w:type="auto"/>
            <w:tcBorders>
              <w:right w:val="single" w:sz="4" w:space="0" w:color="auto"/>
            </w:tcBorders>
            <w:vAlign w:val="center"/>
          </w:tcPr>
          <w:p w14:paraId="170FA033" w14:textId="77777777" w:rsidR="0093274D" w:rsidRPr="00EA4E3A" w:rsidRDefault="0093274D" w:rsidP="00333B47">
            <w:pPr>
              <w:pStyle w:val="TAC"/>
            </w:pPr>
            <w:r w:rsidRPr="00EA4E3A">
              <w:t>3</w:t>
            </w:r>
          </w:p>
        </w:tc>
      </w:tr>
    </w:tbl>
    <w:p w14:paraId="7BE284A7" w14:textId="77777777" w:rsidR="0093274D" w:rsidRPr="00EA4E3A" w:rsidRDefault="0093274D" w:rsidP="00D650A3"/>
    <w:p w14:paraId="3C07E90A" w14:textId="77777777"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14:paraId="1683ED8A" w14:textId="77777777"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w:t>
      </w:r>
      <w:proofErr w:type="spellStart"/>
      <w:r w:rsidRPr="00EA4E3A">
        <w:t>CEModeA</w:t>
      </w:r>
      <w:proofErr w:type="spellEnd"/>
      <w:r w:rsidRPr="00EA4E3A">
        <w:t xml:space="preserve">, and higher layer parameter </w:t>
      </w:r>
      <w:proofErr w:type="spellStart"/>
      <w:r w:rsidRPr="00EA4E3A">
        <w:rPr>
          <w:i/>
        </w:rPr>
        <w:t>ce</w:t>
      </w:r>
      <w:proofErr w:type="spellEnd"/>
      <w:r w:rsidRPr="00EA4E3A">
        <w:rPr>
          <w:i/>
        </w:rPr>
        <w:t>-</w:t>
      </w:r>
      <w:proofErr w:type="spellStart"/>
      <w:r w:rsidRPr="00EA4E3A">
        <w:rPr>
          <w:i/>
        </w:rPr>
        <w:t>pusch</w:t>
      </w:r>
      <w:proofErr w:type="spellEnd"/>
      <w:r w:rsidRPr="00EA4E3A">
        <w:rPr>
          <w:i/>
        </w:rPr>
        <w:t>-</w:t>
      </w:r>
      <w:proofErr w:type="spellStart"/>
      <w:r w:rsidRPr="00EA4E3A">
        <w:rPr>
          <w:i/>
        </w:rPr>
        <w:t>nb</w:t>
      </w:r>
      <w:proofErr w:type="spellEnd"/>
      <w:r w:rsidRPr="00EA4E3A">
        <w:rPr>
          <w:i/>
        </w:rPr>
        <w:t>-</w:t>
      </w:r>
      <w:proofErr w:type="spellStart"/>
      <w:r w:rsidRPr="00EA4E3A">
        <w:rPr>
          <w:i/>
        </w:rPr>
        <w:t>maxTbs</w:t>
      </w:r>
      <w:proofErr w:type="spellEnd"/>
      <w:r w:rsidRPr="00EA4E3A">
        <w:rPr>
          <w:i/>
        </w:rPr>
        <w:t>-config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14:paraId="5E3C96DB" w14:textId="77777777"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proofErr w:type="spellStart"/>
      <w:r w:rsidRPr="00EA4E3A">
        <w:rPr>
          <w:rFonts w:eastAsia="SimSun"/>
          <w:i/>
          <w:lang w:eastAsia="zh-CN"/>
        </w:rPr>
        <w:t>ce</w:t>
      </w:r>
      <w:proofErr w:type="spellEnd"/>
      <w:r w:rsidRPr="00EA4E3A">
        <w:rPr>
          <w:rFonts w:eastAsia="SimSun"/>
          <w:i/>
          <w:lang w:eastAsia="zh-CN"/>
        </w:rPr>
        <w:t>-</w:t>
      </w:r>
      <w:proofErr w:type="spellStart"/>
      <w:r w:rsidRPr="00EA4E3A">
        <w:rPr>
          <w:rFonts w:eastAsia="SimSun"/>
          <w:i/>
          <w:lang w:eastAsia="zh-CN"/>
        </w:rPr>
        <w:t>pdsch</w:t>
      </w:r>
      <w:proofErr w:type="spellEnd"/>
      <w:r w:rsidRPr="00EA4E3A">
        <w:rPr>
          <w:rFonts w:eastAsia="SimSun"/>
          <w:i/>
          <w:lang w:eastAsia="zh-CN"/>
        </w:rPr>
        <w:t>-</w:t>
      </w:r>
      <w:proofErr w:type="spellStart"/>
      <w:r w:rsidRPr="00EA4E3A">
        <w:rPr>
          <w:rFonts w:eastAsia="SimSun"/>
          <w:i/>
          <w:lang w:eastAsia="zh-CN"/>
        </w:rPr>
        <w:t>puschEnhancement</w:t>
      </w:r>
      <w:proofErr w:type="spellEnd"/>
      <w:r w:rsidRPr="00EA4E3A">
        <w:rPr>
          <w:rFonts w:eastAsia="SimSun"/>
          <w:i/>
          <w:lang w:eastAsia="zh-CN"/>
        </w:rPr>
        <w: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14:anchorId="53376E8E" wp14:editId="1099193A">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55743396" w14:textId="77777777"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14:paraId="65EBEE23" w14:textId="77777777"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w:t>
      </w:r>
      <w:proofErr w:type="spellStart"/>
      <w:r w:rsidRPr="00EA4E3A">
        <w:rPr>
          <w:rFonts w:eastAsia="SimSun" w:hint="eastAsia"/>
          <w:lang w:eastAsia="zh-CN"/>
        </w:rPr>
        <w:t>CEModeB</w:t>
      </w:r>
      <w:proofErr w:type="spellEnd"/>
      <w:r w:rsidRPr="00EA4E3A">
        <w:rPr>
          <w:rFonts w:eastAsia="SimSun" w:hint="eastAsia"/>
          <w:lang w:eastAsia="zh-CN"/>
        </w:rPr>
        <w:t xml:space="preserve"> is not expected to receive a DCI format 6-0B indicating </w:t>
      </w:r>
      <w:r w:rsidRPr="00EA4E3A">
        <w:rPr>
          <w:position w:val="-12"/>
        </w:rPr>
        <w:object w:dxaOrig="960" w:dyaOrig="380" w14:anchorId="5C697F2A">
          <v:shape id="_x0000_i1115" type="#_x0000_t75" style="width:39.35pt;height:15.9pt" o:ole="">
            <v:imagedata r:id="rId279" o:title=""/>
          </v:shape>
          <o:OLEObject Type="Embed" ProgID="Equation.3" ShapeID="_x0000_i1115" DrawAspect="Content" ObjectID="_1685803981" r:id="rId280"/>
        </w:object>
      </w:r>
      <w:r w:rsidRPr="00EA4E3A">
        <w:rPr>
          <w:rFonts w:eastAsia="SimSun" w:hint="eastAsia"/>
          <w:lang w:eastAsia="zh-CN"/>
        </w:rPr>
        <w:t>.</w:t>
      </w:r>
    </w:p>
    <w:p w14:paraId="271B9D18" w14:textId="77777777"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w:t>
      </w:r>
      <w:proofErr w:type="spellStart"/>
      <w:r w:rsidR="00F97B42" w:rsidRPr="008A2B54">
        <w:rPr>
          <w:i/>
          <w:lang w:eastAsia="zh-CN"/>
        </w:rPr>
        <w:t>EnhancementsConfig</w:t>
      </w:r>
      <w:proofErr w:type="spellEnd"/>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w14:anchorId="564057D5">
          <v:shape id="_x0000_i1116" type="#_x0000_t75" style="width:21.75pt;height:18.4pt" o:ole="">
            <v:imagedata r:id="rId281" o:title=""/>
          </v:shape>
          <o:OLEObject Type="Embed" ProgID="Equation.3" ShapeID="_x0000_i1116" DrawAspect="Content" ObjectID="_1685803982"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w14:anchorId="7D765D98">
          <v:shape id="_x0000_i1117" type="#_x0000_t75" style="width:21.75pt;height:18.4pt" o:ole="">
            <v:imagedata r:id="rId281" o:title=""/>
          </v:shape>
          <o:OLEObject Type="Embed" ProgID="Equation.3" ShapeID="_x0000_i1117" DrawAspect="Content" ObjectID="_1685803983"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w14:anchorId="40F17A8B">
          <v:shape id="_x0000_i1118" type="#_x0000_t75" style="width:24.3pt;height:20.1pt" o:ole="">
            <v:imagedata r:id="rId284" o:title=""/>
          </v:shape>
          <o:OLEObject Type="Embed" ProgID="Equation.3" ShapeID="_x0000_i1118" DrawAspect="Content" ObjectID="_1685803984" r:id="rId285"/>
        </w:object>
      </w:r>
      <w:r w:rsidRPr="00EA4E3A">
        <w:rPr>
          <w:rFonts w:eastAsia="SimSun" w:hint="eastAsia"/>
          <w:lang w:eastAsia="zh-CN"/>
        </w:rPr>
        <w:t xml:space="preserve">, satisfies </w:t>
      </w:r>
      <w:r w:rsidRPr="00EA4E3A">
        <w:rPr>
          <w:position w:val="-14"/>
        </w:rPr>
        <w:object w:dxaOrig="1760" w:dyaOrig="400" w14:anchorId="0AF6F6BF">
          <v:shape id="_x0000_i1119" type="#_x0000_t75" style="width:87.9pt;height:20.1pt" o:ole="">
            <v:imagedata r:id="rId286" o:title=""/>
          </v:shape>
          <o:OLEObject Type="Embed" ProgID="Equation.3" ShapeID="_x0000_i1119" DrawAspect="Content" ObjectID="_1685803985"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505AB2">
        <w:rPr>
          <w:position w:val="-10"/>
        </w:rPr>
        <w:pict w14:anchorId="3F64C578">
          <v:shape id="_x0000_i1120" type="#_x0000_t75" style="width:11.7pt;height:18.4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505AB2">
        <w:rPr>
          <w:position w:val="-10"/>
        </w:rPr>
        <w:pict w14:anchorId="17F85C65">
          <v:shape id="_x0000_i1121" type="#_x0000_t75" style="width:36pt;height:17.6pt">
            <v:imagedata r:id="rId289" o:title=""/>
          </v:shape>
        </w:pict>
      </w:r>
      <w:r w:rsidRPr="00EA4E3A">
        <w:t xml:space="preserve"> consecutive subframes including </w:t>
      </w:r>
      <w:r w:rsidR="00BB511F">
        <w:t xml:space="preserve">subframes that are not </w:t>
      </w:r>
      <w:r w:rsidRPr="00EA4E3A">
        <w:rPr>
          <w:rFonts w:eastAsia="SimSun" w:hint="eastAsia"/>
          <w:lang w:eastAsia="zh-CN"/>
        </w:rPr>
        <w:t>BL/CE</w:t>
      </w:r>
      <w:r w:rsidRPr="00EA4E3A">
        <w:t xml:space="preserve"> </w:t>
      </w:r>
      <w:r w:rsidR="00BB511F">
        <w:t xml:space="preserve">UL </w:t>
      </w:r>
      <w:r w:rsidRPr="00EA4E3A">
        <w:t>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505AB2">
        <w:rPr>
          <w:position w:val="-10"/>
        </w:rPr>
        <w:pict w14:anchorId="2DFD5354">
          <v:shape id="_x0000_i1122" type="#_x0000_t75" style="width:15.9pt;height:17.6pt">
            <v:imagedata r:id="rId290" o:title=""/>
          </v:shape>
        </w:pict>
      </w:r>
      <w:r w:rsidRPr="00EA4E3A">
        <w:t xml:space="preserve"> block of </w:t>
      </w:r>
      <w:r w:rsidR="00505AB2">
        <w:rPr>
          <w:position w:val="-10"/>
        </w:rPr>
        <w:pict w14:anchorId="6A727FAD">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505AB2">
        <w:rPr>
          <w:position w:val="-10"/>
        </w:rPr>
        <w:pict w14:anchorId="4598F899">
          <v:shape id="_x0000_i1124" type="#_x0000_t75" style="width:36pt;height:17.6pt">
            <v:imagedata r:id="rId289" o:title=""/>
          </v:shape>
        </w:pict>
      </w:r>
      <w:r w:rsidR="009849AA" w:rsidRPr="00EA4E3A">
        <w:t xml:space="preserve"> subframes</w:t>
      </w:r>
      <w:r w:rsidRPr="00EA4E3A">
        <w:rPr>
          <w:rFonts w:eastAsia="SimSun" w:hint="eastAsia"/>
          <w:lang w:eastAsia="zh-CN"/>
        </w:rPr>
        <w:t>, the redundancy version (</w:t>
      </w:r>
      <w:proofErr w:type="spellStart"/>
      <w:r w:rsidRPr="00EA4E3A">
        <w:rPr>
          <w:i/>
        </w:rPr>
        <w:t>rv</w:t>
      </w:r>
      <w:r w:rsidRPr="00EA4E3A">
        <w:rPr>
          <w:i/>
          <w:vertAlign w:val="subscript"/>
        </w:rPr>
        <w:t>idx</w:t>
      </w:r>
      <w:proofErr w:type="spellEnd"/>
      <w:r w:rsidRPr="00EA4E3A">
        <w:rPr>
          <w:rFonts w:eastAsia="SimSun" w:hint="eastAsia"/>
          <w:lang w:eastAsia="zh-CN"/>
        </w:rPr>
        <w:t xml:space="preserve">) is determined according to Table 7.1.7.1-2 using </w:t>
      </w:r>
      <w:r w:rsidRPr="00EA4E3A">
        <w:rPr>
          <w:position w:val="-12"/>
        </w:rPr>
        <w:object w:dxaOrig="2120" w:dyaOrig="360" w14:anchorId="1885DCE0">
          <v:shape id="_x0000_i1125" type="#_x0000_t75" style="width:105.5pt;height:18.4pt" o:ole="">
            <v:imagedata r:id="rId292" o:title=""/>
          </v:shape>
          <o:OLEObject Type="Embed" ProgID="Equation.3" ShapeID="_x0000_i1125" DrawAspect="Content" ObjectID="_1685803986" r:id="rId293"/>
        </w:object>
      </w:r>
      <w:r w:rsidRPr="00EA4E3A">
        <w:rPr>
          <w:rFonts w:eastAsia="SimSun" w:hint="eastAsia"/>
          <w:lang w:eastAsia="zh-CN"/>
        </w:rPr>
        <w:t xml:space="preserve">, where </w:t>
      </w:r>
      <w:r w:rsidRPr="00EA4E3A">
        <w:rPr>
          <w:noProof/>
          <w:position w:val="-10"/>
        </w:rPr>
        <w:object w:dxaOrig="1960" w:dyaOrig="360" w14:anchorId="6277484D">
          <v:shape id="_x0000_i1126" type="#_x0000_t75" style="width:98.8pt;height:18.4pt" o:ole="">
            <v:imagedata r:id="rId294" o:title=""/>
          </v:shape>
          <o:OLEObject Type="Embed" ProgID="Equation.3" ShapeID="_x0000_i1126" DrawAspect="Content" ObjectID="_1685803987" r:id="rId295"/>
        </w:object>
      </w:r>
      <w:r w:rsidR="009849AA" w:rsidRPr="00EA4E3A">
        <w:rPr>
          <w:noProof/>
        </w:rPr>
        <w:t xml:space="preserve">, and </w:t>
      </w:r>
      <w:r w:rsidR="009849AA" w:rsidRPr="00EA4E3A">
        <w:rPr>
          <w:noProof/>
          <w:position w:val="-32"/>
        </w:rPr>
        <w:object w:dxaOrig="3320" w:dyaOrig="760" w14:anchorId="151DA464">
          <v:shape id="_x0000_i1127" type="#_x0000_t75" style="width:165.75pt;height:38.5pt" o:ole="">
            <v:imagedata r:id="rId296" o:title=""/>
          </v:shape>
          <o:OLEObject Type="Embed" ProgID="Equation.3" ShapeID="_x0000_i1127" DrawAspect="Content" ObjectID="_1685803988" r:id="rId297"/>
        </w:object>
      </w:r>
      <w:r w:rsidRPr="00EA4E3A">
        <w:rPr>
          <w:rFonts w:eastAsia="SimSun" w:hint="eastAsia"/>
          <w:noProof/>
          <w:lang w:eastAsia="zh-CN"/>
        </w:rPr>
        <w:t xml:space="preserve">. The </w:t>
      </w:r>
      <w:r w:rsidRPr="00EA4E3A">
        <w:rPr>
          <w:noProof/>
          <w:position w:val="-6"/>
        </w:rPr>
        <w:object w:dxaOrig="700" w:dyaOrig="320" w14:anchorId="2D3851D1">
          <v:shape id="_x0000_i1128" type="#_x0000_t75" style="width:35.15pt;height:15.9pt" o:ole="">
            <v:imagedata r:id="rId298" o:title=""/>
          </v:shape>
          <o:OLEObject Type="Embed" ProgID="Equation.3" ShapeID="_x0000_i1128" DrawAspect="Content" ObjectID="_1685803989"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w14:anchorId="64A78F52">
          <v:shape id="_x0000_i1129" type="#_x0000_t75" style="width:27.65pt;height:15.9pt" o:ole="">
            <v:imagedata r:id="rId300" o:title=""/>
          </v:shape>
          <o:OLEObject Type="Embed" ProgID="Equation.3" ShapeID="_x0000_i1129" DrawAspect="Content" ObjectID="_1685803990" r:id="rId301"/>
        </w:object>
      </w:r>
      <w:r w:rsidRPr="00EA4E3A">
        <w:rPr>
          <w:rFonts w:eastAsia="SimSun" w:hint="eastAsia"/>
          <w:noProof/>
          <w:lang w:eastAsia="zh-CN"/>
        </w:rPr>
        <w:t xml:space="preserve"> to which subframe</w:t>
      </w:r>
      <w:r w:rsidR="00505AB2">
        <w:rPr>
          <w:position w:val="-10"/>
        </w:rPr>
        <w:pict w14:anchorId="0B32392C">
          <v:shape id="_x0000_i1130" type="#_x0000_t75" style="width:11.7pt;height:18.4pt">
            <v:imagedata r:id="rId288" o:title=""/>
          </v:shape>
        </w:pict>
      </w:r>
      <w:r w:rsidRPr="00EA4E3A">
        <w:rPr>
          <w:rFonts w:eastAsia="SimSun" w:hint="eastAsia"/>
          <w:lang w:eastAsia="zh-CN"/>
        </w:rPr>
        <w:t xml:space="preserve"> belongs. </w:t>
      </w:r>
      <w:r w:rsidRPr="00EA4E3A">
        <w:t xml:space="preserve">For a BL/CE UE configured in </w:t>
      </w:r>
      <w:proofErr w:type="spellStart"/>
      <w:r w:rsidRPr="00EA4E3A">
        <w:t>CEModeA</w:t>
      </w:r>
      <w:proofErr w:type="spellEnd"/>
      <w:r w:rsidRPr="00EA4E3A">
        <w:t xml:space="preserve">, </w:t>
      </w:r>
      <w:r w:rsidR="00505AB2">
        <w:rPr>
          <w:position w:val="-10"/>
        </w:rPr>
        <w:pict w14:anchorId="20C8148B">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w14:anchorId="36C8DDE1">
          <v:shape id="_x0000_i1132" type="#_x0000_t75" style="width:26.8pt;height:18.4pt" o:ole="">
            <v:imagedata r:id="rId303" o:title=""/>
          </v:shape>
          <o:OLEObject Type="Embed" ProgID="Equation.3" ShapeID="_x0000_i1132" DrawAspect="Content" ObjectID="_1685803991"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proofErr w:type="spellStart"/>
      <w:r w:rsidRPr="00EA4E3A">
        <w:rPr>
          <w:rFonts w:eastAsia="SimSun"/>
          <w:lang w:eastAsia="zh-CN"/>
        </w:rPr>
        <w:t>CEModeB</w:t>
      </w:r>
      <w:proofErr w:type="spellEnd"/>
      <w:r w:rsidRPr="00EA4E3A">
        <w:rPr>
          <w:rFonts w:eastAsia="SimSun"/>
          <w:lang w:eastAsia="zh-CN"/>
        </w:rPr>
        <w:t xml:space="preserve">, </w:t>
      </w:r>
      <w:r w:rsidR="00505AB2">
        <w:rPr>
          <w:position w:val="-10"/>
        </w:rPr>
        <w:pict w14:anchorId="52F4E238">
          <v:shape id="_x0000_i1133" type="#_x0000_t75" style="width:38.5pt;height:15.05pt">
            <v:imagedata r:id="rId305" o:title=""/>
          </v:shape>
        </w:pict>
      </w:r>
      <w:r w:rsidRPr="00EA4E3A">
        <w:t xml:space="preserve"> for </w:t>
      </w:r>
      <w:r w:rsidRPr="00EA4E3A">
        <w:rPr>
          <w:rFonts w:eastAsia="SimSun" w:hint="eastAsia"/>
          <w:lang w:eastAsia="zh-CN"/>
        </w:rPr>
        <w:t>FDD</w:t>
      </w:r>
      <w:r w:rsidRPr="00EA4E3A">
        <w:t xml:space="preserve"> and </w:t>
      </w:r>
      <w:r w:rsidR="00505AB2">
        <w:rPr>
          <w:position w:val="-10"/>
        </w:rPr>
        <w:pict w14:anchorId="17976440">
          <v:shape id="_x0000_i1134" type="#_x0000_t75" style="width:36.8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w14:anchorId="25ED9FED">
          <v:shape id="_x0000_i1135" type="#_x0000_t75" style="width:46.9pt;height:18.4pt" o:ole="">
            <v:imagedata r:id="rId307" o:title=""/>
          </v:shape>
          <o:OLEObject Type="Embed" ProgID="Equation.3" ShapeID="_x0000_i1135" DrawAspect="Content" ObjectID="_1685803992"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w:t>
      </w:r>
      <w:proofErr w:type="spellStart"/>
      <w:r w:rsidR="007A5215" w:rsidRPr="008A2B54">
        <w:rPr>
          <w:i/>
          <w:lang w:eastAsia="zh-CN"/>
        </w:rPr>
        <w:t>EnhancementsConfig</w:t>
      </w:r>
      <w:proofErr w:type="spellEnd"/>
      <w:r w:rsidR="007A5215" w:rsidRPr="00EA4E3A">
        <w:t xml:space="preserve">, </w:t>
      </w:r>
      <w:r w:rsidR="007A5215">
        <w:rPr>
          <w:noProof/>
          <w:position w:val="-10"/>
        </w:rPr>
        <w:drawing>
          <wp:inline distT="0" distB="0" distL="0" distR="0" wp14:anchorId="281D152D" wp14:editId="7EC21D29">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w14:anchorId="77E5A879">
          <v:shape id="_x0000_i1136" type="#_x0000_t75" style="width:26.8pt;height:18.4pt" o:ole="">
            <v:imagedata r:id="rId303" o:title=""/>
          </v:shape>
          <o:OLEObject Type="Embed" ProgID="Equation.3" ShapeID="_x0000_i1136" DrawAspect="Content" ObjectID="_1685803993"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w:t>
      </w:r>
      <w:proofErr w:type="spellStart"/>
      <w:r w:rsidR="00F97B42" w:rsidRPr="008A2B54">
        <w:rPr>
          <w:i/>
          <w:lang w:eastAsia="zh-CN"/>
        </w:rPr>
        <w:t>EnhancementsConfig</w:t>
      </w:r>
      <w:proofErr w:type="spellEnd"/>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14:paraId="6966562B" w14:textId="77777777"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14:paraId="1E91EA51" w14:textId="77777777" w:rsidTr="00F167B7">
        <w:trPr>
          <w:cantSplit/>
        </w:trPr>
        <w:tc>
          <w:tcPr>
            <w:tcW w:w="0" w:type="auto"/>
            <w:tcBorders>
              <w:bottom w:val="double" w:sz="4" w:space="0" w:color="auto"/>
              <w:right w:val="double" w:sz="4" w:space="0" w:color="auto"/>
            </w:tcBorders>
            <w:shd w:val="clear" w:color="auto" w:fill="E0E0E0"/>
            <w:vAlign w:val="center"/>
          </w:tcPr>
          <w:p w14:paraId="16048F28" w14:textId="77777777"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w14:anchorId="407D3074">
                <v:shape id="_x0000_i1137" type="#_x0000_t75" style="width:21.75pt;height:16.75pt" o:ole="">
                  <v:imagedata r:id="rId311" o:title=""/>
                </v:shape>
                <o:OLEObject Type="Embed" ProgID="Equation.3" ShapeID="_x0000_i1137" DrawAspect="Content" ObjectID="_1685803994" r:id="rId312"/>
              </w:object>
            </w:r>
          </w:p>
        </w:tc>
        <w:tc>
          <w:tcPr>
            <w:tcW w:w="0" w:type="auto"/>
            <w:tcBorders>
              <w:left w:val="double" w:sz="4" w:space="0" w:color="auto"/>
              <w:bottom w:val="double" w:sz="4" w:space="0" w:color="auto"/>
            </w:tcBorders>
            <w:shd w:val="clear" w:color="auto" w:fill="E0E0E0"/>
            <w:vAlign w:val="center"/>
          </w:tcPr>
          <w:p w14:paraId="47F4BBB6" w14:textId="77777777"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w14:anchorId="1DB8ADC8">
                <v:shape id="_x0000_i1138" type="#_x0000_t75" style="width:15.9pt;height:15.05pt" o:ole="">
                  <v:imagedata r:id="rId313" o:title=""/>
                </v:shape>
                <o:OLEObject Type="Embed" ProgID="Equation.3" ShapeID="_x0000_i1138" DrawAspect="Content" ObjectID="_1685803995" r:id="rId314"/>
              </w:object>
            </w:r>
          </w:p>
        </w:tc>
        <w:tc>
          <w:tcPr>
            <w:tcW w:w="0" w:type="auto"/>
            <w:tcBorders>
              <w:bottom w:val="double" w:sz="4" w:space="0" w:color="auto"/>
            </w:tcBorders>
            <w:shd w:val="clear" w:color="auto" w:fill="E0E0E0"/>
            <w:vAlign w:val="center"/>
          </w:tcPr>
          <w:p w14:paraId="12D20837" w14:textId="77777777"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w14:anchorId="50EF8AC0">
                <v:shape id="_x0000_i1139" type="#_x0000_t75" style="width:20.1pt;height:16.75pt" o:ole="">
                  <v:imagedata r:id="rId315" o:title=""/>
                </v:shape>
                <o:OLEObject Type="Embed" ProgID="Equation.3" ShapeID="_x0000_i1139" DrawAspect="Content" ObjectID="_1685803996" r:id="rId316"/>
              </w:object>
            </w:r>
          </w:p>
        </w:tc>
      </w:tr>
      <w:tr w:rsidR="00C1336F" w:rsidRPr="00EA4E3A" w14:paraId="78623450" w14:textId="77777777" w:rsidTr="00F167B7">
        <w:trPr>
          <w:cantSplit/>
        </w:trPr>
        <w:tc>
          <w:tcPr>
            <w:tcW w:w="0" w:type="auto"/>
            <w:tcBorders>
              <w:top w:val="double" w:sz="4" w:space="0" w:color="auto"/>
              <w:right w:val="double" w:sz="4" w:space="0" w:color="auto"/>
            </w:tcBorders>
            <w:shd w:val="clear" w:color="auto" w:fill="auto"/>
            <w:vAlign w:val="center"/>
          </w:tcPr>
          <w:p w14:paraId="5ED6F213" w14:textId="77777777"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14:paraId="7711BC22" w14:textId="77777777"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14:paraId="7E6B6081" w14:textId="77777777" w:rsidR="00C1336F" w:rsidRPr="00EA4E3A" w:rsidRDefault="00C1336F" w:rsidP="00F167B7">
            <w:pPr>
              <w:pStyle w:val="TAC"/>
              <w:rPr>
                <w:lang w:val="en-US" w:eastAsia="en-US"/>
              </w:rPr>
            </w:pPr>
            <w:r w:rsidRPr="00EA4E3A">
              <w:rPr>
                <w:lang w:val="en-US" w:eastAsia="en-US"/>
              </w:rPr>
              <w:t>0</w:t>
            </w:r>
          </w:p>
        </w:tc>
      </w:tr>
      <w:tr w:rsidR="00C1336F" w:rsidRPr="00EA4E3A" w14:paraId="5DC5C8FB" w14:textId="77777777" w:rsidTr="00F167B7">
        <w:trPr>
          <w:cantSplit/>
        </w:trPr>
        <w:tc>
          <w:tcPr>
            <w:tcW w:w="0" w:type="auto"/>
            <w:tcBorders>
              <w:right w:val="double" w:sz="4" w:space="0" w:color="auto"/>
            </w:tcBorders>
            <w:shd w:val="clear" w:color="auto" w:fill="auto"/>
            <w:vAlign w:val="center"/>
          </w:tcPr>
          <w:p w14:paraId="6A7DE037" w14:textId="77777777"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14:paraId="7A0F8142" w14:textId="77777777" w:rsidR="00C1336F" w:rsidRPr="00EA4E3A" w:rsidRDefault="00C1336F" w:rsidP="00F167B7">
            <w:pPr>
              <w:pStyle w:val="TAC"/>
              <w:rPr>
                <w:lang w:val="en-US" w:eastAsia="en-US"/>
              </w:rPr>
            </w:pPr>
            <w:r w:rsidRPr="00EA4E3A">
              <w:rPr>
                <w:lang w:val="en-US" w:eastAsia="en-US"/>
              </w:rPr>
              <w:t>2</w:t>
            </w:r>
          </w:p>
        </w:tc>
        <w:tc>
          <w:tcPr>
            <w:tcW w:w="0" w:type="auto"/>
            <w:vAlign w:val="center"/>
          </w:tcPr>
          <w:p w14:paraId="3FDEB4AB" w14:textId="77777777" w:rsidR="00C1336F" w:rsidRPr="00EA4E3A" w:rsidRDefault="00C1336F" w:rsidP="00F167B7">
            <w:pPr>
              <w:pStyle w:val="TAC"/>
              <w:rPr>
                <w:lang w:val="en-US" w:eastAsia="en-US"/>
              </w:rPr>
            </w:pPr>
            <w:r w:rsidRPr="00EA4E3A">
              <w:rPr>
                <w:lang w:val="en-US" w:eastAsia="en-US"/>
              </w:rPr>
              <w:t>1</w:t>
            </w:r>
          </w:p>
        </w:tc>
      </w:tr>
      <w:tr w:rsidR="00C1336F" w:rsidRPr="00EA4E3A" w14:paraId="5500EF37" w14:textId="77777777" w:rsidTr="00F167B7">
        <w:trPr>
          <w:cantSplit/>
        </w:trPr>
        <w:tc>
          <w:tcPr>
            <w:tcW w:w="0" w:type="auto"/>
            <w:tcBorders>
              <w:right w:val="double" w:sz="4" w:space="0" w:color="auto"/>
            </w:tcBorders>
            <w:shd w:val="clear" w:color="auto" w:fill="auto"/>
            <w:vAlign w:val="center"/>
          </w:tcPr>
          <w:p w14:paraId="07BC1C41" w14:textId="77777777"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14:paraId="56949FA3" w14:textId="77777777" w:rsidR="00C1336F" w:rsidRPr="00EA4E3A" w:rsidRDefault="00C1336F" w:rsidP="00F167B7">
            <w:pPr>
              <w:pStyle w:val="TAC"/>
              <w:rPr>
                <w:lang w:eastAsia="en-US"/>
              </w:rPr>
            </w:pPr>
            <w:r w:rsidRPr="00EA4E3A">
              <w:rPr>
                <w:lang w:eastAsia="en-US"/>
              </w:rPr>
              <w:t>2</w:t>
            </w:r>
          </w:p>
        </w:tc>
        <w:tc>
          <w:tcPr>
            <w:tcW w:w="0" w:type="auto"/>
            <w:vAlign w:val="center"/>
          </w:tcPr>
          <w:p w14:paraId="1EBD08A2" w14:textId="77777777" w:rsidR="00C1336F" w:rsidRPr="00EA4E3A" w:rsidRDefault="00C1336F" w:rsidP="00F167B7">
            <w:pPr>
              <w:pStyle w:val="TAC"/>
              <w:rPr>
                <w:lang w:eastAsia="en-US"/>
              </w:rPr>
            </w:pPr>
            <w:r w:rsidRPr="00EA4E3A">
              <w:rPr>
                <w:lang w:eastAsia="en-US"/>
              </w:rPr>
              <w:t>2</w:t>
            </w:r>
          </w:p>
        </w:tc>
      </w:tr>
      <w:tr w:rsidR="00C1336F" w:rsidRPr="00EA4E3A" w14:paraId="29AD94BF" w14:textId="77777777" w:rsidTr="00F167B7">
        <w:trPr>
          <w:cantSplit/>
        </w:trPr>
        <w:tc>
          <w:tcPr>
            <w:tcW w:w="0" w:type="auto"/>
            <w:tcBorders>
              <w:right w:val="double" w:sz="4" w:space="0" w:color="auto"/>
            </w:tcBorders>
            <w:shd w:val="clear" w:color="auto" w:fill="auto"/>
            <w:vAlign w:val="center"/>
          </w:tcPr>
          <w:p w14:paraId="1FE5EBF2" w14:textId="77777777"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14:paraId="52996A05" w14:textId="77777777" w:rsidR="00C1336F" w:rsidRPr="00EA4E3A" w:rsidRDefault="00C1336F" w:rsidP="00F167B7">
            <w:pPr>
              <w:pStyle w:val="TAC"/>
              <w:rPr>
                <w:lang w:eastAsia="en-US"/>
              </w:rPr>
            </w:pPr>
            <w:r w:rsidRPr="00EA4E3A">
              <w:rPr>
                <w:lang w:eastAsia="en-US"/>
              </w:rPr>
              <w:t>2</w:t>
            </w:r>
          </w:p>
        </w:tc>
        <w:tc>
          <w:tcPr>
            <w:tcW w:w="0" w:type="auto"/>
            <w:vAlign w:val="center"/>
          </w:tcPr>
          <w:p w14:paraId="62852A1D" w14:textId="77777777" w:rsidR="00C1336F" w:rsidRPr="00EA4E3A" w:rsidRDefault="00C1336F" w:rsidP="00F167B7">
            <w:pPr>
              <w:pStyle w:val="TAC"/>
              <w:rPr>
                <w:lang w:eastAsia="en-US"/>
              </w:rPr>
            </w:pPr>
            <w:r w:rsidRPr="00EA4E3A">
              <w:rPr>
                <w:lang w:eastAsia="en-US"/>
              </w:rPr>
              <w:t>3</w:t>
            </w:r>
          </w:p>
        </w:tc>
      </w:tr>
      <w:tr w:rsidR="00C1336F" w:rsidRPr="00EA4E3A" w14:paraId="5C2E777B" w14:textId="77777777" w:rsidTr="00F167B7">
        <w:trPr>
          <w:cantSplit/>
        </w:trPr>
        <w:tc>
          <w:tcPr>
            <w:tcW w:w="0" w:type="auto"/>
            <w:tcBorders>
              <w:right w:val="double" w:sz="4" w:space="0" w:color="auto"/>
            </w:tcBorders>
            <w:shd w:val="clear" w:color="auto" w:fill="auto"/>
            <w:vAlign w:val="center"/>
          </w:tcPr>
          <w:p w14:paraId="033020AF" w14:textId="77777777"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14:paraId="68627D03" w14:textId="77777777" w:rsidR="00C1336F" w:rsidRPr="00EA4E3A" w:rsidRDefault="00C1336F" w:rsidP="00F167B7">
            <w:pPr>
              <w:pStyle w:val="TAC"/>
              <w:rPr>
                <w:lang w:eastAsia="en-US"/>
              </w:rPr>
            </w:pPr>
            <w:r w:rsidRPr="00EA4E3A">
              <w:rPr>
                <w:lang w:eastAsia="en-US"/>
              </w:rPr>
              <w:t>2</w:t>
            </w:r>
          </w:p>
        </w:tc>
        <w:tc>
          <w:tcPr>
            <w:tcW w:w="0" w:type="auto"/>
            <w:vAlign w:val="center"/>
          </w:tcPr>
          <w:p w14:paraId="2562D913" w14:textId="77777777" w:rsidR="00C1336F" w:rsidRPr="00EA4E3A" w:rsidRDefault="00C1336F" w:rsidP="00F167B7">
            <w:pPr>
              <w:pStyle w:val="TAC"/>
              <w:rPr>
                <w:lang w:eastAsia="en-US"/>
              </w:rPr>
            </w:pPr>
            <w:r w:rsidRPr="00EA4E3A">
              <w:rPr>
                <w:lang w:eastAsia="en-US"/>
              </w:rPr>
              <w:t>4</w:t>
            </w:r>
          </w:p>
        </w:tc>
      </w:tr>
      <w:tr w:rsidR="00C1336F" w:rsidRPr="00EA4E3A" w14:paraId="235803BF" w14:textId="77777777" w:rsidTr="00F167B7">
        <w:trPr>
          <w:cantSplit/>
        </w:trPr>
        <w:tc>
          <w:tcPr>
            <w:tcW w:w="0" w:type="auto"/>
            <w:tcBorders>
              <w:right w:val="double" w:sz="4" w:space="0" w:color="auto"/>
            </w:tcBorders>
            <w:shd w:val="clear" w:color="auto" w:fill="auto"/>
            <w:vAlign w:val="center"/>
          </w:tcPr>
          <w:p w14:paraId="7DAA91C1" w14:textId="77777777"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14:paraId="13A6A4C8" w14:textId="77777777" w:rsidR="00C1336F" w:rsidRPr="00EA4E3A" w:rsidRDefault="00C1336F" w:rsidP="00F167B7">
            <w:pPr>
              <w:pStyle w:val="TAC"/>
              <w:rPr>
                <w:lang w:eastAsia="en-US"/>
              </w:rPr>
            </w:pPr>
            <w:r w:rsidRPr="00EA4E3A">
              <w:rPr>
                <w:lang w:eastAsia="en-US"/>
              </w:rPr>
              <w:t>2</w:t>
            </w:r>
          </w:p>
        </w:tc>
        <w:tc>
          <w:tcPr>
            <w:tcW w:w="0" w:type="auto"/>
            <w:vAlign w:val="center"/>
          </w:tcPr>
          <w:p w14:paraId="7B0C564F" w14:textId="77777777" w:rsidR="00C1336F" w:rsidRPr="00EA4E3A" w:rsidRDefault="00C1336F" w:rsidP="00F167B7">
            <w:pPr>
              <w:pStyle w:val="TAC"/>
              <w:rPr>
                <w:lang w:eastAsia="en-US"/>
              </w:rPr>
            </w:pPr>
            <w:r w:rsidRPr="00EA4E3A">
              <w:rPr>
                <w:lang w:eastAsia="en-US"/>
              </w:rPr>
              <w:t>5</w:t>
            </w:r>
          </w:p>
        </w:tc>
      </w:tr>
      <w:tr w:rsidR="00C1336F" w:rsidRPr="00EA4E3A" w14:paraId="3CBE6032" w14:textId="77777777" w:rsidTr="00F167B7">
        <w:trPr>
          <w:cantSplit/>
        </w:trPr>
        <w:tc>
          <w:tcPr>
            <w:tcW w:w="0" w:type="auto"/>
            <w:tcBorders>
              <w:right w:val="double" w:sz="4" w:space="0" w:color="auto"/>
            </w:tcBorders>
            <w:shd w:val="clear" w:color="auto" w:fill="auto"/>
            <w:vAlign w:val="center"/>
          </w:tcPr>
          <w:p w14:paraId="0294715C" w14:textId="77777777"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14:paraId="13CD8807" w14:textId="77777777" w:rsidR="00C1336F" w:rsidRPr="00EA4E3A" w:rsidRDefault="00C1336F" w:rsidP="00F167B7">
            <w:pPr>
              <w:pStyle w:val="TAC"/>
              <w:rPr>
                <w:lang w:eastAsia="en-US"/>
              </w:rPr>
            </w:pPr>
            <w:r w:rsidRPr="00EA4E3A">
              <w:rPr>
                <w:lang w:eastAsia="en-US"/>
              </w:rPr>
              <w:t>2</w:t>
            </w:r>
          </w:p>
        </w:tc>
        <w:tc>
          <w:tcPr>
            <w:tcW w:w="0" w:type="auto"/>
            <w:vAlign w:val="center"/>
          </w:tcPr>
          <w:p w14:paraId="4EE83176" w14:textId="77777777" w:rsidR="00C1336F" w:rsidRPr="00EA4E3A" w:rsidRDefault="00C1336F" w:rsidP="00F167B7">
            <w:pPr>
              <w:pStyle w:val="TAC"/>
              <w:rPr>
                <w:lang w:eastAsia="en-US"/>
              </w:rPr>
            </w:pPr>
            <w:r w:rsidRPr="00EA4E3A">
              <w:rPr>
                <w:lang w:eastAsia="en-US"/>
              </w:rPr>
              <w:t>6</w:t>
            </w:r>
          </w:p>
        </w:tc>
      </w:tr>
      <w:tr w:rsidR="00C1336F" w:rsidRPr="00EA4E3A" w14:paraId="754CC1FF" w14:textId="77777777" w:rsidTr="00F167B7">
        <w:trPr>
          <w:cantSplit/>
        </w:trPr>
        <w:tc>
          <w:tcPr>
            <w:tcW w:w="0" w:type="auto"/>
            <w:tcBorders>
              <w:right w:val="double" w:sz="4" w:space="0" w:color="auto"/>
            </w:tcBorders>
            <w:shd w:val="clear" w:color="auto" w:fill="auto"/>
            <w:vAlign w:val="center"/>
          </w:tcPr>
          <w:p w14:paraId="6E7D4051" w14:textId="77777777"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14:paraId="561961AE" w14:textId="77777777" w:rsidR="00C1336F" w:rsidRPr="00EA4E3A" w:rsidRDefault="00C1336F" w:rsidP="00F167B7">
            <w:pPr>
              <w:pStyle w:val="TAC"/>
              <w:rPr>
                <w:lang w:eastAsia="en-US"/>
              </w:rPr>
            </w:pPr>
            <w:r w:rsidRPr="00EA4E3A">
              <w:rPr>
                <w:lang w:eastAsia="en-US"/>
              </w:rPr>
              <w:t>2</w:t>
            </w:r>
          </w:p>
        </w:tc>
        <w:tc>
          <w:tcPr>
            <w:tcW w:w="0" w:type="auto"/>
            <w:vAlign w:val="center"/>
          </w:tcPr>
          <w:p w14:paraId="26C52C99" w14:textId="77777777" w:rsidR="00C1336F" w:rsidRPr="00EA4E3A" w:rsidRDefault="00C1336F" w:rsidP="00F167B7">
            <w:pPr>
              <w:pStyle w:val="TAC"/>
              <w:rPr>
                <w:lang w:eastAsia="en-US"/>
              </w:rPr>
            </w:pPr>
            <w:r w:rsidRPr="00EA4E3A">
              <w:rPr>
                <w:lang w:eastAsia="en-US"/>
              </w:rPr>
              <w:t>7</w:t>
            </w:r>
          </w:p>
        </w:tc>
      </w:tr>
      <w:tr w:rsidR="00C1336F" w:rsidRPr="00EA4E3A" w14:paraId="7A76BBBF" w14:textId="77777777" w:rsidTr="00F167B7">
        <w:trPr>
          <w:cantSplit/>
        </w:trPr>
        <w:tc>
          <w:tcPr>
            <w:tcW w:w="0" w:type="auto"/>
            <w:tcBorders>
              <w:right w:val="double" w:sz="4" w:space="0" w:color="auto"/>
            </w:tcBorders>
            <w:shd w:val="clear" w:color="auto" w:fill="auto"/>
            <w:vAlign w:val="center"/>
          </w:tcPr>
          <w:p w14:paraId="1CBB3A5E" w14:textId="77777777"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14:paraId="55BADCD2" w14:textId="77777777" w:rsidR="00C1336F" w:rsidRPr="00EA4E3A" w:rsidRDefault="00C1336F" w:rsidP="00F167B7">
            <w:pPr>
              <w:pStyle w:val="TAC"/>
              <w:rPr>
                <w:lang w:eastAsia="en-US"/>
              </w:rPr>
            </w:pPr>
            <w:r w:rsidRPr="00EA4E3A">
              <w:rPr>
                <w:lang w:eastAsia="en-US"/>
              </w:rPr>
              <w:t>2</w:t>
            </w:r>
          </w:p>
        </w:tc>
        <w:tc>
          <w:tcPr>
            <w:tcW w:w="0" w:type="auto"/>
            <w:vAlign w:val="center"/>
          </w:tcPr>
          <w:p w14:paraId="7CB658B9" w14:textId="77777777" w:rsidR="00C1336F" w:rsidRPr="00EA4E3A" w:rsidRDefault="00C1336F" w:rsidP="00F167B7">
            <w:pPr>
              <w:pStyle w:val="TAC"/>
              <w:rPr>
                <w:lang w:eastAsia="en-US"/>
              </w:rPr>
            </w:pPr>
            <w:r w:rsidRPr="00EA4E3A">
              <w:rPr>
                <w:lang w:eastAsia="en-US"/>
              </w:rPr>
              <w:t>8</w:t>
            </w:r>
          </w:p>
        </w:tc>
      </w:tr>
      <w:tr w:rsidR="00C1336F" w:rsidRPr="00EA4E3A" w14:paraId="1A833770" w14:textId="77777777" w:rsidTr="00F167B7">
        <w:trPr>
          <w:cantSplit/>
        </w:trPr>
        <w:tc>
          <w:tcPr>
            <w:tcW w:w="0" w:type="auto"/>
            <w:tcBorders>
              <w:right w:val="double" w:sz="4" w:space="0" w:color="auto"/>
            </w:tcBorders>
            <w:shd w:val="clear" w:color="auto" w:fill="auto"/>
            <w:vAlign w:val="center"/>
          </w:tcPr>
          <w:p w14:paraId="380D890C" w14:textId="77777777"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14:paraId="7A4F522B" w14:textId="77777777" w:rsidR="00C1336F" w:rsidRPr="00EA4E3A" w:rsidRDefault="00C1336F" w:rsidP="00F167B7">
            <w:pPr>
              <w:pStyle w:val="TAC"/>
              <w:rPr>
                <w:lang w:eastAsia="en-US"/>
              </w:rPr>
            </w:pPr>
            <w:r w:rsidRPr="00EA4E3A">
              <w:rPr>
                <w:lang w:eastAsia="en-US"/>
              </w:rPr>
              <w:t>2</w:t>
            </w:r>
          </w:p>
        </w:tc>
        <w:tc>
          <w:tcPr>
            <w:tcW w:w="0" w:type="auto"/>
            <w:vAlign w:val="center"/>
          </w:tcPr>
          <w:p w14:paraId="50104065" w14:textId="77777777" w:rsidR="00C1336F" w:rsidRPr="00EA4E3A" w:rsidRDefault="00C1336F" w:rsidP="00F167B7">
            <w:pPr>
              <w:pStyle w:val="TAC"/>
              <w:rPr>
                <w:lang w:eastAsia="en-US"/>
              </w:rPr>
            </w:pPr>
            <w:r w:rsidRPr="00EA4E3A">
              <w:rPr>
                <w:lang w:eastAsia="en-US"/>
              </w:rPr>
              <w:t>9</w:t>
            </w:r>
          </w:p>
        </w:tc>
      </w:tr>
      <w:tr w:rsidR="00C1336F" w:rsidRPr="00EA4E3A" w14:paraId="651A3CA3" w14:textId="77777777" w:rsidTr="00F167B7">
        <w:trPr>
          <w:cantSplit/>
        </w:trPr>
        <w:tc>
          <w:tcPr>
            <w:tcW w:w="0" w:type="auto"/>
            <w:tcBorders>
              <w:right w:val="double" w:sz="4" w:space="0" w:color="auto"/>
            </w:tcBorders>
            <w:shd w:val="clear" w:color="auto" w:fill="auto"/>
            <w:vAlign w:val="center"/>
          </w:tcPr>
          <w:p w14:paraId="36F287E0" w14:textId="77777777"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14:paraId="11535B18" w14:textId="77777777"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14:paraId="45DA5C78" w14:textId="77777777" w:rsidR="00C1336F" w:rsidRPr="00EA4E3A" w:rsidRDefault="00C1336F" w:rsidP="00F167B7">
            <w:pPr>
              <w:pStyle w:val="TAC"/>
              <w:rPr>
                <w:lang w:eastAsia="en-US"/>
              </w:rPr>
            </w:pPr>
            <w:r w:rsidRPr="00EA4E3A">
              <w:rPr>
                <w:rFonts w:eastAsia="SimSun" w:hint="eastAsia"/>
                <w:lang w:eastAsia="zh-CN"/>
              </w:rPr>
              <w:t>10</w:t>
            </w:r>
          </w:p>
        </w:tc>
      </w:tr>
      <w:tr w:rsidR="00C1336F" w:rsidRPr="00EA4E3A" w14:paraId="60418BB4" w14:textId="77777777" w:rsidTr="00F167B7">
        <w:trPr>
          <w:cantSplit/>
        </w:trPr>
        <w:tc>
          <w:tcPr>
            <w:tcW w:w="0" w:type="auto"/>
            <w:tcBorders>
              <w:right w:val="double" w:sz="4" w:space="0" w:color="auto"/>
            </w:tcBorders>
            <w:shd w:val="clear" w:color="auto" w:fill="auto"/>
            <w:vAlign w:val="center"/>
          </w:tcPr>
          <w:p w14:paraId="3A951946" w14:textId="77777777"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14:paraId="04F76707" w14:textId="77777777" w:rsidR="00C1336F" w:rsidRPr="00EA4E3A" w:rsidRDefault="00C1336F" w:rsidP="00F167B7">
            <w:pPr>
              <w:pStyle w:val="TAC"/>
              <w:rPr>
                <w:lang w:eastAsia="en-US"/>
              </w:rPr>
            </w:pPr>
            <w:r w:rsidRPr="00EA4E3A">
              <w:rPr>
                <w:lang w:eastAsia="en-US"/>
              </w:rPr>
              <w:t>4</w:t>
            </w:r>
          </w:p>
        </w:tc>
        <w:tc>
          <w:tcPr>
            <w:tcW w:w="0" w:type="auto"/>
            <w:vAlign w:val="center"/>
          </w:tcPr>
          <w:p w14:paraId="22382DCB" w14:textId="77777777" w:rsidR="00C1336F" w:rsidRPr="00EA4E3A" w:rsidRDefault="00C1336F" w:rsidP="00F167B7">
            <w:pPr>
              <w:pStyle w:val="TAC"/>
              <w:rPr>
                <w:lang w:eastAsia="en-US"/>
              </w:rPr>
            </w:pPr>
            <w:r w:rsidRPr="00EA4E3A">
              <w:rPr>
                <w:lang w:eastAsia="en-US"/>
              </w:rPr>
              <w:t>10</w:t>
            </w:r>
          </w:p>
        </w:tc>
      </w:tr>
      <w:tr w:rsidR="00C1336F" w:rsidRPr="00EA4E3A" w14:paraId="4421202C" w14:textId="77777777" w:rsidTr="00F167B7">
        <w:trPr>
          <w:cantSplit/>
        </w:trPr>
        <w:tc>
          <w:tcPr>
            <w:tcW w:w="0" w:type="auto"/>
            <w:tcBorders>
              <w:right w:val="double" w:sz="4" w:space="0" w:color="auto"/>
            </w:tcBorders>
            <w:shd w:val="clear" w:color="auto" w:fill="auto"/>
            <w:vAlign w:val="center"/>
          </w:tcPr>
          <w:p w14:paraId="4D9952C1" w14:textId="77777777"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14:paraId="0E089234" w14:textId="77777777" w:rsidR="00C1336F" w:rsidRPr="00EA4E3A" w:rsidRDefault="00C1336F" w:rsidP="00F167B7">
            <w:pPr>
              <w:pStyle w:val="TAC"/>
              <w:rPr>
                <w:lang w:eastAsia="en-US"/>
              </w:rPr>
            </w:pPr>
            <w:r w:rsidRPr="00EA4E3A">
              <w:rPr>
                <w:lang w:eastAsia="en-US"/>
              </w:rPr>
              <w:t>4</w:t>
            </w:r>
          </w:p>
        </w:tc>
        <w:tc>
          <w:tcPr>
            <w:tcW w:w="0" w:type="auto"/>
            <w:vAlign w:val="center"/>
          </w:tcPr>
          <w:p w14:paraId="79DD916E" w14:textId="77777777" w:rsidR="00C1336F" w:rsidRPr="00EA4E3A" w:rsidRDefault="00C1336F" w:rsidP="00F167B7">
            <w:pPr>
              <w:pStyle w:val="TAC"/>
              <w:rPr>
                <w:lang w:eastAsia="en-US"/>
              </w:rPr>
            </w:pPr>
            <w:r w:rsidRPr="00EA4E3A">
              <w:rPr>
                <w:lang w:eastAsia="en-US"/>
              </w:rPr>
              <w:t>11</w:t>
            </w:r>
          </w:p>
        </w:tc>
      </w:tr>
      <w:tr w:rsidR="00C1336F" w:rsidRPr="00EA4E3A" w14:paraId="291E2BE9" w14:textId="77777777" w:rsidTr="00F167B7">
        <w:trPr>
          <w:cantSplit/>
        </w:trPr>
        <w:tc>
          <w:tcPr>
            <w:tcW w:w="0" w:type="auto"/>
            <w:tcBorders>
              <w:right w:val="double" w:sz="4" w:space="0" w:color="auto"/>
            </w:tcBorders>
            <w:shd w:val="clear" w:color="auto" w:fill="auto"/>
            <w:vAlign w:val="center"/>
          </w:tcPr>
          <w:p w14:paraId="45DC1186" w14:textId="77777777"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14:paraId="26991DD8" w14:textId="77777777" w:rsidR="00C1336F" w:rsidRPr="00EA4E3A" w:rsidRDefault="00C1336F" w:rsidP="00F167B7">
            <w:pPr>
              <w:pStyle w:val="TAC"/>
              <w:rPr>
                <w:lang w:eastAsia="en-US"/>
              </w:rPr>
            </w:pPr>
            <w:r w:rsidRPr="00EA4E3A">
              <w:rPr>
                <w:lang w:eastAsia="en-US"/>
              </w:rPr>
              <w:t>4</w:t>
            </w:r>
          </w:p>
        </w:tc>
        <w:tc>
          <w:tcPr>
            <w:tcW w:w="0" w:type="auto"/>
            <w:vAlign w:val="center"/>
          </w:tcPr>
          <w:p w14:paraId="5B1AAAFA" w14:textId="77777777" w:rsidR="00C1336F" w:rsidRPr="00EA4E3A" w:rsidRDefault="00C1336F" w:rsidP="00F167B7">
            <w:pPr>
              <w:pStyle w:val="TAC"/>
              <w:rPr>
                <w:lang w:eastAsia="en-US"/>
              </w:rPr>
            </w:pPr>
            <w:r w:rsidRPr="00EA4E3A">
              <w:rPr>
                <w:lang w:eastAsia="en-US"/>
              </w:rPr>
              <w:t>12</w:t>
            </w:r>
          </w:p>
        </w:tc>
      </w:tr>
      <w:tr w:rsidR="00C1336F" w:rsidRPr="00EA4E3A" w14:paraId="06BF0D07" w14:textId="77777777" w:rsidTr="00F167B7">
        <w:trPr>
          <w:cantSplit/>
        </w:trPr>
        <w:tc>
          <w:tcPr>
            <w:tcW w:w="0" w:type="auto"/>
            <w:tcBorders>
              <w:right w:val="double" w:sz="4" w:space="0" w:color="auto"/>
            </w:tcBorders>
            <w:shd w:val="clear" w:color="auto" w:fill="auto"/>
            <w:vAlign w:val="center"/>
          </w:tcPr>
          <w:p w14:paraId="0587637D" w14:textId="77777777"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14:paraId="36005DB8" w14:textId="77777777" w:rsidR="00C1336F" w:rsidRPr="00EA4E3A" w:rsidRDefault="00C1336F" w:rsidP="00F167B7">
            <w:pPr>
              <w:pStyle w:val="TAC"/>
              <w:rPr>
                <w:lang w:eastAsia="en-US"/>
              </w:rPr>
            </w:pPr>
            <w:r w:rsidRPr="00EA4E3A">
              <w:rPr>
                <w:lang w:eastAsia="en-US"/>
              </w:rPr>
              <w:t>4</w:t>
            </w:r>
          </w:p>
        </w:tc>
        <w:tc>
          <w:tcPr>
            <w:tcW w:w="0" w:type="auto"/>
            <w:vAlign w:val="center"/>
          </w:tcPr>
          <w:p w14:paraId="4718353C" w14:textId="77777777" w:rsidR="00C1336F" w:rsidRPr="00EA4E3A" w:rsidRDefault="00C1336F" w:rsidP="00F167B7">
            <w:pPr>
              <w:pStyle w:val="TAC"/>
              <w:rPr>
                <w:lang w:eastAsia="en-US"/>
              </w:rPr>
            </w:pPr>
            <w:r w:rsidRPr="00EA4E3A">
              <w:rPr>
                <w:lang w:eastAsia="en-US"/>
              </w:rPr>
              <w:t>13</w:t>
            </w:r>
          </w:p>
        </w:tc>
      </w:tr>
      <w:tr w:rsidR="00C1336F" w:rsidRPr="00EA4E3A" w14:paraId="2FBE9A95" w14:textId="77777777" w:rsidTr="00F167B7">
        <w:trPr>
          <w:cantSplit/>
        </w:trPr>
        <w:tc>
          <w:tcPr>
            <w:tcW w:w="0" w:type="auto"/>
            <w:tcBorders>
              <w:right w:val="double" w:sz="4" w:space="0" w:color="auto"/>
            </w:tcBorders>
            <w:shd w:val="clear" w:color="auto" w:fill="auto"/>
            <w:vAlign w:val="center"/>
          </w:tcPr>
          <w:p w14:paraId="6A636AEE" w14:textId="77777777"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14:paraId="030A1ECE" w14:textId="77777777" w:rsidR="00C1336F" w:rsidRPr="00EA4E3A" w:rsidRDefault="00C1336F" w:rsidP="00F167B7">
            <w:pPr>
              <w:pStyle w:val="TAC"/>
              <w:rPr>
                <w:lang w:eastAsia="en-US"/>
              </w:rPr>
            </w:pPr>
            <w:r w:rsidRPr="00EA4E3A">
              <w:rPr>
                <w:lang w:eastAsia="en-US"/>
              </w:rPr>
              <w:t>4</w:t>
            </w:r>
          </w:p>
        </w:tc>
        <w:tc>
          <w:tcPr>
            <w:tcW w:w="0" w:type="auto"/>
            <w:vAlign w:val="center"/>
          </w:tcPr>
          <w:p w14:paraId="364C7F5B" w14:textId="77777777" w:rsidR="00C1336F" w:rsidRPr="00EA4E3A" w:rsidRDefault="00C1336F" w:rsidP="00F167B7">
            <w:pPr>
              <w:pStyle w:val="TAC"/>
              <w:rPr>
                <w:lang w:eastAsia="en-US"/>
              </w:rPr>
            </w:pPr>
            <w:r w:rsidRPr="00EA4E3A">
              <w:rPr>
                <w:lang w:eastAsia="en-US"/>
              </w:rPr>
              <w:t>14</w:t>
            </w:r>
          </w:p>
        </w:tc>
      </w:tr>
    </w:tbl>
    <w:p w14:paraId="3E3D0C69" w14:textId="77777777" w:rsidR="00DE7B85" w:rsidRPr="00EA4E3A" w:rsidRDefault="00DE7B85" w:rsidP="00DE7B85"/>
    <w:p w14:paraId="47120085" w14:textId="77777777"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14:paraId="41BA772B" w14:textId="77777777" w:rsidTr="00966E66">
        <w:trPr>
          <w:cantSplit/>
        </w:trPr>
        <w:tc>
          <w:tcPr>
            <w:tcW w:w="0" w:type="auto"/>
            <w:tcBorders>
              <w:bottom w:val="double" w:sz="4" w:space="0" w:color="auto"/>
              <w:right w:val="double" w:sz="4" w:space="0" w:color="auto"/>
            </w:tcBorders>
            <w:shd w:val="clear" w:color="auto" w:fill="E0E0E0"/>
            <w:vAlign w:val="center"/>
          </w:tcPr>
          <w:p w14:paraId="18AAC922" w14:textId="77777777"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w14:anchorId="10AAD154">
                <v:shape id="_x0000_i1140" type="#_x0000_t75" style="width:21.75pt;height:16.75pt" o:ole="">
                  <v:imagedata r:id="rId311" o:title=""/>
                </v:shape>
                <o:OLEObject Type="Embed" ProgID="Equation.3" ShapeID="_x0000_i1140" DrawAspect="Content" ObjectID="_1685803997" r:id="rId317"/>
              </w:object>
            </w:r>
          </w:p>
        </w:tc>
        <w:tc>
          <w:tcPr>
            <w:tcW w:w="0" w:type="auto"/>
            <w:tcBorders>
              <w:left w:val="double" w:sz="4" w:space="0" w:color="auto"/>
              <w:bottom w:val="double" w:sz="4" w:space="0" w:color="auto"/>
            </w:tcBorders>
            <w:shd w:val="clear" w:color="auto" w:fill="E0E0E0"/>
            <w:vAlign w:val="center"/>
          </w:tcPr>
          <w:p w14:paraId="6AF2D685" w14:textId="77777777"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w14:anchorId="042D345F">
                <v:shape id="_x0000_i1141" type="#_x0000_t75" style="width:15.9pt;height:15.05pt" o:ole="">
                  <v:imagedata r:id="rId313" o:title=""/>
                </v:shape>
                <o:OLEObject Type="Embed" ProgID="Equation.3" ShapeID="_x0000_i1141" DrawAspect="Content" ObjectID="_1685803998" r:id="rId318"/>
              </w:object>
            </w:r>
          </w:p>
        </w:tc>
        <w:tc>
          <w:tcPr>
            <w:tcW w:w="0" w:type="auto"/>
            <w:tcBorders>
              <w:bottom w:val="double" w:sz="4" w:space="0" w:color="auto"/>
            </w:tcBorders>
            <w:shd w:val="clear" w:color="auto" w:fill="E0E0E0"/>
            <w:vAlign w:val="center"/>
          </w:tcPr>
          <w:p w14:paraId="011C9CDD" w14:textId="77777777"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w14:anchorId="553EE479">
                <v:shape id="_x0000_i1142" type="#_x0000_t75" style="width:20.1pt;height:16.75pt" o:ole="">
                  <v:imagedata r:id="rId315" o:title=""/>
                </v:shape>
                <o:OLEObject Type="Embed" ProgID="Equation.3" ShapeID="_x0000_i1142" DrawAspect="Content" ObjectID="_1685803999" r:id="rId319"/>
              </w:object>
            </w:r>
          </w:p>
        </w:tc>
      </w:tr>
      <w:tr w:rsidR="00DE7B85" w:rsidRPr="00EA4E3A" w14:paraId="54D9B0B2" w14:textId="77777777" w:rsidTr="00966E66">
        <w:trPr>
          <w:cantSplit/>
        </w:trPr>
        <w:tc>
          <w:tcPr>
            <w:tcW w:w="0" w:type="auto"/>
            <w:tcBorders>
              <w:top w:val="double" w:sz="4" w:space="0" w:color="auto"/>
              <w:right w:val="double" w:sz="4" w:space="0" w:color="auto"/>
            </w:tcBorders>
            <w:shd w:val="clear" w:color="auto" w:fill="auto"/>
            <w:vAlign w:val="center"/>
          </w:tcPr>
          <w:p w14:paraId="297A7EE5" w14:textId="77777777"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14:paraId="5B62E710" w14:textId="77777777"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14:paraId="7C4742C6" w14:textId="77777777" w:rsidR="00DE7B85" w:rsidRPr="00EA4E3A" w:rsidRDefault="00DE7B85" w:rsidP="00966E66">
            <w:pPr>
              <w:pStyle w:val="TAC"/>
              <w:rPr>
                <w:lang w:val="en-US"/>
              </w:rPr>
            </w:pPr>
            <w:r w:rsidRPr="00EA4E3A">
              <w:rPr>
                <w:lang w:val="en-US"/>
              </w:rPr>
              <w:t>0</w:t>
            </w:r>
          </w:p>
        </w:tc>
      </w:tr>
      <w:tr w:rsidR="00DE7B85" w:rsidRPr="00EA4E3A" w14:paraId="23B33D90" w14:textId="77777777" w:rsidTr="00966E66">
        <w:trPr>
          <w:cantSplit/>
        </w:trPr>
        <w:tc>
          <w:tcPr>
            <w:tcW w:w="0" w:type="auto"/>
            <w:tcBorders>
              <w:right w:val="double" w:sz="4" w:space="0" w:color="auto"/>
            </w:tcBorders>
            <w:shd w:val="clear" w:color="auto" w:fill="auto"/>
            <w:vAlign w:val="center"/>
          </w:tcPr>
          <w:p w14:paraId="3E5C85CA" w14:textId="77777777"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14:paraId="7E856A26" w14:textId="77777777" w:rsidR="00DE7B85" w:rsidRPr="00EA4E3A" w:rsidRDefault="00DE7B85" w:rsidP="00966E66">
            <w:pPr>
              <w:pStyle w:val="TAC"/>
              <w:rPr>
                <w:lang w:val="en-US"/>
              </w:rPr>
            </w:pPr>
            <w:r w:rsidRPr="00EA4E3A">
              <w:rPr>
                <w:lang w:val="en-US"/>
              </w:rPr>
              <w:t>2</w:t>
            </w:r>
          </w:p>
        </w:tc>
        <w:tc>
          <w:tcPr>
            <w:tcW w:w="0" w:type="auto"/>
          </w:tcPr>
          <w:p w14:paraId="5F4636DA" w14:textId="77777777" w:rsidR="00DE7B85" w:rsidRPr="00EA4E3A" w:rsidRDefault="00DE7B85" w:rsidP="00966E66">
            <w:pPr>
              <w:pStyle w:val="TAC"/>
              <w:rPr>
                <w:lang w:val="en-US"/>
              </w:rPr>
            </w:pPr>
            <w:r w:rsidRPr="00EA4E3A">
              <w:rPr>
                <w:lang w:val="en-US"/>
              </w:rPr>
              <w:t>2</w:t>
            </w:r>
          </w:p>
        </w:tc>
      </w:tr>
      <w:tr w:rsidR="00DE7B85" w:rsidRPr="00EA4E3A" w14:paraId="40B658D2" w14:textId="77777777" w:rsidTr="00966E66">
        <w:trPr>
          <w:cantSplit/>
        </w:trPr>
        <w:tc>
          <w:tcPr>
            <w:tcW w:w="0" w:type="auto"/>
            <w:tcBorders>
              <w:right w:val="double" w:sz="4" w:space="0" w:color="auto"/>
            </w:tcBorders>
            <w:shd w:val="clear" w:color="auto" w:fill="auto"/>
            <w:vAlign w:val="center"/>
          </w:tcPr>
          <w:p w14:paraId="2E4D7429" w14:textId="77777777" w:rsidR="00DE7B85" w:rsidRPr="00EA4E3A" w:rsidRDefault="00DE7B85" w:rsidP="00966E66">
            <w:pPr>
              <w:pStyle w:val="TAC"/>
              <w:rPr>
                <w:b/>
              </w:rPr>
            </w:pPr>
            <w:r w:rsidRPr="00EA4E3A">
              <w:rPr>
                <w:b/>
              </w:rPr>
              <w:t>2</w:t>
            </w:r>
          </w:p>
        </w:tc>
        <w:tc>
          <w:tcPr>
            <w:tcW w:w="0" w:type="auto"/>
            <w:tcBorders>
              <w:left w:val="double" w:sz="4" w:space="0" w:color="auto"/>
            </w:tcBorders>
            <w:vAlign w:val="center"/>
          </w:tcPr>
          <w:p w14:paraId="6C6E213C" w14:textId="77777777" w:rsidR="00DE7B85" w:rsidRPr="00EA4E3A" w:rsidRDefault="00DE7B85" w:rsidP="00966E66">
            <w:pPr>
              <w:pStyle w:val="TAC"/>
            </w:pPr>
            <w:r w:rsidRPr="00EA4E3A">
              <w:t>2</w:t>
            </w:r>
          </w:p>
        </w:tc>
        <w:tc>
          <w:tcPr>
            <w:tcW w:w="0" w:type="auto"/>
          </w:tcPr>
          <w:p w14:paraId="57FDDA8E" w14:textId="77777777" w:rsidR="00DE7B85" w:rsidRPr="00EA4E3A" w:rsidRDefault="00DE7B85" w:rsidP="00966E66">
            <w:pPr>
              <w:pStyle w:val="TAC"/>
              <w:rPr>
                <w:lang w:val="en-US"/>
              </w:rPr>
            </w:pPr>
            <w:r w:rsidRPr="00EA4E3A">
              <w:rPr>
                <w:lang w:val="en-US"/>
              </w:rPr>
              <w:t>4</w:t>
            </w:r>
          </w:p>
        </w:tc>
      </w:tr>
      <w:tr w:rsidR="00DE7B85" w:rsidRPr="00EA4E3A" w14:paraId="0A1BD842" w14:textId="77777777" w:rsidTr="00966E66">
        <w:trPr>
          <w:cantSplit/>
        </w:trPr>
        <w:tc>
          <w:tcPr>
            <w:tcW w:w="0" w:type="auto"/>
            <w:tcBorders>
              <w:right w:val="double" w:sz="4" w:space="0" w:color="auto"/>
            </w:tcBorders>
            <w:shd w:val="clear" w:color="auto" w:fill="auto"/>
            <w:vAlign w:val="center"/>
          </w:tcPr>
          <w:p w14:paraId="2E7A44F6" w14:textId="77777777" w:rsidR="00DE7B85" w:rsidRPr="00EA4E3A" w:rsidRDefault="00DE7B85" w:rsidP="00966E66">
            <w:pPr>
              <w:pStyle w:val="TAC"/>
              <w:rPr>
                <w:b/>
              </w:rPr>
            </w:pPr>
            <w:r w:rsidRPr="00EA4E3A">
              <w:rPr>
                <w:b/>
              </w:rPr>
              <w:t>3</w:t>
            </w:r>
          </w:p>
        </w:tc>
        <w:tc>
          <w:tcPr>
            <w:tcW w:w="0" w:type="auto"/>
            <w:tcBorders>
              <w:left w:val="double" w:sz="4" w:space="0" w:color="auto"/>
            </w:tcBorders>
            <w:vAlign w:val="center"/>
          </w:tcPr>
          <w:p w14:paraId="23B44E96" w14:textId="77777777" w:rsidR="00DE7B85" w:rsidRPr="00EA4E3A" w:rsidRDefault="00DE7B85" w:rsidP="00966E66">
            <w:pPr>
              <w:pStyle w:val="TAC"/>
            </w:pPr>
            <w:r w:rsidRPr="00EA4E3A">
              <w:t>2</w:t>
            </w:r>
          </w:p>
        </w:tc>
        <w:tc>
          <w:tcPr>
            <w:tcW w:w="0" w:type="auto"/>
          </w:tcPr>
          <w:p w14:paraId="57379354" w14:textId="77777777" w:rsidR="00DE7B85" w:rsidRPr="00EA4E3A" w:rsidRDefault="00DE7B85" w:rsidP="00966E66">
            <w:pPr>
              <w:pStyle w:val="TAC"/>
              <w:rPr>
                <w:lang w:val="en-US"/>
              </w:rPr>
            </w:pPr>
            <w:r w:rsidRPr="00EA4E3A">
              <w:rPr>
                <w:lang w:val="en-US"/>
              </w:rPr>
              <w:t>5</w:t>
            </w:r>
          </w:p>
        </w:tc>
      </w:tr>
      <w:tr w:rsidR="00DE7B85" w:rsidRPr="00EA4E3A" w14:paraId="051ED56C" w14:textId="77777777" w:rsidTr="00966E66">
        <w:trPr>
          <w:cantSplit/>
        </w:trPr>
        <w:tc>
          <w:tcPr>
            <w:tcW w:w="0" w:type="auto"/>
            <w:tcBorders>
              <w:right w:val="double" w:sz="4" w:space="0" w:color="auto"/>
            </w:tcBorders>
            <w:shd w:val="clear" w:color="auto" w:fill="auto"/>
            <w:vAlign w:val="center"/>
          </w:tcPr>
          <w:p w14:paraId="69440E2D" w14:textId="77777777" w:rsidR="00DE7B85" w:rsidRPr="00EA4E3A" w:rsidRDefault="00DE7B85" w:rsidP="00966E66">
            <w:pPr>
              <w:pStyle w:val="TAC"/>
              <w:rPr>
                <w:b/>
              </w:rPr>
            </w:pPr>
            <w:r w:rsidRPr="00EA4E3A">
              <w:rPr>
                <w:b/>
              </w:rPr>
              <w:t>4</w:t>
            </w:r>
          </w:p>
        </w:tc>
        <w:tc>
          <w:tcPr>
            <w:tcW w:w="0" w:type="auto"/>
            <w:tcBorders>
              <w:left w:val="double" w:sz="4" w:space="0" w:color="auto"/>
            </w:tcBorders>
            <w:vAlign w:val="center"/>
          </w:tcPr>
          <w:p w14:paraId="72E0C902" w14:textId="77777777" w:rsidR="00DE7B85" w:rsidRPr="00EA4E3A" w:rsidRDefault="00DE7B85" w:rsidP="00966E66">
            <w:pPr>
              <w:pStyle w:val="TAC"/>
            </w:pPr>
            <w:r w:rsidRPr="00EA4E3A">
              <w:t>2</w:t>
            </w:r>
          </w:p>
        </w:tc>
        <w:tc>
          <w:tcPr>
            <w:tcW w:w="0" w:type="auto"/>
          </w:tcPr>
          <w:p w14:paraId="348C4AD0" w14:textId="77777777" w:rsidR="00DE7B85" w:rsidRPr="00EA4E3A" w:rsidRDefault="00DE7B85" w:rsidP="00966E66">
            <w:pPr>
              <w:pStyle w:val="TAC"/>
              <w:rPr>
                <w:lang w:val="en-US"/>
              </w:rPr>
            </w:pPr>
            <w:r w:rsidRPr="00EA4E3A">
              <w:rPr>
                <w:lang w:val="en-US"/>
              </w:rPr>
              <w:t>6</w:t>
            </w:r>
          </w:p>
        </w:tc>
      </w:tr>
      <w:tr w:rsidR="00DE7B85" w:rsidRPr="00EA4E3A" w14:paraId="4F3FC23A" w14:textId="77777777" w:rsidTr="00966E66">
        <w:trPr>
          <w:cantSplit/>
        </w:trPr>
        <w:tc>
          <w:tcPr>
            <w:tcW w:w="0" w:type="auto"/>
            <w:tcBorders>
              <w:right w:val="double" w:sz="4" w:space="0" w:color="auto"/>
            </w:tcBorders>
            <w:shd w:val="clear" w:color="auto" w:fill="auto"/>
            <w:vAlign w:val="center"/>
          </w:tcPr>
          <w:p w14:paraId="0AEE4B22" w14:textId="77777777" w:rsidR="00DE7B85" w:rsidRPr="00EA4E3A" w:rsidRDefault="00DE7B85" w:rsidP="00966E66">
            <w:pPr>
              <w:pStyle w:val="TAC"/>
              <w:rPr>
                <w:b/>
              </w:rPr>
            </w:pPr>
            <w:r w:rsidRPr="00EA4E3A">
              <w:rPr>
                <w:b/>
              </w:rPr>
              <w:t>5</w:t>
            </w:r>
          </w:p>
        </w:tc>
        <w:tc>
          <w:tcPr>
            <w:tcW w:w="0" w:type="auto"/>
            <w:tcBorders>
              <w:left w:val="double" w:sz="4" w:space="0" w:color="auto"/>
            </w:tcBorders>
            <w:vAlign w:val="center"/>
          </w:tcPr>
          <w:p w14:paraId="72C501FC" w14:textId="77777777" w:rsidR="00DE7B85" w:rsidRPr="00EA4E3A" w:rsidRDefault="00DE7B85" w:rsidP="00966E66">
            <w:pPr>
              <w:pStyle w:val="TAC"/>
            </w:pPr>
            <w:r w:rsidRPr="00EA4E3A">
              <w:t>2</w:t>
            </w:r>
          </w:p>
        </w:tc>
        <w:tc>
          <w:tcPr>
            <w:tcW w:w="0" w:type="auto"/>
          </w:tcPr>
          <w:p w14:paraId="0AEA07F4" w14:textId="77777777" w:rsidR="00DE7B85" w:rsidRPr="00EA4E3A" w:rsidRDefault="00DE7B85" w:rsidP="00966E66">
            <w:pPr>
              <w:pStyle w:val="TAC"/>
              <w:rPr>
                <w:lang w:val="en-US"/>
              </w:rPr>
            </w:pPr>
            <w:r w:rsidRPr="00EA4E3A">
              <w:rPr>
                <w:lang w:val="en-US"/>
              </w:rPr>
              <w:t>8</w:t>
            </w:r>
          </w:p>
        </w:tc>
      </w:tr>
      <w:tr w:rsidR="00DE7B85" w:rsidRPr="00EA4E3A" w14:paraId="4E70C4B9" w14:textId="77777777" w:rsidTr="00966E66">
        <w:trPr>
          <w:cantSplit/>
        </w:trPr>
        <w:tc>
          <w:tcPr>
            <w:tcW w:w="0" w:type="auto"/>
            <w:tcBorders>
              <w:right w:val="double" w:sz="4" w:space="0" w:color="auto"/>
            </w:tcBorders>
            <w:shd w:val="clear" w:color="auto" w:fill="auto"/>
            <w:vAlign w:val="center"/>
          </w:tcPr>
          <w:p w14:paraId="5C0B19D0" w14:textId="77777777" w:rsidR="00DE7B85" w:rsidRPr="00EA4E3A" w:rsidRDefault="00DE7B85" w:rsidP="00966E66">
            <w:pPr>
              <w:pStyle w:val="TAC"/>
              <w:rPr>
                <w:b/>
              </w:rPr>
            </w:pPr>
            <w:r w:rsidRPr="00EA4E3A">
              <w:rPr>
                <w:b/>
              </w:rPr>
              <w:t>6</w:t>
            </w:r>
          </w:p>
        </w:tc>
        <w:tc>
          <w:tcPr>
            <w:tcW w:w="0" w:type="auto"/>
            <w:tcBorders>
              <w:left w:val="double" w:sz="4" w:space="0" w:color="auto"/>
            </w:tcBorders>
            <w:vAlign w:val="center"/>
          </w:tcPr>
          <w:p w14:paraId="30EA2C3C" w14:textId="77777777" w:rsidR="00DE7B85" w:rsidRPr="00EA4E3A" w:rsidRDefault="00DE7B85" w:rsidP="00966E66">
            <w:pPr>
              <w:pStyle w:val="TAC"/>
            </w:pPr>
            <w:r w:rsidRPr="00EA4E3A">
              <w:t>2</w:t>
            </w:r>
          </w:p>
        </w:tc>
        <w:tc>
          <w:tcPr>
            <w:tcW w:w="0" w:type="auto"/>
          </w:tcPr>
          <w:p w14:paraId="22AFD450" w14:textId="77777777" w:rsidR="00DE7B85" w:rsidRPr="00EA4E3A" w:rsidRDefault="00DE7B85" w:rsidP="00966E66">
            <w:pPr>
              <w:pStyle w:val="TAC"/>
              <w:rPr>
                <w:lang w:val="en-US"/>
              </w:rPr>
            </w:pPr>
            <w:r w:rsidRPr="00EA4E3A">
              <w:rPr>
                <w:lang w:val="en-US"/>
              </w:rPr>
              <w:t>10</w:t>
            </w:r>
          </w:p>
        </w:tc>
      </w:tr>
      <w:tr w:rsidR="00DE7B85" w:rsidRPr="00EA4E3A" w14:paraId="60F0F110" w14:textId="77777777" w:rsidTr="00966E66">
        <w:trPr>
          <w:cantSplit/>
        </w:trPr>
        <w:tc>
          <w:tcPr>
            <w:tcW w:w="0" w:type="auto"/>
            <w:tcBorders>
              <w:right w:val="double" w:sz="4" w:space="0" w:color="auto"/>
            </w:tcBorders>
            <w:shd w:val="clear" w:color="auto" w:fill="auto"/>
            <w:vAlign w:val="center"/>
          </w:tcPr>
          <w:p w14:paraId="5737C7DF" w14:textId="77777777" w:rsidR="00DE7B85" w:rsidRPr="00EA4E3A" w:rsidRDefault="00DE7B85" w:rsidP="00966E66">
            <w:pPr>
              <w:pStyle w:val="TAC"/>
              <w:rPr>
                <w:b/>
              </w:rPr>
            </w:pPr>
            <w:r w:rsidRPr="00EA4E3A">
              <w:rPr>
                <w:b/>
              </w:rPr>
              <w:t>7</w:t>
            </w:r>
          </w:p>
        </w:tc>
        <w:tc>
          <w:tcPr>
            <w:tcW w:w="0" w:type="auto"/>
            <w:tcBorders>
              <w:left w:val="double" w:sz="4" w:space="0" w:color="auto"/>
            </w:tcBorders>
            <w:vAlign w:val="center"/>
          </w:tcPr>
          <w:p w14:paraId="11FB879D" w14:textId="77777777" w:rsidR="00DE7B85" w:rsidRPr="00EA4E3A" w:rsidRDefault="00DE7B85" w:rsidP="00966E66">
            <w:pPr>
              <w:pStyle w:val="TAC"/>
            </w:pPr>
            <w:r w:rsidRPr="00EA4E3A">
              <w:t>4</w:t>
            </w:r>
          </w:p>
        </w:tc>
        <w:tc>
          <w:tcPr>
            <w:tcW w:w="0" w:type="auto"/>
          </w:tcPr>
          <w:p w14:paraId="798E3E17" w14:textId="77777777" w:rsidR="00DE7B85" w:rsidRPr="00EA4E3A" w:rsidRDefault="00DE7B85" w:rsidP="00966E66">
            <w:pPr>
              <w:pStyle w:val="TAC"/>
              <w:rPr>
                <w:lang w:val="en-US"/>
              </w:rPr>
            </w:pPr>
            <w:r w:rsidRPr="00EA4E3A">
              <w:rPr>
                <w:lang w:val="en-US"/>
              </w:rPr>
              <w:t>10</w:t>
            </w:r>
          </w:p>
        </w:tc>
      </w:tr>
      <w:tr w:rsidR="00DE7B85" w:rsidRPr="00EA4E3A" w14:paraId="66E8F3BF" w14:textId="77777777" w:rsidTr="00966E66">
        <w:trPr>
          <w:cantSplit/>
        </w:trPr>
        <w:tc>
          <w:tcPr>
            <w:tcW w:w="0" w:type="auto"/>
            <w:tcBorders>
              <w:right w:val="double" w:sz="4" w:space="0" w:color="auto"/>
            </w:tcBorders>
            <w:shd w:val="clear" w:color="auto" w:fill="auto"/>
            <w:vAlign w:val="center"/>
          </w:tcPr>
          <w:p w14:paraId="165CE4A2" w14:textId="77777777" w:rsidR="00DE7B85" w:rsidRPr="00EA4E3A" w:rsidRDefault="00DE7B85" w:rsidP="00966E66">
            <w:pPr>
              <w:pStyle w:val="TAC"/>
              <w:rPr>
                <w:b/>
              </w:rPr>
            </w:pPr>
            <w:r w:rsidRPr="00EA4E3A">
              <w:rPr>
                <w:b/>
              </w:rPr>
              <w:t>8</w:t>
            </w:r>
          </w:p>
        </w:tc>
        <w:tc>
          <w:tcPr>
            <w:tcW w:w="0" w:type="auto"/>
            <w:tcBorders>
              <w:left w:val="double" w:sz="4" w:space="0" w:color="auto"/>
            </w:tcBorders>
            <w:vAlign w:val="center"/>
          </w:tcPr>
          <w:p w14:paraId="04BBCAF6" w14:textId="77777777" w:rsidR="00DE7B85" w:rsidRPr="00EA4E3A" w:rsidRDefault="00DE7B85" w:rsidP="00966E66">
            <w:pPr>
              <w:pStyle w:val="TAC"/>
            </w:pPr>
            <w:r w:rsidRPr="00EA4E3A">
              <w:t>4</w:t>
            </w:r>
          </w:p>
        </w:tc>
        <w:tc>
          <w:tcPr>
            <w:tcW w:w="0" w:type="auto"/>
          </w:tcPr>
          <w:p w14:paraId="3365E402" w14:textId="77777777" w:rsidR="00DE7B85" w:rsidRPr="00EA4E3A" w:rsidRDefault="00DE7B85" w:rsidP="00966E66">
            <w:pPr>
              <w:pStyle w:val="TAC"/>
              <w:rPr>
                <w:lang w:val="en-US"/>
              </w:rPr>
            </w:pPr>
            <w:r w:rsidRPr="00EA4E3A">
              <w:rPr>
                <w:lang w:val="en-US"/>
              </w:rPr>
              <w:t>12</w:t>
            </w:r>
          </w:p>
        </w:tc>
      </w:tr>
      <w:tr w:rsidR="00DE7B85" w:rsidRPr="00EA4E3A" w14:paraId="38CCA780" w14:textId="77777777" w:rsidTr="00966E66">
        <w:trPr>
          <w:cantSplit/>
        </w:trPr>
        <w:tc>
          <w:tcPr>
            <w:tcW w:w="0" w:type="auto"/>
            <w:tcBorders>
              <w:right w:val="double" w:sz="4" w:space="0" w:color="auto"/>
            </w:tcBorders>
            <w:shd w:val="clear" w:color="auto" w:fill="auto"/>
            <w:vAlign w:val="center"/>
          </w:tcPr>
          <w:p w14:paraId="11DBCA1F" w14:textId="77777777" w:rsidR="00DE7B85" w:rsidRPr="00EA4E3A" w:rsidRDefault="00DE7B85" w:rsidP="00966E66">
            <w:pPr>
              <w:pStyle w:val="TAC"/>
              <w:rPr>
                <w:b/>
              </w:rPr>
            </w:pPr>
            <w:r w:rsidRPr="00EA4E3A">
              <w:rPr>
                <w:b/>
              </w:rPr>
              <w:t>9</w:t>
            </w:r>
          </w:p>
        </w:tc>
        <w:tc>
          <w:tcPr>
            <w:tcW w:w="0" w:type="auto"/>
            <w:tcBorders>
              <w:left w:val="double" w:sz="4" w:space="0" w:color="auto"/>
            </w:tcBorders>
            <w:vAlign w:val="center"/>
          </w:tcPr>
          <w:p w14:paraId="37E5B1AC" w14:textId="77777777" w:rsidR="00DE7B85" w:rsidRPr="00EA4E3A" w:rsidRDefault="00DE7B85" w:rsidP="00966E66">
            <w:pPr>
              <w:pStyle w:val="TAC"/>
            </w:pPr>
            <w:r w:rsidRPr="00EA4E3A">
              <w:t>4</w:t>
            </w:r>
          </w:p>
        </w:tc>
        <w:tc>
          <w:tcPr>
            <w:tcW w:w="0" w:type="auto"/>
          </w:tcPr>
          <w:p w14:paraId="01DDE5FC" w14:textId="77777777" w:rsidR="00DE7B85" w:rsidRPr="00EA4E3A" w:rsidRDefault="00DE7B85" w:rsidP="00966E66">
            <w:pPr>
              <w:pStyle w:val="TAC"/>
              <w:rPr>
                <w:lang w:val="en-US"/>
              </w:rPr>
            </w:pPr>
            <w:r w:rsidRPr="00EA4E3A">
              <w:rPr>
                <w:lang w:val="en-US"/>
              </w:rPr>
              <w:t>14</w:t>
            </w:r>
          </w:p>
        </w:tc>
      </w:tr>
      <w:tr w:rsidR="00DE7B85" w:rsidRPr="00EA4E3A" w14:paraId="7ACEFE72" w14:textId="77777777" w:rsidTr="00966E66">
        <w:trPr>
          <w:cantSplit/>
        </w:trPr>
        <w:tc>
          <w:tcPr>
            <w:tcW w:w="0" w:type="auto"/>
            <w:tcBorders>
              <w:right w:val="double" w:sz="4" w:space="0" w:color="auto"/>
            </w:tcBorders>
            <w:shd w:val="clear" w:color="auto" w:fill="auto"/>
            <w:vAlign w:val="center"/>
          </w:tcPr>
          <w:p w14:paraId="1E42A0C3" w14:textId="77777777"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14:paraId="7D1E195A" w14:textId="77777777" w:rsidR="00DE7B85" w:rsidRPr="00EA4E3A" w:rsidRDefault="00DE7B85" w:rsidP="00966E66">
            <w:pPr>
              <w:pStyle w:val="TAC"/>
            </w:pPr>
            <w:r w:rsidRPr="00EA4E3A">
              <w:t>4</w:t>
            </w:r>
          </w:p>
        </w:tc>
        <w:tc>
          <w:tcPr>
            <w:tcW w:w="0" w:type="auto"/>
          </w:tcPr>
          <w:p w14:paraId="06BF7A99" w14:textId="77777777" w:rsidR="00DE7B85" w:rsidRPr="00EA4E3A" w:rsidRDefault="00DE7B85" w:rsidP="00966E66">
            <w:pPr>
              <w:pStyle w:val="TAC"/>
              <w:rPr>
                <w:lang w:val="en-US"/>
              </w:rPr>
            </w:pPr>
            <w:r w:rsidRPr="00EA4E3A">
              <w:rPr>
                <w:lang w:val="en-US"/>
              </w:rPr>
              <w:t>16</w:t>
            </w:r>
          </w:p>
        </w:tc>
      </w:tr>
      <w:tr w:rsidR="00DE7B85" w:rsidRPr="00EA4E3A" w14:paraId="44835AAF" w14:textId="77777777" w:rsidTr="00966E66">
        <w:trPr>
          <w:cantSplit/>
        </w:trPr>
        <w:tc>
          <w:tcPr>
            <w:tcW w:w="0" w:type="auto"/>
            <w:tcBorders>
              <w:right w:val="double" w:sz="4" w:space="0" w:color="auto"/>
            </w:tcBorders>
            <w:shd w:val="clear" w:color="auto" w:fill="auto"/>
            <w:vAlign w:val="center"/>
          </w:tcPr>
          <w:p w14:paraId="72044476" w14:textId="77777777"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14:paraId="28C3562F" w14:textId="77777777" w:rsidR="00DE7B85" w:rsidRPr="00EA4E3A" w:rsidRDefault="00DE7B85" w:rsidP="00966E66">
            <w:pPr>
              <w:pStyle w:val="TAC"/>
            </w:pPr>
            <w:r w:rsidRPr="00EA4E3A">
              <w:t>4</w:t>
            </w:r>
          </w:p>
        </w:tc>
        <w:tc>
          <w:tcPr>
            <w:tcW w:w="0" w:type="auto"/>
          </w:tcPr>
          <w:p w14:paraId="68CE1187" w14:textId="77777777" w:rsidR="00DE7B85" w:rsidRPr="00EA4E3A" w:rsidRDefault="00DE7B85" w:rsidP="00966E66">
            <w:pPr>
              <w:pStyle w:val="TAC"/>
              <w:rPr>
                <w:lang w:val="en-US"/>
              </w:rPr>
            </w:pPr>
            <w:r w:rsidRPr="00EA4E3A">
              <w:rPr>
                <w:lang w:val="en-US"/>
              </w:rPr>
              <w:t>17</w:t>
            </w:r>
          </w:p>
        </w:tc>
      </w:tr>
      <w:tr w:rsidR="00DE7B85" w:rsidRPr="00EA4E3A" w14:paraId="4E357D58" w14:textId="77777777" w:rsidTr="00966E66">
        <w:trPr>
          <w:cantSplit/>
        </w:trPr>
        <w:tc>
          <w:tcPr>
            <w:tcW w:w="0" w:type="auto"/>
            <w:tcBorders>
              <w:right w:val="double" w:sz="4" w:space="0" w:color="auto"/>
            </w:tcBorders>
            <w:shd w:val="clear" w:color="auto" w:fill="auto"/>
            <w:vAlign w:val="center"/>
          </w:tcPr>
          <w:p w14:paraId="7E3AC1F7" w14:textId="77777777"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14:paraId="2F300B21" w14:textId="77777777" w:rsidR="00DE7B85" w:rsidRPr="00EA4E3A" w:rsidRDefault="00DE7B85" w:rsidP="00966E66">
            <w:pPr>
              <w:pStyle w:val="TAC"/>
            </w:pPr>
            <w:r w:rsidRPr="00EA4E3A">
              <w:t>4</w:t>
            </w:r>
          </w:p>
        </w:tc>
        <w:tc>
          <w:tcPr>
            <w:tcW w:w="0" w:type="auto"/>
          </w:tcPr>
          <w:p w14:paraId="6127C821" w14:textId="77777777" w:rsidR="00DE7B85" w:rsidRPr="00EA4E3A" w:rsidRDefault="00DE7B85" w:rsidP="00966E66">
            <w:pPr>
              <w:pStyle w:val="TAC"/>
              <w:rPr>
                <w:lang w:val="en-US"/>
              </w:rPr>
            </w:pPr>
            <w:r w:rsidRPr="00EA4E3A">
              <w:rPr>
                <w:lang w:val="en-US"/>
              </w:rPr>
              <w:t>18</w:t>
            </w:r>
          </w:p>
        </w:tc>
      </w:tr>
      <w:tr w:rsidR="00DE7B85" w:rsidRPr="00EA4E3A" w14:paraId="09DD02B8" w14:textId="77777777" w:rsidTr="00966E66">
        <w:trPr>
          <w:cantSplit/>
        </w:trPr>
        <w:tc>
          <w:tcPr>
            <w:tcW w:w="0" w:type="auto"/>
            <w:tcBorders>
              <w:right w:val="double" w:sz="4" w:space="0" w:color="auto"/>
            </w:tcBorders>
            <w:shd w:val="clear" w:color="auto" w:fill="auto"/>
            <w:vAlign w:val="center"/>
          </w:tcPr>
          <w:p w14:paraId="75166D43" w14:textId="77777777"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14:paraId="786A8A70" w14:textId="77777777" w:rsidR="00DE7B85" w:rsidRPr="00EA4E3A" w:rsidRDefault="00DE7B85" w:rsidP="00966E66">
            <w:pPr>
              <w:pStyle w:val="TAC"/>
            </w:pPr>
            <w:r w:rsidRPr="00EA4E3A">
              <w:t>4</w:t>
            </w:r>
          </w:p>
        </w:tc>
        <w:tc>
          <w:tcPr>
            <w:tcW w:w="0" w:type="auto"/>
          </w:tcPr>
          <w:p w14:paraId="2A4DE87E" w14:textId="77777777" w:rsidR="00DE7B85" w:rsidRPr="00EA4E3A" w:rsidRDefault="00DE7B85" w:rsidP="00966E66">
            <w:pPr>
              <w:pStyle w:val="TAC"/>
              <w:rPr>
                <w:lang w:val="en-US"/>
              </w:rPr>
            </w:pPr>
            <w:r w:rsidRPr="00EA4E3A">
              <w:rPr>
                <w:lang w:val="en-US"/>
              </w:rPr>
              <w:t>19</w:t>
            </w:r>
          </w:p>
        </w:tc>
      </w:tr>
      <w:tr w:rsidR="00DE7B85" w:rsidRPr="00EA4E3A" w14:paraId="44D13451" w14:textId="77777777" w:rsidTr="00966E66">
        <w:trPr>
          <w:cantSplit/>
        </w:trPr>
        <w:tc>
          <w:tcPr>
            <w:tcW w:w="0" w:type="auto"/>
            <w:tcBorders>
              <w:right w:val="double" w:sz="4" w:space="0" w:color="auto"/>
            </w:tcBorders>
            <w:shd w:val="clear" w:color="auto" w:fill="auto"/>
            <w:vAlign w:val="center"/>
          </w:tcPr>
          <w:p w14:paraId="7EBDF141" w14:textId="77777777"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14:paraId="57DD5574" w14:textId="77777777" w:rsidR="00DE7B85" w:rsidRPr="00EA4E3A" w:rsidRDefault="00DE7B85" w:rsidP="00966E66">
            <w:pPr>
              <w:pStyle w:val="TAC"/>
            </w:pPr>
            <w:r w:rsidRPr="00EA4E3A">
              <w:t>4</w:t>
            </w:r>
          </w:p>
        </w:tc>
        <w:tc>
          <w:tcPr>
            <w:tcW w:w="0" w:type="auto"/>
          </w:tcPr>
          <w:p w14:paraId="6124334E" w14:textId="77777777" w:rsidR="00DE7B85" w:rsidRPr="00EA4E3A" w:rsidRDefault="00DE7B85" w:rsidP="00966E66">
            <w:pPr>
              <w:pStyle w:val="TAC"/>
              <w:rPr>
                <w:lang w:val="en-US"/>
              </w:rPr>
            </w:pPr>
            <w:r w:rsidRPr="00EA4E3A">
              <w:rPr>
                <w:lang w:val="en-US"/>
              </w:rPr>
              <w:t>20</w:t>
            </w:r>
          </w:p>
        </w:tc>
      </w:tr>
      <w:tr w:rsidR="00DE7B85" w:rsidRPr="00EA4E3A" w14:paraId="05B6FF93" w14:textId="77777777" w:rsidTr="00966E66">
        <w:trPr>
          <w:cantSplit/>
        </w:trPr>
        <w:tc>
          <w:tcPr>
            <w:tcW w:w="0" w:type="auto"/>
            <w:tcBorders>
              <w:right w:val="double" w:sz="4" w:space="0" w:color="auto"/>
            </w:tcBorders>
            <w:shd w:val="clear" w:color="auto" w:fill="auto"/>
            <w:vAlign w:val="center"/>
          </w:tcPr>
          <w:p w14:paraId="28D0E05E" w14:textId="77777777"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14:paraId="703C40ED" w14:textId="77777777" w:rsidR="00DE7B85" w:rsidRPr="00EA4E3A" w:rsidRDefault="00DE7B85" w:rsidP="00966E66">
            <w:pPr>
              <w:pStyle w:val="TAC"/>
            </w:pPr>
            <w:r w:rsidRPr="00EA4E3A">
              <w:t>4</w:t>
            </w:r>
          </w:p>
        </w:tc>
        <w:tc>
          <w:tcPr>
            <w:tcW w:w="0" w:type="auto"/>
          </w:tcPr>
          <w:p w14:paraId="5293A893" w14:textId="77777777" w:rsidR="00DE7B85" w:rsidRPr="00EA4E3A" w:rsidRDefault="00DE7B85" w:rsidP="00966E66">
            <w:pPr>
              <w:pStyle w:val="TAC"/>
              <w:rPr>
                <w:lang w:val="en-US"/>
              </w:rPr>
            </w:pPr>
            <w:r w:rsidRPr="00EA4E3A">
              <w:rPr>
                <w:lang w:val="en-US"/>
              </w:rPr>
              <w:t>21</w:t>
            </w:r>
          </w:p>
        </w:tc>
      </w:tr>
    </w:tbl>
    <w:p w14:paraId="58775AA8" w14:textId="77777777" w:rsidR="00D109C9" w:rsidRPr="00EA4E3A" w:rsidRDefault="00D109C9" w:rsidP="00087FD5"/>
    <w:p w14:paraId="75DDB7F8" w14:textId="77777777"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14:paraId="37C35CFC"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55E7963C" w14:textId="77777777"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14:anchorId="68CFC621" wp14:editId="05F0C778">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307B606D" w14:textId="77777777"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14:anchorId="0120F428" wp14:editId="6843406D">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82F0D44" w14:textId="77777777"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14:anchorId="770B81A4" wp14:editId="0F797967">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01CB11D" w14:textId="77777777" w:rsidR="00D109C9" w:rsidRPr="00EA4E3A" w:rsidRDefault="00D109C9" w:rsidP="00195659">
            <w:pPr>
              <w:pStyle w:val="TAH"/>
              <w:rPr>
                <w:bCs/>
                <w:lang w:val="en-US"/>
              </w:rPr>
            </w:pPr>
            <w:r w:rsidRPr="00EA4E3A">
              <w:rPr>
                <w:bCs/>
                <w:lang w:val="en-US"/>
              </w:rPr>
              <w:t>Redundancy Version</w:t>
            </w:r>
            <w:r w:rsidRPr="00EA4E3A">
              <w:rPr>
                <w:bCs/>
                <w:lang w:val="en-US"/>
              </w:rPr>
              <w:br/>
            </w:r>
            <w:proofErr w:type="spellStart"/>
            <w:r w:rsidRPr="00EA4E3A">
              <w:rPr>
                <w:i/>
              </w:rPr>
              <w:t>rv</w:t>
            </w:r>
            <w:r w:rsidRPr="00EA4E3A">
              <w:rPr>
                <w:i/>
                <w:vertAlign w:val="subscript"/>
              </w:rPr>
              <w:t>idx</w:t>
            </w:r>
            <w:proofErr w:type="spellEnd"/>
          </w:p>
        </w:tc>
      </w:tr>
      <w:tr w:rsidR="00D109C9" w:rsidRPr="00EA4E3A" w14:paraId="32C96AD3" w14:textId="77777777" w:rsidTr="00195659">
        <w:trPr>
          <w:cantSplit/>
          <w:jc w:val="center"/>
        </w:trPr>
        <w:tc>
          <w:tcPr>
            <w:tcW w:w="0" w:type="auto"/>
            <w:tcBorders>
              <w:top w:val="double" w:sz="4" w:space="0" w:color="auto"/>
              <w:right w:val="double" w:sz="4" w:space="0" w:color="auto"/>
            </w:tcBorders>
            <w:vAlign w:val="center"/>
          </w:tcPr>
          <w:p w14:paraId="5CD2F2E8" w14:textId="77777777" w:rsidR="00D109C9" w:rsidRPr="00EA4E3A" w:rsidRDefault="00D109C9" w:rsidP="00195659">
            <w:pPr>
              <w:pStyle w:val="TAC"/>
            </w:pPr>
            <w:r w:rsidRPr="00EA4E3A">
              <w:t>0</w:t>
            </w:r>
          </w:p>
        </w:tc>
        <w:tc>
          <w:tcPr>
            <w:tcW w:w="0" w:type="auto"/>
            <w:tcBorders>
              <w:top w:val="double" w:sz="4" w:space="0" w:color="auto"/>
            </w:tcBorders>
            <w:vAlign w:val="center"/>
          </w:tcPr>
          <w:p w14:paraId="23BD9370" w14:textId="77777777"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14:paraId="3ACDEB68" w14:textId="77777777"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14:paraId="08CCC5B5" w14:textId="77777777" w:rsidR="00D109C9" w:rsidRPr="00EA4E3A" w:rsidRDefault="00D109C9" w:rsidP="00195659">
            <w:pPr>
              <w:pStyle w:val="TAC"/>
            </w:pPr>
            <w:r w:rsidRPr="00EA4E3A">
              <w:t>0</w:t>
            </w:r>
          </w:p>
        </w:tc>
      </w:tr>
      <w:tr w:rsidR="00D109C9" w:rsidRPr="00EA4E3A" w14:paraId="33F07D49" w14:textId="77777777" w:rsidTr="00195659">
        <w:trPr>
          <w:cantSplit/>
          <w:jc w:val="center"/>
        </w:trPr>
        <w:tc>
          <w:tcPr>
            <w:tcW w:w="0" w:type="auto"/>
            <w:tcBorders>
              <w:right w:val="double" w:sz="4" w:space="0" w:color="auto"/>
            </w:tcBorders>
            <w:vAlign w:val="center"/>
          </w:tcPr>
          <w:p w14:paraId="7413F1B9" w14:textId="77777777" w:rsidR="00D109C9" w:rsidRPr="00EA4E3A" w:rsidRDefault="00D109C9" w:rsidP="00195659">
            <w:pPr>
              <w:pStyle w:val="TAC"/>
            </w:pPr>
            <w:r w:rsidRPr="00EA4E3A">
              <w:t>1</w:t>
            </w:r>
          </w:p>
        </w:tc>
        <w:tc>
          <w:tcPr>
            <w:tcW w:w="0" w:type="auto"/>
            <w:vAlign w:val="center"/>
          </w:tcPr>
          <w:p w14:paraId="3C2D3494" w14:textId="77777777" w:rsidR="00D109C9" w:rsidRPr="00EA4E3A" w:rsidRDefault="00D109C9" w:rsidP="00195659">
            <w:pPr>
              <w:pStyle w:val="TAC"/>
            </w:pPr>
            <w:r w:rsidRPr="00EA4E3A">
              <w:t>2</w:t>
            </w:r>
          </w:p>
        </w:tc>
        <w:tc>
          <w:tcPr>
            <w:tcW w:w="0" w:type="auto"/>
            <w:tcBorders>
              <w:right w:val="single" w:sz="4" w:space="0" w:color="auto"/>
            </w:tcBorders>
            <w:vAlign w:val="center"/>
          </w:tcPr>
          <w:p w14:paraId="2D46DAAC" w14:textId="77777777" w:rsidR="00D109C9" w:rsidRPr="00EA4E3A" w:rsidRDefault="00D109C9" w:rsidP="00195659">
            <w:pPr>
              <w:pStyle w:val="TAC"/>
            </w:pPr>
            <w:r w:rsidRPr="00EA4E3A">
              <w:t>2</w:t>
            </w:r>
          </w:p>
        </w:tc>
        <w:tc>
          <w:tcPr>
            <w:tcW w:w="0" w:type="auto"/>
            <w:tcBorders>
              <w:right w:val="single" w:sz="4" w:space="0" w:color="auto"/>
            </w:tcBorders>
            <w:vAlign w:val="center"/>
          </w:tcPr>
          <w:p w14:paraId="123FC836" w14:textId="77777777" w:rsidR="00D109C9" w:rsidRPr="00EA4E3A" w:rsidRDefault="00D109C9" w:rsidP="00195659">
            <w:pPr>
              <w:pStyle w:val="TAC"/>
            </w:pPr>
            <w:r w:rsidRPr="00EA4E3A">
              <w:t>0</w:t>
            </w:r>
          </w:p>
        </w:tc>
      </w:tr>
      <w:tr w:rsidR="00D109C9" w:rsidRPr="00EA4E3A" w14:paraId="501FAD93" w14:textId="77777777" w:rsidTr="00195659">
        <w:trPr>
          <w:cantSplit/>
          <w:jc w:val="center"/>
        </w:trPr>
        <w:tc>
          <w:tcPr>
            <w:tcW w:w="0" w:type="auto"/>
            <w:tcBorders>
              <w:right w:val="double" w:sz="4" w:space="0" w:color="auto"/>
            </w:tcBorders>
            <w:vAlign w:val="center"/>
          </w:tcPr>
          <w:p w14:paraId="2C031FCE" w14:textId="77777777" w:rsidR="00D109C9" w:rsidRPr="00EA4E3A" w:rsidRDefault="00D109C9" w:rsidP="00195659">
            <w:pPr>
              <w:pStyle w:val="TAC"/>
            </w:pPr>
            <w:r w:rsidRPr="00EA4E3A">
              <w:t>2</w:t>
            </w:r>
          </w:p>
        </w:tc>
        <w:tc>
          <w:tcPr>
            <w:tcW w:w="0" w:type="auto"/>
            <w:vAlign w:val="center"/>
          </w:tcPr>
          <w:p w14:paraId="0EE7E3DA" w14:textId="77777777" w:rsidR="00D109C9" w:rsidRPr="00EA4E3A" w:rsidRDefault="00D109C9" w:rsidP="00195659">
            <w:pPr>
              <w:pStyle w:val="TAC"/>
            </w:pPr>
            <w:r w:rsidRPr="00EA4E3A">
              <w:t>2</w:t>
            </w:r>
          </w:p>
        </w:tc>
        <w:tc>
          <w:tcPr>
            <w:tcW w:w="0" w:type="auto"/>
            <w:tcBorders>
              <w:right w:val="single" w:sz="4" w:space="0" w:color="auto"/>
            </w:tcBorders>
            <w:vAlign w:val="center"/>
          </w:tcPr>
          <w:p w14:paraId="711CD6A4" w14:textId="77777777" w:rsidR="00D109C9" w:rsidRPr="00EA4E3A" w:rsidRDefault="00D109C9" w:rsidP="00195659">
            <w:pPr>
              <w:pStyle w:val="TAC"/>
            </w:pPr>
            <w:r w:rsidRPr="00EA4E3A">
              <w:t>4</w:t>
            </w:r>
          </w:p>
        </w:tc>
        <w:tc>
          <w:tcPr>
            <w:tcW w:w="0" w:type="auto"/>
            <w:tcBorders>
              <w:right w:val="single" w:sz="4" w:space="0" w:color="auto"/>
            </w:tcBorders>
            <w:vAlign w:val="center"/>
          </w:tcPr>
          <w:p w14:paraId="7A635779" w14:textId="77777777" w:rsidR="00D109C9" w:rsidRPr="00EA4E3A" w:rsidRDefault="00D109C9" w:rsidP="00195659">
            <w:pPr>
              <w:pStyle w:val="TAC"/>
            </w:pPr>
            <w:r w:rsidRPr="00EA4E3A">
              <w:t>0</w:t>
            </w:r>
          </w:p>
        </w:tc>
      </w:tr>
      <w:tr w:rsidR="00D109C9" w:rsidRPr="00EA4E3A" w14:paraId="0810C1CC" w14:textId="77777777" w:rsidTr="00195659">
        <w:trPr>
          <w:cantSplit/>
          <w:jc w:val="center"/>
        </w:trPr>
        <w:tc>
          <w:tcPr>
            <w:tcW w:w="0" w:type="auto"/>
            <w:tcBorders>
              <w:right w:val="double" w:sz="4" w:space="0" w:color="auto"/>
            </w:tcBorders>
            <w:vAlign w:val="center"/>
          </w:tcPr>
          <w:p w14:paraId="6A52BA8A" w14:textId="77777777" w:rsidR="00D109C9" w:rsidRPr="00EA4E3A" w:rsidRDefault="00D109C9" w:rsidP="00195659">
            <w:pPr>
              <w:pStyle w:val="TAC"/>
            </w:pPr>
            <w:r w:rsidRPr="00EA4E3A">
              <w:t>3</w:t>
            </w:r>
          </w:p>
        </w:tc>
        <w:tc>
          <w:tcPr>
            <w:tcW w:w="0" w:type="auto"/>
            <w:vAlign w:val="center"/>
          </w:tcPr>
          <w:p w14:paraId="02CB2DAF" w14:textId="77777777" w:rsidR="00D109C9" w:rsidRPr="00EA4E3A" w:rsidRDefault="00D109C9" w:rsidP="00195659">
            <w:pPr>
              <w:pStyle w:val="TAC"/>
            </w:pPr>
            <w:r w:rsidRPr="00EA4E3A">
              <w:t>2</w:t>
            </w:r>
          </w:p>
        </w:tc>
        <w:tc>
          <w:tcPr>
            <w:tcW w:w="0" w:type="auto"/>
            <w:tcBorders>
              <w:right w:val="single" w:sz="4" w:space="0" w:color="auto"/>
            </w:tcBorders>
            <w:vAlign w:val="center"/>
          </w:tcPr>
          <w:p w14:paraId="47A4351E" w14:textId="77777777" w:rsidR="00D109C9" w:rsidRPr="00EA4E3A" w:rsidRDefault="00D109C9" w:rsidP="00195659">
            <w:pPr>
              <w:pStyle w:val="TAC"/>
            </w:pPr>
            <w:r w:rsidRPr="00EA4E3A">
              <w:t>6</w:t>
            </w:r>
          </w:p>
        </w:tc>
        <w:tc>
          <w:tcPr>
            <w:tcW w:w="0" w:type="auto"/>
            <w:tcBorders>
              <w:right w:val="single" w:sz="4" w:space="0" w:color="auto"/>
            </w:tcBorders>
            <w:vAlign w:val="center"/>
          </w:tcPr>
          <w:p w14:paraId="01968FA1" w14:textId="77777777" w:rsidR="00D109C9" w:rsidRPr="00EA4E3A" w:rsidRDefault="00D109C9" w:rsidP="00195659">
            <w:pPr>
              <w:pStyle w:val="TAC"/>
            </w:pPr>
            <w:r w:rsidRPr="00EA4E3A">
              <w:t>0</w:t>
            </w:r>
          </w:p>
        </w:tc>
      </w:tr>
      <w:tr w:rsidR="00D109C9" w:rsidRPr="00EA4E3A" w14:paraId="50959A37" w14:textId="77777777" w:rsidTr="00195659">
        <w:trPr>
          <w:cantSplit/>
          <w:jc w:val="center"/>
        </w:trPr>
        <w:tc>
          <w:tcPr>
            <w:tcW w:w="0" w:type="auto"/>
            <w:tcBorders>
              <w:right w:val="double" w:sz="4" w:space="0" w:color="auto"/>
            </w:tcBorders>
            <w:vAlign w:val="center"/>
          </w:tcPr>
          <w:p w14:paraId="05E76C55" w14:textId="77777777" w:rsidR="00D109C9" w:rsidRPr="00EA4E3A" w:rsidRDefault="00D109C9" w:rsidP="00195659">
            <w:pPr>
              <w:pStyle w:val="TAC"/>
            </w:pPr>
            <w:r w:rsidRPr="00EA4E3A">
              <w:t>4</w:t>
            </w:r>
          </w:p>
        </w:tc>
        <w:tc>
          <w:tcPr>
            <w:tcW w:w="0" w:type="auto"/>
            <w:vAlign w:val="center"/>
          </w:tcPr>
          <w:p w14:paraId="1A33A0DB" w14:textId="77777777" w:rsidR="00D109C9" w:rsidRPr="00EA4E3A" w:rsidRDefault="00D109C9" w:rsidP="00195659">
            <w:pPr>
              <w:pStyle w:val="TAC"/>
            </w:pPr>
            <w:r w:rsidRPr="00EA4E3A">
              <w:t>2</w:t>
            </w:r>
          </w:p>
        </w:tc>
        <w:tc>
          <w:tcPr>
            <w:tcW w:w="0" w:type="auto"/>
            <w:tcBorders>
              <w:right w:val="single" w:sz="4" w:space="0" w:color="auto"/>
            </w:tcBorders>
            <w:vAlign w:val="center"/>
          </w:tcPr>
          <w:p w14:paraId="49AEB495"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4E52911B" w14:textId="77777777" w:rsidR="00D109C9" w:rsidRPr="00EA4E3A" w:rsidRDefault="00D109C9" w:rsidP="00195659">
            <w:pPr>
              <w:pStyle w:val="TAC"/>
            </w:pPr>
            <w:r w:rsidRPr="00EA4E3A">
              <w:t>0</w:t>
            </w:r>
          </w:p>
        </w:tc>
      </w:tr>
      <w:tr w:rsidR="00D109C9" w:rsidRPr="00EA4E3A" w14:paraId="32B3063C" w14:textId="77777777" w:rsidTr="00195659">
        <w:trPr>
          <w:cantSplit/>
          <w:jc w:val="center"/>
        </w:trPr>
        <w:tc>
          <w:tcPr>
            <w:tcW w:w="0" w:type="auto"/>
            <w:tcBorders>
              <w:right w:val="double" w:sz="4" w:space="0" w:color="auto"/>
            </w:tcBorders>
            <w:vAlign w:val="center"/>
          </w:tcPr>
          <w:p w14:paraId="164A0EEB" w14:textId="77777777" w:rsidR="00D109C9" w:rsidRPr="00EA4E3A" w:rsidRDefault="00D109C9" w:rsidP="00195659">
            <w:pPr>
              <w:pStyle w:val="TAC"/>
            </w:pPr>
            <w:r w:rsidRPr="00EA4E3A">
              <w:t>5</w:t>
            </w:r>
          </w:p>
        </w:tc>
        <w:tc>
          <w:tcPr>
            <w:tcW w:w="0" w:type="auto"/>
            <w:vAlign w:val="center"/>
          </w:tcPr>
          <w:p w14:paraId="322B062B" w14:textId="77777777" w:rsidR="00D109C9" w:rsidRPr="00EA4E3A" w:rsidRDefault="00D109C9" w:rsidP="00195659">
            <w:pPr>
              <w:pStyle w:val="TAC"/>
            </w:pPr>
            <w:r w:rsidRPr="00EA4E3A">
              <w:t>2</w:t>
            </w:r>
          </w:p>
        </w:tc>
        <w:tc>
          <w:tcPr>
            <w:tcW w:w="0" w:type="auto"/>
            <w:tcBorders>
              <w:right w:val="single" w:sz="4" w:space="0" w:color="auto"/>
            </w:tcBorders>
            <w:vAlign w:val="center"/>
          </w:tcPr>
          <w:p w14:paraId="37986D53" w14:textId="77777777" w:rsidR="00D109C9" w:rsidRPr="00EA4E3A" w:rsidRDefault="00D109C9" w:rsidP="00195659">
            <w:pPr>
              <w:pStyle w:val="TAC"/>
            </w:pPr>
            <w:r w:rsidRPr="00EA4E3A">
              <w:t>10</w:t>
            </w:r>
          </w:p>
        </w:tc>
        <w:tc>
          <w:tcPr>
            <w:tcW w:w="0" w:type="auto"/>
            <w:tcBorders>
              <w:right w:val="single" w:sz="4" w:space="0" w:color="auto"/>
            </w:tcBorders>
            <w:vAlign w:val="center"/>
          </w:tcPr>
          <w:p w14:paraId="6DA6CA7D" w14:textId="77777777" w:rsidR="00D109C9" w:rsidRPr="00EA4E3A" w:rsidRDefault="00D109C9" w:rsidP="00195659">
            <w:pPr>
              <w:pStyle w:val="TAC"/>
            </w:pPr>
            <w:r w:rsidRPr="00EA4E3A">
              <w:t>0</w:t>
            </w:r>
          </w:p>
        </w:tc>
      </w:tr>
      <w:tr w:rsidR="00D109C9" w:rsidRPr="00EA4E3A" w14:paraId="1EA2F7EA" w14:textId="77777777" w:rsidTr="00195659">
        <w:trPr>
          <w:cantSplit/>
          <w:jc w:val="center"/>
        </w:trPr>
        <w:tc>
          <w:tcPr>
            <w:tcW w:w="0" w:type="auto"/>
            <w:tcBorders>
              <w:right w:val="double" w:sz="4" w:space="0" w:color="auto"/>
            </w:tcBorders>
            <w:vAlign w:val="center"/>
          </w:tcPr>
          <w:p w14:paraId="19030A22" w14:textId="77777777" w:rsidR="00D109C9" w:rsidRPr="00EA4E3A" w:rsidRDefault="00D109C9" w:rsidP="00195659">
            <w:pPr>
              <w:pStyle w:val="TAC"/>
            </w:pPr>
            <w:r w:rsidRPr="00EA4E3A">
              <w:t>6</w:t>
            </w:r>
          </w:p>
        </w:tc>
        <w:tc>
          <w:tcPr>
            <w:tcW w:w="0" w:type="auto"/>
            <w:vAlign w:val="center"/>
          </w:tcPr>
          <w:p w14:paraId="24A88821" w14:textId="77777777" w:rsidR="00D109C9" w:rsidRPr="00EA4E3A" w:rsidRDefault="00D109C9" w:rsidP="00195659">
            <w:pPr>
              <w:pStyle w:val="TAC"/>
            </w:pPr>
            <w:r w:rsidRPr="00EA4E3A">
              <w:t>4</w:t>
            </w:r>
          </w:p>
        </w:tc>
        <w:tc>
          <w:tcPr>
            <w:tcW w:w="0" w:type="auto"/>
            <w:tcBorders>
              <w:right w:val="single" w:sz="4" w:space="0" w:color="auto"/>
            </w:tcBorders>
            <w:vAlign w:val="center"/>
          </w:tcPr>
          <w:p w14:paraId="707B224B" w14:textId="77777777" w:rsidR="00D109C9" w:rsidRPr="00EA4E3A" w:rsidRDefault="00D109C9" w:rsidP="00195659">
            <w:pPr>
              <w:pStyle w:val="TAC"/>
            </w:pPr>
            <w:r w:rsidRPr="00EA4E3A">
              <w:t>11</w:t>
            </w:r>
          </w:p>
        </w:tc>
        <w:tc>
          <w:tcPr>
            <w:tcW w:w="0" w:type="auto"/>
            <w:tcBorders>
              <w:right w:val="single" w:sz="4" w:space="0" w:color="auto"/>
            </w:tcBorders>
            <w:vAlign w:val="center"/>
          </w:tcPr>
          <w:p w14:paraId="3EDF7BF3" w14:textId="77777777" w:rsidR="00D109C9" w:rsidRPr="00EA4E3A" w:rsidRDefault="00D109C9" w:rsidP="00195659">
            <w:pPr>
              <w:pStyle w:val="TAC"/>
            </w:pPr>
            <w:r w:rsidRPr="00EA4E3A">
              <w:t>0</w:t>
            </w:r>
          </w:p>
        </w:tc>
      </w:tr>
      <w:tr w:rsidR="00D109C9" w:rsidRPr="00EA4E3A" w14:paraId="48FC33AE" w14:textId="77777777" w:rsidTr="00195659">
        <w:trPr>
          <w:cantSplit/>
          <w:jc w:val="center"/>
        </w:trPr>
        <w:tc>
          <w:tcPr>
            <w:tcW w:w="0" w:type="auto"/>
            <w:tcBorders>
              <w:right w:val="double" w:sz="4" w:space="0" w:color="auto"/>
            </w:tcBorders>
            <w:vAlign w:val="center"/>
          </w:tcPr>
          <w:p w14:paraId="6D0D8F4A" w14:textId="77777777" w:rsidR="00D109C9" w:rsidRPr="00EA4E3A" w:rsidRDefault="00D109C9" w:rsidP="00195659">
            <w:pPr>
              <w:pStyle w:val="TAC"/>
            </w:pPr>
            <w:r w:rsidRPr="00EA4E3A">
              <w:t>7</w:t>
            </w:r>
          </w:p>
        </w:tc>
        <w:tc>
          <w:tcPr>
            <w:tcW w:w="0" w:type="auto"/>
            <w:vAlign w:val="center"/>
          </w:tcPr>
          <w:p w14:paraId="3C3F0E6E" w14:textId="77777777" w:rsidR="00D109C9" w:rsidRPr="00EA4E3A" w:rsidRDefault="00D109C9" w:rsidP="00195659">
            <w:pPr>
              <w:pStyle w:val="TAC"/>
            </w:pPr>
            <w:r w:rsidRPr="00EA4E3A">
              <w:t>4</w:t>
            </w:r>
          </w:p>
        </w:tc>
        <w:tc>
          <w:tcPr>
            <w:tcW w:w="0" w:type="auto"/>
            <w:tcBorders>
              <w:right w:val="single" w:sz="4" w:space="0" w:color="auto"/>
            </w:tcBorders>
            <w:vAlign w:val="center"/>
          </w:tcPr>
          <w:p w14:paraId="5A19783D" w14:textId="77777777" w:rsidR="00D109C9" w:rsidRPr="00EA4E3A" w:rsidRDefault="00D109C9" w:rsidP="00195659">
            <w:pPr>
              <w:pStyle w:val="TAC"/>
            </w:pPr>
            <w:r w:rsidRPr="00EA4E3A">
              <w:t>12</w:t>
            </w:r>
          </w:p>
        </w:tc>
        <w:tc>
          <w:tcPr>
            <w:tcW w:w="0" w:type="auto"/>
            <w:tcBorders>
              <w:right w:val="single" w:sz="4" w:space="0" w:color="auto"/>
            </w:tcBorders>
            <w:vAlign w:val="center"/>
          </w:tcPr>
          <w:p w14:paraId="1E2693AE" w14:textId="77777777" w:rsidR="00D109C9" w:rsidRPr="00EA4E3A" w:rsidRDefault="00D109C9" w:rsidP="00195659">
            <w:pPr>
              <w:pStyle w:val="TAC"/>
            </w:pPr>
            <w:r w:rsidRPr="00EA4E3A">
              <w:t>0</w:t>
            </w:r>
          </w:p>
        </w:tc>
      </w:tr>
      <w:tr w:rsidR="00D109C9" w:rsidRPr="00EA4E3A" w14:paraId="7DF46974" w14:textId="77777777" w:rsidTr="00195659">
        <w:trPr>
          <w:cantSplit/>
          <w:jc w:val="center"/>
        </w:trPr>
        <w:tc>
          <w:tcPr>
            <w:tcW w:w="0" w:type="auto"/>
            <w:tcBorders>
              <w:right w:val="double" w:sz="4" w:space="0" w:color="auto"/>
            </w:tcBorders>
            <w:vAlign w:val="center"/>
          </w:tcPr>
          <w:p w14:paraId="0E578044" w14:textId="77777777" w:rsidR="00D109C9" w:rsidRPr="00EA4E3A" w:rsidRDefault="00D109C9" w:rsidP="00195659">
            <w:pPr>
              <w:pStyle w:val="TAC"/>
            </w:pPr>
            <w:r w:rsidRPr="00EA4E3A">
              <w:t>8</w:t>
            </w:r>
          </w:p>
        </w:tc>
        <w:tc>
          <w:tcPr>
            <w:tcW w:w="0" w:type="auto"/>
            <w:tcBorders>
              <w:bottom w:val="single" w:sz="4" w:space="0" w:color="auto"/>
            </w:tcBorders>
            <w:vAlign w:val="center"/>
          </w:tcPr>
          <w:p w14:paraId="4DE07350" w14:textId="77777777"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14:paraId="36B4B043" w14:textId="77777777"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14:paraId="4CDAB8E8" w14:textId="77777777" w:rsidR="00D109C9" w:rsidRPr="00EA4E3A" w:rsidRDefault="00D109C9" w:rsidP="00195659">
            <w:pPr>
              <w:pStyle w:val="TAC"/>
            </w:pPr>
            <w:r w:rsidRPr="00EA4E3A">
              <w:t>0</w:t>
            </w:r>
          </w:p>
        </w:tc>
      </w:tr>
      <w:tr w:rsidR="00D109C9" w:rsidRPr="00EA4E3A" w14:paraId="5F4838B7" w14:textId="77777777" w:rsidTr="00195659">
        <w:trPr>
          <w:cantSplit/>
          <w:jc w:val="center"/>
        </w:trPr>
        <w:tc>
          <w:tcPr>
            <w:tcW w:w="0" w:type="auto"/>
            <w:tcBorders>
              <w:right w:val="double" w:sz="4" w:space="0" w:color="auto"/>
            </w:tcBorders>
            <w:vAlign w:val="center"/>
          </w:tcPr>
          <w:p w14:paraId="247E8ACB" w14:textId="77777777" w:rsidR="00D109C9" w:rsidRPr="00EA4E3A" w:rsidRDefault="00D109C9" w:rsidP="00195659">
            <w:pPr>
              <w:pStyle w:val="TAC"/>
            </w:pPr>
            <w:r w:rsidRPr="00EA4E3A">
              <w:t>9</w:t>
            </w:r>
          </w:p>
        </w:tc>
        <w:tc>
          <w:tcPr>
            <w:tcW w:w="0" w:type="auto"/>
            <w:tcBorders>
              <w:bottom w:val="single" w:sz="4" w:space="0" w:color="auto"/>
            </w:tcBorders>
            <w:vAlign w:val="center"/>
          </w:tcPr>
          <w:p w14:paraId="259F46C5" w14:textId="77777777"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14:paraId="6A6AAFCE" w14:textId="77777777"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14:paraId="19E7738A" w14:textId="77777777" w:rsidR="00D109C9" w:rsidRPr="00EA4E3A" w:rsidRDefault="00D109C9" w:rsidP="00195659">
            <w:pPr>
              <w:pStyle w:val="TAC"/>
            </w:pPr>
            <w:r w:rsidRPr="00EA4E3A">
              <w:t>0</w:t>
            </w:r>
          </w:p>
        </w:tc>
      </w:tr>
      <w:tr w:rsidR="00D109C9" w:rsidRPr="00EA4E3A" w14:paraId="14E64E50" w14:textId="77777777" w:rsidTr="00195659">
        <w:trPr>
          <w:cantSplit/>
          <w:jc w:val="center"/>
        </w:trPr>
        <w:tc>
          <w:tcPr>
            <w:tcW w:w="0" w:type="auto"/>
            <w:tcBorders>
              <w:right w:val="double" w:sz="4" w:space="0" w:color="auto"/>
            </w:tcBorders>
            <w:vAlign w:val="center"/>
          </w:tcPr>
          <w:p w14:paraId="70B4BE89" w14:textId="77777777" w:rsidR="00D109C9" w:rsidRPr="00EA4E3A" w:rsidRDefault="00D109C9" w:rsidP="00195659">
            <w:pPr>
              <w:pStyle w:val="TAC"/>
            </w:pPr>
            <w:r w:rsidRPr="00EA4E3A">
              <w:t>10</w:t>
            </w:r>
          </w:p>
        </w:tc>
        <w:tc>
          <w:tcPr>
            <w:tcW w:w="0" w:type="auto"/>
            <w:tcBorders>
              <w:bottom w:val="single" w:sz="4" w:space="0" w:color="auto"/>
            </w:tcBorders>
            <w:vAlign w:val="center"/>
          </w:tcPr>
          <w:p w14:paraId="60FE89D9" w14:textId="77777777"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14:paraId="1FFB423E" w14:textId="77777777"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14:paraId="05291A65" w14:textId="77777777" w:rsidR="00D109C9" w:rsidRPr="00EA4E3A" w:rsidRDefault="00D109C9" w:rsidP="00195659">
            <w:pPr>
              <w:pStyle w:val="TAC"/>
            </w:pPr>
            <w:r w:rsidRPr="00EA4E3A">
              <w:t>0</w:t>
            </w:r>
          </w:p>
        </w:tc>
      </w:tr>
      <w:tr w:rsidR="00D109C9" w:rsidRPr="00EA4E3A" w14:paraId="7C87C723" w14:textId="77777777" w:rsidTr="00195659">
        <w:trPr>
          <w:cantSplit/>
          <w:jc w:val="center"/>
        </w:trPr>
        <w:tc>
          <w:tcPr>
            <w:tcW w:w="0" w:type="auto"/>
            <w:tcBorders>
              <w:right w:val="double" w:sz="4" w:space="0" w:color="auto"/>
            </w:tcBorders>
            <w:vAlign w:val="center"/>
          </w:tcPr>
          <w:p w14:paraId="625720B0" w14:textId="77777777" w:rsidR="00D109C9" w:rsidRPr="00EA4E3A" w:rsidRDefault="00D109C9" w:rsidP="00195659">
            <w:pPr>
              <w:pStyle w:val="TAC"/>
            </w:pPr>
            <w:r w:rsidRPr="00EA4E3A">
              <w:t>11</w:t>
            </w:r>
          </w:p>
        </w:tc>
        <w:tc>
          <w:tcPr>
            <w:tcW w:w="0" w:type="auto"/>
            <w:tcBorders>
              <w:bottom w:val="single" w:sz="4" w:space="0" w:color="auto"/>
            </w:tcBorders>
            <w:vAlign w:val="center"/>
          </w:tcPr>
          <w:p w14:paraId="438DE0AC" w14:textId="77777777"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14:paraId="34F0ED11" w14:textId="77777777"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14:paraId="19C38310" w14:textId="77777777" w:rsidR="00D109C9" w:rsidRPr="00EA4E3A" w:rsidRDefault="00D109C9" w:rsidP="00195659">
            <w:pPr>
              <w:pStyle w:val="TAC"/>
            </w:pPr>
            <w:r w:rsidRPr="00EA4E3A">
              <w:t>0</w:t>
            </w:r>
          </w:p>
        </w:tc>
      </w:tr>
      <w:tr w:rsidR="00D109C9" w:rsidRPr="00EA4E3A" w14:paraId="1C24F239" w14:textId="77777777" w:rsidTr="00195659">
        <w:trPr>
          <w:cantSplit/>
          <w:jc w:val="center"/>
        </w:trPr>
        <w:tc>
          <w:tcPr>
            <w:tcW w:w="0" w:type="auto"/>
            <w:tcBorders>
              <w:right w:val="double" w:sz="4" w:space="0" w:color="auto"/>
            </w:tcBorders>
            <w:vAlign w:val="center"/>
          </w:tcPr>
          <w:p w14:paraId="7FEF911B" w14:textId="77777777" w:rsidR="00D109C9" w:rsidRPr="00EA4E3A" w:rsidRDefault="00D109C9" w:rsidP="00195659">
            <w:pPr>
              <w:pStyle w:val="TAC"/>
            </w:pPr>
            <w:r w:rsidRPr="00EA4E3A">
              <w:t>12</w:t>
            </w:r>
          </w:p>
        </w:tc>
        <w:tc>
          <w:tcPr>
            <w:tcW w:w="0" w:type="auto"/>
            <w:vAlign w:val="center"/>
          </w:tcPr>
          <w:p w14:paraId="249EC1B4" w14:textId="77777777" w:rsidR="00D109C9" w:rsidRPr="00EA4E3A" w:rsidRDefault="00D109C9" w:rsidP="00195659">
            <w:pPr>
              <w:pStyle w:val="TAC"/>
            </w:pPr>
            <w:r w:rsidRPr="00EA4E3A">
              <w:t>4</w:t>
            </w:r>
          </w:p>
        </w:tc>
        <w:tc>
          <w:tcPr>
            <w:tcW w:w="0" w:type="auto"/>
            <w:tcBorders>
              <w:right w:val="single" w:sz="4" w:space="0" w:color="auto"/>
            </w:tcBorders>
            <w:vAlign w:val="center"/>
          </w:tcPr>
          <w:p w14:paraId="7979EAD5" w14:textId="77777777" w:rsidR="00D109C9" w:rsidRPr="00EA4E3A" w:rsidRDefault="00D109C9" w:rsidP="00195659">
            <w:pPr>
              <w:pStyle w:val="TAC"/>
            </w:pPr>
            <w:r w:rsidRPr="00EA4E3A">
              <w:t>18</w:t>
            </w:r>
          </w:p>
        </w:tc>
        <w:tc>
          <w:tcPr>
            <w:tcW w:w="0" w:type="auto"/>
            <w:tcBorders>
              <w:right w:val="single" w:sz="4" w:space="0" w:color="auto"/>
            </w:tcBorders>
            <w:vAlign w:val="center"/>
          </w:tcPr>
          <w:p w14:paraId="5532E26A" w14:textId="77777777" w:rsidR="00D109C9" w:rsidRPr="00EA4E3A" w:rsidRDefault="00D109C9" w:rsidP="00195659">
            <w:pPr>
              <w:pStyle w:val="TAC"/>
            </w:pPr>
            <w:r w:rsidRPr="00EA4E3A">
              <w:t>0</w:t>
            </w:r>
          </w:p>
        </w:tc>
      </w:tr>
      <w:tr w:rsidR="00D109C9" w:rsidRPr="00EA4E3A" w14:paraId="76F6FA98" w14:textId="77777777" w:rsidTr="00195659">
        <w:trPr>
          <w:cantSplit/>
          <w:jc w:val="center"/>
        </w:trPr>
        <w:tc>
          <w:tcPr>
            <w:tcW w:w="0" w:type="auto"/>
            <w:tcBorders>
              <w:right w:val="double" w:sz="4" w:space="0" w:color="auto"/>
            </w:tcBorders>
            <w:vAlign w:val="center"/>
          </w:tcPr>
          <w:p w14:paraId="506D35E5" w14:textId="77777777" w:rsidR="00D109C9" w:rsidRPr="00EA4E3A" w:rsidRDefault="00D109C9" w:rsidP="00195659">
            <w:pPr>
              <w:pStyle w:val="TAC"/>
            </w:pPr>
            <w:r w:rsidRPr="00EA4E3A">
              <w:t>13</w:t>
            </w:r>
          </w:p>
        </w:tc>
        <w:tc>
          <w:tcPr>
            <w:tcW w:w="0" w:type="auto"/>
            <w:vAlign w:val="center"/>
          </w:tcPr>
          <w:p w14:paraId="08B96D15" w14:textId="77777777" w:rsidR="00D109C9" w:rsidRPr="00EA4E3A" w:rsidRDefault="00D109C9" w:rsidP="00195659">
            <w:pPr>
              <w:pStyle w:val="TAC"/>
            </w:pPr>
            <w:r w:rsidRPr="00EA4E3A">
              <w:t>4</w:t>
            </w:r>
          </w:p>
        </w:tc>
        <w:tc>
          <w:tcPr>
            <w:tcW w:w="0" w:type="auto"/>
            <w:tcBorders>
              <w:right w:val="single" w:sz="4" w:space="0" w:color="auto"/>
            </w:tcBorders>
            <w:vAlign w:val="center"/>
          </w:tcPr>
          <w:p w14:paraId="4C9A7EC4" w14:textId="77777777" w:rsidR="00D109C9" w:rsidRPr="00EA4E3A" w:rsidRDefault="00D109C9" w:rsidP="00195659">
            <w:pPr>
              <w:pStyle w:val="TAC"/>
            </w:pPr>
            <w:r w:rsidRPr="00EA4E3A">
              <w:t>19</w:t>
            </w:r>
          </w:p>
        </w:tc>
        <w:tc>
          <w:tcPr>
            <w:tcW w:w="0" w:type="auto"/>
            <w:tcBorders>
              <w:right w:val="single" w:sz="4" w:space="0" w:color="auto"/>
            </w:tcBorders>
            <w:vAlign w:val="center"/>
          </w:tcPr>
          <w:p w14:paraId="5DFE119F" w14:textId="77777777" w:rsidR="00D109C9" w:rsidRPr="00EA4E3A" w:rsidRDefault="00D109C9" w:rsidP="00195659">
            <w:pPr>
              <w:pStyle w:val="TAC"/>
            </w:pPr>
            <w:r w:rsidRPr="00EA4E3A">
              <w:t>0</w:t>
            </w:r>
          </w:p>
        </w:tc>
      </w:tr>
      <w:tr w:rsidR="00D109C9" w:rsidRPr="00EA4E3A" w14:paraId="2B3DC0B8" w14:textId="77777777" w:rsidTr="00195659">
        <w:trPr>
          <w:cantSplit/>
          <w:jc w:val="center"/>
        </w:trPr>
        <w:tc>
          <w:tcPr>
            <w:tcW w:w="0" w:type="auto"/>
            <w:tcBorders>
              <w:right w:val="double" w:sz="4" w:space="0" w:color="auto"/>
            </w:tcBorders>
            <w:vAlign w:val="center"/>
          </w:tcPr>
          <w:p w14:paraId="7BF88064" w14:textId="77777777" w:rsidR="00D109C9" w:rsidRPr="00EA4E3A" w:rsidRDefault="00D109C9" w:rsidP="00195659">
            <w:pPr>
              <w:pStyle w:val="TAC"/>
            </w:pPr>
            <w:r w:rsidRPr="00EA4E3A">
              <w:t>14</w:t>
            </w:r>
          </w:p>
        </w:tc>
        <w:tc>
          <w:tcPr>
            <w:tcW w:w="0" w:type="auto"/>
            <w:vAlign w:val="center"/>
          </w:tcPr>
          <w:p w14:paraId="0762812E" w14:textId="77777777" w:rsidR="00D109C9" w:rsidRPr="00EA4E3A" w:rsidRDefault="00D109C9" w:rsidP="00195659">
            <w:pPr>
              <w:pStyle w:val="TAC"/>
            </w:pPr>
            <w:r w:rsidRPr="00EA4E3A">
              <w:t>6</w:t>
            </w:r>
          </w:p>
        </w:tc>
        <w:tc>
          <w:tcPr>
            <w:tcW w:w="0" w:type="auto"/>
            <w:tcBorders>
              <w:right w:val="single" w:sz="4" w:space="0" w:color="auto"/>
            </w:tcBorders>
            <w:vAlign w:val="center"/>
          </w:tcPr>
          <w:p w14:paraId="69027722" w14:textId="77777777" w:rsidR="00D109C9" w:rsidRPr="00EA4E3A" w:rsidRDefault="00D109C9" w:rsidP="00195659">
            <w:pPr>
              <w:pStyle w:val="TAC"/>
            </w:pPr>
            <w:r w:rsidRPr="00EA4E3A">
              <w:t>20</w:t>
            </w:r>
          </w:p>
        </w:tc>
        <w:tc>
          <w:tcPr>
            <w:tcW w:w="0" w:type="auto"/>
            <w:tcBorders>
              <w:right w:val="single" w:sz="4" w:space="0" w:color="auto"/>
            </w:tcBorders>
            <w:vAlign w:val="center"/>
          </w:tcPr>
          <w:p w14:paraId="1EA140C0" w14:textId="77777777" w:rsidR="00D109C9" w:rsidRPr="00EA4E3A" w:rsidRDefault="00D109C9" w:rsidP="00195659">
            <w:pPr>
              <w:pStyle w:val="TAC"/>
            </w:pPr>
            <w:r w:rsidRPr="00EA4E3A">
              <w:t>0</w:t>
            </w:r>
          </w:p>
        </w:tc>
      </w:tr>
      <w:tr w:rsidR="00D109C9" w:rsidRPr="00EA4E3A" w14:paraId="0F2B943D" w14:textId="77777777" w:rsidTr="00195659">
        <w:trPr>
          <w:cantSplit/>
          <w:jc w:val="center"/>
        </w:trPr>
        <w:tc>
          <w:tcPr>
            <w:tcW w:w="0" w:type="auto"/>
            <w:tcBorders>
              <w:right w:val="double" w:sz="4" w:space="0" w:color="auto"/>
            </w:tcBorders>
            <w:vAlign w:val="center"/>
          </w:tcPr>
          <w:p w14:paraId="7B172ACE" w14:textId="77777777" w:rsidR="00D109C9" w:rsidRPr="00EA4E3A" w:rsidRDefault="00D109C9" w:rsidP="00195659">
            <w:pPr>
              <w:pStyle w:val="TAC"/>
            </w:pPr>
            <w:r w:rsidRPr="00EA4E3A">
              <w:t>15</w:t>
            </w:r>
          </w:p>
        </w:tc>
        <w:tc>
          <w:tcPr>
            <w:tcW w:w="0" w:type="auto"/>
            <w:tcBorders>
              <w:bottom w:val="single" w:sz="4" w:space="0" w:color="auto"/>
            </w:tcBorders>
            <w:vAlign w:val="center"/>
          </w:tcPr>
          <w:p w14:paraId="42D22A7B" w14:textId="77777777"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14:paraId="13B47E16" w14:textId="77777777"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14:paraId="0E55DDD3" w14:textId="77777777" w:rsidR="00D109C9" w:rsidRPr="00EA4E3A" w:rsidRDefault="00D109C9" w:rsidP="00195659">
            <w:pPr>
              <w:pStyle w:val="TAC"/>
            </w:pPr>
            <w:r w:rsidRPr="00EA4E3A">
              <w:t>0</w:t>
            </w:r>
          </w:p>
        </w:tc>
      </w:tr>
      <w:tr w:rsidR="00D109C9" w:rsidRPr="00EA4E3A" w14:paraId="3B54C33D" w14:textId="77777777" w:rsidTr="00195659">
        <w:trPr>
          <w:cantSplit/>
          <w:jc w:val="center"/>
        </w:trPr>
        <w:tc>
          <w:tcPr>
            <w:tcW w:w="0" w:type="auto"/>
            <w:tcBorders>
              <w:right w:val="double" w:sz="4" w:space="0" w:color="auto"/>
            </w:tcBorders>
            <w:vAlign w:val="center"/>
          </w:tcPr>
          <w:p w14:paraId="15E29E90" w14:textId="77777777" w:rsidR="00D109C9" w:rsidRPr="00EA4E3A" w:rsidRDefault="00D109C9" w:rsidP="00195659">
            <w:pPr>
              <w:pStyle w:val="TAC"/>
            </w:pPr>
            <w:r w:rsidRPr="00EA4E3A">
              <w:t>16</w:t>
            </w:r>
          </w:p>
        </w:tc>
        <w:tc>
          <w:tcPr>
            <w:tcW w:w="0" w:type="auto"/>
            <w:vAlign w:val="center"/>
          </w:tcPr>
          <w:p w14:paraId="31E9A8D8" w14:textId="77777777" w:rsidR="00D109C9" w:rsidRPr="00EA4E3A" w:rsidRDefault="00D109C9" w:rsidP="00195659">
            <w:pPr>
              <w:pStyle w:val="TAC"/>
            </w:pPr>
            <w:r w:rsidRPr="00EA4E3A">
              <w:t>6</w:t>
            </w:r>
          </w:p>
        </w:tc>
        <w:tc>
          <w:tcPr>
            <w:tcW w:w="0" w:type="auto"/>
            <w:tcBorders>
              <w:right w:val="single" w:sz="4" w:space="0" w:color="auto"/>
            </w:tcBorders>
            <w:vAlign w:val="center"/>
          </w:tcPr>
          <w:p w14:paraId="6BFF3896" w14:textId="77777777" w:rsidR="00D109C9" w:rsidRPr="00EA4E3A" w:rsidRDefault="00D109C9" w:rsidP="00195659">
            <w:pPr>
              <w:pStyle w:val="TAC"/>
            </w:pPr>
            <w:r w:rsidRPr="00EA4E3A">
              <w:t>22</w:t>
            </w:r>
          </w:p>
        </w:tc>
        <w:tc>
          <w:tcPr>
            <w:tcW w:w="0" w:type="auto"/>
            <w:tcBorders>
              <w:right w:val="single" w:sz="4" w:space="0" w:color="auto"/>
            </w:tcBorders>
            <w:vAlign w:val="center"/>
          </w:tcPr>
          <w:p w14:paraId="392AD5B1" w14:textId="77777777" w:rsidR="00D109C9" w:rsidRPr="00EA4E3A" w:rsidRDefault="00D109C9" w:rsidP="00195659">
            <w:pPr>
              <w:pStyle w:val="TAC"/>
            </w:pPr>
            <w:r w:rsidRPr="00EA4E3A">
              <w:t>0</w:t>
            </w:r>
          </w:p>
        </w:tc>
      </w:tr>
      <w:tr w:rsidR="00D109C9" w:rsidRPr="00EA4E3A" w14:paraId="5E5084C9" w14:textId="77777777" w:rsidTr="00195659">
        <w:trPr>
          <w:cantSplit/>
          <w:jc w:val="center"/>
        </w:trPr>
        <w:tc>
          <w:tcPr>
            <w:tcW w:w="0" w:type="auto"/>
            <w:tcBorders>
              <w:right w:val="double" w:sz="4" w:space="0" w:color="auto"/>
            </w:tcBorders>
            <w:vAlign w:val="center"/>
          </w:tcPr>
          <w:p w14:paraId="3DD2D021" w14:textId="77777777" w:rsidR="00D109C9" w:rsidRPr="00EA4E3A" w:rsidRDefault="00D109C9" w:rsidP="00195659">
            <w:pPr>
              <w:pStyle w:val="TAC"/>
            </w:pPr>
            <w:r w:rsidRPr="00EA4E3A">
              <w:t>17</w:t>
            </w:r>
          </w:p>
        </w:tc>
        <w:tc>
          <w:tcPr>
            <w:tcW w:w="0" w:type="auto"/>
            <w:vAlign w:val="center"/>
          </w:tcPr>
          <w:p w14:paraId="5B875B14" w14:textId="77777777" w:rsidR="00D109C9" w:rsidRPr="00EA4E3A" w:rsidRDefault="00D109C9" w:rsidP="00195659">
            <w:pPr>
              <w:pStyle w:val="TAC"/>
            </w:pPr>
            <w:r w:rsidRPr="00EA4E3A">
              <w:t>6</w:t>
            </w:r>
          </w:p>
        </w:tc>
        <w:tc>
          <w:tcPr>
            <w:tcW w:w="0" w:type="auto"/>
            <w:tcBorders>
              <w:right w:val="single" w:sz="4" w:space="0" w:color="auto"/>
            </w:tcBorders>
            <w:vAlign w:val="center"/>
          </w:tcPr>
          <w:p w14:paraId="72BDE6FA" w14:textId="77777777" w:rsidR="00D109C9" w:rsidRPr="00EA4E3A" w:rsidRDefault="00D109C9" w:rsidP="00195659">
            <w:pPr>
              <w:pStyle w:val="TAC"/>
            </w:pPr>
            <w:r w:rsidRPr="00EA4E3A">
              <w:t>23</w:t>
            </w:r>
          </w:p>
        </w:tc>
        <w:tc>
          <w:tcPr>
            <w:tcW w:w="0" w:type="auto"/>
            <w:tcBorders>
              <w:right w:val="single" w:sz="4" w:space="0" w:color="auto"/>
            </w:tcBorders>
            <w:vAlign w:val="center"/>
          </w:tcPr>
          <w:p w14:paraId="7A53076B" w14:textId="77777777" w:rsidR="00D109C9" w:rsidRPr="00EA4E3A" w:rsidRDefault="00D109C9" w:rsidP="00195659">
            <w:pPr>
              <w:pStyle w:val="TAC"/>
            </w:pPr>
            <w:r w:rsidRPr="00EA4E3A">
              <w:t>0</w:t>
            </w:r>
          </w:p>
        </w:tc>
      </w:tr>
      <w:tr w:rsidR="00D109C9" w:rsidRPr="00EA4E3A" w14:paraId="27C0850D" w14:textId="77777777" w:rsidTr="00195659">
        <w:trPr>
          <w:cantSplit/>
          <w:jc w:val="center"/>
        </w:trPr>
        <w:tc>
          <w:tcPr>
            <w:tcW w:w="0" w:type="auto"/>
            <w:tcBorders>
              <w:right w:val="double" w:sz="4" w:space="0" w:color="auto"/>
            </w:tcBorders>
            <w:vAlign w:val="center"/>
          </w:tcPr>
          <w:p w14:paraId="52030908" w14:textId="77777777" w:rsidR="00D109C9" w:rsidRPr="00EA4E3A" w:rsidRDefault="00D109C9" w:rsidP="00195659">
            <w:pPr>
              <w:pStyle w:val="TAC"/>
            </w:pPr>
            <w:r w:rsidRPr="00EA4E3A">
              <w:t>18</w:t>
            </w:r>
          </w:p>
        </w:tc>
        <w:tc>
          <w:tcPr>
            <w:tcW w:w="0" w:type="auto"/>
            <w:tcBorders>
              <w:bottom w:val="single" w:sz="4" w:space="0" w:color="auto"/>
            </w:tcBorders>
            <w:vAlign w:val="center"/>
          </w:tcPr>
          <w:p w14:paraId="597E54F7" w14:textId="77777777"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14:paraId="5E8E787F" w14:textId="77777777"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14:paraId="1AB18824" w14:textId="77777777" w:rsidR="00D109C9" w:rsidRPr="00EA4E3A" w:rsidRDefault="00D109C9" w:rsidP="00195659">
            <w:pPr>
              <w:pStyle w:val="TAC"/>
            </w:pPr>
            <w:r w:rsidRPr="00EA4E3A">
              <w:t>0</w:t>
            </w:r>
          </w:p>
        </w:tc>
      </w:tr>
      <w:tr w:rsidR="00D109C9" w:rsidRPr="00EA4E3A" w14:paraId="6F76EED9" w14:textId="77777777" w:rsidTr="00195659">
        <w:trPr>
          <w:cantSplit/>
          <w:jc w:val="center"/>
        </w:trPr>
        <w:tc>
          <w:tcPr>
            <w:tcW w:w="0" w:type="auto"/>
            <w:tcBorders>
              <w:right w:val="double" w:sz="4" w:space="0" w:color="auto"/>
            </w:tcBorders>
            <w:vAlign w:val="center"/>
          </w:tcPr>
          <w:p w14:paraId="1FBD1180" w14:textId="77777777" w:rsidR="00D109C9" w:rsidRPr="00EA4E3A" w:rsidRDefault="00D109C9" w:rsidP="00195659">
            <w:pPr>
              <w:pStyle w:val="TAC"/>
            </w:pPr>
            <w:r w:rsidRPr="00EA4E3A">
              <w:t>19</w:t>
            </w:r>
          </w:p>
        </w:tc>
        <w:tc>
          <w:tcPr>
            <w:tcW w:w="0" w:type="auto"/>
            <w:tcBorders>
              <w:bottom w:val="single" w:sz="4" w:space="0" w:color="auto"/>
            </w:tcBorders>
            <w:vAlign w:val="center"/>
          </w:tcPr>
          <w:p w14:paraId="335523CF" w14:textId="77777777"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14:paraId="644B7A8A" w14:textId="77777777"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14:paraId="3EA8DEC5" w14:textId="77777777" w:rsidR="00D109C9" w:rsidRPr="00EA4E3A" w:rsidRDefault="00D109C9" w:rsidP="00195659">
            <w:pPr>
              <w:pStyle w:val="TAC"/>
            </w:pPr>
            <w:r w:rsidRPr="00EA4E3A">
              <w:t>0</w:t>
            </w:r>
          </w:p>
        </w:tc>
      </w:tr>
      <w:tr w:rsidR="00D109C9" w:rsidRPr="00EA4E3A" w14:paraId="6E43FBB9" w14:textId="77777777" w:rsidTr="00195659">
        <w:trPr>
          <w:cantSplit/>
          <w:jc w:val="center"/>
        </w:trPr>
        <w:tc>
          <w:tcPr>
            <w:tcW w:w="0" w:type="auto"/>
            <w:tcBorders>
              <w:right w:val="double" w:sz="4" w:space="0" w:color="auto"/>
            </w:tcBorders>
            <w:vAlign w:val="center"/>
          </w:tcPr>
          <w:p w14:paraId="40B5FF61" w14:textId="77777777" w:rsidR="00D109C9" w:rsidRPr="00EA4E3A" w:rsidRDefault="00D109C9" w:rsidP="00195659">
            <w:pPr>
              <w:pStyle w:val="TAC"/>
            </w:pPr>
            <w:r w:rsidRPr="00EA4E3A">
              <w:t>20</w:t>
            </w:r>
          </w:p>
        </w:tc>
        <w:tc>
          <w:tcPr>
            <w:tcW w:w="0" w:type="auto"/>
            <w:tcBorders>
              <w:bottom w:val="single" w:sz="4" w:space="0" w:color="auto"/>
            </w:tcBorders>
            <w:vAlign w:val="center"/>
          </w:tcPr>
          <w:p w14:paraId="21131285" w14:textId="77777777"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14:paraId="73BA2977" w14:textId="77777777"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14:paraId="47D5C06D" w14:textId="77777777" w:rsidR="00D109C9" w:rsidRPr="00EA4E3A" w:rsidRDefault="00D109C9" w:rsidP="00195659">
            <w:pPr>
              <w:pStyle w:val="TAC"/>
            </w:pPr>
            <w:r w:rsidRPr="00EA4E3A">
              <w:t>0</w:t>
            </w:r>
          </w:p>
        </w:tc>
      </w:tr>
      <w:tr w:rsidR="00D109C9" w:rsidRPr="00EA4E3A" w14:paraId="6C525CC0" w14:textId="77777777" w:rsidTr="00195659">
        <w:trPr>
          <w:cantSplit/>
          <w:jc w:val="center"/>
        </w:trPr>
        <w:tc>
          <w:tcPr>
            <w:tcW w:w="0" w:type="auto"/>
            <w:tcBorders>
              <w:right w:val="double" w:sz="4" w:space="0" w:color="auto"/>
            </w:tcBorders>
            <w:vAlign w:val="center"/>
          </w:tcPr>
          <w:p w14:paraId="411CD826" w14:textId="77777777" w:rsidR="00D109C9" w:rsidRPr="00EA4E3A" w:rsidRDefault="00D109C9" w:rsidP="00195659">
            <w:pPr>
              <w:pStyle w:val="TAC"/>
            </w:pPr>
            <w:r w:rsidRPr="00EA4E3A">
              <w:t>21</w:t>
            </w:r>
          </w:p>
        </w:tc>
        <w:tc>
          <w:tcPr>
            <w:tcW w:w="0" w:type="auto"/>
            <w:tcBorders>
              <w:bottom w:val="single" w:sz="4" w:space="0" w:color="auto"/>
            </w:tcBorders>
            <w:vAlign w:val="center"/>
          </w:tcPr>
          <w:p w14:paraId="0A9D1209" w14:textId="77777777"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14:paraId="46C989C8" w14:textId="77777777"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14:paraId="3CB7A56F" w14:textId="77777777" w:rsidR="00D109C9" w:rsidRPr="00EA4E3A" w:rsidRDefault="00D109C9" w:rsidP="00195659">
            <w:pPr>
              <w:pStyle w:val="TAC"/>
            </w:pPr>
            <w:r w:rsidRPr="00EA4E3A">
              <w:t>0</w:t>
            </w:r>
          </w:p>
        </w:tc>
      </w:tr>
      <w:tr w:rsidR="00D109C9" w:rsidRPr="00EA4E3A" w14:paraId="1E32F0A8" w14:textId="77777777" w:rsidTr="00195659">
        <w:trPr>
          <w:cantSplit/>
          <w:jc w:val="center"/>
        </w:trPr>
        <w:tc>
          <w:tcPr>
            <w:tcW w:w="0" w:type="auto"/>
            <w:tcBorders>
              <w:right w:val="double" w:sz="4" w:space="0" w:color="auto"/>
            </w:tcBorders>
            <w:vAlign w:val="center"/>
          </w:tcPr>
          <w:p w14:paraId="2EBD3241" w14:textId="77777777" w:rsidR="00D109C9" w:rsidRPr="00EA4E3A" w:rsidRDefault="00D109C9" w:rsidP="00195659">
            <w:pPr>
              <w:pStyle w:val="TAC"/>
            </w:pPr>
            <w:r w:rsidRPr="00EA4E3A">
              <w:t>22</w:t>
            </w:r>
          </w:p>
        </w:tc>
        <w:tc>
          <w:tcPr>
            <w:tcW w:w="0" w:type="auto"/>
            <w:vAlign w:val="center"/>
          </w:tcPr>
          <w:p w14:paraId="2B3DAEDF" w14:textId="77777777" w:rsidR="00D109C9" w:rsidRPr="00EA4E3A" w:rsidRDefault="00D109C9" w:rsidP="00195659">
            <w:pPr>
              <w:pStyle w:val="TAC"/>
            </w:pPr>
            <w:r w:rsidRPr="00EA4E3A">
              <w:t>6</w:t>
            </w:r>
          </w:p>
        </w:tc>
        <w:tc>
          <w:tcPr>
            <w:tcW w:w="0" w:type="auto"/>
            <w:tcBorders>
              <w:right w:val="single" w:sz="4" w:space="0" w:color="auto"/>
            </w:tcBorders>
            <w:vAlign w:val="center"/>
          </w:tcPr>
          <w:p w14:paraId="786A70E2" w14:textId="77777777" w:rsidR="00D109C9" w:rsidRPr="00EA4E3A" w:rsidRDefault="00D109C9" w:rsidP="00195659">
            <w:pPr>
              <w:pStyle w:val="TAC"/>
            </w:pPr>
            <w:r w:rsidRPr="00EA4E3A">
              <w:t>29</w:t>
            </w:r>
          </w:p>
        </w:tc>
        <w:tc>
          <w:tcPr>
            <w:tcW w:w="0" w:type="auto"/>
            <w:tcBorders>
              <w:right w:val="single" w:sz="4" w:space="0" w:color="auto"/>
            </w:tcBorders>
            <w:vAlign w:val="center"/>
          </w:tcPr>
          <w:p w14:paraId="26798012" w14:textId="77777777" w:rsidR="00D109C9" w:rsidRPr="00EA4E3A" w:rsidRDefault="00D109C9" w:rsidP="00195659">
            <w:pPr>
              <w:pStyle w:val="TAC"/>
            </w:pPr>
            <w:r w:rsidRPr="00EA4E3A">
              <w:t>0</w:t>
            </w:r>
          </w:p>
        </w:tc>
      </w:tr>
      <w:tr w:rsidR="00D109C9" w:rsidRPr="00EA4E3A" w14:paraId="36DCB32A" w14:textId="77777777" w:rsidTr="00195659">
        <w:trPr>
          <w:cantSplit/>
          <w:jc w:val="center"/>
        </w:trPr>
        <w:tc>
          <w:tcPr>
            <w:tcW w:w="0" w:type="auto"/>
            <w:tcBorders>
              <w:right w:val="double" w:sz="4" w:space="0" w:color="auto"/>
            </w:tcBorders>
            <w:vAlign w:val="center"/>
          </w:tcPr>
          <w:p w14:paraId="234726C3" w14:textId="77777777" w:rsidR="00D109C9" w:rsidRPr="00EA4E3A" w:rsidRDefault="00D109C9" w:rsidP="00195659">
            <w:pPr>
              <w:pStyle w:val="TAC"/>
            </w:pPr>
            <w:r w:rsidRPr="00EA4E3A">
              <w:t>23</w:t>
            </w:r>
          </w:p>
        </w:tc>
        <w:tc>
          <w:tcPr>
            <w:tcW w:w="0" w:type="auto"/>
            <w:vAlign w:val="center"/>
          </w:tcPr>
          <w:p w14:paraId="7BA6D67C"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4A7F5679" w14:textId="77777777" w:rsidR="00D109C9" w:rsidRPr="00EA4E3A" w:rsidRDefault="00D109C9" w:rsidP="00195659">
            <w:pPr>
              <w:pStyle w:val="TAC"/>
            </w:pPr>
            <w:r w:rsidRPr="00EA4E3A">
              <w:t>30</w:t>
            </w:r>
          </w:p>
        </w:tc>
        <w:tc>
          <w:tcPr>
            <w:tcW w:w="0" w:type="auto"/>
            <w:tcBorders>
              <w:right w:val="single" w:sz="4" w:space="0" w:color="auto"/>
            </w:tcBorders>
            <w:vAlign w:val="center"/>
          </w:tcPr>
          <w:p w14:paraId="12252A84" w14:textId="77777777" w:rsidR="00D109C9" w:rsidRPr="00EA4E3A" w:rsidRDefault="00D109C9" w:rsidP="00195659">
            <w:pPr>
              <w:pStyle w:val="TAC"/>
            </w:pPr>
            <w:r w:rsidRPr="00EA4E3A">
              <w:t>0</w:t>
            </w:r>
          </w:p>
        </w:tc>
      </w:tr>
      <w:tr w:rsidR="00D109C9" w:rsidRPr="00EA4E3A" w14:paraId="32DE4DA9" w14:textId="77777777" w:rsidTr="00195659">
        <w:trPr>
          <w:cantSplit/>
          <w:jc w:val="center"/>
        </w:trPr>
        <w:tc>
          <w:tcPr>
            <w:tcW w:w="0" w:type="auto"/>
            <w:tcBorders>
              <w:right w:val="double" w:sz="4" w:space="0" w:color="auto"/>
            </w:tcBorders>
            <w:vAlign w:val="center"/>
          </w:tcPr>
          <w:p w14:paraId="4BD2285A" w14:textId="77777777" w:rsidR="00D109C9" w:rsidRPr="00EA4E3A" w:rsidRDefault="00D109C9" w:rsidP="00195659">
            <w:pPr>
              <w:pStyle w:val="TAC"/>
            </w:pPr>
            <w:r w:rsidRPr="00EA4E3A">
              <w:t>24</w:t>
            </w:r>
          </w:p>
        </w:tc>
        <w:tc>
          <w:tcPr>
            <w:tcW w:w="0" w:type="auto"/>
            <w:vAlign w:val="center"/>
          </w:tcPr>
          <w:p w14:paraId="5862D338"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624DF2F8" w14:textId="77777777" w:rsidR="00D109C9" w:rsidRPr="00EA4E3A" w:rsidRDefault="00D109C9" w:rsidP="00195659">
            <w:pPr>
              <w:pStyle w:val="TAC"/>
            </w:pPr>
            <w:r w:rsidRPr="00EA4E3A">
              <w:t>31</w:t>
            </w:r>
          </w:p>
        </w:tc>
        <w:tc>
          <w:tcPr>
            <w:tcW w:w="0" w:type="auto"/>
            <w:tcBorders>
              <w:right w:val="single" w:sz="4" w:space="0" w:color="auto"/>
            </w:tcBorders>
            <w:vAlign w:val="center"/>
          </w:tcPr>
          <w:p w14:paraId="636EF5F3" w14:textId="77777777" w:rsidR="00D109C9" w:rsidRPr="00EA4E3A" w:rsidRDefault="00D109C9" w:rsidP="00195659">
            <w:pPr>
              <w:pStyle w:val="TAC"/>
            </w:pPr>
            <w:r w:rsidRPr="00EA4E3A">
              <w:t>0</w:t>
            </w:r>
          </w:p>
        </w:tc>
      </w:tr>
      <w:tr w:rsidR="00D109C9" w:rsidRPr="00EA4E3A" w14:paraId="05D1C51E" w14:textId="77777777" w:rsidTr="00195659">
        <w:trPr>
          <w:cantSplit/>
          <w:jc w:val="center"/>
        </w:trPr>
        <w:tc>
          <w:tcPr>
            <w:tcW w:w="0" w:type="auto"/>
            <w:tcBorders>
              <w:right w:val="double" w:sz="4" w:space="0" w:color="auto"/>
            </w:tcBorders>
            <w:vAlign w:val="center"/>
          </w:tcPr>
          <w:p w14:paraId="155612D4" w14:textId="77777777" w:rsidR="00D109C9" w:rsidRPr="00EA4E3A" w:rsidRDefault="00D109C9" w:rsidP="00195659">
            <w:pPr>
              <w:pStyle w:val="TAC"/>
            </w:pPr>
            <w:r w:rsidRPr="00EA4E3A">
              <w:t>25</w:t>
            </w:r>
          </w:p>
        </w:tc>
        <w:tc>
          <w:tcPr>
            <w:tcW w:w="0" w:type="auto"/>
            <w:vAlign w:val="center"/>
          </w:tcPr>
          <w:p w14:paraId="221D1EF7"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5239BC4D" w14:textId="77777777" w:rsidR="00D109C9" w:rsidRPr="00EA4E3A" w:rsidRDefault="00D109C9" w:rsidP="00195659">
            <w:pPr>
              <w:pStyle w:val="TAC"/>
            </w:pPr>
            <w:r w:rsidRPr="00EA4E3A">
              <w:t>32</w:t>
            </w:r>
          </w:p>
        </w:tc>
        <w:tc>
          <w:tcPr>
            <w:tcW w:w="0" w:type="auto"/>
            <w:tcBorders>
              <w:right w:val="single" w:sz="4" w:space="0" w:color="auto"/>
            </w:tcBorders>
            <w:vAlign w:val="center"/>
          </w:tcPr>
          <w:p w14:paraId="0BF9B642" w14:textId="77777777" w:rsidR="00D109C9" w:rsidRPr="00EA4E3A" w:rsidRDefault="00D109C9" w:rsidP="00195659">
            <w:pPr>
              <w:pStyle w:val="TAC"/>
            </w:pPr>
            <w:r w:rsidRPr="00EA4E3A">
              <w:t>0</w:t>
            </w:r>
          </w:p>
        </w:tc>
      </w:tr>
      <w:tr w:rsidR="00D109C9" w:rsidRPr="00EA4E3A" w14:paraId="2616C0D8" w14:textId="77777777" w:rsidTr="00195659">
        <w:trPr>
          <w:cantSplit/>
          <w:jc w:val="center"/>
        </w:trPr>
        <w:tc>
          <w:tcPr>
            <w:tcW w:w="0" w:type="auto"/>
            <w:tcBorders>
              <w:right w:val="double" w:sz="4" w:space="0" w:color="auto"/>
            </w:tcBorders>
            <w:vAlign w:val="center"/>
          </w:tcPr>
          <w:p w14:paraId="5B83B9C8" w14:textId="77777777" w:rsidR="00D109C9" w:rsidRPr="00EA4E3A" w:rsidRDefault="00D109C9" w:rsidP="00195659">
            <w:pPr>
              <w:pStyle w:val="TAC"/>
            </w:pPr>
            <w:r w:rsidRPr="00EA4E3A">
              <w:t>26</w:t>
            </w:r>
          </w:p>
        </w:tc>
        <w:tc>
          <w:tcPr>
            <w:tcW w:w="0" w:type="auto"/>
            <w:vAlign w:val="center"/>
          </w:tcPr>
          <w:p w14:paraId="677B1C19"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78F1E13E" w14:textId="77777777" w:rsidR="00D109C9" w:rsidRPr="00EA4E3A" w:rsidRDefault="00D109C9" w:rsidP="00195659">
            <w:pPr>
              <w:pStyle w:val="TAC"/>
            </w:pPr>
            <w:r w:rsidRPr="00EA4E3A">
              <w:t>32A</w:t>
            </w:r>
          </w:p>
        </w:tc>
        <w:tc>
          <w:tcPr>
            <w:tcW w:w="0" w:type="auto"/>
            <w:tcBorders>
              <w:right w:val="single" w:sz="4" w:space="0" w:color="auto"/>
            </w:tcBorders>
            <w:vAlign w:val="center"/>
          </w:tcPr>
          <w:p w14:paraId="725AF285" w14:textId="77777777" w:rsidR="00D109C9" w:rsidRPr="00EA4E3A" w:rsidRDefault="00D109C9" w:rsidP="00195659">
            <w:pPr>
              <w:pStyle w:val="TAC"/>
            </w:pPr>
            <w:r w:rsidRPr="00EA4E3A">
              <w:t>0</w:t>
            </w:r>
          </w:p>
        </w:tc>
      </w:tr>
      <w:tr w:rsidR="00D109C9" w:rsidRPr="00EA4E3A" w14:paraId="7F505510" w14:textId="77777777" w:rsidTr="00195659">
        <w:trPr>
          <w:cantSplit/>
          <w:jc w:val="center"/>
        </w:trPr>
        <w:tc>
          <w:tcPr>
            <w:tcW w:w="0" w:type="auto"/>
            <w:tcBorders>
              <w:right w:val="double" w:sz="4" w:space="0" w:color="auto"/>
            </w:tcBorders>
            <w:vAlign w:val="center"/>
          </w:tcPr>
          <w:p w14:paraId="51F0E0EE" w14:textId="77777777" w:rsidR="00D109C9" w:rsidRPr="00EA4E3A" w:rsidRDefault="00D109C9" w:rsidP="00195659">
            <w:pPr>
              <w:pStyle w:val="TAC"/>
            </w:pPr>
            <w:r w:rsidRPr="00EA4E3A">
              <w:t>27</w:t>
            </w:r>
          </w:p>
        </w:tc>
        <w:tc>
          <w:tcPr>
            <w:tcW w:w="0" w:type="auto"/>
            <w:vAlign w:val="center"/>
          </w:tcPr>
          <w:p w14:paraId="20F1E8B9"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7B79C803" w14:textId="77777777" w:rsidR="00D109C9" w:rsidRPr="00EA4E3A" w:rsidRDefault="00D109C9" w:rsidP="00195659">
            <w:pPr>
              <w:pStyle w:val="TAC"/>
            </w:pPr>
            <w:r w:rsidRPr="00EA4E3A">
              <w:t>33</w:t>
            </w:r>
          </w:p>
        </w:tc>
        <w:tc>
          <w:tcPr>
            <w:tcW w:w="0" w:type="auto"/>
            <w:tcBorders>
              <w:right w:val="single" w:sz="4" w:space="0" w:color="auto"/>
            </w:tcBorders>
            <w:vAlign w:val="center"/>
          </w:tcPr>
          <w:p w14:paraId="09FB0DE2" w14:textId="77777777" w:rsidR="00D109C9" w:rsidRPr="00EA4E3A" w:rsidRDefault="00D109C9" w:rsidP="00195659">
            <w:pPr>
              <w:pStyle w:val="TAC"/>
            </w:pPr>
            <w:r w:rsidRPr="00EA4E3A">
              <w:t>0</w:t>
            </w:r>
          </w:p>
        </w:tc>
      </w:tr>
      <w:tr w:rsidR="00D109C9" w:rsidRPr="00EA4E3A" w14:paraId="1492E755" w14:textId="77777777" w:rsidTr="00195659">
        <w:trPr>
          <w:cantSplit/>
          <w:jc w:val="center"/>
        </w:trPr>
        <w:tc>
          <w:tcPr>
            <w:tcW w:w="0" w:type="auto"/>
            <w:tcBorders>
              <w:right w:val="double" w:sz="4" w:space="0" w:color="auto"/>
            </w:tcBorders>
            <w:vAlign w:val="center"/>
          </w:tcPr>
          <w:p w14:paraId="47DC4F55" w14:textId="77777777" w:rsidR="00D109C9" w:rsidRPr="00EA4E3A" w:rsidRDefault="00D109C9" w:rsidP="00195659">
            <w:pPr>
              <w:pStyle w:val="TAC"/>
            </w:pPr>
            <w:r w:rsidRPr="00EA4E3A">
              <w:t>28</w:t>
            </w:r>
          </w:p>
        </w:tc>
        <w:tc>
          <w:tcPr>
            <w:tcW w:w="0" w:type="auto"/>
            <w:vAlign w:val="center"/>
          </w:tcPr>
          <w:p w14:paraId="69DC47EB" w14:textId="77777777" w:rsidR="00D109C9" w:rsidRPr="00EA4E3A" w:rsidRDefault="00D109C9" w:rsidP="00195659">
            <w:pPr>
              <w:pStyle w:val="TAC"/>
            </w:pPr>
            <w:r w:rsidRPr="00EA4E3A">
              <w:t>8</w:t>
            </w:r>
          </w:p>
        </w:tc>
        <w:tc>
          <w:tcPr>
            <w:tcW w:w="0" w:type="auto"/>
            <w:tcBorders>
              <w:right w:val="single" w:sz="4" w:space="0" w:color="auto"/>
            </w:tcBorders>
            <w:vAlign w:val="center"/>
          </w:tcPr>
          <w:p w14:paraId="42BFEC9F" w14:textId="77777777" w:rsidR="00D109C9" w:rsidRPr="00EA4E3A" w:rsidRDefault="00D109C9" w:rsidP="00195659">
            <w:pPr>
              <w:pStyle w:val="TAC"/>
            </w:pPr>
            <w:r w:rsidRPr="00EA4E3A">
              <w:t>34</w:t>
            </w:r>
          </w:p>
        </w:tc>
        <w:tc>
          <w:tcPr>
            <w:tcW w:w="0" w:type="auto"/>
            <w:tcBorders>
              <w:right w:val="single" w:sz="4" w:space="0" w:color="auto"/>
            </w:tcBorders>
            <w:vAlign w:val="center"/>
          </w:tcPr>
          <w:p w14:paraId="57E558F7" w14:textId="77777777" w:rsidR="00D109C9" w:rsidRPr="00EA4E3A" w:rsidRDefault="00D109C9" w:rsidP="00195659">
            <w:pPr>
              <w:pStyle w:val="TAC"/>
            </w:pPr>
            <w:r w:rsidRPr="00EA4E3A">
              <w:t>0</w:t>
            </w:r>
          </w:p>
        </w:tc>
      </w:tr>
      <w:tr w:rsidR="00D109C9" w:rsidRPr="00EA4E3A" w14:paraId="4E49CB58" w14:textId="77777777" w:rsidTr="00195659">
        <w:trPr>
          <w:cantSplit/>
          <w:jc w:val="center"/>
        </w:trPr>
        <w:tc>
          <w:tcPr>
            <w:tcW w:w="0" w:type="auto"/>
            <w:tcBorders>
              <w:right w:val="double" w:sz="4" w:space="0" w:color="auto"/>
            </w:tcBorders>
            <w:vAlign w:val="center"/>
          </w:tcPr>
          <w:p w14:paraId="62C1550F" w14:textId="77777777"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14:paraId="2DE90E98" w14:textId="77777777" w:rsidR="00D109C9" w:rsidRPr="00EA4E3A" w:rsidRDefault="00D109C9" w:rsidP="00195659">
            <w:pPr>
              <w:pStyle w:val="TAC"/>
            </w:pPr>
            <w:r w:rsidRPr="00EA4E3A">
              <w:t>reserved</w:t>
            </w:r>
          </w:p>
        </w:tc>
        <w:tc>
          <w:tcPr>
            <w:tcW w:w="0" w:type="auto"/>
            <w:tcBorders>
              <w:right w:val="single" w:sz="4" w:space="0" w:color="auto"/>
            </w:tcBorders>
            <w:vAlign w:val="center"/>
          </w:tcPr>
          <w:p w14:paraId="60E1B781" w14:textId="77777777" w:rsidR="00D109C9" w:rsidRPr="00EA4E3A" w:rsidRDefault="00D109C9" w:rsidP="00195659">
            <w:pPr>
              <w:pStyle w:val="TAC"/>
            </w:pPr>
            <w:r w:rsidRPr="00EA4E3A">
              <w:t>1</w:t>
            </w:r>
          </w:p>
        </w:tc>
      </w:tr>
      <w:tr w:rsidR="00D109C9" w:rsidRPr="00EA4E3A" w14:paraId="3E5910F8" w14:textId="77777777" w:rsidTr="00195659">
        <w:trPr>
          <w:cantSplit/>
          <w:jc w:val="center"/>
        </w:trPr>
        <w:tc>
          <w:tcPr>
            <w:tcW w:w="0" w:type="auto"/>
            <w:tcBorders>
              <w:right w:val="double" w:sz="4" w:space="0" w:color="auto"/>
            </w:tcBorders>
            <w:vAlign w:val="center"/>
          </w:tcPr>
          <w:p w14:paraId="000AD600" w14:textId="77777777" w:rsidR="00D109C9" w:rsidRPr="00EA4E3A" w:rsidRDefault="00D109C9" w:rsidP="00195659">
            <w:pPr>
              <w:pStyle w:val="TAC"/>
            </w:pPr>
            <w:r w:rsidRPr="00EA4E3A">
              <w:t>30</w:t>
            </w:r>
          </w:p>
        </w:tc>
        <w:tc>
          <w:tcPr>
            <w:tcW w:w="0" w:type="auto"/>
            <w:gridSpan w:val="2"/>
            <w:vMerge/>
            <w:tcBorders>
              <w:right w:val="single" w:sz="4" w:space="0" w:color="auto"/>
            </w:tcBorders>
            <w:vAlign w:val="center"/>
          </w:tcPr>
          <w:p w14:paraId="3AC0681C" w14:textId="77777777" w:rsidR="00D109C9" w:rsidRPr="00EA4E3A" w:rsidRDefault="00D109C9" w:rsidP="00195659">
            <w:pPr>
              <w:pStyle w:val="TAC"/>
            </w:pPr>
          </w:p>
        </w:tc>
        <w:tc>
          <w:tcPr>
            <w:tcW w:w="0" w:type="auto"/>
            <w:tcBorders>
              <w:right w:val="single" w:sz="4" w:space="0" w:color="auto"/>
            </w:tcBorders>
            <w:vAlign w:val="center"/>
          </w:tcPr>
          <w:p w14:paraId="0266D72A" w14:textId="77777777" w:rsidR="00D109C9" w:rsidRPr="00EA4E3A" w:rsidRDefault="00D109C9" w:rsidP="00195659">
            <w:pPr>
              <w:pStyle w:val="TAC"/>
            </w:pPr>
            <w:r w:rsidRPr="00EA4E3A">
              <w:t>2</w:t>
            </w:r>
          </w:p>
        </w:tc>
      </w:tr>
      <w:tr w:rsidR="00D109C9" w:rsidRPr="00EA4E3A" w14:paraId="4CDE6350" w14:textId="77777777" w:rsidTr="00195659">
        <w:trPr>
          <w:cantSplit/>
          <w:jc w:val="center"/>
        </w:trPr>
        <w:tc>
          <w:tcPr>
            <w:tcW w:w="0" w:type="auto"/>
            <w:tcBorders>
              <w:right w:val="double" w:sz="4" w:space="0" w:color="auto"/>
            </w:tcBorders>
            <w:vAlign w:val="center"/>
          </w:tcPr>
          <w:p w14:paraId="79ECC219" w14:textId="77777777" w:rsidR="00D109C9" w:rsidRPr="00EA4E3A" w:rsidRDefault="00D109C9" w:rsidP="00195659">
            <w:pPr>
              <w:pStyle w:val="TAC"/>
            </w:pPr>
            <w:r w:rsidRPr="00EA4E3A">
              <w:t>31</w:t>
            </w:r>
          </w:p>
        </w:tc>
        <w:tc>
          <w:tcPr>
            <w:tcW w:w="0" w:type="auto"/>
            <w:gridSpan w:val="2"/>
            <w:vMerge/>
            <w:tcBorders>
              <w:right w:val="single" w:sz="4" w:space="0" w:color="auto"/>
            </w:tcBorders>
            <w:vAlign w:val="center"/>
          </w:tcPr>
          <w:p w14:paraId="0ADF3F48" w14:textId="77777777" w:rsidR="00D109C9" w:rsidRPr="00EA4E3A" w:rsidRDefault="00D109C9" w:rsidP="00195659">
            <w:pPr>
              <w:pStyle w:val="TAC"/>
            </w:pPr>
          </w:p>
        </w:tc>
        <w:tc>
          <w:tcPr>
            <w:tcW w:w="0" w:type="auto"/>
            <w:tcBorders>
              <w:right w:val="single" w:sz="4" w:space="0" w:color="auto"/>
            </w:tcBorders>
            <w:vAlign w:val="center"/>
          </w:tcPr>
          <w:p w14:paraId="318B6CEC" w14:textId="77777777" w:rsidR="00D109C9" w:rsidRPr="00EA4E3A" w:rsidRDefault="00D109C9" w:rsidP="00195659">
            <w:pPr>
              <w:pStyle w:val="TAC"/>
            </w:pPr>
            <w:r w:rsidRPr="00EA4E3A">
              <w:t>3</w:t>
            </w:r>
          </w:p>
        </w:tc>
      </w:tr>
    </w:tbl>
    <w:p w14:paraId="0A94DC24" w14:textId="77777777" w:rsidR="00D109C9" w:rsidRPr="00EA4E3A" w:rsidRDefault="00D109C9" w:rsidP="00D109C9"/>
    <w:p w14:paraId="0BCE1005" w14:textId="77777777" w:rsidR="00D109C9" w:rsidRPr="00EA4E3A" w:rsidRDefault="00D109C9" w:rsidP="00D109C9">
      <w:pPr>
        <w:pStyle w:val="TH"/>
      </w:pPr>
      <w:r w:rsidRPr="00EA4E3A">
        <w:t xml:space="preserve">Table 8.6.1-4: </w:t>
      </w:r>
      <w:r w:rsidR="002B04CE" w:rsidRPr="00EA4E3A">
        <w:t>Void</w:t>
      </w:r>
    </w:p>
    <w:p w14:paraId="7B495978" w14:textId="77777777" w:rsidR="00C1336F" w:rsidRPr="00EA4E3A" w:rsidRDefault="00C1336F" w:rsidP="00D650A3"/>
    <w:p w14:paraId="47FA3FA3" w14:textId="77777777" w:rsidR="0093274D" w:rsidRPr="00EA4E3A" w:rsidRDefault="0093274D">
      <w:pPr>
        <w:pStyle w:val="Heading3"/>
      </w:pPr>
      <w:bookmarkStart w:id="17" w:name="_Toc415085500"/>
      <w:r w:rsidRPr="00EA4E3A">
        <w:lastRenderedPageBreak/>
        <w:t>8.6.2</w:t>
      </w:r>
      <w:r w:rsidRPr="00EA4E3A">
        <w:tab/>
        <w:t>Transport block size determination</w:t>
      </w:r>
      <w:bookmarkEnd w:id="17"/>
    </w:p>
    <w:p w14:paraId="6668318B" w14:textId="77777777"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14:anchorId="42330B9B" wp14:editId="3B511313">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14:anchorId="30558A9B" wp14:editId="5CB339D1">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14:anchorId="62BDFB23" wp14:editId="2D58635B">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14:paraId="46419FD3" w14:textId="77777777"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14:anchorId="32E85447" wp14:editId="15F606CE">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14:anchorId="1A6FCC9A" wp14:editId="4E08F986">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14:paraId="5E9D44EE" w14:textId="77777777"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14:paraId="526A5226" w14:textId="77777777"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14:paraId="53DE6707" w14:textId="77777777"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14:paraId="16234E9D" w14:textId="77777777"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14:paraId="638B930E" w14:textId="77777777"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14:paraId="7C957EDC" w14:textId="77777777" w:rsidR="00E808AC" w:rsidRDefault="00E808AC" w:rsidP="007B51CB">
      <w:pPr>
        <w:pStyle w:val="B1"/>
      </w:pPr>
      <w:r w:rsidRPr="00E808AC">
        <w:rPr>
          <w:rFonts w:eastAsia="SimSun"/>
        </w:rPr>
        <w:t>-</w:t>
      </w:r>
      <w:r w:rsidRPr="00E808AC">
        <w:rPr>
          <w:rFonts w:eastAsia="SimSun"/>
        </w:rPr>
        <w:tab/>
        <w:t xml:space="preserve">if higher layer parameter </w:t>
      </w:r>
      <w:proofErr w:type="spellStart"/>
      <w:r w:rsidRPr="00E808AC">
        <w:rPr>
          <w:rFonts w:eastAsia="SimSun"/>
          <w:i/>
        </w:rPr>
        <w:t>tpc-SubframeSet</w:t>
      </w:r>
      <w:proofErr w:type="spellEnd"/>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14:paraId="0E30CB04" w14:textId="77777777" w:rsidR="00DA532D" w:rsidRPr="00EA4E3A" w:rsidRDefault="00DA532D" w:rsidP="00E808AC">
      <w:r w:rsidRPr="00EA4E3A">
        <w:t>otherwise, the UE shall determine the TBS index (</w:t>
      </w:r>
      <w:r w:rsidR="008B0F02" w:rsidRPr="00EA4E3A">
        <w:rPr>
          <w:noProof/>
          <w:position w:val="-10"/>
        </w:rPr>
        <w:drawing>
          <wp:inline distT="0" distB="0" distL="0" distR="0" wp14:anchorId="495971C1" wp14:editId="076DDE6C">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14:anchorId="1CFA7887" wp14:editId="4FEE9BB9">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14:paraId="00E90D22" w14:textId="77777777"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proofErr w:type="spellStart"/>
      <w:r w:rsidR="000E4B10" w:rsidRPr="00EA4E3A">
        <w:rPr>
          <w:rFonts w:eastAsia="Malgun Gothic"/>
          <w:i/>
        </w:rPr>
        <w:t>ttiBundling</w:t>
      </w:r>
      <w:proofErr w:type="spellEnd"/>
      <w:r w:rsidR="000E4B10" w:rsidRPr="00EA4E3A">
        <w:rPr>
          <w:rFonts w:eastAsia="Malgun Gothic"/>
          <w:i/>
        </w:rPr>
        <w:t>=FALSE</w:t>
      </w:r>
      <w:r w:rsidR="000E4B10" w:rsidRPr="00EA4E3A">
        <w:t>,</w:t>
      </w:r>
      <w:r w:rsidRPr="00EA4E3A">
        <w:t xml:space="preserve"> and the transport block is transmitted in </w:t>
      </w:r>
      <w:proofErr w:type="spellStart"/>
      <w:r w:rsidRPr="00EA4E3A">
        <w:t>UpPTS</w:t>
      </w:r>
      <w:proofErr w:type="spellEnd"/>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14:paraId="07A97911" w14:textId="77777777"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proofErr w:type="spellStart"/>
      <w:r w:rsidRPr="00EA4E3A">
        <w:t>UpPTS</w:t>
      </w:r>
      <w:proofErr w:type="spellEnd"/>
      <w:r w:rsidRPr="00EA4E3A">
        <w:t xml:space="preserve"> SC-FDMA data symbols</w:t>
      </w:r>
      <w:r w:rsidRPr="00EA4E3A">
        <w:rPr>
          <w:lang w:eastAsia="zh-CN"/>
        </w:rPr>
        <w:t>:</w:t>
      </w:r>
    </w:p>
    <w:p w14:paraId="0B963EFF" w14:textId="77777777"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w14:anchorId="0FD8E964">
          <v:shape id="_x0000_i1143" type="#_x0000_t75" style="width:95.45pt;height:15.05pt" o:ole="">
            <v:imagedata r:id="rId320" o:title=""/>
          </v:shape>
          <o:OLEObject Type="Embed" ProgID="Equation.3" ShapeID="_x0000_i1143" DrawAspect="Content" ObjectID="_1685804000" r:id="rId321"/>
        </w:object>
      </w:r>
      <w:r w:rsidRPr="00EA4E3A">
        <w:t xml:space="preserve"> instead of </w:t>
      </w:r>
      <w:r w:rsidRPr="00EA4E3A">
        <w:rPr>
          <w:position w:val="-10"/>
        </w:rPr>
        <w:object w:dxaOrig="499" w:dyaOrig="300" w14:anchorId="0F7E6B5C">
          <v:shape id="_x0000_i1144" type="#_x0000_t75" style="width:25.1pt;height:15.05pt" o:ole="">
            <v:imagedata r:id="rId322" o:title=""/>
          </v:shape>
          <o:OLEObject Type="Embed" ProgID="Equation.3" ShapeID="_x0000_i1144" DrawAspect="Content" ObjectID="_1685804001" r:id="rId323"/>
        </w:object>
      </w:r>
      <w:r w:rsidRPr="00EA4E3A">
        <w:t xml:space="preserve"> </w:t>
      </w:r>
    </w:p>
    <w:p w14:paraId="1DFB75FF" w14:textId="77777777" w:rsidR="00DA532D" w:rsidRPr="00EA4E3A" w:rsidRDefault="00DA532D" w:rsidP="00087FD5">
      <w:pPr>
        <w:pStyle w:val="B1"/>
        <w:rPr>
          <w:lang w:eastAsia="zh-CN"/>
        </w:rPr>
      </w:pPr>
      <w:r w:rsidRPr="00EA4E3A">
        <w:rPr>
          <w:lang w:eastAsia="zh-CN"/>
        </w:rPr>
        <w:t>-</w:t>
      </w:r>
      <w:r w:rsidRPr="00EA4E3A">
        <w:rPr>
          <w:lang w:eastAsia="zh-CN"/>
        </w:rPr>
        <w:tab/>
        <w:t>otherwise:</w:t>
      </w:r>
    </w:p>
    <w:p w14:paraId="52EA800E" w14:textId="77777777"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w14:anchorId="7FE96D94">
          <v:shape id="_x0000_i1145" type="#_x0000_t75" style="width:95.45pt;height:15.05pt" o:ole="">
            <v:imagedata r:id="rId324" o:title=""/>
          </v:shape>
          <o:OLEObject Type="Embed" ProgID="Equation.3" ShapeID="_x0000_i1145" DrawAspect="Content" ObjectID="_1685804002" r:id="rId325"/>
        </w:object>
      </w:r>
      <w:r w:rsidRPr="00EA4E3A">
        <w:t xml:space="preserve"> instead of </w:t>
      </w:r>
      <w:r w:rsidRPr="00EA4E3A">
        <w:rPr>
          <w:position w:val="-10"/>
        </w:rPr>
        <w:object w:dxaOrig="499" w:dyaOrig="300" w14:anchorId="391DB9B5">
          <v:shape id="_x0000_i1146" type="#_x0000_t75" style="width:25.1pt;height:15.05pt" o:ole="">
            <v:imagedata r:id="rId326" o:title=""/>
          </v:shape>
          <o:OLEObject Type="Embed" ProgID="Equation.3" ShapeID="_x0000_i1146" DrawAspect="Content" ObjectID="_1685804003" r:id="rId327"/>
        </w:object>
      </w:r>
      <w:r w:rsidRPr="00EA4E3A">
        <w:t>.</w:t>
      </w:r>
    </w:p>
    <w:p w14:paraId="093F7510" w14:textId="77777777"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14:anchorId="446A20CE" wp14:editId="367966B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14:paraId="627AAC0B" w14:textId="77777777"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14:anchorId="6A653E55" wp14:editId="49153F42">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proofErr w:type="spellStart"/>
      <w:r w:rsidR="00817DF7" w:rsidRPr="00EA4E3A">
        <w:t>and</w:t>
      </w:r>
      <w:proofErr w:type="spellEnd"/>
      <w:r w:rsidR="00817DF7" w:rsidRPr="00EA4E3A">
        <w:t xml:space="preserve">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14:anchorId="4F28B4E5" wp14:editId="67B0A0F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14:anchorId="7E1AF8AA" wp14:editId="6BC29E05">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14:paraId="17271BE8" w14:textId="77777777"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14:anchorId="24352738" wp14:editId="262E5D7F">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14:paraId="52665B10" w14:textId="77777777"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14:anchorId="5BC595EB" wp14:editId="46154ED5">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14:paraId="3BC04F1A" w14:textId="77777777"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14:anchorId="3A7E21E3" wp14:editId="13E6D982">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14:paraId="5BA76D90" w14:textId="77777777"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14:anchorId="1A33141D" wp14:editId="349765BE">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14:paraId="41231457" w14:textId="77777777"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14:anchorId="2F26EF42" wp14:editId="03B58A87">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14:paraId="79D01E13" w14:textId="77777777"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14:anchorId="668FFE75" wp14:editId="3D21CF28">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14:paraId="401EC241" w14:textId="77777777"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14:anchorId="551506A6" wp14:editId="22ACF555">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14:paraId="770EFB1F" w14:textId="77777777"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14:anchorId="604C8E5A" wp14:editId="73FDEFAE">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14:paraId="14C4C75B" w14:textId="77777777"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14:anchorId="6FE0D002" wp14:editId="1E98C8DA">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14:paraId="5C20A188" w14:textId="77777777"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14:paraId="6AE1D670" w14:textId="77777777"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14:paraId="74EC8670" w14:textId="77777777"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14:anchorId="665E0ADD" wp14:editId="40D3BEEA">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14:paraId="30EE6B5A" w14:textId="77777777"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14:anchorId="164FEFCD" wp14:editId="13AF4851">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14:paraId="45992E7E" w14:textId="77777777"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14:paraId="2099669A" w14:textId="77777777"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14:anchorId="467611C9" wp14:editId="3A95150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14:paraId="3801D8B8" w14:textId="77777777"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14:anchorId="045377B2" wp14:editId="1123A136">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14:paraId="39E3DC37" w14:textId="77777777"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14:paraId="75840DDB" w14:textId="77777777"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proofErr w:type="spellStart"/>
      <w:r w:rsidRPr="00EA4E3A">
        <w:rPr>
          <w:i/>
        </w:rPr>
        <w:t>advancedCodebookEnabled</w:t>
      </w:r>
      <w:proofErr w:type="spellEnd"/>
      <w:r w:rsidRPr="00EA4E3A">
        <w:t>,</w:t>
      </w:r>
    </w:p>
    <w:p w14:paraId="66148FA1" w14:textId="77777777"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14:paraId="3DD7041B" w14:textId="77777777"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14:anchorId="1EEC5B47" wp14:editId="6C767148">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14:anchorId="16E4C3BB" wp14:editId="6135980D">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14:paraId="7CC559DE" w14:textId="77777777"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14:paraId="3A15A697" w14:textId="77777777"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14:paraId="6BA4BBF4" w14:textId="77777777"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14:anchorId="601710A0" wp14:editId="6FE5A529">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14:anchorId="57FE0A55" wp14:editId="47DF4335">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14:anchorId="5B222A69" wp14:editId="48C1D609">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14:anchorId="4F3CF395" wp14:editId="70596C93">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14:paraId="29CB7C53" w14:textId="77777777"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w14:anchorId="31A72E40">
          <v:shape id="_x0000_i1147" type="#_x0000_t75" style="width:37.65pt;height:14.25pt" o:ole="">
            <v:imagedata r:id="rId338" o:title=""/>
          </v:shape>
          <o:OLEObject Type="Embed" ProgID="Equation.3" ShapeID="_x0000_i1147" DrawAspect="Content" ObjectID="_1685804004" r:id="rId339"/>
        </w:object>
      </w:r>
      <w:r w:rsidRPr="00EA4E3A">
        <w:t xml:space="preserve"> and</w:t>
      </w:r>
      <w:r w:rsidRPr="00EA4E3A">
        <w:rPr>
          <w:rFonts w:eastAsia="Batang" w:hint="eastAsia"/>
        </w:rPr>
        <w:t xml:space="preserve"> otherwise the transport block is enabled</w:t>
      </w:r>
      <w:r w:rsidRPr="00EA4E3A">
        <w:rPr>
          <w:rFonts w:eastAsia="Batang"/>
        </w:rPr>
        <w:t>.</w:t>
      </w:r>
    </w:p>
    <w:p w14:paraId="7E6D3937" w14:textId="77777777"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14:anchorId="75A627FC" wp14:editId="0258ED7B">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14:paraId="3F38F49B" w14:textId="77777777"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14:anchorId="289B2FC6" wp14:editId="64847939">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14:paraId="070CC171" w14:textId="77777777" w:rsidR="00E5733E" w:rsidRPr="00EA4E3A" w:rsidRDefault="00C1336F" w:rsidP="00E5733E">
      <w:pPr>
        <w:rPr>
          <w:rFonts w:eastAsia="SimSun"/>
          <w:lang w:eastAsia="zh-CN"/>
        </w:rPr>
      </w:pPr>
      <w:r w:rsidRPr="00EA4E3A">
        <w:rPr>
          <w:rFonts w:eastAsia="SimSun" w:hint="eastAsia"/>
          <w:lang w:eastAsia="zh-CN"/>
        </w:rPr>
        <w:t xml:space="preserve">For a BL/CE UE configured with </w:t>
      </w:r>
      <w:proofErr w:type="spellStart"/>
      <w:r w:rsidRPr="00EA4E3A">
        <w:rPr>
          <w:rFonts w:eastAsia="SimSun" w:hint="eastAsia"/>
          <w:lang w:eastAsia="zh-CN"/>
        </w:rPr>
        <w:t>CEModeA</w:t>
      </w:r>
      <w:proofErr w:type="spellEnd"/>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14:paraId="0F65CB72" w14:textId="77777777" w:rsidR="00E5733E" w:rsidRPr="00EA4E3A" w:rsidRDefault="00E5733E" w:rsidP="00087FD5">
      <w:pPr>
        <w:pStyle w:val="B1"/>
      </w:pPr>
      <w:r w:rsidRPr="00EA4E3A">
        <w:t>-</w:t>
      </w:r>
      <w:r w:rsidRPr="00EA4E3A">
        <w:tab/>
        <w:t xml:space="preserve">if the UE is configured with higher layer parameter </w:t>
      </w:r>
      <w:proofErr w:type="spellStart"/>
      <w:r w:rsidRPr="00EA4E3A">
        <w:rPr>
          <w:i/>
        </w:rPr>
        <w:t>ce</w:t>
      </w:r>
      <w:proofErr w:type="spellEnd"/>
      <w:r w:rsidRPr="00EA4E3A">
        <w:rPr>
          <w:i/>
        </w:rPr>
        <w:t>-</w:t>
      </w:r>
      <w:proofErr w:type="spellStart"/>
      <w:r w:rsidRPr="00EA4E3A">
        <w:rPr>
          <w:i/>
        </w:rPr>
        <w:t>pusch</w:t>
      </w:r>
      <w:proofErr w:type="spellEnd"/>
      <w:r w:rsidRPr="00EA4E3A">
        <w:rPr>
          <w:i/>
        </w:rPr>
        <w:t>-</w:t>
      </w:r>
      <w:proofErr w:type="spellStart"/>
      <w:r w:rsidRPr="00EA4E3A">
        <w:rPr>
          <w:i/>
        </w:rPr>
        <w:t>nb</w:t>
      </w:r>
      <w:proofErr w:type="spellEnd"/>
      <w:r w:rsidRPr="00EA4E3A">
        <w:rPr>
          <w:i/>
        </w:rPr>
        <w:t>-</w:t>
      </w:r>
      <w:proofErr w:type="spellStart"/>
      <w:r w:rsidRPr="00EA4E3A">
        <w:rPr>
          <w:i/>
        </w:rPr>
        <w:t>maxTbs</w:t>
      </w:r>
      <w:proofErr w:type="spellEnd"/>
      <w:r w:rsidRPr="00EA4E3A">
        <w:rPr>
          <w:i/>
        </w:rPr>
        <w:t>-config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14:anchorId="492B7CB0" wp14:editId="245B44E1">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14:anchorId="5C6E3684" wp14:editId="0B2E4A6F">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14:paraId="4F3A7B27" w14:textId="77777777"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14:anchorId="09EA4E0F" wp14:editId="7CC13EBB">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14:anchorId="1C908F5C" wp14:editId="70D886F9">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14:paraId="11935D7D" w14:textId="77777777"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 xml:space="preserve">configured with </w:t>
      </w:r>
      <w:proofErr w:type="spellStart"/>
      <w:r w:rsidR="00E5733E" w:rsidRPr="00EA4E3A">
        <w:rPr>
          <w:rFonts w:eastAsia="SimSun" w:hint="eastAsia"/>
          <w:lang w:eastAsia="zh-CN"/>
        </w:rPr>
        <w:t>CEModeA</w:t>
      </w:r>
      <w:proofErr w:type="spellEnd"/>
      <w:r w:rsidR="00E5733E" w:rsidRPr="00EA4E3A">
        <w:rPr>
          <w:rFonts w:eastAsia="SimSun"/>
          <w:lang w:eastAsia="zh-CN"/>
        </w:rPr>
        <w:t xml:space="preserve">, </w:t>
      </w:r>
    </w:p>
    <w:p w14:paraId="5D76417A" w14:textId="77777777" w:rsidR="00E5733E" w:rsidRPr="00EA4E3A" w:rsidRDefault="00E5733E" w:rsidP="00087FD5">
      <w:pPr>
        <w:pStyle w:val="B1"/>
      </w:pPr>
      <w:r w:rsidRPr="00EA4E3A">
        <w:t>-</w:t>
      </w:r>
      <w:r w:rsidRPr="00EA4E3A">
        <w:tab/>
        <w:t xml:space="preserve">if the UE is configured with higher layer parameter </w:t>
      </w:r>
      <w:proofErr w:type="spellStart"/>
      <w:r w:rsidRPr="00EA4E3A">
        <w:rPr>
          <w:i/>
        </w:rPr>
        <w:t>ce</w:t>
      </w:r>
      <w:proofErr w:type="spellEnd"/>
      <w:r w:rsidRPr="00EA4E3A">
        <w:rPr>
          <w:i/>
        </w:rPr>
        <w:t>-</w:t>
      </w:r>
      <w:proofErr w:type="spellStart"/>
      <w:r w:rsidRPr="00EA4E3A">
        <w:rPr>
          <w:i/>
        </w:rPr>
        <w:t>pusch</w:t>
      </w:r>
      <w:proofErr w:type="spellEnd"/>
      <w:r w:rsidRPr="00EA4E3A">
        <w:rPr>
          <w:i/>
        </w:rPr>
        <w:t>-</w:t>
      </w:r>
      <w:proofErr w:type="spellStart"/>
      <w:r w:rsidRPr="00EA4E3A">
        <w:rPr>
          <w:i/>
        </w:rPr>
        <w:t>maxBandwidth</w:t>
      </w:r>
      <w:proofErr w:type="spellEnd"/>
      <w:r w:rsidRPr="00EA4E3A">
        <w:rPr>
          <w:i/>
        </w:rPr>
        <w:t>-config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w14:anchorId="3DBEF465">
          <v:shape id="_x0000_i1148" type="#_x0000_t75" style="width:63.65pt;height:18.4pt" o:ole="">
            <v:imagedata r:id="rId340" o:title=""/>
          </v:shape>
          <o:OLEObject Type="Embed" ProgID="Equation.3" ShapeID="_x0000_i1148" DrawAspect="Content" ObjectID="_1685804005" r:id="rId341"/>
        </w:object>
      </w:r>
      <w:r w:rsidRPr="00EA4E3A">
        <w:t xml:space="preserve"> </w:t>
      </w:r>
    </w:p>
    <w:p w14:paraId="1CBAC096" w14:textId="77777777"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14:paraId="437AF71C" w14:textId="77777777" w:rsidR="00C1336F" w:rsidRPr="00EA4E3A" w:rsidRDefault="00CF1500" w:rsidP="00CF1500">
      <w:pPr>
        <w:rPr>
          <w:rFonts w:eastAsia="SimSun"/>
          <w:lang w:eastAsia="zh-CN"/>
        </w:rPr>
      </w:pPr>
      <w:r w:rsidRPr="00EA4E3A">
        <w:rPr>
          <w:rFonts w:eastAsia="SimSun" w:hint="eastAsia"/>
          <w:lang w:eastAsia="zh-CN"/>
        </w:rPr>
        <w:t xml:space="preserve">For a BL/CE UE configured with </w:t>
      </w:r>
      <w:proofErr w:type="spellStart"/>
      <w:r w:rsidRPr="00EA4E3A">
        <w:rPr>
          <w:rFonts w:eastAsia="SimSun" w:hint="eastAsia"/>
          <w:lang w:eastAsia="zh-CN"/>
        </w:rPr>
        <w:t>CEModeA</w:t>
      </w:r>
      <w:proofErr w:type="spellEnd"/>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14:paraId="5F66C4FC" w14:textId="77777777"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 xml:space="preserve">r a BL/CE UE configured with </w:t>
      </w:r>
      <w:proofErr w:type="spellStart"/>
      <w:r w:rsidRPr="00EA4E3A">
        <w:rPr>
          <w:rFonts w:eastAsia="SimSun" w:hint="eastAsia"/>
          <w:lang w:eastAsia="zh-CN"/>
        </w:rPr>
        <w:t>CEModeB</w:t>
      </w:r>
      <w:proofErr w:type="spellEnd"/>
      <w:r w:rsidRPr="00EA4E3A">
        <w:rPr>
          <w:rFonts w:eastAsia="SimSun" w:hint="eastAsia"/>
          <w:lang w:eastAsia="zh-CN"/>
        </w:rPr>
        <w:t>,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w14:anchorId="61B29CEF">
          <v:shape id="_x0000_i1149" type="#_x0000_t75" style="width:47.7pt;height:15.05pt" o:ole="">
            <v:imagedata r:id="rId342" o:title=""/>
          </v:shape>
          <o:OLEObject Type="Embed" ProgID="Equation.3" ShapeID="_x0000_i1149" DrawAspect="Content" ObjectID="_1685804006" r:id="rId343"/>
        </w:object>
      </w:r>
      <w:r w:rsidRPr="00EA4E3A">
        <w:rPr>
          <w:rFonts w:eastAsia="MS Mincho"/>
        </w:rPr>
        <w:t xml:space="preserve">, and </w:t>
      </w:r>
      <w:r w:rsidRPr="00EA4E3A">
        <w:rPr>
          <w:rFonts w:eastAsia="MS Mincho"/>
          <w:position w:val="-12"/>
        </w:rPr>
        <w:object w:dxaOrig="540" w:dyaOrig="380" w14:anchorId="1C3B594A">
          <v:shape id="_x0000_i1150" type="#_x0000_t75" style="width:26.8pt;height:18.4pt" o:ole="">
            <v:imagedata r:id="rId344" o:title=""/>
          </v:shape>
          <o:OLEObject Type="Embed" ProgID="Equation.DSMT4" ShapeID="_x0000_i1150" DrawAspect="Content" ObjectID="_1685804007"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w14:anchorId="2BDD24E8">
          <v:shape id="_x0000_i1151" type="#_x0000_t75" style="width:26.8pt;height:18.4pt" o:ole="">
            <v:imagedata r:id="rId344" o:title=""/>
          </v:shape>
          <o:OLEObject Type="Embed" ProgID="Equation.DSMT4" ShapeID="_x0000_i1151" DrawAspect="Content" ObjectID="_1685804008" r:id="rId346"/>
        </w:object>
      </w:r>
      <w:r w:rsidRPr="00EA4E3A">
        <w:rPr>
          <w:rFonts w:eastAsia="MS Mincho"/>
        </w:rPr>
        <w:t>= 3</w:t>
      </w:r>
      <w:r w:rsidRPr="00EA4E3A">
        <w:rPr>
          <w:rFonts w:eastAsia="SimSun" w:hint="eastAsia"/>
          <w:lang w:eastAsia="zh-CN"/>
        </w:rPr>
        <w:t>.</w:t>
      </w:r>
    </w:p>
    <w:p w14:paraId="049FF342" w14:textId="77777777"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14:paraId="0743DA2F" w14:textId="77777777"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14:anchorId="5DDD9486" wp14:editId="1897B405">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14:anchorId="0EE1E768" wp14:editId="0B772E1E">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14:anchorId="7630E440" wp14:editId="4CB163A9">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14:anchorId="4C492056" wp14:editId="2C6A6A32">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w14:anchorId="0978C9AC">
          <v:shape id="_x0000_i1152" type="#_x0000_t75" style="width:48.55pt;height:20.1pt" o:ole="">
            <v:imagedata r:id="rId351" o:title=""/>
          </v:shape>
          <o:OLEObject Type="Embed" ProgID="Equation.3" ShapeID="_x0000_i1152" DrawAspect="Content" ObjectID="_1685804009"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14:anchorId="79DD863A" wp14:editId="4273487F">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14:anchorId="5BB0F97D" wp14:editId="2F6029F2">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14:anchorId="1735F438" wp14:editId="0BE6D0E1">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w14:anchorId="30E7F49F">
          <v:shape id="_x0000_i1153" type="#_x0000_t75" style="width:48.55pt;height:20.1pt" o:ole="">
            <v:imagedata r:id="rId351" o:title=""/>
          </v:shape>
          <o:OLEObject Type="Embed" ProgID="Equation.3" ShapeID="_x0000_i1153" DrawAspect="Content" ObjectID="_1685804010"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w14:anchorId="4DA04A08">
          <v:shape id="_x0000_i1154" type="#_x0000_t75" style="width:48.55pt;height:20.1pt" o:ole="">
            <v:imagedata r:id="rId351" o:title=""/>
          </v:shape>
          <o:OLEObject Type="Embed" ProgID="Equation.3" ShapeID="_x0000_i1154" DrawAspect="Content" ObjectID="_1685804011"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14:anchorId="1944FFAF" wp14:editId="071189D6">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14:anchorId="46E17F21" wp14:editId="53D6EB28">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14:anchorId="77083305" wp14:editId="109A50B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14:anchorId="0B162BCF" wp14:editId="6C9B5CB1">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w14:anchorId="1F3FF0DB">
          <v:shape id="_x0000_i1155" type="#_x0000_t75" style="width:48.55pt;height:20.1pt" o:ole="">
            <v:imagedata r:id="rId360" o:title=""/>
          </v:shape>
          <o:OLEObject Type="Embed" ProgID="Equation.3" ShapeID="_x0000_i1155" DrawAspect="Content" ObjectID="_1685804012"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14:anchorId="7307D374" wp14:editId="0E47F77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14:anchorId="79EC458C" wp14:editId="7834FF19">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14:anchorId="242B4A02" wp14:editId="2BC3062B">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w14:anchorId="73D0787C">
          <v:shape id="_x0000_i1156" type="#_x0000_t75" style="width:48.55pt;height:20.1pt" o:ole="">
            <v:imagedata r:id="rId360" o:title=""/>
          </v:shape>
          <o:OLEObject Type="Embed" ProgID="Equation.3" ShapeID="_x0000_i1156" DrawAspect="Content" ObjectID="_1685804013"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w14:anchorId="1FAB1739">
          <v:shape id="_x0000_i1157" type="#_x0000_t75" style="width:48.55pt;height:20.1pt" o:ole="">
            <v:imagedata r:id="rId360" o:title=""/>
          </v:shape>
          <o:OLEObject Type="Embed" ProgID="Equation.3" ShapeID="_x0000_i1157" DrawAspect="Content" ObjectID="_1685804014" r:id="rId365"/>
        </w:object>
      </w:r>
      <w:r w:rsidR="007B2E2A">
        <w:rPr>
          <w:lang w:eastAsia="zh-CN"/>
        </w:rPr>
        <w:t xml:space="preserve"> is configured</w:t>
      </w:r>
      <w:r w:rsidR="00627398" w:rsidRPr="00EA4E3A">
        <w:rPr>
          <w:rFonts w:eastAsia="SimSun" w:hint="eastAsia"/>
          <w:lang w:eastAsia="zh-CN"/>
        </w:rPr>
        <w:t>.</w:t>
      </w:r>
    </w:p>
    <w:p w14:paraId="5116012F" w14:textId="77777777"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14:anchorId="01A6A806" wp14:editId="71889823">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14:paraId="5438462F" w14:textId="77777777"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14:anchorId="20416C22" wp14:editId="08DE0549">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w14:anchorId="487D6616">
          <v:shape id="_x0000_i1158" type="#_x0000_t75" style="width:48.55pt;height:20.1pt" o:ole="">
            <v:imagedata r:id="rId367" o:title=""/>
          </v:shape>
          <o:OLEObject Type="Embed" ProgID="Equation.3" ShapeID="_x0000_i1158" DrawAspect="Content" ObjectID="_1685804015" r:id="rId368"/>
        </w:object>
      </w:r>
      <w:r w:rsidR="00627398" w:rsidRPr="00EA4E3A">
        <w:rPr>
          <w:rFonts w:eastAsia="SimSun"/>
          <w:lang w:eastAsia="zh-CN"/>
        </w:rPr>
        <w:t xml:space="preserve">, </w:t>
      </w:r>
      <w:r w:rsidR="008B0F02" w:rsidRPr="00EA4E3A">
        <w:rPr>
          <w:noProof/>
          <w:position w:val="-14"/>
        </w:rPr>
        <w:drawing>
          <wp:inline distT="0" distB="0" distL="0" distR="0" wp14:anchorId="0DC2260C" wp14:editId="6C3A5BD8">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14:anchorId="15E2643C" wp14:editId="292C0187">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14:anchorId="18436692" wp14:editId="6CC2B04D">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w14:anchorId="03F25BD5">
          <v:shape id="_x0000_i1159" type="#_x0000_t75" style="width:48.55pt;height:20.1pt" o:ole="">
            <v:imagedata r:id="rId351" o:title=""/>
          </v:shape>
          <o:OLEObject Type="Embed" ProgID="Equation.3" ShapeID="_x0000_i1159" DrawAspect="Content" ObjectID="_1685804016"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14:anchorId="03B9B68D" wp14:editId="069CED3C">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14:anchorId="4D45B824" wp14:editId="06B61067">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14:anchorId="119FF24C" wp14:editId="401F0DE6">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14:anchorId="0265048E" wp14:editId="786C6073">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14:anchorId="70BD03B4" wp14:editId="1E43FEC3">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14:paraId="0DE95850" w14:textId="77777777"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14:anchorId="319147BF" wp14:editId="2D7A3A1D">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w14:anchorId="45142833">
          <v:shape id="_x0000_i1160" type="#_x0000_t75" style="width:61.95pt;height:20.1pt" o:ole="">
            <v:imagedata r:id="rId373" o:title=""/>
          </v:shape>
          <o:OLEObject Type="Embed" ProgID="Equation.3" ShapeID="_x0000_i1160" DrawAspect="Content" ObjectID="_1685804017" r:id="rId374"/>
        </w:object>
      </w:r>
      <w:r w:rsidR="00627398" w:rsidRPr="00EA4E3A">
        <w:rPr>
          <w:rFonts w:eastAsia="SimSun"/>
          <w:lang w:eastAsia="zh-CN"/>
        </w:rPr>
        <w:t xml:space="preserve">, </w:t>
      </w:r>
      <w:r w:rsidR="008B0F02" w:rsidRPr="00EA4E3A">
        <w:rPr>
          <w:noProof/>
          <w:position w:val="-14"/>
        </w:rPr>
        <w:drawing>
          <wp:inline distT="0" distB="0" distL="0" distR="0" wp14:anchorId="3157192D" wp14:editId="756D955B">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14:anchorId="0807C53D" wp14:editId="2D266E55">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14:anchorId="36637D0F" wp14:editId="21C17B8C">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w14:anchorId="16AD6E32">
          <v:shape id="_x0000_i1161" type="#_x0000_t75" style="width:48.55pt;height:20.1pt" o:ole="">
            <v:imagedata r:id="rId360" o:title=""/>
          </v:shape>
          <o:OLEObject Type="Embed" ProgID="Equation.3" ShapeID="_x0000_i1161" DrawAspect="Content" ObjectID="_1685804018" r:id="rId377"/>
        </w:object>
      </w:r>
      <w:r w:rsidR="00627398" w:rsidRPr="00EA4E3A">
        <w:rPr>
          <w:rFonts w:eastAsia="SimSun"/>
          <w:lang w:eastAsia="zh-CN"/>
        </w:rPr>
        <w:t xml:space="preserve">, </w:t>
      </w:r>
      <w:r w:rsidR="008B0F02" w:rsidRPr="00EA4E3A">
        <w:rPr>
          <w:noProof/>
          <w:position w:val="-14"/>
        </w:rPr>
        <w:drawing>
          <wp:inline distT="0" distB="0" distL="0" distR="0" wp14:anchorId="166940D2" wp14:editId="5EE864CB">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14:anchorId="146FBBE8" wp14:editId="1D8865EF">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14:anchorId="14BB5393" wp14:editId="7181E865">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14:anchorId="1FBD5B29" wp14:editId="3E5F0019">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14:anchorId="5D938E81" wp14:editId="00CED963">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14:paraId="4BEDA35E" w14:textId="77777777" w:rsidR="00367F1F" w:rsidRPr="00EA4E3A" w:rsidRDefault="00367F1F" w:rsidP="008260B9">
      <w:pPr>
        <w:pStyle w:val="FP"/>
      </w:pPr>
    </w:p>
    <w:p w14:paraId="76A130BA" w14:textId="77777777"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EA4E3A" w14:paraId="391060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0D738C6" w14:textId="77777777" w:rsidR="0093274D" w:rsidRPr="00EA4E3A" w:rsidRDefault="008B0F02" w:rsidP="00333B47">
            <w:pPr>
              <w:pStyle w:val="TAH"/>
              <w:rPr>
                <w:lang w:val="en-US"/>
              </w:rPr>
            </w:pPr>
            <w:r w:rsidRPr="00EA4E3A">
              <w:rPr>
                <w:noProof/>
                <w:position w:val="-14"/>
              </w:rPr>
              <w:drawing>
                <wp:inline distT="0" distB="0" distL="0" distR="0" wp14:anchorId="1A765B5F" wp14:editId="499C0C07">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14:anchorId="02863696" wp14:editId="71E8BF9A">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BA9B84D" w14:textId="77777777" w:rsidR="0093274D" w:rsidRPr="00EA4E3A" w:rsidRDefault="008B0F02" w:rsidP="00333B47">
            <w:pPr>
              <w:pStyle w:val="TAH"/>
              <w:rPr>
                <w:lang w:val="en-US"/>
              </w:rPr>
            </w:pPr>
            <w:r w:rsidRPr="00EA4E3A">
              <w:rPr>
                <w:noProof/>
                <w:position w:val="-14"/>
              </w:rPr>
              <w:drawing>
                <wp:inline distT="0" distB="0" distL="0" distR="0" wp14:anchorId="090B701C" wp14:editId="16D8A1A4">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14:paraId="6BC4CED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624C5E" w14:textId="77777777"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1892CF" w14:textId="77777777" w:rsidR="0093274D" w:rsidRPr="00EA4E3A" w:rsidRDefault="0093274D" w:rsidP="00333B47">
            <w:pPr>
              <w:pStyle w:val="TAC"/>
              <w:rPr>
                <w:lang w:val="en-US"/>
              </w:rPr>
            </w:pPr>
            <w:r w:rsidRPr="00EA4E3A">
              <w:rPr>
                <w:rFonts w:hint="eastAsia"/>
              </w:rPr>
              <w:t>2.000</w:t>
            </w:r>
          </w:p>
        </w:tc>
      </w:tr>
      <w:tr w:rsidR="0093274D" w:rsidRPr="00EA4E3A" w14:paraId="4FFDF1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3EE391" w14:textId="77777777"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AD21FF" w14:textId="77777777" w:rsidR="0093274D" w:rsidRPr="00EA4E3A" w:rsidRDefault="0093274D" w:rsidP="00333B47">
            <w:pPr>
              <w:pStyle w:val="TAC"/>
              <w:rPr>
                <w:lang w:val="en-US"/>
              </w:rPr>
            </w:pPr>
            <w:r w:rsidRPr="00EA4E3A">
              <w:t>2.5</w:t>
            </w:r>
            <w:r w:rsidRPr="00EA4E3A">
              <w:rPr>
                <w:rFonts w:hint="eastAsia"/>
              </w:rPr>
              <w:t>00</w:t>
            </w:r>
          </w:p>
        </w:tc>
      </w:tr>
      <w:tr w:rsidR="0093274D" w:rsidRPr="00EA4E3A" w14:paraId="7685845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360295" w14:textId="77777777"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0DFBE7" w14:textId="77777777" w:rsidR="0093274D" w:rsidRPr="00EA4E3A" w:rsidRDefault="0093274D" w:rsidP="00333B47">
            <w:pPr>
              <w:pStyle w:val="TAC"/>
              <w:rPr>
                <w:lang w:val="en-US"/>
              </w:rPr>
            </w:pPr>
            <w:r w:rsidRPr="00EA4E3A">
              <w:t>3.125</w:t>
            </w:r>
          </w:p>
        </w:tc>
      </w:tr>
      <w:tr w:rsidR="0093274D" w:rsidRPr="00EA4E3A" w14:paraId="312620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33CD81" w14:textId="77777777"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5FD975" w14:textId="77777777" w:rsidR="0093274D" w:rsidRPr="00EA4E3A" w:rsidRDefault="0093274D" w:rsidP="00333B47">
            <w:pPr>
              <w:pStyle w:val="TAC"/>
              <w:rPr>
                <w:lang w:val="en-US"/>
              </w:rPr>
            </w:pPr>
            <w:r w:rsidRPr="00EA4E3A">
              <w:rPr>
                <w:rFonts w:hint="eastAsia"/>
              </w:rPr>
              <w:t>4.000</w:t>
            </w:r>
          </w:p>
        </w:tc>
      </w:tr>
      <w:tr w:rsidR="0093274D" w:rsidRPr="00EA4E3A" w14:paraId="6CE091D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B0A47A" w14:textId="77777777"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A292A4" w14:textId="77777777" w:rsidR="0093274D" w:rsidRPr="00EA4E3A" w:rsidRDefault="0093274D" w:rsidP="00333B47">
            <w:pPr>
              <w:pStyle w:val="TAC"/>
              <w:rPr>
                <w:lang w:val="en-US"/>
              </w:rPr>
            </w:pPr>
            <w:r w:rsidRPr="00EA4E3A">
              <w:t>5</w:t>
            </w:r>
            <w:r w:rsidRPr="00EA4E3A">
              <w:rPr>
                <w:rFonts w:hint="eastAsia"/>
              </w:rPr>
              <w:t>.000</w:t>
            </w:r>
          </w:p>
        </w:tc>
      </w:tr>
      <w:tr w:rsidR="0093274D" w:rsidRPr="00EA4E3A" w14:paraId="5149A03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48C7E3" w14:textId="77777777"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29525D" w14:textId="77777777" w:rsidR="0093274D" w:rsidRPr="00EA4E3A" w:rsidRDefault="0093274D" w:rsidP="00333B47">
            <w:pPr>
              <w:pStyle w:val="TAC"/>
              <w:rPr>
                <w:lang w:val="en-US"/>
              </w:rPr>
            </w:pPr>
            <w:r w:rsidRPr="00EA4E3A">
              <w:t>6.25</w:t>
            </w:r>
            <w:r w:rsidRPr="00EA4E3A">
              <w:rPr>
                <w:rFonts w:hint="eastAsia"/>
              </w:rPr>
              <w:t>0</w:t>
            </w:r>
          </w:p>
        </w:tc>
      </w:tr>
      <w:tr w:rsidR="0093274D" w:rsidRPr="00EA4E3A" w14:paraId="3EE6BFC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941D13" w14:textId="77777777"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C1322" w14:textId="77777777" w:rsidR="0093274D" w:rsidRPr="00EA4E3A" w:rsidRDefault="0093274D" w:rsidP="00333B47">
            <w:pPr>
              <w:pStyle w:val="TAC"/>
              <w:rPr>
                <w:lang w:val="en-US"/>
              </w:rPr>
            </w:pPr>
            <w:r w:rsidRPr="00EA4E3A">
              <w:rPr>
                <w:rFonts w:hint="eastAsia"/>
              </w:rPr>
              <w:t>8.000</w:t>
            </w:r>
          </w:p>
        </w:tc>
      </w:tr>
      <w:tr w:rsidR="0093274D" w:rsidRPr="00EA4E3A" w14:paraId="5BB28CD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88A51" w14:textId="77777777"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BF086A" w14:textId="77777777" w:rsidR="0093274D" w:rsidRPr="00EA4E3A" w:rsidRDefault="0093274D" w:rsidP="00333B47">
            <w:pPr>
              <w:pStyle w:val="TAC"/>
              <w:rPr>
                <w:lang w:val="en-US"/>
              </w:rPr>
            </w:pPr>
            <w:r w:rsidRPr="00EA4E3A">
              <w:t>10</w:t>
            </w:r>
            <w:r w:rsidRPr="00EA4E3A">
              <w:rPr>
                <w:rFonts w:hint="eastAsia"/>
              </w:rPr>
              <w:t>.000</w:t>
            </w:r>
          </w:p>
        </w:tc>
      </w:tr>
      <w:tr w:rsidR="0093274D" w:rsidRPr="00EA4E3A" w14:paraId="46D099B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1249C" w14:textId="77777777"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66A15" w14:textId="77777777" w:rsidR="0093274D" w:rsidRPr="00EA4E3A" w:rsidRDefault="0093274D" w:rsidP="00333B47">
            <w:pPr>
              <w:pStyle w:val="TAC"/>
              <w:rPr>
                <w:lang w:val="en-US"/>
              </w:rPr>
            </w:pPr>
            <w:r w:rsidRPr="00EA4E3A">
              <w:t>12.</w:t>
            </w:r>
            <w:r w:rsidRPr="00EA4E3A">
              <w:rPr>
                <w:rFonts w:hint="eastAsia"/>
              </w:rPr>
              <w:t>625</w:t>
            </w:r>
          </w:p>
        </w:tc>
      </w:tr>
      <w:tr w:rsidR="0093274D" w:rsidRPr="00EA4E3A" w14:paraId="1FE304A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A7005D" w14:textId="77777777"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5D0AA" w14:textId="77777777" w:rsidR="0093274D" w:rsidRPr="00EA4E3A" w:rsidRDefault="0093274D" w:rsidP="00333B47">
            <w:pPr>
              <w:pStyle w:val="TAC"/>
              <w:rPr>
                <w:lang w:val="en-US"/>
              </w:rPr>
            </w:pPr>
            <w:r w:rsidRPr="00EA4E3A">
              <w:t>15.8</w:t>
            </w:r>
            <w:r w:rsidRPr="00EA4E3A">
              <w:rPr>
                <w:rFonts w:hint="eastAsia"/>
              </w:rPr>
              <w:t>75</w:t>
            </w:r>
          </w:p>
        </w:tc>
      </w:tr>
      <w:tr w:rsidR="0093274D" w:rsidRPr="00EA4E3A" w14:paraId="28FC5F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35DD38" w14:textId="77777777"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49ECA" w14:textId="77777777" w:rsidR="0093274D" w:rsidRPr="00EA4E3A" w:rsidRDefault="0093274D" w:rsidP="00333B47">
            <w:pPr>
              <w:pStyle w:val="TAC"/>
              <w:rPr>
                <w:lang w:val="en-US"/>
              </w:rPr>
            </w:pPr>
            <w:r w:rsidRPr="00EA4E3A">
              <w:rPr>
                <w:rFonts w:hint="eastAsia"/>
              </w:rPr>
              <w:t>20.000</w:t>
            </w:r>
          </w:p>
        </w:tc>
      </w:tr>
      <w:tr w:rsidR="0093274D" w:rsidRPr="00EA4E3A" w14:paraId="5323966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D5AF55" w14:textId="77777777"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44764" w14:textId="77777777" w:rsidR="0093274D" w:rsidRPr="00EA4E3A" w:rsidRDefault="0093274D" w:rsidP="00333B47">
            <w:pPr>
              <w:pStyle w:val="TAC"/>
              <w:rPr>
                <w:lang w:val="en-US"/>
              </w:rPr>
            </w:pPr>
            <w:r w:rsidRPr="00EA4E3A">
              <w:rPr>
                <w:lang w:val="en-US"/>
              </w:rPr>
              <w:t>31.000</w:t>
            </w:r>
          </w:p>
        </w:tc>
      </w:tr>
      <w:tr w:rsidR="0093274D" w:rsidRPr="00EA4E3A" w14:paraId="4B4CDC3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4CD2EB" w14:textId="77777777"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444660" w14:textId="77777777" w:rsidR="0093274D" w:rsidRPr="00EA4E3A" w:rsidRDefault="0093274D" w:rsidP="00333B47">
            <w:pPr>
              <w:pStyle w:val="TAC"/>
              <w:rPr>
                <w:lang w:val="en-US"/>
              </w:rPr>
            </w:pPr>
            <w:r w:rsidRPr="00EA4E3A">
              <w:rPr>
                <w:lang w:val="en-US"/>
              </w:rPr>
              <w:t>50.000</w:t>
            </w:r>
          </w:p>
        </w:tc>
      </w:tr>
      <w:tr w:rsidR="0093274D" w:rsidRPr="00EA4E3A" w14:paraId="00EB9F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AA0AAB" w14:textId="77777777"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681B49" w14:textId="77777777" w:rsidR="0093274D" w:rsidRPr="00EA4E3A" w:rsidRDefault="0093274D" w:rsidP="00333B47">
            <w:pPr>
              <w:pStyle w:val="TAC"/>
              <w:rPr>
                <w:lang w:val="en-US"/>
              </w:rPr>
            </w:pPr>
            <w:r w:rsidRPr="00EA4E3A">
              <w:rPr>
                <w:lang w:val="en-US"/>
              </w:rPr>
              <w:t>80.000</w:t>
            </w:r>
          </w:p>
        </w:tc>
      </w:tr>
      <w:tr w:rsidR="0093274D" w:rsidRPr="00EA4E3A" w14:paraId="22AB95A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476601" w14:textId="77777777"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212595" w14:textId="77777777" w:rsidR="0093274D" w:rsidRPr="00EA4E3A" w:rsidRDefault="0093274D" w:rsidP="00333B47">
            <w:pPr>
              <w:pStyle w:val="TAC"/>
              <w:rPr>
                <w:lang w:val="en-US"/>
              </w:rPr>
            </w:pPr>
            <w:r w:rsidRPr="00EA4E3A">
              <w:rPr>
                <w:lang w:val="en-US"/>
              </w:rPr>
              <w:t>126.000</w:t>
            </w:r>
          </w:p>
        </w:tc>
      </w:tr>
      <w:tr w:rsidR="0093274D" w:rsidRPr="00EA4E3A" w14:paraId="252A3D4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9F1CE" w14:textId="77777777"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DE2B26" w14:textId="77777777" w:rsidR="0093274D" w:rsidRPr="00EA4E3A" w:rsidRDefault="00E03FFE" w:rsidP="00333B47">
            <w:pPr>
              <w:pStyle w:val="TAC"/>
              <w:rPr>
                <w:lang w:val="en-US"/>
              </w:rPr>
            </w:pPr>
            <w:r w:rsidRPr="00EA4E3A">
              <w:rPr>
                <w:lang w:val="en-US"/>
              </w:rPr>
              <w:t>1.0</w:t>
            </w:r>
          </w:p>
        </w:tc>
      </w:tr>
    </w:tbl>
    <w:p w14:paraId="607E8D69" w14:textId="77777777" w:rsidR="0093274D" w:rsidRPr="00EA4E3A" w:rsidRDefault="0093274D"/>
    <w:p w14:paraId="7203D832" w14:textId="77777777" w:rsidR="00333B47" w:rsidRPr="00EA4E3A" w:rsidRDefault="00333B47"/>
    <w:p w14:paraId="1889FB50" w14:textId="77777777"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14:paraId="58C592B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07AFD5D" w14:textId="77777777" w:rsidR="0093274D" w:rsidRPr="00EA4E3A" w:rsidRDefault="008B0F02" w:rsidP="00333B47">
            <w:pPr>
              <w:pStyle w:val="TAH"/>
              <w:rPr>
                <w:lang w:val="en-US"/>
              </w:rPr>
            </w:pPr>
            <w:r w:rsidRPr="00EA4E3A">
              <w:rPr>
                <w:noProof/>
                <w:position w:val="-14"/>
              </w:rPr>
              <w:drawing>
                <wp:inline distT="0" distB="0" distL="0" distR="0" wp14:anchorId="0FBDBE4A" wp14:editId="7D39C8B6">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14:anchorId="2CD5F849" wp14:editId="27A2E043">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9568F56" w14:textId="77777777" w:rsidR="0093274D" w:rsidRPr="00EA4E3A" w:rsidRDefault="008B0F02" w:rsidP="00333B47">
            <w:pPr>
              <w:pStyle w:val="TAH"/>
              <w:rPr>
                <w:lang w:val="en-US"/>
              </w:rPr>
            </w:pPr>
            <w:r w:rsidRPr="00EA4E3A">
              <w:rPr>
                <w:noProof/>
                <w:position w:val="-14"/>
              </w:rPr>
              <w:drawing>
                <wp:inline distT="0" distB="0" distL="0" distR="0" wp14:anchorId="2E8238B7" wp14:editId="54C69E2B">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14:paraId="334552C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9A2580" w14:textId="77777777"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9D6555" w14:textId="77777777" w:rsidR="0093274D" w:rsidRPr="00EA4E3A" w:rsidRDefault="0093274D" w:rsidP="00333B47">
            <w:pPr>
              <w:pStyle w:val="TAC"/>
              <w:rPr>
                <w:lang w:val="en-US"/>
              </w:rPr>
            </w:pPr>
            <w:r w:rsidRPr="00EA4E3A">
              <w:t>1.25</w:t>
            </w:r>
            <w:r w:rsidRPr="00EA4E3A">
              <w:rPr>
                <w:rFonts w:hint="eastAsia"/>
              </w:rPr>
              <w:t>0</w:t>
            </w:r>
          </w:p>
        </w:tc>
      </w:tr>
      <w:tr w:rsidR="0093274D" w:rsidRPr="00EA4E3A" w14:paraId="1B55C0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869C61" w14:textId="77777777"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29EC2A" w14:textId="77777777" w:rsidR="0093274D" w:rsidRPr="00EA4E3A" w:rsidRDefault="0093274D" w:rsidP="00333B47">
            <w:pPr>
              <w:pStyle w:val="TAC"/>
              <w:rPr>
                <w:lang w:val="en-US"/>
              </w:rPr>
            </w:pPr>
            <w:r w:rsidRPr="00EA4E3A">
              <w:t>1.</w:t>
            </w:r>
            <w:r w:rsidRPr="00EA4E3A">
              <w:rPr>
                <w:rFonts w:hint="eastAsia"/>
              </w:rPr>
              <w:t>625</w:t>
            </w:r>
          </w:p>
        </w:tc>
      </w:tr>
      <w:tr w:rsidR="0093274D" w:rsidRPr="00EA4E3A" w14:paraId="0273A01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BB6687" w14:textId="77777777"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592881" w14:textId="77777777" w:rsidR="0093274D" w:rsidRPr="00EA4E3A" w:rsidRDefault="0093274D" w:rsidP="00333B47">
            <w:pPr>
              <w:pStyle w:val="TAC"/>
              <w:rPr>
                <w:lang w:val="en-US"/>
              </w:rPr>
            </w:pPr>
            <w:r w:rsidRPr="00EA4E3A">
              <w:rPr>
                <w:rFonts w:hint="eastAsia"/>
              </w:rPr>
              <w:t>2.000</w:t>
            </w:r>
          </w:p>
        </w:tc>
      </w:tr>
      <w:tr w:rsidR="0093274D" w:rsidRPr="00EA4E3A" w14:paraId="6B81E6E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D0D01F" w14:textId="77777777"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CCF939" w14:textId="77777777" w:rsidR="0093274D" w:rsidRPr="00EA4E3A" w:rsidRDefault="0093274D" w:rsidP="00333B47">
            <w:pPr>
              <w:pStyle w:val="TAC"/>
              <w:rPr>
                <w:lang w:val="en-US"/>
              </w:rPr>
            </w:pPr>
            <w:r w:rsidRPr="00EA4E3A">
              <w:t>2.5</w:t>
            </w:r>
            <w:r w:rsidRPr="00EA4E3A">
              <w:rPr>
                <w:rFonts w:hint="eastAsia"/>
              </w:rPr>
              <w:t>00</w:t>
            </w:r>
          </w:p>
        </w:tc>
      </w:tr>
      <w:tr w:rsidR="0093274D" w:rsidRPr="00EA4E3A" w14:paraId="7968E94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34A95" w14:textId="77777777"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D13847" w14:textId="77777777" w:rsidR="0093274D" w:rsidRPr="00EA4E3A" w:rsidRDefault="0093274D" w:rsidP="00333B47">
            <w:pPr>
              <w:pStyle w:val="TAC"/>
              <w:rPr>
                <w:lang w:val="en-US"/>
              </w:rPr>
            </w:pPr>
            <w:r w:rsidRPr="00EA4E3A">
              <w:t>3.125</w:t>
            </w:r>
          </w:p>
        </w:tc>
      </w:tr>
      <w:tr w:rsidR="0093274D" w:rsidRPr="00EA4E3A" w14:paraId="28C00CE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C997A4" w14:textId="77777777"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CB426B" w14:textId="77777777" w:rsidR="0093274D" w:rsidRPr="00EA4E3A" w:rsidRDefault="0093274D" w:rsidP="00333B47">
            <w:pPr>
              <w:pStyle w:val="TAC"/>
              <w:rPr>
                <w:lang w:val="en-US"/>
              </w:rPr>
            </w:pPr>
            <w:r w:rsidRPr="00EA4E3A">
              <w:rPr>
                <w:rFonts w:hint="eastAsia"/>
              </w:rPr>
              <w:t>4.000</w:t>
            </w:r>
          </w:p>
        </w:tc>
      </w:tr>
      <w:tr w:rsidR="0093274D" w:rsidRPr="00EA4E3A" w14:paraId="1D97015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BB50C8" w14:textId="77777777"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16ED36" w14:textId="77777777" w:rsidR="0093274D" w:rsidRPr="00EA4E3A" w:rsidRDefault="0093274D" w:rsidP="00333B47">
            <w:pPr>
              <w:pStyle w:val="TAC"/>
              <w:rPr>
                <w:lang w:val="en-US"/>
              </w:rPr>
            </w:pPr>
            <w:r w:rsidRPr="00EA4E3A">
              <w:t>5</w:t>
            </w:r>
            <w:r w:rsidRPr="00EA4E3A">
              <w:rPr>
                <w:rFonts w:hint="eastAsia"/>
              </w:rPr>
              <w:t>.000</w:t>
            </w:r>
          </w:p>
        </w:tc>
      </w:tr>
      <w:tr w:rsidR="0093274D" w:rsidRPr="00EA4E3A" w14:paraId="725C9F2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1A4BF4" w14:textId="77777777"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E0AD14" w14:textId="77777777" w:rsidR="0093274D" w:rsidRPr="00EA4E3A" w:rsidRDefault="0093274D" w:rsidP="00333B47">
            <w:pPr>
              <w:pStyle w:val="TAC"/>
              <w:rPr>
                <w:lang w:val="en-US"/>
              </w:rPr>
            </w:pPr>
            <w:r w:rsidRPr="00EA4E3A">
              <w:t>6.25</w:t>
            </w:r>
            <w:r w:rsidRPr="00EA4E3A">
              <w:rPr>
                <w:rFonts w:hint="eastAsia"/>
              </w:rPr>
              <w:t>0</w:t>
            </w:r>
          </w:p>
        </w:tc>
      </w:tr>
      <w:tr w:rsidR="0093274D" w:rsidRPr="00EA4E3A" w14:paraId="4AFA6A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524833" w14:textId="77777777"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A8ACCF" w14:textId="77777777" w:rsidR="0093274D" w:rsidRPr="00EA4E3A" w:rsidRDefault="0093274D" w:rsidP="00333B47">
            <w:pPr>
              <w:pStyle w:val="TAC"/>
              <w:rPr>
                <w:lang w:val="en-US"/>
              </w:rPr>
            </w:pPr>
            <w:r w:rsidRPr="00EA4E3A">
              <w:rPr>
                <w:rFonts w:hint="eastAsia"/>
              </w:rPr>
              <w:t>8.000</w:t>
            </w:r>
          </w:p>
        </w:tc>
      </w:tr>
      <w:tr w:rsidR="0093274D" w:rsidRPr="00EA4E3A" w14:paraId="16BC4D2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DC2548" w14:textId="77777777"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EDCE0" w14:textId="77777777" w:rsidR="0093274D" w:rsidRPr="00EA4E3A" w:rsidRDefault="0093274D" w:rsidP="00333B47">
            <w:pPr>
              <w:pStyle w:val="TAC"/>
              <w:rPr>
                <w:lang w:val="en-US"/>
              </w:rPr>
            </w:pPr>
            <w:r w:rsidRPr="00EA4E3A">
              <w:t>10</w:t>
            </w:r>
            <w:r w:rsidRPr="00EA4E3A">
              <w:rPr>
                <w:rFonts w:hint="eastAsia"/>
              </w:rPr>
              <w:t>.000</w:t>
            </w:r>
          </w:p>
        </w:tc>
      </w:tr>
      <w:tr w:rsidR="0093274D" w:rsidRPr="00EA4E3A" w14:paraId="2860EC8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E97BFB" w14:textId="77777777"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634B6" w14:textId="77777777" w:rsidR="0093274D" w:rsidRPr="00EA4E3A" w:rsidRDefault="0093274D" w:rsidP="00333B47">
            <w:pPr>
              <w:pStyle w:val="TAC"/>
              <w:rPr>
                <w:lang w:val="en-US"/>
              </w:rPr>
            </w:pPr>
            <w:r w:rsidRPr="00EA4E3A">
              <w:t>12.</w:t>
            </w:r>
            <w:r w:rsidRPr="00EA4E3A">
              <w:rPr>
                <w:rFonts w:hint="eastAsia"/>
              </w:rPr>
              <w:t>625</w:t>
            </w:r>
          </w:p>
        </w:tc>
      </w:tr>
      <w:tr w:rsidR="0093274D" w:rsidRPr="00EA4E3A" w14:paraId="21CAA7E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5DE828" w14:textId="77777777"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01176" w14:textId="77777777" w:rsidR="0093274D" w:rsidRPr="00EA4E3A" w:rsidRDefault="0093274D" w:rsidP="00333B47">
            <w:pPr>
              <w:pStyle w:val="TAC"/>
              <w:rPr>
                <w:lang w:val="en-US"/>
              </w:rPr>
            </w:pPr>
            <w:r w:rsidRPr="00EA4E3A">
              <w:t>15.8</w:t>
            </w:r>
            <w:r w:rsidRPr="00EA4E3A">
              <w:rPr>
                <w:rFonts w:hint="eastAsia"/>
              </w:rPr>
              <w:t>75</w:t>
            </w:r>
          </w:p>
        </w:tc>
      </w:tr>
      <w:tr w:rsidR="0093274D" w:rsidRPr="00EA4E3A" w14:paraId="3E6D8A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98CA38" w14:textId="77777777"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92BD1B" w14:textId="77777777" w:rsidR="0093274D" w:rsidRPr="00EA4E3A" w:rsidRDefault="0093274D" w:rsidP="00333B47">
            <w:pPr>
              <w:pStyle w:val="TAC"/>
              <w:rPr>
                <w:lang w:val="en-US"/>
              </w:rPr>
            </w:pPr>
            <w:r w:rsidRPr="00EA4E3A">
              <w:rPr>
                <w:rFonts w:hint="eastAsia"/>
              </w:rPr>
              <w:t>20.000</w:t>
            </w:r>
          </w:p>
        </w:tc>
      </w:tr>
      <w:tr w:rsidR="0093274D" w:rsidRPr="00EA4E3A" w14:paraId="5BAD0AB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768E72" w14:textId="77777777"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36CAD" w14:textId="77777777" w:rsidR="0093274D" w:rsidRPr="00EA4E3A" w:rsidRDefault="0093274D" w:rsidP="00333B47">
            <w:pPr>
              <w:pStyle w:val="TAC"/>
              <w:rPr>
                <w:lang w:val="en-US"/>
              </w:rPr>
            </w:pPr>
            <w:r w:rsidRPr="00EA4E3A">
              <w:rPr>
                <w:lang w:val="en-US"/>
              </w:rPr>
              <w:t>reserved</w:t>
            </w:r>
          </w:p>
        </w:tc>
      </w:tr>
      <w:tr w:rsidR="0093274D" w:rsidRPr="00EA4E3A" w14:paraId="229D4EB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807DC6" w14:textId="77777777"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5DB5E" w14:textId="77777777" w:rsidR="0093274D" w:rsidRPr="00EA4E3A" w:rsidRDefault="0093274D" w:rsidP="00333B47">
            <w:pPr>
              <w:pStyle w:val="TAC"/>
              <w:rPr>
                <w:lang w:val="en-US"/>
              </w:rPr>
            </w:pPr>
            <w:r w:rsidRPr="00EA4E3A">
              <w:rPr>
                <w:lang w:val="en-US"/>
              </w:rPr>
              <w:t>reserved</w:t>
            </w:r>
          </w:p>
        </w:tc>
      </w:tr>
      <w:tr w:rsidR="0093274D" w:rsidRPr="00EA4E3A" w14:paraId="49039BF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E254DF" w14:textId="77777777"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DEA8EF" w14:textId="77777777" w:rsidR="0093274D" w:rsidRPr="00EA4E3A" w:rsidRDefault="0093274D" w:rsidP="00333B47">
            <w:pPr>
              <w:pStyle w:val="TAC"/>
              <w:rPr>
                <w:lang w:val="en-US"/>
              </w:rPr>
            </w:pPr>
            <w:r w:rsidRPr="00EA4E3A">
              <w:rPr>
                <w:lang w:val="en-US"/>
              </w:rPr>
              <w:t>reserved</w:t>
            </w:r>
          </w:p>
        </w:tc>
      </w:tr>
    </w:tbl>
    <w:p w14:paraId="2A82FC9E" w14:textId="77777777" w:rsidR="0093274D" w:rsidRPr="00EA4E3A" w:rsidRDefault="0093274D"/>
    <w:p w14:paraId="7E22017A" w14:textId="77777777" w:rsidR="00333B47" w:rsidRPr="00EA4E3A" w:rsidRDefault="00333B47"/>
    <w:p w14:paraId="799F9B7B" w14:textId="77777777"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14:paraId="596575E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B1CA8C1" w14:textId="77777777" w:rsidR="0093274D" w:rsidRPr="00EA4E3A" w:rsidRDefault="008B0F02" w:rsidP="00333B47">
            <w:pPr>
              <w:pStyle w:val="TAH"/>
              <w:rPr>
                <w:lang w:val="en-US"/>
              </w:rPr>
            </w:pPr>
            <w:r w:rsidRPr="00EA4E3A">
              <w:rPr>
                <w:noProof/>
                <w:position w:val="-14"/>
              </w:rPr>
              <w:drawing>
                <wp:inline distT="0" distB="0" distL="0" distR="0" wp14:anchorId="62AEC1B8" wp14:editId="654A9179">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14:anchorId="78BBC2CB" wp14:editId="562CDEE7">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582E3AF" w14:textId="77777777" w:rsidR="0093274D" w:rsidRPr="00EA4E3A" w:rsidRDefault="008B0F02" w:rsidP="00333B47">
            <w:pPr>
              <w:pStyle w:val="TAH"/>
              <w:rPr>
                <w:lang w:val="en-US"/>
              </w:rPr>
            </w:pPr>
            <w:r w:rsidRPr="00EA4E3A">
              <w:rPr>
                <w:noProof/>
                <w:position w:val="-14"/>
              </w:rPr>
              <w:drawing>
                <wp:inline distT="0" distB="0" distL="0" distR="0" wp14:anchorId="1270392F" wp14:editId="764E7DD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14:paraId="6EFBE81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68399E" w14:textId="77777777"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77260F" w14:textId="77777777" w:rsidR="0093274D" w:rsidRPr="00EA4E3A" w:rsidRDefault="0093274D" w:rsidP="00333B47">
            <w:pPr>
              <w:pStyle w:val="TAC"/>
              <w:rPr>
                <w:lang w:val="en-US"/>
              </w:rPr>
            </w:pPr>
            <w:r w:rsidRPr="00EA4E3A">
              <w:t>reserved</w:t>
            </w:r>
          </w:p>
        </w:tc>
      </w:tr>
      <w:tr w:rsidR="0093274D" w:rsidRPr="00EA4E3A" w14:paraId="0C12E2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047222" w14:textId="77777777"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9B54D9" w14:textId="77777777" w:rsidR="0093274D" w:rsidRPr="00EA4E3A" w:rsidRDefault="0093274D" w:rsidP="00333B47">
            <w:pPr>
              <w:pStyle w:val="TAC"/>
              <w:rPr>
                <w:lang w:val="en-US"/>
              </w:rPr>
            </w:pPr>
            <w:r w:rsidRPr="00EA4E3A">
              <w:t>reserved</w:t>
            </w:r>
          </w:p>
        </w:tc>
      </w:tr>
      <w:tr w:rsidR="0093274D" w:rsidRPr="00EA4E3A" w14:paraId="204FD78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7A9310" w14:textId="77777777"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689CB0" w14:textId="77777777" w:rsidR="0093274D" w:rsidRPr="00EA4E3A" w:rsidRDefault="0093274D" w:rsidP="00333B47">
            <w:pPr>
              <w:pStyle w:val="TAC"/>
              <w:rPr>
                <w:lang w:val="en-US"/>
              </w:rPr>
            </w:pPr>
            <w:r w:rsidRPr="00EA4E3A">
              <w:rPr>
                <w:rFonts w:hint="eastAsia"/>
              </w:rPr>
              <w:t>1.125</w:t>
            </w:r>
          </w:p>
        </w:tc>
      </w:tr>
      <w:tr w:rsidR="0093274D" w:rsidRPr="00EA4E3A" w14:paraId="27A1A9F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CAD8A" w14:textId="77777777"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6A49E5" w14:textId="77777777" w:rsidR="0093274D" w:rsidRPr="00EA4E3A" w:rsidRDefault="0093274D" w:rsidP="00333B47">
            <w:pPr>
              <w:pStyle w:val="TAC"/>
              <w:rPr>
                <w:lang w:val="en-US"/>
              </w:rPr>
            </w:pPr>
            <w:r w:rsidRPr="00EA4E3A">
              <w:t>1.25</w:t>
            </w:r>
            <w:r w:rsidRPr="00EA4E3A">
              <w:rPr>
                <w:rFonts w:hint="eastAsia"/>
              </w:rPr>
              <w:t>0</w:t>
            </w:r>
          </w:p>
        </w:tc>
      </w:tr>
      <w:tr w:rsidR="0093274D" w:rsidRPr="00EA4E3A" w14:paraId="594E8B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021F0F" w14:textId="77777777"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6E2A02" w14:textId="77777777" w:rsidR="0093274D" w:rsidRPr="00EA4E3A" w:rsidRDefault="0093274D" w:rsidP="00333B47">
            <w:pPr>
              <w:pStyle w:val="TAC"/>
              <w:rPr>
                <w:lang w:val="en-US"/>
              </w:rPr>
            </w:pPr>
            <w:r w:rsidRPr="00EA4E3A">
              <w:t>1.375</w:t>
            </w:r>
          </w:p>
        </w:tc>
      </w:tr>
      <w:tr w:rsidR="0093274D" w:rsidRPr="00EA4E3A" w14:paraId="7D1D72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442634" w14:textId="77777777"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7A6911" w14:textId="77777777" w:rsidR="0093274D" w:rsidRPr="00EA4E3A" w:rsidRDefault="0093274D" w:rsidP="00333B47">
            <w:pPr>
              <w:pStyle w:val="TAC"/>
              <w:rPr>
                <w:lang w:val="en-US"/>
              </w:rPr>
            </w:pPr>
            <w:r w:rsidRPr="00EA4E3A">
              <w:t>1.</w:t>
            </w:r>
            <w:r w:rsidRPr="00EA4E3A">
              <w:rPr>
                <w:rFonts w:hint="eastAsia"/>
              </w:rPr>
              <w:t>625</w:t>
            </w:r>
          </w:p>
        </w:tc>
      </w:tr>
      <w:tr w:rsidR="0093274D" w:rsidRPr="00EA4E3A" w14:paraId="6048AFD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B654CD" w14:textId="77777777"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E02719" w14:textId="77777777" w:rsidR="0093274D" w:rsidRPr="00EA4E3A" w:rsidRDefault="0093274D" w:rsidP="00333B47">
            <w:pPr>
              <w:pStyle w:val="TAC"/>
              <w:rPr>
                <w:lang w:val="en-US"/>
              </w:rPr>
            </w:pPr>
            <w:r w:rsidRPr="00EA4E3A">
              <w:t>1.75</w:t>
            </w:r>
            <w:r w:rsidRPr="00EA4E3A">
              <w:rPr>
                <w:rFonts w:hint="eastAsia"/>
              </w:rPr>
              <w:t>0</w:t>
            </w:r>
          </w:p>
        </w:tc>
      </w:tr>
      <w:tr w:rsidR="0093274D" w:rsidRPr="00EA4E3A" w14:paraId="284978D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8EA910" w14:textId="77777777"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F8C278" w14:textId="77777777" w:rsidR="0093274D" w:rsidRPr="00EA4E3A" w:rsidRDefault="0093274D" w:rsidP="00333B47">
            <w:pPr>
              <w:pStyle w:val="TAC"/>
              <w:rPr>
                <w:lang w:val="en-US"/>
              </w:rPr>
            </w:pPr>
            <w:r w:rsidRPr="00EA4E3A">
              <w:rPr>
                <w:rFonts w:hint="eastAsia"/>
              </w:rPr>
              <w:t>2.000</w:t>
            </w:r>
          </w:p>
        </w:tc>
      </w:tr>
      <w:tr w:rsidR="0093274D" w:rsidRPr="00EA4E3A" w14:paraId="3200C0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AEBF7B" w14:textId="77777777"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F49B90" w14:textId="77777777" w:rsidR="0093274D" w:rsidRPr="00EA4E3A" w:rsidRDefault="0093274D" w:rsidP="00333B47">
            <w:pPr>
              <w:pStyle w:val="TAC"/>
              <w:rPr>
                <w:lang w:val="en-US"/>
              </w:rPr>
            </w:pPr>
            <w:r w:rsidRPr="00EA4E3A">
              <w:rPr>
                <w:rFonts w:hint="eastAsia"/>
              </w:rPr>
              <w:t>2.250</w:t>
            </w:r>
          </w:p>
        </w:tc>
      </w:tr>
      <w:tr w:rsidR="0093274D" w:rsidRPr="00EA4E3A" w14:paraId="44040F8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F50C5F" w14:textId="77777777"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E88A08" w14:textId="77777777" w:rsidR="0093274D" w:rsidRPr="00EA4E3A" w:rsidRDefault="0093274D" w:rsidP="00333B47">
            <w:pPr>
              <w:pStyle w:val="TAC"/>
              <w:rPr>
                <w:lang w:val="en-US"/>
              </w:rPr>
            </w:pPr>
            <w:r w:rsidRPr="00EA4E3A">
              <w:t>2.5</w:t>
            </w:r>
            <w:r w:rsidRPr="00EA4E3A">
              <w:rPr>
                <w:rFonts w:hint="eastAsia"/>
              </w:rPr>
              <w:t>00</w:t>
            </w:r>
          </w:p>
        </w:tc>
      </w:tr>
      <w:tr w:rsidR="0093274D" w:rsidRPr="00EA4E3A" w14:paraId="0AE5B8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D37CFC" w14:textId="77777777"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6EC76E" w14:textId="77777777" w:rsidR="0093274D" w:rsidRPr="00EA4E3A" w:rsidRDefault="0093274D" w:rsidP="00333B47">
            <w:pPr>
              <w:pStyle w:val="TAC"/>
              <w:rPr>
                <w:lang w:val="en-US"/>
              </w:rPr>
            </w:pPr>
            <w:r w:rsidRPr="00EA4E3A">
              <w:t>2.8</w:t>
            </w:r>
            <w:r w:rsidRPr="00EA4E3A">
              <w:rPr>
                <w:rFonts w:hint="eastAsia"/>
              </w:rPr>
              <w:t>75</w:t>
            </w:r>
          </w:p>
        </w:tc>
      </w:tr>
      <w:tr w:rsidR="0093274D" w:rsidRPr="00EA4E3A" w14:paraId="36A4C8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EE80C3" w14:textId="77777777"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CE83D8" w14:textId="77777777" w:rsidR="0093274D" w:rsidRPr="00EA4E3A" w:rsidRDefault="0093274D" w:rsidP="00333B47">
            <w:pPr>
              <w:pStyle w:val="TAC"/>
              <w:rPr>
                <w:lang w:val="en-US"/>
              </w:rPr>
            </w:pPr>
            <w:r w:rsidRPr="00EA4E3A">
              <w:t>3.125</w:t>
            </w:r>
          </w:p>
        </w:tc>
      </w:tr>
      <w:tr w:rsidR="0093274D" w:rsidRPr="00EA4E3A" w14:paraId="0F577DB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AC4723" w14:textId="77777777"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3200D9" w14:textId="77777777" w:rsidR="0093274D" w:rsidRPr="00EA4E3A" w:rsidRDefault="0093274D" w:rsidP="00333B47">
            <w:pPr>
              <w:pStyle w:val="TAC"/>
              <w:rPr>
                <w:lang w:val="en-US"/>
              </w:rPr>
            </w:pPr>
            <w:r w:rsidRPr="00EA4E3A">
              <w:t>3.5</w:t>
            </w:r>
            <w:r w:rsidRPr="00EA4E3A">
              <w:rPr>
                <w:rFonts w:hint="eastAsia"/>
              </w:rPr>
              <w:t>00</w:t>
            </w:r>
          </w:p>
        </w:tc>
      </w:tr>
      <w:tr w:rsidR="0093274D" w:rsidRPr="00EA4E3A" w14:paraId="404C92C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7DC8B1" w14:textId="77777777"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88FC87" w14:textId="77777777" w:rsidR="0093274D" w:rsidRPr="00EA4E3A" w:rsidRDefault="0093274D" w:rsidP="00333B47">
            <w:pPr>
              <w:pStyle w:val="TAC"/>
              <w:rPr>
                <w:lang w:val="en-US"/>
              </w:rPr>
            </w:pPr>
            <w:r w:rsidRPr="00EA4E3A">
              <w:rPr>
                <w:rFonts w:hint="eastAsia"/>
              </w:rPr>
              <w:t>4.000</w:t>
            </w:r>
          </w:p>
        </w:tc>
      </w:tr>
      <w:tr w:rsidR="0093274D" w:rsidRPr="00EA4E3A" w14:paraId="3B9809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A86816" w14:textId="77777777"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ADF4E0" w14:textId="77777777" w:rsidR="0093274D" w:rsidRPr="00EA4E3A" w:rsidRDefault="0093274D" w:rsidP="00333B47">
            <w:pPr>
              <w:pStyle w:val="TAC"/>
              <w:rPr>
                <w:lang w:val="en-US"/>
              </w:rPr>
            </w:pPr>
            <w:r w:rsidRPr="00EA4E3A">
              <w:t>5</w:t>
            </w:r>
            <w:r w:rsidRPr="00EA4E3A">
              <w:rPr>
                <w:rFonts w:hint="eastAsia"/>
              </w:rPr>
              <w:t>.000</w:t>
            </w:r>
          </w:p>
        </w:tc>
      </w:tr>
      <w:tr w:rsidR="0093274D" w:rsidRPr="00EA4E3A" w14:paraId="0033414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C06BD5" w14:textId="77777777"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F5BBD2" w14:textId="77777777" w:rsidR="0093274D" w:rsidRPr="00EA4E3A" w:rsidRDefault="0093274D" w:rsidP="00333B47">
            <w:pPr>
              <w:pStyle w:val="TAC"/>
              <w:rPr>
                <w:lang w:val="en-US"/>
              </w:rPr>
            </w:pPr>
            <w:r w:rsidRPr="00EA4E3A">
              <w:t>6.25</w:t>
            </w:r>
            <w:r w:rsidRPr="00EA4E3A">
              <w:rPr>
                <w:rFonts w:hint="eastAsia"/>
              </w:rPr>
              <w:t>0</w:t>
            </w:r>
          </w:p>
        </w:tc>
      </w:tr>
    </w:tbl>
    <w:p w14:paraId="495C2067" w14:textId="77777777" w:rsidR="0093274D" w:rsidRPr="00EA4E3A" w:rsidRDefault="0093274D"/>
    <w:p w14:paraId="6E53E090" w14:textId="77777777"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14:paraId="22DAF80A" w14:textId="77777777"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proofErr w:type="spellStart"/>
      <w:r w:rsidR="00E03FFE" w:rsidRPr="00EA4E3A">
        <w:rPr>
          <w:i/>
        </w:rPr>
        <w:t>ue-TransmitAntennaSelection</w:t>
      </w:r>
      <w:proofErr w:type="spellEnd"/>
      <w:r w:rsidRPr="00EA4E3A">
        <w:t>.</w:t>
      </w:r>
    </w:p>
    <w:p w14:paraId="456A57B2" w14:textId="77777777" w:rsidR="009A700C" w:rsidRPr="00EA4E3A" w:rsidRDefault="009A700C" w:rsidP="009A700C">
      <w:pPr>
        <w:rPr>
          <w:lang w:val="en-US"/>
        </w:rPr>
      </w:pPr>
      <w:r w:rsidRPr="00EA4E3A">
        <w:rPr>
          <w:lang w:val="en-US"/>
        </w:rPr>
        <w:t>A UE configured with transmit antenna selection for a serving cell is not expected to</w:t>
      </w:r>
    </w:p>
    <w:p w14:paraId="1BB32D1F" w14:textId="77777777"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14:paraId="43D6AF7D" w14:textId="77777777"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14:paraId="1E173537" w14:textId="77777777"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14:paraId="7B613A8C" w14:textId="77777777"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14:paraId="5C0FF635" w14:textId="77777777"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14:paraId="6B653814" w14:textId="77777777" w:rsidR="0093274D" w:rsidRPr="00EA4E3A" w:rsidRDefault="0093274D">
      <w:r w:rsidRPr="00EA4E3A">
        <w:t>If UE transmit antenna selection is disabled or not supported by the UE, the UE shall transmit from UE port 0.</w:t>
      </w:r>
    </w:p>
    <w:p w14:paraId="25253587" w14:textId="77777777"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14:paraId="1F834301" w14:textId="77777777"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proofErr w:type="spellStart"/>
      <w:r w:rsidR="002D1D7F" w:rsidRPr="006567A8">
        <w:rPr>
          <w:i/>
        </w:rPr>
        <w:t>txAntennaSwitchUL</w:t>
      </w:r>
      <w:proofErr w:type="spellEnd"/>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14:paraId="09AE315E" w14:textId="77777777"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14:paraId="7AA898DE" w14:textId="77777777" w:rsidR="00D418B4" w:rsidRPr="00EA4E3A" w:rsidRDefault="00D418B4" w:rsidP="00911E27">
      <w:pPr>
        <w:pStyle w:val="Heading2"/>
        <w:rPr>
          <w:b/>
        </w:rPr>
      </w:pPr>
      <w:r w:rsidRPr="00EA4E3A">
        <w:t>8.8</w:t>
      </w:r>
      <w:r w:rsidRPr="00EA4E3A">
        <w:tab/>
        <w:t>Transmission timing adjustments</w:t>
      </w:r>
    </w:p>
    <w:p w14:paraId="30FD85EB" w14:textId="77777777"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14:paraId="09075939" w14:textId="77777777"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14:paraId="79F692CE" w14:textId="77777777"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14:paraId="036AE466" w14:textId="77777777"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14:paraId="36C8BE66" w14:textId="77777777"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14:paraId="4E3D2260" w14:textId="77777777" w:rsidR="0093274D" w:rsidRPr="00EA4E3A" w:rsidRDefault="0093274D">
      <w:pPr>
        <w:pStyle w:val="Heading1"/>
      </w:pPr>
      <w:bookmarkStart w:id="20" w:name="_Toc415085503"/>
      <w:r w:rsidRPr="00EA4E3A">
        <w:t>9</w:t>
      </w:r>
      <w:r w:rsidRPr="00EA4E3A">
        <w:tab/>
        <w:t>Physical downlink control channel procedures</w:t>
      </w:r>
      <w:bookmarkEnd w:id="20"/>
    </w:p>
    <w:p w14:paraId="1A5C961E" w14:textId="77777777" w:rsidR="00B10D33" w:rsidRPr="00EA4E3A" w:rsidRDefault="00B10D33" w:rsidP="00B10D33">
      <w:r w:rsidRPr="00EA4E3A">
        <w:t>If the UE is configured with a SCG, the UE shall apply the procedures described in this clause for both MCG and SCG</w:t>
      </w:r>
    </w:p>
    <w:p w14:paraId="6CF7BD2F" w14:textId="77777777"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14:paraId="7721AE6E" w14:textId="77777777"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w:t>
      </w:r>
      <w:proofErr w:type="spellStart"/>
      <w:r w:rsidRPr="00EA4E3A">
        <w:rPr>
          <w:lang w:val="en-US"/>
        </w:rPr>
        <w:t>PSCell</w:t>
      </w:r>
      <w:proofErr w:type="spellEnd"/>
      <w:r w:rsidRPr="00EA4E3A">
        <w:rPr>
          <w:lang w:val="en-US"/>
        </w:rPr>
        <w:t xml:space="preserve">),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w:t>
      </w:r>
      <w:proofErr w:type="spellStart"/>
      <w:r w:rsidRPr="00EA4E3A">
        <w:t>PSCell</w:t>
      </w:r>
      <w:proofErr w:type="spellEnd"/>
      <w:r w:rsidRPr="00EA4E3A">
        <w:t xml:space="preserve"> of the SCG.</w:t>
      </w:r>
    </w:p>
    <w:p w14:paraId="622DA3A0" w14:textId="77777777" w:rsidR="00B07B98" w:rsidRPr="00EA4E3A" w:rsidRDefault="00B07B98" w:rsidP="00D93FBC">
      <w:bookmarkStart w:id="21" w:name="_Toc415085504"/>
      <w:r w:rsidRPr="00EA4E3A">
        <w:t xml:space="preserve">If a UE is configured with a LAA </w:t>
      </w:r>
      <w:proofErr w:type="spellStart"/>
      <w:r w:rsidRPr="00EA4E3A">
        <w:t>Scell</w:t>
      </w:r>
      <w:proofErr w:type="spellEnd"/>
      <w:r w:rsidRPr="00EA4E3A">
        <w:t xml:space="preserve">, the UE shall apply the procedures described in this clause assuming frame structure type 1 for the LAA </w:t>
      </w:r>
      <w:proofErr w:type="spellStart"/>
      <w:r w:rsidRPr="00EA4E3A">
        <w:t>Scell</w:t>
      </w:r>
      <w:proofErr w:type="spellEnd"/>
      <w:r w:rsidRPr="00EA4E3A">
        <w:t xml:space="preserve"> unless stated otherwise.</w:t>
      </w:r>
    </w:p>
    <w:p w14:paraId="0BEB2019" w14:textId="77777777" w:rsidR="0093274D" w:rsidRPr="00EA4E3A" w:rsidRDefault="0093274D">
      <w:pPr>
        <w:pStyle w:val="Heading2"/>
      </w:pPr>
      <w:r w:rsidRPr="00EA4E3A">
        <w:lastRenderedPageBreak/>
        <w:t>9.1</w:t>
      </w:r>
      <w:r w:rsidRPr="00EA4E3A">
        <w:tab/>
        <w:t>UE procedure for determining physical downlink control channel assignment</w:t>
      </w:r>
      <w:bookmarkEnd w:id="21"/>
    </w:p>
    <w:p w14:paraId="563B12EE" w14:textId="77777777"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14:paraId="335228FA" w14:textId="77777777"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14:anchorId="3C3D882D" wp14:editId="1F9E0AAE">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14:anchorId="0D0C7102" wp14:editId="31580B41">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14:anchorId="19B498ED" wp14:editId="405B8D8C">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14:paraId="71FAC39A" w14:textId="77777777" w:rsidR="00622144" w:rsidRPr="00EA4E3A" w:rsidRDefault="00C1336F" w:rsidP="00622144">
      <w:r w:rsidRPr="00EA4E3A">
        <w:t>A BL/CE UE is not required to monitor PDCCH.</w:t>
      </w:r>
    </w:p>
    <w:p w14:paraId="3C2EE168" w14:textId="77777777"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14:paraId="6D8A335D" w14:textId="77777777"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14:anchorId="1351F859" wp14:editId="4AB1228F">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14:anchorId="08879295" wp14:editId="540F0E4F">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14:anchorId="60A4BEAB" wp14:editId="2B339B63">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14:paraId="69E155CB" w14:textId="77777777" w:rsidR="0093274D" w:rsidRPr="00EA4E3A" w:rsidRDefault="008B0F02">
      <w:pPr>
        <w:pStyle w:val="EQ"/>
        <w:jc w:val="center"/>
      </w:pPr>
      <w:r w:rsidRPr="00EA4E3A">
        <w:rPr>
          <w:position w:val="-18"/>
        </w:rPr>
        <w:drawing>
          <wp:inline distT="0" distB="0" distL="0" distR="0" wp14:anchorId="75DCE2B4" wp14:editId="35F20702">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04A532E1" w14:textId="77777777" w:rsidR="001A0AEE" w:rsidRPr="00EA4E3A" w:rsidRDefault="0093274D" w:rsidP="001A0AEE">
      <w:r w:rsidRPr="00EA4E3A">
        <w:t>where</w:t>
      </w:r>
      <w:r w:rsidR="008B0F02" w:rsidRPr="00EA4E3A">
        <w:rPr>
          <w:noProof/>
          <w:position w:val="-10"/>
        </w:rPr>
        <w:drawing>
          <wp:inline distT="0" distB="0" distL="0" distR="0" wp14:anchorId="210395B2" wp14:editId="21928976">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14:anchorId="0DB02566" wp14:editId="39977001">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14:anchorId="01B0A7D1" wp14:editId="71229B0B">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14:anchorId="57A2F5F3" wp14:editId="21C24CE9">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14:anchorId="360D541F" wp14:editId="3860FC0F">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w14:anchorId="7BB29A45">
          <v:shape id="_x0000_i1162" type="#_x0000_t75" style="width:84.55pt;height:35.15pt" o:ole="">
            <v:imagedata r:id="rId391" o:title=""/>
          </v:shape>
          <o:OLEObject Type="Embed" ProgID="Equation.3" ShapeID="_x0000_i1162" DrawAspect="Content" ObjectID="_1685804019"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14:anchorId="0DD54C92" wp14:editId="4AE7281F">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14:anchorId="20FB181D" wp14:editId="5BD8C4C2">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w14:anchorId="26013778">
          <v:shape id="_x0000_i1163" type="#_x0000_t75" style="width:26.8pt;height:18.4pt" o:ole="">
            <v:imagedata r:id="rId393" o:title=""/>
          </v:shape>
          <o:OLEObject Type="Embed" ProgID="Equation.3" ShapeID="_x0000_i1163" DrawAspect="Content" ObjectID="_1685804020"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14:anchorId="17B9CD24" wp14:editId="4DFF89B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14:anchorId="5F51F3D6" wp14:editId="66043CD8">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14:anchorId="4B9F1E15" wp14:editId="3251EFE2">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w:t>
      </w:r>
      <w:proofErr w:type="spellStart"/>
      <w:r w:rsidR="00851A64" w:rsidRPr="00EA4E3A">
        <w:rPr>
          <w:rFonts w:hint="eastAsia"/>
        </w:rPr>
        <w:t>SCell</w:t>
      </w:r>
      <w:proofErr w:type="spellEnd"/>
      <w:r w:rsidR="00851A64" w:rsidRPr="00EA4E3A">
        <w:rPr>
          <w:rFonts w:eastAsia="Malgun Gothic" w:hint="eastAsia"/>
          <w:lang w:eastAsia="ko-KR"/>
        </w:rPr>
        <w:t xml:space="preserve"> and the monitoring UE is configured with uplink transmission on the LAA </w:t>
      </w:r>
      <w:proofErr w:type="spellStart"/>
      <w:r w:rsidR="00851A64" w:rsidRPr="00EA4E3A">
        <w:rPr>
          <w:rFonts w:eastAsia="Malgun Gothic" w:hint="eastAsia"/>
          <w:lang w:eastAsia="ko-KR"/>
        </w:rPr>
        <w:t>SCell</w:t>
      </w:r>
      <w:proofErr w:type="spellEnd"/>
      <w:r w:rsidR="00851A64" w:rsidRPr="00EA4E3A">
        <w:rPr>
          <w:rFonts w:hint="eastAsia"/>
        </w:rPr>
        <w:t>, </w:t>
      </w:r>
      <w:r w:rsidR="00851A64" w:rsidRPr="00EA4E3A">
        <w:rPr>
          <w:rFonts w:eastAsia="Malgun Gothic"/>
          <w:position w:val="-12"/>
          <w:lang w:eastAsia="ko-KR"/>
        </w:rPr>
        <w:object w:dxaOrig="540" w:dyaOrig="380" w14:anchorId="0C6C8C4B">
          <v:shape id="_x0000_i1164" type="#_x0000_t75" style="width:26.8pt;height:18.4pt" o:ole="">
            <v:imagedata r:id="rId397" o:title=""/>
          </v:shape>
          <o:OLEObject Type="Embed" ProgID="Equation.3" ShapeID="_x0000_i1164" DrawAspect="Content" ObjectID="_1685804021"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14:anchorId="3B4ECEE5" wp14:editId="59640321">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w:t>
      </w:r>
      <w:proofErr w:type="spellStart"/>
      <w:r w:rsidR="00851A64" w:rsidRPr="00EA4E3A">
        <w:rPr>
          <w:rFonts w:hint="eastAsia"/>
        </w:rPr>
        <w:t>over all</w:t>
      </w:r>
      <w:proofErr w:type="spellEnd"/>
      <w:r w:rsidR="00851A64" w:rsidRPr="00EA4E3A">
        <w:rPr>
          <w:rFonts w:hint="eastAsia"/>
        </w:rPr>
        <w:t xml:space="preserve"> configured DCI formats for the LAA </w:t>
      </w:r>
      <w:proofErr w:type="spellStart"/>
      <w:r w:rsidR="00851A64" w:rsidRPr="00EA4E3A">
        <w:rPr>
          <w:rFonts w:hint="eastAsia"/>
        </w:rPr>
        <w:t>SCell</w:t>
      </w:r>
      <w:proofErr w:type="spellEnd"/>
      <w:r w:rsidR="00851A64" w:rsidRPr="00EA4E3A">
        <w:rPr>
          <w:rFonts w:hint="eastAsia"/>
        </w:rPr>
        <w:t xml:space="preserve">. Otherwise, </w:t>
      </w:r>
      <w:r w:rsidR="00851A64" w:rsidRPr="00EA4E3A">
        <w:rPr>
          <w:rFonts w:eastAsia="Malgun Gothic"/>
          <w:position w:val="-12"/>
          <w:lang w:eastAsia="ko-KR"/>
        </w:rPr>
        <w:object w:dxaOrig="540" w:dyaOrig="380" w14:anchorId="6CD8DDF4">
          <v:shape id="_x0000_i1165" type="#_x0000_t75" style="width:26.8pt;height:18.4pt" o:ole="">
            <v:imagedata r:id="rId397" o:title=""/>
          </v:shape>
          <o:OLEObject Type="Embed" ProgID="Equation.3" ShapeID="_x0000_i1165" DrawAspect="Content" ObjectID="_1685804022"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14:anchorId="56C7D918" wp14:editId="4BE04682">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w14:anchorId="75FDCC6E">
          <v:shape id="_x0000_i1166" type="#_x0000_t75" style="width:26.8pt;height:18.4pt" o:ole="">
            <v:imagedata r:id="rId397" o:title=""/>
          </v:shape>
          <o:OLEObject Type="Embed" ProgID="Equation.3" ShapeID="_x0000_i1166" DrawAspect="Content" ObjectID="_1685804023" r:id="rId400"/>
        </w:object>
      </w:r>
      <w:r w:rsidR="001A0AEE" w:rsidRPr="00EA4E3A">
        <w:t>.</w:t>
      </w:r>
    </w:p>
    <w:p w14:paraId="509D84F4" w14:textId="77777777"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proofErr w:type="spellStart"/>
      <w:r w:rsidR="00E03FFE" w:rsidRPr="00EA4E3A">
        <w:rPr>
          <w:i/>
        </w:rPr>
        <w:t>ServC</w:t>
      </w:r>
      <w:r w:rsidR="001A0AEE" w:rsidRPr="00EA4E3A">
        <w:rPr>
          <w:i/>
        </w:rPr>
        <w:t>ellIndex</w:t>
      </w:r>
      <w:proofErr w:type="spellEnd"/>
      <w:r w:rsidR="001A0AEE" w:rsidRPr="00EA4E3A">
        <w:t xml:space="preserve"> given in [11].</w:t>
      </w:r>
    </w:p>
    <w:p w14:paraId="46026CB7"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if the UE is configured with higher layer parameter </w:t>
      </w:r>
      <w:r w:rsidRPr="00EA4E3A">
        <w:rPr>
          <w:i/>
          <w:iCs/>
          <w:lang w:eastAsia="zh-CN"/>
        </w:rPr>
        <w:t>cif-InSchedulingCell-r14</w:t>
      </w:r>
      <w:r w:rsidRPr="00EA4E3A">
        <w:rPr>
          <w:lang w:eastAsia="zh-CN"/>
        </w:rPr>
        <w:t xml:space="preserve"> for the LAA </w:t>
      </w:r>
      <w:proofErr w:type="spellStart"/>
      <w:r w:rsidRPr="00EA4E3A">
        <w:rPr>
          <w:lang w:eastAsia="zh-CN"/>
        </w:rPr>
        <w:t>SCell</w:t>
      </w:r>
      <w:proofErr w:type="spellEnd"/>
      <w:r w:rsidRPr="00EA4E3A">
        <w:rPr>
          <w:lang w:eastAsia="zh-CN"/>
        </w:rPr>
        <w:t xml:space="preserve">, the carrier indicator field value in PDCCH scheduling PUSCH corresponds to </w:t>
      </w:r>
      <w:r w:rsidRPr="00EA4E3A">
        <w:rPr>
          <w:i/>
          <w:iCs/>
          <w:lang w:eastAsia="zh-CN"/>
        </w:rPr>
        <w:t>cif-InSchedulingCell-r14,</w:t>
      </w:r>
      <w:r w:rsidRPr="00EA4E3A">
        <w:t xml:space="preserve"> otherwise, the carrier indicator field value is the same as </w:t>
      </w:r>
      <w:proofErr w:type="spellStart"/>
      <w:r w:rsidRPr="00EA4E3A">
        <w:rPr>
          <w:i/>
        </w:rPr>
        <w:t>ServCellIndex</w:t>
      </w:r>
      <w:proofErr w:type="spellEnd"/>
      <w:r w:rsidRPr="00EA4E3A">
        <w:t xml:space="preserve"> given in [11].</w:t>
      </w:r>
    </w:p>
    <w:p w14:paraId="66118DC8" w14:textId="77777777"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14:paraId="4A7921AC" w14:textId="77777777"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14:paraId="240DB288" w14:textId="77777777"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14:paraId="3C86C63A" w14:textId="77777777"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14:paraId="196F691A" w14:textId="77777777"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14:paraId="621FCF9A" w14:textId="77777777"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796C39E2" w14:textId="77777777"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14:paraId="47F5855E" w14:textId="77777777"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14:paraId="310A4123" w14:textId="77777777"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14:paraId="7171BB52" w14:textId="77777777" w:rsidR="001A0AEE" w:rsidRPr="00EA4E3A" w:rsidRDefault="001A0AEE" w:rsidP="001A0AEE">
      <w:r w:rsidRPr="00EA4E3A">
        <w:t>The UE shall monitor the common search space for PDCCH without carrier indicator field.</w:t>
      </w:r>
    </w:p>
    <w:p w14:paraId="332C304D" w14:textId="77777777"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14:paraId="4145C906" w14:textId="77777777" w:rsidR="00B07B98" w:rsidRPr="00EA4E3A" w:rsidRDefault="00B07B98" w:rsidP="00B07B98">
      <w:r w:rsidRPr="00EA4E3A">
        <w:t xml:space="preserve">If the UE is not configured with a LAA </w:t>
      </w:r>
      <w:proofErr w:type="spellStart"/>
      <w:r w:rsidRPr="00EA4E3A">
        <w:t>Scell</w:t>
      </w:r>
      <w:proofErr w:type="spellEnd"/>
      <w:r w:rsidRPr="00EA4E3A">
        <w:t>,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14:paraId="2D3DB6DC" w14:textId="77777777" w:rsidR="00A84DB7" w:rsidRPr="00EA4E3A" w:rsidRDefault="00B07B98" w:rsidP="00A84DB7">
      <w:pPr>
        <w:rPr>
          <w:rFonts w:eastAsia="Malgun Gothic"/>
          <w:lang w:eastAsia="ko-KR"/>
        </w:rPr>
      </w:pPr>
      <w:r w:rsidRPr="00EA4E3A">
        <w:t xml:space="preserve">If the UE is configured with a LAA </w:t>
      </w:r>
      <w:proofErr w:type="spellStart"/>
      <w:r w:rsidRPr="00EA4E3A">
        <w:t>Scell</w:t>
      </w:r>
      <w:proofErr w:type="spellEnd"/>
      <w:r w:rsidRPr="00EA4E3A">
        <w:t xml:space="preserve">, the UE is not expected to monitor the PDCCH UE specific space of the LAA </w:t>
      </w:r>
      <w:proofErr w:type="spellStart"/>
      <w:r w:rsidRPr="00EA4E3A">
        <w:t>SCell</w:t>
      </w:r>
      <w:proofErr w:type="spellEnd"/>
      <w:r w:rsidRPr="00EA4E3A">
        <w:t xml:space="preserve"> if it is configured to monitor PDCCH with carrier indicator field corresponding to that LAA </w:t>
      </w:r>
      <w:proofErr w:type="spellStart"/>
      <w:r w:rsidRPr="00EA4E3A">
        <w:t>Scell</w:t>
      </w:r>
      <w:proofErr w:type="spellEnd"/>
      <w:r w:rsidRPr="00EA4E3A">
        <w:t xml:space="preserve"> in another serving cell</w:t>
      </w:r>
      <w:r w:rsidR="00A84DB7" w:rsidRPr="00EA4E3A">
        <w:t>,</w:t>
      </w:r>
      <w:r w:rsidR="00A84DB7" w:rsidRPr="00EA4E3A">
        <w:rPr>
          <w:rFonts w:eastAsia="Malgun Gothic" w:hint="eastAsia"/>
          <w:lang w:eastAsia="ko-KR"/>
        </w:rPr>
        <w:t xml:space="preserve"> </w:t>
      </w:r>
    </w:p>
    <w:p w14:paraId="339CDAEF" w14:textId="77777777"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 xml:space="preserve">to monitor PDCCH with carrier indicator field in an LAA </w:t>
      </w:r>
      <w:proofErr w:type="spellStart"/>
      <w:r w:rsidRPr="00EA4E3A">
        <w:rPr>
          <w:rFonts w:eastAsia="Malgun Gothic" w:hint="eastAsia"/>
          <w:lang w:eastAsia="ko-KR"/>
        </w:rPr>
        <w:t>Scell</w:t>
      </w:r>
      <w:proofErr w:type="spellEnd"/>
      <w:r w:rsidRPr="00EA4E3A">
        <w:rPr>
          <w:rFonts w:eastAsia="Malgun Gothic" w:hint="eastAsia"/>
          <w:lang w:eastAsia="ko-KR"/>
        </w:rPr>
        <w:t>;</w:t>
      </w:r>
    </w:p>
    <w:p w14:paraId="2387C177" w14:textId="77777777"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scheduled with PDSCH starting in the second slot in a subframe in an LAA </w:t>
      </w:r>
      <w:proofErr w:type="spellStart"/>
      <w:r w:rsidRPr="00EA4E3A">
        <w:rPr>
          <w:rFonts w:eastAsia="Malgun Gothic" w:hint="eastAsia"/>
          <w:lang w:val="en-US" w:eastAsia="ko-KR"/>
        </w:rPr>
        <w:t>Scell</w:t>
      </w:r>
      <w:proofErr w:type="spellEnd"/>
      <w:r w:rsidRPr="00EA4E3A">
        <w:rPr>
          <w:rFonts w:eastAsia="Malgun Gothic" w:hint="eastAsia"/>
          <w:lang w:val="en-US" w:eastAsia="ko-KR"/>
        </w:rPr>
        <w:t xml:space="preserve"> if the UE is configured to monitor PDCCH with carrier indicator field corresponding to that LAA </w:t>
      </w:r>
      <w:proofErr w:type="spellStart"/>
      <w:r w:rsidRPr="00EA4E3A">
        <w:rPr>
          <w:rFonts w:eastAsia="Malgun Gothic" w:hint="eastAsia"/>
          <w:lang w:val="en-US" w:eastAsia="ko-KR"/>
        </w:rPr>
        <w:t>Scell</w:t>
      </w:r>
      <w:proofErr w:type="spellEnd"/>
      <w:r w:rsidRPr="00EA4E3A">
        <w:rPr>
          <w:rFonts w:eastAsia="Malgun Gothic" w:hint="eastAsia"/>
          <w:lang w:val="en-US" w:eastAsia="ko-KR"/>
        </w:rPr>
        <w:t xml:space="preserve"> in another serving cell.</w:t>
      </w:r>
    </w:p>
    <w:p w14:paraId="2A15C660" w14:textId="77777777"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14:paraId="20682A0B" w14:textId="77777777"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14:anchorId="249884AF" wp14:editId="0A26F6A2">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14:paraId="5721A151" w14:textId="77777777" w:rsidR="001A0AEE" w:rsidRPr="00EA4E3A" w:rsidRDefault="00B67656" w:rsidP="00B67656">
      <w:pPr>
        <w:pStyle w:val="B1"/>
      </w:pPr>
      <w:r w:rsidRPr="00EA4E3A">
        <w:t>-</w:t>
      </w:r>
      <w:r w:rsidRPr="00EA4E3A">
        <w:tab/>
      </w:r>
      <w:r w:rsidR="001A0AEE" w:rsidRPr="00EA4E3A">
        <w:t xml:space="preserve">common search space </w:t>
      </w:r>
    </w:p>
    <w:p w14:paraId="4036788B" w14:textId="77777777"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14:paraId="04BB375A" w14:textId="77777777"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14:paraId="1D473CC8" w14:textId="77777777"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14:paraId="50F38A44" w14:textId="77777777"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14:paraId="2A0C22BA" w14:textId="77777777"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14:paraId="2E9D131C" w14:textId="77777777" w:rsidR="00B07B98" w:rsidRPr="00EA4E3A" w:rsidRDefault="00B07B98" w:rsidP="00B07B98">
      <w:pPr>
        <w:rPr>
          <w:lang w:eastAsia="zh-CN"/>
        </w:rPr>
      </w:pPr>
      <w:r w:rsidRPr="00EA4E3A">
        <w:t xml:space="preserve">If a serving cell is a LAA </w:t>
      </w:r>
      <w:proofErr w:type="spellStart"/>
      <w:r w:rsidRPr="00EA4E3A">
        <w:t>Scell</w:t>
      </w:r>
      <w:proofErr w:type="spellEnd"/>
      <w:r w:rsidRPr="00EA4E3A">
        <w:t xml:space="preserve">, and if the higher layer parameter </w:t>
      </w:r>
      <w:proofErr w:type="spellStart"/>
      <w:r w:rsidRPr="00EA4E3A">
        <w:rPr>
          <w:i/>
        </w:rPr>
        <w:t>subframeStartPosition</w:t>
      </w:r>
      <w:proofErr w:type="spellEnd"/>
      <w:r w:rsidRPr="00EA4E3A">
        <w:t xml:space="preserve"> for the </w:t>
      </w:r>
      <w:proofErr w:type="spellStart"/>
      <w:r w:rsidRPr="00EA4E3A">
        <w:t>Scell</w:t>
      </w:r>
      <w:proofErr w:type="spellEnd"/>
      <w:r w:rsidRPr="00EA4E3A">
        <w:t xml:space="preserve"> indicates </w:t>
      </w:r>
      <w:r w:rsidR="0001443F">
        <w:rPr>
          <w:lang w:eastAsia="zh-CN"/>
        </w:rPr>
        <w:t>'</w:t>
      </w:r>
      <w:r w:rsidRPr="00EA4E3A">
        <w:rPr>
          <w:lang w:eastAsia="zh-CN"/>
        </w:rPr>
        <w:t>s07</w:t>
      </w:r>
      <w:r w:rsidR="0001443F">
        <w:rPr>
          <w:lang w:eastAsia="zh-CN"/>
        </w:rPr>
        <w:t>'</w:t>
      </w:r>
      <w:r w:rsidRPr="00EA4E3A">
        <w:rPr>
          <w:lang w:eastAsia="zh-CN"/>
        </w:rPr>
        <w:t xml:space="preserve">, </w:t>
      </w:r>
    </w:p>
    <w:p w14:paraId="5AF2F555" w14:textId="77777777" w:rsidR="00B07B98" w:rsidRPr="00EA4E3A" w:rsidRDefault="00B07B98" w:rsidP="00D93FBC">
      <w:pPr>
        <w:pStyle w:val="B1"/>
        <w:rPr>
          <w:lang w:eastAsia="zh-CN"/>
        </w:rPr>
      </w:pPr>
      <w:r w:rsidRPr="00EA4E3A">
        <w:t>-</w:t>
      </w:r>
      <w:r w:rsidRPr="00EA4E3A">
        <w:tab/>
        <w:t xml:space="preserve">The UE monitors PDCCH UE-specific search space candidates on the </w:t>
      </w:r>
      <w:proofErr w:type="spellStart"/>
      <w:r w:rsidRPr="00EA4E3A">
        <w:t>Scell</w:t>
      </w:r>
      <w:proofErr w:type="spellEnd"/>
      <w:r w:rsidRPr="00EA4E3A">
        <w:t xml:space="preserve"> in both the first and second slots of a subframe, and the aggregation levels defining the search spaces are listed in Table 9.1.1-1A;</w:t>
      </w:r>
    </w:p>
    <w:p w14:paraId="35BAA7C1" w14:textId="77777777" w:rsidR="00B07B98" w:rsidRPr="00EA4E3A" w:rsidRDefault="00B07B98" w:rsidP="00B07B98">
      <w:r w:rsidRPr="00EA4E3A">
        <w:lastRenderedPageBreak/>
        <w:t>otherwise,</w:t>
      </w:r>
    </w:p>
    <w:p w14:paraId="54C263D7" w14:textId="77777777"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14:paraId="407D08F2" w14:textId="77777777" w:rsidR="00AA48FF" w:rsidRPr="00EA4E3A" w:rsidRDefault="00AA48FF" w:rsidP="00AA48FF">
      <w:r w:rsidRPr="00EA4E3A">
        <w:t xml:space="preserve">If a serving cell is a LAA </w:t>
      </w:r>
      <w:proofErr w:type="spellStart"/>
      <w:r w:rsidRPr="00EA4E3A">
        <w:t>Scell</w:t>
      </w:r>
      <w:proofErr w:type="spellEnd"/>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w:t>
      </w:r>
      <w:proofErr w:type="spellStart"/>
      <w:r w:rsidRPr="00EA4E3A">
        <w:rPr>
          <w:lang w:eastAsia="zh-CN"/>
        </w:rPr>
        <w:t>Scell</w:t>
      </w:r>
      <w:proofErr w:type="spellEnd"/>
      <w:r w:rsidRPr="00EA4E3A">
        <w:rPr>
          <w:lang w:eastAsia="zh-CN"/>
        </w:rPr>
        <w:t>.</w:t>
      </w:r>
    </w:p>
    <w:p w14:paraId="17CCFD97" w14:textId="77777777"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14:paraId="2E293CE2" w14:textId="77777777"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14:paraId="7F117853" w14:textId="77777777" w:rsidR="00FB4445" w:rsidRPr="00EA4E3A" w:rsidRDefault="00FB4445" w:rsidP="00FB4445">
      <w:pPr>
        <w:rPr>
          <w:rFonts w:eastAsia="SimSun"/>
          <w:lang w:eastAsia="zh-CN"/>
        </w:rPr>
      </w:pPr>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5C41FA44"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6A2AF51E"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0D0A67C1"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633B0125" w14:textId="77777777" w:rsidR="00220DF8" w:rsidRPr="00EA4E3A" w:rsidRDefault="00220DF8" w:rsidP="00FB4445"/>
    <w:p w14:paraId="69A7E4D2" w14:textId="77777777"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w14:anchorId="13D05C27">
          <v:shape id="_x0000_i1167" type="#_x0000_t75" style="width:10.9pt;height:15.05pt" o:ole="">
            <v:imagedata r:id="rId186" o:title=""/>
          </v:shape>
          <o:OLEObject Type="Embed" ProgID="Equation.3" ShapeID="_x0000_i1167" DrawAspect="Content" ObjectID="_1685804024"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w14:anchorId="3B6BF998">
          <v:shape id="_x0000_i1168" type="#_x0000_t75" style="width:11.7pt;height:15.05pt" o:ole="">
            <v:imagedata r:id="rId188" o:title=""/>
          </v:shape>
          <o:OLEObject Type="Embed" ProgID="Equation.3" ShapeID="_x0000_i1168" DrawAspect="Content" ObjectID="_1685804025"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w14:anchorId="38530340">
          <v:shape id="_x0000_i1169" type="#_x0000_t75" style="width:10.9pt;height:15.05pt" o:ole="">
            <v:imagedata r:id="rId186" o:title=""/>
          </v:shape>
          <o:OLEObject Type="Embed" ProgID="Equation.3" ShapeID="_x0000_i1169" DrawAspect="Content" ObjectID="_1685804026" r:id="rId404"/>
        </w:object>
      </w:r>
      <w:r w:rsidRPr="00EA4E3A">
        <w:t xml:space="preserve">and serving cell </w:t>
      </w:r>
      <w:r w:rsidRPr="00EA4E3A">
        <w:rPr>
          <w:position w:val="-10"/>
        </w:rPr>
        <w:object w:dxaOrig="240" w:dyaOrig="300" w14:anchorId="63B08F94">
          <v:shape id="_x0000_i1170" type="#_x0000_t75" style="width:11.7pt;height:15.05pt" o:ole="">
            <v:imagedata r:id="rId191" o:title=""/>
          </v:shape>
          <o:OLEObject Type="Embed" ProgID="Equation.3" ShapeID="_x0000_i1170" DrawAspect="Content" ObjectID="_1685804027" r:id="rId405"/>
        </w:object>
      </w:r>
      <w:r w:rsidRPr="00EA4E3A">
        <w:rPr>
          <w:rFonts w:eastAsia="SimSun"/>
          <w:lang w:val="en-US" w:eastAsia="zh-CN"/>
        </w:rPr>
        <w:t>.</w:t>
      </w:r>
    </w:p>
    <w:p w14:paraId="69023A35" w14:textId="77777777" w:rsidR="00627398" w:rsidRPr="00EA4E3A" w:rsidRDefault="00627398" w:rsidP="00627398">
      <w:r w:rsidRPr="00EA4E3A">
        <w:rPr>
          <w:rFonts w:eastAsia="SimSun" w:hint="eastAsia"/>
          <w:lang w:eastAsia="zh-CN"/>
        </w:rPr>
        <w:t xml:space="preserve">If a UE is configured with higher layer parameter </w:t>
      </w:r>
      <w:proofErr w:type="spellStart"/>
      <w:r w:rsidRPr="00EA4E3A">
        <w:rPr>
          <w:i/>
        </w:rPr>
        <w:t>pdcch-candidateReductions</w:t>
      </w:r>
      <w:proofErr w:type="spellEnd"/>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w14:anchorId="07811F19">
          <v:shape id="_x0000_i1171" type="#_x0000_t75" style="width:113pt;height:20.1pt" o:ole="">
            <v:imagedata r:id="rId406" o:title=""/>
          </v:shape>
          <o:OLEObject Type="Embed" ProgID="Equation.3" ShapeID="_x0000_i1171" DrawAspect="Content" ObjectID="_1685804028"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7F92BEFF">
          <v:shape id="_x0000_i1172" type="#_x0000_t75" style="width:10.05pt;height:10.9pt" o:ole="">
            <v:imagedata r:id="rId408" o:title=""/>
          </v:shape>
          <o:OLEObject Type="Embed" ProgID="Equation.3" ShapeID="_x0000_i1172" DrawAspect="Content" ObjectID="_1685804029"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w14:anchorId="3BB63054">
          <v:shape id="_x0000_i1173" type="#_x0000_t75" style="width:26.8pt;height:20.1pt" o:ole="">
            <v:imagedata r:id="rId410" o:title=""/>
          </v:shape>
          <o:OLEObject Type="Embed" ProgID="Equation.3" ShapeID="_x0000_i1173" DrawAspect="Content" ObjectID="_1685804030"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w14:anchorId="5768CB60">
          <v:shape id="_x0000_i1174" type="#_x0000_t75" style="width:25.95pt;height:15.05pt" o:ole="">
            <v:imagedata r:id="rId412" o:title=""/>
          </v:shape>
          <o:OLEObject Type="Embed" ProgID="Equation.3" ShapeID="_x0000_i1174" DrawAspect="Content" ObjectID="_1685804031" r:id="rId413"/>
        </w:object>
      </w:r>
      <w:r w:rsidRPr="00EA4E3A">
        <w:rPr>
          <w:rFonts w:eastAsia="SimSun" w:hint="eastAsia"/>
          <w:lang w:eastAsia="zh-CN"/>
        </w:rPr>
        <w:t xml:space="preserve">with </w:t>
      </w:r>
      <w:r w:rsidRPr="00EA4E3A">
        <w:rPr>
          <w:rFonts w:eastAsia="SimSun"/>
          <w:position w:val="-14"/>
          <w:lang w:eastAsia="zh-CN"/>
        </w:rPr>
        <w:object w:dxaOrig="540" w:dyaOrig="400" w14:anchorId="6A4EF8F0">
          <v:shape id="_x0000_i1175" type="#_x0000_t75" style="width:26.8pt;height:20.1pt" o:ole="">
            <v:imagedata r:id="rId414" o:title=""/>
          </v:shape>
          <o:OLEObject Type="Embed" ProgID="Equation.3" ShapeID="_x0000_i1175" DrawAspect="Content" ObjectID="_1685804032" r:id="rId415"/>
        </w:object>
      </w:r>
      <w:r w:rsidRPr="00EA4E3A">
        <w:rPr>
          <w:rFonts w:eastAsia="SimSun" w:hint="eastAsia"/>
          <w:position w:val="-4"/>
          <w:lang w:eastAsia="zh-CN"/>
        </w:rPr>
        <w:t>.</w:t>
      </w:r>
    </w:p>
    <w:p w14:paraId="157FEF01"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 xml:space="preserve">the LAA </w:t>
      </w:r>
      <w:proofErr w:type="spellStart"/>
      <w:r w:rsidRPr="00EA4E3A">
        <w:rPr>
          <w:rFonts w:eastAsia="SimSun"/>
          <w:lang w:eastAsia="zh-CN"/>
        </w:rPr>
        <w:t>SCell</w:t>
      </w:r>
      <w:proofErr w:type="spellEnd"/>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w14:anchorId="72B111EF">
          <v:shape id="_x0000_i1176" type="#_x0000_t75" style="width:113pt;height:20.1pt" o:ole="">
            <v:imagedata r:id="rId406" o:title=""/>
          </v:shape>
          <o:OLEObject Type="Embed" ProgID="Equation.3" ShapeID="_x0000_i1176" DrawAspect="Content" ObjectID="_1685804033"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0E09FC9B">
          <v:shape id="_x0000_i1177" type="#_x0000_t75" style="width:10.05pt;height:10.9pt" o:ole="">
            <v:imagedata r:id="rId408" o:title=""/>
          </v:shape>
          <o:OLEObject Type="Embed" ProgID="Equation.3" ShapeID="_x0000_i1177" DrawAspect="Content" ObjectID="_1685804034"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w14:anchorId="302C86AC">
          <v:shape id="_x0000_i1178" type="#_x0000_t75" style="width:26.8pt;height:20.1pt" o:ole="">
            <v:imagedata r:id="rId410" o:title=""/>
          </v:shape>
          <o:OLEObject Type="Embed" ProgID="Equation.3" ShapeID="_x0000_i1178" DrawAspect="Content" ObjectID="_1685804035"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w14:anchorId="37374F73">
          <v:shape id="_x0000_i1179" type="#_x0000_t75" style="width:25.95pt;height:15.05pt" o:ole="">
            <v:imagedata r:id="rId412" o:title=""/>
          </v:shape>
          <o:OLEObject Type="Embed" ProgID="Equation.3" ShapeID="_x0000_i1179" DrawAspect="Content" ObjectID="_1685804036" r:id="rId419"/>
        </w:object>
      </w:r>
      <w:r w:rsidRPr="00EA4E3A">
        <w:rPr>
          <w:rFonts w:eastAsia="SimSun" w:hint="eastAsia"/>
          <w:lang w:eastAsia="zh-CN"/>
        </w:rPr>
        <w:t xml:space="preserve">with </w:t>
      </w:r>
      <w:r w:rsidRPr="00EA4E3A">
        <w:rPr>
          <w:rFonts w:eastAsia="SimSun"/>
          <w:position w:val="-14"/>
          <w:lang w:eastAsia="zh-CN"/>
        </w:rPr>
        <w:object w:dxaOrig="540" w:dyaOrig="400" w14:anchorId="5FEFB5E2">
          <v:shape id="_x0000_i1180" type="#_x0000_t75" style="width:26.8pt;height:20.1pt" o:ole="">
            <v:imagedata r:id="rId414" o:title=""/>
          </v:shape>
          <o:OLEObject Type="Embed" ProgID="Equation.3" ShapeID="_x0000_i1180" DrawAspect="Content" ObjectID="_1685804037" r:id="rId420"/>
        </w:object>
      </w:r>
      <w:r w:rsidRPr="00EA4E3A">
        <w:rPr>
          <w:rFonts w:eastAsia="SimSun" w:hint="eastAsia"/>
          <w:position w:val="-4"/>
          <w:lang w:eastAsia="zh-CN"/>
        </w:rPr>
        <w:t>.</w:t>
      </w:r>
    </w:p>
    <w:p w14:paraId="6800B47B"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 xml:space="preserve">the LAA </w:t>
      </w:r>
      <w:proofErr w:type="spellStart"/>
      <w:r w:rsidRPr="00EA4E3A">
        <w:rPr>
          <w:rFonts w:eastAsia="SimSun"/>
          <w:lang w:eastAsia="zh-CN"/>
        </w:rPr>
        <w:t>SCell</w:t>
      </w:r>
      <w:proofErr w:type="spellEnd"/>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w14:anchorId="0A218768">
          <v:shape id="_x0000_i1181" type="#_x0000_t75" style="width:113pt;height:20.1pt" o:ole="">
            <v:imagedata r:id="rId406" o:title=""/>
          </v:shape>
          <o:OLEObject Type="Embed" ProgID="Equation.3" ShapeID="_x0000_i1181" DrawAspect="Content" ObjectID="_1685804038"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43544E43">
          <v:shape id="_x0000_i1182" type="#_x0000_t75" style="width:10.05pt;height:10.9pt" o:ole="">
            <v:imagedata r:id="rId408" o:title=""/>
          </v:shape>
          <o:OLEObject Type="Embed" ProgID="Equation.3" ShapeID="_x0000_i1182" DrawAspect="Content" ObjectID="_1685804039"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w14:anchorId="144B43FF">
          <v:shape id="_x0000_i1183" type="#_x0000_t75" style="width:26.8pt;height:20.1pt" o:ole="">
            <v:imagedata r:id="rId410" o:title=""/>
          </v:shape>
          <o:OLEObject Type="Embed" ProgID="Equation.3" ShapeID="_x0000_i1183" DrawAspect="Content" ObjectID="_1685804040"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w14:anchorId="267C5771">
          <v:shape id="_x0000_i1184" type="#_x0000_t75" style="width:25.95pt;height:15.05pt" o:ole="">
            <v:imagedata r:id="rId412" o:title=""/>
          </v:shape>
          <o:OLEObject Type="Embed" ProgID="Equation.3" ShapeID="_x0000_i1184" DrawAspect="Content" ObjectID="_1685804041" r:id="rId424"/>
        </w:object>
      </w:r>
      <w:r w:rsidRPr="00EA4E3A">
        <w:rPr>
          <w:rFonts w:eastAsia="SimSun" w:hint="eastAsia"/>
          <w:lang w:eastAsia="zh-CN"/>
        </w:rPr>
        <w:t xml:space="preserve">with </w:t>
      </w:r>
      <w:r w:rsidRPr="00EA4E3A">
        <w:rPr>
          <w:rFonts w:eastAsia="SimSun"/>
          <w:position w:val="-14"/>
          <w:lang w:eastAsia="zh-CN"/>
        </w:rPr>
        <w:object w:dxaOrig="540" w:dyaOrig="400" w14:anchorId="0B3360AC">
          <v:shape id="_x0000_i1185" type="#_x0000_t75" style="width:26.8pt;height:20.1pt" o:ole="">
            <v:imagedata r:id="rId414" o:title=""/>
          </v:shape>
          <o:OLEObject Type="Embed" ProgID="Equation.3" ShapeID="_x0000_i1185" DrawAspect="Content" ObjectID="_1685804042" r:id="rId425"/>
        </w:object>
      </w:r>
      <w:r w:rsidRPr="00EA4E3A">
        <w:rPr>
          <w:rFonts w:eastAsia="SimSun" w:hint="eastAsia"/>
          <w:position w:val="-4"/>
          <w:lang w:eastAsia="zh-CN"/>
        </w:rPr>
        <w:t>.</w:t>
      </w:r>
    </w:p>
    <w:p w14:paraId="7E18B895" w14:textId="77777777" w:rsidR="00FB4445" w:rsidRPr="00EA4E3A" w:rsidRDefault="00FB4445" w:rsidP="00FB4445">
      <w:r w:rsidRPr="00EA4E3A">
        <w:t xml:space="preserve">If a UE is configured with a LAA </w:t>
      </w:r>
      <w:proofErr w:type="spellStart"/>
      <w:r w:rsidRPr="00EA4E3A">
        <w:t>SCell</w:t>
      </w:r>
      <w:proofErr w:type="spellEnd"/>
      <w:r w:rsidRPr="00EA4E3A">
        <w:t xml:space="preserve">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 xml:space="preserve">the LAA </w:t>
      </w:r>
      <w:proofErr w:type="spellStart"/>
      <w:r w:rsidRPr="00EA4E3A">
        <w:rPr>
          <w:rFonts w:eastAsia="SimSun"/>
          <w:lang w:eastAsia="zh-CN"/>
        </w:rPr>
        <w:t>SCell</w:t>
      </w:r>
      <w:proofErr w:type="spellEnd"/>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w14:anchorId="4D10590F">
          <v:shape id="_x0000_i1186" type="#_x0000_t75" style="width:113pt;height:20.1pt" o:ole="">
            <v:imagedata r:id="rId406" o:title=""/>
          </v:shape>
          <o:OLEObject Type="Embed" ProgID="Equation.3" ShapeID="_x0000_i1186" DrawAspect="Content" ObjectID="_1685804043"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07358598">
          <v:shape id="_x0000_i1187" type="#_x0000_t75" style="width:10.05pt;height:10.9pt" o:ole="">
            <v:imagedata r:id="rId408" o:title=""/>
          </v:shape>
          <o:OLEObject Type="Embed" ProgID="Equation.3" ShapeID="_x0000_i1187" DrawAspect="Content" ObjectID="_1685804044"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w14:anchorId="2B52D656">
          <v:shape id="_x0000_i1188" type="#_x0000_t75" style="width:26.8pt;height:20.1pt" o:ole="">
            <v:imagedata r:id="rId410" o:title=""/>
          </v:shape>
          <o:OLEObject Type="Embed" ProgID="Equation.3" ShapeID="_x0000_i1188" DrawAspect="Content" ObjectID="_1685804045"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w14:anchorId="23F56AF9">
          <v:shape id="_x0000_i1189" type="#_x0000_t75" style="width:25.95pt;height:15.05pt" o:ole="">
            <v:imagedata r:id="rId412" o:title=""/>
          </v:shape>
          <o:OLEObject Type="Embed" ProgID="Equation.3" ShapeID="_x0000_i1189" DrawAspect="Content" ObjectID="_1685804046" r:id="rId429"/>
        </w:object>
      </w:r>
      <w:r w:rsidRPr="00EA4E3A">
        <w:rPr>
          <w:rFonts w:eastAsia="SimSun" w:hint="eastAsia"/>
          <w:lang w:eastAsia="zh-CN"/>
        </w:rPr>
        <w:t xml:space="preserve">with </w:t>
      </w:r>
      <w:r w:rsidRPr="00EA4E3A">
        <w:rPr>
          <w:rFonts w:eastAsia="SimSun"/>
          <w:position w:val="-14"/>
          <w:lang w:eastAsia="zh-CN"/>
        </w:rPr>
        <w:object w:dxaOrig="540" w:dyaOrig="400" w14:anchorId="1915A21C">
          <v:shape id="_x0000_i1190" type="#_x0000_t75" style="width:26.8pt;height:20.1pt" o:ole="">
            <v:imagedata r:id="rId414" o:title=""/>
          </v:shape>
          <o:OLEObject Type="Embed" ProgID="Equation.3" ShapeID="_x0000_i1190" DrawAspect="Content" ObjectID="_1685804047" r:id="rId430"/>
        </w:object>
      </w:r>
      <w:r w:rsidRPr="00EA4E3A">
        <w:rPr>
          <w:rFonts w:eastAsia="SimSun" w:hint="eastAsia"/>
          <w:position w:val="-4"/>
          <w:lang w:eastAsia="zh-CN"/>
        </w:rPr>
        <w:t>.</w:t>
      </w:r>
    </w:p>
    <w:p w14:paraId="156E2D88" w14:textId="77777777" w:rsidR="00627398" w:rsidRPr="00EA4E3A" w:rsidRDefault="00627398"/>
    <w:p w14:paraId="3ED5888F" w14:textId="77777777"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EA4E3A" w14:paraId="0D967934"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0E49ABC" w14:textId="77777777" w:rsidR="0093274D" w:rsidRPr="00EA4E3A" w:rsidRDefault="0093274D" w:rsidP="00890F6A">
            <w:pPr>
              <w:pStyle w:val="TAH"/>
            </w:pPr>
            <w:r w:rsidRPr="00EA4E3A">
              <w:t xml:space="preserve">Search space </w:t>
            </w:r>
            <w:r w:rsidR="008B0F02" w:rsidRPr="00EA4E3A">
              <w:rPr>
                <w:noProof/>
                <w:position w:val="-12"/>
              </w:rPr>
              <w:drawing>
                <wp:inline distT="0" distB="0" distL="0" distR="0" wp14:anchorId="6DF8C2DE" wp14:editId="7B58AF6A">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10EE64" w14:textId="77777777"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14:anchorId="144E5D96" wp14:editId="1D690282">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14:paraId="79BD1F95"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B47191" w14:textId="77777777"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575B1EE" w14:textId="77777777" w:rsidR="0093274D" w:rsidRPr="00EA4E3A" w:rsidRDefault="0093274D" w:rsidP="00890F6A">
            <w:pPr>
              <w:pStyle w:val="TAH"/>
            </w:pPr>
            <w:r w:rsidRPr="00EA4E3A">
              <w:t xml:space="preserve">Aggregation level </w:t>
            </w:r>
            <w:r w:rsidR="008B0F02" w:rsidRPr="00EA4E3A">
              <w:rPr>
                <w:noProof/>
                <w:position w:val="-4"/>
              </w:rPr>
              <w:drawing>
                <wp:inline distT="0" distB="0" distL="0" distR="0" wp14:anchorId="609205D9" wp14:editId="5CF740C1">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379A4E" w14:textId="77777777"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14:paraId="63276791" w14:textId="77777777" w:rsidR="0093274D" w:rsidRPr="00EA4E3A" w:rsidRDefault="0093274D" w:rsidP="00890F6A">
            <w:pPr>
              <w:pStyle w:val="TAH"/>
            </w:pPr>
          </w:p>
        </w:tc>
      </w:tr>
      <w:tr w:rsidR="0093274D" w:rsidRPr="00EA4E3A" w14:paraId="1E41EE93" w14:textId="77777777" w:rsidTr="00BC3DAA">
        <w:trPr>
          <w:cantSplit/>
          <w:jc w:val="center"/>
        </w:trPr>
        <w:tc>
          <w:tcPr>
            <w:tcW w:w="0" w:type="auto"/>
            <w:vMerge w:val="restart"/>
            <w:tcBorders>
              <w:top w:val="single" w:sz="4" w:space="0" w:color="auto"/>
            </w:tcBorders>
            <w:shd w:val="clear" w:color="auto" w:fill="auto"/>
            <w:vAlign w:val="center"/>
          </w:tcPr>
          <w:p w14:paraId="67718545" w14:textId="77777777"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14:paraId="0912A8DF" w14:textId="77777777"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14:paraId="2BE52FB5" w14:textId="77777777" w:rsidR="0093274D" w:rsidRPr="00EA4E3A" w:rsidRDefault="0093274D" w:rsidP="00890F6A">
            <w:pPr>
              <w:pStyle w:val="TAC"/>
            </w:pPr>
            <w:r w:rsidRPr="00EA4E3A">
              <w:t>6</w:t>
            </w:r>
          </w:p>
        </w:tc>
        <w:tc>
          <w:tcPr>
            <w:tcW w:w="0" w:type="auto"/>
            <w:shd w:val="clear" w:color="auto" w:fill="auto"/>
            <w:vAlign w:val="center"/>
          </w:tcPr>
          <w:p w14:paraId="1263EB2E" w14:textId="77777777" w:rsidR="0093274D" w:rsidRPr="00EA4E3A" w:rsidRDefault="0093274D" w:rsidP="00890F6A">
            <w:pPr>
              <w:pStyle w:val="TAC"/>
            </w:pPr>
            <w:r w:rsidRPr="00EA4E3A">
              <w:t>6</w:t>
            </w:r>
          </w:p>
        </w:tc>
      </w:tr>
      <w:tr w:rsidR="0093274D" w:rsidRPr="00EA4E3A" w14:paraId="7EA4FE33" w14:textId="77777777" w:rsidTr="00BC3DAA">
        <w:trPr>
          <w:cantSplit/>
          <w:jc w:val="center"/>
        </w:trPr>
        <w:tc>
          <w:tcPr>
            <w:tcW w:w="0" w:type="auto"/>
            <w:vMerge/>
            <w:shd w:val="clear" w:color="auto" w:fill="auto"/>
            <w:vAlign w:val="center"/>
          </w:tcPr>
          <w:p w14:paraId="626A2CFB" w14:textId="77777777" w:rsidR="0093274D" w:rsidRPr="00EA4E3A" w:rsidRDefault="0093274D" w:rsidP="00890F6A">
            <w:pPr>
              <w:pStyle w:val="TAH"/>
              <w:jc w:val="left"/>
            </w:pPr>
          </w:p>
        </w:tc>
        <w:tc>
          <w:tcPr>
            <w:tcW w:w="0" w:type="auto"/>
            <w:shd w:val="clear" w:color="auto" w:fill="auto"/>
            <w:vAlign w:val="center"/>
          </w:tcPr>
          <w:p w14:paraId="1E4C8023" w14:textId="77777777" w:rsidR="0093274D" w:rsidRPr="00EA4E3A" w:rsidRDefault="0093274D" w:rsidP="00890F6A">
            <w:pPr>
              <w:pStyle w:val="TAC"/>
            </w:pPr>
            <w:r w:rsidRPr="00EA4E3A">
              <w:t>2</w:t>
            </w:r>
          </w:p>
        </w:tc>
        <w:tc>
          <w:tcPr>
            <w:tcW w:w="0" w:type="auto"/>
            <w:shd w:val="clear" w:color="auto" w:fill="auto"/>
            <w:vAlign w:val="center"/>
          </w:tcPr>
          <w:p w14:paraId="77DC8837" w14:textId="77777777" w:rsidR="0093274D" w:rsidRPr="00EA4E3A" w:rsidRDefault="0093274D" w:rsidP="00890F6A">
            <w:pPr>
              <w:pStyle w:val="TAC"/>
            </w:pPr>
            <w:r w:rsidRPr="00EA4E3A">
              <w:t>12</w:t>
            </w:r>
          </w:p>
        </w:tc>
        <w:tc>
          <w:tcPr>
            <w:tcW w:w="0" w:type="auto"/>
            <w:shd w:val="clear" w:color="auto" w:fill="auto"/>
            <w:vAlign w:val="center"/>
          </w:tcPr>
          <w:p w14:paraId="6262AD73" w14:textId="77777777" w:rsidR="0093274D" w:rsidRPr="00EA4E3A" w:rsidRDefault="0093274D" w:rsidP="00890F6A">
            <w:pPr>
              <w:pStyle w:val="TAC"/>
            </w:pPr>
            <w:r w:rsidRPr="00EA4E3A">
              <w:t>6</w:t>
            </w:r>
          </w:p>
        </w:tc>
      </w:tr>
      <w:tr w:rsidR="0093274D" w:rsidRPr="00EA4E3A" w14:paraId="625BE24C" w14:textId="77777777" w:rsidTr="00BC3DAA">
        <w:trPr>
          <w:cantSplit/>
          <w:jc w:val="center"/>
        </w:trPr>
        <w:tc>
          <w:tcPr>
            <w:tcW w:w="0" w:type="auto"/>
            <w:vMerge/>
            <w:shd w:val="clear" w:color="auto" w:fill="auto"/>
            <w:vAlign w:val="center"/>
          </w:tcPr>
          <w:p w14:paraId="1AB8DA2C" w14:textId="77777777" w:rsidR="0093274D" w:rsidRPr="00EA4E3A" w:rsidRDefault="0093274D" w:rsidP="00890F6A">
            <w:pPr>
              <w:pStyle w:val="TAH"/>
              <w:jc w:val="left"/>
            </w:pPr>
          </w:p>
        </w:tc>
        <w:tc>
          <w:tcPr>
            <w:tcW w:w="0" w:type="auto"/>
            <w:shd w:val="clear" w:color="auto" w:fill="auto"/>
            <w:vAlign w:val="center"/>
          </w:tcPr>
          <w:p w14:paraId="40969656" w14:textId="77777777" w:rsidR="0093274D" w:rsidRPr="00EA4E3A" w:rsidRDefault="0093274D" w:rsidP="00890F6A">
            <w:pPr>
              <w:pStyle w:val="TAC"/>
            </w:pPr>
            <w:r w:rsidRPr="00EA4E3A">
              <w:t>4</w:t>
            </w:r>
          </w:p>
        </w:tc>
        <w:tc>
          <w:tcPr>
            <w:tcW w:w="0" w:type="auto"/>
            <w:shd w:val="clear" w:color="auto" w:fill="auto"/>
            <w:vAlign w:val="center"/>
          </w:tcPr>
          <w:p w14:paraId="6C123E9A" w14:textId="77777777" w:rsidR="0093274D" w:rsidRPr="00EA4E3A" w:rsidRDefault="0093274D" w:rsidP="00890F6A">
            <w:pPr>
              <w:pStyle w:val="TAC"/>
            </w:pPr>
            <w:r w:rsidRPr="00EA4E3A">
              <w:t>8</w:t>
            </w:r>
          </w:p>
        </w:tc>
        <w:tc>
          <w:tcPr>
            <w:tcW w:w="0" w:type="auto"/>
            <w:shd w:val="clear" w:color="auto" w:fill="auto"/>
            <w:vAlign w:val="center"/>
          </w:tcPr>
          <w:p w14:paraId="12F8803A" w14:textId="77777777" w:rsidR="0093274D" w:rsidRPr="00EA4E3A" w:rsidRDefault="0093274D" w:rsidP="00890F6A">
            <w:pPr>
              <w:pStyle w:val="TAC"/>
            </w:pPr>
            <w:r w:rsidRPr="00EA4E3A">
              <w:t>2</w:t>
            </w:r>
          </w:p>
        </w:tc>
      </w:tr>
      <w:tr w:rsidR="0093274D" w:rsidRPr="00EA4E3A" w14:paraId="3DB7ED50" w14:textId="77777777" w:rsidTr="00BC3DAA">
        <w:trPr>
          <w:cantSplit/>
          <w:jc w:val="center"/>
        </w:trPr>
        <w:tc>
          <w:tcPr>
            <w:tcW w:w="0" w:type="auto"/>
            <w:vMerge/>
            <w:shd w:val="clear" w:color="auto" w:fill="auto"/>
            <w:vAlign w:val="center"/>
          </w:tcPr>
          <w:p w14:paraId="7A056468" w14:textId="77777777" w:rsidR="0093274D" w:rsidRPr="00EA4E3A" w:rsidRDefault="0093274D" w:rsidP="00890F6A">
            <w:pPr>
              <w:pStyle w:val="TAH"/>
              <w:jc w:val="left"/>
            </w:pPr>
          </w:p>
        </w:tc>
        <w:tc>
          <w:tcPr>
            <w:tcW w:w="0" w:type="auto"/>
            <w:shd w:val="clear" w:color="auto" w:fill="auto"/>
            <w:vAlign w:val="center"/>
          </w:tcPr>
          <w:p w14:paraId="3BE9F214" w14:textId="77777777" w:rsidR="0093274D" w:rsidRPr="00EA4E3A" w:rsidRDefault="0093274D" w:rsidP="00890F6A">
            <w:pPr>
              <w:pStyle w:val="TAC"/>
            </w:pPr>
            <w:r w:rsidRPr="00EA4E3A">
              <w:t>8</w:t>
            </w:r>
          </w:p>
        </w:tc>
        <w:tc>
          <w:tcPr>
            <w:tcW w:w="0" w:type="auto"/>
            <w:shd w:val="clear" w:color="auto" w:fill="auto"/>
            <w:vAlign w:val="center"/>
          </w:tcPr>
          <w:p w14:paraId="18F8AC54" w14:textId="77777777" w:rsidR="0093274D" w:rsidRPr="00EA4E3A" w:rsidRDefault="0093274D" w:rsidP="00890F6A">
            <w:pPr>
              <w:pStyle w:val="TAC"/>
            </w:pPr>
            <w:r w:rsidRPr="00EA4E3A">
              <w:t>16</w:t>
            </w:r>
          </w:p>
        </w:tc>
        <w:tc>
          <w:tcPr>
            <w:tcW w:w="0" w:type="auto"/>
            <w:shd w:val="clear" w:color="auto" w:fill="auto"/>
            <w:vAlign w:val="center"/>
          </w:tcPr>
          <w:p w14:paraId="16F7DBCC" w14:textId="77777777" w:rsidR="0093274D" w:rsidRPr="00EA4E3A" w:rsidRDefault="0093274D" w:rsidP="00890F6A">
            <w:pPr>
              <w:pStyle w:val="TAC"/>
            </w:pPr>
            <w:r w:rsidRPr="00EA4E3A">
              <w:t>2</w:t>
            </w:r>
          </w:p>
        </w:tc>
      </w:tr>
      <w:tr w:rsidR="0093274D" w:rsidRPr="00EA4E3A" w14:paraId="68702AFF" w14:textId="77777777" w:rsidTr="00BC3DAA">
        <w:trPr>
          <w:cantSplit/>
          <w:jc w:val="center"/>
        </w:trPr>
        <w:tc>
          <w:tcPr>
            <w:tcW w:w="0" w:type="auto"/>
            <w:vMerge w:val="restart"/>
            <w:shd w:val="clear" w:color="auto" w:fill="auto"/>
            <w:vAlign w:val="center"/>
          </w:tcPr>
          <w:p w14:paraId="5417E57C" w14:textId="77777777" w:rsidR="0093274D" w:rsidRPr="00EA4E3A" w:rsidRDefault="0093274D" w:rsidP="00890F6A">
            <w:pPr>
              <w:pStyle w:val="TAH"/>
              <w:jc w:val="left"/>
            </w:pPr>
            <w:r w:rsidRPr="00EA4E3A">
              <w:t>Common</w:t>
            </w:r>
          </w:p>
        </w:tc>
        <w:tc>
          <w:tcPr>
            <w:tcW w:w="0" w:type="auto"/>
            <w:shd w:val="clear" w:color="auto" w:fill="auto"/>
            <w:vAlign w:val="center"/>
          </w:tcPr>
          <w:p w14:paraId="33CBB491" w14:textId="77777777" w:rsidR="0093274D" w:rsidRPr="00EA4E3A" w:rsidRDefault="0093274D" w:rsidP="00890F6A">
            <w:pPr>
              <w:pStyle w:val="TAC"/>
            </w:pPr>
            <w:r w:rsidRPr="00EA4E3A">
              <w:t>4</w:t>
            </w:r>
          </w:p>
        </w:tc>
        <w:tc>
          <w:tcPr>
            <w:tcW w:w="0" w:type="auto"/>
            <w:shd w:val="clear" w:color="auto" w:fill="auto"/>
            <w:vAlign w:val="center"/>
          </w:tcPr>
          <w:p w14:paraId="28DAF572" w14:textId="77777777" w:rsidR="0093274D" w:rsidRPr="00EA4E3A" w:rsidRDefault="0093274D" w:rsidP="00890F6A">
            <w:pPr>
              <w:pStyle w:val="TAC"/>
            </w:pPr>
            <w:r w:rsidRPr="00EA4E3A">
              <w:t>16</w:t>
            </w:r>
          </w:p>
        </w:tc>
        <w:tc>
          <w:tcPr>
            <w:tcW w:w="0" w:type="auto"/>
            <w:shd w:val="clear" w:color="auto" w:fill="auto"/>
            <w:vAlign w:val="center"/>
          </w:tcPr>
          <w:p w14:paraId="7306D6ED" w14:textId="77777777" w:rsidR="0093274D" w:rsidRPr="00EA4E3A" w:rsidRDefault="0093274D" w:rsidP="00890F6A">
            <w:pPr>
              <w:pStyle w:val="TAC"/>
            </w:pPr>
            <w:r w:rsidRPr="00EA4E3A">
              <w:t>4</w:t>
            </w:r>
          </w:p>
        </w:tc>
      </w:tr>
      <w:tr w:rsidR="0093274D" w:rsidRPr="00EA4E3A" w14:paraId="27149A63" w14:textId="77777777">
        <w:trPr>
          <w:cantSplit/>
          <w:jc w:val="center"/>
        </w:trPr>
        <w:tc>
          <w:tcPr>
            <w:tcW w:w="0" w:type="auto"/>
            <w:vMerge/>
            <w:shd w:val="clear" w:color="auto" w:fill="FFCC99"/>
            <w:vAlign w:val="center"/>
          </w:tcPr>
          <w:p w14:paraId="322E5DDE" w14:textId="77777777" w:rsidR="0093274D" w:rsidRPr="00EA4E3A" w:rsidRDefault="0093274D" w:rsidP="00890F6A">
            <w:pPr>
              <w:pStyle w:val="TAC"/>
            </w:pPr>
          </w:p>
        </w:tc>
        <w:tc>
          <w:tcPr>
            <w:tcW w:w="0" w:type="auto"/>
            <w:vAlign w:val="center"/>
          </w:tcPr>
          <w:p w14:paraId="37D3D056" w14:textId="77777777" w:rsidR="0093274D" w:rsidRPr="00EA4E3A" w:rsidRDefault="0093274D" w:rsidP="00890F6A">
            <w:pPr>
              <w:pStyle w:val="TAC"/>
            </w:pPr>
            <w:r w:rsidRPr="00EA4E3A">
              <w:t>8</w:t>
            </w:r>
          </w:p>
        </w:tc>
        <w:tc>
          <w:tcPr>
            <w:tcW w:w="0" w:type="auto"/>
            <w:vAlign w:val="center"/>
          </w:tcPr>
          <w:p w14:paraId="53EC400B" w14:textId="77777777" w:rsidR="0093274D" w:rsidRPr="00EA4E3A" w:rsidRDefault="0093274D" w:rsidP="00890F6A">
            <w:pPr>
              <w:pStyle w:val="TAC"/>
            </w:pPr>
            <w:r w:rsidRPr="00EA4E3A">
              <w:t>16</w:t>
            </w:r>
          </w:p>
        </w:tc>
        <w:tc>
          <w:tcPr>
            <w:tcW w:w="0" w:type="auto"/>
            <w:vAlign w:val="center"/>
          </w:tcPr>
          <w:p w14:paraId="2961C6CE" w14:textId="77777777" w:rsidR="0093274D" w:rsidRPr="00EA4E3A" w:rsidRDefault="0093274D" w:rsidP="00890F6A">
            <w:pPr>
              <w:pStyle w:val="TAC"/>
            </w:pPr>
            <w:r w:rsidRPr="00EA4E3A">
              <w:t>2</w:t>
            </w:r>
          </w:p>
        </w:tc>
      </w:tr>
    </w:tbl>
    <w:p w14:paraId="5C73A1BA" w14:textId="77777777"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w14:anchorId="147C0DAC">
          <v:shape id="_x0000_i1191" type="#_x0000_t75" style="width:10.05pt;height:10.9pt" o:ole="">
            <v:imagedata r:id="rId408" o:title=""/>
          </v:shape>
          <o:OLEObject Type="Embed" ProgID="Equation.3" ShapeID="_x0000_i1191" DrawAspect="Content" ObjectID="_1685804048" r:id="rId432"/>
        </w:object>
      </w:r>
      <w:r w:rsidRPr="00EA4E3A">
        <w:rPr>
          <w:rFonts w:hint="eastAsia"/>
          <w:position w:val="-4"/>
          <w:lang w:eastAsia="zh-CN"/>
        </w:rPr>
        <w:t xml:space="preserve"> </w:t>
      </w:r>
      <w:r w:rsidRPr="00EA4E3A">
        <w:rPr>
          <w:lang w:eastAsia="zh-CN"/>
        </w:rPr>
        <w:t>=1</w:t>
      </w:r>
    </w:p>
    <w:p w14:paraId="5B104DA3" w14:textId="77777777" w:rsidR="0093274D" w:rsidRPr="00EA4E3A" w:rsidRDefault="0093274D" w:rsidP="00890F6A"/>
    <w:p w14:paraId="1B7F43BA" w14:textId="77777777" w:rsidR="00B07B98" w:rsidRPr="00EA4E3A" w:rsidRDefault="00B07B98" w:rsidP="00B07B98">
      <w:pPr>
        <w:pStyle w:val="TH"/>
      </w:pPr>
      <w:r w:rsidRPr="00EA4E3A">
        <w:t xml:space="preserve">Table 9.1.1-1A: PDCCH </w:t>
      </w:r>
      <w:r w:rsidR="00AA48FF" w:rsidRPr="00EA4E3A">
        <w:t xml:space="preserve">UE-specific search space </w:t>
      </w:r>
      <w:r w:rsidRPr="00EA4E3A">
        <w:t xml:space="preserve">candidates monitored by a UE on LAA </w:t>
      </w:r>
      <w:proofErr w:type="spellStart"/>
      <w:r w:rsidRPr="00EA4E3A">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EA4E3A" w14:paraId="638C34F3"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C56046B" w14:textId="77777777" w:rsidR="00B07B98" w:rsidRPr="00EA4E3A" w:rsidRDefault="00B07B98" w:rsidP="00CC132B">
            <w:pPr>
              <w:pStyle w:val="TAH"/>
            </w:pPr>
            <w:r w:rsidRPr="00EA4E3A">
              <w:t xml:space="preserve">Search space </w:t>
            </w:r>
            <w:r w:rsidR="008B0F02" w:rsidRPr="00EA4E3A">
              <w:rPr>
                <w:noProof/>
                <w:position w:val="-12"/>
              </w:rPr>
              <w:drawing>
                <wp:inline distT="0" distB="0" distL="0" distR="0" wp14:anchorId="762545FD" wp14:editId="0EFAF832">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0AF47283" w14:textId="77777777"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14:anchorId="4D103E40" wp14:editId="0330FDE9">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14:paraId="5ED9C5F5" w14:textId="77777777"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14:anchorId="09899343" wp14:editId="7DE32CFB">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14:paraId="0EE53DBB"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D82C2A" w14:textId="77777777"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231196" w14:textId="77777777" w:rsidR="00B07B98" w:rsidRPr="00EA4E3A" w:rsidRDefault="00B07B98" w:rsidP="00CC132B">
            <w:pPr>
              <w:pStyle w:val="TAH"/>
            </w:pPr>
            <w:r w:rsidRPr="00EA4E3A">
              <w:t xml:space="preserve">Aggregation level </w:t>
            </w:r>
            <w:r w:rsidR="008B0F02" w:rsidRPr="00EA4E3A">
              <w:rPr>
                <w:noProof/>
                <w:position w:val="-4"/>
              </w:rPr>
              <w:drawing>
                <wp:inline distT="0" distB="0" distL="0" distR="0" wp14:anchorId="0F41A07F" wp14:editId="63B6F47D">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668887" w14:textId="77777777"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14:paraId="48905F23" w14:textId="77777777"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14:paraId="659E8F1D" w14:textId="77777777" w:rsidR="00B07B98" w:rsidRPr="00EA4E3A" w:rsidRDefault="00B07B98" w:rsidP="00CC132B">
            <w:pPr>
              <w:pStyle w:val="TAH"/>
            </w:pPr>
          </w:p>
        </w:tc>
      </w:tr>
      <w:tr w:rsidR="00AA48FF" w:rsidRPr="00EA4E3A" w14:paraId="69100AB5" w14:textId="77777777" w:rsidTr="00D650A3">
        <w:trPr>
          <w:cantSplit/>
          <w:jc w:val="center"/>
        </w:trPr>
        <w:tc>
          <w:tcPr>
            <w:tcW w:w="0" w:type="auto"/>
            <w:vMerge w:val="restart"/>
            <w:tcBorders>
              <w:top w:val="single" w:sz="4" w:space="0" w:color="auto"/>
            </w:tcBorders>
            <w:shd w:val="clear" w:color="auto" w:fill="auto"/>
            <w:vAlign w:val="center"/>
          </w:tcPr>
          <w:p w14:paraId="0B7DDB85" w14:textId="77777777"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14:paraId="765B33B6" w14:textId="77777777"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14:paraId="23DBC860" w14:textId="77777777" w:rsidR="00AA48FF" w:rsidRPr="00EA4E3A" w:rsidRDefault="00AA48FF" w:rsidP="00AA48FF">
            <w:pPr>
              <w:pStyle w:val="TAC"/>
            </w:pPr>
            <w:r w:rsidRPr="00EA4E3A">
              <w:t>6</w:t>
            </w:r>
          </w:p>
        </w:tc>
        <w:tc>
          <w:tcPr>
            <w:tcW w:w="2021" w:type="dxa"/>
            <w:shd w:val="clear" w:color="auto" w:fill="auto"/>
            <w:vAlign w:val="center"/>
          </w:tcPr>
          <w:p w14:paraId="41A2DD12" w14:textId="77777777" w:rsidR="00AA48FF" w:rsidRPr="00EA4E3A" w:rsidRDefault="00AA48FF" w:rsidP="00AA48FF">
            <w:pPr>
              <w:pStyle w:val="TAC"/>
            </w:pPr>
            <w:r w:rsidRPr="00EA4E3A">
              <w:t>6</w:t>
            </w:r>
          </w:p>
        </w:tc>
        <w:tc>
          <w:tcPr>
            <w:tcW w:w="1909" w:type="dxa"/>
            <w:vAlign w:val="center"/>
          </w:tcPr>
          <w:p w14:paraId="2007DF59" w14:textId="77777777" w:rsidR="00AA48FF" w:rsidRPr="00EA4E3A" w:rsidRDefault="00AA48FF" w:rsidP="00AA48FF">
            <w:pPr>
              <w:pStyle w:val="TAC"/>
            </w:pPr>
            <w:r w:rsidRPr="00EA4E3A">
              <w:t>6</w:t>
            </w:r>
          </w:p>
        </w:tc>
      </w:tr>
      <w:tr w:rsidR="00AA48FF" w:rsidRPr="00EA4E3A" w14:paraId="1E127423" w14:textId="77777777" w:rsidTr="00D650A3">
        <w:trPr>
          <w:cantSplit/>
          <w:jc w:val="center"/>
        </w:trPr>
        <w:tc>
          <w:tcPr>
            <w:tcW w:w="0" w:type="auto"/>
            <w:vMerge/>
            <w:shd w:val="clear" w:color="auto" w:fill="auto"/>
            <w:vAlign w:val="center"/>
          </w:tcPr>
          <w:p w14:paraId="2777B67E" w14:textId="77777777" w:rsidR="00AA48FF" w:rsidRPr="00EA4E3A" w:rsidRDefault="00AA48FF" w:rsidP="00AA48FF">
            <w:pPr>
              <w:pStyle w:val="TAH"/>
              <w:jc w:val="left"/>
            </w:pPr>
          </w:p>
        </w:tc>
        <w:tc>
          <w:tcPr>
            <w:tcW w:w="0" w:type="auto"/>
            <w:shd w:val="clear" w:color="auto" w:fill="auto"/>
            <w:vAlign w:val="center"/>
          </w:tcPr>
          <w:p w14:paraId="36A0D977" w14:textId="77777777" w:rsidR="00AA48FF" w:rsidRPr="00EA4E3A" w:rsidRDefault="00AA48FF" w:rsidP="00AA48FF">
            <w:pPr>
              <w:pStyle w:val="TAC"/>
            </w:pPr>
            <w:r w:rsidRPr="00EA4E3A">
              <w:t>2</w:t>
            </w:r>
          </w:p>
        </w:tc>
        <w:tc>
          <w:tcPr>
            <w:tcW w:w="0" w:type="auto"/>
            <w:shd w:val="clear" w:color="auto" w:fill="auto"/>
            <w:vAlign w:val="center"/>
          </w:tcPr>
          <w:p w14:paraId="53C36DF7" w14:textId="77777777" w:rsidR="00AA48FF" w:rsidRPr="00EA4E3A" w:rsidRDefault="00AA48FF" w:rsidP="00AA48FF">
            <w:pPr>
              <w:pStyle w:val="TAC"/>
            </w:pPr>
            <w:r w:rsidRPr="00EA4E3A">
              <w:t>12</w:t>
            </w:r>
          </w:p>
        </w:tc>
        <w:tc>
          <w:tcPr>
            <w:tcW w:w="2021" w:type="dxa"/>
            <w:shd w:val="clear" w:color="auto" w:fill="auto"/>
            <w:vAlign w:val="center"/>
          </w:tcPr>
          <w:p w14:paraId="0B5E7E5E" w14:textId="77777777" w:rsidR="00AA48FF" w:rsidRPr="00EA4E3A" w:rsidRDefault="00AA48FF" w:rsidP="00AA48FF">
            <w:pPr>
              <w:pStyle w:val="TAC"/>
            </w:pPr>
            <w:r w:rsidRPr="00EA4E3A">
              <w:t>6</w:t>
            </w:r>
          </w:p>
        </w:tc>
        <w:tc>
          <w:tcPr>
            <w:tcW w:w="1909" w:type="dxa"/>
            <w:vAlign w:val="center"/>
          </w:tcPr>
          <w:p w14:paraId="43228343" w14:textId="77777777" w:rsidR="00AA48FF" w:rsidRPr="00EA4E3A" w:rsidRDefault="00AA48FF" w:rsidP="00AA48FF">
            <w:pPr>
              <w:pStyle w:val="TAC"/>
            </w:pPr>
            <w:r w:rsidRPr="00EA4E3A">
              <w:t>6</w:t>
            </w:r>
          </w:p>
        </w:tc>
      </w:tr>
      <w:tr w:rsidR="00AA48FF" w:rsidRPr="00EA4E3A" w14:paraId="14FDE139" w14:textId="77777777" w:rsidTr="00D650A3">
        <w:trPr>
          <w:cantSplit/>
          <w:jc w:val="center"/>
        </w:trPr>
        <w:tc>
          <w:tcPr>
            <w:tcW w:w="0" w:type="auto"/>
            <w:vMerge/>
            <w:shd w:val="clear" w:color="auto" w:fill="auto"/>
            <w:vAlign w:val="center"/>
          </w:tcPr>
          <w:p w14:paraId="44FE318A" w14:textId="77777777" w:rsidR="00AA48FF" w:rsidRPr="00EA4E3A" w:rsidRDefault="00AA48FF" w:rsidP="00AA48FF">
            <w:pPr>
              <w:pStyle w:val="TAH"/>
              <w:jc w:val="left"/>
            </w:pPr>
          </w:p>
        </w:tc>
        <w:tc>
          <w:tcPr>
            <w:tcW w:w="0" w:type="auto"/>
            <w:shd w:val="clear" w:color="auto" w:fill="auto"/>
            <w:vAlign w:val="center"/>
          </w:tcPr>
          <w:p w14:paraId="66BF5844" w14:textId="77777777" w:rsidR="00AA48FF" w:rsidRPr="00EA4E3A" w:rsidRDefault="00AA48FF" w:rsidP="00AA48FF">
            <w:pPr>
              <w:pStyle w:val="TAC"/>
            </w:pPr>
            <w:r w:rsidRPr="00EA4E3A">
              <w:t>4</w:t>
            </w:r>
          </w:p>
        </w:tc>
        <w:tc>
          <w:tcPr>
            <w:tcW w:w="0" w:type="auto"/>
            <w:shd w:val="clear" w:color="auto" w:fill="auto"/>
            <w:vAlign w:val="center"/>
          </w:tcPr>
          <w:p w14:paraId="55AA2070" w14:textId="77777777" w:rsidR="00AA48FF" w:rsidRPr="00EA4E3A" w:rsidRDefault="00AA48FF" w:rsidP="00AA48FF">
            <w:pPr>
              <w:pStyle w:val="TAC"/>
            </w:pPr>
            <w:r w:rsidRPr="00EA4E3A">
              <w:t>8</w:t>
            </w:r>
          </w:p>
        </w:tc>
        <w:tc>
          <w:tcPr>
            <w:tcW w:w="2021" w:type="dxa"/>
            <w:shd w:val="clear" w:color="auto" w:fill="auto"/>
            <w:vAlign w:val="center"/>
          </w:tcPr>
          <w:p w14:paraId="7AAB4C90" w14:textId="77777777" w:rsidR="00AA48FF" w:rsidRPr="00EA4E3A" w:rsidRDefault="00AA48FF" w:rsidP="00AA48FF">
            <w:pPr>
              <w:pStyle w:val="TAC"/>
            </w:pPr>
            <w:r w:rsidRPr="00EA4E3A">
              <w:t>2</w:t>
            </w:r>
          </w:p>
        </w:tc>
        <w:tc>
          <w:tcPr>
            <w:tcW w:w="1909" w:type="dxa"/>
            <w:vAlign w:val="center"/>
          </w:tcPr>
          <w:p w14:paraId="18A53563" w14:textId="77777777" w:rsidR="00AA48FF" w:rsidRPr="00EA4E3A" w:rsidRDefault="00AA48FF" w:rsidP="00AA48FF">
            <w:pPr>
              <w:pStyle w:val="TAC"/>
            </w:pPr>
            <w:r w:rsidRPr="00EA4E3A">
              <w:t>2</w:t>
            </w:r>
          </w:p>
        </w:tc>
      </w:tr>
      <w:tr w:rsidR="00AA48FF" w:rsidRPr="00EA4E3A" w14:paraId="4E70CC3C" w14:textId="77777777" w:rsidTr="00D650A3">
        <w:trPr>
          <w:cantSplit/>
          <w:jc w:val="center"/>
        </w:trPr>
        <w:tc>
          <w:tcPr>
            <w:tcW w:w="0" w:type="auto"/>
            <w:vMerge/>
            <w:shd w:val="clear" w:color="auto" w:fill="auto"/>
            <w:vAlign w:val="center"/>
          </w:tcPr>
          <w:p w14:paraId="6AB5FB68" w14:textId="77777777" w:rsidR="00AA48FF" w:rsidRPr="00EA4E3A" w:rsidRDefault="00AA48FF" w:rsidP="00AA48FF">
            <w:pPr>
              <w:pStyle w:val="TAH"/>
              <w:jc w:val="left"/>
            </w:pPr>
          </w:p>
        </w:tc>
        <w:tc>
          <w:tcPr>
            <w:tcW w:w="0" w:type="auto"/>
            <w:shd w:val="clear" w:color="auto" w:fill="auto"/>
            <w:vAlign w:val="center"/>
          </w:tcPr>
          <w:p w14:paraId="627AAB5B" w14:textId="77777777" w:rsidR="00AA48FF" w:rsidRPr="00EA4E3A" w:rsidRDefault="00AA48FF" w:rsidP="00AA48FF">
            <w:pPr>
              <w:pStyle w:val="TAC"/>
            </w:pPr>
            <w:r w:rsidRPr="00EA4E3A">
              <w:t>8</w:t>
            </w:r>
          </w:p>
        </w:tc>
        <w:tc>
          <w:tcPr>
            <w:tcW w:w="0" w:type="auto"/>
            <w:shd w:val="clear" w:color="auto" w:fill="auto"/>
            <w:vAlign w:val="center"/>
          </w:tcPr>
          <w:p w14:paraId="170CB573" w14:textId="77777777" w:rsidR="00AA48FF" w:rsidRPr="00EA4E3A" w:rsidRDefault="00AA48FF" w:rsidP="00AA48FF">
            <w:pPr>
              <w:pStyle w:val="TAC"/>
            </w:pPr>
            <w:r w:rsidRPr="00EA4E3A">
              <w:t>16</w:t>
            </w:r>
          </w:p>
        </w:tc>
        <w:tc>
          <w:tcPr>
            <w:tcW w:w="2021" w:type="dxa"/>
            <w:shd w:val="clear" w:color="auto" w:fill="auto"/>
            <w:vAlign w:val="center"/>
          </w:tcPr>
          <w:p w14:paraId="5D99CC20" w14:textId="77777777" w:rsidR="00AA48FF" w:rsidRPr="00EA4E3A" w:rsidRDefault="00AA48FF" w:rsidP="00AA48FF">
            <w:pPr>
              <w:pStyle w:val="TAC"/>
            </w:pPr>
            <w:r w:rsidRPr="00EA4E3A">
              <w:t>2</w:t>
            </w:r>
          </w:p>
        </w:tc>
        <w:tc>
          <w:tcPr>
            <w:tcW w:w="1909" w:type="dxa"/>
            <w:vAlign w:val="center"/>
          </w:tcPr>
          <w:p w14:paraId="7038CF2C" w14:textId="77777777" w:rsidR="00AA48FF" w:rsidRPr="00EA4E3A" w:rsidRDefault="00AA48FF" w:rsidP="00AA48FF">
            <w:pPr>
              <w:pStyle w:val="TAC"/>
            </w:pPr>
            <w:r w:rsidRPr="00EA4E3A">
              <w:t>2</w:t>
            </w:r>
          </w:p>
        </w:tc>
      </w:tr>
    </w:tbl>
    <w:p w14:paraId="5858005F" w14:textId="77777777"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w14:anchorId="7CCE3CC4">
          <v:shape id="_x0000_i1192" type="#_x0000_t75" style="width:10.05pt;height:10.9pt" o:ole="">
            <v:imagedata r:id="rId408" o:title=""/>
          </v:shape>
          <o:OLEObject Type="Embed" ProgID="Equation.3" ShapeID="_x0000_i1192" DrawAspect="Content" ObjectID="_1685804049" r:id="rId433"/>
        </w:object>
      </w:r>
      <w:r w:rsidRPr="00EA4E3A">
        <w:rPr>
          <w:rFonts w:hint="eastAsia"/>
          <w:position w:val="-4"/>
          <w:lang w:eastAsia="zh-CN"/>
        </w:rPr>
        <w:t xml:space="preserve"> </w:t>
      </w:r>
      <w:r w:rsidRPr="00EA4E3A">
        <w:rPr>
          <w:lang w:eastAsia="zh-CN"/>
        </w:rPr>
        <w:t>=1</w:t>
      </w:r>
    </w:p>
    <w:p w14:paraId="43132FE7" w14:textId="77777777" w:rsidR="00627398" w:rsidRPr="00EA4E3A" w:rsidRDefault="00627398" w:rsidP="00627398"/>
    <w:p w14:paraId="52218044" w14:textId="77777777"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14:paraId="4D66A500" w14:textId="77777777" w:rsidTr="005B1DC9">
        <w:trPr>
          <w:cantSplit/>
          <w:jc w:val="center"/>
        </w:trPr>
        <w:tc>
          <w:tcPr>
            <w:tcW w:w="0" w:type="auto"/>
            <w:shd w:val="clear" w:color="auto" w:fill="E0E0E0"/>
            <w:vAlign w:val="center"/>
          </w:tcPr>
          <w:p w14:paraId="6A429840" w14:textId="77777777" w:rsidR="00627398" w:rsidRPr="00EA4E3A" w:rsidRDefault="00627398" w:rsidP="005B1DC9">
            <w:pPr>
              <w:pStyle w:val="TAH"/>
              <w:rPr>
                <w:rFonts w:eastAsia="SimSun"/>
                <w:lang w:val="en-US" w:eastAsia="zh-CN"/>
              </w:rPr>
            </w:pPr>
            <w:proofErr w:type="spellStart"/>
            <w:r w:rsidRPr="00EA4E3A">
              <w:t>pdcch-candidateReductions</w:t>
            </w:r>
            <w:proofErr w:type="spellEnd"/>
          </w:p>
        </w:tc>
        <w:tc>
          <w:tcPr>
            <w:tcW w:w="0" w:type="auto"/>
            <w:shd w:val="clear" w:color="auto" w:fill="E0E0E0"/>
            <w:vAlign w:val="center"/>
          </w:tcPr>
          <w:p w14:paraId="17D7D081" w14:textId="77777777"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w14:anchorId="0EFE37D9">
                <v:shape id="_x0000_i1193" type="#_x0000_t75" style="width:10.05pt;height:10.9pt" o:ole="">
                  <v:imagedata r:id="rId434" o:title=""/>
                </v:shape>
                <o:OLEObject Type="Embed" ProgID="Equation.3" ShapeID="_x0000_i1193" DrawAspect="Content" ObjectID="_1685804050" r:id="rId435"/>
              </w:object>
            </w:r>
          </w:p>
        </w:tc>
      </w:tr>
      <w:tr w:rsidR="00627398" w:rsidRPr="00EA4E3A" w14:paraId="51481FB7" w14:textId="77777777" w:rsidTr="005B1DC9">
        <w:trPr>
          <w:cantSplit/>
          <w:jc w:val="center"/>
        </w:trPr>
        <w:tc>
          <w:tcPr>
            <w:tcW w:w="0" w:type="auto"/>
            <w:vAlign w:val="center"/>
          </w:tcPr>
          <w:p w14:paraId="75D4DD6B" w14:textId="77777777" w:rsidR="00627398" w:rsidRPr="00EA4E3A" w:rsidRDefault="00627398" w:rsidP="005B1DC9">
            <w:pPr>
              <w:pStyle w:val="TAC"/>
            </w:pPr>
            <w:r w:rsidRPr="00EA4E3A">
              <w:rPr>
                <w:rFonts w:hint="eastAsia"/>
              </w:rPr>
              <w:t>0</w:t>
            </w:r>
          </w:p>
        </w:tc>
        <w:tc>
          <w:tcPr>
            <w:tcW w:w="0" w:type="auto"/>
            <w:vAlign w:val="center"/>
          </w:tcPr>
          <w:p w14:paraId="023F4BB5" w14:textId="77777777" w:rsidR="00627398" w:rsidRPr="00EA4E3A" w:rsidRDefault="00627398" w:rsidP="005B1DC9">
            <w:pPr>
              <w:pStyle w:val="TAC"/>
            </w:pPr>
            <w:r w:rsidRPr="00EA4E3A">
              <w:rPr>
                <w:rFonts w:hint="eastAsia"/>
              </w:rPr>
              <w:t>0</w:t>
            </w:r>
          </w:p>
        </w:tc>
      </w:tr>
      <w:tr w:rsidR="00627398" w:rsidRPr="00EA4E3A" w14:paraId="5A8F8B8C" w14:textId="77777777" w:rsidTr="005B1DC9">
        <w:trPr>
          <w:cantSplit/>
          <w:jc w:val="center"/>
        </w:trPr>
        <w:tc>
          <w:tcPr>
            <w:tcW w:w="0" w:type="auto"/>
            <w:vAlign w:val="center"/>
          </w:tcPr>
          <w:p w14:paraId="56F59BD4" w14:textId="77777777" w:rsidR="00627398" w:rsidRPr="00EA4E3A" w:rsidRDefault="00627398" w:rsidP="005B1DC9">
            <w:pPr>
              <w:pStyle w:val="TAC"/>
            </w:pPr>
            <w:r w:rsidRPr="00EA4E3A">
              <w:rPr>
                <w:rFonts w:hint="eastAsia"/>
              </w:rPr>
              <w:t>1</w:t>
            </w:r>
          </w:p>
        </w:tc>
        <w:tc>
          <w:tcPr>
            <w:tcW w:w="0" w:type="auto"/>
            <w:vAlign w:val="center"/>
          </w:tcPr>
          <w:p w14:paraId="2767F786" w14:textId="77777777" w:rsidR="00627398" w:rsidRPr="00EA4E3A" w:rsidRDefault="00627398" w:rsidP="005B1DC9">
            <w:pPr>
              <w:pStyle w:val="TAC"/>
            </w:pPr>
            <w:r w:rsidRPr="00EA4E3A">
              <w:rPr>
                <w:rFonts w:hint="eastAsia"/>
              </w:rPr>
              <w:t>0.33</w:t>
            </w:r>
          </w:p>
        </w:tc>
      </w:tr>
      <w:tr w:rsidR="00627398" w:rsidRPr="00EA4E3A" w14:paraId="24CD2218" w14:textId="77777777" w:rsidTr="005B1DC9">
        <w:trPr>
          <w:cantSplit/>
          <w:jc w:val="center"/>
        </w:trPr>
        <w:tc>
          <w:tcPr>
            <w:tcW w:w="0" w:type="auto"/>
            <w:vAlign w:val="center"/>
          </w:tcPr>
          <w:p w14:paraId="4FE958B8" w14:textId="77777777" w:rsidR="00627398" w:rsidRPr="00EA4E3A" w:rsidRDefault="00627398" w:rsidP="005B1DC9">
            <w:pPr>
              <w:pStyle w:val="TAC"/>
            </w:pPr>
            <w:r w:rsidRPr="00EA4E3A">
              <w:rPr>
                <w:rFonts w:hint="eastAsia"/>
              </w:rPr>
              <w:t>2</w:t>
            </w:r>
          </w:p>
        </w:tc>
        <w:tc>
          <w:tcPr>
            <w:tcW w:w="0" w:type="auto"/>
            <w:vAlign w:val="center"/>
          </w:tcPr>
          <w:p w14:paraId="45FD6309" w14:textId="77777777" w:rsidR="00627398" w:rsidRPr="00EA4E3A" w:rsidRDefault="00627398" w:rsidP="005B1DC9">
            <w:pPr>
              <w:pStyle w:val="TAC"/>
            </w:pPr>
            <w:r w:rsidRPr="00EA4E3A">
              <w:rPr>
                <w:rFonts w:hint="eastAsia"/>
              </w:rPr>
              <w:t>0.66</w:t>
            </w:r>
          </w:p>
        </w:tc>
      </w:tr>
      <w:tr w:rsidR="00627398" w:rsidRPr="00EA4E3A" w14:paraId="7B436899" w14:textId="77777777" w:rsidTr="005B1DC9">
        <w:trPr>
          <w:cantSplit/>
          <w:jc w:val="center"/>
        </w:trPr>
        <w:tc>
          <w:tcPr>
            <w:tcW w:w="0" w:type="auto"/>
            <w:vAlign w:val="center"/>
          </w:tcPr>
          <w:p w14:paraId="6CA1B3AE" w14:textId="77777777" w:rsidR="00627398" w:rsidRPr="00EA4E3A" w:rsidRDefault="00627398" w:rsidP="005B1DC9">
            <w:pPr>
              <w:pStyle w:val="TAC"/>
            </w:pPr>
            <w:r w:rsidRPr="00EA4E3A">
              <w:rPr>
                <w:rFonts w:hint="eastAsia"/>
              </w:rPr>
              <w:t>3</w:t>
            </w:r>
          </w:p>
        </w:tc>
        <w:tc>
          <w:tcPr>
            <w:tcW w:w="0" w:type="auto"/>
            <w:vAlign w:val="center"/>
          </w:tcPr>
          <w:p w14:paraId="1277068F" w14:textId="77777777" w:rsidR="00627398" w:rsidRPr="00EA4E3A" w:rsidRDefault="00627398" w:rsidP="005B1DC9">
            <w:pPr>
              <w:pStyle w:val="TAC"/>
            </w:pPr>
            <w:r w:rsidRPr="00EA4E3A">
              <w:rPr>
                <w:rFonts w:hint="eastAsia"/>
              </w:rPr>
              <w:t>1</w:t>
            </w:r>
          </w:p>
        </w:tc>
      </w:tr>
    </w:tbl>
    <w:p w14:paraId="6410AED0" w14:textId="77777777" w:rsidR="00B07B98" w:rsidRPr="00EA4E3A" w:rsidRDefault="00B07B98" w:rsidP="00890F6A"/>
    <w:p w14:paraId="6F0F5DDE" w14:textId="77777777"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14:paraId="1EECB9A1" w14:textId="77777777" w:rsidTr="00817235">
        <w:trPr>
          <w:cantSplit/>
          <w:jc w:val="center"/>
        </w:trPr>
        <w:tc>
          <w:tcPr>
            <w:tcW w:w="0" w:type="auto"/>
            <w:shd w:val="clear" w:color="auto" w:fill="E0E0E0"/>
            <w:vAlign w:val="center"/>
          </w:tcPr>
          <w:p w14:paraId="3B90F49A" w14:textId="77777777" w:rsidR="00FB4445" w:rsidRPr="00EA4E3A" w:rsidRDefault="00FB4445" w:rsidP="00817235">
            <w:pPr>
              <w:pStyle w:val="TAH"/>
              <w:rPr>
                <w:rFonts w:eastAsia="SimSun"/>
                <w:lang w:val="en-US" w:eastAsia="zh-CN"/>
              </w:rPr>
            </w:pPr>
            <w:proofErr w:type="spellStart"/>
            <w:r w:rsidRPr="00EA4E3A">
              <w:rPr>
                <w:lang w:eastAsia="en-US"/>
              </w:rPr>
              <w:t>pdcch-candidateReductions</w:t>
            </w:r>
            <w:proofErr w:type="spellEnd"/>
          </w:p>
        </w:tc>
        <w:tc>
          <w:tcPr>
            <w:tcW w:w="0" w:type="auto"/>
            <w:shd w:val="clear" w:color="auto" w:fill="E0E0E0"/>
            <w:vAlign w:val="center"/>
          </w:tcPr>
          <w:p w14:paraId="4304819A" w14:textId="77777777"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w14:anchorId="49B1310F">
                <v:shape id="_x0000_i1194" type="#_x0000_t75" style="width:10.05pt;height:10.9pt" o:ole="">
                  <v:imagedata r:id="rId434" o:title=""/>
                </v:shape>
                <o:OLEObject Type="Embed" ProgID="Equation.3" ShapeID="_x0000_i1194" DrawAspect="Content" ObjectID="_1685804051" r:id="rId436"/>
              </w:object>
            </w:r>
          </w:p>
        </w:tc>
      </w:tr>
      <w:tr w:rsidR="00FB4445" w:rsidRPr="00EA4E3A" w14:paraId="0BA17B19" w14:textId="77777777" w:rsidTr="00817235">
        <w:trPr>
          <w:cantSplit/>
          <w:jc w:val="center"/>
        </w:trPr>
        <w:tc>
          <w:tcPr>
            <w:tcW w:w="0" w:type="auto"/>
            <w:vAlign w:val="center"/>
          </w:tcPr>
          <w:p w14:paraId="7A9A104E" w14:textId="77777777" w:rsidR="00FB4445" w:rsidRPr="00EA4E3A" w:rsidRDefault="00FB4445" w:rsidP="00817235">
            <w:pPr>
              <w:pStyle w:val="TAC"/>
              <w:rPr>
                <w:lang w:eastAsia="en-US"/>
              </w:rPr>
            </w:pPr>
            <w:r w:rsidRPr="00EA4E3A">
              <w:rPr>
                <w:rFonts w:hint="eastAsia"/>
                <w:lang w:eastAsia="en-US"/>
              </w:rPr>
              <w:t>0</w:t>
            </w:r>
          </w:p>
        </w:tc>
        <w:tc>
          <w:tcPr>
            <w:tcW w:w="0" w:type="auto"/>
            <w:vAlign w:val="center"/>
          </w:tcPr>
          <w:p w14:paraId="037070BB" w14:textId="77777777" w:rsidR="00FB4445" w:rsidRPr="00EA4E3A" w:rsidRDefault="00FB4445" w:rsidP="00817235">
            <w:pPr>
              <w:pStyle w:val="TAC"/>
              <w:rPr>
                <w:lang w:eastAsia="en-US"/>
              </w:rPr>
            </w:pPr>
            <w:r w:rsidRPr="00EA4E3A">
              <w:rPr>
                <w:rFonts w:hint="eastAsia"/>
                <w:lang w:eastAsia="en-US"/>
              </w:rPr>
              <w:t>0</w:t>
            </w:r>
          </w:p>
        </w:tc>
      </w:tr>
      <w:tr w:rsidR="00FB4445" w:rsidRPr="00EA4E3A" w14:paraId="02934282" w14:textId="77777777" w:rsidTr="00817235">
        <w:trPr>
          <w:cantSplit/>
          <w:jc w:val="center"/>
        </w:trPr>
        <w:tc>
          <w:tcPr>
            <w:tcW w:w="0" w:type="auto"/>
            <w:vAlign w:val="center"/>
          </w:tcPr>
          <w:p w14:paraId="4CFC144C" w14:textId="77777777" w:rsidR="00FB4445" w:rsidRPr="00EA4E3A" w:rsidRDefault="00FB4445" w:rsidP="00817235">
            <w:pPr>
              <w:pStyle w:val="TAC"/>
              <w:rPr>
                <w:lang w:eastAsia="en-US"/>
              </w:rPr>
            </w:pPr>
            <w:r w:rsidRPr="00EA4E3A">
              <w:rPr>
                <w:rFonts w:hint="eastAsia"/>
                <w:lang w:eastAsia="en-US"/>
              </w:rPr>
              <w:t>1</w:t>
            </w:r>
          </w:p>
        </w:tc>
        <w:tc>
          <w:tcPr>
            <w:tcW w:w="0" w:type="auto"/>
            <w:vAlign w:val="center"/>
          </w:tcPr>
          <w:p w14:paraId="7DA37382" w14:textId="77777777"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14:paraId="5AE9DEF4" w14:textId="77777777" w:rsidTr="00817235">
        <w:trPr>
          <w:cantSplit/>
          <w:jc w:val="center"/>
        </w:trPr>
        <w:tc>
          <w:tcPr>
            <w:tcW w:w="0" w:type="auto"/>
            <w:vAlign w:val="center"/>
          </w:tcPr>
          <w:p w14:paraId="666B2780" w14:textId="77777777" w:rsidR="00FB4445" w:rsidRPr="00EA4E3A" w:rsidRDefault="00FB4445" w:rsidP="00817235">
            <w:pPr>
              <w:pStyle w:val="TAC"/>
              <w:rPr>
                <w:lang w:eastAsia="en-US"/>
              </w:rPr>
            </w:pPr>
            <w:r w:rsidRPr="00EA4E3A">
              <w:rPr>
                <w:rFonts w:hint="eastAsia"/>
                <w:lang w:eastAsia="en-US"/>
              </w:rPr>
              <w:t>2</w:t>
            </w:r>
          </w:p>
        </w:tc>
        <w:tc>
          <w:tcPr>
            <w:tcW w:w="0" w:type="auto"/>
            <w:vAlign w:val="center"/>
          </w:tcPr>
          <w:p w14:paraId="37D75523" w14:textId="77777777" w:rsidR="00FB4445" w:rsidRPr="00EA4E3A" w:rsidRDefault="00FB4445" w:rsidP="00817235">
            <w:pPr>
              <w:pStyle w:val="TAC"/>
              <w:rPr>
                <w:lang w:eastAsia="en-US"/>
              </w:rPr>
            </w:pPr>
            <w:r w:rsidRPr="00EA4E3A">
              <w:rPr>
                <w:lang w:eastAsia="en-US"/>
              </w:rPr>
              <w:t>1</w:t>
            </w:r>
          </w:p>
        </w:tc>
      </w:tr>
      <w:tr w:rsidR="00FB4445" w:rsidRPr="00EA4E3A" w14:paraId="2CECD365" w14:textId="77777777" w:rsidTr="00817235">
        <w:trPr>
          <w:cantSplit/>
          <w:jc w:val="center"/>
        </w:trPr>
        <w:tc>
          <w:tcPr>
            <w:tcW w:w="0" w:type="auto"/>
            <w:vAlign w:val="center"/>
          </w:tcPr>
          <w:p w14:paraId="591B1C2B" w14:textId="77777777" w:rsidR="00FB4445" w:rsidRPr="00EA4E3A" w:rsidRDefault="00FB4445" w:rsidP="00817235">
            <w:pPr>
              <w:pStyle w:val="TAC"/>
              <w:rPr>
                <w:lang w:eastAsia="en-US"/>
              </w:rPr>
            </w:pPr>
            <w:r w:rsidRPr="00EA4E3A">
              <w:rPr>
                <w:rFonts w:hint="eastAsia"/>
                <w:lang w:eastAsia="en-US"/>
              </w:rPr>
              <w:t>3</w:t>
            </w:r>
          </w:p>
        </w:tc>
        <w:tc>
          <w:tcPr>
            <w:tcW w:w="0" w:type="auto"/>
            <w:vAlign w:val="center"/>
          </w:tcPr>
          <w:p w14:paraId="00147C2F" w14:textId="77777777"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14:paraId="147685A3" w14:textId="77777777" w:rsidR="00FB4445" w:rsidRPr="00EA4E3A" w:rsidRDefault="00FB4445" w:rsidP="00890F6A"/>
    <w:p w14:paraId="21F18B51" w14:textId="77777777" w:rsidR="0093274D" w:rsidRPr="00EA4E3A" w:rsidRDefault="0093274D">
      <w:r w:rsidRPr="00EA4E3A">
        <w:t xml:space="preserve">For the common search spaces, </w:t>
      </w:r>
      <w:r w:rsidR="008B0F02" w:rsidRPr="00EA4E3A">
        <w:rPr>
          <w:noProof/>
          <w:position w:val="-10"/>
        </w:rPr>
        <w:drawing>
          <wp:inline distT="0" distB="0" distL="0" distR="0" wp14:anchorId="2DB3F341" wp14:editId="6B87C02E">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14:anchorId="51E48E0F" wp14:editId="482ABE46">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14:anchorId="2AD261B1" wp14:editId="63FA8A1B">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14:paraId="4A7A78BE" w14:textId="77777777" w:rsidR="0093274D" w:rsidRPr="00EA4E3A" w:rsidRDefault="0093274D">
      <w:r w:rsidRPr="00EA4E3A">
        <w:t xml:space="preserve">For the UE-specific search space </w:t>
      </w:r>
      <w:r w:rsidR="008B0F02" w:rsidRPr="00EA4E3A">
        <w:rPr>
          <w:noProof/>
          <w:position w:val="-12"/>
        </w:rPr>
        <w:drawing>
          <wp:inline distT="0" distB="0" distL="0" distR="0" wp14:anchorId="1D91209A" wp14:editId="639C71E9">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14:anchorId="03CAD9CE" wp14:editId="1812655E">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14:anchorId="14C77D1A" wp14:editId="4416F987">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14:paraId="5776F474" w14:textId="77777777" w:rsidR="0093274D" w:rsidRPr="00EA4E3A" w:rsidRDefault="008B0F02">
      <w:pPr>
        <w:pStyle w:val="EQ"/>
        <w:jc w:val="center"/>
      </w:pPr>
      <w:r w:rsidRPr="00EA4E3A">
        <w:rPr>
          <w:position w:val="-12"/>
        </w:rPr>
        <w:drawing>
          <wp:inline distT="0" distB="0" distL="0" distR="0" wp14:anchorId="406F9AE4" wp14:editId="1495F76B">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098CE168" w14:textId="77777777" w:rsidR="0093274D" w:rsidRPr="00EA4E3A" w:rsidRDefault="0093274D">
      <w:r w:rsidRPr="00EA4E3A">
        <w:t xml:space="preserve">where </w:t>
      </w:r>
      <w:r w:rsidR="008B0F02" w:rsidRPr="00EA4E3A">
        <w:rPr>
          <w:noProof/>
          <w:position w:val="-10"/>
        </w:rPr>
        <w:drawing>
          <wp:inline distT="0" distB="0" distL="0" distR="0" wp14:anchorId="58418E80" wp14:editId="66049B0A">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14:anchorId="59BCC6F7" wp14:editId="3A29E6FE">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14:anchorId="748F8260" wp14:editId="4089907D">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14:anchorId="7878EFBC" wp14:editId="529207D1">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14:anchorId="4742B4F7" wp14:editId="652551FA">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14:anchorId="63C6D363" wp14:editId="5DA8688F">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14:paraId="7CB00F65" w14:textId="77777777"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14:paraId="094B93E0" w14:textId="77777777"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14:anchorId="20C02FDC" wp14:editId="07F8D2B5">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14:paraId="3374A75B" w14:textId="77777777"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14:anchorId="6FB81DAD" wp14:editId="05577155">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14:anchorId="06A38A8C" wp14:editId="4B06C6F8">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14:anchorId="5E0BF514" wp14:editId="0BC5EA11">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14:paraId="1D4523A1" w14:textId="77777777" w:rsidR="00A61F75" w:rsidRPr="00EA4E3A" w:rsidRDefault="00A61F75" w:rsidP="008260B9">
      <w:pPr>
        <w:pStyle w:val="B2"/>
      </w:pPr>
      <w:r w:rsidRPr="00EA4E3A">
        <w:t>-</w:t>
      </w:r>
      <w:r w:rsidRPr="00EA4E3A">
        <w:tab/>
      </w:r>
      <w:r w:rsidR="008B0F02" w:rsidRPr="00EA4E3A">
        <w:rPr>
          <w:noProof/>
          <w:position w:val="-10"/>
        </w:rPr>
        <w:drawing>
          <wp:inline distT="0" distB="0" distL="0" distR="0" wp14:anchorId="42B153EF" wp14:editId="27EDD5C9">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14:paraId="00749B9A" w14:textId="77777777" w:rsidR="00A61F75" w:rsidRPr="00EA4E3A" w:rsidRDefault="00A61F75" w:rsidP="008260B9">
      <w:pPr>
        <w:pStyle w:val="B2"/>
      </w:pPr>
      <w:r w:rsidRPr="00EA4E3A">
        <w:t>-</w:t>
      </w:r>
      <w:r w:rsidRPr="00EA4E3A">
        <w:tab/>
      </w:r>
      <w:r w:rsidR="008B0F02" w:rsidRPr="00EA4E3A">
        <w:rPr>
          <w:noProof/>
          <w:position w:val="-10"/>
        </w:rPr>
        <w:drawing>
          <wp:inline distT="0" distB="0" distL="0" distR="0" wp14:anchorId="6A2F5151" wp14:editId="344F6D57">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14:paraId="14821AB2" w14:textId="77777777" w:rsidR="00B10D33" w:rsidRPr="00EA4E3A" w:rsidRDefault="00A61F75" w:rsidP="00B10D33">
      <w:pPr>
        <w:pStyle w:val="B2"/>
      </w:pPr>
      <w:r w:rsidRPr="00EA4E3A">
        <w:t>-</w:t>
      </w:r>
      <w:r w:rsidRPr="00EA4E3A">
        <w:tab/>
      </w:r>
      <w:r w:rsidR="008B0F02" w:rsidRPr="00EA4E3A">
        <w:rPr>
          <w:noProof/>
          <w:position w:val="-10"/>
        </w:rPr>
        <w:drawing>
          <wp:inline distT="0" distB="0" distL="0" distR="0" wp14:anchorId="66225F12" wp14:editId="4FA625C8">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14:paraId="5E46D789" w14:textId="77777777"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14:anchorId="3404473E" wp14:editId="232DEA58">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14:paraId="5EC782F0" w14:textId="77777777"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14:anchorId="3383FD1F" wp14:editId="69926F37">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14:anchorId="31C192D5" wp14:editId="6A2AC6E6">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14:anchorId="061D5760" wp14:editId="2EADADFB">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14:anchorId="57F84130" wp14:editId="69E9A175">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14:anchorId="42E3E93C" wp14:editId="3C777392">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14:paraId="26F72361" w14:textId="77777777"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14:anchorId="4D997A89" wp14:editId="13FEB316">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14:anchorId="2D291A40" wp14:editId="1CE0D92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14:anchorId="78F66C39" wp14:editId="20A2D17A">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14:anchorId="214AF815" wp14:editId="541C1166">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14:anchorId="53D452BD" wp14:editId="137710F4">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14:anchorId="59D21085" wp14:editId="6AD09AC7">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14:paraId="7215132E" w14:textId="77777777"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14:anchorId="5FCEA3AD" wp14:editId="156A0688">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14:anchorId="1F894B5A" wp14:editId="711C7B28">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14:paraId="2D8DCED6" w14:textId="77777777"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14:anchorId="6CADA7F6" wp14:editId="5D118113">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14:anchorId="0391A7B9" wp14:editId="05DC1451">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14:paraId="3444BCC9" w14:textId="77777777"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14:anchorId="67040C10" wp14:editId="214FBB33">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14:anchorId="0ACD50E6" wp14:editId="01A531F8">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14:anchorId="397AA33A" wp14:editId="30D4C163">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14:paraId="4C0B4B14" w14:textId="77777777" w:rsidR="00EA3272" w:rsidRPr="00EA4E3A" w:rsidRDefault="00EA3272" w:rsidP="008260B9">
      <w:pPr>
        <w:pStyle w:val="B2"/>
      </w:pPr>
      <w:r w:rsidRPr="00EA4E3A">
        <w:t>-</w:t>
      </w:r>
      <w:r w:rsidRPr="00EA4E3A">
        <w:tab/>
      </w:r>
      <w:r w:rsidR="008B0F02" w:rsidRPr="00EA4E3A">
        <w:rPr>
          <w:noProof/>
          <w:position w:val="-10"/>
        </w:rPr>
        <w:drawing>
          <wp:inline distT="0" distB="0" distL="0" distR="0" wp14:anchorId="6D0BC5AF" wp14:editId="77ABB8CA">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14:anchorId="11DD2515" wp14:editId="6BE4484E">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14:anchorId="2FB6C296" wp14:editId="1153BDDA">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14:anchorId="54A70100" wp14:editId="25DE4EAB">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14:paraId="684C12DC" w14:textId="77777777"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14:anchorId="5C7CBEA6" wp14:editId="38AADFEA">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14:anchorId="0E5CE648" wp14:editId="1CFB1C91">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14:paraId="497C5E88" w14:textId="77777777"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14:anchorId="6883BA4B" wp14:editId="208EC45C">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14:anchorId="200FD397" wp14:editId="1A351D5A">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14:anchorId="02B3C2D7" wp14:editId="45466DF9">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14:anchorId="39F5C852" wp14:editId="2512BA9F">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14:paraId="434374BA" w14:textId="77777777"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14:anchorId="5A8E2E84" wp14:editId="1B9B661B">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14:anchorId="33A8DFB8" wp14:editId="709B5B6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14:anchorId="130D614C" wp14:editId="035A57FC">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14:anchorId="3BEE1AF1" wp14:editId="388C5276">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14:paraId="0DE1DDF0" w14:textId="77777777" w:rsidR="00EA3272" w:rsidRPr="00EA4E3A" w:rsidRDefault="00EA3272" w:rsidP="008260B9">
      <w:pPr>
        <w:pStyle w:val="B2"/>
      </w:pPr>
      <w:r w:rsidRPr="00EA4E3A">
        <w:t>-</w:t>
      </w:r>
      <w:r w:rsidRPr="00EA4E3A">
        <w:tab/>
      </w:r>
      <w:r w:rsidR="008B0F02" w:rsidRPr="00EA4E3A">
        <w:rPr>
          <w:noProof/>
          <w:position w:val="-10"/>
        </w:rPr>
        <w:drawing>
          <wp:inline distT="0" distB="0" distL="0" distR="0" wp14:anchorId="7A445A92" wp14:editId="2B538DD9">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14:anchorId="3F758C95" wp14:editId="1B9F064D">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14:anchorId="3EC1671A" wp14:editId="1C9D33F4">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14:anchorId="55DED382" wp14:editId="60650116">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14:paraId="2D0BF5EA" w14:textId="77777777"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14:anchorId="1DE7812F" wp14:editId="5553B9E5">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14:anchorId="080F6D85" wp14:editId="52E94D4C">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14:anchorId="5B474F79" wp14:editId="59C0C041">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3EE5CE8D" w14:textId="77777777"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14:anchorId="529C5BA6" wp14:editId="5374C792">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14:anchorId="421904D4" wp14:editId="54DB1C38">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14:anchorId="74D67D10" wp14:editId="6388BE27">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14:paraId="1131C813" w14:textId="77777777"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14:anchorId="0FF3DB60" wp14:editId="1933B95C">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14:anchorId="705ABCD6" wp14:editId="640B4358">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14:paraId="3DD53401" w14:textId="77777777" w:rsidR="0093274D" w:rsidRPr="00EA4E3A" w:rsidRDefault="0093274D" w:rsidP="0046740F">
      <w:r w:rsidRPr="00EA4E3A">
        <w:t>For subframe bundling operation, the corresponding PHICH resource is associated with the last subframe in the bundle.</w:t>
      </w:r>
    </w:p>
    <w:p w14:paraId="3738DF8F" w14:textId="77777777" w:rsidR="0093274D" w:rsidRPr="00EA4E3A" w:rsidRDefault="0093274D">
      <w:pPr>
        <w:pStyle w:val="TH"/>
      </w:pPr>
      <w:r w:rsidRPr="00EA4E3A">
        <w:t xml:space="preserve">Table 9.1.2-1: </w:t>
      </w:r>
      <w:r w:rsidR="008B0F02" w:rsidRPr="00EA4E3A">
        <w:rPr>
          <w:noProof/>
          <w:position w:val="-10"/>
          <w:sz w:val="19"/>
          <w:szCs w:val="19"/>
        </w:rPr>
        <w:drawing>
          <wp:inline distT="0" distB="0" distL="0" distR="0" wp14:anchorId="1F236C80" wp14:editId="2D0622B3">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14:paraId="16F2E40C" w14:textId="77777777">
        <w:trPr>
          <w:cantSplit/>
          <w:jc w:val="center"/>
        </w:trPr>
        <w:tc>
          <w:tcPr>
            <w:tcW w:w="0" w:type="auto"/>
            <w:vMerge w:val="restart"/>
            <w:shd w:val="clear" w:color="auto" w:fill="E0E0E0"/>
            <w:vAlign w:val="center"/>
          </w:tcPr>
          <w:p w14:paraId="1BE53895" w14:textId="77777777"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14:paraId="43B8787B" w14:textId="77777777"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14:paraId="262907CC" w14:textId="77777777">
        <w:trPr>
          <w:cantSplit/>
          <w:jc w:val="center"/>
        </w:trPr>
        <w:tc>
          <w:tcPr>
            <w:tcW w:w="0" w:type="auto"/>
            <w:vMerge/>
            <w:shd w:val="clear" w:color="auto" w:fill="E0E0E0"/>
            <w:vAlign w:val="center"/>
          </w:tcPr>
          <w:p w14:paraId="7F236045" w14:textId="77777777" w:rsidR="0093274D" w:rsidRPr="00EA4E3A" w:rsidRDefault="0093274D" w:rsidP="00890F6A">
            <w:pPr>
              <w:pStyle w:val="TAH"/>
              <w:rPr>
                <w:lang w:val="it-IT"/>
              </w:rPr>
            </w:pPr>
          </w:p>
        </w:tc>
        <w:tc>
          <w:tcPr>
            <w:tcW w:w="0" w:type="auto"/>
            <w:shd w:val="clear" w:color="auto" w:fill="E0E0E0"/>
            <w:vAlign w:val="center"/>
          </w:tcPr>
          <w:p w14:paraId="0B3134F3" w14:textId="77777777" w:rsidR="0093274D" w:rsidRPr="00EA4E3A" w:rsidRDefault="0093274D" w:rsidP="00890F6A">
            <w:pPr>
              <w:pStyle w:val="TAH"/>
              <w:rPr>
                <w:lang w:val="it-IT"/>
              </w:rPr>
            </w:pPr>
            <w:r w:rsidRPr="00EA4E3A">
              <w:rPr>
                <w:lang w:val="it-IT"/>
              </w:rPr>
              <w:t>0</w:t>
            </w:r>
          </w:p>
        </w:tc>
        <w:tc>
          <w:tcPr>
            <w:tcW w:w="0" w:type="auto"/>
            <w:shd w:val="clear" w:color="auto" w:fill="E0E0E0"/>
            <w:vAlign w:val="center"/>
          </w:tcPr>
          <w:p w14:paraId="79C907BF" w14:textId="77777777" w:rsidR="0093274D" w:rsidRPr="00EA4E3A" w:rsidRDefault="0093274D" w:rsidP="00890F6A">
            <w:pPr>
              <w:pStyle w:val="TAH"/>
              <w:rPr>
                <w:lang w:val="it-IT"/>
              </w:rPr>
            </w:pPr>
            <w:r w:rsidRPr="00EA4E3A">
              <w:rPr>
                <w:lang w:val="it-IT"/>
              </w:rPr>
              <w:t>1</w:t>
            </w:r>
          </w:p>
        </w:tc>
        <w:tc>
          <w:tcPr>
            <w:tcW w:w="0" w:type="auto"/>
            <w:shd w:val="clear" w:color="auto" w:fill="E0E0E0"/>
            <w:vAlign w:val="center"/>
          </w:tcPr>
          <w:p w14:paraId="303B1071" w14:textId="77777777" w:rsidR="0093274D" w:rsidRPr="00EA4E3A" w:rsidRDefault="0093274D" w:rsidP="00890F6A">
            <w:pPr>
              <w:pStyle w:val="TAH"/>
              <w:rPr>
                <w:lang w:val="it-IT"/>
              </w:rPr>
            </w:pPr>
            <w:r w:rsidRPr="00EA4E3A">
              <w:rPr>
                <w:lang w:val="it-IT"/>
              </w:rPr>
              <w:t>2</w:t>
            </w:r>
          </w:p>
        </w:tc>
        <w:tc>
          <w:tcPr>
            <w:tcW w:w="0" w:type="auto"/>
            <w:shd w:val="clear" w:color="auto" w:fill="E0E0E0"/>
            <w:vAlign w:val="center"/>
          </w:tcPr>
          <w:p w14:paraId="64F281CF" w14:textId="77777777" w:rsidR="0093274D" w:rsidRPr="00EA4E3A" w:rsidRDefault="0093274D" w:rsidP="00890F6A">
            <w:pPr>
              <w:pStyle w:val="TAH"/>
              <w:rPr>
                <w:lang w:val="it-IT"/>
              </w:rPr>
            </w:pPr>
            <w:r w:rsidRPr="00EA4E3A">
              <w:rPr>
                <w:lang w:val="it-IT"/>
              </w:rPr>
              <w:t>3</w:t>
            </w:r>
          </w:p>
        </w:tc>
        <w:tc>
          <w:tcPr>
            <w:tcW w:w="0" w:type="auto"/>
            <w:shd w:val="clear" w:color="auto" w:fill="E0E0E0"/>
            <w:vAlign w:val="center"/>
          </w:tcPr>
          <w:p w14:paraId="466ADC55" w14:textId="77777777" w:rsidR="0093274D" w:rsidRPr="00EA4E3A" w:rsidRDefault="0093274D" w:rsidP="00890F6A">
            <w:pPr>
              <w:pStyle w:val="TAH"/>
              <w:rPr>
                <w:lang w:val="it-IT"/>
              </w:rPr>
            </w:pPr>
            <w:r w:rsidRPr="00EA4E3A">
              <w:rPr>
                <w:lang w:val="it-IT"/>
              </w:rPr>
              <w:t>4</w:t>
            </w:r>
          </w:p>
        </w:tc>
        <w:tc>
          <w:tcPr>
            <w:tcW w:w="0" w:type="auto"/>
            <w:shd w:val="clear" w:color="auto" w:fill="E0E0E0"/>
            <w:vAlign w:val="center"/>
          </w:tcPr>
          <w:p w14:paraId="0C938592" w14:textId="77777777" w:rsidR="0093274D" w:rsidRPr="00EA4E3A" w:rsidRDefault="0093274D" w:rsidP="00890F6A">
            <w:pPr>
              <w:pStyle w:val="TAH"/>
              <w:rPr>
                <w:lang w:val="it-IT"/>
              </w:rPr>
            </w:pPr>
            <w:r w:rsidRPr="00EA4E3A">
              <w:rPr>
                <w:lang w:val="it-IT"/>
              </w:rPr>
              <w:t>5</w:t>
            </w:r>
          </w:p>
        </w:tc>
        <w:tc>
          <w:tcPr>
            <w:tcW w:w="0" w:type="auto"/>
            <w:shd w:val="clear" w:color="auto" w:fill="E0E0E0"/>
            <w:vAlign w:val="center"/>
          </w:tcPr>
          <w:p w14:paraId="1277D99B" w14:textId="77777777" w:rsidR="0093274D" w:rsidRPr="00EA4E3A" w:rsidRDefault="0093274D" w:rsidP="00890F6A">
            <w:pPr>
              <w:pStyle w:val="TAH"/>
              <w:rPr>
                <w:lang w:val="it-IT"/>
              </w:rPr>
            </w:pPr>
            <w:r w:rsidRPr="00EA4E3A">
              <w:rPr>
                <w:lang w:val="it-IT"/>
              </w:rPr>
              <w:t>6</w:t>
            </w:r>
          </w:p>
        </w:tc>
        <w:tc>
          <w:tcPr>
            <w:tcW w:w="0" w:type="auto"/>
            <w:shd w:val="clear" w:color="auto" w:fill="E0E0E0"/>
            <w:vAlign w:val="center"/>
          </w:tcPr>
          <w:p w14:paraId="1AE3BF31" w14:textId="77777777" w:rsidR="0093274D" w:rsidRPr="00EA4E3A" w:rsidRDefault="0093274D" w:rsidP="00890F6A">
            <w:pPr>
              <w:pStyle w:val="TAH"/>
              <w:rPr>
                <w:lang w:val="it-IT"/>
              </w:rPr>
            </w:pPr>
            <w:r w:rsidRPr="00EA4E3A">
              <w:rPr>
                <w:lang w:val="it-IT"/>
              </w:rPr>
              <w:t>7</w:t>
            </w:r>
          </w:p>
        </w:tc>
        <w:tc>
          <w:tcPr>
            <w:tcW w:w="0" w:type="auto"/>
            <w:shd w:val="clear" w:color="auto" w:fill="E0E0E0"/>
            <w:vAlign w:val="center"/>
          </w:tcPr>
          <w:p w14:paraId="2E2A70E7" w14:textId="77777777" w:rsidR="0093274D" w:rsidRPr="00EA4E3A" w:rsidRDefault="0093274D" w:rsidP="00890F6A">
            <w:pPr>
              <w:pStyle w:val="TAH"/>
              <w:rPr>
                <w:lang w:val="it-IT"/>
              </w:rPr>
            </w:pPr>
            <w:r w:rsidRPr="00EA4E3A">
              <w:rPr>
                <w:lang w:val="it-IT"/>
              </w:rPr>
              <w:t>8</w:t>
            </w:r>
          </w:p>
        </w:tc>
        <w:tc>
          <w:tcPr>
            <w:tcW w:w="0" w:type="auto"/>
            <w:shd w:val="clear" w:color="auto" w:fill="E0E0E0"/>
            <w:vAlign w:val="center"/>
          </w:tcPr>
          <w:p w14:paraId="2D3A06F1" w14:textId="77777777" w:rsidR="0093274D" w:rsidRPr="00EA4E3A" w:rsidRDefault="0093274D" w:rsidP="00890F6A">
            <w:pPr>
              <w:pStyle w:val="TAH"/>
              <w:rPr>
                <w:lang w:val="it-IT"/>
              </w:rPr>
            </w:pPr>
            <w:r w:rsidRPr="00EA4E3A">
              <w:rPr>
                <w:lang w:val="it-IT"/>
              </w:rPr>
              <w:t>9</w:t>
            </w:r>
          </w:p>
        </w:tc>
      </w:tr>
      <w:tr w:rsidR="0093274D" w:rsidRPr="00EA4E3A" w14:paraId="0C21C896" w14:textId="77777777">
        <w:trPr>
          <w:cantSplit/>
          <w:jc w:val="center"/>
        </w:trPr>
        <w:tc>
          <w:tcPr>
            <w:tcW w:w="0" w:type="auto"/>
            <w:vAlign w:val="center"/>
          </w:tcPr>
          <w:p w14:paraId="0F1CD216" w14:textId="77777777" w:rsidR="0093274D" w:rsidRPr="00EA4E3A" w:rsidRDefault="0093274D" w:rsidP="00890F6A">
            <w:pPr>
              <w:pStyle w:val="TAC"/>
              <w:rPr>
                <w:lang w:val="it-IT"/>
              </w:rPr>
            </w:pPr>
            <w:r w:rsidRPr="00EA4E3A">
              <w:rPr>
                <w:lang w:val="it-IT"/>
              </w:rPr>
              <w:t>0</w:t>
            </w:r>
          </w:p>
        </w:tc>
        <w:tc>
          <w:tcPr>
            <w:tcW w:w="0" w:type="auto"/>
            <w:vAlign w:val="center"/>
          </w:tcPr>
          <w:p w14:paraId="5FB45993" w14:textId="77777777" w:rsidR="0093274D" w:rsidRPr="00EA4E3A" w:rsidRDefault="0093274D" w:rsidP="00890F6A">
            <w:pPr>
              <w:pStyle w:val="TAC"/>
              <w:rPr>
                <w:iCs/>
                <w:lang w:val="it-IT"/>
              </w:rPr>
            </w:pPr>
          </w:p>
        </w:tc>
        <w:tc>
          <w:tcPr>
            <w:tcW w:w="0" w:type="auto"/>
            <w:vAlign w:val="center"/>
          </w:tcPr>
          <w:p w14:paraId="24DD5676" w14:textId="77777777" w:rsidR="0093274D" w:rsidRPr="00EA4E3A" w:rsidRDefault="0093274D" w:rsidP="00890F6A">
            <w:pPr>
              <w:pStyle w:val="TAC"/>
              <w:rPr>
                <w:iCs/>
                <w:lang w:val="it-IT"/>
              </w:rPr>
            </w:pPr>
          </w:p>
        </w:tc>
        <w:tc>
          <w:tcPr>
            <w:tcW w:w="0" w:type="auto"/>
            <w:vAlign w:val="center"/>
          </w:tcPr>
          <w:p w14:paraId="5A4AC295" w14:textId="77777777" w:rsidR="0093274D" w:rsidRPr="00EA4E3A" w:rsidRDefault="0093274D" w:rsidP="00890F6A">
            <w:pPr>
              <w:pStyle w:val="TAC"/>
              <w:rPr>
                <w:lang w:val="it-IT"/>
              </w:rPr>
            </w:pPr>
            <w:r w:rsidRPr="00EA4E3A">
              <w:rPr>
                <w:lang w:val="it-IT"/>
              </w:rPr>
              <w:t>4</w:t>
            </w:r>
          </w:p>
        </w:tc>
        <w:tc>
          <w:tcPr>
            <w:tcW w:w="0" w:type="auto"/>
            <w:vAlign w:val="center"/>
          </w:tcPr>
          <w:p w14:paraId="0117C68B" w14:textId="77777777" w:rsidR="0093274D" w:rsidRPr="00EA4E3A" w:rsidRDefault="0093274D" w:rsidP="00890F6A">
            <w:pPr>
              <w:pStyle w:val="TAC"/>
              <w:rPr>
                <w:lang w:val="it-IT"/>
              </w:rPr>
            </w:pPr>
            <w:r w:rsidRPr="00EA4E3A">
              <w:rPr>
                <w:lang w:val="it-IT"/>
              </w:rPr>
              <w:t>7</w:t>
            </w:r>
          </w:p>
        </w:tc>
        <w:tc>
          <w:tcPr>
            <w:tcW w:w="0" w:type="auto"/>
            <w:vAlign w:val="center"/>
          </w:tcPr>
          <w:p w14:paraId="08287201" w14:textId="77777777" w:rsidR="0093274D" w:rsidRPr="00EA4E3A" w:rsidRDefault="0093274D" w:rsidP="00890F6A">
            <w:pPr>
              <w:pStyle w:val="TAC"/>
              <w:rPr>
                <w:lang w:val="it-IT"/>
              </w:rPr>
            </w:pPr>
            <w:r w:rsidRPr="00EA4E3A">
              <w:rPr>
                <w:lang w:val="it-IT"/>
              </w:rPr>
              <w:t>6</w:t>
            </w:r>
          </w:p>
        </w:tc>
        <w:tc>
          <w:tcPr>
            <w:tcW w:w="0" w:type="auto"/>
            <w:vAlign w:val="center"/>
          </w:tcPr>
          <w:p w14:paraId="12AA49FD" w14:textId="77777777" w:rsidR="0093274D" w:rsidRPr="00EA4E3A" w:rsidRDefault="0093274D" w:rsidP="00890F6A">
            <w:pPr>
              <w:pStyle w:val="TAC"/>
              <w:rPr>
                <w:iCs/>
                <w:lang w:val="it-IT"/>
              </w:rPr>
            </w:pPr>
          </w:p>
        </w:tc>
        <w:tc>
          <w:tcPr>
            <w:tcW w:w="0" w:type="auto"/>
            <w:vAlign w:val="center"/>
          </w:tcPr>
          <w:p w14:paraId="29E521AD" w14:textId="77777777" w:rsidR="0093274D" w:rsidRPr="00EA4E3A" w:rsidRDefault="0093274D" w:rsidP="00890F6A">
            <w:pPr>
              <w:pStyle w:val="TAC"/>
              <w:rPr>
                <w:iCs/>
                <w:lang w:val="it-IT"/>
              </w:rPr>
            </w:pPr>
          </w:p>
        </w:tc>
        <w:tc>
          <w:tcPr>
            <w:tcW w:w="0" w:type="auto"/>
            <w:vAlign w:val="center"/>
          </w:tcPr>
          <w:p w14:paraId="5649B2DD" w14:textId="77777777" w:rsidR="0093274D" w:rsidRPr="00EA4E3A" w:rsidRDefault="0093274D" w:rsidP="00890F6A">
            <w:pPr>
              <w:pStyle w:val="TAC"/>
              <w:rPr>
                <w:lang w:val="it-IT"/>
              </w:rPr>
            </w:pPr>
            <w:r w:rsidRPr="00EA4E3A">
              <w:rPr>
                <w:lang w:val="it-IT"/>
              </w:rPr>
              <w:t>4</w:t>
            </w:r>
          </w:p>
        </w:tc>
        <w:tc>
          <w:tcPr>
            <w:tcW w:w="0" w:type="auto"/>
            <w:vAlign w:val="center"/>
          </w:tcPr>
          <w:p w14:paraId="645FB5A4" w14:textId="77777777" w:rsidR="0093274D" w:rsidRPr="00EA4E3A" w:rsidRDefault="0093274D" w:rsidP="00890F6A">
            <w:pPr>
              <w:pStyle w:val="TAC"/>
              <w:rPr>
                <w:lang w:val="it-IT"/>
              </w:rPr>
            </w:pPr>
            <w:r w:rsidRPr="00EA4E3A">
              <w:rPr>
                <w:lang w:val="it-IT"/>
              </w:rPr>
              <w:t>7</w:t>
            </w:r>
          </w:p>
        </w:tc>
        <w:tc>
          <w:tcPr>
            <w:tcW w:w="0" w:type="auto"/>
            <w:vAlign w:val="center"/>
          </w:tcPr>
          <w:p w14:paraId="46C84592" w14:textId="77777777" w:rsidR="0093274D" w:rsidRPr="00EA4E3A" w:rsidRDefault="0093274D" w:rsidP="00890F6A">
            <w:pPr>
              <w:pStyle w:val="TAC"/>
              <w:rPr>
                <w:lang w:val="it-IT"/>
              </w:rPr>
            </w:pPr>
            <w:r w:rsidRPr="00EA4E3A">
              <w:rPr>
                <w:lang w:val="it-IT"/>
              </w:rPr>
              <w:t>6</w:t>
            </w:r>
          </w:p>
        </w:tc>
      </w:tr>
      <w:tr w:rsidR="0093274D" w:rsidRPr="00EA4E3A" w14:paraId="6DD4F714" w14:textId="77777777">
        <w:trPr>
          <w:cantSplit/>
          <w:jc w:val="center"/>
        </w:trPr>
        <w:tc>
          <w:tcPr>
            <w:tcW w:w="0" w:type="auto"/>
            <w:vAlign w:val="center"/>
          </w:tcPr>
          <w:p w14:paraId="0718CE1B" w14:textId="77777777" w:rsidR="0093274D" w:rsidRPr="00EA4E3A" w:rsidRDefault="0093274D" w:rsidP="00890F6A">
            <w:pPr>
              <w:pStyle w:val="TAC"/>
              <w:rPr>
                <w:lang w:val="it-IT"/>
              </w:rPr>
            </w:pPr>
            <w:r w:rsidRPr="00EA4E3A">
              <w:rPr>
                <w:lang w:val="it-IT"/>
              </w:rPr>
              <w:t>1</w:t>
            </w:r>
          </w:p>
        </w:tc>
        <w:tc>
          <w:tcPr>
            <w:tcW w:w="0" w:type="auto"/>
            <w:vAlign w:val="center"/>
          </w:tcPr>
          <w:p w14:paraId="5DA78A58" w14:textId="77777777" w:rsidR="0093274D" w:rsidRPr="00EA4E3A" w:rsidRDefault="0093274D" w:rsidP="00890F6A">
            <w:pPr>
              <w:pStyle w:val="TAC"/>
              <w:rPr>
                <w:lang w:val="it-IT"/>
              </w:rPr>
            </w:pPr>
          </w:p>
        </w:tc>
        <w:tc>
          <w:tcPr>
            <w:tcW w:w="0" w:type="auto"/>
            <w:vAlign w:val="center"/>
          </w:tcPr>
          <w:p w14:paraId="7F733612" w14:textId="77777777" w:rsidR="0093274D" w:rsidRPr="00EA4E3A" w:rsidRDefault="0093274D" w:rsidP="00890F6A">
            <w:pPr>
              <w:pStyle w:val="TAC"/>
              <w:rPr>
                <w:iCs/>
                <w:lang w:val="it-IT"/>
              </w:rPr>
            </w:pPr>
          </w:p>
        </w:tc>
        <w:tc>
          <w:tcPr>
            <w:tcW w:w="0" w:type="auto"/>
            <w:vAlign w:val="center"/>
          </w:tcPr>
          <w:p w14:paraId="01EE4428" w14:textId="77777777" w:rsidR="0093274D" w:rsidRPr="00EA4E3A" w:rsidRDefault="0093274D" w:rsidP="00890F6A">
            <w:pPr>
              <w:pStyle w:val="TAC"/>
              <w:rPr>
                <w:lang w:val="it-IT"/>
              </w:rPr>
            </w:pPr>
            <w:r w:rsidRPr="00EA4E3A">
              <w:rPr>
                <w:lang w:val="it-IT"/>
              </w:rPr>
              <w:t>4</w:t>
            </w:r>
          </w:p>
        </w:tc>
        <w:tc>
          <w:tcPr>
            <w:tcW w:w="0" w:type="auto"/>
            <w:vAlign w:val="center"/>
          </w:tcPr>
          <w:p w14:paraId="2CB97080" w14:textId="77777777" w:rsidR="0093274D" w:rsidRPr="00EA4E3A" w:rsidRDefault="0093274D" w:rsidP="00890F6A">
            <w:pPr>
              <w:pStyle w:val="TAC"/>
              <w:rPr>
                <w:lang w:val="it-IT"/>
              </w:rPr>
            </w:pPr>
            <w:r w:rsidRPr="00EA4E3A">
              <w:rPr>
                <w:lang w:val="it-IT"/>
              </w:rPr>
              <w:t>6</w:t>
            </w:r>
          </w:p>
        </w:tc>
        <w:tc>
          <w:tcPr>
            <w:tcW w:w="0" w:type="auto"/>
            <w:vAlign w:val="center"/>
          </w:tcPr>
          <w:p w14:paraId="611D9A4B" w14:textId="77777777" w:rsidR="0093274D" w:rsidRPr="00EA4E3A" w:rsidRDefault="0093274D" w:rsidP="00890F6A">
            <w:pPr>
              <w:pStyle w:val="TAC"/>
              <w:rPr>
                <w:iCs/>
                <w:lang w:val="it-IT"/>
              </w:rPr>
            </w:pPr>
          </w:p>
        </w:tc>
        <w:tc>
          <w:tcPr>
            <w:tcW w:w="0" w:type="auto"/>
            <w:vAlign w:val="center"/>
          </w:tcPr>
          <w:p w14:paraId="47B51E24" w14:textId="77777777" w:rsidR="0093274D" w:rsidRPr="00EA4E3A" w:rsidRDefault="0093274D" w:rsidP="00890F6A">
            <w:pPr>
              <w:pStyle w:val="TAC"/>
              <w:rPr>
                <w:lang w:val="it-IT"/>
              </w:rPr>
            </w:pPr>
          </w:p>
        </w:tc>
        <w:tc>
          <w:tcPr>
            <w:tcW w:w="0" w:type="auto"/>
            <w:vAlign w:val="center"/>
          </w:tcPr>
          <w:p w14:paraId="0A521E54" w14:textId="77777777" w:rsidR="0093274D" w:rsidRPr="00EA4E3A" w:rsidRDefault="0093274D" w:rsidP="00890F6A">
            <w:pPr>
              <w:pStyle w:val="TAC"/>
              <w:rPr>
                <w:iCs/>
                <w:lang w:val="it-IT"/>
              </w:rPr>
            </w:pPr>
          </w:p>
        </w:tc>
        <w:tc>
          <w:tcPr>
            <w:tcW w:w="0" w:type="auto"/>
            <w:vAlign w:val="center"/>
          </w:tcPr>
          <w:p w14:paraId="0B62286D" w14:textId="77777777" w:rsidR="0093274D" w:rsidRPr="00EA4E3A" w:rsidRDefault="0093274D" w:rsidP="00890F6A">
            <w:pPr>
              <w:pStyle w:val="TAC"/>
              <w:rPr>
                <w:lang w:val="it-IT"/>
              </w:rPr>
            </w:pPr>
            <w:r w:rsidRPr="00EA4E3A">
              <w:rPr>
                <w:lang w:val="it-IT"/>
              </w:rPr>
              <w:t>4</w:t>
            </w:r>
          </w:p>
        </w:tc>
        <w:tc>
          <w:tcPr>
            <w:tcW w:w="0" w:type="auto"/>
            <w:vAlign w:val="center"/>
          </w:tcPr>
          <w:p w14:paraId="4FB5A202" w14:textId="77777777" w:rsidR="0093274D" w:rsidRPr="00EA4E3A" w:rsidRDefault="0093274D" w:rsidP="00890F6A">
            <w:pPr>
              <w:pStyle w:val="TAC"/>
              <w:rPr>
                <w:lang w:val="it-IT"/>
              </w:rPr>
            </w:pPr>
            <w:r w:rsidRPr="00EA4E3A">
              <w:rPr>
                <w:lang w:val="it-IT"/>
              </w:rPr>
              <w:t>6</w:t>
            </w:r>
          </w:p>
        </w:tc>
        <w:tc>
          <w:tcPr>
            <w:tcW w:w="0" w:type="auto"/>
            <w:vAlign w:val="center"/>
          </w:tcPr>
          <w:p w14:paraId="0614FA5A" w14:textId="77777777" w:rsidR="0093274D" w:rsidRPr="00EA4E3A" w:rsidRDefault="0093274D" w:rsidP="00890F6A">
            <w:pPr>
              <w:pStyle w:val="TAC"/>
              <w:rPr>
                <w:iCs/>
                <w:lang w:val="it-IT"/>
              </w:rPr>
            </w:pPr>
          </w:p>
        </w:tc>
      </w:tr>
      <w:tr w:rsidR="0093274D" w:rsidRPr="00EA4E3A" w14:paraId="72284C6F" w14:textId="77777777">
        <w:trPr>
          <w:cantSplit/>
          <w:jc w:val="center"/>
        </w:trPr>
        <w:tc>
          <w:tcPr>
            <w:tcW w:w="0" w:type="auto"/>
            <w:vAlign w:val="center"/>
          </w:tcPr>
          <w:p w14:paraId="1E17B6CD" w14:textId="77777777" w:rsidR="0093274D" w:rsidRPr="00EA4E3A" w:rsidRDefault="0093274D" w:rsidP="00890F6A">
            <w:pPr>
              <w:pStyle w:val="TAC"/>
              <w:rPr>
                <w:lang w:val="it-IT"/>
              </w:rPr>
            </w:pPr>
            <w:r w:rsidRPr="00EA4E3A">
              <w:rPr>
                <w:lang w:val="it-IT"/>
              </w:rPr>
              <w:t>2</w:t>
            </w:r>
          </w:p>
        </w:tc>
        <w:tc>
          <w:tcPr>
            <w:tcW w:w="0" w:type="auto"/>
            <w:vAlign w:val="center"/>
          </w:tcPr>
          <w:p w14:paraId="0ECC85C1" w14:textId="77777777" w:rsidR="0093274D" w:rsidRPr="00EA4E3A" w:rsidRDefault="0093274D" w:rsidP="00890F6A">
            <w:pPr>
              <w:pStyle w:val="TAC"/>
              <w:rPr>
                <w:lang w:val="it-IT"/>
              </w:rPr>
            </w:pPr>
          </w:p>
        </w:tc>
        <w:tc>
          <w:tcPr>
            <w:tcW w:w="0" w:type="auto"/>
            <w:vAlign w:val="center"/>
          </w:tcPr>
          <w:p w14:paraId="57340831" w14:textId="77777777" w:rsidR="0093274D" w:rsidRPr="00EA4E3A" w:rsidRDefault="0093274D" w:rsidP="00890F6A">
            <w:pPr>
              <w:pStyle w:val="TAC"/>
              <w:rPr>
                <w:iCs/>
                <w:lang w:val="it-IT"/>
              </w:rPr>
            </w:pPr>
          </w:p>
        </w:tc>
        <w:tc>
          <w:tcPr>
            <w:tcW w:w="0" w:type="auto"/>
            <w:vAlign w:val="center"/>
          </w:tcPr>
          <w:p w14:paraId="022B19CB" w14:textId="77777777" w:rsidR="0093274D" w:rsidRPr="00EA4E3A" w:rsidRDefault="0093274D" w:rsidP="00890F6A">
            <w:pPr>
              <w:pStyle w:val="TAC"/>
              <w:rPr>
                <w:lang w:val="it-IT"/>
              </w:rPr>
            </w:pPr>
            <w:r w:rsidRPr="00EA4E3A">
              <w:rPr>
                <w:lang w:val="it-IT"/>
              </w:rPr>
              <w:t>6</w:t>
            </w:r>
          </w:p>
        </w:tc>
        <w:tc>
          <w:tcPr>
            <w:tcW w:w="0" w:type="auto"/>
            <w:vAlign w:val="center"/>
          </w:tcPr>
          <w:p w14:paraId="4A8939FE" w14:textId="77777777" w:rsidR="0093274D" w:rsidRPr="00EA4E3A" w:rsidRDefault="0093274D" w:rsidP="00890F6A">
            <w:pPr>
              <w:pStyle w:val="TAC"/>
              <w:rPr>
                <w:lang w:val="it-IT"/>
              </w:rPr>
            </w:pPr>
          </w:p>
        </w:tc>
        <w:tc>
          <w:tcPr>
            <w:tcW w:w="0" w:type="auto"/>
            <w:vAlign w:val="center"/>
          </w:tcPr>
          <w:p w14:paraId="0D82966D" w14:textId="77777777" w:rsidR="0093274D" w:rsidRPr="00EA4E3A" w:rsidRDefault="0093274D" w:rsidP="00890F6A">
            <w:pPr>
              <w:pStyle w:val="TAC"/>
              <w:rPr>
                <w:lang w:val="it-IT"/>
              </w:rPr>
            </w:pPr>
          </w:p>
        </w:tc>
        <w:tc>
          <w:tcPr>
            <w:tcW w:w="0" w:type="auto"/>
            <w:vAlign w:val="center"/>
          </w:tcPr>
          <w:p w14:paraId="65D19336" w14:textId="77777777" w:rsidR="0093274D" w:rsidRPr="00EA4E3A" w:rsidRDefault="0093274D" w:rsidP="00890F6A">
            <w:pPr>
              <w:pStyle w:val="TAC"/>
              <w:rPr>
                <w:lang w:val="it-IT"/>
              </w:rPr>
            </w:pPr>
          </w:p>
        </w:tc>
        <w:tc>
          <w:tcPr>
            <w:tcW w:w="0" w:type="auto"/>
            <w:vAlign w:val="center"/>
          </w:tcPr>
          <w:p w14:paraId="340960A0" w14:textId="77777777" w:rsidR="0093274D" w:rsidRPr="00EA4E3A" w:rsidRDefault="0093274D" w:rsidP="00890F6A">
            <w:pPr>
              <w:pStyle w:val="TAC"/>
              <w:rPr>
                <w:iCs/>
                <w:lang w:val="it-IT"/>
              </w:rPr>
            </w:pPr>
          </w:p>
        </w:tc>
        <w:tc>
          <w:tcPr>
            <w:tcW w:w="0" w:type="auto"/>
            <w:vAlign w:val="center"/>
          </w:tcPr>
          <w:p w14:paraId="66CCA414" w14:textId="77777777" w:rsidR="0093274D" w:rsidRPr="00EA4E3A" w:rsidRDefault="0093274D" w:rsidP="00890F6A">
            <w:pPr>
              <w:pStyle w:val="TAC"/>
              <w:rPr>
                <w:lang w:val="it-IT"/>
              </w:rPr>
            </w:pPr>
            <w:r w:rsidRPr="00EA4E3A">
              <w:rPr>
                <w:lang w:val="it-IT"/>
              </w:rPr>
              <w:t>6</w:t>
            </w:r>
          </w:p>
        </w:tc>
        <w:tc>
          <w:tcPr>
            <w:tcW w:w="0" w:type="auto"/>
            <w:vAlign w:val="center"/>
          </w:tcPr>
          <w:p w14:paraId="53BF77D2" w14:textId="77777777" w:rsidR="0093274D" w:rsidRPr="00EA4E3A" w:rsidRDefault="0093274D" w:rsidP="00890F6A">
            <w:pPr>
              <w:pStyle w:val="TAC"/>
              <w:rPr>
                <w:lang w:val="it-IT"/>
              </w:rPr>
            </w:pPr>
          </w:p>
        </w:tc>
        <w:tc>
          <w:tcPr>
            <w:tcW w:w="0" w:type="auto"/>
            <w:vAlign w:val="center"/>
          </w:tcPr>
          <w:p w14:paraId="736483FC" w14:textId="77777777" w:rsidR="0093274D" w:rsidRPr="00EA4E3A" w:rsidRDefault="0093274D" w:rsidP="00890F6A">
            <w:pPr>
              <w:pStyle w:val="TAC"/>
              <w:rPr>
                <w:lang w:val="it-IT"/>
              </w:rPr>
            </w:pPr>
          </w:p>
        </w:tc>
      </w:tr>
      <w:tr w:rsidR="0093274D" w:rsidRPr="00EA4E3A" w14:paraId="0638EC83" w14:textId="77777777">
        <w:trPr>
          <w:cantSplit/>
          <w:jc w:val="center"/>
        </w:trPr>
        <w:tc>
          <w:tcPr>
            <w:tcW w:w="0" w:type="auto"/>
            <w:vAlign w:val="center"/>
          </w:tcPr>
          <w:p w14:paraId="0F094220" w14:textId="77777777" w:rsidR="0093274D" w:rsidRPr="00EA4E3A" w:rsidRDefault="0093274D" w:rsidP="00890F6A">
            <w:pPr>
              <w:pStyle w:val="TAC"/>
              <w:rPr>
                <w:lang w:val="it-IT"/>
              </w:rPr>
            </w:pPr>
            <w:r w:rsidRPr="00EA4E3A">
              <w:rPr>
                <w:lang w:val="it-IT"/>
              </w:rPr>
              <w:t>3</w:t>
            </w:r>
          </w:p>
        </w:tc>
        <w:tc>
          <w:tcPr>
            <w:tcW w:w="0" w:type="auto"/>
            <w:vAlign w:val="center"/>
          </w:tcPr>
          <w:p w14:paraId="713A8C94" w14:textId="77777777" w:rsidR="0093274D" w:rsidRPr="00EA4E3A" w:rsidRDefault="0093274D" w:rsidP="00890F6A">
            <w:pPr>
              <w:pStyle w:val="TAC"/>
              <w:rPr>
                <w:lang w:val="it-IT"/>
              </w:rPr>
            </w:pPr>
          </w:p>
        </w:tc>
        <w:tc>
          <w:tcPr>
            <w:tcW w:w="0" w:type="auto"/>
            <w:vAlign w:val="center"/>
          </w:tcPr>
          <w:p w14:paraId="6E300A7D" w14:textId="77777777" w:rsidR="0093274D" w:rsidRPr="00EA4E3A" w:rsidRDefault="0093274D" w:rsidP="00890F6A">
            <w:pPr>
              <w:pStyle w:val="TAC"/>
              <w:rPr>
                <w:lang w:val="it-IT"/>
              </w:rPr>
            </w:pPr>
          </w:p>
        </w:tc>
        <w:tc>
          <w:tcPr>
            <w:tcW w:w="0" w:type="auto"/>
            <w:vAlign w:val="center"/>
          </w:tcPr>
          <w:p w14:paraId="440F6003" w14:textId="77777777" w:rsidR="0093274D" w:rsidRPr="00EA4E3A" w:rsidRDefault="0093274D" w:rsidP="00890F6A">
            <w:pPr>
              <w:pStyle w:val="TAC"/>
              <w:rPr>
                <w:lang w:val="it-IT"/>
              </w:rPr>
            </w:pPr>
            <w:r w:rsidRPr="00EA4E3A">
              <w:rPr>
                <w:lang w:val="it-IT"/>
              </w:rPr>
              <w:t>6</w:t>
            </w:r>
          </w:p>
        </w:tc>
        <w:tc>
          <w:tcPr>
            <w:tcW w:w="0" w:type="auto"/>
            <w:vAlign w:val="center"/>
          </w:tcPr>
          <w:p w14:paraId="1CE31DA5" w14:textId="77777777" w:rsidR="0093274D" w:rsidRPr="00EA4E3A" w:rsidRDefault="0093274D" w:rsidP="00890F6A">
            <w:pPr>
              <w:pStyle w:val="TAC"/>
              <w:rPr>
                <w:lang w:val="it-IT"/>
              </w:rPr>
            </w:pPr>
            <w:r w:rsidRPr="00EA4E3A">
              <w:rPr>
                <w:lang w:val="it-IT"/>
              </w:rPr>
              <w:t>6</w:t>
            </w:r>
          </w:p>
        </w:tc>
        <w:tc>
          <w:tcPr>
            <w:tcW w:w="0" w:type="auto"/>
            <w:vAlign w:val="center"/>
          </w:tcPr>
          <w:p w14:paraId="4FF51284" w14:textId="77777777" w:rsidR="0093274D" w:rsidRPr="00EA4E3A" w:rsidRDefault="0093274D" w:rsidP="00890F6A">
            <w:pPr>
              <w:pStyle w:val="TAC"/>
              <w:rPr>
                <w:lang w:val="it-IT"/>
              </w:rPr>
            </w:pPr>
            <w:r w:rsidRPr="00EA4E3A">
              <w:rPr>
                <w:lang w:val="it-IT"/>
              </w:rPr>
              <w:t>6</w:t>
            </w:r>
          </w:p>
        </w:tc>
        <w:tc>
          <w:tcPr>
            <w:tcW w:w="0" w:type="auto"/>
            <w:vAlign w:val="center"/>
          </w:tcPr>
          <w:p w14:paraId="07D4280D" w14:textId="77777777" w:rsidR="0093274D" w:rsidRPr="00EA4E3A" w:rsidRDefault="0093274D" w:rsidP="00890F6A">
            <w:pPr>
              <w:pStyle w:val="TAC"/>
              <w:rPr>
                <w:lang w:val="it-IT"/>
              </w:rPr>
            </w:pPr>
          </w:p>
        </w:tc>
        <w:tc>
          <w:tcPr>
            <w:tcW w:w="0" w:type="auto"/>
            <w:vAlign w:val="center"/>
          </w:tcPr>
          <w:p w14:paraId="711122E2" w14:textId="77777777" w:rsidR="0093274D" w:rsidRPr="00EA4E3A" w:rsidRDefault="0093274D" w:rsidP="00890F6A">
            <w:pPr>
              <w:pStyle w:val="TAC"/>
              <w:rPr>
                <w:iCs/>
                <w:lang w:val="it-IT"/>
              </w:rPr>
            </w:pPr>
          </w:p>
        </w:tc>
        <w:tc>
          <w:tcPr>
            <w:tcW w:w="0" w:type="auto"/>
            <w:vAlign w:val="center"/>
          </w:tcPr>
          <w:p w14:paraId="39741FBA" w14:textId="77777777" w:rsidR="0093274D" w:rsidRPr="00EA4E3A" w:rsidRDefault="0093274D" w:rsidP="00890F6A">
            <w:pPr>
              <w:pStyle w:val="TAC"/>
              <w:rPr>
                <w:iCs/>
                <w:lang w:val="it-IT"/>
              </w:rPr>
            </w:pPr>
          </w:p>
        </w:tc>
        <w:tc>
          <w:tcPr>
            <w:tcW w:w="0" w:type="auto"/>
            <w:vAlign w:val="center"/>
          </w:tcPr>
          <w:p w14:paraId="36F20481" w14:textId="77777777" w:rsidR="0093274D" w:rsidRPr="00EA4E3A" w:rsidRDefault="0093274D" w:rsidP="00890F6A">
            <w:pPr>
              <w:pStyle w:val="TAC"/>
              <w:rPr>
                <w:iCs/>
                <w:lang w:val="it-IT"/>
              </w:rPr>
            </w:pPr>
          </w:p>
        </w:tc>
        <w:tc>
          <w:tcPr>
            <w:tcW w:w="0" w:type="auto"/>
            <w:vAlign w:val="center"/>
          </w:tcPr>
          <w:p w14:paraId="7DA38BD9" w14:textId="77777777" w:rsidR="0093274D" w:rsidRPr="00EA4E3A" w:rsidRDefault="0093274D" w:rsidP="00890F6A">
            <w:pPr>
              <w:pStyle w:val="TAC"/>
              <w:rPr>
                <w:lang w:val="it-IT"/>
              </w:rPr>
            </w:pPr>
          </w:p>
        </w:tc>
      </w:tr>
      <w:tr w:rsidR="0093274D" w:rsidRPr="00EA4E3A" w14:paraId="1F62F7E9" w14:textId="77777777">
        <w:trPr>
          <w:cantSplit/>
          <w:jc w:val="center"/>
        </w:trPr>
        <w:tc>
          <w:tcPr>
            <w:tcW w:w="0" w:type="auto"/>
            <w:vAlign w:val="center"/>
          </w:tcPr>
          <w:p w14:paraId="50D607A0" w14:textId="77777777" w:rsidR="0093274D" w:rsidRPr="00EA4E3A" w:rsidRDefault="0093274D" w:rsidP="00890F6A">
            <w:pPr>
              <w:pStyle w:val="TAC"/>
              <w:rPr>
                <w:lang w:val="it-IT"/>
              </w:rPr>
            </w:pPr>
            <w:r w:rsidRPr="00EA4E3A">
              <w:rPr>
                <w:lang w:val="it-IT"/>
              </w:rPr>
              <w:t>4</w:t>
            </w:r>
          </w:p>
        </w:tc>
        <w:tc>
          <w:tcPr>
            <w:tcW w:w="0" w:type="auto"/>
            <w:vAlign w:val="center"/>
          </w:tcPr>
          <w:p w14:paraId="3DEF5B25" w14:textId="77777777" w:rsidR="0093274D" w:rsidRPr="00EA4E3A" w:rsidRDefault="0093274D" w:rsidP="00890F6A">
            <w:pPr>
              <w:pStyle w:val="TAC"/>
              <w:rPr>
                <w:lang w:val="it-IT"/>
              </w:rPr>
            </w:pPr>
          </w:p>
        </w:tc>
        <w:tc>
          <w:tcPr>
            <w:tcW w:w="0" w:type="auto"/>
            <w:vAlign w:val="center"/>
          </w:tcPr>
          <w:p w14:paraId="22886200" w14:textId="77777777" w:rsidR="0093274D" w:rsidRPr="00EA4E3A" w:rsidRDefault="0093274D" w:rsidP="00890F6A">
            <w:pPr>
              <w:pStyle w:val="TAC"/>
              <w:rPr>
                <w:lang w:val="it-IT"/>
              </w:rPr>
            </w:pPr>
          </w:p>
        </w:tc>
        <w:tc>
          <w:tcPr>
            <w:tcW w:w="0" w:type="auto"/>
            <w:vAlign w:val="center"/>
          </w:tcPr>
          <w:p w14:paraId="65245F62" w14:textId="77777777" w:rsidR="0093274D" w:rsidRPr="00EA4E3A" w:rsidRDefault="0093274D" w:rsidP="00890F6A">
            <w:pPr>
              <w:pStyle w:val="TAC"/>
            </w:pPr>
            <w:r w:rsidRPr="00EA4E3A">
              <w:t>6</w:t>
            </w:r>
          </w:p>
        </w:tc>
        <w:tc>
          <w:tcPr>
            <w:tcW w:w="0" w:type="auto"/>
            <w:vAlign w:val="center"/>
          </w:tcPr>
          <w:p w14:paraId="3F6C1415" w14:textId="77777777" w:rsidR="0093274D" w:rsidRPr="00EA4E3A" w:rsidRDefault="0093274D" w:rsidP="00890F6A">
            <w:pPr>
              <w:pStyle w:val="TAC"/>
            </w:pPr>
            <w:r w:rsidRPr="00EA4E3A">
              <w:t>6</w:t>
            </w:r>
          </w:p>
        </w:tc>
        <w:tc>
          <w:tcPr>
            <w:tcW w:w="0" w:type="auto"/>
            <w:vAlign w:val="center"/>
          </w:tcPr>
          <w:p w14:paraId="304B4F88" w14:textId="77777777" w:rsidR="0093274D" w:rsidRPr="00EA4E3A" w:rsidRDefault="0093274D" w:rsidP="00890F6A">
            <w:pPr>
              <w:pStyle w:val="TAC"/>
            </w:pPr>
          </w:p>
        </w:tc>
        <w:tc>
          <w:tcPr>
            <w:tcW w:w="0" w:type="auto"/>
            <w:vAlign w:val="center"/>
          </w:tcPr>
          <w:p w14:paraId="5436EF71" w14:textId="77777777" w:rsidR="0093274D" w:rsidRPr="00EA4E3A" w:rsidRDefault="0093274D" w:rsidP="00890F6A">
            <w:pPr>
              <w:pStyle w:val="TAC"/>
            </w:pPr>
          </w:p>
        </w:tc>
        <w:tc>
          <w:tcPr>
            <w:tcW w:w="0" w:type="auto"/>
            <w:vAlign w:val="center"/>
          </w:tcPr>
          <w:p w14:paraId="5A8CB67D" w14:textId="77777777" w:rsidR="0093274D" w:rsidRPr="00EA4E3A" w:rsidRDefault="0093274D" w:rsidP="00890F6A">
            <w:pPr>
              <w:pStyle w:val="TAC"/>
              <w:rPr>
                <w:iCs/>
              </w:rPr>
            </w:pPr>
          </w:p>
        </w:tc>
        <w:tc>
          <w:tcPr>
            <w:tcW w:w="0" w:type="auto"/>
            <w:vAlign w:val="center"/>
          </w:tcPr>
          <w:p w14:paraId="6341BD96" w14:textId="77777777" w:rsidR="0093274D" w:rsidRPr="00EA4E3A" w:rsidRDefault="0093274D" w:rsidP="00890F6A">
            <w:pPr>
              <w:pStyle w:val="TAC"/>
              <w:rPr>
                <w:iCs/>
              </w:rPr>
            </w:pPr>
          </w:p>
        </w:tc>
        <w:tc>
          <w:tcPr>
            <w:tcW w:w="0" w:type="auto"/>
            <w:vAlign w:val="center"/>
          </w:tcPr>
          <w:p w14:paraId="6C131E13" w14:textId="77777777" w:rsidR="0093274D" w:rsidRPr="00EA4E3A" w:rsidRDefault="0093274D" w:rsidP="00890F6A">
            <w:pPr>
              <w:pStyle w:val="TAC"/>
            </w:pPr>
          </w:p>
        </w:tc>
        <w:tc>
          <w:tcPr>
            <w:tcW w:w="0" w:type="auto"/>
            <w:vAlign w:val="center"/>
          </w:tcPr>
          <w:p w14:paraId="34759F09" w14:textId="77777777" w:rsidR="0093274D" w:rsidRPr="00EA4E3A" w:rsidRDefault="0093274D" w:rsidP="00890F6A">
            <w:pPr>
              <w:pStyle w:val="TAC"/>
            </w:pPr>
          </w:p>
        </w:tc>
      </w:tr>
      <w:tr w:rsidR="0093274D" w:rsidRPr="00EA4E3A" w14:paraId="45ABA4A0" w14:textId="77777777">
        <w:trPr>
          <w:cantSplit/>
          <w:jc w:val="center"/>
        </w:trPr>
        <w:tc>
          <w:tcPr>
            <w:tcW w:w="0" w:type="auto"/>
            <w:vAlign w:val="center"/>
          </w:tcPr>
          <w:p w14:paraId="32CD5EBE" w14:textId="77777777" w:rsidR="0093274D" w:rsidRPr="00EA4E3A" w:rsidRDefault="0093274D" w:rsidP="00890F6A">
            <w:pPr>
              <w:pStyle w:val="TAC"/>
            </w:pPr>
            <w:r w:rsidRPr="00EA4E3A">
              <w:t>5</w:t>
            </w:r>
          </w:p>
        </w:tc>
        <w:tc>
          <w:tcPr>
            <w:tcW w:w="0" w:type="auto"/>
            <w:vAlign w:val="center"/>
          </w:tcPr>
          <w:p w14:paraId="0BB8623D" w14:textId="77777777" w:rsidR="0093274D" w:rsidRPr="00EA4E3A" w:rsidRDefault="0093274D" w:rsidP="00890F6A">
            <w:pPr>
              <w:pStyle w:val="TAC"/>
            </w:pPr>
          </w:p>
        </w:tc>
        <w:tc>
          <w:tcPr>
            <w:tcW w:w="0" w:type="auto"/>
            <w:vAlign w:val="center"/>
          </w:tcPr>
          <w:p w14:paraId="3B9D6F04" w14:textId="77777777" w:rsidR="0093274D" w:rsidRPr="00EA4E3A" w:rsidRDefault="0093274D" w:rsidP="00890F6A">
            <w:pPr>
              <w:pStyle w:val="TAC"/>
            </w:pPr>
          </w:p>
        </w:tc>
        <w:tc>
          <w:tcPr>
            <w:tcW w:w="0" w:type="auto"/>
            <w:vAlign w:val="center"/>
          </w:tcPr>
          <w:p w14:paraId="21B8B06A" w14:textId="77777777" w:rsidR="0093274D" w:rsidRPr="00EA4E3A" w:rsidRDefault="0093274D" w:rsidP="00890F6A">
            <w:pPr>
              <w:pStyle w:val="TAC"/>
            </w:pPr>
            <w:r w:rsidRPr="00EA4E3A">
              <w:t>6</w:t>
            </w:r>
          </w:p>
        </w:tc>
        <w:tc>
          <w:tcPr>
            <w:tcW w:w="0" w:type="auto"/>
            <w:vAlign w:val="center"/>
          </w:tcPr>
          <w:p w14:paraId="4554A2AE" w14:textId="77777777" w:rsidR="0093274D" w:rsidRPr="00EA4E3A" w:rsidRDefault="0093274D" w:rsidP="00890F6A">
            <w:pPr>
              <w:pStyle w:val="TAC"/>
            </w:pPr>
          </w:p>
        </w:tc>
        <w:tc>
          <w:tcPr>
            <w:tcW w:w="0" w:type="auto"/>
            <w:vAlign w:val="center"/>
          </w:tcPr>
          <w:p w14:paraId="5AF1D4B0" w14:textId="77777777" w:rsidR="0093274D" w:rsidRPr="00EA4E3A" w:rsidRDefault="0093274D" w:rsidP="00890F6A">
            <w:pPr>
              <w:pStyle w:val="TAC"/>
            </w:pPr>
          </w:p>
        </w:tc>
        <w:tc>
          <w:tcPr>
            <w:tcW w:w="0" w:type="auto"/>
            <w:vAlign w:val="center"/>
          </w:tcPr>
          <w:p w14:paraId="0A7937DC" w14:textId="77777777" w:rsidR="0093274D" w:rsidRPr="00EA4E3A" w:rsidRDefault="0093274D" w:rsidP="00890F6A">
            <w:pPr>
              <w:pStyle w:val="TAC"/>
            </w:pPr>
          </w:p>
        </w:tc>
        <w:tc>
          <w:tcPr>
            <w:tcW w:w="0" w:type="auto"/>
            <w:vAlign w:val="center"/>
          </w:tcPr>
          <w:p w14:paraId="6760B72E" w14:textId="77777777" w:rsidR="0093274D" w:rsidRPr="00EA4E3A" w:rsidRDefault="0093274D" w:rsidP="00890F6A">
            <w:pPr>
              <w:pStyle w:val="TAC"/>
              <w:rPr>
                <w:iCs/>
              </w:rPr>
            </w:pPr>
          </w:p>
        </w:tc>
        <w:tc>
          <w:tcPr>
            <w:tcW w:w="0" w:type="auto"/>
            <w:vAlign w:val="center"/>
          </w:tcPr>
          <w:p w14:paraId="04604BC3" w14:textId="77777777" w:rsidR="0093274D" w:rsidRPr="00EA4E3A" w:rsidRDefault="0093274D" w:rsidP="00890F6A">
            <w:pPr>
              <w:pStyle w:val="TAC"/>
            </w:pPr>
          </w:p>
        </w:tc>
        <w:tc>
          <w:tcPr>
            <w:tcW w:w="0" w:type="auto"/>
            <w:vAlign w:val="center"/>
          </w:tcPr>
          <w:p w14:paraId="7D472877" w14:textId="77777777" w:rsidR="0093274D" w:rsidRPr="00EA4E3A" w:rsidRDefault="0093274D" w:rsidP="00890F6A">
            <w:pPr>
              <w:pStyle w:val="TAC"/>
            </w:pPr>
          </w:p>
        </w:tc>
        <w:tc>
          <w:tcPr>
            <w:tcW w:w="0" w:type="auto"/>
            <w:vAlign w:val="center"/>
          </w:tcPr>
          <w:p w14:paraId="2DE85903" w14:textId="77777777" w:rsidR="0093274D" w:rsidRPr="00EA4E3A" w:rsidRDefault="0093274D" w:rsidP="00890F6A">
            <w:pPr>
              <w:pStyle w:val="TAC"/>
            </w:pPr>
          </w:p>
        </w:tc>
      </w:tr>
      <w:tr w:rsidR="0093274D" w:rsidRPr="00EA4E3A" w14:paraId="33BEC750" w14:textId="77777777">
        <w:trPr>
          <w:cantSplit/>
          <w:jc w:val="center"/>
        </w:trPr>
        <w:tc>
          <w:tcPr>
            <w:tcW w:w="0" w:type="auto"/>
            <w:vAlign w:val="center"/>
          </w:tcPr>
          <w:p w14:paraId="64D7747A" w14:textId="77777777" w:rsidR="0093274D" w:rsidRPr="00EA4E3A" w:rsidRDefault="0093274D" w:rsidP="00890F6A">
            <w:pPr>
              <w:pStyle w:val="TAC"/>
            </w:pPr>
            <w:r w:rsidRPr="00EA4E3A">
              <w:t>6</w:t>
            </w:r>
          </w:p>
        </w:tc>
        <w:tc>
          <w:tcPr>
            <w:tcW w:w="0" w:type="auto"/>
            <w:vAlign w:val="center"/>
          </w:tcPr>
          <w:p w14:paraId="389C4ACE" w14:textId="77777777" w:rsidR="0093274D" w:rsidRPr="00EA4E3A" w:rsidRDefault="0093274D" w:rsidP="00890F6A">
            <w:pPr>
              <w:pStyle w:val="TAC"/>
              <w:rPr>
                <w:iCs/>
              </w:rPr>
            </w:pPr>
          </w:p>
        </w:tc>
        <w:tc>
          <w:tcPr>
            <w:tcW w:w="0" w:type="auto"/>
            <w:vAlign w:val="center"/>
          </w:tcPr>
          <w:p w14:paraId="5EEE9C8C" w14:textId="77777777" w:rsidR="0093274D" w:rsidRPr="00EA4E3A" w:rsidRDefault="0093274D" w:rsidP="00890F6A">
            <w:pPr>
              <w:pStyle w:val="TAC"/>
              <w:rPr>
                <w:iCs/>
              </w:rPr>
            </w:pPr>
          </w:p>
        </w:tc>
        <w:tc>
          <w:tcPr>
            <w:tcW w:w="0" w:type="auto"/>
            <w:vAlign w:val="center"/>
          </w:tcPr>
          <w:p w14:paraId="02F88D4A" w14:textId="77777777" w:rsidR="0093274D" w:rsidRPr="00EA4E3A" w:rsidRDefault="0093274D" w:rsidP="00890F6A">
            <w:pPr>
              <w:pStyle w:val="TAC"/>
            </w:pPr>
            <w:r w:rsidRPr="00EA4E3A">
              <w:t>4</w:t>
            </w:r>
          </w:p>
        </w:tc>
        <w:tc>
          <w:tcPr>
            <w:tcW w:w="0" w:type="auto"/>
            <w:vAlign w:val="center"/>
          </w:tcPr>
          <w:p w14:paraId="14510EFA" w14:textId="77777777" w:rsidR="0093274D" w:rsidRPr="00EA4E3A" w:rsidRDefault="0093274D" w:rsidP="00890F6A">
            <w:pPr>
              <w:pStyle w:val="TAC"/>
            </w:pPr>
            <w:r w:rsidRPr="00EA4E3A">
              <w:t>6</w:t>
            </w:r>
          </w:p>
        </w:tc>
        <w:tc>
          <w:tcPr>
            <w:tcW w:w="0" w:type="auto"/>
            <w:vAlign w:val="center"/>
          </w:tcPr>
          <w:p w14:paraId="04B83E0E" w14:textId="77777777" w:rsidR="0093274D" w:rsidRPr="00EA4E3A" w:rsidRDefault="0093274D" w:rsidP="00890F6A">
            <w:pPr>
              <w:pStyle w:val="TAC"/>
            </w:pPr>
            <w:r w:rsidRPr="00EA4E3A">
              <w:t>6</w:t>
            </w:r>
          </w:p>
        </w:tc>
        <w:tc>
          <w:tcPr>
            <w:tcW w:w="0" w:type="auto"/>
            <w:vAlign w:val="center"/>
          </w:tcPr>
          <w:p w14:paraId="2B31502A" w14:textId="77777777" w:rsidR="0093274D" w:rsidRPr="00EA4E3A" w:rsidRDefault="0093274D" w:rsidP="00890F6A">
            <w:pPr>
              <w:pStyle w:val="TAC"/>
              <w:rPr>
                <w:iCs/>
              </w:rPr>
            </w:pPr>
          </w:p>
        </w:tc>
        <w:tc>
          <w:tcPr>
            <w:tcW w:w="0" w:type="auto"/>
            <w:vAlign w:val="center"/>
          </w:tcPr>
          <w:p w14:paraId="1DDD3420" w14:textId="77777777" w:rsidR="0093274D" w:rsidRPr="00EA4E3A" w:rsidRDefault="0093274D" w:rsidP="00890F6A">
            <w:pPr>
              <w:pStyle w:val="TAC"/>
              <w:rPr>
                <w:iCs/>
              </w:rPr>
            </w:pPr>
          </w:p>
        </w:tc>
        <w:tc>
          <w:tcPr>
            <w:tcW w:w="0" w:type="auto"/>
            <w:vAlign w:val="center"/>
          </w:tcPr>
          <w:p w14:paraId="4A25736F" w14:textId="77777777" w:rsidR="0093274D" w:rsidRPr="00EA4E3A" w:rsidRDefault="0093274D" w:rsidP="00890F6A">
            <w:pPr>
              <w:pStyle w:val="TAC"/>
            </w:pPr>
            <w:r w:rsidRPr="00EA4E3A">
              <w:t>4</w:t>
            </w:r>
          </w:p>
        </w:tc>
        <w:tc>
          <w:tcPr>
            <w:tcW w:w="0" w:type="auto"/>
            <w:vAlign w:val="center"/>
          </w:tcPr>
          <w:p w14:paraId="19CA51ED" w14:textId="77777777" w:rsidR="0093274D" w:rsidRPr="00EA4E3A" w:rsidRDefault="0093274D" w:rsidP="00890F6A">
            <w:pPr>
              <w:pStyle w:val="TAC"/>
            </w:pPr>
            <w:r w:rsidRPr="00EA4E3A">
              <w:t>7</w:t>
            </w:r>
          </w:p>
        </w:tc>
        <w:tc>
          <w:tcPr>
            <w:tcW w:w="0" w:type="auto"/>
            <w:vAlign w:val="center"/>
          </w:tcPr>
          <w:p w14:paraId="01B5BA75" w14:textId="77777777" w:rsidR="0093274D" w:rsidRPr="00EA4E3A" w:rsidRDefault="0093274D" w:rsidP="00890F6A">
            <w:pPr>
              <w:pStyle w:val="TAC"/>
              <w:rPr>
                <w:iCs/>
              </w:rPr>
            </w:pPr>
          </w:p>
        </w:tc>
      </w:tr>
    </w:tbl>
    <w:p w14:paraId="38F1135E" w14:textId="77777777" w:rsidR="00DA532D" w:rsidRPr="00EA4E3A" w:rsidRDefault="00DA532D" w:rsidP="00DA532D"/>
    <w:p w14:paraId="1380DCAF" w14:textId="77777777"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14:anchorId="5F6DE958" wp14:editId="169DB747">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14:paraId="68D5E5F3" w14:textId="77777777" w:rsidTr="00195659">
        <w:trPr>
          <w:cantSplit/>
          <w:jc w:val="center"/>
        </w:trPr>
        <w:tc>
          <w:tcPr>
            <w:tcW w:w="0" w:type="auto"/>
            <w:vMerge w:val="restart"/>
            <w:shd w:val="clear" w:color="auto" w:fill="E0E0E0"/>
            <w:vAlign w:val="center"/>
          </w:tcPr>
          <w:p w14:paraId="519EEFC1" w14:textId="77777777"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14:paraId="59609235" w14:textId="77777777"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14:paraId="5ABEAA85" w14:textId="77777777" w:rsidTr="00195659">
        <w:trPr>
          <w:cantSplit/>
          <w:jc w:val="center"/>
        </w:trPr>
        <w:tc>
          <w:tcPr>
            <w:tcW w:w="0" w:type="auto"/>
            <w:vMerge/>
            <w:shd w:val="clear" w:color="auto" w:fill="E0E0E0"/>
            <w:vAlign w:val="center"/>
          </w:tcPr>
          <w:p w14:paraId="70E38E4A" w14:textId="77777777" w:rsidR="00DA532D" w:rsidRPr="00EA4E3A" w:rsidRDefault="00DA532D" w:rsidP="00195659">
            <w:pPr>
              <w:pStyle w:val="TAH"/>
              <w:rPr>
                <w:lang w:val="it-IT"/>
              </w:rPr>
            </w:pPr>
          </w:p>
        </w:tc>
        <w:tc>
          <w:tcPr>
            <w:tcW w:w="0" w:type="auto"/>
            <w:shd w:val="clear" w:color="auto" w:fill="E0E0E0"/>
            <w:vAlign w:val="center"/>
          </w:tcPr>
          <w:p w14:paraId="64D6A61D" w14:textId="77777777" w:rsidR="00DA532D" w:rsidRPr="00EA4E3A" w:rsidRDefault="00DA532D" w:rsidP="00195659">
            <w:pPr>
              <w:pStyle w:val="TAH"/>
              <w:rPr>
                <w:lang w:val="it-IT"/>
              </w:rPr>
            </w:pPr>
            <w:r w:rsidRPr="00EA4E3A">
              <w:rPr>
                <w:lang w:val="it-IT"/>
              </w:rPr>
              <w:t>0</w:t>
            </w:r>
          </w:p>
        </w:tc>
        <w:tc>
          <w:tcPr>
            <w:tcW w:w="0" w:type="auto"/>
            <w:shd w:val="clear" w:color="auto" w:fill="E0E0E0"/>
            <w:vAlign w:val="center"/>
          </w:tcPr>
          <w:p w14:paraId="19AFA2D8" w14:textId="77777777" w:rsidR="00DA532D" w:rsidRPr="00EA4E3A" w:rsidRDefault="00DA532D" w:rsidP="00195659">
            <w:pPr>
              <w:pStyle w:val="TAH"/>
              <w:rPr>
                <w:lang w:val="it-IT"/>
              </w:rPr>
            </w:pPr>
            <w:r w:rsidRPr="00EA4E3A">
              <w:rPr>
                <w:lang w:val="it-IT"/>
              </w:rPr>
              <w:t>1</w:t>
            </w:r>
          </w:p>
        </w:tc>
        <w:tc>
          <w:tcPr>
            <w:tcW w:w="0" w:type="auto"/>
            <w:shd w:val="clear" w:color="auto" w:fill="E0E0E0"/>
            <w:vAlign w:val="center"/>
          </w:tcPr>
          <w:p w14:paraId="0206F910" w14:textId="77777777" w:rsidR="00DA532D" w:rsidRPr="00EA4E3A" w:rsidRDefault="00DA532D" w:rsidP="00195659">
            <w:pPr>
              <w:pStyle w:val="TAH"/>
              <w:rPr>
                <w:lang w:val="it-IT"/>
              </w:rPr>
            </w:pPr>
            <w:r w:rsidRPr="00EA4E3A">
              <w:rPr>
                <w:lang w:val="it-IT"/>
              </w:rPr>
              <w:t>2</w:t>
            </w:r>
          </w:p>
        </w:tc>
        <w:tc>
          <w:tcPr>
            <w:tcW w:w="0" w:type="auto"/>
            <w:shd w:val="clear" w:color="auto" w:fill="E0E0E0"/>
            <w:vAlign w:val="center"/>
          </w:tcPr>
          <w:p w14:paraId="608D7DF4" w14:textId="77777777" w:rsidR="00DA532D" w:rsidRPr="00EA4E3A" w:rsidRDefault="00DA532D" w:rsidP="00195659">
            <w:pPr>
              <w:pStyle w:val="TAH"/>
              <w:rPr>
                <w:lang w:val="it-IT"/>
              </w:rPr>
            </w:pPr>
            <w:r w:rsidRPr="00EA4E3A">
              <w:rPr>
                <w:lang w:val="it-IT"/>
              </w:rPr>
              <w:t>3</w:t>
            </w:r>
          </w:p>
        </w:tc>
        <w:tc>
          <w:tcPr>
            <w:tcW w:w="0" w:type="auto"/>
            <w:shd w:val="clear" w:color="auto" w:fill="E0E0E0"/>
            <w:vAlign w:val="center"/>
          </w:tcPr>
          <w:p w14:paraId="2F25DAC0" w14:textId="77777777" w:rsidR="00DA532D" w:rsidRPr="00EA4E3A" w:rsidRDefault="00DA532D" w:rsidP="00195659">
            <w:pPr>
              <w:pStyle w:val="TAH"/>
              <w:rPr>
                <w:lang w:val="it-IT"/>
              </w:rPr>
            </w:pPr>
            <w:r w:rsidRPr="00EA4E3A">
              <w:rPr>
                <w:lang w:val="it-IT"/>
              </w:rPr>
              <w:t>4</w:t>
            </w:r>
          </w:p>
        </w:tc>
        <w:tc>
          <w:tcPr>
            <w:tcW w:w="0" w:type="auto"/>
            <w:shd w:val="clear" w:color="auto" w:fill="E0E0E0"/>
            <w:vAlign w:val="center"/>
          </w:tcPr>
          <w:p w14:paraId="5A45D1D0" w14:textId="77777777" w:rsidR="00DA532D" w:rsidRPr="00EA4E3A" w:rsidRDefault="00DA532D" w:rsidP="00195659">
            <w:pPr>
              <w:pStyle w:val="TAH"/>
              <w:rPr>
                <w:lang w:val="it-IT"/>
              </w:rPr>
            </w:pPr>
            <w:r w:rsidRPr="00EA4E3A">
              <w:rPr>
                <w:lang w:val="it-IT"/>
              </w:rPr>
              <w:t>5</w:t>
            </w:r>
          </w:p>
        </w:tc>
        <w:tc>
          <w:tcPr>
            <w:tcW w:w="0" w:type="auto"/>
            <w:shd w:val="clear" w:color="auto" w:fill="E0E0E0"/>
            <w:vAlign w:val="center"/>
          </w:tcPr>
          <w:p w14:paraId="438EFF24" w14:textId="77777777" w:rsidR="00DA532D" w:rsidRPr="00EA4E3A" w:rsidRDefault="00DA532D" w:rsidP="00195659">
            <w:pPr>
              <w:pStyle w:val="TAH"/>
              <w:rPr>
                <w:lang w:val="it-IT"/>
              </w:rPr>
            </w:pPr>
            <w:r w:rsidRPr="00EA4E3A">
              <w:rPr>
                <w:lang w:val="it-IT"/>
              </w:rPr>
              <w:t>6</w:t>
            </w:r>
          </w:p>
        </w:tc>
        <w:tc>
          <w:tcPr>
            <w:tcW w:w="0" w:type="auto"/>
            <w:shd w:val="clear" w:color="auto" w:fill="E0E0E0"/>
            <w:vAlign w:val="center"/>
          </w:tcPr>
          <w:p w14:paraId="5FDED51A" w14:textId="77777777" w:rsidR="00DA532D" w:rsidRPr="00EA4E3A" w:rsidRDefault="00DA532D" w:rsidP="00195659">
            <w:pPr>
              <w:pStyle w:val="TAH"/>
              <w:rPr>
                <w:lang w:val="it-IT"/>
              </w:rPr>
            </w:pPr>
            <w:r w:rsidRPr="00EA4E3A">
              <w:rPr>
                <w:lang w:val="it-IT"/>
              </w:rPr>
              <w:t>7</w:t>
            </w:r>
          </w:p>
        </w:tc>
        <w:tc>
          <w:tcPr>
            <w:tcW w:w="0" w:type="auto"/>
            <w:shd w:val="clear" w:color="auto" w:fill="E0E0E0"/>
            <w:vAlign w:val="center"/>
          </w:tcPr>
          <w:p w14:paraId="02A23C29" w14:textId="77777777" w:rsidR="00DA532D" w:rsidRPr="00EA4E3A" w:rsidRDefault="00DA532D" w:rsidP="00195659">
            <w:pPr>
              <w:pStyle w:val="TAH"/>
              <w:rPr>
                <w:lang w:val="it-IT"/>
              </w:rPr>
            </w:pPr>
            <w:r w:rsidRPr="00EA4E3A">
              <w:rPr>
                <w:lang w:val="it-IT"/>
              </w:rPr>
              <w:t>8</w:t>
            </w:r>
          </w:p>
        </w:tc>
        <w:tc>
          <w:tcPr>
            <w:tcW w:w="0" w:type="auto"/>
            <w:shd w:val="clear" w:color="auto" w:fill="E0E0E0"/>
            <w:vAlign w:val="center"/>
          </w:tcPr>
          <w:p w14:paraId="24EAB216" w14:textId="77777777" w:rsidR="00DA532D" w:rsidRPr="00EA4E3A" w:rsidRDefault="00DA532D" w:rsidP="00195659">
            <w:pPr>
              <w:pStyle w:val="TAH"/>
              <w:rPr>
                <w:lang w:val="it-IT"/>
              </w:rPr>
            </w:pPr>
            <w:r w:rsidRPr="00EA4E3A">
              <w:rPr>
                <w:lang w:val="it-IT"/>
              </w:rPr>
              <w:t>9</w:t>
            </w:r>
          </w:p>
        </w:tc>
      </w:tr>
      <w:tr w:rsidR="00DA532D" w:rsidRPr="00EA4E3A" w14:paraId="34C15986" w14:textId="77777777" w:rsidTr="00195659">
        <w:trPr>
          <w:cantSplit/>
          <w:jc w:val="center"/>
        </w:trPr>
        <w:tc>
          <w:tcPr>
            <w:tcW w:w="0" w:type="auto"/>
            <w:vAlign w:val="center"/>
          </w:tcPr>
          <w:p w14:paraId="5FA08775" w14:textId="77777777" w:rsidR="00DA532D" w:rsidRPr="00EA4E3A" w:rsidRDefault="00DA532D" w:rsidP="00195659">
            <w:pPr>
              <w:pStyle w:val="TAC"/>
              <w:rPr>
                <w:lang w:val="it-IT"/>
              </w:rPr>
            </w:pPr>
            <w:r w:rsidRPr="00EA4E3A">
              <w:rPr>
                <w:lang w:val="it-IT"/>
              </w:rPr>
              <w:t>0</w:t>
            </w:r>
          </w:p>
        </w:tc>
        <w:tc>
          <w:tcPr>
            <w:tcW w:w="0" w:type="auto"/>
            <w:vAlign w:val="center"/>
          </w:tcPr>
          <w:p w14:paraId="2C7976DC" w14:textId="77777777" w:rsidR="00DA532D" w:rsidRPr="00EA4E3A" w:rsidRDefault="00DA532D" w:rsidP="00195659">
            <w:pPr>
              <w:pStyle w:val="TAC"/>
              <w:rPr>
                <w:iCs/>
                <w:lang w:val="it-IT"/>
              </w:rPr>
            </w:pPr>
          </w:p>
        </w:tc>
        <w:tc>
          <w:tcPr>
            <w:tcW w:w="0" w:type="auto"/>
            <w:vAlign w:val="center"/>
          </w:tcPr>
          <w:p w14:paraId="4AD1AA37" w14:textId="77777777" w:rsidR="00DA532D" w:rsidRPr="00EA4E3A" w:rsidRDefault="00DA532D" w:rsidP="00195659">
            <w:pPr>
              <w:pStyle w:val="TAC"/>
              <w:rPr>
                <w:iCs/>
                <w:lang w:val="it-IT"/>
              </w:rPr>
            </w:pPr>
            <w:r w:rsidRPr="00EA4E3A">
              <w:rPr>
                <w:iCs/>
                <w:lang w:val="it-IT"/>
              </w:rPr>
              <w:t>5</w:t>
            </w:r>
          </w:p>
        </w:tc>
        <w:tc>
          <w:tcPr>
            <w:tcW w:w="0" w:type="auto"/>
            <w:vAlign w:val="center"/>
          </w:tcPr>
          <w:p w14:paraId="687BE714" w14:textId="77777777" w:rsidR="00DA532D" w:rsidRPr="00EA4E3A" w:rsidRDefault="00DA532D" w:rsidP="00195659">
            <w:pPr>
              <w:pStyle w:val="TAC"/>
              <w:rPr>
                <w:lang w:val="it-IT"/>
              </w:rPr>
            </w:pPr>
            <w:r w:rsidRPr="00EA4E3A">
              <w:rPr>
                <w:lang w:val="it-IT"/>
              </w:rPr>
              <w:t>4</w:t>
            </w:r>
          </w:p>
        </w:tc>
        <w:tc>
          <w:tcPr>
            <w:tcW w:w="0" w:type="auto"/>
            <w:vAlign w:val="center"/>
          </w:tcPr>
          <w:p w14:paraId="745CE811" w14:textId="77777777" w:rsidR="00DA532D" w:rsidRPr="00EA4E3A" w:rsidRDefault="00DA532D" w:rsidP="00195659">
            <w:pPr>
              <w:pStyle w:val="TAC"/>
              <w:rPr>
                <w:lang w:val="it-IT"/>
              </w:rPr>
            </w:pPr>
            <w:r w:rsidRPr="00EA4E3A">
              <w:rPr>
                <w:lang w:val="it-IT"/>
              </w:rPr>
              <w:t>7</w:t>
            </w:r>
          </w:p>
        </w:tc>
        <w:tc>
          <w:tcPr>
            <w:tcW w:w="0" w:type="auto"/>
            <w:vAlign w:val="center"/>
          </w:tcPr>
          <w:p w14:paraId="2B3FD368" w14:textId="77777777" w:rsidR="00DA532D" w:rsidRPr="00EA4E3A" w:rsidRDefault="00DA532D" w:rsidP="00195659">
            <w:pPr>
              <w:pStyle w:val="TAC"/>
              <w:rPr>
                <w:lang w:val="it-IT"/>
              </w:rPr>
            </w:pPr>
            <w:r w:rsidRPr="00EA4E3A">
              <w:rPr>
                <w:lang w:val="it-IT"/>
              </w:rPr>
              <w:t>6</w:t>
            </w:r>
          </w:p>
        </w:tc>
        <w:tc>
          <w:tcPr>
            <w:tcW w:w="0" w:type="auto"/>
            <w:vAlign w:val="center"/>
          </w:tcPr>
          <w:p w14:paraId="4A9E00BE" w14:textId="77777777" w:rsidR="00DA532D" w:rsidRPr="00EA4E3A" w:rsidRDefault="00DA532D" w:rsidP="00195659">
            <w:pPr>
              <w:pStyle w:val="TAC"/>
              <w:rPr>
                <w:iCs/>
                <w:lang w:val="it-IT"/>
              </w:rPr>
            </w:pPr>
          </w:p>
        </w:tc>
        <w:tc>
          <w:tcPr>
            <w:tcW w:w="0" w:type="auto"/>
            <w:vAlign w:val="center"/>
          </w:tcPr>
          <w:p w14:paraId="2A8F4933" w14:textId="77777777" w:rsidR="00DA532D" w:rsidRPr="00EA4E3A" w:rsidRDefault="00DA532D" w:rsidP="00195659">
            <w:pPr>
              <w:pStyle w:val="TAC"/>
              <w:rPr>
                <w:iCs/>
                <w:lang w:val="it-IT"/>
              </w:rPr>
            </w:pPr>
            <w:r w:rsidRPr="00EA4E3A">
              <w:rPr>
                <w:iCs/>
                <w:lang w:val="it-IT"/>
              </w:rPr>
              <w:t>5</w:t>
            </w:r>
          </w:p>
        </w:tc>
        <w:tc>
          <w:tcPr>
            <w:tcW w:w="0" w:type="auto"/>
            <w:vAlign w:val="center"/>
          </w:tcPr>
          <w:p w14:paraId="55F7EAA4" w14:textId="77777777" w:rsidR="00DA532D" w:rsidRPr="00EA4E3A" w:rsidRDefault="00DA532D" w:rsidP="00195659">
            <w:pPr>
              <w:pStyle w:val="TAC"/>
              <w:rPr>
                <w:lang w:val="it-IT"/>
              </w:rPr>
            </w:pPr>
            <w:r w:rsidRPr="00EA4E3A">
              <w:rPr>
                <w:lang w:val="it-IT"/>
              </w:rPr>
              <w:t>4</w:t>
            </w:r>
          </w:p>
        </w:tc>
        <w:tc>
          <w:tcPr>
            <w:tcW w:w="0" w:type="auto"/>
            <w:vAlign w:val="center"/>
          </w:tcPr>
          <w:p w14:paraId="22F16980" w14:textId="77777777" w:rsidR="00DA532D" w:rsidRPr="00EA4E3A" w:rsidRDefault="00DA532D" w:rsidP="00195659">
            <w:pPr>
              <w:pStyle w:val="TAC"/>
              <w:rPr>
                <w:lang w:val="it-IT"/>
              </w:rPr>
            </w:pPr>
            <w:r w:rsidRPr="00EA4E3A">
              <w:rPr>
                <w:lang w:val="it-IT"/>
              </w:rPr>
              <w:t>7</w:t>
            </w:r>
          </w:p>
        </w:tc>
        <w:tc>
          <w:tcPr>
            <w:tcW w:w="0" w:type="auto"/>
            <w:vAlign w:val="center"/>
          </w:tcPr>
          <w:p w14:paraId="226917C3" w14:textId="77777777" w:rsidR="00DA532D" w:rsidRPr="00EA4E3A" w:rsidRDefault="00DA532D" w:rsidP="00195659">
            <w:pPr>
              <w:pStyle w:val="TAC"/>
              <w:rPr>
                <w:lang w:val="it-IT"/>
              </w:rPr>
            </w:pPr>
            <w:r w:rsidRPr="00EA4E3A">
              <w:rPr>
                <w:lang w:val="it-IT"/>
              </w:rPr>
              <w:t>6</w:t>
            </w:r>
          </w:p>
        </w:tc>
      </w:tr>
      <w:tr w:rsidR="00DA532D" w:rsidRPr="00EA4E3A" w14:paraId="4C5E52AC" w14:textId="77777777" w:rsidTr="00195659">
        <w:trPr>
          <w:cantSplit/>
          <w:jc w:val="center"/>
        </w:trPr>
        <w:tc>
          <w:tcPr>
            <w:tcW w:w="0" w:type="auto"/>
            <w:vAlign w:val="center"/>
          </w:tcPr>
          <w:p w14:paraId="789440AB" w14:textId="77777777" w:rsidR="00DA532D" w:rsidRPr="00EA4E3A" w:rsidRDefault="00DA532D" w:rsidP="00195659">
            <w:pPr>
              <w:pStyle w:val="TAC"/>
              <w:rPr>
                <w:lang w:val="it-IT"/>
              </w:rPr>
            </w:pPr>
            <w:r w:rsidRPr="00EA4E3A">
              <w:rPr>
                <w:lang w:val="it-IT"/>
              </w:rPr>
              <w:t>1</w:t>
            </w:r>
          </w:p>
        </w:tc>
        <w:tc>
          <w:tcPr>
            <w:tcW w:w="0" w:type="auto"/>
            <w:vAlign w:val="center"/>
          </w:tcPr>
          <w:p w14:paraId="6A81DBE6" w14:textId="77777777" w:rsidR="00DA532D" w:rsidRPr="00EA4E3A" w:rsidRDefault="00DA532D" w:rsidP="00195659">
            <w:pPr>
              <w:pStyle w:val="TAC"/>
              <w:rPr>
                <w:lang w:val="it-IT"/>
              </w:rPr>
            </w:pPr>
          </w:p>
        </w:tc>
        <w:tc>
          <w:tcPr>
            <w:tcW w:w="0" w:type="auto"/>
            <w:vAlign w:val="center"/>
          </w:tcPr>
          <w:p w14:paraId="12DE0975" w14:textId="77777777" w:rsidR="00DA532D" w:rsidRPr="00EA4E3A" w:rsidRDefault="00DA532D" w:rsidP="00195659">
            <w:pPr>
              <w:pStyle w:val="TAC"/>
              <w:rPr>
                <w:iCs/>
                <w:lang w:val="it-IT"/>
              </w:rPr>
            </w:pPr>
            <w:r w:rsidRPr="00EA4E3A">
              <w:rPr>
                <w:iCs/>
                <w:lang w:val="it-IT"/>
              </w:rPr>
              <w:t>5</w:t>
            </w:r>
          </w:p>
        </w:tc>
        <w:tc>
          <w:tcPr>
            <w:tcW w:w="0" w:type="auto"/>
            <w:vAlign w:val="center"/>
          </w:tcPr>
          <w:p w14:paraId="6B1D8D7E" w14:textId="77777777" w:rsidR="00DA532D" w:rsidRPr="00EA4E3A" w:rsidRDefault="00DA532D" w:rsidP="00195659">
            <w:pPr>
              <w:pStyle w:val="TAC"/>
              <w:rPr>
                <w:lang w:val="it-IT"/>
              </w:rPr>
            </w:pPr>
            <w:r w:rsidRPr="00EA4E3A">
              <w:rPr>
                <w:lang w:val="it-IT"/>
              </w:rPr>
              <w:t>4</w:t>
            </w:r>
          </w:p>
        </w:tc>
        <w:tc>
          <w:tcPr>
            <w:tcW w:w="0" w:type="auto"/>
            <w:vAlign w:val="center"/>
          </w:tcPr>
          <w:p w14:paraId="67C9F942" w14:textId="77777777" w:rsidR="00DA532D" w:rsidRPr="00EA4E3A" w:rsidRDefault="00DA532D" w:rsidP="00195659">
            <w:pPr>
              <w:pStyle w:val="TAC"/>
              <w:rPr>
                <w:lang w:val="it-IT"/>
              </w:rPr>
            </w:pPr>
            <w:r w:rsidRPr="00EA4E3A">
              <w:rPr>
                <w:lang w:val="it-IT"/>
              </w:rPr>
              <w:t>6</w:t>
            </w:r>
          </w:p>
        </w:tc>
        <w:tc>
          <w:tcPr>
            <w:tcW w:w="0" w:type="auto"/>
            <w:vAlign w:val="center"/>
          </w:tcPr>
          <w:p w14:paraId="4A6C34C3" w14:textId="77777777" w:rsidR="00DA532D" w:rsidRPr="00EA4E3A" w:rsidRDefault="00DA532D" w:rsidP="00195659">
            <w:pPr>
              <w:pStyle w:val="TAC"/>
              <w:rPr>
                <w:iCs/>
                <w:lang w:val="it-IT"/>
              </w:rPr>
            </w:pPr>
          </w:p>
        </w:tc>
        <w:tc>
          <w:tcPr>
            <w:tcW w:w="0" w:type="auto"/>
            <w:vAlign w:val="center"/>
          </w:tcPr>
          <w:p w14:paraId="34310A3C" w14:textId="77777777" w:rsidR="00DA532D" w:rsidRPr="00EA4E3A" w:rsidRDefault="00DA532D" w:rsidP="00195659">
            <w:pPr>
              <w:pStyle w:val="TAC"/>
              <w:rPr>
                <w:lang w:val="it-IT"/>
              </w:rPr>
            </w:pPr>
          </w:p>
        </w:tc>
        <w:tc>
          <w:tcPr>
            <w:tcW w:w="0" w:type="auto"/>
            <w:vAlign w:val="center"/>
          </w:tcPr>
          <w:p w14:paraId="58628121" w14:textId="77777777" w:rsidR="00DA532D" w:rsidRPr="00EA4E3A" w:rsidRDefault="00DA532D" w:rsidP="00195659">
            <w:pPr>
              <w:pStyle w:val="TAC"/>
              <w:rPr>
                <w:iCs/>
                <w:lang w:val="it-IT"/>
              </w:rPr>
            </w:pPr>
            <w:r w:rsidRPr="00EA4E3A">
              <w:rPr>
                <w:iCs/>
                <w:lang w:val="it-IT"/>
              </w:rPr>
              <w:t>5</w:t>
            </w:r>
          </w:p>
        </w:tc>
        <w:tc>
          <w:tcPr>
            <w:tcW w:w="0" w:type="auto"/>
            <w:vAlign w:val="center"/>
          </w:tcPr>
          <w:p w14:paraId="5600A6F4" w14:textId="77777777" w:rsidR="00DA532D" w:rsidRPr="00EA4E3A" w:rsidRDefault="00DA532D" w:rsidP="00195659">
            <w:pPr>
              <w:pStyle w:val="TAC"/>
              <w:rPr>
                <w:lang w:val="it-IT"/>
              </w:rPr>
            </w:pPr>
            <w:r w:rsidRPr="00EA4E3A">
              <w:rPr>
                <w:lang w:val="it-IT"/>
              </w:rPr>
              <w:t>4</w:t>
            </w:r>
          </w:p>
        </w:tc>
        <w:tc>
          <w:tcPr>
            <w:tcW w:w="0" w:type="auto"/>
            <w:vAlign w:val="center"/>
          </w:tcPr>
          <w:p w14:paraId="7211C1EB" w14:textId="77777777" w:rsidR="00DA532D" w:rsidRPr="00EA4E3A" w:rsidRDefault="00DA532D" w:rsidP="00195659">
            <w:pPr>
              <w:pStyle w:val="TAC"/>
              <w:rPr>
                <w:lang w:val="it-IT"/>
              </w:rPr>
            </w:pPr>
            <w:r w:rsidRPr="00EA4E3A">
              <w:rPr>
                <w:lang w:val="it-IT"/>
              </w:rPr>
              <w:t>6</w:t>
            </w:r>
          </w:p>
        </w:tc>
        <w:tc>
          <w:tcPr>
            <w:tcW w:w="0" w:type="auto"/>
            <w:vAlign w:val="center"/>
          </w:tcPr>
          <w:p w14:paraId="2E494810" w14:textId="77777777" w:rsidR="00DA532D" w:rsidRPr="00EA4E3A" w:rsidRDefault="00DA532D" w:rsidP="00195659">
            <w:pPr>
              <w:pStyle w:val="TAC"/>
              <w:rPr>
                <w:iCs/>
                <w:lang w:val="it-IT"/>
              </w:rPr>
            </w:pPr>
          </w:p>
        </w:tc>
      </w:tr>
      <w:tr w:rsidR="00DA532D" w:rsidRPr="00EA4E3A" w14:paraId="4927299C" w14:textId="77777777" w:rsidTr="00195659">
        <w:trPr>
          <w:cantSplit/>
          <w:jc w:val="center"/>
        </w:trPr>
        <w:tc>
          <w:tcPr>
            <w:tcW w:w="0" w:type="auto"/>
            <w:vAlign w:val="center"/>
          </w:tcPr>
          <w:p w14:paraId="5996678D" w14:textId="77777777" w:rsidR="00DA532D" w:rsidRPr="00EA4E3A" w:rsidRDefault="00DA532D" w:rsidP="00195659">
            <w:pPr>
              <w:pStyle w:val="TAC"/>
              <w:rPr>
                <w:lang w:val="it-IT"/>
              </w:rPr>
            </w:pPr>
            <w:r w:rsidRPr="00EA4E3A">
              <w:rPr>
                <w:lang w:val="it-IT"/>
              </w:rPr>
              <w:t>2</w:t>
            </w:r>
          </w:p>
        </w:tc>
        <w:tc>
          <w:tcPr>
            <w:tcW w:w="0" w:type="auto"/>
            <w:vAlign w:val="center"/>
          </w:tcPr>
          <w:p w14:paraId="7A0F689B" w14:textId="77777777" w:rsidR="00DA532D" w:rsidRPr="00EA4E3A" w:rsidRDefault="00DA532D" w:rsidP="00195659">
            <w:pPr>
              <w:pStyle w:val="TAC"/>
              <w:rPr>
                <w:lang w:val="it-IT"/>
              </w:rPr>
            </w:pPr>
          </w:p>
        </w:tc>
        <w:tc>
          <w:tcPr>
            <w:tcW w:w="0" w:type="auto"/>
            <w:vAlign w:val="center"/>
          </w:tcPr>
          <w:p w14:paraId="3C2D0116" w14:textId="77777777" w:rsidR="00DA532D" w:rsidRPr="00EA4E3A" w:rsidRDefault="00DA532D" w:rsidP="00195659">
            <w:pPr>
              <w:pStyle w:val="TAC"/>
              <w:rPr>
                <w:iCs/>
                <w:lang w:val="it-IT"/>
              </w:rPr>
            </w:pPr>
            <w:r w:rsidRPr="00EA4E3A">
              <w:rPr>
                <w:iCs/>
                <w:lang w:val="it-IT"/>
              </w:rPr>
              <w:t>7</w:t>
            </w:r>
          </w:p>
        </w:tc>
        <w:tc>
          <w:tcPr>
            <w:tcW w:w="0" w:type="auto"/>
            <w:vAlign w:val="center"/>
          </w:tcPr>
          <w:p w14:paraId="258F8FB9" w14:textId="77777777" w:rsidR="00DA532D" w:rsidRPr="00EA4E3A" w:rsidRDefault="00DA532D" w:rsidP="00195659">
            <w:pPr>
              <w:pStyle w:val="TAC"/>
              <w:rPr>
                <w:lang w:val="it-IT"/>
              </w:rPr>
            </w:pPr>
            <w:r w:rsidRPr="00EA4E3A">
              <w:rPr>
                <w:lang w:val="it-IT"/>
              </w:rPr>
              <w:t>6</w:t>
            </w:r>
          </w:p>
        </w:tc>
        <w:tc>
          <w:tcPr>
            <w:tcW w:w="0" w:type="auto"/>
            <w:vAlign w:val="center"/>
          </w:tcPr>
          <w:p w14:paraId="0F8960CF" w14:textId="77777777" w:rsidR="00DA532D" w:rsidRPr="00EA4E3A" w:rsidRDefault="00DA532D" w:rsidP="00195659">
            <w:pPr>
              <w:pStyle w:val="TAC"/>
              <w:rPr>
                <w:lang w:val="it-IT"/>
              </w:rPr>
            </w:pPr>
          </w:p>
        </w:tc>
        <w:tc>
          <w:tcPr>
            <w:tcW w:w="0" w:type="auto"/>
            <w:vAlign w:val="center"/>
          </w:tcPr>
          <w:p w14:paraId="2453AC4F" w14:textId="77777777" w:rsidR="00DA532D" w:rsidRPr="00EA4E3A" w:rsidRDefault="00DA532D" w:rsidP="00195659">
            <w:pPr>
              <w:pStyle w:val="TAC"/>
              <w:rPr>
                <w:lang w:val="it-IT"/>
              </w:rPr>
            </w:pPr>
          </w:p>
        </w:tc>
        <w:tc>
          <w:tcPr>
            <w:tcW w:w="0" w:type="auto"/>
            <w:vAlign w:val="center"/>
          </w:tcPr>
          <w:p w14:paraId="390614A3" w14:textId="77777777" w:rsidR="00DA532D" w:rsidRPr="00EA4E3A" w:rsidRDefault="00DA532D" w:rsidP="00195659">
            <w:pPr>
              <w:pStyle w:val="TAC"/>
              <w:rPr>
                <w:lang w:val="it-IT"/>
              </w:rPr>
            </w:pPr>
          </w:p>
        </w:tc>
        <w:tc>
          <w:tcPr>
            <w:tcW w:w="0" w:type="auto"/>
            <w:vAlign w:val="center"/>
          </w:tcPr>
          <w:p w14:paraId="3952850F" w14:textId="77777777" w:rsidR="00DA532D" w:rsidRPr="00EA4E3A" w:rsidRDefault="00DA532D" w:rsidP="00195659">
            <w:pPr>
              <w:pStyle w:val="TAC"/>
              <w:rPr>
                <w:iCs/>
                <w:lang w:val="it-IT"/>
              </w:rPr>
            </w:pPr>
            <w:r w:rsidRPr="00EA4E3A">
              <w:rPr>
                <w:iCs/>
                <w:lang w:val="it-IT"/>
              </w:rPr>
              <w:t>7</w:t>
            </w:r>
          </w:p>
        </w:tc>
        <w:tc>
          <w:tcPr>
            <w:tcW w:w="0" w:type="auto"/>
            <w:vAlign w:val="center"/>
          </w:tcPr>
          <w:p w14:paraId="2DC7741B" w14:textId="77777777" w:rsidR="00DA532D" w:rsidRPr="00EA4E3A" w:rsidRDefault="00DA532D" w:rsidP="00195659">
            <w:pPr>
              <w:pStyle w:val="TAC"/>
              <w:rPr>
                <w:lang w:val="it-IT"/>
              </w:rPr>
            </w:pPr>
            <w:r w:rsidRPr="00EA4E3A">
              <w:rPr>
                <w:lang w:val="it-IT"/>
              </w:rPr>
              <w:t>6</w:t>
            </w:r>
          </w:p>
        </w:tc>
        <w:tc>
          <w:tcPr>
            <w:tcW w:w="0" w:type="auto"/>
            <w:vAlign w:val="center"/>
          </w:tcPr>
          <w:p w14:paraId="57BDF99D" w14:textId="77777777" w:rsidR="00DA532D" w:rsidRPr="00EA4E3A" w:rsidRDefault="00DA532D" w:rsidP="00195659">
            <w:pPr>
              <w:pStyle w:val="TAC"/>
              <w:rPr>
                <w:lang w:val="it-IT"/>
              </w:rPr>
            </w:pPr>
          </w:p>
        </w:tc>
        <w:tc>
          <w:tcPr>
            <w:tcW w:w="0" w:type="auto"/>
            <w:vAlign w:val="center"/>
          </w:tcPr>
          <w:p w14:paraId="2E1DD2A7" w14:textId="77777777" w:rsidR="00DA532D" w:rsidRPr="00EA4E3A" w:rsidRDefault="00DA532D" w:rsidP="00195659">
            <w:pPr>
              <w:pStyle w:val="TAC"/>
              <w:rPr>
                <w:lang w:val="it-IT"/>
              </w:rPr>
            </w:pPr>
          </w:p>
        </w:tc>
      </w:tr>
      <w:tr w:rsidR="00DA532D" w:rsidRPr="00EA4E3A" w14:paraId="779C9DFC" w14:textId="77777777" w:rsidTr="00195659">
        <w:trPr>
          <w:cantSplit/>
          <w:jc w:val="center"/>
        </w:trPr>
        <w:tc>
          <w:tcPr>
            <w:tcW w:w="0" w:type="auto"/>
            <w:vAlign w:val="center"/>
          </w:tcPr>
          <w:p w14:paraId="7E741072" w14:textId="77777777" w:rsidR="00DA532D" w:rsidRPr="00EA4E3A" w:rsidRDefault="00DA532D" w:rsidP="00195659">
            <w:pPr>
              <w:pStyle w:val="TAC"/>
              <w:rPr>
                <w:lang w:val="it-IT"/>
              </w:rPr>
            </w:pPr>
            <w:r w:rsidRPr="00EA4E3A">
              <w:rPr>
                <w:lang w:val="it-IT"/>
              </w:rPr>
              <w:t>3</w:t>
            </w:r>
          </w:p>
        </w:tc>
        <w:tc>
          <w:tcPr>
            <w:tcW w:w="0" w:type="auto"/>
            <w:vAlign w:val="center"/>
          </w:tcPr>
          <w:p w14:paraId="45A7F042" w14:textId="77777777" w:rsidR="00DA532D" w:rsidRPr="00EA4E3A" w:rsidRDefault="00DA532D" w:rsidP="00195659">
            <w:pPr>
              <w:pStyle w:val="TAC"/>
              <w:rPr>
                <w:lang w:val="it-IT"/>
              </w:rPr>
            </w:pPr>
          </w:p>
        </w:tc>
        <w:tc>
          <w:tcPr>
            <w:tcW w:w="0" w:type="auto"/>
            <w:vAlign w:val="center"/>
          </w:tcPr>
          <w:p w14:paraId="56B8DDC8" w14:textId="77777777" w:rsidR="00DA532D" w:rsidRPr="00EA4E3A" w:rsidRDefault="00DA532D" w:rsidP="00195659">
            <w:pPr>
              <w:pStyle w:val="TAC"/>
              <w:rPr>
                <w:lang w:val="it-IT"/>
              </w:rPr>
            </w:pPr>
            <w:r w:rsidRPr="00EA4E3A">
              <w:rPr>
                <w:lang w:val="it-IT"/>
              </w:rPr>
              <w:t>7</w:t>
            </w:r>
          </w:p>
        </w:tc>
        <w:tc>
          <w:tcPr>
            <w:tcW w:w="0" w:type="auto"/>
            <w:vAlign w:val="center"/>
          </w:tcPr>
          <w:p w14:paraId="0D211847" w14:textId="77777777" w:rsidR="00DA532D" w:rsidRPr="00EA4E3A" w:rsidRDefault="00DA532D" w:rsidP="00195659">
            <w:pPr>
              <w:pStyle w:val="TAC"/>
              <w:rPr>
                <w:lang w:val="it-IT"/>
              </w:rPr>
            </w:pPr>
            <w:r w:rsidRPr="00EA4E3A">
              <w:rPr>
                <w:lang w:val="it-IT"/>
              </w:rPr>
              <w:t>6</w:t>
            </w:r>
          </w:p>
        </w:tc>
        <w:tc>
          <w:tcPr>
            <w:tcW w:w="0" w:type="auto"/>
            <w:vAlign w:val="center"/>
          </w:tcPr>
          <w:p w14:paraId="49AD0E5F" w14:textId="77777777" w:rsidR="00DA532D" w:rsidRPr="00EA4E3A" w:rsidRDefault="00DA532D" w:rsidP="00195659">
            <w:pPr>
              <w:pStyle w:val="TAC"/>
              <w:rPr>
                <w:lang w:val="it-IT"/>
              </w:rPr>
            </w:pPr>
            <w:r w:rsidRPr="00EA4E3A">
              <w:rPr>
                <w:lang w:val="it-IT"/>
              </w:rPr>
              <w:t>6</w:t>
            </w:r>
          </w:p>
        </w:tc>
        <w:tc>
          <w:tcPr>
            <w:tcW w:w="0" w:type="auto"/>
            <w:vAlign w:val="center"/>
          </w:tcPr>
          <w:p w14:paraId="0F0D1D4B" w14:textId="77777777" w:rsidR="00DA532D" w:rsidRPr="00EA4E3A" w:rsidRDefault="00DA532D" w:rsidP="00195659">
            <w:pPr>
              <w:pStyle w:val="TAC"/>
              <w:rPr>
                <w:lang w:val="it-IT"/>
              </w:rPr>
            </w:pPr>
            <w:r w:rsidRPr="00EA4E3A">
              <w:rPr>
                <w:lang w:val="it-IT"/>
              </w:rPr>
              <w:t>6</w:t>
            </w:r>
          </w:p>
        </w:tc>
        <w:tc>
          <w:tcPr>
            <w:tcW w:w="0" w:type="auto"/>
            <w:vAlign w:val="center"/>
          </w:tcPr>
          <w:p w14:paraId="0529845E" w14:textId="77777777" w:rsidR="00DA532D" w:rsidRPr="00EA4E3A" w:rsidRDefault="00DA532D" w:rsidP="00195659">
            <w:pPr>
              <w:pStyle w:val="TAC"/>
              <w:rPr>
                <w:lang w:val="it-IT"/>
              </w:rPr>
            </w:pPr>
          </w:p>
        </w:tc>
        <w:tc>
          <w:tcPr>
            <w:tcW w:w="0" w:type="auto"/>
            <w:vAlign w:val="center"/>
          </w:tcPr>
          <w:p w14:paraId="24C7AD84" w14:textId="77777777" w:rsidR="00DA532D" w:rsidRPr="00EA4E3A" w:rsidRDefault="00DA532D" w:rsidP="00195659">
            <w:pPr>
              <w:pStyle w:val="TAC"/>
              <w:rPr>
                <w:iCs/>
                <w:lang w:val="it-IT"/>
              </w:rPr>
            </w:pPr>
          </w:p>
        </w:tc>
        <w:tc>
          <w:tcPr>
            <w:tcW w:w="0" w:type="auto"/>
            <w:vAlign w:val="center"/>
          </w:tcPr>
          <w:p w14:paraId="1B58709B" w14:textId="77777777" w:rsidR="00DA532D" w:rsidRPr="00EA4E3A" w:rsidRDefault="00DA532D" w:rsidP="00195659">
            <w:pPr>
              <w:pStyle w:val="TAC"/>
              <w:rPr>
                <w:iCs/>
                <w:lang w:val="it-IT"/>
              </w:rPr>
            </w:pPr>
          </w:p>
        </w:tc>
        <w:tc>
          <w:tcPr>
            <w:tcW w:w="0" w:type="auto"/>
            <w:vAlign w:val="center"/>
          </w:tcPr>
          <w:p w14:paraId="2AE4A102" w14:textId="77777777" w:rsidR="00DA532D" w:rsidRPr="00EA4E3A" w:rsidRDefault="00DA532D" w:rsidP="00195659">
            <w:pPr>
              <w:pStyle w:val="TAC"/>
              <w:rPr>
                <w:iCs/>
                <w:lang w:val="it-IT"/>
              </w:rPr>
            </w:pPr>
          </w:p>
        </w:tc>
        <w:tc>
          <w:tcPr>
            <w:tcW w:w="0" w:type="auto"/>
            <w:vAlign w:val="center"/>
          </w:tcPr>
          <w:p w14:paraId="20019422" w14:textId="77777777" w:rsidR="00DA532D" w:rsidRPr="00EA4E3A" w:rsidRDefault="00DA532D" w:rsidP="00195659">
            <w:pPr>
              <w:pStyle w:val="TAC"/>
              <w:rPr>
                <w:lang w:val="it-IT"/>
              </w:rPr>
            </w:pPr>
          </w:p>
        </w:tc>
      </w:tr>
      <w:tr w:rsidR="00DA532D" w:rsidRPr="00EA4E3A" w14:paraId="4E391324" w14:textId="77777777" w:rsidTr="00195659">
        <w:trPr>
          <w:cantSplit/>
          <w:jc w:val="center"/>
        </w:trPr>
        <w:tc>
          <w:tcPr>
            <w:tcW w:w="0" w:type="auto"/>
            <w:vAlign w:val="center"/>
          </w:tcPr>
          <w:p w14:paraId="4E65D13F" w14:textId="77777777" w:rsidR="00DA532D" w:rsidRPr="00EA4E3A" w:rsidRDefault="00DA532D" w:rsidP="00195659">
            <w:pPr>
              <w:pStyle w:val="TAC"/>
              <w:rPr>
                <w:lang w:val="it-IT"/>
              </w:rPr>
            </w:pPr>
            <w:r w:rsidRPr="00EA4E3A">
              <w:rPr>
                <w:lang w:val="it-IT"/>
              </w:rPr>
              <w:t>4</w:t>
            </w:r>
          </w:p>
        </w:tc>
        <w:tc>
          <w:tcPr>
            <w:tcW w:w="0" w:type="auto"/>
            <w:vAlign w:val="center"/>
          </w:tcPr>
          <w:p w14:paraId="33192BBD" w14:textId="77777777" w:rsidR="00DA532D" w:rsidRPr="00EA4E3A" w:rsidRDefault="00DA532D" w:rsidP="00195659">
            <w:pPr>
              <w:pStyle w:val="TAC"/>
              <w:rPr>
                <w:lang w:val="it-IT"/>
              </w:rPr>
            </w:pPr>
          </w:p>
        </w:tc>
        <w:tc>
          <w:tcPr>
            <w:tcW w:w="0" w:type="auto"/>
            <w:vAlign w:val="center"/>
          </w:tcPr>
          <w:p w14:paraId="67AFC0EF" w14:textId="77777777" w:rsidR="00DA532D" w:rsidRPr="00EA4E3A" w:rsidRDefault="00DA532D" w:rsidP="00195659">
            <w:pPr>
              <w:pStyle w:val="TAC"/>
              <w:rPr>
                <w:lang w:val="it-IT"/>
              </w:rPr>
            </w:pPr>
            <w:r w:rsidRPr="00EA4E3A">
              <w:rPr>
                <w:lang w:val="it-IT"/>
              </w:rPr>
              <w:t>7</w:t>
            </w:r>
          </w:p>
        </w:tc>
        <w:tc>
          <w:tcPr>
            <w:tcW w:w="0" w:type="auto"/>
            <w:vAlign w:val="center"/>
          </w:tcPr>
          <w:p w14:paraId="5C897168" w14:textId="77777777" w:rsidR="00DA532D" w:rsidRPr="00EA4E3A" w:rsidRDefault="00DA532D" w:rsidP="00195659">
            <w:pPr>
              <w:pStyle w:val="TAC"/>
            </w:pPr>
            <w:r w:rsidRPr="00EA4E3A">
              <w:t>6</w:t>
            </w:r>
          </w:p>
        </w:tc>
        <w:tc>
          <w:tcPr>
            <w:tcW w:w="0" w:type="auto"/>
            <w:vAlign w:val="center"/>
          </w:tcPr>
          <w:p w14:paraId="1FD081CB" w14:textId="77777777" w:rsidR="00DA532D" w:rsidRPr="00EA4E3A" w:rsidRDefault="00DA532D" w:rsidP="00195659">
            <w:pPr>
              <w:pStyle w:val="TAC"/>
            </w:pPr>
            <w:r w:rsidRPr="00EA4E3A">
              <w:t>6</w:t>
            </w:r>
          </w:p>
        </w:tc>
        <w:tc>
          <w:tcPr>
            <w:tcW w:w="0" w:type="auto"/>
            <w:vAlign w:val="center"/>
          </w:tcPr>
          <w:p w14:paraId="1D100883" w14:textId="77777777" w:rsidR="00DA532D" w:rsidRPr="00EA4E3A" w:rsidRDefault="00DA532D" w:rsidP="00195659">
            <w:pPr>
              <w:pStyle w:val="TAC"/>
            </w:pPr>
          </w:p>
        </w:tc>
        <w:tc>
          <w:tcPr>
            <w:tcW w:w="0" w:type="auto"/>
            <w:vAlign w:val="center"/>
          </w:tcPr>
          <w:p w14:paraId="0B23532C" w14:textId="77777777" w:rsidR="00DA532D" w:rsidRPr="00EA4E3A" w:rsidRDefault="00DA532D" w:rsidP="00195659">
            <w:pPr>
              <w:pStyle w:val="TAC"/>
            </w:pPr>
          </w:p>
        </w:tc>
        <w:tc>
          <w:tcPr>
            <w:tcW w:w="0" w:type="auto"/>
            <w:vAlign w:val="center"/>
          </w:tcPr>
          <w:p w14:paraId="653A80B2" w14:textId="77777777" w:rsidR="00DA532D" w:rsidRPr="00EA4E3A" w:rsidRDefault="00DA532D" w:rsidP="00195659">
            <w:pPr>
              <w:pStyle w:val="TAC"/>
              <w:rPr>
                <w:iCs/>
              </w:rPr>
            </w:pPr>
          </w:p>
        </w:tc>
        <w:tc>
          <w:tcPr>
            <w:tcW w:w="0" w:type="auto"/>
            <w:vAlign w:val="center"/>
          </w:tcPr>
          <w:p w14:paraId="106811F8" w14:textId="77777777" w:rsidR="00DA532D" w:rsidRPr="00EA4E3A" w:rsidRDefault="00DA532D" w:rsidP="00195659">
            <w:pPr>
              <w:pStyle w:val="TAC"/>
              <w:rPr>
                <w:iCs/>
              </w:rPr>
            </w:pPr>
          </w:p>
        </w:tc>
        <w:tc>
          <w:tcPr>
            <w:tcW w:w="0" w:type="auto"/>
            <w:vAlign w:val="center"/>
          </w:tcPr>
          <w:p w14:paraId="038620C1" w14:textId="77777777" w:rsidR="00DA532D" w:rsidRPr="00EA4E3A" w:rsidRDefault="00DA532D" w:rsidP="00195659">
            <w:pPr>
              <w:pStyle w:val="TAC"/>
            </w:pPr>
          </w:p>
        </w:tc>
        <w:tc>
          <w:tcPr>
            <w:tcW w:w="0" w:type="auto"/>
            <w:vAlign w:val="center"/>
          </w:tcPr>
          <w:p w14:paraId="4BA32E6E" w14:textId="77777777" w:rsidR="00DA532D" w:rsidRPr="00EA4E3A" w:rsidRDefault="00DA532D" w:rsidP="00195659">
            <w:pPr>
              <w:pStyle w:val="TAC"/>
            </w:pPr>
          </w:p>
        </w:tc>
      </w:tr>
      <w:tr w:rsidR="00DA532D" w:rsidRPr="00EA4E3A" w14:paraId="00D7B85E" w14:textId="77777777" w:rsidTr="00195659">
        <w:trPr>
          <w:cantSplit/>
          <w:jc w:val="center"/>
        </w:trPr>
        <w:tc>
          <w:tcPr>
            <w:tcW w:w="0" w:type="auto"/>
            <w:vAlign w:val="center"/>
          </w:tcPr>
          <w:p w14:paraId="7EA03C78" w14:textId="77777777" w:rsidR="00DA532D" w:rsidRPr="00EA4E3A" w:rsidRDefault="00DA532D" w:rsidP="00195659">
            <w:pPr>
              <w:pStyle w:val="TAC"/>
            </w:pPr>
            <w:r w:rsidRPr="00EA4E3A">
              <w:t>5</w:t>
            </w:r>
          </w:p>
        </w:tc>
        <w:tc>
          <w:tcPr>
            <w:tcW w:w="0" w:type="auto"/>
            <w:vAlign w:val="center"/>
          </w:tcPr>
          <w:p w14:paraId="643CB31D" w14:textId="77777777" w:rsidR="00DA532D" w:rsidRPr="00EA4E3A" w:rsidRDefault="00DA532D" w:rsidP="00195659">
            <w:pPr>
              <w:pStyle w:val="TAC"/>
            </w:pPr>
          </w:p>
        </w:tc>
        <w:tc>
          <w:tcPr>
            <w:tcW w:w="0" w:type="auto"/>
            <w:vAlign w:val="center"/>
          </w:tcPr>
          <w:p w14:paraId="07B0528E" w14:textId="77777777" w:rsidR="00DA532D" w:rsidRPr="00EA4E3A" w:rsidRDefault="00DA532D" w:rsidP="00195659">
            <w:pPr>
              <w:pStyle w:val="TAC"/>
            </w:pPr>
            <w:r w:rsidRPr="00EA4E3A">
              <w:t>7</w:t>
            </w:r>
          </w:p>
        </w:tc>
        <w:tc>
          <w:tcPr>
            <w:tcW w:w="0" w:type="auto"/>
            <w:vAlign w:val="center"/>
          </w:tcPr>
          <w:p w14:paraId="125BBE19" w14:textId="77777777" w:rsidR="00DA532D" w:rsidRPr="00EA4E3A" w:rsidRDefault="00DA532D" w:rsidP="00195659">
            <w:pPr>
              <w:pStyle w:val="TAC"/>
            </w:pPr>
            <w:r w:rsidRPr="00EA4E3A">
              <w:t>6</w:t>
            </w:r>
          </w:p>
        </w:tc>
        <w:tc>
          <w:tcPr>
            <w:tcW w:w="0" w:type="auto"/>
            <w:vAlign w:val="center"/>
          </w:tcPr>
          <w:p w14:paraId="64987482" w14:textId="77777777" w:rsidR="00DA532D" w:rsidRPr="00EA4E3A" w:rsidRDefault="00DA532D" w:rsidP="00195659">
            <w:pPr>
              <w:pStyle w:val="TAC"/>
            </w:pPr>
          </w:p>
        </w:tc>
        <w:tc>
          <w:tcPr>
            <w:tcW w:w="0" w:type="auto"/>
            <w:vAlign w:val="center"/>
          </w:tcPr>
          <w:p w14:paraId="47BA9E9B" w14:textId="77777777" w:rsidR="00DA532D" w:rsidRPr="00EA4E3A" w:rsidRDefault="00DA532D" w:rsidP="00195659">
            <w:pPr>
              <w:pStyle w:val="TAC"/>
            </w:pPr>
          </w:p>
        </w:tc>
        <w:tc>
          <w:tcPr>
            <w:tcW w:w="0" w:type="auto"/>
            <w:vAlign w:val="center"/>
          </w:tcPr>
          <w:p w14:paraId="5D63720E" w14:textId="77777777" w:rsidR="00DA532D" w:rsidRPr="00EA4E3A" w:rsidRDefault="00DA532D" w:rsidP="00195659">
            <w:pPr>
              <w:pStyle w:val="TAC"/>
            </w:pPr>
          </w:p>
        </w:tc>
        <w:tc>
          <w:tcPr>
            <w:tcW w:w="0" w:type="auto"/>
            <w:vAlign w:val="center"/>
          </w:tcPr>
          <w:p w14:paraId="4B1B6372" w14:textId="77777777" w:rsidR="00DA532D" w:rsidRPr="00EA4E3A" w:rsidRDefault="00DA532D" w:rsidP="00195659">
            <w:pPr>
              <w:pStyle w:val="TAC"/>
              <w:rPr>
                <w:iCs/>
              </w:rPr>
            </w:pPr>
          </w:p>
        </w:tc>
        <w:tc>
          <w:tcPr>
            <w:tcW w:w="0" w:type="auto"/>
            <w:vAlign w:val="center"/>
          </w:tcPr>
          <w:p w14:paraId="74C2D684" w14:textId="77777777" w:rsidR="00DA532D" w:rsidRPr="00EA4E3A" w:rsidRDefault="00DA532D" w:rsidP="00195659">
            <w:pPr>
              <w:pStyle w:val="TAC"/>
            </w:pPr>
          </w:p>
        </w:tc>
        <w:tc>
          <w:tcPr>
            <w:tcW w:w="0" w:type="auto"/>
            <w:vAlign w:val="center"/>
          </w:tcPr>
          <w:p w14:paraId="71AC7871" w14:textId="77777777" w:rsidR="00DA532D" w:rsidRPr="00EA4E3A" w:rsidRDefault="00DA532D" w:rsidP="00195659">
            <w:pPr>
              <w:pStyle w:val="TAC"/>
            </w:pPr>
          </w:p>
        </w:tc>
        <w:tc>
          <w:tcPr>
            <w:tcW w:w="0" w:type="auto"/>
            <w:vAlign w:val="center"/>
          </w:tcPr>
          <w:p w14:paraId="009575E0" w14:textId="77777777" w:rsidR="00DA532D" w:rsidRPr="00EA4E3A" w:rsidRDefault="00DA532D" w:rsidP="00195659">
            <w:pPr>
              <w:pStyle w:val="TAC"/>
            </w:pPr>
          </w:p>
        </w:tc>
      </w:tr>
      <w:tr w:rsidR="00DA532D" w:rsidRPr="00EA4E3A" w14:paraId="5CEE4C1E" w14:textId="77777777" w:rsidTr="00195659">
        <w:trPr>
          <w:cantSplit/>
          <w:jc w:val="center"/>
        </w:trPr>
        <w:tc>
          <w:tcPr>
            <w:tcW w:w="0" w:type="auto"/>
            <w:vAlign w:val="center"/>
          </w:tcPr>
          <w:p w14:paraId="6EC8A525" w14:textId="77777777" w:rsidR="00DA532D" w:rsidRPr="00EA4E3A" w:rsidRDefault="00DA532D" w:rsidP="00195659">
            <w:pPr>
              <w:pStyle w:val="TAC"/>
            </w:pPr>
            <w:r w:rsidRPr="00EA4E3A">
              <w:t>6</w:t>
            </w:r>
          </w:p>
        </w:tc>
        <w:tc>
          <w:tcPr>
            <w:tcW w:w="0" w:type="auto"/>
            <w:vAlign w:val="center"/>
          </w:tcPr>
          <w:p w14:paraId="22746E38" w14:textId="77777777" w:rsidR="00DA532D" w:rsidRPr="00EA4E3A" w:rsidRDefault="00DA532D" w:rsidP="00195659">
            <w:pPr>
              <w:pStyle w:val="TAC"/>
              <w:rPr>
                <w:iCs/>
              </w:rPr>
            </w:pPr>
          </w:p>
        </w:tc>
        <w:tc>
          <w:tcPr>
            <w:tcW w:w="0" w:type="auto"/>
            <w:vAlign w:val="center"/>
          </w:tcPr>
          <w:p w14:paraId="67B5298A" w14:textId="77777777" w:rsidR="00DA532D" w:rsidRPr="00EA4E3A" w:rsidRDefault="00DA532D" w:rsidP="00195659">
            <w:pPr>
              <w:pStyle w:val="TAC"/>
              <w:rPr>
                <w:iCs/>
              </w:rPr>
            </w:pPr>
            <w:r w:rsidRPr="00EA4E3A">
              <w:rPr>
                <w:iCs/>
              </w:rPr>
              <w:t>4</w:t>
            </w:r>
          </w:p>
        </w:tc>
        <w:tc>
          <w:tcPr>
            <w:tcW w:w="0" w:type="auto"/>
            <w:vAlign w:val="center"/>
          </w:tcPr>
          <w:p w14:paraId="2C07931D" w14:textId="77777777" w:rsidR="00DA532D" w:rsidRPr="00EA4E3A" w:rsidRDefault="00DA532D" w:rsidP="00195659">
            <w:pPr>
              <w:pStyle w:val="TAC"/>
            </w:pPr>
            <w:r w:rsidRPr="00EA4E3A">
              <w:t>4</w:t>
            </w:r>
          </w:p>
        </w:tc>
        <w:tc>
          <w:tcPr>
            <w:tcW w:w="0" w:type="auto"/>
            <w:vAlign w:val="center"/>
          </w:tcPr>
          <w:p w14:paraId="39A37C4D" w14:textId="77777777" w:rsidR="00DA532D" w:rsidRPr="00EA4E3A" w:rsidRDefault="00DA532D" w:rsidP="00195659">
            <w:pPr>
              <w:pStyle w:val="TAC"/>
            </w:pPr>
            <w:r w:rsidRPr="00EA4E3A">
              <w:t>6</w:t>
            </w:r>
          </w:p>
        </w:tc>
        <w:tc>
          <w:tcPr>
            <w:tcW w:w="0" w:type="auto"/>
            <w:vAlign w:val="center"/>
          </w:tcPr>
          <w:p w14:paraId="4FE47BBA" w14:textId="77777777" w:rsidR="00DA532D" w:rsidRPr="00EA4E3A" w:rsidRDefault="00DA532D" w:rsidP="00195659">
            <w:pPr>
              <w:pStyle w:val="TAC"/>
            </w:pPr>
            <w:r w:rsidRPr="00EA4E3A">
              <w:t>6</w:t>
            </w:r>
          </w:p>
        </w:tc>
        <w:tc>
          <w:tcPr>
            <w:tcW w:w="0" w:type="auto"/>
            <w:vAlign w:val="center"/>
          </w:tcPr>
          <w:p w14:paraId="0B6B5BAD" w14:textId="77777777" w:rsidR="00DA532D" w:rsidRPr="00EA4E3A" w:rsidRDefault="00DA532D" w:rsidP="00195659">
            <w:pPr>
              <w:pStyle w:val="TAC"/>
              <w:rPr>
                <w:iCs/>
              </w:rPr>
            </w:pPr>
          </w:p>
        </w:tc>
        <w:tc>
          <w:tcPr>
            <w:tcW w:w="0" w:type="auto"/>
            <w:vAlign w:val="center"/>
          </w:tcPr>
          <w:p w14:paraId="30A8ABCE" w14:textId="77777777" w:rsidR="00DA532D" w:rsidRPr="00EA4E3A" w:rsidRDefault="00DA532D" w:rsidP="00195659">
            <w:pPr>
              <w:pStyle w:val="TAC"/>
              <w:rPr>
                <w:iCs/>
              </w:rPr>
            </w:pPr>
            <w:r w:rsidRPr="00EA4E3A">
              <w:rPr>
                <w:iCs/>
              </w:rPr>
              <w:t>4</w:t>
            </w:r>
          </w:p>
        </w:tc>
        <w:tc>
          <w:tcPr>
            <w:tcW w:w="0" w:type="auto"/>
            <w:vAlign w:val="center"/>
          </w:tcPr>
          <w:p w14:paraId="51D3BAE7" w14:textId="77777777" w:rsidR="00DA532D" w:rsidRPr="00EA4E3A" w:rsidRDefault="00DA532D" w:rsidP="00195659">
            <w:pPr>
              <w:pStyle w:val="TAC"/>
            </w:pPr>
            <w:r w:rsidRPr="00EA4E3A">
              <w:t>4</w:t>
            </w:r>
          </w:p>
        </w:tc>
        <w:tc>
          <w:tcPr>
            <w:tcW w:w="0" w:type="auto"/>
            <w:vAlign w:val="center"/>
          </w:tcPr>
          <w:p w14:paraId="42B60B2E" w14:textId="77777777" w:rsidR="00DA532D" w:rsidRPr="00EA4E3A" w:rsidRDefault="00DA532D" w:rsidP="00195659">
            <w:pPr>
              <w:pStyle w:val="TAC"/>
            </w:pPr>
            <w:r w:rsidRPr="00EA4E3A">
              <w:t>7</w:t>
            </w:r>
          </w:p>
        </w:tc>
        <w:tc>
          <w:tcPr>
            <w:tcW w:w="0" w:type="auto"/>
            <w:vAlign w:val="center"/>
          </w:tcPr>
          <w:p w14:paraId="5CD7C6B1" w14:textId="77777777" w:rsidR="00DA532D" w:rsidRPr="00EA4E3A" w:rsidRDefault="00DA532D" w:rsidP="00195659">
            <w:pPr>
              <w:pStyle w:val="TAC"/>
              <w:rPr>
                <w:iCs/>
              </w:rPr>
            </w:pPr>
          </w:p>
        </w:tc>
      </w:tr>
    </w:tbl>
    <w:p w14:paraId="3CEAF03E" w14:textId="77777777" w:rsidR="0093274D" w:rsidRPr="00EA4E3A" w:rsidRDefault="0093274D"/>
    <w:p w14:paraId="1C0F5018" w14:textId="77777777" w:rsidR="0093274D" w:rsidRPr="00EA4E3A" w:rsidRDefault="0093274D">
      <w:r w:rsidRPr="00EA4E3A">
        <w:t>The PHICH resource is identified by the index pair</w:t>
      </w:r>
      <w:r w:rsidR="008B0F02" w:rsidRPr="00EA4E3A">
        <w:rPr>
          <w:noProof/>
          <w:position w:val="-10"/>
        </w:rPr>
        <w:drawing>
          <wp:inline distT="0" distB="0" distL="0" distR="0" wp14:anchorId="3B8CDE42" wp14:editId="26375E0C">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14:anchorId="351FC48F" wp14:editId="1EC45F65">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14:anchorId="6E8C5711" wp14:editId="18F51BEB">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14:paraId="12806CD5" w14:textId="77777777" w:rsidR="0093274D" w:rsidRPr="00EA4E3A" w:rsidRDefault="008B0F02" w:rsidP="007E3801">
      <w:pPr>
        <w:pStyle w:val="EQ"/>
        <w:jc w:val="center"/>
      </w:pPr>
      <w:r w:rsidRPr="00EA4E3A">
        <w:rPr>
          <w:position w:val="-36"/>
        </w:rPr>
        <w:drawing>
          <wp:inline distT="0" distB="0" distL="0" distR="0" wp14:anchorId="0E3CB9DA" wp14:editId="4AB28B81">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63DBDF20" w14:textId="77777777" w:rsidR="0093274D" w:rsidRPr="00EA4E3A" w:rsidRDefault="0093274D">
      <w:pPr>
        <w:rPr>
          <w:lang w:val="en-US"/>
        </w:rPr>
      </w:pPr>
      <w:r w:rsidRPr="00EA4E3A">
        <w:rPr>
          <w:lang w:val="en-US"/>
        </w:rPr>
        <w:t xml:space="preserve">where </w:t>
      </w:r>
    </w:p>
    <w:p w14:paraId="050BADDD" w14:textId="77777777" w:rsidR="0093274D" w:rsidRPr="00EA4E3A" w:rsidRDefault="008B0F02" w:rsidP="00F167B7">
      <w:pPr>
        <w:numPr>
          <w:ilvl w:val="1"/>
          <w:numId w:val="9"/>
        </w:numPr>
        <w:rPr>
          <w:lang w:val="en-US"/>
        </w:rPr>
      </w:pPr>
      <w:r w:rsidRPr="00EA4E3A">
        <w:rPr>
          <w:noProof/>
          <w:position w:val="-10"/>
        </w:rPr>
        <w:drawing>
          <wp:inline distT="0" distB="0" distL="0" distR="0" wp14:anchorId="3E9EAD41" wp14:editId="686964D6">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14:anchorId="2E4E57DC" wp14:editId="0E8D5EE7">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14:paraId="2C19A598" w14:textId="77777777"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14:paraId="6EF2756F" w14:textId="77777777"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14:paraId="66900C86" w14:textId="77777777" w:rsidR="0093274D" w:rsidRPr="00EA4E3A" w:rsidRDefault="008B0F02" w:rsidP="00F167B7">
      <w:pPr>
        <w:numPr>
          <w:ilvl w:val="1"/>
          <w:numId w:val="9"/>
        </w:numPr>
        <w:rPr>
          <w:lang w:val="en-US"/>
        </w:rPr>
      </w:pPr>
      <w:r w:rsidRPr="00EA4E3A">
        <w:rPr>
          <w:noProof/>
          <w:position w:val="-10"/>
        </w:rPr>
        <w:drawing>
          <wp:inline distT="0" distB="0" distL="0" distR="0" wp14:anchorId="607E7E6F" wp14:editId="6FC56334">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14:paraId="3F3D4B6B" w14:textId="77777777" w:rsidR="0093274D" w:rsidRPr="00EA4E3A" w:rsidRDefault="00C8112B" w:rsidP="00F167B7">
      <w:pPr>
        <w:numPr>
          <w:ilvl w:val="1"/>
          <w:numId w:val="9"/>
        </w:numPr>
        <w:rPr>
          <w:lang w:val="en-US"/>
        </w:rPr>
      </w:pPr>
      <w:r w:rsidRPr="00EA4E3A">
        <w:rPr>
          <w:position w:val="-88"/>
        </w:rPr>
        <w:object w:dxaOrig="8900" w:dyaOrig="1860" w14:anchorId="027BBDE7">
          <v:shape id="_x0000_i1195" type="#_x0000_t75" style="width:411.05pt;height:85.4pt" o:ole="">
            <v:imagedata r:id="rId459" o:title=""/>
          </v:shape>
          <o:OLEObject Type="Embed" ProgID="Equation.3" ShapeID="_x0000_i1195" DrawAspect="Content" ObjectID="_1685804052" r:id="rId460"/>
        </w:object>
      </w:r>
      <w:r w:rsidR="0075678D" w:rsidRPr="00EA4E3A">
        <w:t xml:space="preserve"> where </w:t>
      </w:r>
      <w:r w:rsidR="008B0F02" w:rsidRPr="00EA4E3A">
        <w:rPr>
          <w:noProof/>
          <w:position w:val="-14"/>
        </w:rPr>
        <w:drawing>
          <wp:inline distT="0" distB="0" distL="0" distR="0" wp14:anchorId="6030EBB5" wp14:editId="4FCF5FB6">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14:paraId="2D832070" w14:textId="77777777" w:rsidR="0093274D" w:rsidRPr="00EA4E3A" w:rsidRDefault="008B0F02" w:rsidP="00F167B7">
      <w:pPr>
        <w:numPr>
          <w:ilvl w:val="1"/>
          <w:numId w:val="9"/>
        </w:numPr>
        <w:rPr>
          <w:lang w:val="en-US"/>
        </w:rPr>
      </w:pPr>
      <w:r w:rsidRPr="00EA4E3A">
        <w:rPr>
          <w:noProof/>
          <w:position w:val="-10"/>
        </w:rPr>
        <w:drawing>
          <wp:inline distT="0" distB="0" distL="0" distR="0" wp14:anchorId="6197BB9B" wp14:editId="15051821">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14:paraId="1A8036FD" w14:textId="77777777" w:rsidR="0093274D" w:rsidRPr="00EA4E3A" w:rsidRDefault="008B0F02" w:rsidP="00F167B7">
      <w:pPr>
        <w:numPr>
          <w:ilvl w:val="1"/>
          <w:numId w:val="9"/>
        </w:numPr>
        <w:rPr>
          <w:lang w:val="en-US"/>
        </w:rPr>
      </w:pPr>
      <w:r w:rsidRPr="00EA4E3A">
        <w:rPr>
          <w:noProof/>
          <w:position w:val="-26"/>
        </w:rPr>
        <w:drawing>
          <wp:inline distT="0" distB="0" distL="0" distR="0" wp14:anchorId="7F7B7643" wp14:editId="3E74E519">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43CA5AA2" w14:textId="77777777" w:rsidR="0093274D" w:rsidRPr="00EA4E3A" w:rsidRDefault="0093274D"/>
    <w:p w14:paraId="4503C0B5" w14:textId="77777777"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14:anchorId="2585B432" wp14:editId="155E99EA">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14:paraId="08327066"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C04C103" w14:textId="77777777"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D6D6117" w14:textId="77777777" w:rsidR="0093274D" w:rsidRPr="00EA4E3A" w:rsidRDefault="008B0F02" w:rsidP="00890F6A">
            <w:pPr>
              <w:pStyle w:val="TAH"/>
            </w:pPr>
            <w:r w:rsidRPr="00EA4E3A">
              <w:rPr>
                <w:noProof/>
                <w:position w:val="-10"/>
              </w:rPr>
              <w:drawing>
                <wp:inline distT="0" distB="0" distL="0" distR="0" wp14:anchorId="69435EE0" wp14:editId="589BB268">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14:paraId="22E3467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0E9FA5" w14:textId="77777777"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14:paraId="560F4552" w14:textId="77777777" w:rsidR="0093274D" w:rsidRPr="00EA4E3A" w:rsidRDefault="0093274D" w:rsidP="00890F6A">
            <w:pPr>
              <w:pStyle w:val="TAC"/>
            </w:pPr>
            <w:r w:rsidRPr="00EA4E3A">
              <w:t>0</w:t>
            </w:r>
          </w:p>
        </w:tc>
      </w:tr>
      <w:tr w:rsidR="0093274D" w:rsidRPr="00EA4E3A" w14:paraId="03609B0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412F762" w14:textId="77777777"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14:paraId="66A92E43" w14:textId="77777777" w:rsidR="0093274D" w:rsidRPr="00EA4E3A" w:rsidRDefault="0093274D" w:rsidP="00890F6A">
            <w:pPr>
              <w:pStyle w:val="TAC"/>
            </w:pPr>
            <w:r w:rsidRPr="00EA4E3A">
              <w:t>1</w:t>
            </w:r>
          </w:p>
        </w:tc>
      </w:tr>
      <w:tr w:rsidR="0093274D" w:rsidRPr="00EA4E3A" w14:paraId="3FB5A0B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C2746F6" w14:textId="77777777"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14:paraId="79DA1DC9" w14:textId="77777777" w:rsidR="0093274D" w:rsidRPr="00EA4E3A" w:rsidRDefault="0093274D" w:rsidP="00890F6A">
            <w:pPr>
              <w:pStyle w:val="TAC"/>
            </w:pPr>
            <w:r w:rsidRPr="00EA4E3A">
              <w:t>2</w:t>
            </w:r>
          </w:p>
        </w:tc>
      </w:tr>
      <w:tr w:rsidR="0093274D" w:rsidRPr="00EA4E3A" w14:paraId="7798225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5E3F163" w14:textId="77777777"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14:paraId="04B03970" w14:textId="77777777" w:rsidR="0093274D" w:rsidRPr="00EA4E3A" w:rsidRDefault="0093274D" w:rsidP="00890F6A">
            <w:pPr>
              <w:pStyle w:val="TAC"/>
            </w:pPr>
            <w:r w:rsidRPr="00EA4E3A">
              <w:t>3</w:t>
            </w:r>
          </w:p>
        </w:tc>
      </w:tr>
      <w:tr w:rsidR="0093274D" w:rsidRPr="00EA4E3A" w14:paraId="0326F94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269C38A" w14:textId="77777777"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14:paraId="4E7F4280" w14:textId="77777777" w:rsidR="0093274D" w:rsidRPr="00EA4E3A" w:rsidRDefault="0093274D" w:rsidP="00890F6A">
            <w:pPr>
              <w:pStyle w:val="TAC"/>
            </w:pPr>
            <w:r w:rsidRPr="00EA4E3A">
              <w:t>4</w:t>
            </w:r>
          </w:p>
        </w:tc>
      </w:tr>
      <w:tr w:rsidR="0093274D" w:rsidRPr="00EA4E3A" w14:paraId="52676DC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935C4EE" w14:textId="77777777"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14:paraId="6ED09169" w14:textId="77777777" w:rsidR="0093274D" w:rsidRPr="00EA4E3A" w:rsidRDefault="0093274D" w:rsidP="00890F6A">
            <w:pPr>
              <w:pStyle w:val="TAC"/>
            </w:pPr>
            <w:r w:rsidRPr="00EA4E3A">
              <w:t>5</w:t>
            </w:r>
          </w:p>
        </w:tc>
      </w:tr>
      <w:tr w:rsidR="0093274D" w:rsidRPr="00EA4E3A" w14:paraId="623A305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4EA8982" w14:textId="77777777"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14:paraId="14AA3EDC" w14:textId="77777777" w:rsidR="0093274D" w:rsidRPr="00EA4E3A" w:rsidRDefault="0093274D" w:rsidP="00890F6A">
            <w:pPr>
              <w:pStyle w:val="TAC"/>
            </w:pPr>
            <w:r w:rsidRPr="00EA4E3A">
              <w:t>6</w:t>
            </w:r>
          </w:p>
        </w:tc>
      </w:tr>
      <w:tr w:rsidR="0093274D" w:rsidRPr="00EA4E3A" w14:paraId="08CD7FD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D5DA989" w14:textId="77777777"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14:paraId="3D3DD97E" w14:textId="77777777" w:rsidR="0093274D" w:rsidRPr="00EA4E3A" w:rsidRDefault="0093274D" w:rsidP="00890F6A">
            <w:pPr>
              <w:pStyle w:val="TAC"/>
            </w:pPr>
            <w:r w:rsidRPr="00EA4E3A">
              <w:t>7</w:t>
            </w:r>
          </w:p>
        </w:tc>
      </w:tr>
    </w:tbl>
    <w:p w14:paraId="4EADC5AD" w14:textId="77777777" w:rsidR="0075678D" w:rsidRPr="00EA4E3A" w:rsidRDefault="0075678D" w:rsidP="0075678D">
      <w:pPr>
        <w:rPr>
          <w:lang w:val="en-US"/>
        </w:rPr>
      </w:pPr>
    </w:p>
    <w:p w14:paraId="7B8559A2" w14:textId="77777777"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14:paraId="45CC893F" w14:textId="77777777"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14:anchorId="6818235C" wp14:editId="011169A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14:paraId="52BA1738" w14:textId="77777777"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14:anchorId="140DD381" wp14:editId="7177AE1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w:t>
      </w:r>
      <w:proofErr w:type="spellStart"/>
      <w:r w:rsidRPr="00EA4E3A">
        <w:rPr>
          <w:rFonts w:hint="eastAsia"/>
          <w:i/>
          <w:lang w:eastAsia="ko-KR"/>
        </w:rPr>
        <w:t>MBSFNregionLength</w:t>
      </w:r>
      <w:proofErr w:type="spellEnd"/>
      <w:r w:rsidRPr="00EA4E3A">
        <w:rPr>
          <w:rFonts w:hint="eastAsia"/>
          <w:lang w:eastAsia="ko-KR"/>
        </w:rPr>
        <w:t xml:space="preserve"> [11].</w:t>
      </w:r>
    </w:p>
    <w:p w14:paraId="4819974F" w14:textId="77777777" w:rsidR="005A29E2" w:rsidRPr="00EA4E3A" w:rsidRDefault="005A29E2" w:rsidP="005A29E2">
      <w:pPr>
        <w:pStyle w:val="Heading3"/>
      </w:pPr>
      <w:bookmarkStart w:id="27" w:name="_Toc415085508"/>
      <w:r w:rsidRPr="00EA4E3A">
        <w:t>9.1.4</w:t>
      </w:r>
      <w:r w:rsidRPr="00EA4E3A">
        <w:tab/>
        <w:t>EPDCCH assignment procedure</w:t>
      </w:r>
      <w:bookmarkEnd w:id="27"/>
    </w:p>
    <w:p w14:paraId="18CE94FB" w14:textId="77777777"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14:anchorId="175D9BFB" wp14:editId="7D35A74C">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14:anchorId="0E601AE1" wp14:editId="17F3DE6A">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14:anchorId="01A85696" wp14:editId="320E764F">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14:anchorId="6FDD88EB" wp14:editId="20DA8B02">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14:paraId="48362E82" w14:textId="77777777"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61A31C72" w14:textId="77777777" w:rsidR="00622144" w:rsidRPr="00EA4E3A" w:rsidRDefault="00C1336F" w:rsidP="00622144">
      <w:r w:rsidRPr="00EA4E3A">
        <w:t>A BL/CE UE is not required to monitor EPDCCH.</w:t>
      </w:r>
    </w:p>
    <w:p w14:paraId="49873ED8" w14:textId="77777777"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14:paraId="6482C0DA" w14:textId="77777777" w:rsidR="005A29E2" w:rsidRPr="00EA4E3A" w:rsidRDefault="005A29E2" w:rsidP="005A29E2">
      <w:r w:rsidRPr="00EA4E3A">
        <w:t>The set of EPDCCH candidates to monitor are defined in terms of EPDCCH UE-specific search spaces.</w:t>
      </w:r>
    </w:p>
    <w:p w14:paraId="072D69FA" w14:textId="77777777" w:rsidR="005A29E2" w:rsidRPr="00EA4E3A" w:rsidRDefault="005A29E2" w:rsidP="005A29E2">
      <w:r w:rsidRPr="00EA4E3A">
        <w:t xml:space="preserve">For each serving cell, the subframes in which the UE monitors EPDCCH UE-specific search spaces are configured by higher layers. </w:t>
      </w:r>
    </w:p>
    <w:p w14:paraId="74475C2E" w14:textId="77777777" w:rsidR="00C9649E" w:rsidRPr="00EA4E3A" w:rsidRDefault="00C9649E" w:rsidP="00C9649E">
      <w:pPr>
        <w:rPr>
          <w:lang w:eastAsia="zh-CN"/>
        </w:rPr>
      </w:pPr>
      <w:r w:rsidRPr="00EA4E3A">
        <w:rPr>
          <w:lang w:eastAsia="zh-CN"/>
        </w:rPr>
        <w:t xml:space="preserve">The UE shall not monitor EPDCCH </w:t>
      </w:r>
    </w:p>
    <w:p w14:paraId="70A85209" w14:textId="77777777"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 xml:space="preserve">in the subframe with the same duration as the </w:t>
      </w:r>
      <w:proofErr w:type="spellStart"/>
      <w:r w:rsidR="00A336F5" w:rsidRPr="00EA4E3A">
        <w:rPr>
          <w:lang w:eastAsia="zh-CN"/>
        </w:rPr>
        <w:t>DwPTS</w:t>
      </w:r>
      <w:proofErr w:type="spellEnd"/>
      <w:r w:rsidR="00A336F5" w:rsidRPr="00EA4E3A">
        <w:rPr>
          <w:lang w:eastAsia="zh-CN"/>
        </w:rPr>
        <w:t xml:space="preserve">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14:paraId="046010E5" w14:textId="77777777"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14:paraId="7474CAC6" w14:textId="77777777"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14:paraId="3F9406DD" w14:textId="77777777"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14:paraId="2CD82CB8" w14:textId="77777777" w:rsidR="00C9649E" w:rsidRPr="00EA4E3A" w:rsidRDefault="00C9649E" w:rsidP="00C9649E">
      <w:r w:rsidRPr="00EA4E3A">
        <w:t xml:space="preserve">An EPDCCH UE-specific search space </w:t>
      </w:r>
      <w:r w:rsidR="008B0F02" w:rsidRPr="00EA4E3A">
        <w:rPr>
          <w:noProof/>
          <w:position w:val="-12"/>
        </w:rPr>
        <w:drawing>
          <wp:inline distT="0" distB="0" distL="0" distR="0" wp14:anchorId="7B138FAF" wp14:editId="387C231D">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14:anchorId="0D5BD0CD" wp14:editId="166603F8">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14:paraId="7C385FEA" w14:textId="77777777" w:rsidR="00C9649E" w:rsidRPr="00EA4E3A" w:rsidRDefault="00C9649E" w:rsidP="00C9649E">
      <w:r w:rsidRPr="00EA4E3A">
        <w:t xml:space="preserve">For an EPDCCH-PRB-set </w:t>
      </w:r>
      <w:r w:rsidR="008B0F02" w:rsidRPr="00EA4E3A">
        <w:rPr>
          <w:noProof/>
          <w:position w:val="-10"/>
        </w:rPr>
        <w:drawing>
          <wp:inline distT="0" distB="0" distL="0" distR="0" wp14:anchorId="62B2FD1C" wp14:editId="07A507F9">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14:anchorId="612F850A" wp14:editId="770FC99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14:paraId="19C48261" w14:textId="77777777" w:rsidR="0046740F" w:rsidRPr="00EA4E3A" w:rsidRDefault="00BB56A4" w:rsidP="0046740F">
      <w:pPr>
        <w:pStyle w:val="EQ"/>
        <w:jc w:val="center"/>
      </w:pPr>
      <w:r w:rsidRPr="00EA4E3A">
        <w:rPr>
          <w:position w:val="-38"/>
        </w:rPr>
        <w:object w:dxaOrig="4980" w:dyaOrig="880" w14:anchorId="33B49FF6">
          <v:shape id="_x0000_i1196" type="#_x0000_t75" style="width:248.65pt;height:44.35pt" o:ole="">
            <v:imagedata r:id="rId471" o:title=""/>
          </v:shape>
          <o:OLEObject Type="Embed" ProgID="Equation.3" ShapeID="_x0000_i1196" DrawAspect="Content" ObjectID="_1685804053" r:id="rId472"/>
        </w:object>
      </w:r>
    </w:p>
    <w:p w14:paraId="22CA8C25" w14:textId="77777777" w:rsidR="00C9649E" w:rsidRPr="00EA4E3A" w:rsidRDefault="00C9649E" w:rsidP="00C9649E">
      <w:r w:rsidRPr="00EA4E3A">
        <w:t>where</w:t>
      </w:r>
    </w:p>
    <w:p w14:paraId="4F6F372A" w14:textId="77777777" w:rsidR="00C9649E" w:rsidRPr="00EA4E3A" w:rsidRDefault="008B0F02" w:rsidP="00C9649E">
      <w:r w:rsidRPr="00EA4E3A">
        <w:rPr>
          <w:noProof/>
          <w:position w:val="-14"/>
        </w:rPr>
        <w:drawing>
          <wp:inline distT="0" distB="0" distL="0" distR="0" wp14:anchorId="33696394" wp14:editId="6D1DFBFB">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14:paraId="78A42A49" w14:textId="77777777" w:rsidR="00C9649E" w:rsidRPr="00EA4E3A" w:rsidRDefault="008B0F02" w:rsidP="00C9649E">
      <w:r w:rsidRPr="00EA4E3A">
        <w:rPr>
          <w:noProof/>
          <w:position w:val="-8"/>
        </w:rPr>
        <w:drawing>
          <wp:inline distT="0" distB="0" distL="0" distR="0" wp14:anchorId="3258B682" wp14:editId="105E697A">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4CF71F2A" w14:textId="77777777" w:rsidR="0046740F" w:rsidRPr="00EA4E3A" w:rsidRDefault="008B0F02" w:rsidP="00C9649E">
      <w:r w:rsidRPr="00EA4E3A">
        <w:rPr>
          <w:noProof/>
          <w:position w:val="-12"/>
        </w:rPr>
        <w:drawing>
          <wp:inline distT="0" distB="0" distL="0" distR="0" wp14:anchorId="11013568" wp14:editId="766A8037">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14:anchorId="6EC5A8FA" wp14:editId="2FF06759">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F7376C8" w14:textId="77777777" w:rsidR="00BB56A4" w:rsidRPr="00EA4E3A" w:rsidRDefault="008B0F02" w:rsidP="00BB56A4">
      <w:pPr>
        <w:rPr>
          <w:rFonts w:eastAsia="Malgun Gothic"/>
          <w:lang w:eastAsia="ko-KR"/>
        </w:rPr>
      </w:pPr>
      <w:r w:rsidRPr="00EA4E3A">
        <w:rPr>
          <w:noProof/>
          <w:position w:val="-10"/>
        </w:rPr>
        <w:drawing>
          <wp:inline distT="0" distB="0" distL="0" distR="0" wp14:anchorId="34B983CB" wp14:editId="4C01E101">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14:paraId="4BA0BF68" w14:textId="77777777" w:rsidR="00C9649E" w:rsidRPr="00EA4E3A" w:rsidRDefault="00BB56A4" w:rsidP="00BB56A4">
      <w:r w:rsidRPr="00EA4E3A">
        <w:rPr>
          <w:rFonts w:eastAsia="Malgun Gothic"/>
          <w:position w:val="-14"/>
          <w:lang w:eastAsia="ko-KR"/>
        </w:rPr>
        <w:object w:dxaOrig="680" w:dyaOrig="400" w14:anchorId="7F21D088">
          <v:shape id="_x0000_i1197" type="#_x0000_t75" style="width:33.5pt;height:20.1pt" o:ole="">
            <v:imagedata r:id="rId476" o:title=""/>
          </v:shape>
          <o:OLEObject Type="Embed" ProgID="Equation.3" ShapeID="_x0000_i1197" DrawAspect="Content" ObjectID="_1685804054"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w:t>
      </w:r>
      <w:proofErr w:type="spellStart"/>
      <w:r w:rsidRPr="00EA4E3A">
        <w:rPr>
          <w:rFonts w:eastAsia="Malgun Gothic" w:hint="eastAsia"/>
          <w:lang w:eastAsia="ko-KR"/>
        </w:rPr>
        <w:t>SCell</w:t>
      </w:r>
      <w:proofErr w:type="spellEnd"/>
      <w:r w:rsidRPr="00EA4E3A">
        <w:rPr>
          <w:rFonts w:eastAsia="Malgun Gothic" w:hint="eastAsia"/>
          <w:lang w:eastAsia="ko-KR"/>
        </w:rPr>
        <w:t xml:space="preserve">, otherwise, </w:t>
      </w:r>
      <w:r w:rsidRPr="00EA4E3A">
        <w:rPr>
          <w:rFonts w:eastAsia="Malgun Gothic"/>
          <w:position w:val="-14"/>
          <w:lang w:eastAsia="ko-KR"/>
        </w:rPr>
        <w:object w:dxaOrig="680" w:dyaOrig="400" w14:anchorId="4F49E432">
          <v:shape id="_x0000_i1198" type="#_x0000_t75" style="width:33.5pt;height:20.1pt" o:ole="">
            <v:imagedata r:id="rId478" o:title=""/>
          </v:shape>
          <o:OLEObject Type="Embed" ProgID="Equation.3" ShapeID="_x0000_i1198" DrawAspect="Content" ObjectID="_1685804055"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w14:anchorId="60C4367E">
          <v:shape id="_x0000_i1199" type="#_x0000_t75" style="width:25.95pt;height:20.1pt" o:ole="">
            <v:imagedata r:id="rId480" o:title=""/>
          </v:shape>
          <o:OLEObject Type="Embed" ProgID="Equation.3" ShapeID="_x0000_i1199" DrawAspect="Content" ObjectID="_1685804056" r:id="rId481"/>
        </w:object>
      </w:r>
      <w:r w:rsidRPr="00EA4E3A">
        <w:rPr>
          <w:rFonts w:eastAsia="Malgun Gothic" w:hint="eastAsia"/>
          <w:lang w:eastAsia="ko-KR"/>
        </w:rPr>
        <w:t xml:space="preserve"> with </w:t>
      </w:r>
      <w:r w:rsidRPr="00EA4E3A">
        <w:rPr>
          <w:rFonts w:eastAsia="Malgun Gothic"/>
          <w:position w:val="-14"/>
          <w:lang w:eastAsia="ko-KR"/>
        </w:rPr>
        <w:object w:dxaOrig="680" w:dyaOrig="400" w14:anchorId="626B61ED">
          <v:shape id="_x0000_i1200" type="#_x0000_t75" style="width:33.5pt;height:20.1pt" o:ole="">
            <v:imagedata r:id="rId478" o:title=""/>
          </v:shape>
          <o:OLEObject Type="Embed" ProgID="Equation.3" ShapeID="_x0000_i1200" DrawAspect="Content" ObjectID="_1685804057" r:id="rId482"/>
        </w:object>
      </w:r>
      <w:r w:rsidRPr="00EA4E3A">
        <w:rPr>
          <w:rFonts w:eastAsia="Malgun Gothic" w:hint="eastAsia"/>
          <w:lang w:eastAsia="ko-KR"/>
        </w:rPr>
        <w:t>,</w:t>
      </w:r>
    </w:p>
    <w:p w14:paraId="70DBD012" w14:textId="77777777" w:rsidR="00C9649E" w:rsidRPr="00EA4E3A" w:rsidRDefault="008B0F02" w:rsidP="00C9649E">
      <w:r w:rsidRPr="00EA4E3A">
        <w:rPr>
          <w:noProof/>
          <w:position w:val="-14"/>
        </w:rPr>
        <w:drawing>
          <wp:inline distT="0" distB="0" distL="0" distR="0" wp14:anchorId="4C98BF5A" wp14:editId="1AF1BC02">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14:paraId="3BCA33D5" w14:textId="77777777"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14:anchorId="46C66A2C" wp14:editId="44E404D5">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14:anchorId="7A9A39F7" wp14:editId="09AEA9BA">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14:anchorId="0CB1F4C1" wp14:editId="22073BB9">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14:anchorId="0A8AF71C" wp14:editId="1036AAEB">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14:anchorId="1C47A043" wp14:editId="02DBE83C">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14:anchorId="4968FA9F" wp14:editId="5B6381C6">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14:anchorId="13767BDF" wp14:editId="437AE5EA">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14:paraId="57333E6E" w14:textId="77777777"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proofErr w:type="spellStart"/>
      <w:r w:rsidRPr="00EA4E3A">
        <w:rPr>
          <w:i/>
        </w:rPr>
        <w:t>pdcch-candidateReductions</w:t>
      </w:r>
      <w:proofErr w:type="spellEnd"/>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14:anchorId="5CD31BEC" wp14:editId="29E3056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w14:anchorId="05520926">
          <v:shape id="_x0000_i1201" type="#_x0000_t75" style="width:120.55pt;height:20.1pt" o:ole="">
            <v:imagedata r:id="rId486" o:title=""/>
          </v:shape>
          <o:OLEObject Type="Embed" ProgID="Equation.3" ShapeID="_x0000_i1201" DrawAspect="Content" ObjectID="_1685804058"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37359F0B">
          <v:shape id="_x0000_i1202" type="#_x0000_t75" style="width:10.05pt;height:10.9pt" o:ole="">
            <v:imagedata r:id="rId408" o:title=""/>
          </v:shape>
          <o:OLEObject Type="Embed" ProgID="Equation.3" ShapeID="_x0000_i1202" DrawAspect="Content" ObjectID="_1685804059"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w14:anchorId="1F23313B">
          <v:shape id="_x0000_i1203" type="#_x0000_t75" style="width:33.5pt;height:20.1pt" o:ole="">
            <v:imagedata r:id="rId489" o:title=""/>
          </v:shape>
          <o:OLEObject Type="Embed" ProgID="Equation.3" ShapeID="_x0000_i1203" DrawAspect="Content" ObjectID="_1685804060"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w14:anchorId="24245BCF">
          <v:shape id="_x0000_i1204" type="#_x0000_t75" style="width:25.95pt;height:20.1pt" o:ole="">
            <v:imagedata r:id="rId480" o:title=""/>
          </v:shape>
          <o:OLEObject Type="Embed" ProgID="Equation.3" ShapeID="_x0000_i1204" DrawAspect="Content" ObjectID="_1685804061" r:id="rId491"/>
        </w:object>
      </w:r>
      <w:r w:rsidRPr="00EA4E3A">
        <w:rPr>
          <w:rFonts w:eastAsia="SimSun" w:hint="eastAsia"/>
          <w:lang w:eastAsia="zh-CN"/>
        </w:rPr>
        <w:t xml:space="preserve">with </w:t>
      </w:r>
      <w:r w:rsidRPr="00EA4E3A">
        <w:rPr>
          <w:rFonts w:eastAsia="SimSun"/>
          <w:position w:val="-14"/>
          <w:lang w:eastAsia="zh-CN"/>
        </w:rPr>
        <w:object w:dxaOrig="680" w:dyaOrig="400" w14:anchorId="21E2D098">
          <v:shape id="_x0000_i1205" type="#_x0000_t75" style="width:33.5pt;height:20.1pt" o:ole="">
            <v:imagedata r:id="rId492" o:title=""/>
          </v:shape>
          <o:OLEObject Type="Embed" ProgID="Equation.3" ShapeID="_x0000_i1205" DrawAspect="Content" ObjectID="_1685804062" r:id="rId493"/>
        </w:object>
      </w:r>
      <w:r w:rsidRPr="00EA4E3A">
        <w:rPr>
          <w:rFonts w:eastAsia="SimSun" w:hint="eastAsia"/>
          <w:position w:val="-4"/>
          <w:lang w:eastAsia="zh-CN"/>
        </w:rPr>
        <w:t>.</w:t>
      </w:r>
    </w:p>
    <w:p w14:paraId="63EEE9CF" w14:textId="77777777" w:rsidR="00554949" w:rsidRPr="00EA4E3A" w:rsidRDefault="00554949" w:rsidP="00554949">
      <w:r w:rsidRPr="00EA4E3A">
        <w:t xml:space="preserve">If a UE is configured with a LAA </w:t>
      </w:r>
      <w:proofErr w:type="spellStart"/>
      <w:r w:rsidRPr="00EA4E3A">
        <w:t>SCell</w:t>
      </w:r>
      <w:proofErr w:type="spellEnd"/>
      <w:r w:rsidRPr="00EA4E3A">
        <w:t xml:space="preserve">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14:anchorId="15691A22" wp14:editId="7C1C45B1">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 xml:space="preserve">the LAA </w:t>
      </w:r>
      <w:proofErr w:type="spellStart"/>
      <w:r w:rsidRPr="00EA4E3A">
        <w:rPr>
          <w:rFonts w:eastAsia="SimSun"/>
          <w:lang w:eastAsia="zh-CN"/>
        </w:rPr>
        <w:t>SCell</w:t>
      </w:r>
      <w:proofErr w:type="spellEnd"/>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w14:anchorId="63AA921B">
          <v:shape id="_x0000_i1206" type="#_x0000_t75" style="width:120.55pt;height:20.1pt" o:ole="">
            <v:imagedata r:id="rId486" o:title=""/>
          </v:shape>
          <o:OLEObject Type="Embed" ProgID="Equation.3" ShapeID="_x0000_i1206" DrawAspect="Content" ObjectID="_1685804063"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21B40AEC">
          <v:shape id="_x0000_i1207" type="#_x0000_t75" style="width:10.05pt;height:10.9pt" o:ole="">
            <v:imagedata r:id="rId408" o:title=""/>
          </v:shape>
          <o:OLEObject Type="Embed" ProgID="Equation.3" ShapeID="_x0000_i1207" DrawAspect="Content" ObjectID="_1685804064"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w14:anchorId="1313D5E8">
          <v:shape id="_x0000_i1208" type="#_x0000_t75" style="width:33.5pt;height:20.1pt" o:ole="">
            <v:imagedata r:id="rId489" o:title=""/>
          </v:shape>
          <o:OLEObject Type="Embed" ProgID="Equation.3" ShapeID="_x0000_i1208" DrawAspect="Content" ObjectID="_1685804065"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w14:anchorId="7B01D468">
          <v:shape id="_x0000_i1209" type="#_x0000_t75" style="width:25.95pt;height:20.1pt" o:ole="">
            <v:imagedata r:id="rId480" o:title=""/>
          </v:shape>
          <o:OLEObject Type="Embed" ProgID="Equation.3" ShapeID="_x0000_i1209" DrawAspect="Content" ObjectID="_1685804066" r:id="rId497"/>
        </w:object>
      </w:r>
      <w:r w:rsidRPr="00EA4E3A">
        <w:rPr>
          <w:rFonts w:eastAsia="SimSun" w:hint="eastAsia"/>
          <w:lang w:eastAsia="zh-CN"/>
        </w:rPr>
        <w:t xml:space="preserve">with </w:t>
      </w:r>
      <w:r w:rsidRPr="00EA4E3A">
        <w:rPr>
          <w:rFonts w:eastAsia="SimSun"/>
          <w:position w:val="-14"/>
          <w:lang w:eastAsia="zh-CN"/>
        </w:rPr>
        <w:object w:dxaOrig="680" w:dyaOrig="400" w14:anchorId="103EA3A7">
          <v:shape id="_x0000_i1210" type="#_x0000_t75" style="width:33.5pt;height:20.1pt" o:ole="">
            <v:imagedata r:id="rId492" o:title=""/>
          </v:shape>
          <o:OLEObject Type="Embed" ProgID="Equation.3" ShapeID="_x0000_i1210" DrawAspect="Content" ObjectID="_1685804067" r:id="rId498"/>
        </w:object>
      </w:r>
      <w:r w:rsidRPr="00EA4E3A">
        <w:rPr>
          <w:rFonts w:eastAsia="SimSun" w:hint="eastAsia"/>
          <w:position w:val="-4"/>
          <w:lang w:eastAsia="zh-CN"/>
        </w:rPr>
        <w:t>.</w:t>
      </w:r>
    </w:p>
    <w:p w14:paraId="5F8CA0F5" w14:textId="77777777" w:rsidR="00554949" w:rsidRPr="00EA4E3A" w:rsidRDefault="00554949" w:rsidP="00554949">
      <w:r w:rsidRPr="00EA4E3A">
        <w:t xml:space="preserve">If a UE is configured with a LAA </w:t>
      </w:r>
      <w:proofErr w:type="spellStart"/>
      <w:r w:rsidRPr="00EA4E3A">
        <w:t>SCell</w:t>
      </w:r>
      <w:proofErr w:type="spellEnd"/>
      <w:r w:rsidRPr="00EA4E3A">
        <w:t xml:space="preserve">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14:anchorId="4E18F989" wp14:editId="2F29DBA1">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 xml:space="preserve">the LAA </w:t>
      </w:r>
      <w:proofErr w:type="spellStart"/>
      <w:r w:rsidRPr="00EA4E3A">
        <w:rPr>
          <w:rFonts w:eastAsia="SimSun"/>
          <w:lang w:eastAsia="zh-CN"/>
        </w:rPr>
        <w:t>SCell</w:t>
      </w:r>
      <w:proofErr w:type="spellEnd"/>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w14:anchorId="73DB87AD">
          <v:shape id="_x0000_i1211" type="#_x0000_t75" style="width:120.55pt;height:20.1pt" o:ole="">
            <v:imagedata r:id="rId486" o:title=""/>
          </v:shape>
          <o:OLEObject Type="Embed" ProgID="Equation.3" ShapeID="_x0000_i1211" DrawAspect="Content" ObjectID="_1685804068"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47F0F008">
          <v:shape id="_x0000_i1212" type="#_x0000_t75" style="width:10.05pt;height:10.9pt" o:ole="">
            <v:imagedata r:id="rId408" o:title=""/>
          </v:shape>
          <o:OLEObject Type="Embed" ProgID="Equation.3" ShapeID="_x0000_i1212" DrawAspect="Content" ObjectID="_1685804069"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w14:anchorId="01354A3D">
          <v:shape id="_x0000_i1213" type="#_x0000_t75" style="width:33.5pt;height:20.1pt" o:ole="">
            <v:imagedata r:id="rId489" o:title=""/>
          </v:shape>
          <o:OLEObject Type="Embed" ProgID="Equation.3" ShapeID="_x0000_i1213" DrawAspect="Content" ObjectID="_1685804070"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w14:anchorId="746DA5C7">
          <v:shape id="_x0000_i1214" type="#_x0000_t75" style="width:25.95pt;height:20.1pt" o:ole="">
            <v:imagedata r:id="rId480" o:title=""/>
          </v:shape>
          <o:OLEObject Type="Embed" ProgID="Equation.3" ShapeID="_x0000_i1214" DrawAspect="Content" ObjectID="_1685804071" r:id="rId502"/>
        </w:object>
      </w:r>
      <w:r w:rsidRPr="00EA4E3A">
        <w:rPr>
          <w:rFonts w:eastAsia="SimSun" w:hint="eastAsia"/>
          <w:lang w:eastAsia="zh-CN"/>
        </w:rPr>
        <w:t xml:space="preserve">with </w:t>
      </w:r>
      <w:r w:rsidRPr="00EA4E3A">
        <w:rPr>
          <w:rFonts w:eastAsia="SimSun"/>
          <w:position w:val="-14"/>
          <w:lang w:eastAsia="zh-CN"/>
        </w:rPr>
        <w:object w:dxaOrig="680" w:dyaOrig="400" w14:anchorId="2D7DB629">
          <v:shape id="_x0000_i1215" type="#_x0000_t75" style="width:33.5pt;height:20.1pt" o:ole="">
            <v:imagedata r:id="rId492" o:title=""/>
          </v:shape>
          <o:OLEObject Type="Embed" ProgID="Equation.3" ShapeID="_x0000_i1215" DrawAspect="Content" ObjectID="_1685804072" r:id="rId503"/>
        </w:object>
      </w:r>
      <w:r w:rsidRPr="00EA4E3A">
        <w:rPr>
          <w:rFonts w:eastAsia="SimSun" w:hint="eastAsia"/>
          <w:position w:val="-4"/>
          <w:lang w:eastAsia="zh-CN"/>
        </w:rPr>
        <w:t>.</w:t>
      </w:r>
    </w:p>
    <w:p w14:paraId="3107D363" w14:textId="77777777" w:rsidR="00554949" w:rsidRPr="00EA4E3A" w:rsidRDefault="00554949" w:rsidP="00627398">
      <w:pPr>
        <w:rPr>
          <w:rFonts w:eastAsia="SimSun"/>
          <w:lang w:eastAsia="zh-CN"/>
        </w:rPr>
      </w:pPr>
      <w:r w:rsidRPr="00EA4E3A">
        <w:t xml:space="preserve">If a UE is configured with a LAA </w:t>
      </w:r>
      <w:proofErr w:type="spellStart"/>
      <w:r w:rsidRPr="00EA4E3A">
        <w:t>SCell</w:t>
      </w:r>
      <w:proofErr w:type="spellEnd"/>
      <w:r w:rsidRPr="00EA4E3A">
        <w:t xml:space="preserve">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14:anchorId="4AC21371" wp14:editId="1270BA02">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 xml:space="preserve">the LAA </w:t>
      </w:r>
      <w:proofErr w:type="spellStart"/>
      <w:r w:rsidRPr="00EA4E3A">
        <w:rPr>
          <w:rFonts w:eastAsia="SimSun"/>
          <w:lang w:eastAsia="zh-CN"/>
        </w:rPr>
        <w:t>SCell</w:t>
      </w:r>
      <w:proofErr w:type="spellEnd"/>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w14:anchorId="099C9E0B">
          <v:shape id="_x0000_i1216" type="#_x0000_t75" style="width:120.55pt;height:20.1pt" o:ole="">
            <v:imagedata r:id="rId486" o:title=""/>
          </v:shape>
          <o:OLEObject Type="Embed" ProgID="Equation.3" ShapeID="_x0000_i1216" DrawAspect="Content" ObjectID="_1685804073"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w14:anchorId="5867D221">
          <v:shape id="_x0000_i1217" type="#_x0000_t75" style="width:10.05pt;height:10.9pt" o:ole="">
            <v:imagedata r:id="rId408" o:title=""/>
          </v:shape>
          <o:OLEObject Type="Embed" ProgID="Equation.3" ShapeID="_x0000_i1217" DrawAspect="Content" ObjectID="_1685804074"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w14:anchorId="21F5166E">
          <v:shape id="_x0000_i1218" type="#_x0000_t75" style="width:33.5pt;height:20.1pt" o:ole="">
            <v:imagedata r:id="rId489" o:title=""/>
          </v:shape>
          <o:OLEObject Type="Embed" ProgID="Equation.3" ShapeID="_x0000_i1218" DrawAspect="Content" ObjectID="_1685804075"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w14:anchorId="526A36A7">
          <v:shape id="_x0000_i1219" type="#_x0000_t75" style="width:25.95pt;height:20.1pt" o:ole="">
            <v:imagedata r:id="rId480" o:title=""/>
          </v:shape>
          <o:OLEObject Type="Embed" ProgID="Equation.3" ShapeID="_x0000_i1219" DrawAspect="Content" ObjectID="_1685804076" r:id="rId507"/>
        </w:object>
      </w:r>
      <w:r w:rsidRPr="00EA4E3A">
        <w:rPr>
          <w:rFonts w:eastAsia="SimSun" w:hint="eastAsia"/>
          <w:lang w:eastAsia="zh-CN"/>
        </w:rPr>
        <w:t xml:space="preserve">with </w:t>
      </w:r>
      <w:r w:rsidRPr="00EA4E3A">
        <w:rPr>
          <w:rFonts w:eastAsia="SimSun"/>
          <w:position w:val="-14"/>
          <w:lang w:eastAsia="zh-CN"/>
        </w:rPr>
        <w:object w:dxaOrig="680" w:dyaOrig="400" w14:anchorId="4FBF8374">
          <v:shape id="_x0000_i1220" type="#_x0000_t75" style="width:33.5pt;height:20.1pt" o:ole="">
            <v:imagedata r:id="rId492" o:title=""/>
          </v:shape>
          <o:OLEObject Type="Embed" ProgID="Equation.3" ShapeID="_x0000_i1220" DrawAspect="Content" ObjectID="_1685804077" r:id="rId508"/>
        </w:object>
      </w:r>
      <w:r w:rsidRPr="00EA4E3A">
        <w:rPr>
          <w:rFonts w:eastAsia="SimSun" w:hint="eastAsia"/>
          <w:position w:val="-4"/>
          <w:lang w:eastAsia="zh-CN"/>
        </w:rPr>
        <w:t>.</w:t>
      </w:r>
    </w:p>
    <w:p w14:paraId="14454486" w14:textId="77777777"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proofErr w:type="spellStart"/>
      <w:r w:rsidR="00C9649E" w:rsidRPr="00EA4E3A">
        <w:rPr>
          <w:i/>
        </w:rPr>
        <w:t>ServCellIndex</w:t>
      </w:r>
      <w:proofErr w:type="spellEnd"/>
      <w:r w:rsidR="00C9649E" w:rsidRPr="00EA4E3A">
        <w:t xml:space="preserve"> given in [11].</w:t>
      </w:r>
    </w:p>
    <w:p w14:paraId="40628E10" w14:textId="77777777" w:rsidR="00554949" w:rsidRPr="00EA4E3A" w:rsidRDefault="00554949" w:rsidP="00554949">
      <w:r w:rsidRPr="00EA4E3A">
        <w:t xml:space="preserve">If a UE is configured with a LAA </w:t>
      </w:r>
      <w:proofErr w:type="spellStart"/>
      <w:r w:rsidRPr="00EA4E3A">
        <w:t>SCell</w:t>
      </w:r>
      <w:proofErr w:type="spellEnd"/>
      <w:r w:rsidRPr="00EA4E3A">
        <w:t xml:space="preserve"> for UL transmissions, and if the UE is configured with higher layer parameter </w:t>
      </w:r>
      <w:r w:rsidRPr="00EA4E3A">
        <w:rPr>
          <w:i/>
          <w:iCs/>
          <w:lang w:eastAsia="zh-CN"/>
        </w:rPr>
        <w:t>cif-InSchedulingCell-r14</w:t>
      </w:r>
      <w:r w:rsidRPr="00EA4E3A">
        <w:rPr>
          <w:lang w:eastAsia="zh-CN"/>
        </w:rPr>
        <w:t xml:space="preserve"> for the LAS </w:t>
      </w:r>
      <w:proofErr w:type="spellStart"/>
      <w:r w:rsidRPr="00EA4E3A">
        <w:rPr>
          <w:lang w:eastAsia="zh-CN"/>
        </w:rPr>
        <w:t>SCell</w:t>
      </w:r>
      <w:proofErr w:type="spellEnd"/>
      <w:r w:rsidRPr="00EA4E3A">
        <w:rPr>
          <w:lang w:eastAsia="zh-CN"/>
        </w:rPr>
        <w:t xml:space="preserve">, the carrier indicator field value in EPDCCH scheduling PUSCH corresponds to </w:t>
      </w:r>
      <w:r w:rsidRPr="00EA4E3A">
        <w:rPr>
          <w:i/>
          <w:iCs/>
          <w:lang w:eastAsia="zh-CN"/>
        </w:rPr>
        <w:t>cif-InSchedulingCell-r14,</w:t>
      </w:r>
      <w:r w:rsidRPr="00EA4E3A">
        <w:t xml:space="preserve"> otherwise, the carrier indicator field value is the same as </w:t>
      </w:r>
      <w:proofErr w:type="spellStart"/>
      <w:r w:rsidRPr="00EA4E3A">
        <w:rPr>
          <w:i/>
        </w:rPr>
        <w:t>ServCellIndex</w:t>
      </w:r>
      <w:proofErr w:type="spellEnd"/>
      <w:r w:rsidRPr="00EA4E3A">
        <w:t xml:space="preserve"> given in [11].</w:t>
      </w:r>
    </w:p>
    <w:p w14:paraId="1FF0DD4C" w14:textId="77777777"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14:paraId="76666C25" w14:textId="77777777"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14:anchorId="0122CA5E" wp14:editId="2EBA27BB">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14:anchorId="3692F186" wp14:editId="3E4876B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14:anchorId="7CFE075D" wp14:editId="386D7B4A">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14:paraId="524FC8D7" w14:textId="77777777"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14:anchorId="5B1F8D23" wp14:editId="64766DF3">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14:paraId="59D8D49E" w14:textId="77777777" w:rsidR="00C9649E" w:rsidRPr="00EA4E3A" w:rsidRDefault="008B0F02" w:rsidP="0046740F">
      <w:pPr>
        <w:pStyle w:val="EQ"/>
        <w:jc w:val="center"/>
      </w:pPr>
      <w:r w:rsidRPr="00EA4E3A">
        <w:rPr>
          <w:position w:val="-14"/>
        </w:rPr>
        <w:drawing>
          <wp:inline distT="0" distB="0" distL="0" distR="0" wp14:anchorId="2E64F53F" wp14:editId="72212FED">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6E619C8B" w14:textId="77777777" w:rsidR="00C9649E" w:rsidRPr="00EA4E3A" w:rsidRDefault="00C9649E" w:rsidP="00C9649E">
      <w:r w:rsidRPr="00EA4E3A">
        <w:lastRenderedPageBreak/>
        <w:t xml:space="preserve">where </w:t>
      </w:r>
      <w:r w:rsidR="008B0F02" w:rsidRPr="00EA4E3A">
        <w:rPr>
          <w:noProof/>
          <w:position w:val="-14"/>
        </w:rPr>
        <w:drawing>
          <wp:inline distT="0" distB="0" distL="0" distR="0" wp14:anchorId="7E388038" wp14:editId="589BDE8D">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14:anchorId="6EB5AAF3" wp14:editId="4A6C236A">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14:anchorId="31976C28" wp14:editId="191CFB6C">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14:anchorId="07E61D41" wp14:editId="21FCF0E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14:anchorId="7FB185EE" wp14:editId="586C0361">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14:anchorId="42CA8D42" wp14:editId="6F9A01D4">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14:anchorId="02450E97" wp14:editId="2E4D71FA">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14:paraId="31BF76F5" w14:textId="77777777"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14:paraId="19437597" w14:textId="77777777" w:rsidR="00554949" w:rsidRPr="00EA4E3A" w:rsidRDefault="00554949" w:rsidP="00554949">
      <w:pPr>
        <w:rPr>
          <w:rFonts w:eastAsia="SimSun"/>
          <w:lang w:eastAsia="zh-CN"/>
        </w:rPr>
      </w:pPr>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4C02DA80" w14:textId="77777777" w:rsidR="00554949" w:rsidRPr="00EA4E3A" w:rsidRDefault="00554949" w:rsidP="00554949">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248546A1" w14:textId="77777777" w:rsidR="00554949" w:rsidRPr="00EA4E3A" w:rsidRDefault="00554949" w:rsidP="00554949">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27F35812" w14:textId="77777777" w:rsidR="00554949" w:rsidRPr="00EA4E3A" w:rsidRDefault="00554949" w:rsidP="00627398">
      <w:r w:rsidRPr="00EA4E3A">
        <w:t xml:space="preserve">If a UE is configured with a LAA </w:t>
      </w:r>
      <w:proofErr w:type="spellStart"/>
      <w:r w:rsidRPr="00EA4E3A">
        <w:t>SCell</w:t>
      </w:r>
      <w:proofErr w:type="spellEnd"/>
      <w:r w:rsidRPr="00EA4E3A">
        <w:t xml:space="preserve">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w:t>
      </w:r>
      <w:proofErr w:type="spellStart"/>
      <w:r w:rsidRPr="00EA4E3A">
        <w:rPr>
          <w:rFonts w:eastAsia="SimSun"/>
          <w:lang w:eastAsia="zh-CN"/>
        </w:rPr>
        <w:t>SCell</w:t>
      </w:r>
      <w:proofErr w:type="spellEnd"/>
      <w:r w:rsidRPr="00EA4E3A">
        <w:rPr>
          <w:rFonts w:eastAsia="SimSun"/>
          <w:lang w:eastAsia="zh-CN"/>
        </w:rPr>
        <w:t xml:space="preserve">,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 xml:space="preserve">the LAA </w:t>
      </w:r>
      <w:proofErr w:type="spellStart"/>
      <w:r w:rsidRPr="00EA4E3A">
        <w:rPr>
          <w:rFonts w:eastAsia="SimSun"/>
          <w:lang w:eastAsia="zh-CN"/>
        </w:rPr>
        <w:t>SCell</w:t>
      </w:r>
      <w:proofErr w:type="spellEnd"/>
      <w:r w:rsidRPr="00EA4E3A">
        <w:t>.</w:t>
      </w:r>
    </w:p>
    <w:p w14:paraId="3D866C40" w14:textId="77777777" w:rsidR="00B07B98" w:rsidRPr="00EA4E3A" w:rsidRDefault="00B07B98" w:rsidP="00B07B98">
      <w:pPr>
        <w:rPr>
          <w:lang w:eastAsia="zh-CN"/>
        </w:rPr>
      </w:pPr>
      <w:r w:rsidRPr="00EA4E3A">
        <w:t xml:space="preserve">If a serving cell is a LAA </w:t>
      </w:r>
      <w:proofErr w:type="spellStart"/>
      <w:r w:rsidRPr="00EA4E3A">
        <w:t>Scell</w:t>
      </w:r>
      <w:proofErr w:type="spellEnd"/>
      <w:r w:rsidRPr="00EA4E3A">
        <w:t xml:space="preserve">, and if the higher layer parameter </w:t>
      </w:r>
      <w:proofErr w:type="spellStart"/>
      <w:r w:rsidRPr="00EA4E3A">
        <w:rPr>
          <w:i/>
        </w:rPr>
        <w:t>subframeStartPosition</w:t>
      </w:r>
      <w:proofErr w:type="spellEnd"/>
      <w:r w:rsidRPr="00EA4E3A">
        <w:t xml:space="preserve"> for the </w:t>
      </w:r>
      <w:proofErr w:type="spellStart"/>
      <w:r w:rsidRPr="00EA4E3A">
        <w:t>Scell</w:t>
      </w:r>
      <w:proofErr w:type="spellEnd"/>
      <w:r w:rsidRPr="00EA4E3A">
        <w:t xml:space="preserve"> indicates </w:t>
      </w:r>
      <w:r w:rsidR="0001443F">
        <w:rPr>
          <w:lang w:eastAsia="zh-CN"/>
        </w:rPr>
        <w:t>'</w:t>
      </w:r>
      <w:r w:rsidRPr="00EA4E3A">
        <w:rPr>
          <w:lang w:eastAsia="zh-CN"/>
        </w:rPr>
        <w:t>s07</w:t>
      </w:r>
      <w:r w:rsidR="0001443F">
        <w:rPr>
          <w:lang w:eastAsia="zh-CN"/>
        </w:rPr>
        <w:t>'</w:t>
      </w:r>
    </w:p>
    <w:p w14:paraId="68F3B88D" w14:textId="77777777" w:rsidR="00B07B98" w:rsidRPr="00EA4E3A" w:rsidRDefault="00B07B98" w:rsidP="00D93FBC">
      <w:pPr>
        <w:pStyle w:val="B1"/>
        <w:rPr>
          <w:lang w:eastAsia="zh-CN"/>
        </w:rPr>
      </w:pPr>
      <w:r w:rsidRPr="00EA4E3A">
        <w:t>-</w:t>
      </w:r>
      <w:r w:rsidRPr="00EA4E3A">
        <w:tab/>
        <w:t xml:space="preserve">the UE monitors EPDCCH UE-specific search space candidates on the </w:t>
      </w:r>
      <w:proofErr w:type="spellStart"/>
      <w:r w:rsidRPr="00EA4E3A">
        <w:t>Scell</w:t>
      </w:r>
      <w:proofErr w:type="spellEnd"/>
      <w:r w:rsidRPr="00EA4E3A">
        <w:t xml:space="preserve"> assuming they start in both the first slot and the second slot of a subframe.</w:t>
      </w:r>
    </w:p>
    <w:p w14:paraId="68FBE93D" w14:textId="77777777" w:rsidR="00C9649E" w:rsidRPr="00EA4E3A" w:rsidRDefault="00C9649E" w:rsidP="00C9649E">
      <w:r w:rsidRPr="00EA4E3A">
        <w:t>The aggregation levels defining the search spaces and the number of monitored EPDCCH candidates is given as follows</w:t>
      </w:r>
    </w:p>
    <w:p w14:paraId="232FB835" w14:textId="77777777"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14:paraId="78BA8412" w14:textId="77777777"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14:paraId="266996EF" w14:textId="77777777"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14:paraId="3BD013FC" w14:textId="77777777"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14:paraId="389B7720" w14:textId="77777777"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14:paraId="3F35D287" w14:textId="77777777"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14:anchorId="6C1A435C" wp14:editId="46971276">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14:anchorId="2CAC2464" wp14:editId="62FCDCE7">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14:anchorId="19B37C30" wp14:editId="15AFF0FE">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14:paraId="0EDA5EF6" w14:textId="77777777" w:rsidR="00C9649E" w:rsidRPr="00EA4E3A" w:rsidRDefault="00C9649E" w:rsidP="00C9649E">
      <w:r w:rsidRPr="00EA4E3A">
        <w:t>For Tables 9.1.4-1a, 9.1.4-1b, 9.1.4-2a, 9.1.4-2b, 9.1.4-3a, 9.1.4-3b, 9.1.4-4a, 9.4.4-4b, 9.1.4-5a, 9.1.4-5b</w:t>
      </w:r>
    </w:p>
    <w:p w14:paraId="6A79B5A4" w14:textId="77777777" w:rsidR="00C9649E" w:rsidRPr="00EA4E3A" w:rsidRDefault="00BA38C3" w:rsidP="00ED0681">
      <w:pPr>
        <w:pStyle w:val="B1"/>
      </w:pPr>
      <w:r w:rsidRPr="00EA4E3A">
        <w:t>-</w:t>
      </w:r>
      <w:r w:rsidRPr="00EA4E3A">
        <w:tab/>
      </w:r>
      <w:r w:rsidR="00C9649E" w:rsidRPr="00EA4E3A">
        <w:t xml:space="preserve">Case 1 applies </w:t>
      </w:r>
    </w:p>
    <w:p w14:paraId="5A3A5035" w14:textId="77777777"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14:anchorId="19BCF28E" wp14:editId="00B1E07F">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14:paraId="0A23F638" w14:textId="77777777"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14:paraId="20A98A94" w14:textId="77777777"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w:t>
      </w:r>
      <w:proofErr w:type="spellStart"/>
      <w:r w:rsidR="00A84DB7" w:rsidRPr="00EA4E3A">
        <w:rPr>
          <w:rFonts w:hint="eastAsia"/>
          <w:lang w:eastAsia="zh-CN"/>
        </w:rPr>
        <w:t>DwPTS</w:t>
      </w:r>
      <w:proofErr w:type="spellEnd"/>
      <w:r w:rsidR="00A84DB7" w:rsidRPr="00EA4E3A">
        <w:rPr>
          <w:rFonts w:hint="eastAsia"/>
          <w:lang w:eastAsia="zh-CN"/>
        </w:rPr>
        <w:t xml:space="preserve">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14:anchorId="42FE1060" wp14:editId="27C6FB1C">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14:paraId="23360724" w14:textId="77777777"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14:anchorId="179C2403" wp14:editId="5C1E3B77">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14:anchorId="0EDC1CCD" wp14:editId="2D498C69">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14:paraId="6ABCAC78" w14:textId="77777777"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w:t>
      </w:r>
      <w:proofErr w:type="spellStart"/>
      <w:r w:rsidR="00A84DB7" w:rsidRPr="00EA4E3A">
        <w:rPr>
          <w:rFonts w:hint="eastAsia"/>
          <w:lang w:eastAsia="zh-CN"/>
        </w:rPr>
        <w:t>DwPTS</w:t>
      </w:r>
      <w:proofErr w:type="spellEnd"/>
      <w:r w:rsidR="00A84DB7" w:rsidRPr="00EA4E3A">
        <w:rPr>
          <w:rFonts w:hint="eastAsia"/>
          <w:lang w:eastAsia="zh-CN"/>
        </w:rPr>
        <w:t xml:space="preserve">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14:anchorId="799C6ADD" wp14:editId="00BC8E82">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14:anchorId="5CB3CC32" wp14:editId="78AD7221">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14:paraId="633160DE" w14:textId="77777777" w:rsidR="00C9649E" w:rsidRPr="00EA4E3A" w:rsidRDefault="00BA38C3" w:rsidP="00ED0681">
      <w:pPr>
        <w:pStyle w:val="B1"/>
      </w:pPr>
      <w:r w:rsidRPr="00EA4E3A">
        <w:t>-</w:t>
      </w:r>
      <w:r w:rsidRPr="00EA4E3A">
        <w:tab/>
      </w:r>
      <w:r w:rsidR="00C9649E" w:rsidRPr="00EA4E3A">
        <w:t xml:space="preserve">Case 2 applies </w:t>
      </w:r>
    </w:p>
    <w:p w14:paraId="785E065A" w14:textId="77777777"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14:paraId="4A26A581" w14:textId="77777777"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w:t>
      </w:r>
      <w:proofErr w:type="spellStart"/>
      <w:r w:rsidR="00A84DB7" w:rsidRPr="00EA4E3A">
        <w:rPr>
          <w:rFonts w:hint="eastAsia"/>
          <w:lang w:eastAsia="zh-CN"/>
        </w:rPr>
        <w:t>DwPTS</w:t>
      </w:r>
      <w:proofErr w:type="spellEnd"/>
      <w:r w:rsidR="00A84DB7" w:rsidRPr="00EA4E3A">
        <w:rPr>
          <w:rFonts w:hint="eastAsia"/>
          <w:lang w:eastAsia="zh-CN"/>
        </w:rPr>
        <w:t xml:space="preserve">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14:paraId="47A8149D" w14:textId="77777777"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14:paraId="162BA135" w14:textId="77777777" w:rsidR="00C9649E" w:rsidRPr="00EA4E3A" w:rsidRDefault="00BA38C3" w:rsidP="00ED0681">
      <w:pPr>
        <w:pStyle w:val="B1"/>
      </w:pPr>
      <w:r w:rsidRPr="00EA4E3A">
        <w:t>-</w:t>
      </w:r>
      <w:r w:rsidRPr="00EA4E3A">
        <w:tab/>
      </w:r>
      <w:r w:rsidR="00C9649E" w:rsidRPr="00EA4E3A">
        <w:t>otherwise</w:t>
      </w:r>
    </w:p>
    <w:p w14:paraId="22D41D63" w14:textId="77777777"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14:paraId="3E781C1B" w14:textId="77777777" w:rsidR="00C9649E" w:rsidRPr="00EA4E3A" w:rsidRDefault="008B0F02" w:rsidP="00C9649E">
      <w:pPr>
        <w:rPr>
          <w:rFonts w:eastAsia="MS Mincho"/>
          <w:lang w:eastAsia="ja-JP"/>
        </w:rPr>
      </w:pPr>
      <w:r w:rsidRPr="00EA4E3A">
        <w:rPr>
          <w:rFonts w:eastAsia="MS Mincho"/>
          <w:noProof/>
          <w:position w:val="-10"/>
        </w:rPr>
        <w:drawing>
          <wp:inline distT="0" distB="0" distL="0" distR="0" wp14:anchorId="31004ABC" wp14:editId="733FD3C1">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14:anchorId="72AB7B90" wp14:editId="37B0253F">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14:paraId="20DB1A0B" w14:textId="77777777"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14:paraId="1565BA8D" w14:textId="77777777">
        <w:trPr>
          <w:cantSplit/>
          <w:jc w:val="center"/>
        </w:trPr>
        <w:tc>
          <w:tcPr>
            <w:tcW w:w="0" w:type="auto"/>
            <w:vMerge w:val="restart"/>
            <w:shd w:val="clear" w:color="auto" w:fill="E0E0E0"/>
            <w:vAlign w:val="center"/>
          </w:tcPr>
          <w:p w14:paraId="1082D07F" w14:textId="77777777" w:rsidR="00C9649E" w:rsidRPr="00EA4E3A" w:rsidRDefault="008B0F02" w:rsidP="00890F6A">
            <w:pPr>
              <w:pStyle w:val="TAH"/>
              <w:rPr>
                <w:rFonts w:ascii="Tahoma" w:hAnsi="Tahoma" w:cs="Tahoma"/>
              </w:rPr>
            </w:pPr>
            <w:r w:rsidRPr="00EA4E3A">
              <w:rPr>
                <w:noProof/>
                <w:position w:val="-10"/>
              </w:rPr>
              <w:drawing>
                <wp:inline distT="0" distB="0" distL="0" distR="0" wp14:anchorId="7B91A4F2" wp14:editId="1D71C78F">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058549F8" w14:textId="77777777"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14:anchorId="3101854D" wp14:editId="2263B856">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14:paraId="65735A8D" w14:textId="77777777"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14:anchorId="66A37B27" wp14:editId="28B8850D">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14:paraId="4A9685CE" w14:textId="77777777">
        <w:trPr>
          <w:cantSplit/>
          <w:jc w:val="center"/>
        </w:trPr>
        <w:tc>
          <w:tcPr>
            <w:tcW w:w="0" w:type="auto"/>
            <w:vMerge/>
            <w:shd w:val="clear" w:color="auto" w:fill="E0E0E0"/>
            <w:vAlign w:val="center"/>
          </w:tcPr>
          <w:p w14:paraId="7AB27934" w14:textId="77777777" w:rsidR="00C9649E" w:rsidRPr="00EA4E3A" w:rsidRDefault="00C9649E" w:rsidP="00890F6A">
            <w:pPr>
              <w:pStyle w:val="TAH"/>
              <w:rPr>
                <w:rFonts w:ascii="Tahoma" w:hAnsi="Tahoma" w:cs="Tahoma"/>
              </w:rPr>
            </w:pPr>
          </w:p>
        </w:tc>
        <w:tc>
          <w:tcPr>
            <w:tcW w:w="0" w:type="auto"/>
            <w:shd w:val="clear" w:color="auto" w:fill="E0E0E0"/>
            <w:vAlign w:val="center"/>
          </w:tcPr>
          <w:p w14:paraId="2BE0B2C2" w14:textId="77777777"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14:paraId="6636817C" w14:textId="77777777"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14:paraId="5412570D" w14:textId="77777777"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14:paraId="5EA261DE" w14:textId="77777777"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14:paraId="16915AD1" w14:textId="77777777"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14:paraId="6155BD3F" w14:textId="77777777"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14:paraId="3149F201" w14:textId="77777777"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14:paraId="7CD5DB37" w14:textId="77777777"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14:paraId="3347B86E" w14:textId="77777777"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14:paraId="617B19B8" w14:textId="77777777" w:rsidR="00C9649E" w:rsidRPr="00EA4E3A" w:rsidRDefault="00C9649E" w:rsidP="00890F6A">
            <w:pPr>
              <w:pStyle w:val="TAH"/>
              <w:rPr>
                <w:rFonts w:cs="Arial"/>
                <w:szCs w:val="18"/>
              </w:rPr>
            </w:pPr>
            <w:r w:rsidRPr="00EA4E3A">
              <w:rPr>
                <w:rFonts w:cs="Arial"/>
                <w:szCs w:val="18"/>
              </w:rPr>
              <w:t>L=16</w:t>
            </w:r>
          </w:p>
        </w:tc>
      </w:tr>
      <w:tr w:rsidR="00C9649E" w:rsidRPr="00EA4E3A" w14:paraId="31C97897" w14:textId="77777777">
        <w:trPr>
          <w:cantSplit/>
          <w:jc w:val="center"/>
        </w:trPr>
        <w:tc>
          <w:tcPr>
            <w:tcW w:w="0" w:type="auto"/>
            <w:vAlign w:val="center"/>
          </w:tcPr>
          <w:p w14:paraId="0B980123" w14:textId="77777777" w:rsidR="00C9649E" w:rsidRPr="00EA4E3A" w:rsidRDefault="00C9649E" w:rsidP="00890F6A">
            <w:pPr>
              <w:pStyle w:val="TAC"/>
            </w:pPr>
            <w:r w:rsidRPr="00EA4E3A">
              <w:t>2</w:t>
            </w:r>
          </w:p>
        </w:tc>
        <w:tc>
          <w:tcPr>
            <w:tcW w:w="0" w:type="auto"/>
            <w:vAlign w:val="center"/>
          </w:tcPr>
          <w:p w14:paraId="61705243" w14:textId="77777777" w:rsidR="00C9649E" w:rsidRPr="00EA4E3A" w:rsidRDefault="00C9649E" w:rsidP="00890F6A">
            <w:pPr>
              <w:pStyle w:val="TAC"/>
            </w:pPr>
            <w:r w:rsidRPr="00EA4E3A">
              <w:rPr>
                <w:lang w:eastAsia="ja-JP"/>
              </w:rPr>
              <w:t>4</w:t>
            </w:r>
          </w:p>
        </w:tc>
        <w:tc>
          <w:tcPr>
            <w:tcW w:w="0" w:type="auto"/>
            <w:vAlign w:val="center"/>
          </w:tcPr>
          <w:p w14:paraId="2D10B72C" w14:textId="77777777" w:rsidR="00C9649E" w:rsidRPr="00EA4E3A" w:rsidRDefault="00C9649E" w:rsidP="00890F6A">
            <w:pPr>
              <w:pStyle w:val="TAC"/>
            </w:pPr>
            <w:r w:rsidRPr="00EA4E3A">
              <w:rPr>
                <w:lang w:eastAsia="ja-JP"/>
              </w:rPr>
              <w:t>2</w:t>
            </w:r>
          </w:p>
        </w:tc>
        <w:tc>
          <w:tcPr>
            <w:tcW w:w="0" w:type="auto"/>
            <w:vAlign w:val="center"/>
          </w:tcPr>
          <w:p w14:paraId="754FDCDC" w14:textId="77777777" w:rsidR="00C9649E" w:rsidRPr="00EA4E3A" w:rsidRDefault="00C9649E" w:rsidP="00890F6A">
            <w:pPr>
              <w:pStyle w:val="TAC"/>
            </w:pPr>
            <w:r w:rsidRPr="00EA4E3A">
              <w:rPr>
                <w:lang w:eastAsia="ja-JP"/>
              </w:rPr>
              <w:t>1</w:t>
            </w:r>
          </w:p>
        </w:tc>
        <w:tc>
          <w:tcPr>
            <w:tcW w:w="0" w:type="auto"/>
            <w:vAlign w:val="center"/>
          </w:tcPr>
          <w:p w14:paraId="13D8E7E0" w14:textId="77777777" w:rsidR="00C9649E" w:rsidRPr="00EA4E3A" w:rsidRDefault="00C9649E" w:rsidP="00890F6A">
            <w:pPr>
              <w:pStyle w:val="TAC"/>
            </w:pPr>
            <w:r w:rsidRPr="00EA4E3A">
              <w:rPr>
                <w:lang w:eastAsia="ja-JP"/>
              </w:rPr>
              <w:t>0</w:t>
            </w:r>
          </w:p>
        </w:tc>
        <w:tc>
          <w:tcPr>
            <w:tcW w:w="0" w:type="auto"/>
            <w:vAlign w:val="center"/>
          </w:tcPr>
          <w:p w14:paraId="03442AE9" w14:textId="77777777" w:rsidR="00C9649E" w:rsidRPr="00EA4E3A" w:rsidRDefault="00C9649E" w:rsidP="00890F6A">
            <w:pPr>
              <w:pStyle w:val="TAC"/>
            </w:pPr>
            <w:r w:rsidRPr="00EA4E3A">
              <w:rPr>
                <w:lang w:eastAsia="ja-JP"/>
              </w:rPr>
              <w:t>0</w:t>
            </w:r>
          </w:p>
        </w:tc>
        <w:tc>
          <w:tcPr>
            <w:tcW w:w="0" w:type="auto"/>
            <w:vAlign w:val="center"/>
          </w:tcPr>
          <w:p w14:paraId="692ED867" w14:textId="77777777" w:rsidR="00C9649E" w:rsidRPr="00EA4E3A" w:rsidRDefault="00C9649E" w:rsidP="00890F6A">
            <w:pPr>
              <w:pStyle w:val="TAC"/>
            </w:pPr>
            <w:r w:rsidRPr="00EA4E3A">
              <w:rPr>
                <w:lang w:eastAsia="ja-JP"/>
              </w:rPr>
              <w:t>4</w:t>
            </w:r>
          </w:p>
        </w:tc>
        <w:tc>
          <w:tcPr>
            <w:tcW w:w="0" w:type="auto"/>
            <w:vAlign w:val="center"/>
          </w:tcPr>
          <w:p w14:paraId="4530C442" w14:textId="77777777" w:rsidR="00C9649E" w:rsidRPr="00EA4E3A" w:rsidRDefault="00C9649E" w:rsidP="00890F6A">
            <w:pPr>
              <w:pStyle w:val="TAC"/>
            </w:pPr>
            <w:r w:rsidRPr="00EA4E3A">
              <w:rPr>
                <w:lang w:eastAsia="ja-JP"/>
              </w:rPr>
              <w:t>2</w:t>
            </w:r>
          </w:p>
        </w:tc>
        <w:tc>
          <w:tcPr>
            <w:tcW w:w="0" w:type="auto"/>
            <w:vAlign w:val="center"/>
          </w:tcPr>
          <w:p w14:paraId="7AE5E47A" w14:textId="77777777" w:rsidR="00C9649E" w:rsidRPr="00EA4E3A" w:rsidRDefault="00C9649E" w:rsidP="00890F6A">
            <w:pPr>
              <w:pStyle w:val="TAC"/>
            </w:pPr>
            <w:r w:rsidRPr="00EA4E3A">
              <w:rPr>
                <w:lang w:eastAsia="ja-JP"/>
              </w:rPr>
              <w:t>1</w:t>
            </w:r>
          </w:p>
        </w:tc>
        <w:tc>
          <w:tcPr>
            <w:tcW w:w="0" w:type="auto"/>
            <w:vAlign w:val="center"/>
          </w:tcPr>
          <w:p w14:paraId="607B079E" w14:textId="77777777" w:rsidR="00C9649E" w:rsidRPr="00EA4E3A" w:rsidRDefault="00C9649E" w:rsidP="00890F6A">
            <w:pPr>
              <w:pStyle w:val="TAC"/>
            </w:pPr>
            <w:r w:rsidRPr="00EA4E3A">
              <w:rPr>
                <w:lang w:eastAsia="ja-JP"/>
              </w:rPr>
              <w:t>0</w:t>
            </w:r>
          </w:p>
        </w:tc>
        <w:tc>
          <w:tcPr>
            <w:tcW w:w="0" w:type="auto"/>
            <w:vAlign w:val="center"/>
          </w:tcPr>
          <w:p w14:paraId="6AE0166E" w14:textId="77777777" w:rsidR="00C9649E" w:rsidRPr="00EA4E3A" w:rsidRDefault="00C9649E" w:rsidP="00890F6A">
            <w:pPr>
              <w:pStyle w:val="TAC"/>
            </w:pPr>
            <w:r w:rsidRPr="00EA4E3A">
              <w:rPr>
                <w:lang w:eastAsia="ja-JP"/>
              </w:rPr>
              <w:t>0</w:t>
            </w:r>
          </w:p>
        </w:tc>
      </w:tr>
      <w:tr w:rsidR="00C9649E" w:rsidRPr="00EA4E3A" w14:paraId="1F4ACD46" w14:textId="77777777">
        <w:trPr>
          <w:cantSplit/>
          <w:jc w:val="center"/>
        </w:trPr>
        <w:tc>
          <w:tcPr>
            <w:tcW w:w="0" w:type="auto"/>
            <w:vAlign w:val="center"/>
          </w:tcPr>
          <w:p w14:paraId="192411CC" w14:textId="77777777" w:rsidR="00C9649E" w:rsidRPr="00EA4E3A" w:rsidRDefault="00C9649E" w:rsidP="00890F6A">
            <w:pPr>
              <w:pStyle w:val="TAC"/>
            </w:pPr>
            <w:r w:rsidRPr="00EA4E3A">
              <w:t>4</w:t>
            </w:r>
          </w:p>
        </w:tc>
        <w:tc>
          <w:tcPr>
            <w:tcW w:w="0" w:type="auto"/>
            <w:vAlign w:val="center"/>
          </w:tcPr>
          <w:p w14:paraId="17CB89E4" w14:textId="77777777" w:rsidR="00C9649E" w:rsidRPr="00EA4E3A" w:rsidRDefault="00C9649E" w:rsidP="00890F6A">
            <w:pPr>
              <w:pStyle w:val="TAC"/>
            </w:pPr>
            <w:r w:rsidRPr="00EA4E3A">
              <w:rPr>
                <w:lang w:eastAsia="ja-JP"/>
              </w:rPr>
              <w:t>8</w:t>
            </w:r>
          </w:p>
        </w:tc>
        <w:tc>
          <w:tcPr>
            <w:tcW w:w="0" w:type="auto"/>
            <w:vAlign w:val="center"/>
          </w:tcPr>
          <w:p w14:paraId="7675ADF1" w14:textId="77777777" w:rsidR="00C9649E" w:rsidRPr="00EA4E3A" w:rsidRDefault="00C9649E" w:rsidP="00890F6A">
            <w:pPr>
              <w:pStyle w:val="TAC"/>
            </w:pPr>
            <w:r w:rsidRPr="00EA4E3A">
              <w:rPr>
                <w:rFonts w:hint="eastAsia"/>
                <w:lang w:eastAsia="ja-JP"/>
              </w:rPr>
              <w:t>4</w:t>
            </w:r>
          </w:p>
        </w:tc>
        <w:tc>
          <w:tcPr>
            <w:tcW w:w="0" w:type="auto"/>
            <w:vAlign w:val="center"/>
          </w:tcPr>
          <w:p w14:paraId="1B9EE6A5" w14:textId="77777777" w:rsidR="00C9649E" w:rsidRPr="00EA4E3A" w:rsidRDefault="00C9649E" w:rsidP="00890F6A">
            <w:pPr>
              <w:pStyle w:val="TAC"/>
            </w:pPr>
            <w:r w:rsidRPr="00EA4E3A">
              <w:rPr>
                <w:rFonts w:hint="eastAsia"/>
                <w:lang w:eastAsia="ja-JP"/>
              </w:rPr>
              <w:t>2</w:t>
            </w:r>
          </w:p>
        </w:tc>
        <w:tc>
          <w:tcPr>
            <w:tcW w:w="0" w:type="auto"/>
            <w:vAlign w:val="center"/>
          </w:tcPr>
          <w:p w14:paraId="3A031797" w14:textId="77777777" w:rsidR="00C9649E" w:rsidRPr="00EA4E3A" w:rsidRDefault="00C9649E" w:rsidP="00890F6A">
            <w:pPr>
              <w:pStyle w:val="TAC"/>
            </w:pPr>
            <w:r w:rsidRPr="00EA4E3A">
              <w:rPr>
                <w:lang w:eastAsia="ja-JP"/>
              </w:rPr>
              <w:t>1</w:t>
            </w:r>
          </w:p>
        </w:tc>
        <w:tc>
          <w:tcPr>
            <w:tcW w:w="0" w:type="auto"/>
            <w:vAlign w:val="center"/>
          </w:tcPr>
          <w:p w14:paraId="23ACD8EB" w14:textId="77777777" w:rsidR="00C9649E" w:rsidRPr="00EA4E3A" w:rsidRDefault="00C9649E" w:rsidP="00890F6A">
            <w:pPr>
              <w:pStyle w:val="TAC"/>
            </w:pPr>
            <w:r w:rsidRPr="00EA4E3A">
              <w:rPr>
                <w:lang w:eastAsia="ja-JP"/>
              </w:rPr>
              <w:t>0</w:t>
            </w:r>
          </w:p>
        </w:tc>
        <w:tc>
          <w:tcPr>
            <w:tcW w:w="0" w:type="auto"/>
            <w:vAlign w:val="center"/>
          </w:tcPr>
          <w:p w14:paraId="390A79C7" w14:textId="77777777" w:rsidR="00C9649E" w:rsidRPr="00EA4E3A" w:rsidRDefault="00C9649E" w:rsidP="00890F6A">
            <w:pPr>
              <w:pStyle w:val="TAC"/>
            </w:pPr>
            <w:r w:rsidRPr="00EA4E3A">
              <w:rPr>
                <w:lang w:eastAsia="ja-JP"/>
              </w:rPr>
              <w:t>8</w:t>
            </w:r>
          </w:p>
        </w:tc>
        <w:tc>
          <w:tcPr>
            <w:tcW w:w="0" w:type="auto"/>
            <w:vAlign w:val="center"/>
          </w:tcPr>
          <w:p w14:paraId="61EE88EE" w14:textId="77777777" w:rsidR="00C9649E" w:rsidRPr="00EA4E3A" w:rsidRDefault="00C9649E" w:rsidP="00890F6A">
            <w:pPr>
              <w:pStyle w:val="TAC"/>
            </w:pPr>
            <w:r w:rsidRPr="00EA4E3A">
              <w:rPr>
                <w:rFonts w:hint="eastAsia"/>
                <w:lang w:eastAsia="ja-JP"/>
              </w:rPr>
              <w:t>4</w:t>
            </w:r>
          </w:p>
        </w:tc>
        <w:tc>
          <w:tcPr>
            <w:tcW w:w="0" w:type="auto"/>
            <w:vAlign w:val="center"/>
          </w:tcPr>
          <w:p w14:paraId="1707F0CC" w14:textId="77777777" w:rsidR="00C9649E" w:rsidRPr="00EA4E3A" w:rsidRDefault="00C9649E" w:rsidP="00890F6A">
            <w:pPr>
              <w:pStyle w:val="TAC"/>
            </w:pPr>
            <w:r w:rsidRPr="00EA4E3A">
              <w:rPr>
                <w:rFonts w:hint="eastAsia"/>
                <w:lang w:eastAsia="ja-JP"/>
              </w:rPr>
              <w:t>2</w:t>
            </w:r>
          </w:p>
        </w:tc>
        <w:tc>
          <w:tcPr>
            <w:tcW w:w="0" w:type="auto"/>
            <w:vAlign w:val="center"/>
          </w:tcPr>
          <w:p w14:paraId="26AD8FE3" w14:textId="77777777" w:rsidR="00C9649E" w:rsidRPr="00EA4E3A" w:rsidRDefault="00C9649E" w:rsidP="00890F6A">
            <w:pPr>
              <w:pStyle w:val="TAC"/>
            </w:pPr>
            <w:r w:rsidRPr="00EA4E3A">
              <w:rPr>
                <w:lang w:eastAsia="ja-JP"/>
              </w:rPr>
              <w:t>1</w:t>
            </w:r>
          </w:p>
        </w:tc>
        <w:tc>
          <w:tcPr>
            <w:tcW w:w="0" w:type="auto"/>
            <w:vAlign w:val="center"/>
          </w:tcPr>
          <w:p w14:paraId="6B75BFC5" w14:textId="77777777" w:rsidR="00C9649E" w:rsidRPr="00EA4E3A" w:rsidRDefault="00C9649E" w:rsidP="00890F6A">
            <w:pPr>
              <w:pStyle w:val="TAC"/>
            </w:pPr>
            <w:r w:rsidRPr="00EA4E3A">
              <w:rPr>
                <w:lang w:eastAsia="ja-JP"/>
              </w:rPr>
              <w:t>0</w:t>
            </w:r>
          </w:p>
        </w:tc>
      </w:tr>
      <w:tr w:rsidR="00C9649E" w:rsidRPr="00EA4E3A" w14:paraId="37E02DEE" w14:textId="77777777">
        <w:trPr>
          <w:cantSplit/>
          <w:jc w:val="center"/>
        </w:trPr>
        <w:tc>
          <w:tcPr>
            <w:tcW w:w="0" w:type="auto"/>
            <w:vAlign w:val="center"/>
          </w:tcPr>
          <w:p w14:paraId="13B1AEB4" w14:textId="77777777" w:rsidR="00C9649E" w:rsidRPr="00EA4E3A" w:rsidRDefault="00C9649E" w:rsidP="00890F6A">
            <w:pPr>
              <w:pStyle w:val="TAC"/>
            </w:pPr>
            <w:r w:rsidRPr="00EA4E3A">
              <w:t>8</w:t>
            </w:r>
          </w:p>
        </w:tc>
        <w:tc>
          <w:tcPr>
            <w:tcW w:w="0" w:type="auto"/>
            <w:vAlign w:val="center"/>
          </w:tcPr>
          <w:p w14:paraId="2287F2AE" w14:textId="77777777" w:rsidR="00C9649E" w:rsidRPr="00EA4E3A" w:rsidRDefault="00C9649E" w:rsidP="00890F6A">
            <w:pPr>
              <w:pStyle w:val="TAC"/>
            </w:pPr>
            <w:r w:rsidRPr="00EA4E3A">
              <w:rPr>
                <w:rFonts w:hint="eastAsia"/>
                <w:lang w:eastAsia="ja-JP"/>
              </w:rPr>
              <w:t>6</w:t>
            </w:r>
          </w:p>
        </w:tc>
        <w:tc>
          <w:tcPr>
            <w:tcW w:w="0" w:type="auto"/>
            <w:vAlign w:val="center"/>
          </w:tcPr>
          <w:p w14:paraId="5475B508" w14:textId="77777777" w:rsidR="00C9649E" w:rsidRPr="00EA4E3A" w:rsidRDefault="00C9649E" w:rsidP="00890F6A">
            <w:pPr>
              <w:pStyle w:val="TAC"/>
            </w:pPr>
            <w:r w:rsidRPr="00EA4E3A">
              <w:rPr>
                <w:rFonts w:hint="eastAsia"/>
                <w:lang w:eastAsia="ja-JP"/>
              </w:rPr>
              <w:t>4</w:t>
            </w:r>
          </w:p>
        </w:tc>
        <w:tc>
          <w:tcPr>
            <w:tcW w:w="0" w:type="auto"/>
            <w:vAlign w:val="center"/>
          </w:tcPr>
          <w:p w14:paraId="42AEDA1C" w14:textId="77777777" w:rsidR="00C9649E" w:rsidRPr="00EA4E3A" w:rsidRDefault="00C9649E" w:rsidP="00890F6A">
            <w:pPr>
              <w:pStyle w:val="TAC"/>
            </w:pPr>
            <w:r w:rsidRPr="00EA4E3A">
              <w:rPr>
                <w:lang w:eastAsia="ja-JP"/>
              </w:rPr>
              <w:t>3</w:t>
            </w:r>
          </w:p>
        </w:tc>
        <w:tc>
          <w:tcPr>
            <w:tcW w:w="0" w:type="auto"/>
            <w:vAlign w:val="center"/>
          </w:tcPr>
          <w:p w14:paraId="48F234B8" w14:textId="77777777" w:rsidR="00C9649E" w:rsidRPr="00EA4E3A" w:rsidRDefault="00C9649E" w:rsidP="00890F6A">
            <w:pPr>
              <w:pStyle w:val="TAC"/>
            </w:pPr>
            <w:r w:rsidRPr="00EA4E3A">
              <w:rPr>
                <w:rFonts w:hint="eastAsia"/>
                <w:lang w:eastAsia="ja-JP"/>
              </w:rPr>
              <w:t>2</w:t>
            </w:r>
          </w:p>
        </w:tc>
        <w:tc>
          <w:tcPr>
            <w:tcW w:w="0" w:type="auto"/>
            <w:vAlign w:val="center"/>
          </w:tcPr>
          <w:p w14:paraId="0EDD5ACD" w14:textId="77777777" w:rsidR="00C9649E" w:rsidRPr="00EA4E3A" w:rsidRDefault="00C9649E" w:rsidP="00890F6A">
            <w:pPr>
              <w:pStyle w:val="TAC"/>
            </w:pPr>
            <w:r w:rsidRPr="00EA4E3A">
              <w:rPr>
                <w:lang w:eastAsia="ja-JP"/>
              </w:rPr>
              <w:t>1</w:t>
            </w:r>
          </w:p>
        </w:tc>
        <w:tc>
          <w:tcPr>
            <w:tcW w:w="0" w:type="auto"/>
            <w:vAlign w:val="center"/>
          </w:tcPr>
          <w:p w14:paraId="5CF129C9" w14:textId="77777777" w:rsidR="00C9649E" w:rsidRPr="00EA4E3A" w:rsidRDefault="00C9649E" w:rsidP="00890F6A">
            <w:pPr>
              <w:pStyle w:val="TAC"/>
            </w:pPr>
            <w:r w:rsidRPr="00EA4E3A">
              <w:rPr>
                <w:rFonts w:hint="eastAsia"/>
                <w:lang w:eastAsia="ja-JP"/>
              </w:rPr>
              <w:t>6</w:t>
            </w:r>
          </w:p>
        </w:tc>
        <w:tc>
          <w:tcPr>
            <w:tcW w:w="0" w:type="auto"/>
            <w:vAlign w:val="center"/>
          </w:tcPr>
          <w:p w14:paraId="2ADCF084" w14:textId="77777777" w:rsidR="00C9649E" w:rsidRPr="00EA4E3A" w:rsidRDefault="00C9649E" w:rsidP="00890F6A">
            <w:pPr>
              <w:pStyle w:val="TAC"/>
            </w:pPr>
            <w:r w:rsidRPr="00EA4E3A">
              <w:rPr>
                <w:rFonts w:hint="eastAsia"/>
                <w:lang w:eastAsia="ja-JP"/>
              </w:rPr>
              <w:t>4</w:t>
            </w:r>
          </w:p>
        </w:tc>
        <w:tc>
          <w:tcPr>
            <w:tcW w:w="0" w:type="auto"/>
            <w:vAlign w:val="center"/>
          </w:tcPr>
          <w:p w14:paraId="7903D263" w14:textId="77777777" w:rsidR="00C9649E" w:rsidRPr="00EA4E3A" w:rsidRDefault="00C9649E" w:rsidP="00890F6A">
            <w:pPr>
              <w:pStyle w:val="TAC"/>
            </w:pPr>
            <w:r w:rsidRPr="00EA4E3A">
              <w:rPr>
                <w:lang w:eastAsia="ja-JP"/>
              </w:rPr>
              <w:t>3</w:t>
            </w:r>
          </w:p>
        </w:tc>
        <w:tc>
          <w:tcPr>
            <w:tcW w:w="0" w:type="auto"/>
            <w:vAlign w:val="center"/>
          </w:tcPr>
          <w:p w14:paraId="22AB2963" w14:textId="77777777" w:rsidR="00C9649E" w:rsidRPr="00EA4E3A" w:rsidRDefault="00C9649E" w:rsidP="00890F6A">
            <w:pPr>
              <w:pStyle w:val="TAC"/>
            </w:pPr>
            <w:r w:rsidRPr="00EA4E3A">
              <w:rPr>
                <w:rFonts w:hint="eastAsia"/>
                <w:lang w:eastAsia="ja-JP"/>
              </w:rPr>
              <w:t>2</w:t>
            </w:r>
          </w:p>
        </w:tc>
        <w:tc>
          <w:tcPr>
            <w:tcW w:w="0" w:type="auto"/>
            <w:vAlign w:val="center"/>
          </w:tcPr>
          <w:p w14:paraId="1B5F738A" w14:textId="77777777" w:rsidR="00C9649E" w:rsidRPr="00EA4E3A" w:rsidRDefault="00C9649E" w:rsidP="00890F6A">
            <w:pPr>
              <w:pStyle w:val="TAC"/>
            </w:pPr>
            <w:r w:rsidRPr="00EA4E3A">
              <w:rPr>
                <w:lang w:eastAsia="ja-JP"/>
              </w:rPr>
              <w:t>1</w:t>
            </w:r>
          </w:p>
        </w:tc>
      </w:tr>
    </w:tbl>
    <w:p w14:paraId="2E4ED12A" w14:textId="77777777" w:rsidR="00C9649E" w:rsidRPr="00EA4E3A" w:rsidRDefault="00C9649E" w:rsidP="00890F6A"/>
    <w:p w14:paraId="20BAF999" w14:textId="77777777"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14:paraId="0018ABCA" w14:textId="77777777">
        <w:trPr>
          <w:cantSplit/>
          <w:jc w:val="center"/>
        </w:trPr>
        <w:tc>
          <w:tcPr>
            <w:tcW w:w="0" w:type="auto"/>
            <w:vMerge w:val="restart"/>
            <w:shd w:val="clear" w:color="auto" w:fill="E0E0E0"/>
            <w:vAlign w:val="center"/>
          </w:tcPr>
          <w:p w14:paraId="4006250B"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49D4FD31" wp14:editId="0B0226DB">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46C7F541"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6C99622B" wp14:editId="5357F7D1">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14:paraId="0B6F2814" w14:textId="77777777">
        <w:trPr>
          <w:cantSplit/>
          <w:jc w:val="center"/>
        </w:trPr>
        <w:tc>
          <w:tcPr>
            <w:tcW w:w="0" w:type="auto"/>
            <w:vMerge/>
            <w:shd w:val="clear" w:color="auto" w:fill="E0E0E0"/>
            <w:vAlign w:val="center"/>
          </w:tcPr>
          <w:p w14:paraId="4D830A72" w14:textId="77777777" w:rsidR="00C9649E" w:rsidRPr="00EA4E3A" w:rsidRDefault="00C9649E" w:rsidP="00CF1B12">
            <w:pPr>
              <w:pStyle w:val="TAH"/>
              <w:rPr>
                <w:rFonts w:ascii="Tahoma" w:hAnsi="Tahoma" w:cs="Tahoma"/>
              </w:rPr>
            </w:pPr>
          </w:p>
        </w:tc>
        <w:tc>
          <w:tcPr>
            <w:tcW w:w="0" w:type="auto"/>
            <w:shd w:val="clear" w:color="auto" w:fill="E0E0E0"/>
            <w:vAlign w:val="center"/>
          </w:tcPr>
          <w:p w14:paraId="37349BBF"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7847B7D0"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7263A710"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740CFE6E"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3189B846" w14:textId="77777777" w:rsidR="00C9649E" w:rsidRPr="00EA4E3A" w:rsidRDefault="00C9649E" w:rsidP="00CF1B12">
            <w:pPr>
              <w:pStyle w:val="TAH"/>
              <w:rPr>
                <w:rFonts w:cs="Arial"/>
                <w:szCs w:val="18"/>
              </w:rPr>
            </w:pPr>
            <w:r w:rsidRPr="00EA4E3A">
              <w:rPr>
                <w:rFonts w:cs="Arial"/>
                <w:szCs w:val="18"/>
              </w:rPr>
              <w:t>L=16</w:t>
            </w:r>
          </w:p>
        </w:tc>
      </w:tr>
      <w:tr w:rsidR="00C9649E" w:rsidRPr="00EA4E3A" w14:paraId="23448073" w14:textId="77777777">
        <w:trPr>
          <w:cantSplit/>
          <w:jc w:val="center"/>
        </w:trPr>
        <w:tc>
          <w:tcPr>
            <w:tcW w:w="0" w:type="auto"/>
            <w:vAlign w:val="center"/>
          </w:tcPr>
          <w:p w14:paraId="42614827" w14:textId="77777777" w:rsidR="00C9649E" w:rsidRPr="00EA4E3A" w:rsidRDefault="00C9649E" w:rsidP="00CF1B12">
            <w:pPr>
              <w:pStyle w:val="TAC"/>
            </w:pPr>
            <w:r w:rsidRPr="00EA4E3A">
              <w:t>2</w:t>
            </w:r>
          </w:p>
        </w:tc>
        <w:tc>
          <w:tcPr>
            <w:tcW w:w="0" w:type="auto"/>
            <w:vAlign w:val="center"/>
          </w:tcPr>
          <w:p w14:paraId="2919E58C" w14:textId="77777777" w:rsidR="00C9649E" w:rsidRPr="00EA4E3A" w:rsidRDefault="00C9649E" w:rsidP="00CF1B12">
            <w:pPr>
              <w:pStyle w:val="TAC"/>
            </w:pPr>
            <w:r w:rsidRPr="00EA4E3A">
              <w:rPr>
                <w:lang w:eastAsia="ja-JP"/>
              </w:rPr>
              <w:t>8</w:t>
            </w:r>
          </w:p>
        </w:tc>
        <w:tc>
          <w:tcPr>
            <w:tcW w:w="0" w:type="auto"/>
            <w:vAlign w:val="center"/>
          </w:tcPr>
          <w:p w14:paraId="6187FC7B" w14:textId="77777777" w:rsidR="00C9649E" w:rsidRPr="00EA4E3A" w:rsidRDefault="00C9649E" w:rsidP="00CF1B12">
            <w:pPr>
              <w:pStyle w:val="TAC"/>
            </w:pPr>
            <w:r w:rsidRPr="00EA4E3A">
              <w:rPr>
                <w:rFonts w:hint="eastAsia"/>
                <w:lang w:eastAsia="ja-JP"/>
              </w:rPr>
              <w:t>4</w:t>
            </w:r>
          </w:p>
        </w:tc>
        <w:tc>
          <w:tcPr>
            <w:tcW w:w="0" w:type="auto"/>
            <w:vAlign w:val="center"/>
          </w:tcPr>
          <w:p w14:paraId="38EDE59B" w14:textId="77777777" w:rsidR="00C9649E" w:rsidRPr="00EA4E3A" w:rsidRDefault="00C9649E" w:rsidP="00CF1B12">
            <w:pPr>
              <w:pStyle w:val="TAC"/>
            </w:pPr>
            <w:r w:rsidRPr="00EA4E3A">
              <w:rPr>
                <w:lang w:eastAsia="ja-JP"/>
              </w:rPr>
              <w:t>2</w:t>
            </w:r>
          </w:p>
        </w:tc>
        <w:tc>
          <w:tcPr>
            <w:tcW w:w="0" w:type="auto"/>
            <w:vAlign w:val="center"/>
          </w:tcPr>
          <w:p w14:paraId="198E4CDE" w14:textId="77777777" w:rsidR="00C9649E" w:rsidRPr="00EA4E3A" w:rsidRDefault="00C9649E" w:rsidP="00CF1B12">
            <w:pPr>
              <w:pStyle w:val="TAC"/>
            </w:pPr>
            <w:r w:rsidRPr="00EA4E3A">
              <w:rPr>
                <w:lang w:eastAsia="ja-JP"/>
              </w:rPr>
              <w:t>1</w:t>
            </w:r>
          </w:p>
        </w:tc>
        <w:tc>
          <w:tcPr>
            <w:tcW w:w="0" w:type="auto"/>
            <w:vAlign w:val="center"/>
          </w:tcPr>
          <w:p w14:paraId="0327A729" w14:textId="77777777" w:rsidR="00C9649E" w:rsidRPr="00EA4E3A" w:rsidRDefault="00C9649E" w:rsidP="00CF1B12">
            <w:pPr>
              <w:pStyle w:val="TAC"/>
            </w:pPr>
            <w:r w:rsidRPr="00EA4E3A">
              <w:rPr>
                <w:lang w:eastAsia="ja-JP"/>
              </w:rPr>
              <w:t>0</w:t>
            </w:r>
          </w:p>
        </w:tc>
      </w:tr>
      <w:tr w:rsidR="00C9649E" w:rsidRPr="00EA4E3A" w14:paraId="2CD8297A" w14:textId="77777777">
        <w:trPr>
          <w:cantSplit/>
          <w:jc w:val="center"/>
        </w:trPr>
        <w:tc>
          <w:tcPr>
            <w:tcW w:w="0" w:type="auto"/>
            <w:vAlign w:val="center"/>
          </w:tcPr>
          <w:p w14:paraId="16008A3C" w14:textId="77777777" w:rsidR="00C9649E" w:rsidRPr="00EA4E3A" w:rsidRDefault="00C9649E" w:rsidP="00CF1B12">
            <w:pPr>
              <w:pStyle w:val="TAC"/>
            </w:pPr>
            <w:r w:rsidRPr="00EA4E3A">
              <w:t>4</w:t>
            </w:r>
          </w:p>
        </w:tc>
        <w:tc>
          <w:tcPr>
            <w:tcW w:w="0" w:type="auto"/>
            <w:vAlign w:val="center"/>
          </w:tcPr>
          <w:p w14:paraId="2DC3CABB" w14:textId="77777777" w:rsidR="00C9649E" w:rsidRPr="00EA4E3A" w:rsidRDefault="00C9649E" w:rsidP="00CF1B12">
            <w:pPr>
              <w:pStyle w:val="TAC"/>
            </w:pPr>
            <w:r w:rsidRPr="00EA4E3A">
              <w:rPr>
                <w:rFonts w:hint="eastAsia"/>
                <w:lang w:eastAsia="ja-JP"/>
              </w:rPr>
              <w:t>4</w:t>
            </w:r>
          </w:p>
        </w:tc>
        <w:tc>
          <w:tcPr>
            <w:tcW w:w="0" w:type="auto"/>
            <w:vAlign w:val="center"/>
          </w:tcPr>
          <w:p w14:paraId="4B4544D8" w14:textId="77777777" w:rsidR="00C9649E" w:rsidRPr="00EA4E3A" w:rsidRDefault="00C9649E" w:rsidP="00CF1B12">
            <w:pPr>
              <w:pStyle w:val="TAC"/>
            </w:pPr>
            <w:r w:rsidRPr="00EA4E3A">
              <w:rPr>
                <w:lang w:eastAsia="ja-JP"/>
              </w:rPr>
              <w:t>5</w:t>
            </w:r>
          </w:p>
        </w:tc>
        <w:tc>
          <w:tcPr>
            <w:tcW w:w="0" w:type="auto"/>
            <w:vAlign w:val="center"/>
          </w:tcPr>
          <w:p w14:paraId="3B6EF54D" w14:textId="77777777" w:rsidR="00C9649E" w:rsidRPr="00EA4E3A" w:rsidRDefault="00C9649E" w:rsidP="00CF1B12">
            <w:pPr>
              <w:pStyle w:val="TAC"/>
            </w:pPr>
            <w:r w:rsidRPr="00EA4E3A">
              <w:rPr>
                <w:rFonts w:hint="eastAsia"/>
                <w:lang w:eastAsia="ja-JP"/>
              </w:rPr>
              <w:t>4</w:t>
            </w:r>
          </w:p>
        </w:tc>
        <w:tc>
          <w:tcPr>
            <w:tcW w:w="0" w:type="auto"/>
            <w:vAlign w:val="center"/>
          </w:tcPr>
          <w:p w14:paraId="2AC554DB" w14:textId="77777777" w:rsidR="00C9649E" w:rsidRPr="00EA4E3A" w:rsidRDefault="00C9649E" w:rsidP="00CF1B12">
            <w:pPr>
              <w:pStyle w:val="TAC"/>
            </w:pPr>
            <w:r w:rsidRPr="00EA4E3A">
              <w:rPr>
                <w:rFonts w:hint="eastAsia"/>
                <w:lang w:eastAsia="ja-JP"/>
              </w:rPr>
              <w:t>2</w:t>
            </w:r>
          </w:p>
        </w:tc>
        <w:tc>
          <w:tcPr>
            <w:tcW w:w="0" w:type="auto"/>
            <w:vAlign w:val="center"/>
          </w:tcPr>
          <w:p w14:paraId="6F550CC7" w14:textId="77777777" w:rsidR="00C9649E" w:rsidRPr="00EA4E3A" w:rsidRDefault="00C9649E" w:rsidP="00CF1B12">
            <w:pPr>
              <w:pStyle w:val="TAC"/>
            </w:pPr>
            <w:r w:rsidRPr="00EA4E3A">
              <w:rPr>
                <w:lang w:eastAsia="ja-JP"/>
              </w:rPr>
              <w:t>1</w:t>
            </w:r>
          </w:p>
        </w:tc>
      </w:tr>
      <w:tr w:rsidR="00C9649E" w:rsidRPr="00EA4E3A" w14:paraId="3FFEABA9" w14:textId="77777777">
        <w:trPr>
          <w:cantSplit/>
          <w:jc w:val="center"/>
        </w:trPr>
        <w:tc>
          <w:tcPr>
            <w:tcW w:w="0" w:type="auto"/>
            <w:vAlign w:val="center"/>
          </w:tcPr>
          <w:p w14:paraId="7BBBF878" w14:textId="77777777" w:rsidR="00C9649E" w:rsidRPr="00EA4E3A" w:rsidRDefault="00C9649E" w:rsidP="00CF1B12">
            <w:pPr>
              <w:pStyle w:val="TAC"/>
            </w:pPr>
            <w:r w:rsidRPr="00EA4E3A">
              <w:t>8</w:t>
            </w:r>
          </w:p>
        </w:tc>
        <w:tc>
          <w:tcPr>
            <w:tcW w:w="0" w:type="auto"/>
            <w:vAlign w:val="center"/>
          </w:tcPr>
          <w:p w14:paraId="75381AE9" w14:textId="77777777" w:rsidR="00C9649E" w:rsidRPr="00EA4E3A" w:rsidRDefault="00C9649E" w:rsidP="00CF1B12">
            <w:pPr>
              <w:pStyle w:val="TAC"/>
            </w:pPr>
            <w:r w:rsidRPr="00EA4E3A">
              <w:rPr>
                <w:rFonts w:hint="eastAsia"/>
                <w:lang w:eastAsia="ja-JP"/>
              </w:rPr>
              <w:t>4</w:t>
            </w:r>
          </w:p>
        </w:tc>
        <w:tc>
          <w:tcPr>
            <w:tcW w:w="0" w:type="auto"/>
            <w:vAlign w:val="center"/>
          </w:tcPr>
          <w:p w14:paraId="046D5EA6" w14:textId="77777777" w:rsidR="00C9649E" w:rsidRPr="00EA4E3A" w:rsidRDefault="00C9649E" w:rsidP="00CF1B12">
            <w:pPr>
              <w:pStyle w:val="TAC"/>
            </w:pPr>
            <w:r w:rsidRPr="00EA4E3A">
              <w:rPr>
                <w:rFonts w:hint="eastAsia"/>
                <w:lang w:eastAsia="ja-JP"/>
              </w:rPr>
              <w:t>4</w:t>
            </w:r>
          </w:p>
        </w:tc>
        <w:tc>
          <w:tcPr>
            <w:tcW w:w="0" w:type="auto"/>
            <w:vAlign w:val="center"/>
          </w:tcPr>
          <w:p w14:paraId="72D4BF79" w14:textId="77777777" w:rsidR="00C9649E" w:rsidRPr="00EA4E3A" w:rsidRDefault="00C9649E" w:rsidP="00CF1B12">
            <w:pPr>
              <w:pStyle w:val="TAC"/>
            </w:pPr>
            <w:r w:rsidRPr="00EA4E3A">
              <w:rPr>
                <w:rFonts w:hint="eastAsia"/>
                <w:lang w:eastAsia="ja-JP"/>
              </w:rPr>
              <w:t>4</w:t>
            </w:r>
          </w:p>
        </w:tc>
        <w:tc>
          <w:tcPr>
            <w:tcW w:w="0" w:type="auto"/>
            <w:vAlign w:val="center"/>
          </w:tcPr>
          <w:p w14:paraId="66C2757F" w14:textId="77777777" w:rsidR="00C9649E" w:rsidRPr="00EA4E3A" w:rsidRDefault="00C9649E" w:rsidP="00CF1B12">
            <w:pPr>
              <w:pStyle w:val="TAC"/>
            </w:pPr>
            <w:r w:rsidRPr="00EA4E3A">
              <w:rPr>
                <w:rFonts w:hint="eastAsia"/>
                <w:lang w:eastAsia="ja-JP"/>
              </w:rPr>
              <w:t>2</w:t>
            </w:r>
          </w:p>
        </w:tc>
        <w:tc>
          <w:tcPr>
            <w:tcW w:w="0" w:type="auto"/>
            <w:vAlign w:val="center"/>
          </w:tcPr>
          <w:p w14:paraId="4D2282BF" w14:textId="77777777" w:rsidR="00C9649E" w:rsidRPr="00EA4E3A" w:rsidRDefault="00C9649E" w:rsidP="00CF1B12">
            <w:pPr>
              <w:pStyle w:val="TAC"/>
            </w:pPr>
            <w:r w:rsidRPr="00EA4E3A">
              <w:rPr>
                <w:rFonts w:hint="eastAsia"/>
                <w:lang w:eastAsia="ja-JP"/>
              </w:rPr>
              <w:t>2</w:t>
            </w:r>
          </w:p>
        </w:tc>
      </w:tr>
    </w:tbl>
    <w:p w14:paraId="280C36CE" w14:textId="77777777" w:rsidR="00C9649E" w:rsidRPr="00EA4E3A" w:rsidRDefault="00C9649E" w:rsidP="00CF1B12"/>
    <w:p w14:paraId="779F5074" w14:textId="77777777"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14:paraId="118A4334" w14:textId="77777777">
        <w:trPr>
          <w:cantSplit/>
          <w:jc w:val="center"/>
        </w:trPr>
        <w:tc>
          <w:tcPr>
            <w:tcW w:w="0" w:type="auto"/>
            <w:vMerge w:val="restart"/>
            <w:shd w:val="clear" w:color="auto" w:fill="E0E0E0"/>
            <w:vAlign w:val="center"/>
          </w:tcPr>
          <w:p w14:paraId="35DE6741" w14:textId="77777777" w:rsidR="00C9649E" w:rsidRPr="00EA4E3A" w:rsidRDefault="008B0F02" w:rsidP="00CF1B12">
            <w:pPr>
              <w:spacing w:after="0"/>
              <w:rPr>
                <w:rFonts w:ascii="Tahoma" w:hAnsi="Tahoma" w:cs="Tahoma"/>
              </w:rPr>
            </w:pPr>
            <w:r w:rsidRPr="00EA4E3A">
              <w:rPr>
                <w:noProof/>
                <w:position w:val="-10"/>
              </w:rPr>
              <w:drawing>
                <wp:inline distT="0" distB="0" distL="0" distR="0" wp14:anchorId="70CAF1DA" wp14:editId="34AD2BBC">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302BFEDB" w14:textId="77777777"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14:anchorId="7273A8BB" wp14:editId="5A1CFB2E">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14:paraId="22DCF406" w14:textId="77777777"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14:anchorId="24DCE742" wp14:editId="49A096C2">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14:paraId="1F04E4DB" w14:textId="77777777">
        <w:trPr>
          <w:cantSplit/>
          <w:jc w:val="center"/>
        </w:trPr>
        <w:tc>
          <w:tcPr>
            <w:tcW w:w="0" w:type="auto"/>
            <w:vMerge/>
            <w:shd w:val="clear" w:color="auto" w:fill="E0E0E0"/>
            <w:vAlign w:val="center"/>
          </w:tcPr>
          <w:p w14:paraId="0040DE23" w14:textId="77777777" w:rsidR="00C9649E" w:rsidRPr="00EA4E3A" w:rsidRDefault="00C9649E" w:rsidP="00CF1B12">
            <w:pPr>
              <w:spacing w:after="0"/>
              <w:rPr>
                <w:rFonts w:ascii="Tahoma" w:hAnsi="Tahoma" w:cs="Tahoma"/>
              </w:rPr>
            </w:pPr>
          </w:p>
        </w:tc>
        <w:tc>
          <w:tcPr>
            <w:tcW w:w="0" w:type="auto"/>
            <w:shd w:val="clear" w:color="auto" w:fill="E0E0E0"/>
            <w:vAlign w:val="center"/>
          </w:tcPr>
          <w:p w14:paraId="539699B0"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14:paraId="5392DEE3"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14:paraId="447D8C8C"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14:paraId="1F85A7C9"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14:paraId="65828416"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14:paraId="5B12376D"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14:paraId="64E53EF7"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14:paraId="49AD78EC" w14:textId="77777777"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14:paraId="77E694D1" w14:textId="77777777">
        <w:trPr>
          <w:cantSplit/>
          <w:jc w:val="center"/>
        </w:trPr>
        <w:tc>
          <w:tcPr>
            <w:tcW w:w="0" w:type="auto"/>
            <w:vAlign w:val="center"/>
          </w:tcPr>
          <w:p w14:paraId="19CC6759" w14:textId="77777777" w:rsidR="00C9649E" w:rsidRPr="00EA4E3A" w:rsidRDefault="00C9649E" w:rsidP="00CF1B12">
            <w:pPr>
              <w:pStyle w:val="TAC"/>
            </w:pPr>
            <w:r w:rsidRPr="00EA4E3A">
              <w:lastRenderedPageBreak/>
              <w:t>2</w:t>
            </w:r>
          </w:p>
        </w:tc>
        <w:tc>
          <w:tcPr>
            <w:tcW w:w="0" w:type="auto"/>
            <w:vAlign w:val="center"/>
          </w:tcPr>
          <w:p w14:paraId="51A5873D" w14:textId="77777777" w:rsidR="00C9649E" w:rsidRPr="00EA4E3A" w:rsidRDefault="00C9649E" w:rsidP="00CF1B12">
            <w:pPr>
              <w:pStyle w:val="TAC"/>
            </w:pPr>
            <w:r w:rsidRPr="00EA4E3A">
              <w:rPr>
                <w:lang w:eastAsia="ja-JP"/>
              </w:rPr>
              <w:t>4</w:t>
            </w:r>
          </w:p>
        </w:tc>
        <w:tc>
          <w:tcPr>
            <w:tcW w:w="0" w:type="auto"/>
            <w:vAlign w:val="center"/>
          </w:tcPr>
          <w:p w14:paraId="56421B0E" w14:textId="77777777" w:rsidR="00C9649E" w:rsidRPr="00EA4E3A" w:rsidRDefault="00C9649E" w:rsidP="00CF1B12">
            <w:pPr>
              <w:pStyle w:val="TAC"/>
            </w:pPr>
            <w:r w:rsidRPr="00EA4E3A">
              <w:rPr>
                <w:lang w:eastAsia="ja-JP"/>
              </w:rPr>
              <w:t>2</w:t>
            </w:r>
          </w:p>
        </w:tc>
        <w:tc>
          <w:tcPr>
            <w:tcW w:w="0" w:type="auto"/>
            <w:vAlign w:val="center"/>
          </w:tcPr>
          <w:p w14:paraId="4114D781" w14:textId="77777777" w:rsidR="00C9649E" w:rsidRPr="00EA4E3A" w:rsidRDefault="00C9649E" w:rsidP="00CF1B12">
            <w:pPr>
              <w:pStyle w:val="TAC"/>
            </w:pPr>
            <w:r w:rsidRPr="00EA4E3A">
              <w:rPr>
                <w:lang w:eastAsia="ja-JP"/>
              </w:rPr>
              <w:t>1</w:t>
            </w:r>
          </w:p>
        </w:tc>
        <w:tc>
          <w:tcPr>
            <w:tcW w:w="0" w:type="auto"/>
            <w:vAlign w:val="center"/>
          </w:tcPr>
          <w:p w14:paraId="579C4D86" w14:textId="77777777" w:rsidR="00C9649E" w:rsidRPr="00EA4E3A" w:rsidRDefault="00C9649E" w:rsidP="00CF1B12">
            <w:pPr>
              <w:pStyle w:val="TAC"/>
            </w:pPr>
            <w:r w:rsidRPr="00EA4E3A">
              <w:rPr>
                <w:lang w:eastAsia="ja-JP"/>
              </w:rPr>
              <w:t>0</w:t>
            </w:r>
          </w:p>
        </w:tc>
        <w:tc>
          <w:tcPr>
            <w:tcW w:w="0" w:type="auto"/>
            <w:vAlign w:val="center"/>
          </w:tcPr>
          <w:p w14:paraId="2256E978" w14:textId="77777777" w:rsidR="00C9649E" w:rsidRPr="00EA4E3A" w:rsidRDefault="00C9649E" w:rsidP="00CF1B12">
            <w:pPr>
              <w:pStyle w:val="TAC"/>
            </w:pPr>
            <w:r w:rsidRPr="00EA4E3A">
              <w:rPr>
                <w:lang w:eastAsia="ja-JP"/>
              </w:rPr>
              <w:t>4</w:t>
            </w:r>
          </w:p>
        </w:tc>
        <w:tc>
          <w:tcPr>
            <w:tcW w:w="0" w:type="auto"/>
            <w:vAlign w:val="center"/>
          </w:tcPr>
          <w:p w14:paraId="7B47679F" w14:textId="77777777" w:rsidR="00C9649E" w:rsidRPr="00EA4E3A" w:rsidRDefault="00C9649E" w:rsidP="00CF1B12">
            <w:pPr>
              <w:pStyle w:val="TAC"/>
            </w:pPr>
            <w:r w:rsidRPr="00EA4E3A">
              <w:rPr>
                <w:lang w:eastAsia="ja-JP"/>
              </w:rPr>
              <w:t>2</w:t>
            </w:r>
          </w:p>
        </w:tc>
        <w:tc>
          <w:tcPr>
            <w:tcW w:w="0" w:type="auto"/>
            <w:vAlign w:val="center"/>
          </w:tcPr>
          <w:p w14:paraId="7D5F4674" w14:textId="77777777" w:rsidR="00C9649E" w:rsidRPr="00EA4E3A" w:rsidRDefault="00C9649E" w:rsidP="00CF1B12">
            <w:pPr>
              <w:pStyle w:val="TAC"/>
            </w:pPr>
            <w:r w:rsidRPr="00EA4E3A">
              <w:rPr>
                <w:lang w:eastAsia="ja-JP"/>
              </w:rPr>
              <w:t>1</w:t>
            </w:r>
          </w:p>
        </w:tc>
        <w:tc>
          <w:tcPr>
            <w:tcW w:w="0" w:type="auto"/>
            <w:vAlign w:val="center"/>
          </w:tcPr>
          <w:p w14:paraId="4B1ECE8B" w14:textId="77777777" w:rsidR="00C9649E" w:rsidRPr="00EA4E3A" w:rsidRDefault="00C9649E" w:rsidP="00CF1B12">
            <w:pPr>
              <w:pStyle w:val="TAC"/>
            </w:pPr>
            <w:r w:rsidRPr="00EA4E3A">
              <w:rPr>
                <w:lang w:eastAsia="ja-JP"/>
              </w:rPr>
              <w:t>0</w:t>
            </w:r>
          </w:p>
        </w:tc>
      </w:tr>
      <w:tr w:rsidR="00C9649E" w:rsidRPr="00EA4E3A" w14:paraId="47B77D0F" w14:textId="77777777">
        <w:trPr>
          <w:cantSplit/>
          <w:jc w:val="center"/>
        </w:trPr>
        <w:tc>
          <w:tcPr>
            <w:tcW w:w="0" w:type="auto"/>
            <w:vAlign w:val="center"/>
          </w:tcPr>
          <w:p w14:paraId="63E80C76" w14:textId="77777777" w:rsidR="00C9649E" w:rsidRPr="00EA4E3A" w:rsidRDefault="00C9649E" w:rsidP="00CF1B12">
            <w:pPr>
              <w:pStyle w:val="TAC"/>
            </w:pPr>
            <w:r w:rsidRPr="00EA4E3A">
              <w:t>4</w:t>
            </w:r>
          </w:p>
        </w:tc>
        <w:tc>
          <w:tcPr>
            <w:tcW w:w="0" w:type="auto"/>
            <w:vAlign w:val="center"/>
          </w:tcPr>
          <w:p w14:paraId="5832F27E" w14:textId="77777777" w:rsidR="00C9649E" w:rsidRPr="00EA4E3A" w:rsidRDefault="00C9649E" w:rsidP="00CF1B12">
            <w:pPr>
              <w:pStyle w:val="TAC"/>
            </w:pPr>
            <w:r w:rsidRPr="00EA4E3A">
              <w:rPr>
                <w:lang w:eastAsia="ja-JP"/>
              </w:rPr>
              <w:t>8</w:t>
            </w:r>
          </w:p>
        </w:tc>
        <w:tc>
          <w:tcPr>
            <w:tcW w:w="0" w:type="auto"/>
            <w:vAlign w:val="center"/>
          </w:tcPr>
          <w:p w14:paraId="358DADA1" w14:textId="77777777" w:rsidR="00C9649E" w:rsidRPr="00EA4E3A" w:rsidRDefault="00C9649E" w:rsidP="00CF1B12">
            <w:pPr>
              <w:pStyle w:val="TAC"/>
            </w:pPr>
            <w:r w:rsidRPr="00EA4E3A">
              <w:rPr>
                <w:lang w:eastAsia="ja-JP"/>
              </w:rPr>
              <w:t>4</w:t>
            </w:r>
          </w:p>
        </w:tc>
        <w:tc>
          <w:tcPr>
            <w:tcW w:w="0" w:type="auto"/>
            <w:vAlign w:val="center"/>
          </w:tcPr>
          <w:p w14:paraId="174ADBDF" w14:textId="77777777" w:rsidR="00C9649E" w:rsidRPr="00EA4E3A" w:rsidRDefault="00C9649E" w:rsidP="00CF1B12">
            <w:pPr>
              <w:pStyle w:val="TAC"/>
            </w:pPr>
            <w:r w:rsidRPr="00EA4E3A">
              <w:rPr>
                <w:rFonts w:hint="eastAsia"/>
                <w:lang w:eastAsia="ja-JP"/>
              </w:rPr>
              <w:t>2</w:t>
            </w:r>
          </w:p>
        </w:tc>
        <w:tc>
          <w:tcPr>
            <w:tcW w:w="0" w:type="auto"/>
            <w:vAlign w:val="center"/>
          </w:tcPr>
          <w:p w14:paraId="2DE1C072" w14:textId="77777777" w:rsidR="00C9649E" w:rsidRPr="00EA4E3A" w:rsidRDefault="00C9649E" w:rsidP="00CF1B12">
            <w:pPr>
              <w:pStyle w:val="TAC"/>
            </w:pPr>
            <w:r w:rsidRPr="00EA4E3A">
              <w:rPr>
                <w:lang w:eastAsia="ja-JP"/>
              </w:rPr>
              <w:t>1</w:t>
            </w:r>
          </w:p>
        </w:tc>
        <w:tc>
          <w:tcPr>
            <w:tcW w:w="0" w:type="auto"/>
            <w:vAlign w:val="center"/>
          </w:tcPr>
          <w:p w14:paraId="48A0A55D" w14:textId="77777777" w:rsidR="00C9649E" w:rsidRPr="00EA4E3A" w:rsidRDefault="00C9649E" w:rsidP="00CF1B12">
            <w:pPr>
              <w:pStyle w:val="TAC"/>
            </w:pPr>
            <w:r w:rsidRPr="00EA4E3A">
              <w:rPr>
                <w:lang w:eastAsia="ja-JP"/>
              </w:rPr>
              <w:t>8</w:t>
            </w:r>
          </w:p>
        </w:tc>
        <w:tc>
          <w:tcPr>
            <w:tcW w:w="0" w:type="auto"/>
            <w:vAlign w:val="center"/>
          </w:tcPr>
          <w:p w14:paraId="55F4B35B" w14:textId="77777777" w:rsidR="00C9649E" w:rsidRPr="00EA4E3A" w:rsidRDefault="00C9649E" w:rsidP="00CF1B12">
            <w:pPr>
              <w:pStyle w:val="TAC"/>
            </w:pPr>
            <w:r w:rsidRPr="00EA4E3A">
              <w:rPr>
                <w:lang w:eastAsia="ja-JP"/>
              </w:rPr>
              <w:t>4</w:t>
            </w:r>
          </w:p>
        </w:tc>
        <w:tc>
          <w:tcPr>
            <w:tcW w:w="0" w:type="auto"/>
            <w:vAlign w:val="center"/>
          </w:tcPr>
          <w:p w14:paraId="27918A58" w14:textId="77777777" w:rsidR="00C9649E" w:rsidRPr="00EA4E3A" w:rsidRDefault="00C9649E" w:rsidP="00CF1B12">
            <w:pPr>
              <w:pStyle w:val="TAC"/>
            </w:pPr>
            <w:r w:rsidRPr="00EA4E3A">
              <w:rPr>
                <w:rFonts w:hint="eastAsia"/>
                <w:lang w:eastAsia="ja-JP"/>
              </w:rPr>
              <w:t>2</w:t>
            </w:r>
          </w:p>
        </w:tc>
        <w:tc>
          <w:tcPr>
            <w:tcW w:w="0" w:type="auto"/>
            <w:vAlign w:val="center"/>
          </w:tcPr>
          <w:p w14:paraId="1575151C" w14:textId="77777777" w:rsidR="00C9649E" w:rsidRPr="00EA4E3A" w:rsidRDefault="00C9649E" w:rsidP="00CF1B12">
            <w:pPr>
              <w:pStyle w:val="TAC"/>
            </w:pPr>
            <w:r w:rsidRPr="00EA4E3A">
              <w:rPr>
                <w:lang w:eastAsia="ja-JP"/>
              </w:rPr>
              <w:t>1</w:t>
            </w:r>
          </w:p>
        </w:tc>
      </w:tr>
      <w:tr w:rsidR="00C9649E" w:rsidRPr="00EA4E3A" w14:paraId="6239F82F" w14:textId="77777777">
        <w:trPr>
          <w:cantSplit/>
          <w:jc w:val="center"/>
        </w:trPr>
        <w:tc>
          <w:tcPr>
            <w:tcW w:w="0" w:type="auto"/>
            <w:vAlign w:val="center"/>
          </w:tcPr>
          <w:p w14:paraId="65457087" w14:textId="77777777" w:rsidR="00C9649E" w:rsidRPr="00EA4E3A" w:rsidRDefault="00C9649E" w:rsidP="00CF1B12">
            <w:pPr>
              <w:pStyle w:val="TAC"/>
            </w:pPr>
            <w:r w:rsidRPr="00EA4E3A">
              <w:t>8</w:t>
            </w:r>
          </w:p>
        </w:tc>
        <w:tc>
          <w:tcPr>
            <w:tcW w:w="0" w:type="auto"/>
            <w:vAlign w:val="center"/>
          </w:tcPr>
          <w:p w14:paraId="33FAE135" w14:textId="77777777" w:rsidR="00C9649E" w:rsidRPr="00EA4E3A" w:rsidRDefault="00C9649E" w:rsidP="00CF1B12">
            <w:pPr>
              <w:pStyle w:val="TAC"/>
            </w:pPr>
            <w:r w:rsidRPr="00EA4E3A">
              <w:rPr>
                <w:rFonts w:hint="eastAsia"/>
                <w:lang w:eastAsia="ja-JP"/>
              </w:rPr>
              <w:t>6</w:t>
            </w:r>
          </w:p>
        </w:tc>
        <w:tc>
          <w:tcPr>
            <w:tcW w:w="0" w:type="auto"/>
            <w:vAlign w:val="center"/>
          </w:tcPr>
          <w:p w14:paraId="3A9E72E4" w14:textId="77777777" w:rsidR="00C9649E" w:rsidRPr="00EA4E3A" w:rsidRDefault="00C9649E" w:rsidP="00CF1B12">
            <w:pPr>
              <w:pStyle w:val="TAC"/>
            </w:pPr>
            <w:r w:rsidRPr="00EA4E3A">
              <w:rPr>
                <w:rFonts w:hint="eastAsia"/>
                <w:lang w:eastAsia="ja-JP"/>
              </w:rPr>
              <w:t>6</w:t>
            </w:r>
          </w:p>
        </w:tc>
        <w:tc>
          <w:tcPr>
            <w:tcW w:w="0" w:type="auto"/>
            <w:vAlign w:val="center"/>
          </w:tcPr>
          <w:p w14:paraId="6BAA56FD" w14:textId="77777777" w:rsidR="00C9649E" w:rsidRPr="00EA4E3A" w:rsidRDefault="00C9649E" w:rsidP="00CF1B12">
            <w:pPr>
              <w:pStyle w:val="TAC"/>
            </w:pPr>
            <w:r w:rsidRPr="00EA4E3A">
              <w:rPr>
                <w:rFonts w:hint="eastAsia"/>
                <w:lang w:eastAsia="ja-JP"/>
              </w:rPr>
              <w:t>2</w:t>
            </w:r>
          </w:p>
        </w:tc>
        <w:tc>
          <w:tcPr>
            <w:tcW w:w="0" w:type="auto"/>
            <w:vAlign w:val="center"/>
          </w:tcPr>
          <w:p w14:paraId="00D810AA" w14:textId="77777777" w:rsidR="00C9649E" w:rsidRPr="00EA4E3A" w:rsidRDefault="00C9649E" w:rsidP="00CF1B12">
            <w:pPr>
              <w:pStyle w:val="TAC"/>
            </w:pPr>
            <w:r w:rsidRPr="00EA4E3A">
              <w:rPr>
                <w:rFonts w:hint="eastAsia"/>
                <w:lang w:eastAsia="ja-JP"/>
              </w:rPr>
              <w:t>2</w:t>
            </w:r>
          </w:p>
        </w:tc>
        <w:tc>
          <w:tcPr>
            <w:tcW w:w="0" w:type="auto"/>
            <w:vAlign w:val="center"/>
          </w:tcPr>
          <w:p w14:paraId="7C03FAD5" w14:textId="77777777" w:rsidR="00C9649E" w:rsidRPr="00EA4E3A" w:rsidRDefault="00C9649E" w:rsidP="00CF1B12">
            <w:pPr>
              <w:pStyle w:val="TAC"/>
            </w:pPr>
            <w:r w:rsidRPr="00EA4E3A">
              <w:rPr>
                <w:rFonts w:hint="eastAsia"/>
                <w:lang w:eastAsia="ja-JP"/>
              </w:rPr>
              <w:t>6</w:t>
            </w:r>
          </w:p>
        </w:tc>
        <w:tc>
          <w:tcPr>
            <w:tcW w:w="0" w:type="auto"/>
            <w:vAlign w:val="center"/>
          </w:tcPr>
          <w:p w14:paraId="3FBABC9C" w14:textId="77777777" w:rsidR="00C9649E" w:rsidRPr="00EA4E3A" w:rsidRDefault="00C9649E" w:rsidP="00CF1B12">
            <w:pPr>
              <w:pStyle w:val="TAC"/>
            </w:pPr>
            <w:r w:rsidRPr="00EA4E3A">
              <w:rPr>
                <w:rFonts w:hint="eastAsia"/>
                <w:lang w:eastAsia="ja-JP"/>
              </w:rPr>
              <w:t>6</w:t>
            </w:r>
          </w:p>
        </w:tc>
        <w:tc>
          <w:tcPr>
            <w:tcW w:w="0" w:type="auto"/>
            <w:vAlign w:val="center"/>
          </w:tcPr>
          <w:p w14:paraId="79E27C05" w14:textId="77777777" w:rsidR="00C9649E" w:rsidRPr="00EA4E3A" w:rsidRDefault="00C9649E" w:rsidP="00CF1B12">
            <w:pPr>
              <w:pStyle w:val="TAC"/>
            </w:pPr>
            <w:r w:rsidRPr="00EA4E3A">
              <w:rPr>
                <w:rFonts w:hint="eastAsia"/>
                <w:lang w:eastAsia="ja-JP"/>
              </w:rPr>
              <w:t>2</w:t>
            </w:r>
          </w:p>
        </w:tc>
        <w:tc>
          <w:tcPr>
            <w:tcW w:w="0" w:type="auto"/>
            <w:vAlign w:val="center"/>
          </w:tcPr>
          <w:p w14:paraId="00BCB35F" w14:textId="77777777" w:rsidR="00C9649E" w:rsidRPr="00EA4E3A" w:rsidRDefault="00C9649E" w:rsidP="00CF1B12">
            <w:pPr>
              <w:pStyle w:val="TAC"/>
            </w:pPr>
            <w:r w:rsidRPr="00EA4E3A">
              <w:rPr>
                <w:rFonts w:hint="eastAsia"/>
                <w:lang w:eastAsia="ja-JP"/>
              </w:rPr>
              <w:t>2</w:t>
            </w:r>
          </w:p>
        </w:tc>
      </w:tr>
    </w:tbl>
    <w:p w14:paraId="64F31783" w14:textId="77777777" w:rsidR="00C9649E" w:rsidRPr="00EA4E3A" w:rsidRDefault="00C9649E" w:rsidP="00CF1B12"/>
    <w:p w14:paraId="5CD9EC3B" w14:textId="77777777"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14:paraId="7A5D86C0" w14:textId="77777777">
        <w:trPr>
          <w:cantSplit/>
          <w:jc w:val="center"/>
        </w:trPr>
        <w:tc>
          <w:tcPr>
            <w:tcW w:w="0" w:type="auto"/>
            <w:vMerge w:val="restart"/>
            <w:shd w:val="clear" w:color="auto" w:fill="E0E0E0"/>
            <w:vAlign w:val="center"/>
          </w:tcPr>
          <w:p w14:paraId="2F488600"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30C46AC4" wp14:editId="7A40B652">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0C497D6D"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1F9F4ED1" wp14:editId="3D9F7879">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14:paraId="366EC5AC" w14:textId="77777777">
        <w:trPr>
          <w:cantSplit/>
          <w:jc w:val="center"/>
        </w:trPr>
        <w:tc>
          <w:tcPr>
            <w:tcW w:w="0" w:type="auto"/>
            <w:vMerge/>
            <w:shd w:val="clear" w:color="auto" w:fill="E0E0E0"/>
            <w:vAlign w:val="center"/>
          </w:tcPr>
          <w:p w14:paraId="710770E1" w14:textId="77777777" w:rsidR="00C9649E" w:rsidRPr="00EA4E3A" w:rsidRDefault="00C9649E" w:rsidP="00CF1B12">
            <w:pPr>
              <w:pStyle w:val="TAH"/>
              <w:rPr>
                <w:rFonts w:ascii="Tahoma" w:hAnsi="Tahoma" w:cs="Tahoma"/>
              </w:rPr>
            </w:pPr>
          </w:p>
        </w:tc>
        <w:tc>
          <w:tcPr>
            <w:tcW w:w="0" w:type="auto"/>
            <w:shd w:val="clear" w:color="auto" w:fill="E0E0E0"/>
            <w:vAlign w:val="center"/>
          </w:tcPr>
          <w:p w14:paraId="45824EC4"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331485C1"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355BFAB5"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24ADB112" w14:textId="77777777" w:rsidR="00C9649E" w:rsidRPr="00EA4E3A" w:rsidRDefault="00C9649E" w:rsidP="00CF1B12">
            <w:pPr>
              <w:pStyle w:val="TAH"/>
              <w:rPr>
                <w:rFonts w:cs="Arial"/>
                <w:szCs w:val="18"/>
              </w:rPr>
            </w:pPr>
            <w:r w:rsidRPr="00EA4E3A">
              <w:rPr>
                <w:rFonts w:cs="Arial"/>
                <w:szCs w:val="18"/>
              </w:rPr>
              <w:t>L=8</w:t>
            </w:r>
          </w:p>
        </w:tc>
      </w:tr>
      <w:tr w:rsidR="00C9649E" w:rsidRPr="00EA4E3A" w14:paraId="5658AA18" w14:textId="77777777">
        <w:trPr>
          <w:cantSplit/>
          <w:jc w:val="center"/>
        </w:trPr>
        <w:tc>
          <w:tcPr>
            <w:tcW w:w="0" w:type="auto"/>
            <w:vAlign w:val="center"/>
          </w:tcPr>
          <w:p w14:paraId="52A231EC" w14:textId="77777777" w:rsidR="00C9649E" w:rsidRPr="00EA4E3A" w:rsidRDefault="00C9649E" w:rsidP="00CF1B12">
            <w:pPr>
              <w:pStyle w:val="TAC"/>
            </w:pPr>
            <w:r w:rsidRPr="00EA4E3A">
              <w:t>2</w:t>
            </w:r>
          </w:p>
        </w:tc>
        <w:tc>
          <w:tcPr>
            <w:tcW w:w="0" w:type="auto"/>
            <w:vAlign w:val="center"/>
          </w:tcPr>
          <w:p w14:paraId="33620DCA" w14:textId="77777777" w:rsidR="00C9649E" w:rsidRPr="00EA4E3A" w:rsidRDefault="00C9649E" w:rsidP="00CF1B12">
            <w:pPr>
              <w:pStyle w:val="TAC"/>
            </w:pPr>
            <w:r w:rsidRPr="00EA4E3A">
              <w:rPr>
                <w:lang w:eastAsia="ja-JP"/>
              </w:rPr>
              <w:t>8</w:t>
            </w:r>
          </w:p>
        </w:tc>
        <w:tc>
          <w:tcPr>
            <w:tcW w:w="0" w:type="auto"/>
            <w:vAlign w:val="center"/>
          </w:tcPr>
          <w:p w14:paraId="53B7DD2B" w14:textId="77777777" w:rsidR="00C9649E" w:rsidRPr="00EA4E3A" w:rsidRDefault="00C9649E" w:rsidP="00CF1B12">
            <w:pPr>
              <w:pStyle w:val="TAC"/>
            </w:pPr>
            <w:r w:rsidRPr="00EA4E3A">
              <w:rPr>
                <w:lang w:eastAsia="ja-JP"/>
              </w:rPr>
              <w:t>4</w:t>
            </w:r>
          </w:p>
        </w:tc>
        <w:tc>
          <w:tcPr>
            <w:tcW w:w="0" w:type="auto"/>
            <w:vAlign w:val="center"/>
          </w:tcPr>
          <w:p w14:paraId="4FAC8BD8" w14:textId="77777777" w:rsidR="00C9649E" w:rsidRPr="00EA4E3A" w:rsidRDefault="00C9649E" w:rsidP="00CF1B12">
            <w:pPr>
              <w:pStyle w:val="TAC"/>
            </w:pPr>
            <w:r w:rsidRPr="00EA4E3A">
              <w:rPr>
                <w:rFonts w:hint="eastAsia"/>
                <w:lang w:eastAsia="ja-JP"/>
              </w:rPr>
              <w:t>2</w:t>
            </w:r>
          </w:p>
        </w:tc>
        <w:tc>
          <w:tcPr>
            <w:tcW w:w="0" w:type="auto"/>
            <w:vAlign w:val="center"/>
          </w:tcPr>
          <w:p w14:paraId="297DB36A" w14:textId="77777777" w:rsidR="00C9649E" w:rsidRPr="00EA4E3A" w:rsidRDefault="00C9649E" w:rsidP="00CF1B12">
            <w:pPr>
              <w:pStyle w:val="TAC"/>
            </w:pPr>
            <w:r w:rsidRPr="00EA4E3A">
              <w:rPr>
                <w:lang w:eastAsia="ja-JP"/>
              </w:rPr>
              <w:t>1</w:t>
            </w:r>
          </w:p>
        </w:tc>
      </w:tr>
      <w:tr w:rsidR="00C9649E" w:rsidRPr="00EA4E3A" w14:paraId="0A68E1C7" w14:textId="77777777">
        <w:trPr>
          <w:cantSplit/>
          <w:jc w:val="center"/>
        </w:trPr>
        <w:tc>
          <w:tcPr>
            <w:tcW w:w="0" w:type="auto"/>
            <w:vAlign w:val="center"/>
          </w:tcPr>
          <w:p w14:paraId="22824A97" w14:textId="77777777" w:rsidR="00C9649E" w:rsidRPr="00EA4E3A" w:rsidRDefault="00C9649E" w:rsidP="00CF1B12">
            <w:pPr>
              <w:pStyle w:val="TAC"/>
            </w:pPr>
            <w:r w:rsidRPr="00EA4E3A">
              <w:t>4</w:t>
            </w:r>
          </w:p>
        </w:tc>
        <w:tc>
          <w:tcPr>
            <w:tcW w:w="0" w:type="auto"/>
            <w:vAlign w:val="center"/>
          </w:tcPr>
          <w:p w14:paraId="7B743D99" w14:textId="77777777" w:rsidR="00C9649E" w:rsidRPr="00EA4E3A" w:rsidRDefault="00C9649E" w:rsidP="00CF1B12">
            <w:pPr>
              <w:pStyle w:val="TAC"/>
            </w:pPr>
            <w:r w:rsidRPr="00EA4E3A">
              <w:rPr>
                <w:rFonts w:hint="eastAsia"/>
                <w:lang w:eastAsia="ja-JP"/>
              </w:rPr>
              <w:t>6</w:t>
            </w:r>
          </w:p>
        </w:tc>
        <w:tc>
          <w:tcPr>
            <w:tcW w:w="0" w:type="auto"/>
            <w:vAlign w:val="center"/>
          </w:tcPr>
          <w:p w14:paraId="356C0002" w14:textId="77777777" w:rsidR="00C9649E" w:rsidRPr="00EA4E3A" w:rsidRDefault="00C9649E" w:rsidP="00CF1B12">
            <w:pPr>
              <w:pStyle w:val="TAC"/>
            </w:pPr>
            <w:r w:rsidRPr="00EA4E3A">
              <w:rPr>
                <w:rFonts w:hint="eastAsia"/>
                <w:lang w:eastAsia="ja-JP"/>
              </w:rPr>
              <w:t>6</w:t>
            </w:r>
          </w:p>
        </w:tc>
        <w:tc>
          <w:tcPr>
            <w:tcW w:w="0" w:type="auto"/>
            <w:vAlign w:val="center"/>
          </w:tcPr>
          <w:p w14:paraId="0B491616" w14:textId="77777777" w:rsidR="00C9649E" w:rsidRPr="00EA4E3A" w:rsidRDefault="00C9649E" w:rsidP="00CF1B12">
            <w:pPr>
              <w:pStyle w:val="TAC"/>
            </w:pPr>
            <w:r w:rsidRPr="00EA4E3A">
              <w:rPr>
                <w:rFonts w:hint="eastAsia"/>
                <w:lang w:eastAsia="ja-JP"/>
              </w:rPr>
              <w:t>2</w:t>
            </w:r>
          </w:p>
        </w:tc>
        <w:tc>
          <w:tcPr>
            <w:tcW w:w="0" w:type="auto"/>
            <w:vAlign w:val="center"/>
          </w:tcPr>
          <w:p w14:paraId="0DE0F6CD" w14:textId="77777777" w:rsidR="00C9649E" w:rsidRPr="00EA4E3A" w:rsidRDefault="00C9649E" w:rsidP="00CF1B12">
            <w:pPr>
              <w:pStyle w:val="TAC"/>
            </w:pPr>
            <w:r w:rsidRPr="00EA4E3A">
              <w:rPr>
                <w:rFonts w:hint="eastAsia"/>
                <w:lang w:eastAsia="ja-JP"/>
              </w:rPr>
              <w:t>2</w:t>
            </w:r>
          </w:p>
        </w:tc>
      </w:tr>
      <w:tr w:rsidR="00C9649E" w:rsidRPr="00EA4E3A" w14:paraId="4A76324C" w14:textId="77777777">
        <w:trPr>
          <w:cantSplit/>
          <w:jc w:val="center"/>
        </w:trPr>
        <w:tc>
          <w:tcPr>
            <w:tcW w:w="0" w:type="auto"/>
            <w:vAlign w:val="center"/>
          </w:tcPr>
          <w:p w14:paraId="74AA57D2" w14:textId="77777777" w:rsidR="00C9649E" w:rsidRPr="00EA4E3A" w:rsidRDefault="00C9649E" w:rsidP="00CF1B12">
            <w:pPr>
              <w:pStyle w:val="TAC"/>
            </w:pPr>
            <w:r w:rsidRPr="00EA4E3A">
              <w:t>8</w:t>
            </w:r>
          </w:p>
        </w:tc>
        <w:tc>
          <w:tcPr>
            <w:tcW w:w="0" w:type="auto"/>
            <w:vAlign w:val="center"/>
          </w:tcPr>
          <w:p w14:paraId="45F80CE6" w14:textId="77777777" w:rsidR="00C9649E" w:rsidRPr="00EA4E3A" w:rsidRDefault="00C9649E" w:rsidP="00CF1B12">
            <w:pPr>
              <w:pStyle w:val="TAC"/>
            </w:pPr>
            <w:r w:rsidRPr="00EA4E3A">
              <w:rPr>
                <w:rFonts w:hint="eastAsia"/>
                <w:lang w:eastAsia="ja-JP"/>
              </w:rPr>
              <w:t>6</w:t>
            </w:r>
          </w:p>
        </w:tc>
        <w:tc>
          <w:tcPr>
            <w:tcW w:w="0" w:type="auto"/>
            <w:vAlign w:val="center"/>
          </w:tcPr>
          <w:p w14:paraId="5813A5E6" w14:textId="77777777" w:rsidR="00C9649E" w:rsidRPr="00EA4E3A" w:rsidRDefault="00C9649E" w:rsidP="00CF1B12">
            <w:pPr>
              <w:pStyle w:val="TAC"/>
            </w:pPr>
            <w:r w:rsidRPr="00EA4E3A">
              <w:rPr>
                <w:rFonts w:hint="eastAsia"/>
                <w:lang w:eastAsia="ja-JP"/>
              </w:rPr>
              <w:t>6</w:t>
            </w:r>
          </w:p>
        </w:tc>
        <w:tc>
          <w:tcPr>
            <w:tcW w:w="0" w:type="auto"/>
            <w:vAlign w:val="center"/>
          </w:tcPr>
          <w:p w14:paraId="04D05A4D" w14:textId="77777777" w:rsidR="00C9649E" w:rsidRPr="00EA4E3A" w:rsidRDefault="00C9649E" w:rsidP="00CF1B12">
            <w:pPr>
              <w:pStyle w:val="TAC"/>
            </w:pPr>
            <w:r w:rsidRPr="00EA4E3A">
              <w:rPr>
                <w:rFonts w:hint="eastAsia"/>
                <w:lang w:eastAsia="ja-JP"/>
              </w:rPr>
              <w:t>2</w:t>
            </w:r>
          </w:p>
        </w:tc>
        <w:tc>
          <w:tcPr>
            <w:tcW w:w="0" w:type="auto"/>
            <w:vAlign w:val="center"/>
          </w:tcPr>
          <w:p w14:paraId="4824E51C" w14:textId="77777777" w:rsidR="00C9649E" w:rsidRPr="00EA4E3A" w:rsidRDefault="00C9649E" w:rsidP="00CF1B12">
            <w:pPr>
              <w:pStyle w:val="TAC"/>
            </w:pPr>
            <w:r w:rsidRPr="00EA4E3A">
              <w:rPr>
                <w:rFonts w:hint="eastAsia"/>
                <w:lang w:eastAsia="ja-JP"/>
              </w:rPr>
              <w:t>2</w:t>
            </w:r>
          </w:p>
        </w:tc>
      </w:tr>
    </w:tbl>
    <w:p w14:paraId="33746042" w14:textId="77777777" w:rsidR="00C9649E" w:rsidRPr="00EA4E3A" w:rsidRDefault="00C9649E" w:rsidP="00C9649E">
      <w:r w:rsidRPr="00EA4E3A">
        <w:rPr>
          <w:rFonts w:eastAsia="MS Mincho" w:hint="eastAsia"/>
        </w:rPr>
        <w:t>.</w:t>
      </w:r>
    </w:p>
    <w:p w14:paraId="129D84DE" w14:textId="77777777"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14:paraId="013583CD" w14:textId="77777777">
        <w:trPr>
          <w:cantSplit/>
          <w:jc w:val="center"/>
        </w:trPr>
        <w:tc>
          <w:tcPr>
            <w:tcW w:w="0" w:type="auto"/>
            <w:vMerge w:val="restart"/>
            <w:shd w:val="clear" w:color="auto" w:fill="E0E0E0"/>
            <w:vAlign w:val="center"/>
          </w:tcPr>
          <w:p w14:paraId="3FFEF7AA" w14:textId="77777777" w:rsidR="00C9649E" w:rsidRPr="00EA4E3A" w:rsidRDefault="008B0F02" w:rsidP="00CF1B12">
            <w:pPr>
              <w:pStyle w:val="TAH"/>
            </w:pPr>
            <w:r w:rsidRPr="00EA4E3A">
              <w:rPr>
                <w:noProof/>
                <w:position w:val="-10"/>
              </w:rPr>
              <w:drawing>
                <wp:inline distT="0" distB="0" distL="0" distR="0" wp14:anchorId="29DD9DEA" wp14:editId="35FFD953">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3700562"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33410B49" wp14:editId="615AC9F5">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B8B4529"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73029F0E" wp14:editId="469CE13C">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14:paraId="58E91773"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0B798C19" wp14:editId="510051A1">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14:paraId="0C9E2448" w14:textId="77777777">
        <w:trPr>
          <w:cantSplit/>
          <w:jc w:val="center"/>
        </w:trPr>
        <w:tc>
          <w:tcPr>
            <w:tcW w:w="0" w:type="auto"/>
            <w:vMerge/>
            <w:shd w:val="clear" w:color="auto" w:fill="E0E0E0"/>
            <w:vAlign w:val="center"/>
          </w:tcPr>
          <w:p w14:paraId="7D0E0DF6" w14:textId="77777777" w:rsidR="00C9649E" w:rsidRPr="00EA4E3A" w:rsidRDefault="00C9649E" w:rsidP="00CF1B12">
            <w:pPr>
              <w:pStyle w:val="TAH"/>
              <w:rPr>
                <w:rFonts w:ascii="Tahoma" w:hAnsi="Tahoma" w:cs="Tahoma"/>
              </w:rPr>
            </w:pPr>
          </w:p>
        </w:tc>
        <w:tc>
          <w:tcPr>
            <w:tcW w:w="0" w:type="auto"/>
            <w:vMerge/>
            <w:shd w:val="clear" w:color="auto" w:fill="E0E0E0"/>
            <w:vAlign w:val="center"/>
          </w:tcPr>
          <w:p w14:paraId="1F3A82F1" w14:textId="77777777" w:rsidR="00C9649E" w:rsidRPr="00EA4E3A" w:rsidRDefault="00C9649E" w:rsidP="00CF1B12">
            <w:pPr>
              <w:pStyle w:val="TAH"/>
              <w:rPr>
                <w:rFonts w:ascii="Tahoma" w:hAnsi="Tahoma" w:cs="Tahoma"/>
              </w:rPr>
            </w:pPr>
          </w:p>
        </w:tc>
        <w:tc>
          <w:tcPr>
            <w:tcW w:w="0" w:type="auto"/>
            <w:shd w:val="clear" w:color="auto" w:fill="E0E0E0"/>
            <w:vAlign w:val="center"/>
          </w:tcPr>
          <w:p w14:paraId="22BE1E36"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7299BC1B"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0ED24462"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33961EB9" w14:textId="77777777"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14:paraId="21255EC0" w14:textId="77777777"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14:paraId="31B0A06D"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600743AC"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11BC01AB"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7498AAF9"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1FE418F5" w14:textId="77777777" w:rsidR="00C9649E" w:rsidRPr="00EA4E3A" w:rsidRDefault="00C9649E" w:rsidP="00CF1B12">
            <w:pPr>
              <w:pStyle w:val="TAH"/>
              <w:rPr>
                <w:rFonts w:cs="Arial"/>
                <w:szCs w:val="18"/>
              </w:rPr>
            </w:pPr>
            <w:r w:rsidRPr="00EA4E3A">
              <w:rPr>
                <w:rFonts w:cs="Arial"/>
                <w:szCs w:val="18"/>
              </w:rPr>
              <w:t>L=16</w:t>
            </w:r>
          </w:p>
        </w:tc>
      </w:tr>
      <w:tr w:rsidR="00C9649E" w:rsidRPr="00EA4E3A" w14:paraId="1BF6ECB6" w14:textId="77777777">
        <w:trPr>
          <w:cantSplit/>
          <w:jc w:val="center"/>
        </w:trPr>
        <w:tc>
          <w:tcPr>
            <w:tcW w:w="0" w:type="auto"/>
            <w:vAlign w:val="center"/>
          </w:tcPr>
          <w:p w14:paraId="29E29741" w14:textId="77777777" w:rsidR="00C9649E" w:rsidRPr="00EA4E3A" w:rsidRDefault="00C9649E" w:rsidP="00CF1B12">
            <w:pPr>
              <w:pStyle w:val="TAC"/>
            </w:pPr>
            <w:r w:rsidRPr="00EA4E3A">
              <w:t>2</w:t>
            </w:r>
          </w:p>
        </w:tc>
        <w:tc>
          <w:tcPr>
            <w:tcW w:w="0" w:type="auto"/>
            <w:vAlign w:val="center"/>
          </w:tcPr>
          <w:p w14:paraId="74D15BD2" w14:textId="77777777" w:rsidR="00C9649E" w:rsidRPr="00EA4E3A" w:rsidRDefault="00C9649E" w:rsidP="00CF1B12">
            <w:pPr>
              <w:pStyle w:val="TAC"/>
            </w:pPr>
            <w:r w:rsidRPr="00EA4E3A">
              <w:t>2</w:t>
            </w:r>
          </w:p>
        </w:tc>
        <w:tc>
          <w:tcPr>
            <w:tcW w:w="0" w:type="auto"/>
            <w:vAlign w:val="center"/>
          </w:tcPr>
          <w:p w14:paraId="1EBC84DF" w14:textId="77777777"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14:paraId="414222F9" w14:textId="77777777"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21447AA2" w14:textId="77777777" w:rsidR="00C9649E" w:rsidRPr="00EA4E3A" w:rsidRDefault="00C9649E" w:rsidP="00CF1B12">
            <w:pPr>
              <w:pStyle w:val="TAC"/>
            </w:pPr>
            <w:r w:rsidRPr="00EA4E3A">
              <w:rPr>
                <w:rFonts w:hint="eastAsia"/>
                <w:lang w:eastAsia="ja-JP"/>
              </w:rPr>
              <w:t>1,1</w:t>
            </w:r>
          </w:p>
        </w:tc>
        <w:tc>
          <w:tcPr>
            <w:tcW w:w="0" w:type="auto"/>
            <w:vAlign w:val="center"/>
          </w:tcPr>
          <w:p w14:paraId="5B2159F7"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14:paraId="29852CA7"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14:paraId="750EC6ED" w14:textId="77777777"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14:paraId="52F25E25" w14:textId="77777777"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37128895" w14:textId="77777777" w:rsidR="00C9649E" w:rsidRPr="00EA4E3A" w:rsidRDefault="00C9649E" w:rsidP="00CF1B12">
            <w:pPr>
              <w:pStyle w:val="TAC"/>
            </w:pPr>
            <w:r w:rsidRPr="00EA4E3A">
              <w:rPr>
                <w:rFonts w:hint="eastAsia"/>
                <w:lang w:eastAsia="ja-JP"/>
              </w:rPr>
              <w:t>1,1</w:t>
            </w:r>
          </w:p>
        </w:tc>
        <w:tc>
          <w:tcPr>
            <w:tcW w:w="0" w:type="auto"/>
            <w:vAlign w:val="center"/>
          </w:tcPr>
          <w:p w14:paraId="5D0E9F7B"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14:paraId="15092C58"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14:paraId="6013E262" w14:textId="77777777">
        <w:trPr>
          <w:cantSplit/>
          <w:jc w:val="center"/>
        </w:trPr>
        <w:tc>
          <w:tcPr>
            <w:tcW w:w="0" w:type="auto"/>
            <w:vAlign w:val="center"/>
          </w:tcPr>
          <w:p w14:paraId="6AE3B331" w14:textId="77777777" w:rsidR="00C9649E" w:rsidRPr="00EA4E3A" w:rsidRDefault="00C9649E" w:rsidP="00CF1B12">
            <w:pPr>
              <w:pStyle w:val="TAC"/>
            </w:pPr>
            <w:r w:rsidRPr="00EA4E3A">
              <w:t>4</w:t>
            </w:r>
          </w:p>
        </w:tc>
        <w:tc>
          <w:tcPr>
            <w:tcW w:w="0" w:type="auto"/>
            <w:vAlign w:val="center"/>
          </w:tcPr>
          <w:p w14:paraId="3C5E5E08" w14:textId="77777777" w:rsidR="00C9649E" w:rsidRPr="00EA4E3A" w:rsidRDefault="00C9649E" w:rsidP="00CF1B12">
            <w:pPr>
              <w:pStyle w:val="TAC"/>
            </w:pPr>
            <w:r w:rsidRPr="00EA4E3A">
              <w:t>4</w:t>
            </w:r>
          </w:p>
        </w:tc>
        <w:tc>
          <w:tcPr>
            <w:tcW w:w="0" w:type="auto"/>
            <w:vAlign w:val="center"/>
          </w:tcPr>
          <w:p w14:paraId="0B4A1CDF" w14:textId="77777777"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354240D3" w14:textId="77777777"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49BD9FC4" w14:textId="77777777" w:rsidR="00C9649E" w:rsidRPr="00EA4E3A" w:rsidRDefault="00C9649E" w:rsidP="00CF1B12">
            <w:pPr>
              <w:pStyle w:val="TAC"/>
            </w:pPr>
            <w:r w:rsidRPr="00EA4E3A">
              <w:rPr>
                <w:rFonts w:hint="eastAsia"/>
                <w:lang w:eastAsia="ja-JP"/>
              </w:rPr>
              <w:t>1,1</w:t>
            </w:r>
          </w:p>
        </w:tc>
        <w:tc>
          <w:tcPr>
            <w:tcW w:w="0" w:type="auto"/>
            <w:vAlign w:val="center"/>
          </w:tcPr>
          <w:p w14:paraId="0AA6F620" w14:textId="77777777" w:rsidR="00C9649E" w:rsidRPr="00EA4E3A" w:rsidRDefault="00C9649E" w:rsidP="00CF1B12">
            <w:pPr>
              <w:pStyle w:val="TAC"/>
            </w:pPr>
            <w:r w:rsidRPr="00EA4E3A">
              <w:rPr>
                <w:rFonts w:hint="eastAsia"/>
                <w:lang w:eastAsia="ja-JP"/>
              </w:rPr>
              <w:t>1,1</w:t>
            </w:r>
          </w:p>
        </w:tc>
        <w:tc>
          <w:tcPr>
            <w:tcW w:w="0" w:type="auto"/>
            <w:vAlign w:val="center"/>
          </w:tcPr>
          <w:p w14:paraId="423CEDE3"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14:paraId="367EE326" w14:textId="77777777"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3CDCFFCC" w14:textId="77777777"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054E0A88" w14:textId="77777777" w:rsidR="00C9649E" w:rsidRPr="00EA4E3A" w:rsidRDefault="00C9649E" w:rsidP="00CF1B12">
            <w:pPr>
              <w:pStyle w:val="TAC"/>
            </w:pPr>
            <w:r w:rsidRPr="00EA4E3A">
              <w:rPr>
                <w:rFonts w:hint="eastAsia"/>
                <w:lang w:eastAsia="ja-JP"/>
              </w:rPr>
              <w:t>1,1</w:t>
            </w:r>
          </w:p>
        </w:tc>
        <w:tc>
          <w:tcPr>
            <w:tcW w:w="0" w:type="auto"/>
            <w:vAlign w:val="center"/>
          </w:tcPr>
          <w:p w14:paraId="1DF6B995" w14:textId="77777777" w:rsidR="00C9649E" w:rsidRPr="00EA4E3A" w:rsidRDefault="00C9649E" w:rsidP="00CF1B12">
            <w:pPr>
              <w:pStyle w:val="TAC"/>
            </w:pPr>
            <w:r w:rsidRPr="00EA4E3A">
              <w:rPr>
                <w:rFonts w:hint="eastAsia"/>
                <w:lang w:eastAsia="ja-JP"/>
              </w:rPr>
              <w:t>1,1</w:t>
            </w:r>
          </w:p>
        </w:tc>
        <w:tc>
          <w:tcPr>
            <w:tcW w:w="0" w:type="auto"/>
            <w:vAlign w:val="center"/>
          </w:tcPr>
          <w:p w14:paraId="1D3A491F"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14:paraId="17B839DC" w14:textId="77777777">
        <w:trPr>
          <w:cantSplit/>
          <w:jc w:val="center"/>
        </w:trPr>
        <w:tc>
          <w:tcPr>
            <w:tcW w:w="0" w:type="auto"/>
            <w:vAlign w:val="center"/>
          </w:tcPr>
          <w:p w14:paraId="75E0A550" w14:textId="77777777" w:rsidR="00C9649E" w:rsidRPr="00EA4E3A" w:rsidRDefault="00C9649E" w:rsidP="00CF1B12">
            <w:pPr>
              <w:pStyle w:val="TAC"/>
            </w:pPr>
            <w:r w:rsidRPr="00EA4E3A">
              <w:t>8</w:t>
            </w:r>
          </w:p>
        </w:tc>
        <w:tc>
          <w:tcPr>
            <w:tcW w:w="0" w:type="auto"/>
            <w:vAlign w:val="center"/>
          </w:tcPr>
          <w:p w14:paraId="4632D47D" w14:textId="77777777" w:rsidR="00C9649E" w:rsidRPr="00EA4E3A" w:rsidRDefault="00C9649E" w:rsidP="00CF1B12">
            <w:pPr>
              <w:pStyle w:val="TAC"/>
            </w:pPr>
            <w:r w:rsidRPr="00EA4E3A">
              <w:t>8</w:t>
            </w:r>
          </w:p>
        </w:tc>
        <w:tc>
          <w:tcPr>
            <w:tcW w:w="0" w:type="auto"/>
            <w:vAlign w:val="center"/>
          </w:tcPr>
          <w:p w14:paraId="270EA4F1" w14:textId="77777777"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77DA69BE" w14:textId="77777777"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1117A712" w14:textId="77777777" w:rsidR="00C9649E" w:rsidRPr="00EA4E3A" w:rsidRDefault="00C9649E" w:rsidP="00CF1B12">
            <w:pPr>
              <w:pStyle w:val="TAC"/>
            </w:pPr>
            <w:r w:rsidRPr="00EA4E3A">
              <w:rPr>
                <w:rFonts w:hint="eastAsia"/>
                <w:lang w:eastAsia="ja-JP"/>
              </w:rPr>
              <w:t>1,1</w:t>
            </w:r>
          </w:p>
        </w:tc>
        <w:tc>
          <w:tcPr>
            <w:tcW w:w="0" w:type="auto"/>
            <w:vAlign w:val="center"/>
          </w:tcPr>
          <w:p w14:paraId="5371198E" w14:textId="77777777" w:rsidR="00C9649E" w:rsidRPr="00EA4E3A" w:rsidRDefault="00C9649E" w:rsidP="00CF1B12">
            <w:pPr>
              <w:pStyle w:val="TAC"/>
            </w:pPr>
            <w:r w:rsidRPr="00EA4E3A">
              <w:rPr>
                <w:rFonts w:hint="eastAsia"/>
                <w:lang w:eastAsia="ja-JP"/>
              </w:rPr>
              <w:t>1,1</w:t>
            </w:r>
          </w:p>
        </w:tc>
        <w:tc>
          <w:tcPr>
            <w:tcW w:w="0" w:type="auto"/>
            <w:vAlign w:val="center"/>
          </w:tcPr>
          <w:p w14:paraId="34EE4962" w14:textId="77777777" w:rsidR="00C9649E" w:rsidRPr="00EA4E3A" w:rsidRDefault="00C9649E" w:rsidP="00CF1B12">
            <w:pPr>
              <w:pStyle w:val="TAC"/>
            </w:pPr>
            <w:r w:rsidRPr="00EA4E3A">
              <w:rPr>
                <w:rFonts w:hint="eastAsia"/>
                <w:lang w:eastAsia="ja-JP"/>
              </w:rPr>
              <w:t>1,1</w:t>
            </w:r>
          </w:p>
        </w:tc>
        <w:tc>
          <w:tcPr>
            <w:tcW w:w="0" w:type="auto"/>
            <w:vAlign w:val="center"/>
          </w:tcPr>
          <w:p w14:paraId="3482048D" w14:textId="77777777"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7AF567CA" w14:textId="77777777"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339BB708" w14:textId="77777777" w:rsidR="00C9649E" w:rsidRPr="00EA4E3A" w:rsidRDefault="00C9649E" w:rsidP="00CF1B12">
            <w:pPr>
              <w:pStyle w:val="TAC"/>
            </w:pPr>
            <w:r w:rsidRPr="00EA4E3A">
              <w:rPr>
                <w:rFonts w:hint="eastAsia"/>
                <w:lang w:eastAsia="ja-JP"/>
              </w:rPr>
              <w:t>1,1</w:t>
            </w:r>
          </w:p>
        </w:tc>
        <w:tc>
          <w:tcPr>
            <w:tcW w:w="0" w:type="auto"/>
            <w:vAlign w:val="center"/>
          </w:tcPr>
          <w:p w14:paraId="77C9711D" w14:textId="77777777" w:rsidR="00C9649E" w:rsidRPr="00EA4E3A" w:rsidRDefault="00C9649E" w:rsidP="00CF1B12">
            <w:pPr>
              <w:pStyle w:val="TAC"/>
            </w:pPr>
            <w:r w:rsidRPr="00EA4E3A">
              <w:rPr>
                <w:rFonts w:hint="eastAsia"/>
                <w:lang w:eastAsia="ja-JP"/>
              </w:rPr>
              <w:t>1,1</w:t>
            </w:r>
          </w:p>
        </w:tc>
        <w:tc>
          <w:tcPr>
            <w:tcW w:w="0" w:type="auto"/>
            <w:vAlign w:val="center"/>
          </w:tcPr>
          <w:p w14:paraId="0605631E" w14:textId="77777777" w:rsidR="00C9649E" w:rsidRPr="00EA4E3A" w:rsidRDefault="00C9649E" w:rsidP="00CF1B12">
            <w:pPr>
              <w:pStyle w:val="TAC"/>
            </w:pPr>
            <w:r w:rsidRPr="00EA4E3A">
              <w:rPr>
                <w:rFonts w:hint="eastAsia"/>
                <w:lang w:eastAsia="ja-JP"/>
              </w:rPr>
              <w:t>1,1</w:t>
            </w:r>
          </w:p>
        </w:tc>
      </w:tr>
      <w:tr w:rsidR="00C9649E" w:rsidRPr="00EA4E3A" w14:paraId="0B078BC4" w14:textId="77777777">
        <w:trPr>
          <w:cantSplit/>
          <w:jc w:val="center"/>
        </w:trPr>
        <w:tc>
          <w:tcPr>
            <w:tcW w:w="0" w:type="auto"/>
            <w:vAlign w:val="center"/>
          </w:tcPr>
          <w:p w14:paraId="11907D19" w14:textId="77777777" w:rsidR="00C9649E" w:rsidRPr="00EA4E3A" w:rsidRDefault="00C9649E" w:rsidP="00CF1B12">
            <w:pPr>
              <w:pStyle w:val="TAC"/>
            </w:pPr>
            <w:r w:rsidRPr="00EA4E3A">
              <w:t>4</w:t>
            </w:r>
          </w:p>
        </w:tc>
        <w:tc>
          <w:tcPr>
            <w:tcW w:w="0" w:type="auto"/>
            <w:vAlign w:val="center"/>
          </w:tcPr>
          <w:p w14:paraId="6F1BE931" w14:textId="77777777" w:rsidR="00C9649E" w:rsidRPr="00EA4E3A" w:rsidRDefault="00C9649E" w:rsidP="00CF1B12">
            <w:pPr>
              <w:pStyle w:val="TAC"/>
            </w:pPr>
            <w:r w:rsidRPr="00EA4E3A">
              <w:t>2</w:t>
            </w:r>
          </w:p>
        </w:tc>
        <w:tc>
          <w:tcPr>
            <w:tcW w:w="0" w:type="auto"/>
            <w:vAlign w:val="center"/>
          </w:tcPr>
          <w:p w14:paraId="1CCDF716" w14:textId="77777777" w:rsidR="00C9649E" w:rsidRPr="00EA4E3A" w:rsidRDefault="00C9649E" w:rsidP="00CF1B12">
            <w:pPr>
              <w:pStyle w:val="TAC"/>
            </w:pPr>
            <w:r w:rsidRPr="00EA4E3A">
              <w:rPr>
                <w:lang w:eastAsia="ja-JP"/>
              </w:rPr>
              <w:t>5,3</w:t>
            </w:r>
          </w:p>
        </w:tc>
        <w:tc>
          <w:tcPr>
            <w:tcW w:w="0" w:type="auto"/>
            <w:vAlign w:val="center"/>
          </w:tcPr>
          <w:p w14:paraId="248CCB41" w14:textId="77777777" w:rsidR="00C9649E" w:rsidRPr="00EA4E3A" w:rsidRDefault="00C9649E" w:rsidP="00CF1B12">
            <w:pPr>
              <w:pStyle w:val="TAC"/>
            </w:pPr>
            <w:r w:rsidRPr="00EA4E3A">
              <w:rPr>
                <w:rFonts w:hint="eastAsia"/>
                <w:lang w:eastAsia="ja-JP"/>
              </w:rPr>
              <w:t>3,2</w:t>
            </w:r>
          </w:p>
        </w:tc>
        <w:tc>
          <w:tcPr>
            <w:tcW w:w="0" w:type="auto"/>
            <w:vAlign w:val="center"/>
          </w:tcPr>
          <w:p w14:paraId="485E424C" w14:textId="77777777" w:rsidR="00C9649E" w:rsidRPr="00EA4E3A" w:rsidRDefault="00C9649E" w:rsidP="00CF1B12">
            <w:pPr>
              <w:pStyle w:val="TAC"/>
            </w:pPr>
            <w:r w:rsidRPr="00EA4E3A">
              <w:rPr>
                <w:rFonts w:hint="eastAsia"/>
                <w:lang w:eastAsia="ja-JP"/>
              </w:rPr>
              <w:t>1,1</w:t>
            </w:r>
          </w:p>
        </w:tc>
        <w:tc>
          <w:tcPr>
            <w:tcW w:w="0" w:type="auto"/>
            <w:vAlign w:val="center"/>
          </w:tcPr>
          <w:p w14:paraId="63223499" w14:textId="77777777"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14:paraId="3248CD5D"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14:paraId="2DFB4553" w14:textId="77777777" w:rsidR="00C9649E" w:rsidRPr="00EA4E3A" w:rsidRDefault="00C9649E" w:rsidP="00CF1B12">
            <w:pPr>
              <w:pStyle w:val="TAC"/>
            </w:pPr>
            <w:r w:rsidRPr="00EA4E3A">
              <w:rPr>
                <w:lang w:eastAsia="ja-JP"/>
              </w:rPr>
              <w:t>5,3</w:t>
            </w:r>
          </w:p>
        </w:tc>
        <w:tc>
          <w:tcPr>
            <w:tcW w:w="0" w:type="auto"/>
            <w:vAlign w:val="center"/>
          </w:tcPr>
          <w:p w14:paraId="1B9F4125" w14:textId="77777777" w:rsidR="00C9649E" w:rsidRPr="00EA4E3A" w:rsidRDefault="00C9649E" w:rsidP="00CF1B12">
            <w:pPr>
              <w:pStyle w:val="TAC"/>
            </w:pPr>
            <w:r w:rsidRPr="00EA4E3A">
              <w:rPr>
                <w:rFonts w:hint="eastAsia"/>
                <w:lang w:eastAsia="ja-JP"/>
              </w:rPr>
              <w:t>3,2</w:t>
            </w:r>
          </w:p>
        </w:tc>
        <w:tc>
          <w:tcPr>
            <w:tcW w:w="0" w:type="auto"/>
            <w:vAlign w:val="center"/>
          </w:tcPr>
          <w:p w14:paraId="4792E090" w14:textId="77777777" w:rsidR="00C9649E" w:rsidRPr="00EA4E3A" w:rsidRDefault="00C9649E" w:rsidP="00CF1B12">
            <w:pPr>
              <w:pStyle w:val="TAC"/>
            </w:pPr>
            <w:r w:rsidRPr="00EA4E3A">
              <w:rPr>
                <w:rFonts w:hint="eastAsia"/>
                <w:lang w:eastAsia="ja-JP"/>
              </w:rPr>
              <w:t>1,1</w:t>
            </w:r>
          </w:p>
        </w:tc>
        <w:tc>
          <w:tcPr>
            <w:tcW w:w="0" w:type="auto"/>
            <w:vAlign w:val="center"/>
          </w:tcPr>
          <w:p w14:paraId="68BDD006" w14:textId="77777777"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14:paraId="54E25C9B" w14:textId="77777777"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14:paraId="2D37D3BD" w14:textId="77777777">
        <w:trPr>
          <w:cantSplit/>
          <w:jc w:val="center"/>
        </w:trPr>
        <w:tc>
          <w:tcPr>
            <w:tcW w:w="0" w:type="auto"/>
            <w:vAlign w:val="center"/>
          </w:tcPr>
          <w:p w14:paraId="3B898F6E" w14:textId="77777777" w:rsidR="00C9649E" w:rsidRPr="00EA4E3A" w:rsidRDefault="00C9649E" w:rsidP="00CF1B12">
            <w:pPr>
              <w:pStyle w:val="TAC"/>
            </w:pPr>
            <w:r w:rsidRPr="00EA4E3A">
              <w:t>8</w:t>
            </w:r>
          </w:p>
        </w:tc>
        <w:tc>
          <w:tcPr>
            <w:tcW w:w="0" w:type="auto"/>
            <w:vAlign w:val="center"/>
          </w:tcPr>
          <w:p w14:paraId="275055C4" w14:textId="77777777" w:rsidR="00C9649E" w:rsidRPr="00EA4E3A" w:rsidRDefault="00C9649E" w:rsidP="00CF1B12">
            <w:pPr>
              <w:pStyle w:val="TAC"/>
            </w:pPr>
            <w:r w:rsidRPr="00EA4E3A">
              <w:t>2</w:t>
            </w:r>
          </w:p>
        </w:tc>
        <w:tc>
          <w:tcPr>
            <w:tcW w:w="0" w:type="auto"/>
            <w:vAlign w:val="center"/>
          </w:tcPr>
          <w:p w14:paraId="4FF6FBC5" w14:textId="77777777" w:rsidR="00C9649E" w:rsidRPr="00EA4E3A" w:rsidRDefault="00C9649E" w:rsidP="00CF1B12">
            <w:pPr>
              <w:pStyle w:val="TAC"/>
            </w:pPr>
            <w:r w:rsidRPr="00EA4E3A">
              <w:rPr>
                <w:lang w:eastAsia="ja-JP"/>
              </w:rPr>
              <w:t>4,2</w:t>
            </w:r>
          </w:p>
        </w:tc>
        <w:tc>
          <w:tcPr>
            <w:tcW w:w="0" w:type="auto"/>
            <w:vAlign w:val="center"/>
          </w:tcPr>
          <w:p w14:paraId="51259DEA" w14:textId="77777777" w:rsidR="00C9649E" w:rsidRPr="00EA4E3A" w:rsidRDefault="00C9649E" w:rsidP="00CF1B12">
            <w:pPr>
              <w:pStyle w:val="TAC"/>
            </w:pPr>
            <w:r w:rsidRPr="00EA4E3A">
              <w:rPr>
                <w:lang w:eastAsia="ja-JP"/>
              </w:rPr>
              <w:t>4,2</w:t>
            </w:r>
          </w:p>
        </w:tc>
        <w:tc>
          <w:tcPr>
            <w:tcW w:w="0" w:type="auto"/>
            <w:vAlign w:val="center"/>
          </w:tcPr>
          <w:p w14:paraId="2B2802AF" w14:textId="77777777" w:rsidR="00C9649E" w:rsidRPr="00EA4E3A" w:rsidRDefault="00C9649E" w:rsidP="00CF1B12">
            <w:pPr>
              <w:pStyle w:val="TAC"/>
            </w:pPr>
            <w:r w:rsidRPr="00EA4E3A">
              <w:rPr>
                <w:rFonts w:hint="eastAsia"/>
                <w:lang w:eastAsia="ja-JP"/>
              </w:rPr>
              <w:t>1,1</w:t>
            </w:r>
          </w:p>
        </w:tc>
        <w:tc>
          <w:tcPr>
            <w:tcW w:w="0" w:type="auto"/>
            <w:vAlign w:val="center"/>
          </w:tcPr>
          <w:p w14:paraId="38FBC3E6" w14:textId="77777777"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14:paraId="2D971D9B" w14:textId="77777777" w:rsidR="00C9649E" w:rsidRPr="00EA4E3A" w:rsidRDefault="00C9649E" w:rsidP="00CF1B12">
            <w:pPr>
              <w:pStyle w:val="TAC"/>
            </w:pPr>
            <w:r w:rsidRPr="00EA4E3A">
              <w:rPr>
                <w:rFonts w:hint="eastAsia"/>
                <w:lang w:eastAsia="ja-JP"/>
              </w:rPr>
              <w:t>1,0</w:t>
            </w:r>
          </w:p>
        </w:tc>
        <w:tc>
          <w:tcPr>
            <w:tcW w:w="0" w:type="auto"/>
            <w:vAlign w:val="center"/>
          </w:tcPr>
          <w:p w14:paraId="19578EFD" w14:textId="77777777" w:rsidR="00C9649E" w:rsidRPr="00EA4E3A" w:rsidRDefault="00C9649E" w:rsidP="00CF1B12">
            <w:pPr>
              <w:pStyle w:val="TAC"/>
            </w:pPr>
            <w:r w:rsidRPr="00EA4E3A">
              <w:rPr>
                <w:lang w:eastAsia="ja-JP"/>
              </w:rPr>
              <w:t>4,2</w:t>
            </w:r>
          </w:p>
        </w:tc>
        <w:tc>
          <w:tcPr>
            <w:tcW w:w="0" w:type="auto"/>
            <w:vAlign w:val="center"/>
          </w:tcPr>
          <w:p w14:paraId="4F1544EB" w14:textId="77777777" w:rsidR="00C9649E" w:rsidRPr="00EA4E3A" w:rsidRDefault="00C9649E" w:rsidP="00CF1B12">
            <w:pPr>
              <w:pStyle w:val="TAC"/>
            </w:pPr>
            <w:r w:rsidRPr="00EA4E3A">
              <w:rPr>
                <w:lang w:eastAsia="ja-JP"/>
              </w:rPr>
              <w:t>4,2</w:t>
            </w:r>
          </w:p>
        </w:tc>
        <w:tc>
          <w:tcPr>
            <w:tcW w:w="0" w:type="auto"/>
            <w:vAlign w:val="center"/>
          </w:tcPr>
          <w:p w14:paraId="7E01D05F" w14:textId="77777777" w:rsidR="00C9649E" w:rsidRPr="00EA4E3A" w:rsidRDefault="00C9649E" w:rsidP="00CF1B12">
            <w:pPr>
              <w:pStyle w:val="TAC"/>
            </w:pPr>
            <w:r w:rsidRPr="00EA4E3A">
              <w:rPr>
                <w:rFonts w:hint="eastAsia"/>
                <w:lang w:eastAsia="ja-JP"/>
              </w:rPr>
              <w:t>1,1</w:t>
            </w:r>
          </w:p>
        </w:tc>
        <w:tc>
          <w:tcPr>
            <w:tcW w:w="0" w:type="auto"/>
            <w:vAlign w:val="center"/>
          </w:tcPr>
          <w:p w14:paraId="26A3C705" w14:textId="77777777"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14:paraId="7416E40E" w14:textId="77777777" w:rsidR="00C9649E" w:rsidRPr="00EA4E3A" w:rsidRDefault="00C9649E" w:rsidP="00CF1B12">
            <w:pPr>
              <w:pStyle w:val="TAC"/>
            </w:pPr>
            <w:r w:rsidRPr="00EA4E3A">
              <w:rPr>
                <w:rFonts w:hint="eastAsia"/>
                <w:lang w:eastAsia="ja-JP"/>
              </w:rPr>
              <w:t>1,0</w:t>
            </w:r>
          </w:p>
        </w:tc>
      </w:tr>
      <w:tr w:rsidR="00C9649E" w:rsidRPr="00EA4E3A" w14:paraId="5F515993" w14:textId="77777777">
        <w:trPr>
          <w:cantSplit/>
          <w:jc w:val="center"/>
        </w:trPr>
        <w:tc>
          <w:tcPr>
            <w:tcW w:w="0" w:type="auto"/>
            <w:vAlign w:val="center"/>
          </w:tcPr>
          <w:p w14:paraId="51C2CDCE" w14:textId="77777777" w:rsidR="00C9649E" w:rsidRPr="00EA4E3A" w:rsidRDefault="00C9649E" w:rsidP="00CF1B12">
            <w:pPr>
              <w:pStyle w:val="TAC"/>
            </w:pPr>
            <w:r w:rsidRPr="00EA4E3A">
              <w:t>8</w:t>
            </w:r>
          </w:p>
        </w:tc>
        <w:tc>
          <w:tcPr>
            <w:tcW w:w="0" w:type="auto"/>
            <w:vAlign w:val="center"/>
          </w:tcPr>
          <w:p w14:paraId="395E3100" w14:textId="77777777" w:rsidR="00C9649E" w:rsidRPr="00EA4E3A" w:rsidRDefault="00C9649E" w:rsidP="00CF1B12">
            <w:pPr>
              <w:pStyle w:val="TAC"/>
            </w:pPr>
            <w:r w:rsidRPr="00EA4E3A">
              <w:t>4</w:t>
            </w:r>
          </w:p>
        </w:tc>
        <w:tc>
          <w:tcPr>
            <w:tcW w:w="0" w:type="auto"/>
            <w:vAlign w:val="center"/>
          </w:tcPr>
          <w:p w14:paraId="6D8AACAE" w14:textId="77777777" w:rsidR="00C9649E" w:rsidRPr="00EA4E3A" w:rsidRDefault="00C9649E" w:rsidP="00CF1B12">
            <w:pPr>
              <w:pStyle w:val="TAC"/>
            </w:pPr>
            <w:r w:rsidRPr="00EA4E3A">
              <w:rPr>
                <w:rFonts w:hint="eastAsia"/>
                <w:lang w:eastAsia="ja-JP"/>
              </w:rPr>
              <w:t>3,3</w:t>
            </w:r>
          </w:p>
        </w:tc>
        <w:tc>
          <w:tcPr>
            <w:tcW w:w="0" w:type="auto"/>
            <w:vAlign w:val="center"/>
          </w:tcPr>
          <w:p w14:paraId="7C0F8DB0" w14:textId="77777777"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7BBB8A27" w14:textId="77777777"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14:paraId="64AFE5B0" w14:textId="77777777" w:rsidR="00C9649E" w:rsidRPr="00EA4E3A" w:rsidRDefault="00C9649E" w:rsidP="00CF1B12">
            <w:pPr>
              <w:pStyle w:val="TAC"/>
            </w:pPr>
            <w:r w:rsidRPr="00EA4E3A">
              <w:rPr>
                <w:rFonts w:hint="eastAsia"/>
                <w:lang w:eastAsia="ja-JP"/>
              </w:rPr>
              <w:t>1,1</w:t>
            </w:r>
          </w:p>
        </w:tc>
        <w:tc>
          <w:tcPr>
            <w:tcW w:w="0" w:type="auto"/>
            <w:vAlign w:val="center"/>
          </w:tcPr>
          <w:p w14:paraId="4B0B83F4" w14:textId="77777777"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14:paraId="13D1FA84" w14:textId="77777777" w:rsidR="00C9649E" w:rsidRPr="00EA4E3A" w:rsidRDefault="00C9649E" w:rsidP="00CF1B12">
            <w:pPr>
              <w:pStyle w:val="TAC"/>
            </w:pPr>
            <w:r w:rsidRPr="00EA4E3A">
              <w:rPr>
                <w:rFonts w:hint="eastAsia"/>
                <w:lang w:eastAsia="ja-JP"/>
              </w:rPr>
              <w:t>3,3</w:t>
            </w:r>
          </w:p>
        </w:tc>
        <w:tc>
          <w:tcPr>
            <w:tcW w:w="0" w:type="auto"/>
            <w:vAlign w:val="center"/>
          </w:tcPr>
          <w:p w14:paraId="79844961" w14:textId="77777777"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63000D9D" w14:textId="77777777"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14:paraId="14173826" w14:textId="77777777" w:rsidR="00C9649E" w:rsidRPr="00EA4E3A" w:rsidRDefault="00C9649E" w:rsidP="00CF1B12">
            <w:pPr>
              <w:pStyle w:val="TAC"/>
            </w:pPr>
            <w:r w:rsidRPr="00EA4E3A">
              <w:rPr>
                <w:rFonts w:hint="eastAsia"/>
                <w:lang w:eastAsia="ja-JP"/>
              </w:rPr>
              <w:t>1,1</w:t>
            </w:r>
          </w:p>
        </w:tc>
        <w:tc>
          <w:tcPr>
            <w:tcW w:w="0" w:type="auto"/>
            <w:vAlign w:val="center"/>
          </w:tcPr>
          <w:p w14:paraId="59D1C3CC" w14:textId="77777777" w:rsidR="00C9649E" w:rsidRPr="00EA4E3A" w:rsidRDefault="00C9649E" w:rsidP="00CF1B12">
            <w:pPr>
              <w:pStyle w:val="TAC"/>
            </w:pPr>
            <w:r w:rsidRPr="00EA4E3A">
              <w:rPr>
                <w:rFonts w:hint="eastAsia"/>
                <w:lang w:eastAsia="ja-JP"/>
              </w:rPr>
              <w:t>1,</w:t>
            </w:r>
            <w:r w:rsidRPr="00EA4E3A">
              <w:rPr>
                <w:lang w:eastAsia="ja-JP"/>
              </w:rPr>
              <w:t>0</w:t>
            </w:r>
          </w:p>
        </w:tc>
      </w:tr>
    </w:tbl>
    <w:p w14:paraId="4EE64EE4" w14:textId="77777777" w:rsidR="00C9649E" w:rsidRPr="00EA4E3A" w:rsidRDefault="00C9649E" w:rsidP="00CF1B12"/>
    <w:p w14:paraId="746D6FA5" w14:textId="77777777"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14:paraId="7C6E8466" w14:textId="77777777">
        <w:trPr>
          <w:cantSplit/>
          <w:jc w:val="center"/>
        </w:trPr>
        <w:tc>
          <w:tcPr>
            <w:tcW w:w="0" w:type="auto"/>
            <w:vMerge w:val="restart"/>
            <w:shd w:val="clear" w:color="auto" w:fill="E0E0E0"/>
            <w:vAlign w:val="center"/>
          </w:tcPr>
          <w:p w14:paraId="2560FF95" w14:textId="77777777" w:rsidR="00C9649E" w:rsidRPr="00EA4E3A" w:rsidRDefault="008B0F02" w:rsidP="00CF1B12">
            <w:pPr>
              <w:pStyle w:val="TAH"/>
            </w:pPr>
            <w:r w:rsidRPr="00EA4E3A">
              <w:rPr>
                <w:noProof/>
                <w:position w:val="-10"/>
              </w:rPr>
              <w:drawing>
                <wp:inline distT="0" distB="0" distL="0" distR="0" wp14:anchorId="14487052" wp14:editId="3A09C3AB">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39CDAD"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23A454B5" wp14:editId="72527892">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65941174"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60E86A8E" wp14:editId="4F4CAA9E">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14:paraId="1E63CB07" w14:textId="77777777">
        <w:trPr>
          <w:cantSplit/>
          <w:jc w:val="center"/>
        </w:trPr>
        <w:tc>
          <w:tcPr>
            <w:tcW w:w="0" w:type="auto"/>
            <w:vMerge/>
            <w:shd w:val="clear" w:color="auto" w:fill="E0E0E0"/>
            <w:vAlign w:val="center"/>
          </w:tcPr>
          <w:p w14:paraId="36DA4786" w14:textId="77777777" w:rsidR="00C9649E" w:rsidRPr="00EA4E3A" w:rsidRDefault="00C9649E" w:rsidP="00CF1B12">
            <w:pPr>
              <w:pStyle w:val="TAH"/>
              <w:rPr>
                <w:rFonts w:ascii="Tahoma" w:hAnsi="Tahoma" w:cs="Tahoma"/>
              </w:rPr>
            </w:pPr>
          </w:p>
        </w:tc>
        <w:tc>
          <w:tcPr>
            <w:tcW w:w="0" w:type="auto"/>
            <w:vMerge/>
            <w:shd w:val="clear" w:color="auto" w:fill="E0E0E0"/>
            <w:vAlign w:val="center"/>
          </w:tcPr>
          <w:p w14:paraId="6EF6ACEE" w14:textId="77777777" w:rsidR="00C9649E" w:rsidRPr="00EA4E3A" w:rsidRDefault="00C9649E" w:rsidP="00CF1B12">
            <w:pPr>
              <w:pStyle w:val="TAH"/>
              <w:rPr>
                <w:rFonts w:ascii="Tahoma" w:hAnsi="Tahoma" w:cs="Tahoma"/>
              </w:rPr>
            </w:pPr>
          </w:p>
        </w:tc>
        <w:tc>
          <w:tcPr>
            <w:tcW w:w="0" w:type="auto"/>
            <w:shd w:val="clear" w:color="auto" w:fill="E0E0E0"/>
            <w:vAlign w:val="center"/>
          </w:tcPr>
          <w:p w14:paraId="08550AB8"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4188E9D1"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3C7EE0E0"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6A85C511"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28E61942" w14:textId="77777777" w:rsidR="00C9649E" w:rsidRPr="00EA4E3A" w:rsidRDefault="00C9649E" w:rsidP="00CF1B12">
            <w:pPr>
              <w:pStyle w:val="TAH"/>
              <w:rPr>
                <w:rFonts w:cs="Arial"/>
                <w:szCs w:val="18"/>
              </w:rPr>
            </w:pPr>
            <w:r w:rsidRPr="00EA4E3A">
              <w:rPr>
                <w:rFonts w:cs="Arial"/>
                <w:szCs w:val="18"/>
              </w:rPr>
              <w:t>L=16</w:t>
            </w:r>
          </w:p>
        </w:tc>
      </w:tr>
      <w:tr w:rsidR="00E63685" w:rsidRPr="00EA4E3A" w14:paraId="47A5712B" w14:textId="77777777">
        <w:trPr>
          <w:cantSplit/>
          <w:jc w:val="center"/>
        </w:trPr>
        <w:tc>
          <w:tcPr>
            <w:tcW w:w="0" w:type="auto"/>
            <w:vAlign w:val="center"/>
          </w:tcPr>
          <w:p w14:paraId="75707B0B" w14:textId="77777777" w:rsidR="00E63685" w:rsidRPr="00EA4E3A" w:rsidRDefault="00E63685" w:rsidP="00CF1B12">
            <w:pPr>
              <w:pStyle w:val="TAC"/>
            </w:pPr>
            <w:r w:rsidRPr="00EA4E3A">
              <w:t>2</w:t>
            </w:r>
          </w:p>
        </w:tc>
        <w:tc>
          <w:tcPr>
            <w:tcW w:w="0" w:type="auto"/>
            <w:vAlign w:val="center"/>
          </w:tcPr>
          <w:p w14:paraId="772D5B57" w14:textId="77777777" w:rsidR="00E63685" w:rsidRPr="00EA4E3A" w:rsidRDefault="00E63685" w:rsidP="00CF1B12">
            <w:pPr>
              <w:pStyle w:val="TAC"/>
            </w:pPr>
            <w:r w:rsidRPr="00EA4E3A">
              <w:t>2</w:t>
            </w:r>
          </w:p>
        </w:tc>
        <w:tc>
          <w:tcPr>
            <w:tcW w:w="0" w:type="auto"/>
            <w:vAlign w:val="center"/>
          </w:tcPr>
          <w:p w14:paraId="22160CAC" w14:textId="77777777" w:rsidR="00E63685" w:rsidRPr="00EA4E3A" w:rsidRDefault="00E63685" w:rsidP="00CF1B12">
            <w:pPr>
              <w:pStyle w:val="TAC"/>
            </w:pPr>
            <w:r w:rsidRPr="00EA4E3A">
              <w:rPr>
                <w:rFonts w:hint="eastAsia"/>
                <w:lang w:eastAsia="ja-JP"/>
              </w:rPr>
              <w:t>2,2</w:t>
            </w:r>
          </w:p>
        </w:tc>
        <w:tc>
          <w:tcPr>
            <w:tcW w:w="0" w:type="auto"/>
            <w:vAlign w:val="center"/>
          </w:tcPr>
          <w:p w14:paraId="42F0E3E6" w14:textId="77777777"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14:paraId="2E63B7FC"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429618B0" w14:textId="77777777" w:rsidR="00E63685" w:rsidRPr="00EA4E3A" w:rsidRDefault="00E63685" w:rsidP="00CF1B12">
            <w:pPr>
              <w:pStyle w:val="TAC"/>
            </w:pPr>
            <w:r w:rsidRPr="00EA4E3A">
              <w:rPr>
                <w:rFonts w:hint="eastAsia"/>
                <w:lang w:eastAsia="ja-JP"/>
              </w:rPr>
              <w:t>1,1</w:t>
            </w:r>
          </w:p>
        </w:tc>
        <w:tc>
          <w:tcPr>
            <w:tcW w:w="0" w:type="auto"/>
            <w:vAlign w:val="center"/>
          </w:tcPr>
          <w:p w14:paraId="133DDF1F"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14:paraId="3C322F87" w14:textId="77777777">
        <w:trPr>
          <w:cantSplit/>
          <w:jc w:val="center"/>
        </w:trPr>
        <w:tc>
          <w:tcPr>
            <w:tcW w:w="0" w:type="auto"/>
            <w:vAlign w:val="center"/>
          </w:tcPr>
          <w:p w14:paraId="30F34E59" w14:textId="77777777" w:rsidR="00E63685" w:rsidRPr="00EA4E3A" w:rsidRDefault="00E63685" w:rsidP="00CF1B12">
            <w:pPr>
              <w:pStyle w:val="TAC"/>
            </w:pPr>
            <w:r w:rsidRPr="00EA4E3A">
              <w:t>4</w:t>
            </w:r>
          </w:p>
        </w:tc>
        <w:tc>
          <w:tcPr>
            <w:tcW w:w="0" w:type="auto"/>
            <w:vAlign w:val="center"/>
          </w:tcPr>
          <w:p w14:paraId="01116A01" w14:textId="77777777" w:rsidR="00E63685" w:rsidRPr="00EA4E3A" w:rsidRDefault="00E63685" w:rsidP="00CF1B12">
            <w:pPr>
              <w:pStyle w:val="TAC"/>
            </w:pPr>
            <w:r w:rsidRPr="00EA4E3A">
              <w:t>4</w:t>
            </w:r>
          </w:p>
        </w:tc>
        <w:tc>
          <w:tcPr>
            <w:tcW w:w="0" w:type="auto"/>
            <w:vAlign w:val="center"/>
          </w:tcPr>
          <w:p w14:paraId="141C4849" w14:textId="77777777" w:rsidR="00E63685" w:rsidRPr="00EA4E3A" w:rsidRDefault="00E63685" w:rsidP="00CF1B12">
            <w:pPr>
              <w:pStyle w:val="TAC"/>
            </w:pPr>
            <w:r w:rsidRPr="00EA4E3A">
              <w:rPr>
                <w:rFonts w:hint="eastAsia"/>
                <w:lang w:eastAsia="ja-JP"/>
              </w:rPr>
              <w:t>2,2</w:t>
            </w:r>
          </w:p>
        </w:tc>
        <w:tc>
          <w:tcPr>
            <w:tcW w:w="0" w:type="auto"/>
            <w:vAlign w:val="center"/>
          </w:tcPr>
          <w:p w14:paraId="1C0DDA89"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5A8579B8"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4D9B7606" w14:textId="77777777" w:rsidR="00E63685" w:rsidRPr="00EA4E3A" w:rsidRDefault="00E63685" w:rsidP="00CF1B12">
            <w:pPr>
              <w:pStyle w:val="TAC"/>
            </w:pPr>
            <w:r w:rsidRPr="00EA4E3A">
              <w:rPr>
                <w:rFonts w:hint="eastAsia"/>
                <w:lang w:eastAsia="ja-JP"/>
              </w:rPr>
              <w:t>1,1</w:t>
            </w:r>
          </w:p>
        </w:tc>
        <w:tc>
          <w:tcPr>
            <w:tcW w:w="0" w:type="auto"/>
            <w:vAlign w:val="center"/>
          </w:tcPr>
          <w:p w14:paraId="600BB52B" w14:textId="77777777" w:rsidR="00E63685" w:rsidRPr="00EA4E3A" w:rsidRDefault="00E63685" w:rsidP="00CF1B12">
            <w:pPr>
              <w:pStyle w:val="TAC"/>
            </w:pPr>
            <w:r w:rsidRPr="00EA4E3A">
              <w:rPr>
                <w:rFonts w:hint="eastAsia"/>
                <w:lang w:eastAsia="ja-JP"/>
              </w:rPr>
              <w:t>1,1</w:t>
            </w:r>
          </w:p>
        </w:tc>
      </w:tr>
      <w:tr w:rsidR="00E63685" w:rsidRPr="00EA4E3A" w14:paraId="754886EC" w14:textId="77777777">
        <w:trPr>
          <w:cantSplit/>
          <w:jc w:val="center"/>
        </w:trPr>
        <w:tc>
          <w:tcPr>
            <w:tcW w:w="0" w:type="auto"/>
            <w:vAlign w:val="center"/>
          </w:tcPr>
          <w:p w14:paraId="6C562003" w14:textId="77777777" w:rsidR="00E63685" w:rsidRPr="00EA4E3A" w:rsidRDefault="00E63685" w:rsidP="00CF1B12">
            <w:pPr>
              <w:pStyle w:val="TAC"/>
            </w:pPr>
            <w:r w:rsidRPr="00EA4E3A">
              <w:t>8</w:t>
            </w:r>
          </w:p>
        </w:tc>
        <w:tc>
          <w:tcPr>
            <w:tcW w:w="0" w:type="auto"/>
            <w:vAlign w:val="center"/>
          </w:tcPr>
          <w:p w14:paraId="3F17085A" w14:textId="77777777" w:rsidR="00E63685" w:rsidRPr="00EA4E3A" w:rsidRDefault="00E63685" w:rsidP="00CF1B12">
            <w:pPr>
              <w:pStyle w:val="TAC"/>
            </w:pPr>
            <w:r w:rsidRPr="00EA4E3A">
              <w:t>8</w:t>
            </w:r>
          </w:p>
        </w:tc>
        <w:tc>
          <w:tcPr>
            <w:tcW w:w="0" w:type="auto"/>
            <w:vAlign w:val="center"/>
          </w:tcPr>
          <w:p w14:paraId="71A848DF" w14:textId="77777777" w:rsidR="00E63685" w:rsidRPr="00EA4E3A" w:rsidRDefault="00E63685" w:rsidP="00CF1B12">
            <w:pPr>
              <w:pStyle w:val="TAC"/>
            </w:pPr>
            <w:r w:rsidRPr="00EA4E3A">
              <w:rPr>
                <w:rFonts w:hint="eastAsia"/>
                <w:lang w:eastAsia="ja-JP"/>
              </w:rPr>
              <w:t>2,2</w:t>
            </w:r>
          </w:p>
        </w:tc>
        <w:tc>
          <w:tcPr>
            <w:tcW w:w="0" w:type="auto"/>
            <w:vAlign w:val="center"/>
          </w:tcPr>
          <w:p w14:paraId="60008D98"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1044E05B"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3D5FB842" w14:textId="77777777" w:rsidR="00E63685" w:rsidRPr="00EA4E3A" w:rsidRDefault="00E63685" w:rsidP="00CF1B12">
            <w:pPr>
              <w:pStyle w:val="TAC"/>
            </w:pPr>
            <w:r w:rsidRPr="00EA4E3A">
              <w:rPr>
                <w:rFonts w:hint="eastAsia"/>
                <w:lang w:eastAsia="ja-JP"/>
              </w:rPr>
              <w:t>1,1</w:t>
            </w:r>
          </w:p>
        </w:tc>
        <w:tc>
          <w:tcPr>
            <w:tcW w:w="0" w:type="auto"/>
            <w:vAlign w:val="center"/>
          </w:tcPr>
          <w:p w14:paraId="1C2C9478" w14:textId="77777777" w:rsidR="00E63685" w:rsidRPr="00EA4E3A" w:rsidRDefault="00E63685" w:rsidP="00CF1B12">
            <w:pPr>
              <w:pStyle w:val="TAC"/>
            </w:pPr>
            <w:r w:rsidRPr="00EA4E3A">
              <w:rPr>
                <w:rFonts w:hint="eastAsia"/>
                <w:lang w:eastAsia="ja-JP"/>
              </w:rPr>
              <w:t>1,1</w:t>
            </w:r>
          </w:p>
        </w:tc>
      </w:tr>
      <w:tr w:rsidR="00E63685" w:rsidRPr="00EA4E3A" w14:paraId="6ADFA01E" w14:textId="77777777">
        <w:trPr>
          <w:cantSplit/>
          <w:jc w:val="center"/>
        </w:trPr>
        <w:tc>
          <w:tcPr>
            <w:tcW w:w="0" w:type="auto"/>
            <w:vAlign w:val="center"/>
          </w:tcPr>
          <w:p w14:paraId="7A6D08F0" w14:textId="77777777" w:rsidR="00E63685" w:rsidRPr="00EA4E3A" w:rsidRDefault="00E63685" w:rsidP="00CF1B12">
            <w:pPr>
              <w:pStyle w:val="TAC"/>
            </w:pPr>
            <w:r w:rsidRPr="00EA4E3A">
              <w:t>4</w:t>
            </w:r>
          </w:p>
        </w:tc>
        <w:tc>
          <w:tcPr>
            <w:tcW w:w="0" w:type="auto"/>
            <w:vAlign w:val="center"/>
          </w:tcPr>
          <w:p w14:paraId="43FCCD1B" w14:textId="77777777" w:rsidR="00E63685" w:rsidRPr="00EA4E3A" w:rsidRDefault="00E63685" w:rsidP="00CF1B12">
            <w:pPr>
              <w:pStyle w:val="TAC"/>
            </w:pPr>
            <w:r w:rsidRPr="00EA4E3A">
              <w:t>2</w:t>
            </w:r>
          </w:p>
        </w:tc>
        <w:tc>
          <w:tcPr>
            <w:tcW w:w="0" w:type="auto"/>
            <w:vAlign w:val="center"/>
          </w:tcPr>
          <w:p w14:paraId="545570A1" w14:textId="77777777" w:rsidR="00E63685" w:rsidRPr="00EA4E3A" w:rsidRDefault="00E63685" w:rsidP="00CF1B12">
            <w:pPr>
              <w:pStyle w:val="TAC"/>
            </w:pPr>
            <w:r w:rsidRPr="00EA4E3A">
              <w:rPr>
                <w:lang w:eastAsia="ja-JP"/>
              </w:rPr>
              <w:t>3,1</w:t>
            </w:r>
          </w:p>
        </w:tc>
        <w:tc>
          <w:tcPr>
            <w:tcW w:w="0" w:type="auto"/>
            <w:vAlign w:val="center"/>
          </w:tcPr>
          <w:p w14:paraId="6CCEB8F0" w14:textId="77777777"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14:paraId="5199B0F8" w14:textId="77777777" w:rsidR="00E63685" w:rsidRPr="00EA4E3A" w:rsidRDefault="00E63685" w:rsidP="00CF1B12">
            <w:pPr>
              <w:pStyle w:val="TAC"/>
            </w:pPr>
            <w:r w:rsidRPr="00EA4E3A">
              <w:rPr>
                <w:lang w:eastAsia="ja-JP"/>
              </w:rPr>
              <w:t>3,1</w:t>
            </w:r>
          </w:p>
        </w:tc>
        <w:tc>
          <w:tcPr>
            <w:tcW w:w="0" w:type="auto"/>
            <w:vAlign w:val="center"/>
          </w:tcPr>
          <w:p w14:paraId="1026F596" w14:textId="77777777" w:rsidR="00E63685" w:rsidRPr="00EA4E3A" w:rsidRDefault="00E63685" w:rsidP="00CF1B12">
            <w:pPr>
              <w:pStyle w:val="TAC"/>
            </w:pPr>
            <w:r w:rsidRPr="00EA4E3A">
              <w:rPr>
                <w:rFonts w:hint="eastAsia"/>
                <w:lang w:eastAsia="ja-JP"/>
              </w:rPr>
              <w:t>1,1</w:t>
            </w:r>
          </w:p>
        </w:tc>
        <w:tc>
          <w:tcPr>
            <w:tcW w:w="0" w:type="auto"/>
            <w:vAlign w:val="center"/>
          </w:tcPr>
          <w:p w14:paraId="41A826A7" w14:textId="77777777"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14:paraId="06E8E9EC" w14:textId="77777777">
        <w:trPr>
          <w:cantSplit/>
          <w:jc w:val="center"/>
        </w:trPr>
        <w:tc>
          <w:tcPr>
            <w:tcW w:w="0" w:type="auto"/>
            <w:vAlign w:val="center"/>
          </w:tcPr>
          <w:p w14:paraId="200E9BBB" w14:textId="77777777" w:rsidR="00E63685" w:rsidRPr="00EA4E3A" w:rsidRDefault="00E63685" w:rsidP="00CF1B12">
            <w:pPr>
              <w:pStyle w:val="TAC"/>
            </w:pPr>
            <w:r w:rsidRPr="00EA4E3A">
              <w:t>8</w:t>
            </w:r>
          </w:p>
        </w:tc>
        <w:tc>
          <w:tcPr>
            <w:tcW w:w="0" w:type="auto"/>
            <w:vAlign w:val="center"/>
          </w:tcPr>
          <w:p w14:paraId="6B792016" w14:textId="77777777" w:rsidR="00E63685" w:rsidRPr="00EA4E3A" w:rsidRDefault="00E63685" w:rsidP="00CF1B12">
            <w:pPr>
              <w:pStyle w:val="TAC"/>
            </w:pPr>
            <w:r w:rsidRPr="00EA4E3A">
              <w:t>2</w:t>
            </w:r>
          </w:p>
        </w:tc>
        <w:tc>
          <w:tcPr>
            <w:tcW w:w="0" w:type="auto"/>
            <w:vAlign w:val="center"/>
          </w:tcPr>
          <w:p w14:paraId="20D0CCF4" w14:textId="77777777" w:rsidR="00E63685" w:rsidRPr="00EA4E3A" w:rsidRDefault="00E63685" w:rsidP="00CF1B12">
            <w:pPr>
              <w:pStyle w:val="TAC"/>
            </w:pPr>
            <w:r w:rsidRPr="00EA4E3A">
              <w:rPr>
                <w:lang w:eastAsia="ja-JP"/>
              </w:rPr>
              <w:t>3,1</w:t>
            </w:r>
          </w:p>
        </w:tc>
        <w:tc>
          <w:tcPr>
            <w:tcW w:w="0" w:type="auto"/>
            <w:vAlign w:val="center"/>
          </w:tcPr>
          <w:p w14:paraId="055361EB" w14:textId="77777777" w:rsidR="00E63685" w:rsidRPr="00EA4E3A" w:rsidRDefault="00E63685" w:rsidP="00CF1B12">
            <w:pPr>
              <w:pStyle w:val="TAC"/>
            </w:pPr>
            <w:r w:rsidRPr="00EA4E3A">
              <w:rPr>
                <w:lang w:eastAsia="ja-JP"/>
              </w:rPr>
              <w:t>4,1</w:t>
            </w:r>
          </w:p>
        </w:tc>
        <w:tc>
          <w:tcPr>
            <w:tcW w:w="0" w:type="auto"/>
            <w:vAlign w:val="center"/>
          </w:tcPr>
          <w:p w14:paraId="6AE02D77" w14:textId="77777777" w:rsidR="00E63685" w:rsidRPr="00EA4E3A" w:rsidRDefault="00E63685" w:rsidP="00CF1B12">
            <w:pPr>
              <w:pStyle w:val="TAC"/>
            </w:pPr>
            <w:r w:rsidRPr="00EA4E3A">
              <w:rPr>
                <w:lang w:eastAsia="ja-JP"/>
              </w:rPr>
              <w:t>3,1</w:t>
            </w:r>
          </w:p>
        </w:tc>
        <w:tc>
          <w:tcPr>
            <w:tcW w:w="0" w:type="auto"/>
            <w:vAlign w:val="center"/>
          </w:tcPr>
          <w:p w14:paraId="353D17CE" w14:textId="77777777" w:rsidR="00E63685" w:rsidRPr="00EA4E3A" w:rsidRDefault="00E63685" w:rsidP="00CF1B12">
            <w:pPr>
              <w:pStyle w:val="TAC"/>
            </w:pPr>
            <w:r w:rsidRPr="00EA4E3A">
              <w:rPr>
                <w:rFonts w:hint="eastAsia"/>
                <w:lang w:eastAsia="ja-JP"/>
              </w:rPr>
              <w:t>1,1</w:t>
            </w:r>
          </w:p>
        </w:tc>
        <w:tc>
          <w:tcPr>
            <w:tcW w:w="0" w:type="auto"/>
            <w:vAlign w:val="center"/>
          </w:tcPr>
          <w:p w14:paraId="03C71122" w14:textId="77777777"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14:paraId="15FF7FFD" w14:textId="77777777">
        <w:trPr>
          <w:cantSplit/>
          <w:jc w:val="center"/>
        </w:trPr>
        <w:tc>
          <w:tcPr>
            <w:tcW w:w="0" w:type="auto"/>
            <w:vAlign w:val="center"/>
          </w:tcPr>
          <w:p w14:paraId="3062A86D" w14:textId="77777777" w:rsidR="00E63685" w:rsidRPr="00EA4E3A" w:rsidRDefault="00E63685" w:rsidP="00CF1B12">
            <w:pPr>
              <w:pStyle w:val="TAC"/>
            </w:pPr>
            <w:r w:rsidRPr="00EA4E3A">
              <w:t>8</w:t>
            </w:r>
          </w:p>
        </w:tc>
        <w:tc>
          <w:tcPr>
            <w:tcW w:w="0" w:type="auto"/>
            <w:vAlign w:val="center"/>
          </w:tcPr>
          <w:p w14:paraId="53E41F16" w14:textId="77777777" w:rsidR="00E63685" w:rsidRPr="00EA4E3A" w:rsidRDefault="00E63685" w:rsidP="00CF1B12">
            <w:pPr>
              <w:pStyle w:val="TAC"/>
            </w:pPr>
            <w:r w:rsidRPr="00EA4E3A">
              <w:t>4</w:t>
            </w:r>
          </w:p>
        </w:tc>
        <w:tc>
          <w:tcPr>
            <w:tcW w:w="0" w:type="auto"/>
            <w:vAlign w:val="center"/>
          </w:tcPr>
          <w:p w14:paraId="71895F63" w14:textId="77777777" w:rsidR="00E63685" w:rsidRPr="00EA4E3A" w:rsidRDefault="00E63685" w:rsidP="00CF1B12">
            <w:pPr>
              <w:pStyle w:val="TAC"/>
            </w:pPr>
            <w:r w:rsidRPr="00EA4E3A">
              <w:rPr>
                <w:rFonts w:hint="eastAsia"/>
                <w:lang w:eastAsia="ja-JP"/>
              </w:rPr>
              <w:t>2,2</w:t>
            </w:r>
          </w:p>
        </w:tc>
        <w:tc>
          <w:tcPr>
            <w:tcW w:w="0" w:type="auto"/>
            <w:vAlign w:val="center"/>
          </w:tcPr>
          <w:p w14:paraId="3E1D5559"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065FFEE4"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2BC23637" w14:textId="77777777" w:rsidR="00E63685" w:rsidRPr="00EA4E3A" w:rsidRDefault="00E63685" w:rsidP="00CF1B12">
            <w:pPr>
              <w:pStyle w:val="TAC"/>
            </w:pPr>
            <w:r w:rsidRPr="00EA4E3A">
              <w:rPr>
                <w:rFonts w:hint="eastAsia"/>
                <w:lang w:eastAsia="ja-JP"/>
              </w:rPr>
              <w:t>1,1</w:t>
            </w:r>
          </w:p>
        </w:tc>
        <w:tc>
          <w:tcPr>
            <w:tcW w:w="0" w:type="auto"/>
            <w:vAlign w:val="center"/>
          </w:tcPr>
          <w:p w14:paraId="54A69719" w14:textId="77777777" w:rsidR="00E63685" w:rsidRPr="00EA4E3A" w:rsidRDefault="00E63685" w:rsidP="00CF1B12">
            <w:pPr>
              <w:pStyle w:val="TAC"/>
            </w:pPr>
            <w:r w:rsidRPr="00EA4E3A">
              <w:rPr>
                <w:rFonts w:hint="eastAsia"/>
                <w:lang w:eastAsia="ja-JP"/>
              </w:rPr>
              <w:t>1,1</w:t>
            </w:r>
          </w:p>
        </w:tc>
      </w:tr>
    </w:tbl>
    <w:p w14:paraId="05DDC197" w14:textId="77777777" w:rsidR="00C9649E" w:rsidRPr="00EA4E3A" w:rsidRDefault="00C9649E" w:rsidP="00CF1B12"/>
    <w:p w14:paraId="27586592" w14:textId="77777777"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14:paraId="73864462" w14:textId="77777777">
        <w:trPr>
          <w:cantSplit/>
          <w:jc w:val="center"/>
        </w:trPr>
        <w:tc>
          <w:tcPr>
            <w:tcW w:w="0" w:type="auto"/>
            <w:vMerge w:val="restart"/>
            <w:shd w:val="clear" w:color="auto" w:fill="E0E0E0"/>
            <w:vAlign w:val="center"/>
          </w:tcPr>
          <w:p w14:paraId="053D4FDC" w14:textId="77777777" w:rsidR="00C9649E" w:rsidRPr="00EA4E3A" w:rsidRDefault="008B0F02" w:rsidP="00CF1B12">
            <w:pPr>
              <w:pStyle w:val="TAH"/>
            </w:pPr>
            <w:r w:rsidRPr="00EA4E3A">
              <w:rPr>
                <w:noProof/>
                <w:position w:val="-10"/>
              </w:rPr>
              <w:drawing>
                <wp:inline distT="0" distB="0" distL="0" distR="0" wp14:anchorId="4B3A51DB" wp14:editId="17630BF6">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C2D58C8"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4DCEA832" wp14:editId="0C17591D">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12B3AA6E"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76C263EE" wp14:editId="1A809CB8">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14:paraId="119DF32A"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5309110A" wp14:editId="1DDF9071">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14:paraId="6DAF568F" w14:textId="77777777">
        <w:trPr>
          <w:cantSplit/>
          <w:jc w:val="center"/>
        </w:trPr>
        <w:tc>
          <w:tcPr>
            <w:tcW w:w="0" w:type="auto"/>
            <w:vMerge/>
            <w:shd w:val="clear" w:color="auto" w:fill="E0E0E0"/>
            <w:vAlign w:val="center"/>
          </w:tcPr>
          <w:p w14:paraId="00FA514D" w14:textId="77777777" w:rsidR="00C9649E" w:rsidRPr="00EA4E3A" w:rsidRDefault="00C9649E" w:rsidP="00CF1B12">
            <w:pPr>
              <w:pStyle w:val="TAH"/>
              <w:rPr>
                <w:rFonts w:ascii="Tahoma" w:hAnsi="Tahoma" w:cs="Tahoma"/>
              </w:rPr>
            </w:pPr>
          </w:p>
        </w:tc>
        <w:tc>
          <w:tcPr>
            <w:tcW w:w="0" w:type="auto"/>
            <w:vMerge/>
            <w:shd w:val="clear" w:color="auto" w:fill="E0E0E0"/>
            <w:vAlign w:val="center"/>
          </w:tcPr>
          <w:p w14:paraId="1E0DA774" w14:textId="77777777" w:rsidR="00C9649E" w:rsidRPr="00EA4E3A" w:rsidRDefault="00C9649E" w:rsidP="00CF1B12">
            <w:pPr>
              <w:pStyle w:val="TAH"/>
              <w:rPr>
                <w:rFonts w:ascii="Tahoma" w:hAnsi="Tahoma" w:cs="Tahoma"/>
              </w:rPr>
            </w:pPr>
          </w:p>
        </w:tc>
        <w:tc>
          <w:tcPr>
            <w:tcW w:w="0" w:type="auto"/>
            <w:shd w:val="clear" w:color="auto" w:fill="E0E0E0"/>
            <w:vAlign w:val="center"/>
          </w:tcPr>
          <w:p w14:paraId="0CDDD4A0"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3532C80B"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78311BE2"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0F07930B" w14:textId="77777777"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14:paraId="30A0D873"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259C8A3F"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01705DE5"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4ECEC6D9" w14:textId="77777777" w:rsidR="00C9649E" w:rsidRPr="00EA4E3A" w:rsidRDefault="00C9649E" w:rsidP="00CF1B12">
            <w:pPr>
              <w:pStyle w:val="TAH"/>
              <w:rPr>
                <w:rFonts w:cs="Arial"/>
                <w:szCs w:val="18"/>
              </w:rPr>
            </w:pPr>
            <w:r w:rsidRPr="00EA4E3A">
              <w:rPr>
                <w:rFonts w:cs="Arial"/>
                <w:szCs w:val="18"/>
              </w:rPr>
              <w:t>L=8</w:t>
            </w:r>
          </w:p>
        </w:tc>
      </w:tr>
      <w:tr w:rsidR="00E63685" w:rsidRPr="00EA4E3A" w14:paraId="4EC8CE3F" w14:textId="77777777">
        <w:trPr>
          <w:cantSplit/>
          <w:jc w:val="center"/>
        </w:trPr>
        <w:tc>
          <w:tcPr>
            <w:tcW w:w="0" w:type="auto"/>
            <w:vAlign w:val="center"/>
          </w:tcPr>
          <w:p w14:paraId="7A98AE8C" w14:textId="77777777" w:rsidR="00E63685" w:rsidRPr="00EA4E3A" w:rsidRDefault="00E63685" w:rsidP="00CF1B12">
            <w:pPr>
              <w:pStyle w:val="TAC"/>
            </w:pPr>
            <w:r w:rsidRPr="00EA4E3A">
              <w:t>2</w:t>
            </w:r>
          </w:p>
        </w:tc>
        <w:tc>
          <w:tcPr>
            <w:tcW w:w="0" w:type="auto"/>
            <w:vAlign w:val="center"/>
          </w:tcPr>
          <w:p w14:paraId="4E6D21C7" w14:textId="77777777" w:rsidR="00E63685" w:rsidRPr="00EA4E3A" w:rsidRDefault="00E63685" w:rsidP="00CF1B12">
            <w:pPr>
              <w:pStyle w:val="TAC"/>
            </w:pPr>
            <w:r w:rsidRPr="00EA4E3A">
              <w:t>2</w:t>
            </w:r>
          </w:p>
        </w:tc>
        <w:tc>
          <w:tcPr>
            <w:tcW w:w="0" w:type="auto"/>
            <w:vAlign w:val="center"/>
          </w:tcPr>
          <w:p w14:paraId="4BB59EF1"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14:paraId="119F609D"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2A4A3171" w14:textId="77777777" w:rsidR="00E63685" w:rsidRPr="00EA4E3A" w:rsidRDefault="00E63685" w:rsidP="00CF1B12">
            <w:pPr>
              <w:pStyle w:val="TAC"/>
            </w:pPr>
            <w:r w:rsidRPr="00EA4E3A">
              <w:rPr>
                <w:rFonts w:hint="eastAsia"/>
                <w:lang w:eastAsia="ja-JP"/>
              </w:rPr>
              <w:t>1,1</w:t>
            </w:r>
          </w:p>
        </w:tc>
        <w:tc>
          <w:tcPr>
            <w:tcW w:w="0" w:type="auto"/>
            <w:vAlign w:val="center"/>
          </w:tcPr>
          <w:p w14:paraId="7B577DAF"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14:paraId="667DA745"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14:paraId="7D86F647"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3DA2F76E" w14:textId="77777777" w:rsidR="00E63685" w:rsidRPr="00EA4E3A" w:rsidRDefault="00E63685" w:rsidP="00CF1B12">
            <w:pPr>
              <w:pStyle w:val="TAC"/>
            </w:pPr>
            <w:r w:rsidRPr="00EA4E3A">
              <w:rPr>
                <w:rFonts w:hint="eastAsia"/>
                <w:lang w:eastAsia="ja-JP"/>
              </w:rPr>
              <w:t>1,1</w:t>
            </w:r>
          </w:p>
        </w:tc>
        <w:tc>
          <w:tcPr>
            <w:tcW w:w="0" w:type="auto"/>
            <w:vAlign w:val="center"/>
          </w:tcPr>
          <w:p w14:paraId="2FFB17B2"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14:paraId="37B75BBC" w14:textId="77777777">
        <w:trPr>
          <w:cantSplit/>
          <w:jc w:val="center"/>
        </w:trPr>
        <w:tc>
          <w:tcPr>
            <w:tcW w:w="0" w:type="auto"/>
            <w:vAlign w:val="center"/>
          </w:tcPr>
          <w:p w14:paraId="089D24C7" w14:textId="77777777" w:rsidR="00E63685" w:rsidRPr="00EA4E3A" w:rsidRDefault="00E63685" w:rsidP="00CF1B12">
            <w:pPr>
              <w:pStyle w:val="TAC"/>
            </w:pPr>
            <w:r w:rsidRPr="00EA4E3A">
              <w:t>4</w:t>
            </w:r>
          </w:p>
        </w:tc>
        <w:tc>
          <w:tcPr>
            <w:tcW w:w="0" w:type="auto"/>
            <w:vAlign w:val="center"/>
          </w:tcPr>
          <w:p w14:paraId="0F988A43" w14:textId="77777777" w:rsidR="00E63685" w:rsidRPr="00EA4E3A" w:rsidRDefault="00E63685" w:rsidP="00CF1B12">
            <w:pPr>
              <w:pStyle w:val="TAC"/>
            </w:pPr>
            <w:r w:rsidRPr="00EA4E3A">
              <w:t>4</w:t>
            </w:r>
          </w:p>
        </w:tc>
        <w:tc>
          <w:tcPr>
            <w:tcW w:w="0" w:type="auto"/>
            <w:vAlign w:val="center"/>
          </w:tcPr>
          <w:p w14:paraId="69FCE702" w14:textId="77777777" w:rsidR="00E63685" w:rsidRPr="00EA4E3A" w:rsidRDefault="00E63685" w:rsidP="00CF1B12">
            <w:pPr>
              <w:pStyle w:val="TAC"/>
            </w:pPr>
            <w:r w:rsidRPr="00EA4E3A">
              <w:rPr>
                <w:rFonts w:hint="eastAsia"/>
                <w:lang w:eastAsia="ja-JP"/>
              </w:rPr>
              <w:t>3,3</w:t>
            </w:r>
          </w:p>
        </w:tc>
        <w:tc>
          <w:tcPr>
            <w:tcW w:w="0" w:type="auto"/>
            <w:vAlign w:val="center"/>
          </w:tcPr>
          <w:p w14:paraId="26371A2F" w14:textId="77777777" w:rsidR="00E63685" w:rsidRPr="00EA4E3A" w:rsidRDefault="00E63685" w:rsidP="00CF1B12">
            <w:pPr>
              <w:pStyle w:val="TAC"/>
            </w:pPr>
            <w:r w:rsidRPr="00EA4E3A">
              <w:rPr>
                <w:rFonts w:hint="eastAsia"/>
                <w:lang w:eastAsia="ja-JP"/>
              </w:rPr>
              <w:t>3,3</w:t>
            </w:r>
          </w:p>
        </w:tc>
        <w:tc>
          <w:tcPr>
            <w:tcW w:w="0" w:type="auto"/>
            <w:vAlign w:val="center"/>
          </w:tcPr>
          <w:p w14:paraId="2AF44A7A" w14:textId="77777777" w:rsidR="00E63685" w:rsidRPr="00EA4E3A" w:rsidRDefault="00E63685" w:rsidP="00CF1B12">
            <w:pPr>
              <w:pStyle w:val="TAC"/>
            </w:pPr>
            <w:r w:rsidRPr="00EA4E3A">
              <w:rPr>
                <w:rFonts w:hint="eastAsia"/>
                <w:lang w:eastAsia="ja-JP"/>
              </w:rPr>
              <w:t>1,1</w:t>
            </w:r>
          </w:p>
        </w:tc>
        <w:tc>
          <w:tcPr>
            <w:tcW w:w="0" w:type="auto"/>
            <w:vAlign w:val="center"/>
          </w:tcPr>
          <w:p w14:paraId="78D9F625" w14:textId="77777777" w:rsidR="00E63685" w:rsidRPr="00EA4E3A" w:rsidRDefault="00E63685" w:rsidP="00CF1B12">
            <w:pPr>
              <w:pStyle w:val="TAC"/>
            </w:pPr>
            <w:r w:rsidRPr="00EA4E3A">
              <w:rPr>
                <w:rFonts w:hint="eastAsia"/>
                <w:lang w:eastAsia="ja-JP"/>
              </w:rPr>
              <w:t>1,1</w:t>
            </w:r>
          </w:p>
        </w:tc>
        <w:tc>
          <w:tcPr>
            <w:tcW w:w="0" w:type="auto"/>
            <w:vAlign w:val="center"/>
          </w:tcPr>
          <w:p w14:paraId="5CC4E2C0" w14:textId="77777777" w:rsidR="00E63685" w:rsidRPr="00EA4E3A" w:rsidRDefault="00E63685" w:rsidP="00CF1B12">
            <w:pPr>
              <w:pStyle w:val="TAC"/>
            </w:pPr>
            <w:r w:rsidRPr="00EA4E3A">
              <w:rPr>
                <w:rFonts w:hint="eastAsia"/>
                <w:lang w:eastAsia="ja-JP"/>
              </w:rPr>
              <w:t>3,3</w:t>
            </w:r>
          </w:p>
        </w:tc>
        <w:tc>
          <w:tcPr>
            <w:tcW w:w="0" w:type="auto"/>
            <w:vAlign w:val="center"/>
          </w:tcPr>
          <w:p w14:paraId="083BBC97" w14:textId="77777777" w:rsidR="00E63685" w:rsidRPr="00EA4E3A" w:rsidRDefault="00E63685" w:rsidP="00CF1B12">
            <w:pPr>
              <w:pStyle w:val="TAC"/>
            </w:pPr>
            <w:r w:rsidRPr="00EA4E3A">
              <w:rPr>
                <w:rFonts w:hint="eastAsia"/>
                <w:lang w:eastAsia="ja-JP"/>
              </w:rPr>
              <w:t>3,3</w:t>
            </w:r>
          </w:p>
        </w:tc>
        <w:tc>
          <w:tcPr>
            <w:tcW w:w="0" w:type="auto"/>
            <w:vAlign w:val="center"/>
          </w:tcPr>
          <w:p w14:paraId="76BEA25A" w14:textId="77777777" w:rsidR="00E63685" w:rsidRPr="00EA4E3A" w:rsidRDefault="00E63685" w:rsidP="00CF1B12">
            <w:pPr>
              <w:pStyle w:val="TAC"/>
            </w:pPr>
            <w:r w:rsidRPr="00EA4E3A">
              <w:rPr>
                <w:rFonts w:hint="eastAsia"/>
                <w:lang w:eastAsia="ja-JP"/>
              </w:rPr>
              <w:t>1,1</w:t>
            </w:r>
          </w:p>
        </w:tc>
        <w:tc>
          <w:tcPr>
            <w:tcW w:w="0" w:type="auto"/>
            <w:vAlign w:val="center"/>
          </w:tcPr>
          <w:p w14:paraId="0A674B10" w14:textId="77777777" w:rsidR="00E63685" w:rsidRPr="00EA4E3A" w:rsidRDefault="00E63685" w:rsidP="00CF1B12">
            <w:pPr>
              <w:pStyle w:val="TAC"/>
            </w:pPr>
            <w:r w:rsidRPr="00EA4E3A">
              <w:rPr>
                <w:rFonts w:hint="eastAsia"/>
                <w:lang w:eastAsia="ja-JP"/>
              </w:rPr>
              <w:t>1,1</w:t>
            </w:r>
          </w:p>
        </w:tc>
      </w:tr>
      <w:tr w:rsidR="00E63685" w:rsidRPr="00EA4E3A" w14:paraId="3D5C50CC" w14:textId="77777777">
        <w:trPr>
          <w:cantSplit/>
          <w:jc w:val="center"/>
        </w:trPr>
        <w:tc>
          <w:tcPr>
            <w:tcW w:w="0" w:type="auto"/>
            <w:vAlign w:val="center"/>
          </w:tcPr>
          <w:p w14:paraId="10471A9C" w14:textId="77777777" w:rsidR="00E63685" w:rsidRPr="00EA4E3A" w:rsidRDefault="00E63685" w:rsidP="00CF1B12">
            <w:pPr>
              <w:pStyle w:val="TAC"/>
            </w:pPr>
            <w:r w:rsidRPr="00EA4E3A">
              <w:t>8</w:t>
            </w:r>
          </w:p>
        </w:tc>
        <w:tc>
          <w:tcPr>
            <w:tcW w:w="0" w:type="auto"/>
            <w:vAlign w:val="center"/>
          </w:tcPr>
          <w:p w14:paraId="12D487F3" w14:textId="77777777" w:rsidR="00E63685" w:rsidRPr="00EA4E3A" w:rsidRDefault="00E63685" w:rsidP="00CF1B12">
            <w:pPr>
              <w:pStyle w:val="TAC"/>
            </w:pPr>
            <w:r w:rsidRPr="00EA4E3A">
              <w:t>8</w:t>
            </w:r>
          </w:p>
        </w:tc>
        <w:tc>
          <w:tcPr>
            <w:tcW w:w="0" w:type="auto"/>
            <w:vAlign w:val="center"/>
          </w:tcPr>
          <w:p w14:paraId="7E702E5F" w14:textId="77777777" w:rsidR="00E63685" w:rsidRPr="00EA4E3A" w:rsidRDefault="00E63685" w:rsidP="00CF1B12">
            <w:pPr>
              <w:pStyle w:val="TAC"/>
            </w:pPr>
            <w:r w:rsidRPr="00EA4E3A">
              <w:rPr>
                <w:rFonts w:hint="eastAsia"/>
                <w:lang w:eastAsia="ja-JP"/>
              </w:rPr>
              <w:t>3,3</w:t>
            </w:r>
          </w:p>
        </w:tc>
        <w:tc>
          <w:tcPr>
            <w:tcW w:w="0" w:type="auto"/>
            <w:vAlign w:val="center"/>
          </w:tcPr>
          <w:p w14:paraId="30AFDC16" w14:textId="77777777" w:rsidR="00E63685" w:rsidRPr="00EA4E3A" w:rsidRDefault="00E63685" w:rsidP="00CF1B12">
            <w:pPr>
              <w:pStyle w:val="TAC"/>
            </w:pPr>
            <w:r w:rsidRPr="00EA4E3A">
              <w:rPr>
                <w:rFonts w:hint="eastAsia"/>
                <w:lang w:eastAsia="ja-JP"/>
              </w:rPr>
              <w:t>3,3</w:t>
            </w:r>
          </w:p>
        </w:tc>
        <w:tc>
          <w:tcPr>
            <w:tcW w:w="0" w:type="auto"/>
            <w:vAlign w:val="center"/>
          </w:tcPr>
          <w:p w14:paraId="659B0F48" w14:textId="77777777" w:rsidR="00E63685" w:rsidRPr="00EA4E3A" w:rsidRDefault="00E63685" w:rsidP="00CF1B12">
            <w:pPr>
              <w:pStyle w:val="TAC"/>
            </w:pPr>
            <w:r w:rsidRPr="00EA4E3A">
              <w:rPr>
                <w:rFonts w:hint="eastAsia"/>
                <w:lang w:eastAsia="ja-JP"/>
              </w:rPr>
              <w:t>1,1</w:t>
            </w:r>
          </w:p>
        </w:tc>
        <w:tc>
          <w:tcPr>
            <w:tcW w:w="0" w:type="auto"/>
            <w:vAlign w:val="center"/>
          </w:tcPr>
          <w:p w14:paraId="08A62E74" w14:textId="77777777" w:rsidR="00E63685" w:rsidRPr="00EA4E3A" w:rsidRDefault="00E63685" w:rsidP="00CF1B12">
            <w:pPr>
              <w:pStyle w:val="TAC"/>
            </w:pPr>
            <w:r w:rsidRPr="00EA4E3A">
              <w:rPr>
                <w:rFonts w:hint="eastAsia"/>
                <w:lang w:eastAsia="ja-JP"/>
              </w:rPr>
              <w:t>1,1</w:t>
            </w:r>
          </w:p>
        </w:tc>
        <w:tc>
          <w:tcPr>
            <w:tcW w:w="0" w:type="auto"/>
            <w:vAlign w:val="center"/>
          </w:tcPr>
          <w:p w14:paraId="6A50BDD4" w14:textId="77777777" w:rsidR="00E63685" w:rsidRPr="00EA4E3A" w:rsidRDefault="00E63685" w:rsidP="00CF1B12">
            <w:pPr>
              <w:pStyle w:val="TAC"/>
            </w:pPr>
            <w:r w:rsidRPr="00EA4E3A">
              <w:rPr>
                <w:rFonts w:hint="eastAsia"/>
                <w:lang w:eastAsia="ja-JP"/>
              </w:rPr>
              <w:t>3,3</w:t>
            </w:r>
          </w:p>
        </w:tc>
        <w:tc>
          <w:tcPr>
            <w:tcW w:w="0" w:type="auto"/>
            <w:vAlign w:val="center"/>
          </w:tcPr>
          <w:p w14:paraId="368F55DE" w14:textId="77777777" w:rsidR="00E63685" w:rsidRPr="00EA4E3A" w:rsidRDefault="00E63685" w:rsidP="00CF1B12">
            <w:pPr>
              <w:pStyle w:val="TAC"/>
            </w:pPr>
            <w:r w:rsidRPr="00EA4E3A">
              <w:rPr>
                <w:rFonts w:hint="eastAsia"/>
                <w:lang w:eastAsia="ja-JP"/>
              </w:rPr>
              <w:t>3,3</w:t>
            </w:r>
          </w:p>
        </w:tc>
        <w:tc>
          <w:tcPr>
            <w:tcW w:w="0" w:type="auto"/>
            <w:vAlign w:val="center"/>
          </w:tcPr>
          <w:p w14:paraId="33DDF60C" w14:textId="77777777" w:rsidR="00E63685" w:rsidRPr="00EA4E3A" w:rsidRDefault="00E63685" w:rsidP="00CF1B12">
            <w:pPr>
              <w:pStyle w:val="TAC"/>
            </w:pPr>
            <w:r w:rsidRPr="00EA4E3A">
              <w:rPr>
                <w:rFonts w:hint="eastAsia"/>
                <w:lang w:eastAsia="ja-JP"/>
              </w:rPr>
              <w:t>1,1</w:t>
            </w:r>
          </w:p>
        </w:tc>
        <w:tc>
          <w:tcPr>
            <w:tcW w:w="0" w:type="auto"/>
            <w:vAlign w:val="center"/>
          </w:tcPr>
          <w:p w14:paraId="65350060" w14:textId="77777777" w:rsidR="00E63685" w:rsidRPr="00EA4E3A" w:rsidRDefault="00E63685" w:rsidP="00CF1B12">
            <w:pPr>
              <w:pStyle w:val="TAC"/>
            </w:pPr>
            <w:r w:rsidRPr="00EA4E3A">
              <w:rPr>
                <w:rFonts w:hint="eastAsia"/>
                <w:lang w:eastAsia="ja-JP"/>
              </w:rPr>
              <w:t>1,1</w:t>
            </w:r>
          </w:p>
        </w:tc>
      </w:tr>
      <w:tr w:rsidR="00E63685" w:rsidRPr="00EA4E3A" w14:paraId="5258B732" w14:textId="77777777">
        <w:trPr>
          <w:cantSplit/>
          <w:jc w:val="center"/>
        </w:trPr>
        <w:tc>
          <w:tcPr>
            <w:tcW w:w="0" w:type="auto"/>
            <w:vAlign w:val="center"/>
          </w:tcPr>
          <w:p w14:paraId="1994677F" w14:textId="77777777" w:rsidR="00E63685" w:rsidRPr="00EA4E3A" w:rsidRDefault="00E63685" w:rsidP="00CF1B12">
            <w:pPr>
              <w:pStyle w:val="TAC"/>
            </w:pPr>
            <w:r w:rsidRPr="00EA4E3A">
              <w:t>4</w:t>
            </w:r>
          </w:p>
        </w:tc>
        <w:tc>
          <w:tcPr>
            <w:tcW w:w="0" w:type="auto"/>
            <w:vAlign w:val="center"/>
          </w:tcPr>
          <w:p w14:paraId="6D532E41" w14:textId="77777777" w:rsidR="00E63685" w:rsidRPr="00EA4E3A" w:rsidRDefault="00E63685" w:rsidP="00CF1B12">
            <w:pPr>
              <w:pStyle w:val="TAC"/>
            </w:pPr>
            <w:r w:rsidRPr="00EA4E3A">
              <w:t>2</w:t>
            </w:r>
          </w:p>
        </w:tc>
        <w:tc>
          <w:tcPr>
            <w:tcW w:w="0" w:type="auto"/>
            <w:vAlign w:val="center"/>
          </w:tcPr>
          <w:p w14:paraId="2B225984" w14:textId="77777777" w:rsidR="00E63685" w:rsidRPr="00EA4E3A" w:rsidRDefault="00E63685" w:rsidP="00CF1B12">
            <w:pPr>
              <w:pStyle w:val="TAC"/>
            </w:pPr>
            <w:r w:rsidRPr="00EA4E3A">
              <w:rPr>
                <w:lang w:eastAsia="ja-JP"/>
              </w:rPr>
              <w:t>4,3</w:t>
            </w:r>
          </w:p>
        </w:tc>
        <w:tc>
          <w:tcPr>
            <w:tcW w:w="0" w:type="auto"/>
            <w:vAlign w:val="center"/>
          </w:tcPr>
          <w:p w14:paraId="5FD0F7FD" w14:textId="77777777" w:rsidR="00E63685" w:rsidRPr="00EA4E3A" w:rsidRDefault="00E63685" w:rsidP="00CF1B12">
            <w:pPr>
              <w:pStyle w:val="TAC"/>
            </w:pPr>
            <w:r w:rsidRPr="00EA4E3A">
              <w:rPr>
                <w:lang w:eastAsia="ja-JP"/>
              </w:rPr>
              <w:t>4,2</w:t>
            </w:r>
          </w:p>
        </w:tc>
        <w:tc>
          <w:tcPr>
            <w:tcW w:w="0" w:type="auto"/>
            <w:vAlign w:val="center"/>
          </w:tcPr>
          <w:p w14:paraId="6EC69959" w14:textId="77777777" w:rsidR="00E63685" w:rsidRPr="00EA4E3A" w:rsidRDefault="00E63685" w:rsidP="00CF1B12">
            <w:pPr>
              <w:pStyle w:val="TAC"/>
            </w:pPr>
            <w:r w:rsidRPr="00EA4E3A">
              <w:rPr>
                <w:rFonts w:hint="eastAsia"/>
                <w:lang w:eastAsia="ja-JP"/>
              </w:rPr>
              <w:t>1,1</w:t>
            </w:r>
          </w:p>
        </w:tc>
        <w:tc>
          <w:tcPr>
            <w:tcW w:w="0" w:type="auto"/>
            <w:vAlign w:val="center"/>
          </w:tcPr>
          <w:p w14:paraId="53F5CF83" w14:textId="77777777"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14:paraId="1826A8E3" w14:textId="77777777" w:rsidR="00E63685" w:rsidRPr="00EA4E3A" w:rsidRDefault="00E63685" w:rsidP="00CF1B12">
            <w:pPr>
              <w:pStyle w:val="TAC"/>
            </w:pPr>
            <w:r w:rsidRPr="00EA4E3A">
              <w:rPr>
                <w:lang w:eastAsia="ja-JP"/>
              </w:rPr>
              <w:t>4,3</w:t>
            </w:r>
          </w:p>
        </w:tc>
        <w:tc>
          <w:tcPr>
            <w:tcW w:w="0" w:type="auto"/>
            <w:vAlign w:val="center"/>
          </w:tcPr>
          <w:p w14:paraId="1E29CD35" w14:textId="77777777" w:rsidR="00E63685" w:rsidRPr="00EA4E3A" w:rsidRDefault="00E63685" w:rsidP="00CF1B12">
            <w:pPr>
              <w:pStyle w:val="TAC"/>
            </w:pPr>
            <w:r w:rsidRPr="00EA4E3A">
              <w:rPr>
                <w:lang w:eastAsia="ja-JP"/>
              </w:rPr>
              <w:t>4,2</w:t>
            </w:r>
          </w:p>
        </w:tc>
        <w:tc>
          <w:tcPr>
            <w:tcW w:w="0" w:type="auto"/>
            <w:vAlign w:val="center"/>
          </w:tcPr>
          <w:p w14:paraId="44B21B55" w14:textId="77777777" w:rsidR="00E63685" w:rsidRPr="00EA4E3A" w:rsidRDefault="00E63685" w:rsidP="00CF1B12">
            <w:pPr>
              <w:pStyle w:val="TAC"/>
            </w:pPr>
            <w:r w:rsidRPr="00EA4E3A">
              <w:rPr>
                <w:rFonts w:hint="eastAsia"/>
                <w:lang w:eastAsia="ja-JP"/>
              </w:rPr>
              <w:t>1,1</w:t>
            </w:r>
          </w:p>
        </w:tc>
        <w:tc>
          <w:tcPr>
            <w:tcW w:w="0" w:type="auto"/>
            <w:vAlign w:val="center"/>
          </w:tcPr>
          <w:p w14:paraId="7FCF64BE" w14:textId="77777777"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14:paraId="3FCAA077" w14:textId="77777777">
        <w:trPr>
          <w:cantSplit/>
          <w:jc w:val="center"/>
        </w:trPr>
        <w:tc>
          <w:tcPr>
            <w:tcW w:w="0" w:type="auto"/>
            <w:vAlign w:val="center"/>
          </w:tcPr>
          <w:p w14:paraId="3078E1D7" w14:textId="77777777" w:rsidR="00E63685" w:rsidRPr="00EA4E3A" w:rsidRDefault="00E63685" w:rsidP="00CF1B12">
            <w:pPr>
              <w:pStyle w:val="TAC"/>
            </w:pPr>
            <w:r w:rsidRPr="00EA4E3A">
              <w:t>8</w:t>
            </w:r>
          </w:p>
        </w:tc>
        <w:tc>
          <w:tcPr>
            <w:tcW w:w="0" w:type="auto"/>
            <w:vAlign w:val="center"/>
          </w:tcPr>
          <w:p w14:paraId="287CC56E" w14:textId="77777777" w:rsidR="00E63685" w:rsidRPr="00EA4E3A" w:rsidRDefault="00E63685" w:rsidP="00CF1B12">
            <w:pPr>
              <w:pStyle w:val="TAC"/>
            </w:pPr>
            <w:r w:rsidRPr="00EA4E3A">
              <w:t>2</w:t>
            </w:r>
          </w:p>
        </w:tc>
        <w:tc>
          <w:tcPr>
            <w:tcW w:w="0" w:type="auto"/>
            <w:vAlign w:val="center"/>
          </w:tcPr>
          <w:p w14:paraId="55AEDC02" w14:textId="77777777" w:rsidR="00E63685" w:rsidRPr="00EA4E3A" w:rsidRDefault="00E63685" w:rsidP="00CF1B12">
            <w:pPr>
              <w:pStyle w:val="TAC"/>
            </w:pPr>
            <w:r w:rsidRPr="00EA4E3A">
              <w:rPr>
                <w:lang w:eastAsia="ja-JP"/>
              </w:rPr>
              <w:t>5,2</w:t>
            </w:r>
          </w:p>
        </w:tc>
        <w:tc>
          <w:tcPr>
            <w:tcW w:w="0" w:type="auto"/>
            <w:vAlign w:val="center"/>
          </w:tcPr>
          <w:p w14:paraId="303B2AC5" w14:textId="77777777" w:rsidR="00E63685" w:rsidRPr="00EA4E3A" w:rsidRDefault="00E63685" w:rsidP="00CF1B12">
            <w:pPr>
              <w:pStyle w:val="TAC"/>
            </w:pPr>
            <w:r w:rsidRPr="00EA4E3A">
              <w:rPr>
                <w:lang w:eastAsia="ja-JP"/>
              </w:rPr>
              <w:t>4,2</w:t>
            </w:r>
          </w:p>
        </w:tc>
        <w:tc>
          <w:tcPr>
            <w:tcW w:w="0" w:type="auto"/>
            <w:vAlign w:val="center"/>
          </w:tcPr>
          <w:p w14:paraId="68E48C93" w14:textId="77777777" w:rsidR="00E63685" w:rsidRPr="00EA4E3A" w:rsidRDefault="00E63685" w:rsidP="00CF1B12">
            <w:pPr>
              <w:pStyle w:val="TAC"/>
            </w:pPr>
            <w:r w:rsidRPr="00EA4E3A">
              <w:rPr>
                <w:rFonts w:hint="eastAsia"/>
                <w:lang w:eastAsia="ja-JP"/>
              </w:rPr>
              <w:t>1,1</w:t>
            </w:r>
          </w:p>
        </w:tc>
        <w:tc>
          <w:tcPr>
            <w:tcW w:w="0" w:type="auto"/>
            <w:vAlign w:val="center"/>
          </w:tcPr>
          <w:p w14:paraId="22F1C868" w14:textId="77777777"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14:paraId="30A211ED" w14:textId="77777777" w:rsidR="00E63685" w:rsidRPr="00EA4E3A" w:rsidRDefault="00E63685" w:rsidP="00CF1B12">
            <w:pPr>
              <w:pStyle w:val="TAC"/>
            </w:pPr>
            <w:r w:rsidRPr="00EA4E3A">
              <w:rPr>
                <w:lang w:eastAsia="ja-JP"/>
              </w:rPr>
              <w:t>5,2</w:t>
            </w:r>
          </w:p>
        </w:tc>
        <w:tc>
          <w:tcPr>
            <w:tcW w:w="0" w:type="auto"/>
            <w:vAlign w:val="center"/>
          </w:tcPr>
          <w:p w14:paraId="54968A43" w14:textId="77777777" w:rsidR="00E63685" w:rsidRPr="00EA4E3A" w:rsidRDefault="00E63685" w:rsidP="00CF1B12">
            <w:pPr>
              <w:pStyle w:val="TAC"/>
            </w:pPr>
            <w:r w:rsidRPr="00EA4E3A">
              <w:rPr>
                <w:lang w:eastAsia="ja-JP"/>
              </w:rPr>
              <w:t>4,2</w:t>
            </w:r>
          </w:p>
        </w:tc>
        <w:tc>
          <w:tcPr>
            <w:tcW w:w="0" w:type="auto"/>
            <w:vAlign w:val="center"/>
          </w:tcPr>
          <w:p w14:paraId="2E430C06" w14:textId="77777777" w:rsidR="00E63685" w:rsidRPr="00EA4E3A" w:rsidRDefault="00E63685" w:rsidP="00CF1B12">
            <w:pPr>
              <w:pStyle w:val="TAC"/>
            </w:pPr>
            <w:r w:rsidRPr="00EA4E3A">
              <w:rPr>
                <w:rFonts w:hint="eastAsia"/>
                <w:lang w:eastAsia="ja-JP"/>
              </w:rPr>
              <w:t>1,1</w:t>
            </w:r>
          </w:p>
        </w:tc>
        <w:tc>
          <w:tcPr>
            <w:tcW w:w="0" w:type="auto"/>
            <w:vAlign w:val="center"/>
          </w:tcPr>
          <w:p w14:paraId="5D311A4B" w14:textId="77777777"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14:paraId="5AB6C042" w14:textId="77777777">
        <w:trPr>
          <w:cantSplit/>
          <w:jc w:val="center"/>
        </w:trPr>
        <w:tc>
          <w:tcPr>
            <w:tcW w:w="0" w:type="auto"/>
            <w:vAlign w:val="center"/>
          </w:tcPr>
          <w:p w14:paraId="5B7ABA50" w14:textId="77777777" w:rsidR="00E63685" w:rsidRPr="00EA4E3A" w:rsidRDefault="00E63685" w:rsidP="00CF1B12">
            <w:pPr>
              <w:pStyle w:val="TAC"/>
            </w:pPr>
            <w:r w:rsidRPr="00EA4E3A">
              <w:t>8</w:t>
            </w:r>
          </w:p>
        </w:tc>
        <w:tc>
          <w:tcPr>
            <w:tcW w:w="0" w:type="auto"/>
            <w:vAlign w:val="center"/>
          </w:tcPr>
          <w:p w14:paraId="0E4A7B0A" w14:textId="77777777" w:rsidR="00E63685" w:rsidRPr="00EA4E3A" w:rsidRDefault="00E63685" w:rsidP="00CF1B12">
            <w:pPr>
              <w:pStyle w:val="TAC"/>
            </w:pPr>
            <w:r w:rsidRPr="00EA4E3A">
              <w:t>4</w:t>
            </w:r>
          </w:p>
        </w:tc>
        <w:tc>
          <w:tcPr>
            <w:tcW w:w="0" w:type="auto"/>
            <w:vAlign w:val="center"/>
          </w:tcPr>
          <w:p w14:paraId="5A5ED84B" w14:textId="77777777" w:rsidR="00E63685" w:rsidRPr="00EA4E3A" w:rsidRDefault="00E63685" w:rsidP="00CF1B12">
            <w:pPr>
              <w:pStyle w:val="TAC"/>
            </w:pPr>
            <w:r w:rsidRPr="00EA4E3A">
              <w:rPr>
                <w:rFonts w:hint="eastAsia"/>
                <w:lang w:eastAsia="ja-JP"/>
              </w:rPr>
              <w:t>3,3</w:t>
            </w:r>
          </w:p>
        </w:tc>
        <w:tc>
          <w:tcPr>
            <w:tcW w:w="0" w:type="auto"/>
            <w:vAlign w:val="center"/>
          </w:tcPr>
          <w:p w14:paraId="039C8ECA" w14:textId="77777777" w:rsidR="00E63685" w:rsidRPr="00EA4E3A" w:rsidRDefault="00E63685" w:rsidP="00CF1B12">
            <w:pPr>
              <w:pStyle w:val="TAC"/>
            </w:pPr>
            <w:r w:rsidRPr="00EA4E3A">
              <w:rPr>
                <w:rFonts w:hint="eastAsia"/>
                <w:lang w:eastAsia="ja-JP"/>
              </w:rPr>
              <w:t>3,3</w:t>
            </w:r>
          </w:p>
        </w:tc>
        <w:tc>
          <w:tcPr>
            <w:tcW w:w="0" w:type="auto"/>
            <w:vAlign w:val="center"/>
          </w:tcPr>
          <w:p w14:paraId="281E912F" w14:textId="77777777" w:rsidR="00E63685" w:rsidRPr="00EA4E3A" w:rsidRDefault="00E63685" w:rsidP="00CF1B12">
            <w:pPr>
              <w:pStyle w:val="TAC"/>
            </w:pPr>
            <w:r w:rsidRPr="00EA4E3A">
              <w:rPr>
                <w:rFonts w:hint="eastAsia"/>
                <w:lang w:eastAsia="ja-JP"/>
              </w:rPr>
              <w:t>1,1</w:t>
            </w:r>
          </w:p>
        </w:tc>
        <w:tc>
          <w:tcPr>
            <w:tcW w:w="0" w:type="auto"/>
            <w:vAlign w:val="center"/>
          </w:tcPr>
          <w:p w14:paraId="37B47B96" w14:textId="77777777" w:rsidR="00E63685" w:rsidRPr="00EA4E3A" w:rsidRDefault="00E63685" w:rsidP="00CF1B12">
            <w:pPr>
              <w:pStyle w:val="TAC"/>
            </w:pPr>
            <w:r w:rsidRPr="00EA4E3A">
              <w:rPr>
                <w:rFonts w:hint="eastAsia"/>
                <w:lang w:eastAsia="ja-JP"/>
              </w:rPr>
              <w:t>1,1</w:t>
            </w:r>
          </w:p>
        </w:tc>
        <w:tc>
          <w:tcPr>
            <w:tcW w:w="0" w:type="auto"/>
            <w:vAlign w:val="center"/>
          </w:tcPr>
          <w:p w14:paraId="21F5F639" w14:textId="77777777" w:rsidR="00E63685" w:rsidRPr="00EA4E3A" w:rsidRDefault="00E63685" w:rsidP="00CF1B12">
            <w:pPr>
              <w:pStyle w:val="TAC"/>
            </w:pPr>
            <w:r w:rsidRPr="00EA4E3A">
              <w:rPr>
                <w:rFonts w:hint="eastAsia"/>
                <w:lang w:eastAsia="ja-JP"/>
              </w:rPr>
              <w:t>3,3</w:t>
            </w:r>
          </w:p>
        </w:tc>
        <w:tc>
          <w:tcPr>
            <w:tcW w:w="0" w:type="auto"/>
            <w:vAlign w:val="center"/>
          </w:tcPr>
          <w:p w14:paraId="73F39C2E" w14:textId="77777777" w:rsidR="00E63685" w:rsidRPr="00EA4E3A" w:rsidRDefault="00E63685" w:rsidP="00CF1B12">
            <w:pPr>
              <w:pStyle w:val="TAC"/>
            </w:pPr>
            <w:r w:rsidRPr="00EA4E3A">
              <w:rPr>
                <w:rFonts w:hint="eastAsia"/>
                <w:lang w:eastAsia="ja-JP"/>
              </w:rPr>
              <w:t>3,3</w:t>
            </w:r>
          </w:p>
        </w:tc>
        <w:tc>
          <w:tcPr>
            <w:tcW w:w="0" w:type="auto"/>
            <w:vAlign w:val="center"/>
          </w:tcPr>
          <w:p w14:paraId="63BB88BF" w14:textId="77777777" w:rsidR="00E63685" w:rsidRPr="00EA4E3A" w:rsidRDefault="00E63685" w:rsidP="00CF1B12">
            <w:pPr>
              <w:pStyle w:val="TAC"/>
            </w:pPr>
            <w:r w:rsidRPr="00EA4E3A">
              <w:rPr>
                <w:rFonts w:hint="eastAsia"/>
                <w:lang w:eastAsia="ja-JP"/>
              </w:rPr>
              <w:t>1,1</w:t>
            </w:r>
          </w:p>
        </w:tc>
        <w:tc>
          <w:tcPr>
            <w:tcW w:w="0" w:type="auto"/>
            <w:vAlign w:val="center"/>
          </w:tcPr>
          <w:p w14:paraId="2C79E0ED" w14:textId="77777777" w:rsidR="00E63685" w:rsidRPr="00EA4E3A" w:rsidRDefault="00E63685" w:rsidP="00CF1B12">
            <w:pPr>
              <w:pStyle w:val="TAC"/>
            </w:pPr>
            <w:r w:rsidRPr="00EA4E3A">
              <w:rPr>
                <w:rFonts w:hint="eastAsia"/>
                <w:lang w:eastAsia="ja-JP"/>
              </w:rPr>
              <w:t>1,1</w:t>
            </w:r>
          </w:p>
        </w:tc>
      </w:tr>
    </w:tbl>
    <w:p w14:paraId="2FFA8DDA" w14:textId="77777777" w:rsidR="00C9649E" w:rsidRPr="00EA4E3A" w:rsidRDefault="00C9649E" w:rsidP="00CF1B12"/>
    <w:p w14:paraId="3A20B0EC" w14:textId="77777777"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14:paraId="5731D978" w14:textId="77777777">
        <w:trPr>
          <w:cantSplit/>
          <w:jc w:val="center"/>
        </w:trPr>
        <w:tc>
          <w:tcPr>
            <w:tcW w:w="0" w:type="auto"/>
            <w:vMerge w:val="restart"/>
            <w:shd w:val="clear" w:color="auto" w:fill="E0E0E0"/>
            <w:vAlign w:val="center"/>
          </w:tcPr>
          <w:p w14:paraId="13302794" w14:textId="77777777" w:rsidR="00C9649E" w:rsidRPr="00EA4E3A" w:rsidRDefault="008B0F02" w:rsidP="00CF1B12">
            <w:pPr>
              <w:pStyle w:val="TAH"/>
            </w:pPr>
            <w:r w:rsidRPr="00EA4E3A">
              <w:rPr>
                <w:noProof/>
                <w:position w:val="-10"/>
              </w:rPr>
              <w:drawing>
                <wp:inline distT="0" distB="0" distL="0" distR="0" wp14:anchorId="24B4F06E" wp14:editId="4C787A56">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96B0413"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44FA0EEE" wp14:editId="481BAA8F">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988264A"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686B1194" wp14:editId="6E8E4E9A">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14:paraId="053C0F22" w14:textId="77777777">
        <w:trPr>
          <w:cantSplit/>
          <w:jc w:val="center"/>
        </w:trPr>
        <w:tc>
          <w:tcPr>
            <w:tcW w:w="0" w:type="auto"/>
            <w:vMerge/>
            <w:shd w:val="clear" w:color="auto" w:fill="E0E0E0"/>
            <w:vAlign w:val="center"/>
          </w:tcPr>
          <w:p w14:paraId="2E70C2B6" w14:textId="77777777" w:rsidR="00E63685" w:rsidRPr="00EA4E3A" w:rsidRDefault="00E63685" w:rsidP="00CF1B12">
            <w:pPr>
              <w:pStyle w:val="TAH"/>
              <w:rPr>
                <w:rFonts w:ascii="Tahoma" w:hAnsi="Tahoma" w:cs="Tahoma"/>
              </w:rPr>
            </w:pPr>
          </w:p>
        </w:tc>
        <w:tc>
          <w:tcPr>
            <w:tcW w:w="0" w:type="auto"/>
            <w:vMerge/>
            <w:shd w:val="clear" w:color="auto" w:fill="E0E0E0"/>
            <w:vAlign w:val="center"/>
          </w:tcPr>
          <w:p w14:paraId="36EA8C18" w14:textId="77777777" w:rsidR="00E63685" w:rsidRPr="00EA4E3A" w:rsidRDefault="00E63685" w:rsidP="00CF1B12">
            <w:pPr>
              <w:pStyle w:val="TAH"/>
              <w:rPr>
                <w:rFonts w:ascii="Tahoma" w:hAnsi="Tahoma" w:cs="Tahoma"/>
              </w:rPr>
            </w:pPr>
          </w:p>
        </w:tc>
        <w:tc>
          <w:tcPr>
            <w:tcW w:w="0" w:type="auto"/>
            <w:shd w:val="clear" w:color="auto" w:fill="E0E0E0"/>
            <w:vAlign w:val="center"/>
          </w:tcPr>
          <w:p w14:paraId="5F0D5599" w14:textId="77777777"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14:paraId="1D99C978" w14:textId="77777777"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14:paraId="2FD2AFE0" w14:textId="77777777"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14:paraId="40B1EF74" w14:textId="77777777" w:rsidR="00E63685" w:rsidRPr="00EA4E3A" w:rsidRDefault="00E63685" w:rsidP="00CF1B12">
            <w:pPr>
              <w:pStyle w:val="TAH"/>
              <w:rPr>
                <w:rFonts w:cs="Arial"/>
                <w:szCs w:val="18"/>
              </w:rPr>
            </w:pPr>
            <w:r w:rsidRPr="00EA4E3A">
              <w:rPr>
                <w:rFonts w:cs="Arial"/>
                <w:szCs w:val="18"/>
              </w:rPr>
              <w:t>L=8</w:t>
            </w:r>
          </w:p>
        </w:tc>
      </w:tr>
      <w:tr w:rsidR="00E63685" w:rsidRPr="00EA4E3A" w14:paraId="7A49F8FE" w14:textId="77777777">
        <w:trPr>
          <w:cantSplit/>
          <w:jc w:val="center"/>
        </w:trPr>
        <w:tc>
          <w:tcPr>
            <w:tcW w:w="0" w:type="auto"/>
            <w:vAlign w:val="center"/>
          </w:tcPr>
          <w:p w14:paraId="6C1D4498" w14:textId="77777777" w:rsidR="00E63685" w:rsidRPr="00EA4E3A" w:rsidRDefault="00E63685" w:rsidP="00CF1B12">
            <w:pPr>
              <w:pStyle w:val="TAC"/>
            </w:pPr>
            <w:r w:rsidRPr="00EA4E3A">
              <w:t>2</w:t>
            </w:r>
          </w:p>
        </w:tc>
        <w:tc>
          <w:tcPr>
            <w:tcW w:w="0" w:type="auto"/>
            <w:vAlign w:val="center"/>
          </w:tcPr>
          <w:p w14:paraId="39DD72BB" w14:textId="77777777" w:rsidR="00E63685" w:rsidRPr="00EA4E3A" w:rsidRDefault="00E63685" w:rsidP="00CF1B12">
            <w:pPr>
              <w:pStyle w:val="TAC"/>
            </w:pPr>
            <w:r w:rsidRPr="00EA4E3A">
              <w:t>2</w:t>
            </w:r>
          </w:p>
        </w:tc>
        <w:tc>
          <w:tcPr>
            <w:tcW w:w="0" w:type="auto"/>
            <w:vAlign w:val="center"/>
          </w:tcPr>
          <w:p w14:paraId="7F873EFB" w14:textId="77777777" w:rsidR="00E63685" w:rsidRPr="00EA4E3A" w:rsidRDefault="00E63685" w:rsidP="00CF1B12">
            <w:pPr>
              <w:pStyle w:val="TAC"/>
            </w:pPr>
            <w:r w:rsidRPr="00EA4E3A">
              <w:rPr>
                <w:rFonts w:hint="eastAsia"/>
                <w:lang w:eastAsia="ja-JP"/>
              </w:rPr>
              <w:t>3,3</w:t>
            </w:r>
          </w:p>
        </w:tc>
        <w:tc>
          <w:tcPr>
            <w:tcW w:w="0" w:type="auto"/>
            <w:vAlign w:val="center"/>
          </w:tcPr>
          <w:p w14:paraId="0288153B" w14:textId="77777777" w:rsidR="00E63685" w:rsidRPr="00EA4E3A" w:rsidRDefault="00E63685" w:rsidP="00CF1B12">
            <w:pPr>
              <w:pStyle w:val="TAC"/>
            </w:pPr>
            <w:r w:rsidRPr="00EA4E3A">
              <w:rPr>
                <w:rFonts w:hint="eastAsia"/>
                <w:lang w:eastAsia="ja-JP"/>
              </w:rPr>
              <w:t>3,3</w:t>
            </w:r>
          </w:p>
        </w:tc>
        <w:tc>
          <w:tcPr>
            <w:tcW w:w="0" w:type="auto"/>
            <w:vAlign w:val="center"/>
          </w:tcPr>
          <w:p w14:paraId="39A3173B" w14:textId="77777777" w:rsidR="00E63685" w:rsidRPr="00EA4E3A" w:rsidRDefault="00E63685" w:rsidP="00CF1B12">
            <w:pPr>
              <w:pStyle w:val="TAC"/>
            </w:pPr>
            <w:r w:rsidRPr="00EA4E3A">
              <w:rPr>
                <w:rFonts w:hint="eastAsia"/>
                <w:lang w:eastAsia="ja-JP"/>
              </w:rPr>
              <w:t>1,1</w:t>
            </w:r>
          </w:p>
        </w:tc>
        <w:tc>
          <w:tcPr>
            <w:tcW w:w="0" w:type="auto"/>
            <w:vAlign w:val="center"/>
          </w:tcPr>
          <w:p w14:paraId="40BEFF03" w14:textId="77777777" w:rsidR="00E63685" w:rsidRPr="00EA4E3A" w:rsidRDefault="00E63685" w:rsidP="00CF1B12">
            <w:pPr>
              <w:pStyle w:val="TAC"/>
            </w:pPr>
            <w:r w:rsidRPr="00EA4E3A">
              <w:rPr>
                <w:rFonts w:hint="eastAsia"/>
                <w:lang w:eastAsia="ja-JP"/>
              </w:rPr>
              <w:t>1,1</w:t>
            </w:r>
          </w:p>
        </w:tc>
      </w:tr>
      <w:tr w:rsidR="00E63685" w:rsidRPr="00EA4E3A" w14:paraId="7F5E7AC7" w14:textId="77777777">
        <w:trPr>
          <w:cantSplit/>
          <w:jc w:val="center"/>
        </w:trPr>
        <w:tc>
          <w:tcPr>
            <w:tcW w:w="0" w:type="auto"/>
            <w:vAlign w:val="center"/>
          </w:tcPr>
          <w:p w14:paraId="02E21F7D" w14:textId="77777777" w:rsidR="00E63685" w:rsidRPr="00EA4E3A" w:rsidRDefault="00E63685" w:rsidP="00CF1B12">
            <w:pPr>
              <w:pStyle w:val="TAC"/>
            </w:pPr>
            <w:r w:rsidRPr="00EA4E3A">
              <w:t>4</w:t>
            </w:r>
          </w:p>
        </w:tc>
        <w:tc>
          <w:tcPr>
            <w:tcW w:w="0" w:type="auto"/>
            <w:vAlign w:val="center"/>
          </w:tcPr>
          <w:p w14:paraId="37DEB196" w14:textId="77777777" w:rsidR="00E63685" w:rsidRPr="00EA4E3A" w:rsidRDefault="00E63685" w:rsidP="00CF1B12">
            <w:pPr>
              <w:pStyle w:val="TAC"/>
            </w:pPr>
            <w:r w:rsidRPr="00EA4E3A">
              <w:t>4</w:t>
            </w:r>
          </w:p>
        </w:tc>
        <w:tc>
          <w:tcPr>
            <w:tcW w:w="0" w:type="auto"/>
            <w:vAlign w:val="center"/>
          </w:tcPr>
          <w:p w14:paraId="754FA3A7" w14:textId="77777777" w:rsidR="00E63685" w:rsidRPr="00EA4E3A" w:rsidRDefault="00E63685" w:rsidP="00CF1B12">
            <w:pPr>
              <w:pStyle w:val="TAC"/>
            </w:pPr>
            <w:r w:rsidRPr="00EA4E3A">
              <w:rPr>
                <w:rFonts w:hint="eastAsia"/>
                <w:lang w:eastAsia="ja-JP"/>
              </w:rPr>
              <w:t>3,3</w:t>
            </w:r>
          </w:p>
        </w:tc>
        <w:tc>
          <w:tcPr>
            <w:tcW w:w="0" w:type="auto"/>
            <w:vAlign w:val="center"/>
          </w:tcPr>
          <w:p w14:paraId="0B463E8C" w14:textId="77777777" w:rsidR="00E63685" w:rsidRPr="00EA4E3A" w:rsidRDefault="00E63685" w:rsidP="00CF1B12">
            <w:pPr>
              <w:pStyle w:val="TAC"/>
            </w:pPr>
            <w:r w:rsidRPr="00EA4E3A">
              <w:rPr>
                <w:rFonts w:hint="eastAsia"/>
                <w:lang w:eastAsia="ja-JP"/>
              </w:rPr>
              <w:t>3,3</w:t>
            </w:r>
          </w:p>
        </w:tc>
        <w:tc>
          <w:tcPr>
            <w:tcW w:w="0" w:type="auto"/>
            <w:vAlign w:val="center"/>
          </w:tcPr>
          <w:p w14:paraId="20DA4486" w14:textId="77777777" w:rsidR="00E63685" w:rsidRPr="00EA4E3A" w:rsidRDefault="00E63685" w:rsidP="00CF1B12">
            <w:pPr>
              <w:pStyle w:val="TAC"/>
            </w:pPr>
            <w:r w:rsidRPr="00EA4E3A">
              <w:rPr>
                <w:rFonts w:hint="eastAsia"/>
                <w:lang w:eastAsia="ja-JP"/>
              </w:rPr>
              <w:t>1,1</w:t>
            </w:r>
          </w:p>
        </w:tc>
        <w:tc>
          <w:tcPr>
            <w:tcW w:w="0" w:type="auto"/>
            <w:vAlign w:val="center"/>
          </w:tcPr>
          <w:p w14:paraId="70837CFA" w14:textId="77777777" w:rsidR="00E63685" w:rsidRPr="00EA4E3A" w:rsidRDefault="00E63685" w:rsidP="00CF1B12">
            <w:pPr>
              <w:pStyle w:val="TAC"/>
            </w:pPr>
            <w:r w:rsidRPr="00EA4E3A">
              <w:rPr>
                <w:rFonts w:hint="eastAsia"/>
                <w:lang w:eastAsia="ja-JP"/>
              </w:rPr>
              <w:t>1,1</w:t>
            </w:r>
          </w:p>
        </w:tc>
      </w:tr>
      <w:tr w:rsidR="00E63685" w:rsidRPr="00EA4E3A" w14:paraId="6124E64E" w14:textId="77777777">
        <w:trPr>
          <w:cantSplit/>
          <w:jc w:val="center"/>
        </w:trPr>
        <w:tc>
          <w:tcPr>
            <w:tcW w:w="0" w:type="auto"/>
            <w:vAlign w:val="center"/>
          </w:tcPr>
          <w:p w14:paraId="66991D26" w14:textId="77777777" w:rsidR="00E63685" w:rsidRPr="00EA4E3A" w:rsidRDefault="00E63685" w:rsidP="00CF1B12">
            <w:pPr>
              <w:pStyle w:val="TAC"/>
            </w:pPr>
            <w:r w:rsidRPr="00EA4E3A">
              <w:t>8</w:t>
            </w:r>
          </w:p>
        </w:tc>
        <w:tc>
          <w:tcPr>
            <w:tcW w:w="0" w:type="auto"/>
            <w:vAlign w:val="center"/>
          </w:tcPr>
          <w:p w14:paraId="1B003A8F" w14:textId="77777777" w:rsidR="00E63685" w:rsidRPr="00EA4E3A" w:rsidRDefault="00E63685" w:rsidP="00CF1B12">
            <w:pPr>
              <w:pStyle w:val="TAC"/>
            </w:pPr>
            <w:r w:rsidRPr="00EA4E3A">
              <w:t>8</w:t>
            </w:r>
          </w:p>
        </w:tc>
        <w:tc>
          <w:tcPr>
            <w:tcW w:w="0" w:type="auto"/>
            <w:vAlign w:val="center"/>
          </w:tcPr>
          <w:p w14:paraId="72D34E2C" w14:textId="77777777" w:rsidR="00E63685" w:rsidRPr="00EA4E3A" w:rsidRDefault="00E63685" w:rsidP="00CF1B12">
            <w:pPr>
              <w:pStyle w:val="TAC"/>
            </w:pPr>
            <w:r w:rsidRPr="00EA4E3A">
              <w:rPr>
                <w:rFonts w:hint="eastAsia"/>
                <w:lang w:eastAsia="ja-JP"/>
              </w:rPr>
              <w:t>3,3</w:t>
            </w:r>
          </w:p>
        </w:tc>
        <w:tc>
          <w:tcPr>
            <w:tcW w:w="0" w:type="auto"/>
            <w:vAlign w:val="center"/>
          </w:tcPr>
          <w:p w14:paraId="2F6AE01A" w14:textId="77777777" w:rsidR="00E63685" w:rsidRPr="00EA4E3A" w:rsidRDefault="00E63685" w:rsidP="00CF1B12">
            <w:pPr>
              <w:pStyle w:val="TAC"/>
            </w:pPr>
            <w:r w:rsidRPr="00EA4E3A">
              <w:rPr>
                <w:rFonts w:hint="eastAsia"/>
                <w:lang w:eastAsia="ja-JP"/>
              </w:rPr>
              <w:t>3,3</w:t>
            </w:r>
          </w:p>
        </w:tc>
        <w:tc>
          <w:tcPr>
            <w:tcW w:w="0" w:type="auto"/>
            <w:vAlign w:val="center"/>
          </w:tcPr>
          <w:p w14:paraId="32241180" w14:textId="77777777" w:rsidR="00E63685" w:rsidRPr="00EA4E3A" w:rsidRDefault="00E63685" w:rsidP="00CF1B12">
            <w:pPr>
              <w:pStyle w:val="TAC"/>
            </w:pPr>
            <w:r w:rsidRPr="00EA4E3A">
              <w:rPr>
                <w:rFonts w:hint="eastAsia"/>
                <w:lang w:eastAsia="ja-JP"/>
              </w:rPr>
              <w:t>1,1</w:t>
            </w:r>
          </w:p>
        </w:tc>
        <w:tc>
          <w:tcPr>
            <w:tcW w:w="0" w:type="auto"/>
            <w:vAlign w:val="center"/>
          </w:tcPr>
          <w:p w14:paraId="2CC01CFD" w14:textId="77777777" w:rsidR="00E63685" w:rsidRPr="00EA4E3A" w:rsidRDefault="00E63685" w:rsidP="00CF1B12">
            <w:pPr>
              <w:pStyle w:val="TAC"/>
            </w:pPr>
            <w:r w:rsidRPr="00EA4E3A">
              <w:rPr>
                <w:rFonts w:hint="eastAsia"/>
                <w:lang w:eastAsia="ja-JP"/>
              </w:rPr>
              <w:t>1,1</w:t>
            </w:r>
          </w:p>
        </w:tc>
      </w:tr>
      <w:tr w:rsidR="00E63685" w:rsidRPr="00EA4E3A" w14:paraId="663CFBEB" w14:textId="77777777">
        <w:trPr>
          <w:cantSplit/>
          <w:jc w:val="center"/>
        </w:trPr>
        <w:tc>
          <w:tcPr>
            <w:tcW w:w="0" w:type="auto"/>
            <w:vAlign w:val="center"/>
          </w:tcPr>
          <w:p w14:paraId="5FA43AB7" w14:textId="77777777" w:rsidR="00E63685" w:rsidRPr="00EA4E3A" w:rsidRDefault="00E63685" w:rsidP="00CF1B12">
            <w:pPr>
              <w:pStyle w:val="TAC"/>
            </w:pPr>
            <w:r w:rsidRPr="00EA4E3A">
              <w:t>4</w:t>
            </w:r>
          </w:p>
        </w:tc>
        <w:tc>
          <w:tcPr>
            <w:tcW w:w="0" w:type="auto"/>
            <w:vAlign w:val="center"/>
          </w:tcPr>
          <w:p w14:paraId="3A6D6C67" w14:textId="77777777" w:rsidR="00E63685" w:rsidRPr="00EA4E3A" w:rsidRDefault="00E63685" w:rsidP="00CF1B12">
            <w:pPr>
              <w:pStyle w:val="TAC"/>
            </w:pPr>
            <w:r w:rsidRPr="00EA4E3A">
              <w:t>2</w:t>
            </w:r>
          </w:p>
        </w:tc>
        <w:tc>
          <w:tcPr>
            <w:tcW w:w="0" w:type="auto"/>
            <w:vAlign w:val="center"/>
          </w:tcPr>
          <w:p w14:paraId="12E470CE" w14:textId="77777777" w:rsidR="00E63685" w:rsidRPr="00EA4E3A" w:rsidRDefault="00E63685" w:rsidP="00CF1B12">
            <w:pPr>
              <w:pStyle w:val="TAC"/>
            </w:pPr>
            <w:r w:rsidRPr="00EA4E3A">
              <w:rPr>
                <w:lang w:eastAsia="ja-JP"/>
              </w:rPr>
              <w:t>4,2</w:t>
            </w:r>
          </w:p>
        </w:tc>
        <w:tc>
          <w:tcPr>
            <w:tcW w:w="0" w:type="auto"/>
            <w:vAlign w:val="center"/>
          </w:tcPr>
          <w:p w14:paraId="60C849F4" w14:textId="77777777" w:rsidR="00E63685" w:rsidRPr="00EA4E3A" w:rsidRDefault="00E63685" w:rsidP="00CF1B12">
            <w:pPr>
              <w:pStyle w:val="TAC"/>
            </w:pPr>
            <w:r w:rsidRPr="00EA4E3A">
              <w:rPr>
                <w:lang w:eastAsia="ja-JP"/>
              </w:rPr>
              <w:t>4,2</w:t>
            </w:r>
          </w:p>
        </w:tc>
        <w:tc>
          <w:tcPr>
            <w:tcW w:w="0" w:type="auto"/>
            <w:vAlign w:val="center"/>
          </w:tcPr>
          <w:p w14:paraId="7EC9FB8A" w14:textId="77777777" w:rsidR="00E63685" w:rsidRPr="00EA4E3A" w:rsidRDefault="00E63685" w:rsidP="00CF1B12">
            <w:pPr>
              <w:pStyle w:val="TAC"/>
            </w:pPr>
            <w:r w:rsidRPr="00EA4E3A">
              <w:rPr>
                <w:rFonts w:hint="eastAsia"/>
                <w:lang w:eastAsia="ja-JP"/>
              </w:rPr>
              <w:t>1,1</w:t>
            </w:r>
          </w:p>
        </w:tc>
        <w:tc>
          <w:tcPr>
            <w:tcW w:w="0" w:type="auto"/>
            <w:vAlign w:val="center"/>
          </w:tcPr>
          <w:p w14:paraId="25C3DE89" w14:textId="77777777" w:rsidR="00E63685" w:rsidRPr="00EA4E3A" w:rsidRDefault="00E63685" w:rsidP="00CF1B12">
            <w:pPr>
              <w:pStyle w:val="TAC"/>
            </w:pPr>
            <w:r w:rsidRPr="00EA4E3A">
              <w:rPr>
                <w:rFonts w:hint="eastAsia"/>
                <w:lang w:eastAsia="ja-JP"/>
              </w:rPr>
              <w:t>1,1</w:t>
            </w:r>
          </w:p>
        </w:tc>
      </w:tr>
      <w:tr w:rsidR="00E63685" w:rsidRPr="00EA4E3A" w14:paraId="1EC35104" w14:textId="77777777">
        <w:trPr>
          <w:cantSplit/>
          <w:jc w:val="center"/>
        </w:trPr>
        <w:tc>
          <w:tcPr>
            <w:tcW w:w="0" w:type="auto"/>
            <w:vAlign w:val="center"/>
          </w:tcPr>
          <w:p w14:paraId="4C995185" w14:textId="77777777" w:rsidR="00E63685" w:rsidRPr="00EA4E3A" w:rsidRDefault="00E63685" w:rsidP="00CF1B12">
            <w:pPr>
              <w:pStyle w:val="TAC"/>
            </w:pPr>
            <w:r w:rsidRPr="00EA4E3A">
              <w:t>8</w:t>
            </w:r>
          </w:p>
        </w:tc>
        <w:tc>
          <w:tcPr>
            <w:tcW w:w="0" w:type="auto"/>
            <w:vAlign w:val="center"/>
          </w:tcPr>
          <w:p w14:paraId="30D92B6A" w14:textId="77777777" w:rsidR="00E63685" w:rsidRPr="00EA4E3A" w:rsidRDefault="00E63685" w:rsidP="00CF1B12">
            <w:pPr>
              <w:pStyle w:val="TAC"/>
            </w:pPr>
            <w:r w:rsidRPr="00EA4E3A">
              <w:t>2</w:t>
            </w:r>
          </w:p>
        </w:tc>
        <w:tc>
          <w:tcPr>
            <w:tcW w:w="0" w:type="auto"/>
            <w:vAlign w:val="center"/>
          </w:tcPr>
          <w:p w14:paraId="16636205" w14:textId="77777777" w:rsidR="00E63685" w:rsidRPr="00EA4E3A" w:rsidRDefault="00E63685" w:rsidP="00CF1B12">
            <w:pPr>
              <w:pStyle w:val="TAC"/>
            </w:pPr>
            <w:r w:rsidRPr="00EA4E3A">
              <w:rPr>
                <w:lang w:eastAsia="ja-JP"/>
              </w:rPr>
              <w:t>4,2</w:t>
            </w:r>
          </w:p>
        </w:tc>
        <w:tc>
          <w:tcPr>
            <w:tcW w:w="0" w:type="auto"/>
            <w:vAlign w:val="center"/>
          </w:tcPr>
          <w:p w14:paraId="7DB40B7E" w14:textId="77777777" w:rsidR="00E63685" w:rsidRPr="00EA4E3A" w:rsidRDefault="00E63685" w:rsidP="00CF1B12">
            <w:pPr>
              <w:pStyle w:val="TAC"/>
            </w:pPr>
            <w:r w:rsidRPr="00EA4E3A">
              <w:rPr>
                <w:lang w:eastAsia="ja-JP"/>
              </w:rPr>
              <w:t>4,2</w:t>
            </w:r>
          </w:p>
        </w:tc>
        <w:tc>
          <w:tcPr>
            <w:tcW w:w="0" w:type="auto"/>
            <w:vAlign w:val="center"/>
          </w:tcPr>
          <w:p w14:paraId="7F29CB05" w14:textId="77777777" w:rsidR="00E63685" w:rsidRPr="00EA4E3A" w:rsidRDefault="00E63685" w:rsidP="00CF1B12">
            <w:pPr>
              <w:pStyle w:val="TAC"/>
            </w:pPr>
            <w:r w:rsidRPr="00EA4E3A">
              <w:rPr>
                <w:rFonts w:hint="eastAsia"/>
                <w:lang w:eastAsia="ja-JP"/>
              </w:rPr>
              <w:t>1,1</w:t>
            </w:r>
          </w:p>
        </w:tc>
        <w:tc>
          <w:tcPr>
            <w:tcW w:w="0" w:type="auto"/>
            <w:vAlign w:val="center"/>
          </w:tcPr>
          <w:p w14:paraId="015E6E8A" w14:textId="77777777" w:rsidR="00E63685" w:rsidRPr="00EA4E3A" w:rsidRDefault="00E63685" w:rsidP="00CF1B12">
            <w:pPr>
              <w:pStyle w:val="TAC"/>
            </w:pPr>
            <w:r w:rsidRPr="00EA4E3A">
              <w:rPr>
                <w:rFonts w:hint="eastAsia"/>
                <w:lang w:eastAsia="ja-JP"/>
              </w:rPr>
              <w:t>1,1</w:t>
            </w:r>
          </w:p>
        </w:tc>
      </w:tr>
      <w:tr w:rsidR="00E63685" w:rsidRPr="00EA4E3A" w14:paraId="7F8403AF" w14:textId="77777777">
        <w:trPr>
          <w:cantSplit/>
          <w:jc w:val="center"/>
        </w:trPr>
        <w:tc>
          <w:tcPr>
            <w:tcW w:w="0" w:type="auto"/>
            <w:vAlign w:val="center"/>
          </w:tcPr>
          <w:p w14:paraId="4607D8BA" w14:textId="77777777" w:rsidR="00E63685" w:rsidRPr="00EA4E3A" w:rsidRDefault="00E63685" w:rsidP="00CF1B12">
            <w:pPr>
              <w:pStyle w:val="TAC"/>
            </w:pPr>
            <w:r w:rsidRPr="00EA4E3A">
              <w:t>8</w:t>
            </w:r>
          </w:p>
        </w:tc>
        <w:tc>
          <w:tcPr>
            <w:tcW w:w="0" w:type="auto"/>
            <w:vAlign w:val="center"/>
          </w:tcPr>
          <w:p w14:paraId="3612277B" w14:textId="77777777" w:rsidR="00E63685" w:rsidRPr="00EA4E3A" w:rsidRDefault="00E63685" w:rsidP="00CF1B12">
            <w:pPr>
              <w:pStyle w:val="TAC"/>
            </w:pPr>
            <w:r w:rsidRPr="00EA4E3A">
              <w:t>4</w:t>
            </w:r>
          </w:p>
        </w:tc>
        <w:tc>
          <w:tcPr>
            <w:tcW w:w="0" w:type="auto"/>
            <w:vAlign w:val="center"/>
          </w:tcPr>
          <w:p w14:paraId="71817BFD" w14:textId="77777777" w:rsidR="00E63685" w:rsidRPr="00EA4E3A" w:rsidRDefault="00E63685" w:rsidP="00CF1B12">
            <w:pPr>
              <w:pStyle w:val="TAC"/>
            </w:pPr>
            <w:r w:rsidRPr="00EA4E3A">
              <w:rPr>
                <w:rFonts w:hint="eastAsia"/>
                <w:lang w:eastAsia="ja-JP"/>
              </w:rPr>
              <w:t>3,3</w:t>
            </w:r>
          </w:p>
        </w:tc>
        <w:tc>
          <w:tcPr>
            <w:tcW w:w="0" w:type="auto"/>
            <w:vAlign w:val="center"/>
          </w:tcPr>
          <w:p w14:paraId="0F7E7EBE" w14:textId="77777777" w:rsidR="00E63685" w:rsidRPr="00EA4E3A" w:rsidRDefault="00E63685" w:rsidP="00CF1B12">
            <w:pPr>
              <w:pStyle w:val="TAC"/>
            </w:pPr>
            <w:r w:rsidRPr="00EA4E3A">
              <w:rPr>
                <w:rFonts w:hint="eastAsia"/>
                <w:lang w:eastAsia="ja-JP"/>
              </w:rPr>
              <w:t>3,3</w:t>
            </w:r>
          </w:p>
        </w:tc>
        <w:tc>
          <w:tcPr>
            <w:tcW w:w="0" w:type="auto"/>
            <w:vAlign w:val="center"/>
          </w:tcPr>
          <w:p w14:paraId="02D0ECCF" w14:textId="77777777" w:rsidR="00E63685" w:rsidRPr="00EA4E3A" w:rsidRDefault="00E63685" w:rsidP="00CF1B12">
            <w:pPr>
              <w:pStyle w:val="TAC"/>
            </w:pPr>
            <w:r w:rsidRPr="00EA4E3A">
              <w:rPr>
                <w:rFonts w:hint="eastAsia"/>
                <w:lang w:eastAsia="ja-JP"/>
              </w:rPr>
              <w:t>1,1</w:t>
            </w:r>
          </w:p>
        </w:tc>
        <w:tc>
          <w:tcPr>
            <w:tcW w:w="0" w:type="auto"/>
            <w:vAlign w:val="center"/>
          </w:tcPr>
          <w:p w14:paraId="24197401" w14:textId="77777777" w:rsidR="00E63685" w:rsidRPr="00EA4E3A" w:rsidRDefault="00E63685" w:rsidP="00CF1B12">
            <w:pPr>
              <w:pStyle w:val="TAC"/>
            </w:pPr>
            <w:r w:rsidRPr="00EA4E3A">
              <w:rPr>
                <w:rFonts w:hint="eastAsia"/>
                <w:lang w:eastAsia="ja-JP"/>
              </w:rPr>
              <w:t>1,1</w:t>
            </w:r>
          </w:p>
        </w:tc>
      </w:tr>
    </w:tbl>
    <w:p w14:paraId="068E3FB2" w14:textId="77777777" w:rsidR="00C9649E" w:rsidRPr="00EA4E3A" w:rsidRDefault="00C9649E" w:rsidP="00CF1B12"/>
    <w:p w14:paraId="1A2E5187" w14:textId="77777777"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14:paraId="14EF2543" w14:textId="77777777">
        <w:trPr>
          <w:cantSplit/>
          <w:jc w:val="center"/>
        </w:trPr>
        <w:tc>
          <w:tcPr>
            <w:tcW w:w="0" w:type="auto"/>
            <w:vMerge w:val="restart"/>
            <w:shd w:val="clear" w:color="auto" w:fill="E0E0E0"/>
            <w:vAlign w:val="center"/>
          </w:tcPr>
          <w:p w14:paraId="7DFA74EA" w14:textId="77777777" w:rsidR="00C9649E" w:rsidRPr="00EA4E3A" w:rsidRDefault="008B0F02" w:rsidP="00CF1B12">
            <w:pPr>
              <w:pStyle w:val="TAH"/>
            </w:pPr>
            <w:r w:rsidRPr="00EA4E3A">
              <w:rPr>
                <w:noProof/>
                <w:position w:val="-10"/>
              </w:rPr>
              <w:drawing>
                <wp:inline distT="0" distB="0" distL="0" distR="0" wp14:anchorId="646A631A" wp14:editId="6068D1B5">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C644326"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3041F0DC" wp14:editId="6CC1F52C">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D70D24E"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67E77D3D" wp14:editId="36BC688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14:paraId="6C4101CE"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14:anchorId="7501BA15" wp14:editId="5E4CB1B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14:paraId="7F16123B" w14:textId="77777777">
        <w:trPr>
          <w:cantSplit/>
          <w:jc w:val="center"/>
        </w:trPr>
        <w:tc>
          <w:tcPr>
            <w:tcW w:w="0" w:type="auto"/>
            <w:vMerge/>
            <w:shd w:val="clear" w:color="auto" w:fill="E0E0E0"/>
            <w:vAlign w:val="center"/>
          </w:tcPr>
          <w:p w14:paraId="357544B2" w14:textId="77777777" w:rsidR="00C9649E" w:rsidRPr="00EA4E3A" w:rsidRDefault="00C9649E" w:rsidP="00CF1B12">
            <w:pPr>
              <w:pStyle w:val="TAH"/>
              <w:rPr>
                <w:rFonts w:ascii="Tahoma" w:hAnsi="Tahoma" w:cs="Tahoma"/>
              </w:rPr>
            </w:pPr>
          </w:p>
        </w:tc>
        <w:tc>
          <w:tcPr>
            <w:tcW w:w="0" w:type="auto"/>
            <w:vMerge/>
            <w:shd w:val="clear" w:color="auto" w:fill="E0E0E0"/>
            <w:vAlign w:val="center"/>
          </w:tcPr>
          <w:p w14:paraId="6ED933D5" w14:textId="77777777" w:rsidR="00C9649E" w:rsidRPr="00EA4E3A" w:rsidRDefault="00C9649E" w:rsidP="00CF1B12">
            <w:pPr>
              <w:pStyle w:val="TAH"/>
              <w:rPr>
                <w:rFonts w:ascii="Tahoma" w:hAnsi="Tahoma" w:cs="Tahoma"/>
              </w:rPr>
            </w:pPr>
          </w:p>
        </w:tc>
        <w:tc>
          <w:tcPr>
            <w:tcW w:w="0" w:type="auto"/>
            <w:shd w:val="clear" w:color="auto" w:fill="E0E0E0"/>
            <w:vAlign w:val="center"/>
          </w:tcPr>
          <w:p w14:paraId="1DA6640C"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1358E8F8"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54EE25F1"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4F328310" w14:textId="77777777"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14:paraId="5FDAE7F5" w14:textId="77777777"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14:paraId="6C019877"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1442EDBE"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66A743B3"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39DD1447"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715FB0FF" w14:textId="77777777" w:rsidR="00C9649E" w:rsidRPr="00EA4E3A" w:rsidRDefault="00C9649E" w:rsidP="00CF1B12">
            <w:pPr>
              <w:pStyle w:val="TAH"/>
              <w:rPr>
                <w:rFonts w:cs="Arial"/>
                <w:szCs w:val="18"/>
              </w:rPr>
            </w:pPr>
            <w:r w:rsidRPr="00EA4E3A">
              <w:rPr>
                <w:rFonts w:cs="Arial"/>
                <w:szCs w:val="18"/>
              </w:rPr>
              <w:t>L=16</w:t>
            </w:r>
          </w:p>
        </w:tc>
      </w:tr>
      <w:tr w:rsidR="00E63685" w:rsidRPr="00EA4E3A" w14:paraId="33B59A20" w14:textId="77777777">
        <w:trPr>
          <w:cantSplit/>
          <w:jc w:val="center"/>
        </w:trPr>
        <w:tc>
          <w:tcPr>
            <w:tcW w:w="0" w:type="auto"/>
            <w:vAlign w:val="center"/>
          </w:tcPr>
          <w:p w14:paraId="0CC65B58" w14:textId="77777777" w:rsidR="00E63685" w:rsidRPr="00EA4E3A" w:rsidRDefault="00E63685" w:rsidP="00CF1B12">
            <w:pPr>
              <w:pStyle w:val="TAC"/>
            </w:pPr>
            <w:r w:rsidRPr="00EA4E3A">
              <w:t>2</w:t>
            </w:r>
          </w:p>
        </w:tc>
        <w:tc>
          <w:tcPr>
            <w:tcW w:w="0" w:type="auto"/>
            <w:vAlign w:val="center"/>
          </w:tcPr>
          <w:p w14:paraId="30AB06D4" w14:textId="77777777" w:rsidR="00E63685" w:rsidRPr="00EA4E3A" w:rsidRDefault="00E63685" w:rsidP="00CF1B12">
            <w:pPr>
              <w:pStyle w:val="TAC"/>
            </w:pPr>
            <w:r w:rsidRPr="00EA4E3A">
              <w:t>2</w:t>
            </w:r>
          </w:p>
        </w:tc>
        <w:tc>
          <w:tcPr>
            <w:tcW w:w="0" w:type="auto"/>
            <w:vAlign w:val="center"/>
          </w:tcPr>
          <w:p w14:paraId="2C31ADE9"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14:paraId="08E994A5" w14:textId="77777777"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14:paraId="03F83EFC" w14:textId="77777777"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14:paraId="6594F022"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1DCD3719"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64C77F64"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14:paraId="546EF9D7" w14:textId="77777777"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14:paraId="40739721" w14:textId="77777777"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14:paraId="2D79A7A7"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2F218344"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14:paraId="30D738E3" w14:textId="77777777">
        <w:trPr>
          <w:cantSplit/>
          <w:jc w:val="center"/>
        </w:trPr>
        <w:tc>
          <w:tcPr>
            <w:tcW w:w="0" w:type="auto"/>
            <w:vAlign w:val="center"/>
          </w:tcPr>
          <w:p w14:paraId="58E68FF8" w14:textId="77777777" w:rsidR="00E63685" w:rsidRPr="00EA4E3A" w:rsidRDefault="00E63685" w:rsidP="00CF1B12">
            <w:pPr>
              <w:pStyle w:val="TAC"/>
            </w:pPr>
            <w:r w:rsidRPr="00EA4E3A">
              <w:t>4</w:t>
            </w:r>
          </w:p>
        </w:tc>
        <w:tc>
          <w:tcPr>
            <w:tcW w:w="0" w:type="auto"/>
            <w:vAlign w:val="center"/>
          </w:tcPr>
          <w:p w14:paraId="202E0ED6" w14:textId="77777777" w:rsidR="00E63685" w:rsidRPr="00EA4E3A" w:rsidRDefault="00E63685" w:rsidP="00CF1B12">
            <w:pPr>
              <w:pStyle w:val="TAC"/>
            </w:pPr>
            <w:r w:rsidRPr="00EA4E3A">
              <w:t>4</w:t>
            </w:r>
          </w:p>
        </w:tc>
        <w:tc>
          <w:tcPr>
            <w:tcW w:w="0" w:type="auto"/>
            <w:vAlign w:val="center"/>
          </w:tcPr>
          <w:p w14:paraId="21FBF73E" w14:textId="77777777" w:rsidR="00E63685" w:rsidRPr="00EA4E3A" w:rsidRDefault="00E63685" w:rsidP="00CF1B12">
            <w:pPr>
              <w:pStyle w:val="TAC"/>
              <w:rPr>
                <w:lang w:eastAsia="ja-JP"/>
              </w:rPr>
            </w:pPr>
            <w:r w:rsidRPr="00EA4E3A">
              <w:rPr>
                <w:lang w:eastAsia="ja-JP"/>
              </w:rPr>
              <w:t>4,2</w:t>
            </w:r>
          </w:p>
        </w:tc>
        <w:tc>
          <w:tcPr>
            <w:tcW w:w="0" w:type="auto"/>
            <w:vAlign w:val="center"/>
          </w:tcPr>
          <w:p w14:paraId="5A48D4A5" w14:textId="77777777" w:rsidR="00E63685" w:rsidRPr="00EA4E3A" w:rsidRDefault="00E63685" w:rsidP="00CF1B12">
            <w:pPr>
              <w:pStyle w:val="TAC"/>
              <w:rPr>
                <w:lang w:eastAsia="ja-JP"/>
              </w:rPr>
            </w:pPr>
            <w:r w:rsidRPr="00EA4E3A">
              <w:rPr>
                <w:lang w:eastAsia="ja-JP"/>
              </w:rPr>
              <w:t>4,3</w:t>
            </w:r>
          </w:p>
        </w:tc>
        <w:tc>
          <w:tcPr>
            <w:tcW w:w="0" w:type="auto"/>
            <w:vAlign w:val="center"/>
          </w:tcPr>
          <w:p w14:paraId="3712B6F4"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64016F87"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2620736C"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45F8C6DB" w14:textId="77777777" w:rsidR="00E63685" w:rsidRPr="00EA4E3A" w:rsidRDefault="00E63685" w:rsidP="00CF1B12">
            <w:pPr>
              <w:pStyle w:val="TAC"/>
              <w:rPr>
                <w:lang w:eastAsia="ja-JP"/>
              </w:rPr>
            </w:pPr>
            <w:r w:rsidRPr="00EA4E3A">
              <w:rPr>
                <w:lang w:eastAsia="ja-JP"/>
              </w:rPr>
              <w:t>4,2</w:t>
            </w:r>
          </w:p>
        </w:tc>
        <w:tc>
          <w:tcPr>
            <w:tcW w:w="0" w:type="auto"/>
            <w:vAlign w:val="center"/>
          </w:tcPr>
          <w:p w14:paraId="73F1AA7A" w14:textId="77777777" w:rsidR="00E63685" w:rsidRPr="00EA4E3A" w:rsidRDefault="00E63685" w:rsidP="00CF1B12">
            <w:pPr>
              <w:pStyle w:val="TAC"/>
              <w:rPr>
                <w:lang w:eastAsia="ja-JP"/>
              </w:rPr>
            </w:pPr>
            <w:r w:rsidRPr="00EA4E3A">
              <w:rPr>
                <w:lang w:eastAsia="ja-JP"/>
              </w:rPr>
              <w:t>4,3</w:t>
            </w:r>
          </w:p>
        </w:tc>
        <w:tc>
          <w:tcPr>
            <w:tcW w:w="0" w:type="auto"/>
            <w:vAlign w:val="center"/>
          </w:tcPr>
          <w:p w14:paraId="1926123E"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64969B2E"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00CC1892"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14:paraId="53FD9A71" w14:textId="77777777">
        <w:trPr>
          <w:cantSplit/>
          <w:jc w:val="center"/>
        </w:trPr>
        <w:tc>
          <w:tcPr>
            <w:tcW w:w="0" w:type="auto"/>
            <w:vAlign w:val="center"/>
          </w:tcPr>
          <w:p w14:paraId="4BAE1782" w14:textId="77777777" w:rsidR="00E63685" w:rsidRPr="00EA4E3A" w:rsidRDefault="00E63685" w:rsidP="00CF1B12">
            <w:pPr>
              <w:pStyle w:val="TAC"/>
            </w:pPr>
            <w:r w:rsidRPr="00EA4E3A">
              <w:t>8</w:t>
            </w:r>
          </w:p>
        </w:tc>
        <w:tc>
          <w:tcPr>
            <w:tcW w:w="0" w:type="auto"/>
            <w:vAlign w:val="center"/>
          </w:tcPr>
          <w:p w14:paraId="70C8C0A9" w14:textId="77777777" w:rsidR="00E63685" w:rsidRPr="00EA4E3A" w:rsidRDefault="00E63685" w:rsidP="00CF1B12">
            <w:pPr>
              <w:pStyle w:val="TAC"/>
            </w:pPr>
            <w:r w:rsidRPr="00EA4E3A">
              <w:t>8</w:t>
            </w:r>
          </w:p>
        </w:tc>
        <w:tc>
          <w:tcPr>
            <w:tcW w:w="0" w:type="auto"/>
            <w:vAlign w:val="center"/>
          </w:tcPr>
          <w:p w14:paraId="6094013D"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14:paraId="29006617"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0F594D89"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700037B0"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5365609C"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73381C4E"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14:paraId="4AA2E228"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65CB0241"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38225CC4"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194DAD49"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14:paraId="24F8808F" w14:textId="77777777">
        <w:trPr>
          <w:cantSplit/>
          <w:jc w:val="center"/>
        </w:trPr>
        <w:tc>
          <w:tcPr>
            <w:tcW w:w="0" w:type="auto"/>
            <w:vAlign w:val="center"/>
          </w:tcPr>
          <w:p w14:paraId="431AC17C" w14:textId="77777777" w:rsidR="00E63685" w:rsidRPr="00EA4E3A" w:rsidRDefault="00E63685" w:rsidP="00CF1B12">
            <w:pPr>
              <w:pStyle w:val="TAC"/>
            </w:pPr>
            <w:r w:rsidRPr="00EA4E3A">
              <w:t>2</w:t>
            </w:r>
          </w:p>
        </w:tc>
        <w:tc>
          <w:tcPr>
            <w:tcW w:w="0" w:type="auto"/>
            <w:vAlign w:val="center"/>
          </w:tcPr>
          <w:p w14:paraId="747D831E" w14:textId="77777777" w:rsidR="00E63685" w:rsidRPr="00EA4E3A" w:rsidRDefault="00E63685" w:rsidP="00CF1B12">
            <w:pPr>
              <w:pStyle w:val="TAC"/>
            </w:pPr>
            <w:r w:rsidRPr="00EA4E3A">
              <w:t>4</w:t>
            </w:r>
          </w:p>
        </w:tc>
        <w:tc>
          <w:tcPr>
            <w:tcW w:w="0" w:type="auto"/>
            <w:vAlign w:val="center"/>
          </w:tcPr>
          <w:p w14:paraId="0E1C0445"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14:paraId="63DC93F8" w14:textId="77777777"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14:paraId="2025872F"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5ABFD3BD"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0C2AE64F"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64D226B6"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14:paraId="6D23EEEE" w14:textId="77777777"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14:paraId="1691FFFF"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7A16A3E3"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519A3BE4"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14:paraId="4DFC3E5A" w14:textId="77777777">
        <w:trPr>
          <w:cantSplit/>
          <w:jc w:val="center"/>
        </w:trPr>
        <w:tc>
          <w:tcPr>
            <w:tcW w:w="0" w:type="auto"/>
            <w:vAlign w:val="center"/>
          </w:tcPr>
          <w:p w14:paraId="6C68A28C" w14:textId="77777777" w:rsidR="00E63685" w:rsidRPr="00EA4E3A" w:rsidRDefault="00E63685" w:rsidP="00CF1B12">
            <w:pPr>
              <w:pStyle w:val="TAC"/>
            </w:pPr>
            <w:r w:rsidRPr="00EA4E3A">
              <w:t>2</w:t>
            </w:r>
          </w:p>
        </w:tc>
        <w:tc>
          <w:tcPr>
            <w:tcW w:w="0" w:type="auto"/>
            <w:vAlign w:val="center"/>
          </w:tcPr>
          <w:p w14:paraId="0530C255" w14:textId="77777777" w:rsidR="00E63685" w:rsidRPr="00EA4E3A" w:rsidRDefault="00E63685" w:rsidP="00CF1B12">
            <w:pPr>
              <w:pStyle w:val="TAC"/>
            </w:pPr>
            <w:r w:rsidRPr="00EA4E3A">
              <w:t>8</w:t>
            </w:r>
          </w:p>
        </w:tc>
        <w:tc>
          <w:tcPr>
            <w:tcW w:w="0" w:type="auto"/>
            <w:vAlign w:val="center"/>
          </w:tcPr>
          <w:p w14:paraId="3A9BF8E4" w14:textId="77777777" w:rsidR="00E63685" w:rsidRPr="00EA4E3A" w:rsidRDefault="00E63685" w:rsidP="00CF1B12">
            <w:pPr>
              <w:pStyle w:val="TAC"/>
              <w:rPr>
                <w:lang w:eastAsia="ja-JP"/>
              </w:rPr>
            </w:pPr>
            <w:r w:rsidRPr="00EA4E3A">
              <w:rPr>
                <w:lang w:eastAsia="ja-JP"/>
              </w:rPr>
              <w:t>4,1</w:t>
            </w:r>
          </w:p>
        </w:tc>
        <w:tc>
          <w:tcPr>
            <w:tcW w:w="0" w:type="auto"/>
            <w:vAlign w:val="center"/>
          </w:tcPr>
          <w:p w14:paraId="0CA81DA5" w14:textId="77777777" w:rsidR="00E63685" w:rsidRPr="00EA4E3A" w:rsidRDefault="00E63685" w:rsidP="00CF1B12">
            <w:pPr>
              <w:pStyle w:val="TAC"/>
              <w:rPr>
                <w:lang w:eastAsia="ja-JP"/>
              </w:rPr>
            </w:pPr>
            <w:r w:rsidRPr="00EA4E3A">
              <w:rPr>
                <w:rFonts w:hint="eastAsia"/>
                <w:lang w:eastAsia="ja-JP"/>
              </w:rPr>
              <w:t>2,2</w:t>
            </w:r>
          </w:p>
        </w:tc>
        <w:tc>
          <w:tcPr>
            <w:tcW w:w="0" w:type="auto"/>
            <w:vAlign w:val="center"/>
          </w:tcPr>
          <w:p w14:paraId="2885FC1D" w14:textId="77777777" w:rsidR="00E63685" w:rsidRPr="00EA4E3A" w:rsidRDefault="00E63685" w:rsidP="00CF1B12">
            <w:pPr>
              <w:pStyle w:val="TAC"/>
              <w:rPr>
                <w:lang w:eastAsia="ja-JP"/>
              </w:rPr>
            </w:pPr>
            <w:r w:rsidRPr="00EA4E3A">
              <w:rPr>
                <w:lang w:eastAsia="ja-JP"/>
              </w:rPr>
              <w:t>0,4</w:t>
            </w:r>
          </w:p>
        </w:tc>
        <w:tc>
          <w:tcPr>
            <w:tcW w:w="0" w:type="auto"/>
            <w:vAlign w:val="center"/>
          </w:tcPr>
          <w:p w14:paraId="3725AEB7"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3BAC7594"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62277319" w14:textId="77777777" w:rsidR="00E63685" w:rsidRPr="00EA4E3A" w:rsidRDefault="00E63685" w:rsidP="00CF1B12">
            <w:pPr>
              <w:pStyle w:val="TAC"/>
              <w:rPr>
                <w:lang w:eastAsia="ja-JP"/>
              </w:rPr>
            </w:pPr>
            <w:r w:rsidRPr="00EA4E3A">
              <w:rPr>
                <w:lang w:eastAsia="ja-JP"/>
              </w:rPr>
              <w:t>4,1</w:t>
            </w:r>
          </w:p>
        </w:tc>
        <w:tc>
          <w:tcPr>
            <w:tcW w:w="0" w:type="auto"/>
            <w:vAlign w:val="center"/>
          </w:tcPr>
          <w:p w14:paraId="1E777919" w14:textId="77777777" w:rsidR="00E63685" w:rsidRPr="00EA4E3A" w:rsidRDefault="00E63685" w:rsidP="00CF1B12">
            <w:pPr>
              <w:pStyle w:val="TAC"/>
              <w:rPr>
                <w:lang w:eastAsia="ja-JP"/>
              </w:rPr>
            </w:pPr>
            <w:r w:rsidRPr="00EA4E3A">
              <w:rPr>
                <w:rFonts w:hint="eastAsia"/>
                <w:lang w:eastAsia="ja-JP"/>
              </w:rPr>
              <w:t>2,2</w:t>
            </w:r>
          </w:p>
        </w:tc>
        <w:tc>
          <w:tcPr>
            <w:tcW w:w="0" w:type="auto"/>
            <w:vAlign w:val="center"/>
          </w:tcPr>
          <w:p w14:paraId="686D86F3" w14:textId="77777777" w:rsidR="00E63685" w:rsidRPr="00EA4E3A" w:rsidRDefault="00E63685" w:rsidP="00CF1B12">
            <w:pPr>
              <w:pStyle w:val="TAC"/>
              <w:rPr>
                <w:lang w:eastAsia="ja-JP"/>
              </w:rPr>
            </w:pPr>
            <w:r w:rsidRPr="00EA4E3A">
              <w:rPr>
                <w:lang w:eastAsia="ja-JP"/>
              </w:rPr>
              <w:t>0,4</w:t>
            </w:r>
          </w:p>
        </w:tc>
        <w:tc>
          <w:tcPr>
            <w:tcW w:w="0" w:type="auto"/>
            <w:vAlign w:val="center"/>
          </w:tcPr>
          <w:p w14:paraId="4CDF146F"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251FBF57"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14:paraId="36DC9AC7" w14:textId="77777777">
        <w:trPr>
          <w:cantSplit/>
          <w:jc w:val="center"/>
        </w:trPr>
        <w:tc>
          <w:tcPr>
            <w:tcW w:w="0" w:type="auto"/>
            <w:vAlign w:val="center"/>
          </w:tcPr>
          <w:p w14:paraId="60F0E30D" w14:textId="77777777" w:rsidR="00E63685" w:rsidRPr="00EA4E3A" w:rsidRDefault="00E63685" w:rsidP="00CF1B12">
            <w:pPr>
              <w:pStyle w:val="TAC"/>
            </w:pPr>
            <w:r w:rsidRPr="00EA4E3A">
              <w:t>4</w:t>
            </w:r>
          </w:p>
        </w:tc>
        <w:tc>
          <w:tcPr>
            <w:tcW w:w="0" w:type="auto"/>
            <w:vAlign w:val="center"/>
          </w:tcPr>
          <w:p w14:paraId="14435A31" w14:textId="77777777" w:rsidR="00E63685" w:rsidRPr="00EA4E3A" w:rsidRDefault="00E63685" w:rsidP="00CF1B12">
            <w:pPr>
              <w:pStyle w:val="TAC"/>
            </w:pPr>
            <w:r w:rsidRPr="00EA4E3A">
              <w:t>2</w:t>
            </w:r>
          </w:p>
        </w:tc>
        <w:tc>
          <w:tcPr>
            <w:tcW w:w="0" w:type="auto"/>
            <w:vAlign w:val="center"/>
          </w:tcPr>
          <w:p w14:paraId="76E7D5ED" w14:textId="77777777" w:rsidR="00E63685" w:rsidRPr="00EA4E3A" w:rsidRDefault="00E63685" w:rsidP="00CF1B12">
            <w:pPr>
              <w:pStyle w:val="TAC"/>
              <w:rPr>
                <w:lang w:eastAsia="ja-JP"/>
              </w:rPr>
            </w:pPr>
            <w:r w:rsidRPr="00EA4E3A">
              <w:rPr>
                <w:lang w:eastAsia="ja-JP"/>
              </w:rPr>
              <w:t>5,2</w:t>
            </w:r>
          </w:p>
        </w:tc>
        <w:tc>
          <w:tcPr>
            <w:tcW w:w="0" w:type="auto"/>
            <w:vAlign w:val="center"/>
          </w:tcPr>
          <w:p w14:paraId="3706D3EB"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1BFCAABA" w14:textId="77777777"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14:paraId="472E5891" w14:textId="77777777"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14:paraId="580898F4"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5CE0A028" w14:textId="77777777" w:rsidR="00E63685" w:rsidRPr="00EA4E3A" w:rsidRDefault="00E63685" w:rsidP="00CF1B12">
            <w:pPr>
              <w:pStyle w:val="TAC"/>
              <w:rPr>
                <w:lang w:eastAsia="ja-JP"/>
              </w:rPr>
            </w:pPr>
            <w:r w:rsidRPr="00EA4E3A">
              <w:rPr>
                <w:lang w:eastAsia="ja-JP"/>
              </w:rPr>
              <w:t>5,2</w:t>
            </w:r>
          </w:p>
        </w:tc>
        <w:tc>
          <w:tcPr>
            <w:tcW w:w="0" w:type="auto"/>
            <w:vAlign w:val="center"/>
          </w:tcPr>
          <w:p w14:paraId="306CFE5E"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60671BD6" w14:textId="77777777"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14:paraId="6EA3C9B7" w14:textId="77777777"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14:paraId="1C7E5DAE"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14:paraId="24FA16FD" w14:textId="77777777">
        <w:trPr>
          <w:cantSplit/>
          <w:jc w:val="center"/>
        </w:trPr>
        <w:tc>
          <w:tcPr>
            <w:tcW w:w="0" w:type="auto"/>
            <w:vAlign w:val="center"/>
          </w:tcPr>
          <w:p w14:paraId="482A9178" w14:textId="77777777" w:rsidR="00E63685" w:rsidRPr="00EA4E3A" w:rsidRDefault="00E63685" w:rsidP="00CF1B12">
            <w:pPr>
              <w:pStyle w:val="TAC"/>
            </w:pPr>
            <w:r w:rsidRPr="00EA4E3A">
              <w:t>4</w:t>
            </w:r>
          </w:p>
        </w:tc>
        <w:tc>
          <w:tcPr>
            <w:tcW w:w="0" w:type="auto"/>
            <w:vAlign w:val="center"/>
          </w:tcPr>
          <w:p w14:paraId="241B85E2" w14:textId="77777777" w:rsidR="00E63685" w:rsidRPr="00EA4E3A" w:rsidRDefault="00E63685" w:rsidP="00CF1B12">
            <w:pPr>
              <w:pStyle w:val="TAC"/>
            </w:pPr>
            <w:r w:rsidRPr="00EA4E3A">
              <w:t>8</w:t>
            </w:r>
          </w:p>
        </w:tc>
        <w:tc>
          <w:tcPr>
            <w:tcW w:w="0" w:type="auto"/>
            <w:vAlign w:val="center"/>
          </w:tcPr>
          <w:p w14:paraId="4EEBE80C"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14:paraId="4B31EFFF"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55D0E918"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4A8B274B"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576F3F76"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14:paraId="61E27C30"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14:paraId="48C333F9"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03ADBEF0"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3B82AABF"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1EDD25A6"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14:paraId="59230987" w14:textId="77777777">
        <w:trPr>
          <w:cantSplit/>
          <w:jc w:val="center"/>
        </w:trPr>
        <w:tc>
          <w:tcPr>
            <w:tcW w:w="0" w:type="auto"/>
            <w:vAlign w:val="center"/>
          </w:tcPr>
          <w:p w14:paraId="2950BEE7" w14:textId="77777777" w:rsidR="00E63685" w:rsidRPr="00EA4E3A" w:rsidRDefault="00E63685" w:rsidP="00CF1B12">
            <w:pPr>
              <w:pStyle w:val="TAC"/>
            </w:pPr>
            <w:r w:rsidRPr="00EA4E3A">
              <w:t>8</w:t>
            </w:r>
          </w:p>
        </w:tc>
        <w:tc>
          <w:tcPr>
            <w:tcW w:w="0" w:type="auto"/>
            <w:vAlign w:val="center"/>
          </w:tcPr>
          <w:p w14:paraId="19B87957" w14:textId="77777777" w:rsidR="00E63685" w:rsidRPr="00EA4E3A" w:rsidRDefault="00E63685" w:rsidP="00CF1B12">
            <w:pPr>
              <w:pStyle w:val="TAC"/>
            </w:pPr>
            <w:r w:rsidRPr="00EA4E3A">
              <w:t>2</w:t>
            </w:r>
          </w:p>
        </w:tc>
        <w:tc>
          <w:tcPr>
            <w:tcW w:w="0" w:type="auto"/>
            <w:vAlign w:val="center"/>
          </w:tcPr>
          <w:p w14:paraId="5513B4C7" w14:textId="77777777"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14:paraId="700B1CA4" w14:textId="77777777"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14:paraId="7556C46C" w14:textId="77777777"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14:paraId="1CBA6563" w14:textId="77777777"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14:paraId="35D04E13"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134FF0D8" w14:textId="77777777"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14:paraId="7CD73BF2" w14:textId="77777777"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14:paraId="6823BCEE" w14:textId="77777777"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14:paraId="3E13E6C7" w14:textId="77777777"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14:paraId="1C8944D9"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14:paraId="6D7011A8" w14:textId="77777777">
        <w:trPr>
          <w:cantSplit/>
          <w:jc w:val="center"/>
        </w:trPr>
        <w:tc>
          <w:tcPr>
            <w:tcW w:w="0" w:type="auto"/>
            <w:vAlign w:val="center"/>
          </w:tcPr>
          <w:p w14:paraId="303171EF" w14:textId="77777777" w:rsidR="00E63685" w:rsidRPr="00EA4E3A" w:rsidRDefault="00E63685" w:rsidP="00CF1B12">
            <w:pPr>
              <w:pStyle w:val="TAC"/>
            </w:pPr>
            <w:r w:rsidRPr="00EA4E3A">
              <w:t>8</w:t>
            </w:r>
          </w:p>
        </w:tc>
        <w:tc>
          <w:tcPr>
            <w:tcW w:w="0" w:type="auto"/>
            <w:vAlign w:val="center"/>
          </w:tcPr>
          <w:p w14:paraId="73ECBB42" w14:textId="77777777" w:rsidR="00E63685" w:rsidRPr="00EA4E3A" w:rsidRDefault="00E63685" w:rsidP="00CF1B12">
            <w:pPr>
              <w:pStyle w:val="TAC"/>
            </w:pPr>
            <w:r w:rsidRPr="00EA4E3A">
              <w:t>4</w:t>
            </w:r>
          </w:p>
        </w:tc>
        <w:tc>
          <w:tcPr>
            <w:tcW w:w="0" w:type="auto"/>
            <w:vAlign w:val="center"/>
          </w:tcPr>
          <w:p w14:paraId="5BD8C038" w14:textId="77777777" w:rsidR="00E63685" w:rsidRPr="00EA4E3A" w:rsidRDefault="00E63685" w:rsidP="00CF1B12">
            <w:pPr>
              <w:pStyle w:val="TAC"/>
              <w:rPr>
                <w:lang w:eastAsia="ja-JP"/>
              </w:rPr>
            </w:pPr>
            <w:r w:rsidRPr="00EA4E3A">
              <w:rPr>
                <w:lang w:eastAsia="ja-JP"/>
              </w:rPr>
              <w:t>6,1</w:t>
            </w:r>
          </w:p>
        </w:tc>
        <w:tc>
          <w:tcPr>
            <w:tcW w:w="0" w:type="auto"/>
            <w:vAlign w:val="center"/>
          </w:tcPr>
          <w:p w14:paraId="25531E41"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00BC6B66"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5770DBFB" w14:textId="77777777" w:rsidR="00E63685" w:rsidRPr="00EA4E3A" w:rsidRDefault="00E63685" w:rsidP="00CF1B12">
            <w:pPr>
              <w:pStyle w:val="TAC"/>
              <w:rPr>
                <w:lang w:eastAsia="ja-JP"/>
              </w:rPr>
            </w:pPr>
            <w:r w:rsidRPr="00EA4E3A">
              <w:rPr>
                <w:lang w:eastAsia="ja-JP"/>
              </w:rPr>
              <w:t>0,1</w:t>
            </w:r>
          </w:p>
        </w:tc>
        <w:tc>
          <w:tcPr>
            <w:tcW w:w="0" w:type="auto"/>
            <w:vAlign w:val="center"/>
          </w:tcPr>
          <w:p w14:paraId="1FB4014E"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14:paraId="57A2D976" w14:textId="77777777" w:rsidR="00E63685" w:rsidRPr="00EA4E3A" w:rsidRDefault="00E63685" w:rsidP="00CF1B12">
            <w:pPr>
              <w:pStyle w:val="TAC"/>
              <w:rPr>
                <w:lang w:eastAsia="ja-JP"/>
              </w:rPr>
            </w:pPr>
            <w:r w:rsidRPr="00EA4E3A">
              <w:rPr>
                <w:lang w:eastAsia="ja-JP"/>
              </w:rPr>
              <w:t>6,1</w:t>
            </w:r>
          </w:p>
        </w:tc>
        <w:tc>
          <w:tcPr>
            <w:tcW w:w="0" w:type="auto"/>
            <w:vAlign w:val="center"/>
          </w:tcPr>
          <w:p w14:paraId="1D7D72B0" w14:textId="77777777"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14:paraId="70A59636"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14:paraId="1B809260" w14:textId="77777777" w:rsidR="00E63685" w:rsidRPr="00EA4E3A" w:rsidRDefault="00E63685" w:rsidP="00CF1B12">
            <w:pPr>
              <w:pStyle w:val="TAC"/>
              <w:rPr>
                <w:lang w:eastAsia="ja-JP"/>
              </w:rPr>
            </w:pPr>
            <w:r w:rsidRPr="00EA4E3A">
              <w:rPr>
                <w:lang w:eastAsia="ja-JP"/>
              </w:rPr>
              <w:t>0,1</w:t>
            </w:r>
          </w:p>
        </w:tc>
        <w:tc>
          <w:tcPr>
            <w:tcW w:w="0" w:type="auto"/>
            <w:vAlign w:val="center"/>
          </w:tcPr>
          <w:p w14:paraId="2E7C30FC" w14:textId="77777777"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14:paraId="1C2B4F65" w14:textId="77777777">
        <w:trPr>
          <w:cantSplit/>
          <w:jc w:val="center"/>
        </w:trPr>
        <w:tc>
          <w:tcPr>
            <w:tcW w:w="0" w:type="auto"/>
            <w:gridSpan w:val="12"/>
            <w:vAlign w:val="center"/>
          </w:tcPr>
          <w:p w14:paraId="7F623943" w14:textId="77777777" w:rsidR="00CF1B12" w:rsidRPr="00EA4E3A" w:rsidRDefault="00CF1B12" w:rsidP="00CF1B12">
            <w:pPr>
              <w:pStyle w:val="TAN"/>
              <w:rPr>
                <w:lang w:eastAsia="ja-JP"/>
              </w:rPr>
            </w:pPr>
          </w:p>
          <w:p w14:paraId="763BBA72" w14:textId="77777777"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14:anchorId="3F4982BB" wp14:editId="022918F4">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14:anchorId="7DAEF405" wp14:editId="3BD46A8A">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14:paraId="6C6C9209" w14:textId="77777777" w:rsidR="00CF1B12" w:rsidRPr="00EA4E3A" w:rsidRDefault="00CF1B12" w:rsidP="00CF1B12">
            <w:pPr>
              <w:pStyle w:val="TAN"/>
              <w:rPr>
                <w:lang w:eastAsia="ja-JP"/>
              </w:rPr>
            </w:pPr>
          </w:p>
        </w:tc>
      </w:tr>
    </w:tbl>
    <w:p w14:paraId="44918D5D" w14:textId="77777777" w:rsidR="00C9649E" w:rsidRPr="00EA4E3A" w:rsidRDefault="00C9649E" w:rsidP="00CF1B12"/>
    <w:p w14:paraId="1EE9010E" w14:textId="77777777"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14:paraId="356C2893" w14:textId="77777777">
        <w:trPr>
          <w:cantSplit/>
          <w:jc w:val="center"/>
        </w:trPr>
        <w:tc>
          <w:tcPr>
            <w:tcW w:w="0" w:type="auto"/>
            <w:vMerge w:val="restart"/>
            <w:shd w:val="clear" w:color="auto" w:fill="E0E0E0"/>
            <w:vAlign w:val="center"/>
          </w:tcPr>
          <w:p w14:paraId="6BDA2883" w14:textId="77777777" w:rsidR="00C9649E" w:rsidRPr="00EA4E3A" w:rsidRDefault="008B0F02" w:rsidP="00CF1B12">
            <w:pPr>
              <w:pStyle w:val="TAH"/>
            </w:pPr>
            <w:r w:rsidRPr="00EA4E3A">
              <w:rPr>
                <w:noProof/>
                <w:position w:val="-10"/>
              </w:rPr>
              <w:drawing>
                <wp:inline distT="0" distB="0" distL="0" distR="0" wp14:anchorId="5F081150" wp14:editId="538D1A74">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B510CCC" w14:textId="77777777" w:rsidR="00C9649E" w:rsidRPr="00EA4E3A" w:rsidRDefault="008B0F02" w:rsidP="00CF1B12">
            <w:pPr>
              <w:pStyle w:val="TAH"/>
              <w:rPr>
                <w:rFonts w:ascii="Tahoma" w:hAnsi="Tahoma" w:cs="Tahoma"/>
              </w:rPr>
            </w:pPr>
            <w:r w:rsidRPr="00EA4E3A">
              <w:rPr>
                <w:noProof/>
                <w:position w:val="-10"/>
              </w:rPr>
              <w:drawing>
                <wp:inline distT="0" distB="0" distL="0" distR="0" wp14:anchorId="673CBFA9" wp14:editId="2091A956">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5F64B477" w14:textId="77777777"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14:anchorId="0F1A1426" wp14:editId="7683A95A">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14:paraId="568192CC" w14:textId="77777777">
        <w:trPr>
          <w:cantSplit/>
          <w:jc w:val="center"/>
        </w:trPr>
        <w:tc>
          <w:tcPr>
            <w:tcW w:w="0" w:type="auto"/>
            <w:vMerge/>
            <w:shd w:val="clear" w:color="auto" w:fill="E0E0E0"/>
            <w:vAlign w:val="center"/>
          </w:tcPr>
          <w:p w14:paraId="115D6619" w14:textId="77777777" w:rsidR="00C9649E" w:rsidRPr="00EA4E3A" w:rsidRDefault="00C9649E" w:rsidP="00CF1B12">
            <w:pPr>
              <w:pStyle w:val="TAH"/>
              <w:rPr>
                <w:rFonts w:ascii="Tahoma" w:hAnsi="Tahoma" w:cs="Tahoma"/>
              </w:rPr>
            </w:pPr>
          </w:p>
        </w:tc>
        <w:tc>
          <w:tcPr>
            <w:tcW w:w="0" w:type="auto"/>
            <w:vMerge/>
            <w:shd w:val="clear" w:color="auto" w:fill="E0E0E0"/>
            <w:vAlign w:val="center"/>
          </w:tcPr>
          <w:p w14:paraId="472286A0" w14:textId="77777777" w:rsidR="00C9649E" w:rsidRPr="00EA4E3A" w:rsidRDefault="00C9649E" w:rsidP="00CF1B12">
            <w:pPr>
              <w:pStyle w:val="TAH"/>
              <w:rPr>
                <w:rFonts w:ascii="Tahoma" w:hAnsi="Tahoma" w:cs="Tahoma"/>
              </w:rPr>
            </w:pPr>
          </w:p>
        </w:tc>
        <w:tc>
          <w:tcPr>
            <w:tcW w:w="0" w:type="auto"/>
            <w:shd w:val="clear" w:color="auto" w:fill="E0E0E0"/>
            <w:vAlign w:val="center"/>
          </w:tcPr>
          <w:p w14:paraId="12939526" w14:textId="77777777"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14:paraId="42CD914C" w14:textId="77777777"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14:paraId="634BD6D1" w14:textId="77777777"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14:paraId="6F7CF154" w14:textId="77777777"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14:paraId="274328D1" w14:textId="77777777" w:rsidR="00C9649E" w:rsidRPr="00EA4E3A" w:rsidRDefault="00C9649E" w:rsidP="00CF1B12">
            <w:pPr>
              <w:pStyle w:val="TAH"/>
              <w:rPr>
                <w:rFonts w:cs="Arial"/>
                <w:szCs w:val="18"/>
              </w:rPr>
            </w:pPr>
            <w:r w:rsidRPr="00EA4E3A">
              <w:rPr>
                <w:rFonts w:cs="Arial"/>
                <w:szCs w:val="18"/>
              </w:rPr>
              <w:t>L=16</w:t>
            </w:r>
          </w:p>
        </w:tc>
      </w:tr>
      <w:tr w:rsidR="00E63685" w:rsidRPr="00EA4E3A" w14:paraId="20C33BA6" w14:textId="77777777">
        <w:trPr>
          <w:cantSplit/>
          <w:jc w:val="center"/>
        </w:trPr>
        <w:tc>
          <w:tcPr>
            <w:tcW w:w="0" w:type="auto"/>
            <w:vAlign w:val="center"/>
          </w:tcPr>
          <w:p w14:paraId="43E970C7" w14:textId="77777777" w:rsidR="00E63685" w:rsidRPr="00EA4E3A" w:rsidRDefault="00E63685" w:rsidP="00CF1B12">
            <w:pPr>
              <w:pStyle w:val="TAC"/>
            </w:pPr>
            <w:r w:rsidRPr="00EA4E3A">
              <w:t>2</w:t>
            </w:r>
          </w:p>
        </w:tc>
        <w:tc>
          <w:tcPr>
            <w:tcW w:w="0" w:type="auto"/>
            <w:vAlign w:val="center"/>
          </w:tcPr>
          <w:p w14:paraId="6D9865DF" w14:textId="77777777" w:rsidR="00E63685" w:rsidRPr="00EA4E3A" w:rsidRDefault="00E63685" w:rsidP="00CF1B12">
            <w:pPr>
              <w:pStyle w:val="TAC"/>
            </w:pPr>
            <w:r w:rsidRPr="00EA4E3A">
              <w:t>2</w:t>
            </w:r>
          </w:p>
        </w:tc>
        <w:tc>
          <w:tcPr>
            <w:tcW w:w="0" w:type="auto"/>
            <w:vAlign w:val="center"/>
          </w:tcPr>
          <w:p w14:paraId="0A890537"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4599C35B" w14:textId="77777777" w:rsidR="00E63685" w:rsidRPr="00EA4E3A" w:rsidRDefault="00E63685" w:rsidP="00CF1B12">
            <w:pPr>
              <w:pStyle w:val="TAC"/>
            </w:pPr>
            <w:r w:rsidRPr="00EA4E3A">
              <w:rPr>
                <w:lang w:eastAsia="ja-JP"/>
              </w:rPr>
              <w:t>4,2</w:t>
            </w:r>
          </w:p>
        </w:tc>
        <w:tc>
          <w:tcPr>
            <w:tcW w:w="0" w:type="auto"/>
            <w:vAlign w:val="center"/>
          </w:tcPr>
          <w:p w14:paraId="36E852A0"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09B6926E"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14:paraId="3C1C3252"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14:paraId="499369AD" w14:textId="77777777">
        <w:trPr>
          <w:cantSplit/>
          <w:jc w:val="center"/>
        </w:trPr>
        <w:tc>
          <w:tcPr>
            <w:tcW w:w="0" w:type="auto"/>
            <w:vAlign w:val="center"/>
          </w:tcPr>
          <w:p w14:paraId="7CD40A32" w14:textId="77777777" w:rsidR="00E63685" w:rsidRPr="00EA4E3A" w:rsidRDefault="00E63685" w:rsidP="00CF1B12">
            <w:pPr>
              <w:pStyle w:val="TAC"/>
            </w:pPr>
            <w:r w:rsidRPr="00EA4E3A">
              <w:t>4</w:t>
            </w:r>
          </w:p>
        </w:tc>
        <w:tc>
          <w:tcPr>
            <w:tcW w:w="0" w:type="auto"/>
            <w:vAlign w:val="center"/>
          </w:tcPr>
          <w:p w14:paraId="6D981786" w14:textId="77777777" w:rsidR="00E63685" w:rsidRPr="00EA4E3A" w:rsidRDefault="00E63685" w:rsidP="00CF1B12">
            <w:pPr>
              <w:pStyle w:val="TAC"/>
            </w:pPr>
            <w:r w:rsidRPr="00EA4E3A">
              <w:t>4</w:t>
            </w:r>
          </w:p>
        </w:tc>
        <w:tc>
          <w:tcPr>
            <w:tcW w:w="0" w:type="auto"/>
            <w:vAlign w:val="center"/>
          </w:tcPr>
          <w:p w14:paraId="7ECB5727"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59DB6D86"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52059F58"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3CBEE1DD"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14:paraId="01EBAE89"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14:paraId="1BC13B17" w14:textId="77777777">
        <w:trPr>
          <w:cantSplit/>
          <w:jc w:val="center"/>
        </w:trPr>
        <w:tc>
          <w:tcPr>
            <w:tcW w:w="0" w:type="auto"/>
            <w:vAlign w:val="center"/>
          </w:tcPr>
          <w:p w14:paraId="3749FCA0" w14:textId="77777777" w:rsidR="00E63685" w:rsidRPr="00EA4E3A" w:rsidRDefault="00E63685" w:rsidP="00CF1B12">
            <w:pPr>
              <w:pStyle w:val="TAC"/>
            </w:pPr>
            <w:r w:rsidRPr="00EA4E3A">
              <w:t>8</w:t>
            </w:r>
          </w:p>
        </w:tc>
        <w:tc>
          <w:tcPr>
            <w:tcW w:w="0" w:type="auto"/>
            <w:vAlign w:val="center"/>
          </w:tcPr>
          <w:p w14:paraId="2C6D4A63" w14:textId="77777777" w:rsidR="00E63685" w:rsidRPr="00EA4E3A" w:rsidRDefault="00E63685" w:rsidP="00CF1B12">
            <w:pPr>
              <w:pStyle w:val="TAC"/>
            </w:pPr>
            <w:r w:rsidRPr="00EA4E3A">
              <w:t>8</w:t>
            </w:r>
          </w:p>
        </w:tc>
        <w:tc>
          <w:tcPr>
            <w:tcW w:w="0" w:type="auto"/>
            <w:vAlign w:val="center"/>
          </w:tcPr>
          <w:p w14:paraId="77CB7DA5"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54A0204C"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1E03D91B"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14AC9DF4"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14:paraId="3D345582"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14:paraId="23654193" w14:textId="77777777">
        <w:trPr>
          <w:cantSplit/>
          <w:jc w:val="center"/>
        </w:trPr>
        <w:tc>
          <w:tcPr>
            <w:tcW w:w="0" w:type="auto"/>
            <w:vAlign w:val="center"/>
          </w:tcPr>
          <w:p w14:paraId="5F04932E" w14:textId="77777777" w:rsidR="00E63685" w:rsidRPr="00EA4E3A" w:rsidRDefault="00E63685" w:rsidP="00CF1B12">
            <w:pPr>
              <w:pStyle w:val="TAC"/>
            </w:pPr>
            <w:r w:rsidRPr="00EA4E3A">
              <w:t>2</w:t>
            </w:r>
          </w:p>
        </w:tc>
        <w:tc>
          <w:tcPr>
            <w:tcW w:w="0" w:type="auto"/>
            <w:vAlign w:val="center"/>
          </w:tcPr>
          <w:p w14:paraId="4D8F43E5" w14:textId="77777777" w:rsidR="00E63685" w:rsidRPr="00EA4E3A" w:rsidRDefault="00E63685" w:rsidP="00CF1B12">
            <w:pPr>
              <w:pStyle w:val="TAC"/>
            </w:pPr>
            <w:r w:rsidRPr="00EA4E3A">
              <w:t>4</w:t>
            </w:r>
          </w:p>
        </w:tc>
        <w:tc>
          <w:tcPr>
            <w:tcW w:w="0" w:type="auto"/>
            <w:vAlign w:val="center"/>
          </w:tcPr>
          <w:p w14:paraId="0C2C8F85"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248AA74D"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76410179"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36E26A41"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14:paraId="27131DA6"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14:paraId="7B37FD57" w14:textId="77777777">
        <w:trPr>
          <w:cantSplit/>
          <w:jc w:val="center"/>
        </w:trPr>
        <w:tc>
          <w:tcPr>
            <w:tcW w:w="0" w:type="auto"/>
            <w:vAlign w:val="center"/>
          </w:tcPr>
          <w:p w14:paraId="7E9156D3" w14:textId="77777777" w:rsidR="00E63685" w:rsidRPr="00EA4E3A" w:rsidRDefault="00E63685" w:rsidP="00CF1B12">
            <w:pPr>
              <w:pStyle w:val="TAC"/>
            </w:pPr>
            <w:r w:rsidRPr="00EA4E3A">
              <w:t>2</w:t>
            </w:r>
          </w:p>
        </w:tc>
        <w:tc>
          <w:tcPr>
            <w:tcW w:w="0" w:type="auto"/>
            <w:vAlign w:val="center"/>
          </w:tcPr>
          <w:p w14:paraId="28BCE639" w14:textId="77777777" w:rsidR="00E63685" w:rsidRPr="00EA4E3A" w:rsidRDefault="00E63685" w:rsidP="00CF1B12">
            <w:pPr>
              <w:pStyle w:val="TAC"/>
            </w:pPr>
            <w:r w:rsidRPr="00EA4E3A">
              <w:t>8</w:t>
            </w:r>
          </w:p>
        </w:tc>
        <w:tc>
          <w:tcPr>
            <w:tcW w:w="0" w:type="auto"/>
            <w:vAlign w:val="center"/>
          </w:tcPr>
          <w:p w14:paraId="71D8DF10"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27F25828"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172CCD60"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2CCFA35C"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14:paraId="34BABED7"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14:paraId="13ECF96B" w14:textId="77777777">
        <w:trPr>
          <w:cantSplit/>
          <w:jc w:val="center"/>
        </w:trPr>
        <w:tc>
          <w:tcPr>
            <w:tcW w:w="0" w:type="auto"/>
            <w:vAlign w:val="center"/>
          </w:tcPr>
          <w:p w14:paraId="2DFEFE7F" w14:textId="77777777" w:rsidR="00E63685" w:rsidRPr="00EA4E3A" w:rsidRDefault="00E63685" w:rsidP="00CF1B12">
            <w:pPr>
              <w:pStyle w:val="TAC"/>
            </w:pPr>
            <w:r w:rsidRPr="00EA4E3A">
              <w:t>4</w:t>
            </w:r>
          </w:p>
        </w:tc>
        <w:tc>
          <w:tcPr>
            <w:tcW w:w="0" w:type="auto"/>
            <w:vAlign w:val="center"/>
          </w:tcPr>
          <w:p w14:paraId="2A762CC6" w14:textId="77777777" w:rsidR="00E63685" w:rsidRPr="00EA4E3A" w:rsidRDefault="00E63685" w:rsidP="00CF1B12">
            <w:pPr>
              <w:pStyle w:val="TAC"/>
            </w:pPr>
            <w:r w:rsidRPr="00EA4E3A">
              <w:t>2</w:t>
            </w:r>
          </w:p>
        </w:tc>
        <w:tc>
          <w:tcPr>
            <w:tcW w:w="0" w:type="auto"/>
            <w:vAlign w:val="center"/>
          </w:tcPr>
          <w:p w14:paraId="12A06B38"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2F3DFB2B"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77D96075"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69565F6A" w14:textId="77777777"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14:paraId="3197498A"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14:paraId="40CBC616" w14:textId="77777777">
        <w:trPr>
          <w:cantSplit/>
          <w:jc w:val="center"/>
        </w:trPr>
        <w:tc>
          <w:tcPr>
            <w:tcW w:w="0" w:type="auto"/>
            <w:vAlign w:val="center"/>
          </w:tcPr>
          <w:p w14:paraId="05293FE3" w14:textId="77777777" w:rsidR="00E63685" w:rsidRPr="00EA4E3A" w:rsidRDefault="00E63685" w:rsidP="00CF1B12">
            <w:pPr>
              <w:pStyle w:val="TAC"/>
            </w:pPr>
            <w:r w:rsidRPr="00EA4E3A">
              <w:t>4</w:t>
            </w:r>
          </w:p>
        </w:tc>
        <w:tc>
          <w:tcPr>
            <w:tcW w:w="0" w:type="auto"/>
            <w:vAlign w:val="center"/>
          </w:tcPr>
          <w:p w14:paraId="1A849BEB" w14:textId="77777777" w:rsidR="00E63685" w:rsidRPr="00EA4E3A" w:rsidRDefault="00E63685" w:rsidP="00CF1B12">
            <w:pPr>
              <w:pStyle w:val="TAC"/>
            </w:pPr>
            <w:r w:rsidRPr="00EA4E3A">
              <w:t>8</w:t>
            </w:r>
          </w:p>
        </w:tc>
        <w:tc>
          <w:tcPr>
            <w:tcW w:w="0" w:type="auto"/>
            <w:vAlign w:val="center"/>
          </w:tcPr>
          <w:p w14:paraId="6C5E3F8A"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76B881AC"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1F539D18" w14:textId="77777777"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14:paraId="65BE7410"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14:paraId="56777B8D"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14:paraId="1E78AAF8" w14:textId="77777777">
        <w:trPr>
          <w:cantSplit/>
          <w:jc w:val="center"/>
        </w:trPr>
        <w:tc>
          <w:tcPr>
            <w:tcW w:w="0" w:type="auto"/>
            <w:vAlign w:val="center"/>
          </w:tcPr>
          <w:p w14:paraId="647B091D" w14:textId="77777777" w:rsidR="00E63685" w:rsidRPr="00EA4E3A" w:rsidRDefault="00E63685" w:rsidP="00CF1B12">
            <w:pPr>
              <w:pStyle w:val="TAC"/>
            </w:pPr>
            <w:r w:rsidRPr="00EA4E3A">
              <w:t>8</w:t>
            </w:r>
          </w:p>
        </w:tc>
        <w:tc>
          <w:tcPr>
            <w:tcW w:w="0" w:type="auto"/>
            <w:vAlign w:val="center"/>
          </w:tcPr>
          <w:p w14:paraId="5F19968B" w14:textId="77777777" w:rsidR="00E63685" w:rsidRPr="00EA4E3A" w:rsidRDefault="00E63685" w:rsidP="00CF1B12">
            <w:pPr>
              <w:pStyle w:val="TAC"/>
            </w:pPr>
            <w:r w:rsidRPr="00EA4E3A">
              <w:t>2</w:t>
            </w:r>
          </w:p>
        </w:tc>
        <w:tc>
          <w:tcPr>
            <w:tcW w:w="0" w:type="auto"/>
            <w:vAlign w:val="center"/>
          </w:tcPr>
          <w:p w14:paraId="73B139BF" w14:textId="77777777"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14:paraId="710139C3" w14:textId="77777777"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14:paraId="5711E4E6" w14:textId="77777777"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14:paraId="64873D85" w14:textId="77777777"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14:paraId="334FFBB9"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14:paraId="161E743E" w14:textId="77777777">
        <w:trPr>
          <w:cantSplit/>
          <w:jc w:val="center"/>
        </w:trPr>
        <w:tc>
          <w:tcPr>
            <w:tcW w:w="0" w:type="auto"/>
            <w:vAlign w:val="center"/>
          </w:tcPr>
          <w:p w14:paraId="1643BFDE" w14:textId="77777777" w:rsidR="00E63685" w:rsidRPr="00EA4E3A" w:rsidRDefault="00E63685" w:rsidP="00CF1B12">
            <w:pPr>
              <w:pStyle w:val="TAC"/>
            </w:pPr>
            <w:r w:rsidRPr="00EA4E3A">
              <w:t>8</w:t>
            </w:r>
          </w:p>
        </w:tc>
        <w:tc>
          <w:tcPr>
            <w:tcW w:w="0" w:type="auto"/>
            <w:vAlign w:val="center"/>
          </w:tcPr>
          <w:p w14:paraId="40245DF9" w14:textId="77777777" w:rsidR="00E63685" w:rsidRPr="00EA4E3A" w:rsidRDefault="00E63685" w:rsidP="00CF1B12">
            <w:pPr>
              <w:pStyle w:val="TAC"/>
            </w:pPr>
            <w:r w:rsidRPr="00EA4E3A">
              <w:t>4</w:t>
            </w:r>
          </w:p>
        </w:tc>
        <w:tc>
          <w:tcPr>
            <w:tcW w:w="0" w:type="auto"/>
            <w:vAlign w:val="center"/>
          </w:tcPr>
          <w:p w14:paraId="4E35E762" w14:textId="77777777" w:rsidR="00E63685" w:rsidRPr="00EA4E3A" w:rsidRDefault="00E63685" w:rsidP="00CF1B12">
            <w:pPr>
              <w:pStyle w:val="TAC"/>
            </w:pPr>
            <w:r w:rsidRPr="00EA4E3A">
              <w:rPr>
                <w:lang w:eastAsia="ja-JP"/>
              </w:rPr>
              <w:t>4,1</w:t>
            </w:r>
          </w:p>
        </w:tc>
        <w:tc>
          <w:tcPr>
            <w:tcW w:w="0" w:type="auto"/>
            <w:vAlign w:val="center"/>
          </w:tcPr>
          <w:p w14:paraId="04FA70D9" w14:textId="77777777" w:rsidR="00E63685" w:rsidRPr="00EA4E3A" w:rsidRDefault="00E63685" w:rsidP="00CF1B12">
            <w:pPr>
              <w:pStyle w:val="TAC"/>
            </w:pPr>
            <w:r w:rsidRPr="00EA4E3A">
              <w:rPr>
                <w:lang w:eastAsia="ja-JP"/>
              </w:rPr>
              <w:t>4,1</w:t>
            </w:r>
          </w:p>
        </w:tc>
        <w:tc>
          <w:tcPr>
            <w:tcW w:w="0" w:type="auto"/>
            <w:vAlign w:val="center"/>
          </w:tcPr>
          <w:p w14:paraId="16C7EAEF" w14:textId="77777777" w:rsidR="00E63685" w:rsidRPr="00EA4E3A" w:rsidRDefault="00E63685" w:rsidP="00CF1B12">
            <w:pPr>
              <w:pStyle w:val="TAC"/>
            </w:pPr>
            <w:r w:rsidRPr="00EA4E3A">
              <w:rPr>
                <w:lang w:eastAsia="ja-JP"/>
              </w:rPr>
              <w:t>2,2</w:t>
            </w:r>
          </w:p>
        </w:tc>
        <w:tc>
          <w:tcPr>
            <w:tcW w:w="0" w:type="auto"/>
            <w:vAlign w:val="center"/>
          </w:tcPr>
          <w:p w14:paraId="0E8C8BD9" w14:textId="77777777" w:rsidR="00E63685" w:rsidRPr="00EA4E3A" w:rsidRDefault="00E63685" w:rsidP="00CF1B12">
            <w:pPr>
              <w:pStyle w:val="TAC"/>
            </w:pPr>
            <w:r w:rsidRPr="00EA4E3A">
              <w:rPr>
                <w:lang w:eastAsia="ja-JP"/>
              </w:rPr>
              <w:t>0,1</w:t>
            </w:r>
          </w:p>
        </w:tc>
        <w:tc>
          <w:tcPr>
            <w:tcW w:w="0" w:type="auto"/>
            <w:vAlign w:val="center"/>
          </w:tcPr>
          <w:p w14:paraId="40DDC013" w14:textId="77777777"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14:paraId="7AAB4131" w14:textId="77777777">
        <w:trPr>
          <w:cantSplit/>
          <w:jc w:val="center"/>
        </w:trPr>
        <w:tc>
          <w:tcPr>
            <w:tcW w:w="0" w:type="auto"/>
            <w:gridSpan w:val="7"/>
            <w:vAlign w:val="center"/>
          </w:tcPr>
          <w:p w14:paraId="295E321C" w14:textId="77777777" w:rsidR="00CF1B12" w:rsidRPr="00EA4E3A" w:rsidRDefault="00CF1B12" w:rsidP="00CF1B12">
            <w:pPr>
              <w:pStyle w:val="TAN"/>
              <w:rPr>
                <w:lang w:eastAsia="ja-JP"/>
              </w:rPr>
            </w:pPr>
          </w:p>
          <w:p w14:paraId="1DB52FDF" w14:textId="77777777"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14:anchorId="3404E0B3" wp14:editId="3A2D085F">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14:anchorId="6CA6FA14" wp14:editId="5CD4BBBD">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14:paraId="4AFA2D5E" w14:textId="77777777" w:rsidR="00975C2E" w:rsidRPr="00EA4E3A" w:rsidRDefault="00975C2E" w:rsidP="00CF1B12">
            <w:pPr>
              <w:pStyle w:val="TAN"/>
              <w:rPr>
                <w:lang w:eastAsia="ja-JP"/>
              </w:rPr>
            </w:pPr>
          </w:p>
        </w:tc>
      </w:tr>
    </w:tbl>
    <w:p w14:paraId="16F0F109" w14:textId="77777777" w:rsidR="00C9649E" w:rsidRPr="00EA4E3A" w:rsidRDefault="00C9649E" w:rsidP="00C9649E"/>
    <w:p w14:paraId="345BA00A" w14:textId="77777777"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3A177B32" w14:textId="77777777"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31DE05A8" w14:textId="77777777"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14:paraId="2D8BC55D" w14:textId="77777777"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14:paraId="661F57A0" w14:textId="77777777"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 xml:space="preserve">to monitor EPDCCH with carrier indicator field in an LAA </w:t>
      </w:r>
      <w:proofErr w:type="spellStart"/>
      <w:r w:rsidRPr="00EA4E3A">
        <w:rPr>
          <w:rFonts w:eastAsia="Malgun Gothic" w:hint="eastAsia"/>
          <w:lang w:eastAsia="ko-KR"/>
        </w:rPr>
        <w:t>Scell</w:t>
      </w:r>
      <w:proofErr w:type="spellEnd"/>
    </w:p>
    <w:p w14:paraId="5B7182F8" w14:textId="77777777"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scheduled with PDSCH starting in the second slot in a subframe in an LAA </w:t>
      </w:r>
      <w:proofErr w:type="spellStart"/>
      <w:r w:rsidRPr="00EA4E3A">
        <w:rPr>
          <w:rFonts w:eastAsia="Malgun Gothic" w:hint="eastAsia"/>
          <w:lang w:val="en-US" w:eastAsia="ko-KR"/>
        </w:rPr>
        <w:t>Scell</w:t>
      </w:r>
      <w:proofErr w:type="spellEnd"/>
      <w:r w:rsidRPr="00EA4E3A">
        <w:rPr>
          <w:rFonts w:eastAsia="Malgun Gothic" w:hint="eastAsia"/>
          <w:lang w:val="en-US" w:eastAsia="ko-KR"/>
        </w:rPr>
        <w:t xml:space="preserve"> if the UE is configured to monitor EPDCCH with carrier indicator field corresponding to that LAA </w:t>
      </w:r>
      <w:proofErr w:type="spellStart"/>
      <w:r w:rsidRPr="00EA4E3A">
        <w:rPr>
          <w:rFonts w:eastAsia="Malgun Gothic" w:hint="eastAsia"/>
          <w:lang w:val="en-US" w:eastAsia="ko-KR"/>
        </w:rPr>
        <w:t>Scell</w:t>
      </w:r>
      <w:proofErr w:type="spellEnd"/>
      <w:r w:rsidRPr="00EA4E3A">
        <w:rPr>
          <w:rFonts w:eastAsia="Malgun Gothic" w:hint="eastAsia"/>
          <w:lang w:val="en-US" w:eastAsia="ko-KR"/>
        </w:rPr>
        <w:t xml:space="preserve"> in another serving cell</w:t>
      </w:r>
    </w:p>
    <w:p w14:paraId="2CBA48E0" w14:textId="77777777"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018A789E" w14:textId="77777777"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14:paraId="38420490" w14:textId="77777777"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57B5E6DF" w14:textId="77777777"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14:paraId="7866E727" w14:textId="77777777" w:rsidR="00C9649E" w:rsidRPr="00EA4E3A" w:rsidRDefault="00E63685" w:rsidP="00E63685">
      <w:r w:rsidRPr="00EA4E3A">
        <w:t xml:space="preserve">A UE may assume the same </w:t>
      </w:r>
      <w:r w:rsidR="008B0F02" w:rsidRPr="00EA4E3A">
        <w:rPr>
          <w:noProof/>
          <w:position w:val="-12"/>
        </w:rPr>
        <w:drawing>
          <wp:inline distT="0" distB="0" distL="0" distR="0" wp14:anchorId="68331FD8" wp14:editId="0C5987AD">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14:anchorId="61B6A208" wp14:editId="3672F0DD">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14:paraId="1EBEC3D2" w14:textId="77777777" w:rsidR="00C9649E" w:rsidRPr="00EA4E3A" w:rsidRDefault="00C9649E" w:rsidP="00C9649E">
      <w:pPr>
        <w:pStyle w:val="Heading4"/>
      </w:pPr>
      <w:bookmarkStart w:id="28" w:name="_Toc415085509"/>
      <w:r w:rsidRPr="00EA4E3A">
        <w:t>9.1.4.1</w:t>
      </w:r>
      <w:r w:rsidRPr="00EA4E3A">
        <w:tab/>
        <w:t>EPDCCH starting position</w:t>
      </w:r>
      <w:bookmarkEnd w:id="28"/>
    </w:p>
    <w:p w14:paraId="176B247C" w14:textId="77777777"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14:paraId="046370AF" w14:textId="77777777"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14:paraId="75E68F8F" w14:textId="77777777"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14:anchorId="728F0D99" wp14:editId="75099313">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14:paraId="291E64AD" w14:textId="77777777" w:rsidR="00C9649E" w:rsidRPr="00EA4E3A" w:rsidRDefault="00C9649E" w:rsidP="00F167B7">
      <w:pPr>
        <w:numPr>
          <w:ilvl w:val="0"/>
          <w:numId w:val="11"/>
        </w:numPr>
        <w:spacing w:after="120"/>
        <w:rPr>
          <w:lang w:val="en-US"/>
        </w:rPr>
      </w:pPr>
      <w:r w:rsidRPr="00EA4E3A">
        <w:rPr>
          <w:lang w:val="en-US"/>
        </w:rPr>
        <w:t xml:space="preserve">otherwise </w:t>
      </w:r>
    </w:p>
    <w:p w14:paraId="0E0900EA" w14:textId="77777777"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14:anchorId="0B5C40B5" wp14:editId="6D2B1C85">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14:anchorId="29F20012" wp14:editId="43F97FCA">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14:anchorId="55A84CA3" wp14:editId="3490E467">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14:anchorId="35971F6E" wp14:editId="019D9AE7">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0A74D01A" w14:textId="77777777"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14:anchorId="164C3E87" wp14:editId="060773C6">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14:paraId="3E6026AC" w14:textId="77777777"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14:paraId="09B87B4A" w14:textId="77777777" w:rsidR="005B4392" w:rsidRPr="00EA4E3A" w:rsidRDefault="008B0F02" w:rsidP="00F167B7">
      <w:pPr>
        <w:numPr>
          <w:ilvl w:val="1"/>
          <w:numId w:val="11"/>
        </w:numPr>
        <w:rPr>
          <w:lang w:val="en-US"/>
        </w:rPr>
      </w:pPr>
      <w:r w:rsidRPr="00EA4E3A">
        <w:rPr>
          <w:noProof/>
          <w:position w:val="-12"/>
        </w:rPr>
        <w:lastRenderedPageBreak/>
        <w:drawing>
          <wp:inline distT="0" distB="0" distL="0" distR="0" wp14:anchorId="66F130C8" wp14:editId="4DE9538A">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14:paraId="055E8174" w14:textId="77777777"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14:paraId="15990221" w14:textId="77777777" w:rsidR="00C9649E" w:rsidRPr="00EA4E3A" w:rsidRDefault="008B0F02" w:rsidP="00F167B7">
      <w:pPr>
        <w:numPr>
          <w:ilvl w:val="1"/>
          <w:numId w:val="11"/>
        </w:numPr>
        <w:rPr>
          <w:lang w:val="en-US"/>
        </w:rPr>
      </w:pPr>
      <w:r w:rsidRPr="00EA4E3A">
        <w:rPr>
          <w:noProof/>
          <w:position w:val="-12"/>
        </w:rPr>
        <w:drawing>
          <wp:inline distT="0" distB="0" distL="0" distR="0" wp14:anchorId="0B36C66E" wp14:editId="4F670FA6">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14:anchorId="3FD03B28" wp14:editId="327A3DEE">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14:anchorId="16A6A97B" wp14:editId="12C09B3E">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14:anchorId="02105EE9" wp14:editId="4915CBC3">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14:anchorId="6436DDBE" wp14:editId="27E5B411">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14:anchorId="3239B530" wp14:editId="6AE8B113">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29F36E4D" w14:textId="77777777"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14:anchorId="7BDE2068" wp14:editId="138E3563">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14:anchorId="51A2D754" wp14:editId="6F2B8C7A">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14:paraId="7ADB504B" w14:textId="77777777" w:rsidR="00C9649E" w:rsidRPr="00EA4E3A" w:rsidRDefault="008B0F02" w:rsidP="00F167B7">
      <w:pPr>
        <w:numPr>
          <w:ilvl w:val="1"/>
          <w:numId w:val="11"/>
        </w:numPr>
        <w:rPr>
          <w:rFonts w:eastAsia="MS Mincho"/>
        </w:rPr>
      </w:pPr>
      <w:r w:rsidRPr="00EA4E3A">
        <w:rPr>
          <w:noProof/>
          <w:position w:val="-12"/>
        </w:rPr>
        <w:drawing>
          <wp:inline distT="0" distB="0" distL="0" distR="0" wp14:anchorId="74B911CA" wp14:editId="7AEC5AC1">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14:paraId="4AA442A9" w14:textId="77777777" w:rsidR="00C9649E" w:rsidRPr="00EA4E3A" w:rsidRDefault="00C9649E" w:rsidP="00F167B7">
      <w:pPr>
        <w:numPr>
          <w:ilvl w:val="0"/>
          <w:numId w:val="11"/>
        </w:numPr>
        <w:rPr>
          <w:rFonts w:eastAsia="MS Mincho"/>
        </w:rPr>
      </w:pPr>
      <w:r w:rsidRPr="00EA4E3A">
        <w:t xml:space="preserve">otherwise </w:t>
      </w:r>
    </w:p>
    <w:p w14:paraId="1A9E1926" w14:textId="77777777" w:rsidR="00C9649E" w:rsidRPr="00EA4E3A" w:rsidRDefault="008B0F02" w:rsidP="00F167B7">
      <w:pPr>
        <w:numPr>
          <w:ilvl w:val="1"/>
          <w:numId w:val="11"/>
        </w:numPr>
        <w:rPr>
          <w:rFonts w:eastAsia="MS Mincho"/>
        </w:rPr>
      </w:pPr>
      <w:r w:rsidRPr="00EA4E3A">
        <w:rPr>
          <w:noProof/>
          <w:position w:val="-12"/>
        </w:rPr>
        <w:drawing>
          <wp:inline distT="0" distB="0" distL="0" distR="0" wp14:anchorId="58629F5D" wp14:editId="5A88995C">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14:paraId="3E3792C8" w14:textId="77777777" w:rsidR="00B07B98" w:rsidRPr="00EA4E3A" w:rsidRDefault="00B07B98" w:rsidP="00B07B98">
      <w:pPr>
        <w:rPr>
          <w:lang w:eastAsia="zh-CN"/>
        </w:rPr>
      </w:pPr>
      <w:bookmarkStart w:id="29" w:name="_Toc415085510"/>
      <w:r w:rsidRPr="00EA4E3A">
        <w:t xml:space="preserve">If a serving cell is a LAA </w:t>
      </w:r>
      <w:proofErr w:type="spellStart"/>
      <w:r w:rsidRPr="00EA4E3A">
        <w:t>Scell</w:t>
      </w:r>
      <w:proofErr w:type="spellEnd"/>
      <w:r w:rsidRPr="00EA4E3A">
        <w:t xml:space="preserve">, and if the higher layer parameter </w:t>
      </w:r>
      <w:proofErr w:type="spellStart"/>
      <w:r w:rsidRPr="00EA4E3A">
        <w:rPr>
          <w:i/>
        </w:rPr>
        <w:t>subframeStartPosition</w:t>
      </w:r>
      <w:proofErr w:type="spellEnd"/>
      <w:r w:rsidRPr="00EA4E3A">
        <w:t xml:space="preserve"> for the </w:t>
      </w:r>
      <w:proofErr w:type="spellStart"/>
      <w:r w:rsidRPr="00EA4E3A">
        <w:t>Scell</w:t>
      </w:r>
      <w:proofErr w:type="spellEnd"/>
      <w:r w:rsidRPr="00EA4E3A">
        <w:t xml:space="preserve"> indicates </w:t>
      </w:r>
      <w:r w:rsidR="0001443F">
        <w:rPr>
          <w:lang w:eastAsia="zh-CN"/>
        </w:rPr>
        <w:t>'</w:t>
      </w:r>
      <w:r w:rsidRPr="00EA4E3A">
        <w:rPr>
          <w:lang w:eastAsia="zh-CN"/>
        </w:rPr>
        <w:t>s07</w:t>
      </w:r>
      <w:r w:rsidR="0001443F">
        <w:rPr>
          <w:lang w:eastAsia="zh-CN"/>
        </w:rPr>
        <w:t>'</w:t>
      </w:r>
    </w:p>
    <w:p w14:paraId="7506E389" w14:textId="77777777"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14:anchorId="457051D0" wp14:editId="00FF67EA">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14:paraId="2453F9A7" w14:textId="77777777"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14:anchorId="61423D32" wp14:editId="4532820E">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14:paraId="449D5150" w14:textId="77777777" w:rsidR="00B07B98" w:rsidRPr="00EA4E3A" w:rsidRDefault="00B07B98" w:rsidP="00B07B98">
      <w:pPr>
        <w:rPr>
          <w:lang w:val="en-US"/>
        </w:rPr>
      </w:pPr>
      <w:r w:rsidRPr="00EA4E3A">
        <w:rPr>
          <w:lang w:val="en-US"/>
        </w:rPr>
        <w:t>otherwise</w:t>
      </w:r>
    </w:p>
    <w:p w14:paraId="62453524" w14:textId="77777777"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14:anchorId="3DB41EB0" wp14:editId="420A2A57">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14:paraId="14148012" w14:textId="77777777"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14:paraId="7181EBC8" w14:textId="77777777"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14:paraId="203F4F2B" w14:textId="77777777"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14:paraId="37CCF3AC" w14:textId="77777777"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14:paraId="4CACD929" w14:textId="77777777"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14:paraId="1E13E545" w14:textId="77777777"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14:paraId="7C4F46B4" w14:textId="77777777"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14:paraId="085861E7" w14:textId="77777777"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14:paraId="41B08DCB" w14:textId="77777777"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14:paraId="2D3C8B66" w14:textId="77777777"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14:paraId="06BC9C0E" w14:textId="77777777"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14:paraId="0CBB69F4" w14:textId="77777777"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14:paraId="0CDC7735" w14:textId="77777777"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14:paraId="00D5DD43" w14:textId="77777777"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14:paraId="2795FEE0" w14:textId="77777777"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14:paraId="405F9F4F" w14:textId="77777777" w:rsidR="00D04502" w:rsidRPr="00EA4E3A" w:rsidRDefault="00782C98" w:rsidP="00C8626A">
      <w:pPr>
        <w:pStyle w:val="B1"/>
        <w:rPr>
          <w:i/>
        </w:rPr>
      </w:pPr>
      <w:r w:rsidRPr="00EA4E3A">
        <w:rPr>
          <w:i/>
        </w:rPr>
        <w:t>-</w:t>
      </w:r>
      <w:r w:rsidRPr="00EA4E3A">
        <w:rPr>
          <w:i/>
        </w:rPr>
        <w:tab/>
      </w:r>
      <w:r w:rsidR="005B4392" w:rsidRPr="00EA4E3A">
        <w:rPr>
          <w:i/>
        </w:rPr>
        <w:t>qcl-CSI-RS-ConfigNZPId-r11.</w:t>
      </w:r>
    </w:p>
    <w:p w14:paraId="2F6F6710" w14:textId="77777777"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14:anchorId="1B0734BC" wp14:editId="7E7EBDB3">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14:anchorId="5F407F13" wp14:editId="4857F044">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proofErr w:type="spellStart"/>
      <w:r w:rsidR="000E7004" w:rsidRPr="00EA4E3A">
        <w:rPr>
          <w:i/>
        </w:rPr>
        <w:t>eMIMO</w:t>
      </w:r>
      <w:proofErr w:type="spellEnd"/>
      <w:r w:rsidR="000E7004" w:rsidRPr="00EA4E3A">
        <w:rPr>
          <w:i/>
        </w:rPr>
        <w:t>-Type</w:t>
      </w:r>
      <w:r w:rsidR="00DA78F3" w:rsidRPr="00EA4E3A">
        <w:t xml:space="preserve"> for TDD serving cell</w:t>
      </w:r>
      <w:r w:rsidR="00D04502" w:rsidRPr="00EA4E3A">
        <w:rPr>
          <w:rFonts w:ascii="Times" w:eastAsia="Batang" w:hAnsi="Times"/>
          <w:szCs w:val="24"/>
        </w:rPr>
        <w:t>.</w:t>
      </w:r>
    </w:p>
    <w:p w14:paraId="5FD1AC60" w14:textId="77777777"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14:paraId="09CEB75E" w14:textId="77777777"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14:paraId="5A5D587B" w14:textId="77777777"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w14:anchorId="70A93DE9">
          <v:shape id="_x0000_i1221" type="#_x0000_t75" style="width:25.95pt;height:18.4pt" o:ole="">
            <v:imagedata r:id="rId540" o:title=""/>
          </v:shape>
          <o:OLEObject Type="Embed" ProgID="Equation.3" ShapeID="_x0000_i1221" DrawAspect="Content" ObjectID="_1685804078" r:id="rId541"/>
        </w:object>
      </w:r>
      <w:r w:rsidRPr="00EA4E3A">
        <w:t xml:space="preserve"> is used in place of </w:t>
      </w:r>
      <w:r w:rsidRPr="00EA4E3A">
        <w:rPr>
          <w:position w:val="-10"/>
        </w:rPr>
        <w:object w:dxaOrig="480" w:dyaOrig="380" w14:anchorId="27B9125A">
          <v:shape id="_x0000_i1222" type="#_x0000_t75" style="width:24.3pt;height:18.4pt" o:ole="">
            <v:imagedata r:id="rId542" o:title=""/>
          </v:shape>
          <o:OLEObject Type="Embed" ProgID="Equation.3" ShapeID="_x0000_i1222" DrawAspect="Content" ObjectID="_1685804079" r:id="rId543"/>
        </w:object>
      </w:r>
      <w:r w:rsidRPr="00EA4E3A">
        <w:t>.</w:t>
      </w:r>
    </w:p>
    <w:p w14:paraId="4A183D86" w14:textId="77777777"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w14:anchorId="0201C02B">
          <v:shape id="_x0000_i1223" type="#_x0000_t75" style="width:25.95pt;height:18.4pt" o:ole="">
            <v:imagedata r:id="rId540" o:title=""/>
          </v:shape>
          <o:OLEObject Type="Embed" ProgID="Equation.3" ShapeID="_x0000_i1223" DrawAspect="Content" ObjectID="_1685804080"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14:anchorId="1835F150" wp14:editId="68774CAD">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w14:anchorId="43C565AF">
          <v:shape id="_x0000_i1224" type="#_x0000_t75" style="width:25.95pt;height:18.4pt" o:ole="">
            <v:imagedata r:id="rId540" o:title=""/>
          </v:shape>
          <o:OLEObject Type="Embed" ProgID="Equation.3" ShapeID="_x0000_i1224" DrawAspect="Content" ObjectID="_1685804081"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w14:anchorId="06DAC671">
          <v:shape id="_x0000_i1225" type="#_x0000_t75" style="width:28.45pt;height:21.75pt" o:ole="">
            <v:imagedata r:id="rId540" o:title=""/>
          </v:shape>
          <o:OLEObject Type="Embed" ProgID="Equation.3" ShapeID="_x0000_i1225" DrawAspect="Content" ObjectID="_1685804082"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14:paraId="1EFD2B87" w14:textId="77777777"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w14:anchorId="11FB84B1">
          <v:shape id="_x0000_i1226" type="#_x0000_t75" style="width:21.75pt;height:21.75pt" o:ole="">
            <v:imagedata r:id="rId547" o:title=""/>
          </v:shape>
          <o:OLEObject Type="Embed" ProgID="Equation.3" ShapeID="_x0000_i1226" DrawAspect="Content" ObjectID="_1685804083" r:id="rId548"/>
        </w:object>
      </w:r>
      <w:r w:rsidRPr="00EA4E3A">
        <w:t xml:space="preserve"> is set to 6.</w:t>
      </w:r>
    </w:p>
    <w:p w14:paraId="717B9875" w14:textId="77777777"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14:anchorId="791E3125" wp14:editId="16505726">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14:anchorId="232C0647" wp14:editId="6AF9917B">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14:anchorId="034F04AA" wp14:editId="09728D4E">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14:anchorId="0AA3AEE0" wp14:editId="4478810F">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14:anchorId="5DFC0826" wp14:editId="28D17BBD">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14:anchorId="0784C4A6" wp14:editId="0B78D69F">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14:anchorId="35CE3BB9" wp14:editId="43D5F742">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14:anchorId="027B6AA9" wp14:editId="53B7740A">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14:anchorId="3FEB88A4" wp14:editId="49E5C05D">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14:anchorId="0E117FE3" wp14:editId="5063E19C">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14:paraId="2D94A61C" w14:textId="77777777" w:rsidR="00DD2E99" w:rsidRPr="00EA4E3A" w:rsidRDefault="00DD2E99" w:rsidP="00D04502">
      <w:pPr>
        <w:rPr>
          <w:position w:val="-36"/>
        </w:rPr>
      </w:pPr>
    </w:p>
    <w:p w14:paraId="3AB53F56" w14:textId="77777777"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14:paraId="564BA4CD" w14:textId="77777777" w:rsidR="00C1336F" w:rsidRPr="00EA4E3A" w:rsidRDefault="00C1336F" w:rsidP="00C1336F">
      <w:r w:rsidRPr="00EA4E3A">
        <w:t xml:space="preserve">A BL/CE UE shall monitor a set of MPDCCH candidates on one or more </w:t>
      </w:r>
      <w:proofErr w:type="spellStart"/>
      <w:r w:rsidRPr="00EA4E3A">
        <w:t>Narrowbands</w:t>
      </w:r>
      <w:proofErr w:type="spellEnd"/>
      <w:r w:rsidRPr="00EA4E3A">
        <w:t xml:space="preserve">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EFE2F28" w14:textId="77777777" w:rsidR="00C1336F" w:rsidRPr="00EA4E3A" w:rsidRDefault="00C1336F" w:rsidP="00C1336F">
      <w:r w:rsidRPr="00EA4E3A">
        <w:t>A UE that is not a BL/CE UE is not required to monitor MPDCCH.</w:t>
      </w:r>
    </w:p>
    <w:p w14:paraId="6863CD79" w14:textId="77777777"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w14:anchorId="22D2F5B7">
          <v:shape id="_x0000_i1227" type="#_x0000_t75" style="width:28.45pt;height:14.25pt" o:ole="">
            <v:imagedata r:id="rId556" o:title=""/>
          </v:shape>
          <o:OLEObject Type="Embed" ProgID="Equation.3" ShapeID="_x0000_i1227" DrawAspect="Content" ObjectID="_1685804084"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w14:anchorId="1229315E">
          <v:shape id="_x0000_i1228" type="#_x0000_t75" style="width:57.75pt;height:21.75pt" o:ole="">
            <v:imagedata r:id="rId558" o:title=""/>
          </v:shape>
          <o:OLEObject Type="Embed" ProgID="Equation.3" ShapeID="_x0000_i1228" DrawAspect="Content" ObjectID="_1685804085" r:id="rId559"/>
        </w:object>
      </w:r>
      <w:r w:rsidR="00C1336F" w:rsidRPr="00EA4E3A">
        <w:t xml:space="preserve">where </w:t>
      </w:r>
      <w:r w:rsidR="00C1336F" w:rsidRPr="00EA4E3A">
        <w:rPr>
          <w:position w:val="-14"/>
        </w:rPr>
        <w:object w:dxaOrig="960" w:dyaOrig="380" w14:anchorId="5157AC5A">
          <v:shape id="_x0000_i1229" type="#_x0000_t75" style="width:50.25pt;height:21.75pt" o:ole="">
            <v:imagedata r:id="rId560" o:title=""/>
          </v:shape>
          <o:OLEObject Type="Embed" ProgID="Equation.3" ShapeID="_x0000_i1229" DrawAspect="Content" ObjectID="_1685804086" r:id="rId561"/>
        </w:object>
      </w:r>
      <w:r w:rsidR="00C1336F" w:rsidRPr="00EA4E3A">
        <w:t xml:space="preserve">is the number of ECCEs in MPDCCH-PRB-set </w:t>
      </w:r>
      <w:r w:rsidR="008B0F02" w:rsidRPr="00EA4E3A">
        <w:rPr>
          <w:noProof/>
          <w:position w:val="-10"/>
        </w:rPr>
        <w:drawing>
          <wp:inline distT="0" distB="0" distL="0" distR="0" wp14:anchorId="2B7BE44B" wp14:editId="4AF1E4CA">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14:anchorId="3CE30787" wp14:editId="6CA4A054">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14:paraId="57CE80C9" w14:textId="77777777"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14:paraId="282F7317" w14:textId="77777777" w:rsidR="00C1336F" w:rsidRPr="00EA4E3A" w:rsidRDefault="00C1336F" w:rsidP="00C1336F">
      <w:r w:rsidRPr="00EA4E3A">
        <w:t>The set of MPDCCH candidates to monitor are defined in terms of MPDCCH search spaces.</w:t>
      </w:r>
    </w:p>
    <w:p w14:paraId="3F5F0B8D" w14:textId="77777777" w:rsidR="00C1336F" w:rsidRPr="00EA4E3A" w:rsidRDefault="00C1336F" w:rsidP="00C1336F">
      <w:r w:rsidRPr="00EA4E3A">
        <w:t>The BL/CE UE shall monitor one or more of the following search spaces</w:t>
      </w:r>
    </w:p>
    <w:p w14:paraId="3C4B0407" w14:textId="77777777" w:rsidR="00C1336F" w:rsidRPr="00EA4E3A" w:rsidRDefault="00A96163" w:rsidP="00A96163">
      <w:pPr>
        <w:pStyle w:val="B1"/>
      </w:pPr>
      <w:r w:rsidRPr="00EA4E3A">
        <w:t>-</w:t>
      </w:r>
      <w:r w:rsidRPr="00EA4E3A">
        <w:tab/>
      </w:r>
      <w:r w:rsidR="00C1336F" w:rsidRPr="00EA4E3A">
        <w:t xml:space="preserve">a Type0-MPDCCH common search space if configured with </w:t>
      </w:r>
      <w:proofErr w:type="spellStart"/>
      <w:r w:rsidR="00C1336F" w:rsidRPr="00EA4E3A">
        <w:t>CEmodeA</w:t>
      </w:r>
      <w:proofErr w:type="spellEnd"/>
      <w:r w:rsidR="00C1336F" w:rsidRPr="00EA4E3A">
        <w:t xml:space="preserve">, </w:t>
      </w:r>
    </w:p>
    <w:p w14:paraId="24E65849" w14:textId="77777777" w:rsidR="00E5733E" w:rsidRPr="00EA4E3A" w:rsidRDefault="00A96163" w:rsidP="00E5733E">
      <w:pPr>
        <w:pStyle w:val="B1"/>
        <w:rPr>
          <w:lang w:val="en-US"/>
        </w:rPr>
      </w:pPr>
      <w:r w:rsidRPr="00EA4E3A">
        <w:t>-</w:t>
      </w:r>
      <w:r w:rsidRPr="00EA4E3A">
        <w:tab/>
      </w:r>
      <w:r w:rsidR="00C1336F" w:rsidRPr="00EA4E3A">
        <w:t xml:space="preserve">a Type1-MPDCCH common search space, </w:t>
      </w:r>
    </w:p>
    <w:p w14:paraId="33D5B6E5" w14:textId="77777777" w:rsidR="00C1336F" w:rsidRPr="00EA4E3A" w:rsidRDefault="00E5733E" w:rsidP="00E5733E">
      <w:pPr>
        <w:pStyle w:val="B1"/>
      </w:pPr>
      <w:r w:rsidRPr="00EA4E3A">
        <w:rPr>
          <w:lang w:val="en-US"/>
        </w:rPr>
        <w:t>-</w:t>
      </w:r>
      <w:r w:rsidRPr="00EA4E3A">
        <w:rPr>
          <w:lang w:val="en-US"/>
        </w:rPr>
        <w:tab/>
        <w:t>a Type1A-MPDCCH common search space,</w:t>
      </w:r>
    </w:p>
    <w:p w14:paraId="28D648E2" w14:textId="77777777"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14:paraId="3FB6C9D6" w14:textId="77777777"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14:paraId="6269F85F" w14:textId="77777777" w:rsidR="00C1336F" w:rsidRPr="00EA4E3A" w:rsidRDefault="00A96163" w:rsidP="00A96163">
      <w:pPr>
        <w:pStyle w:val="B1"/>
      </w:pPr>
      <w:r w:rsidRPr="00EA4E3A">
        <w:t>-</w:t>
      </w:r>
      <w:r w:rsidRPr="00EA4E3A">
        <w:tab/>
      </w:r>
      <w:r w:rsidR="00C1336F" w:rsidRPr="00EA4E3A">
        <w:t xml:space="preserve">a MPDCCH UE-specific search space. </w:t>
      </w:r>
    </w:p>
    <w:p w14:paraId="166A485B" w14:textId="77777777" w:rsidR="00C1336F" w:rsidRPr="00EA4E3A" w:rsidRDefault="00C1336F" w:rsidP="00C1336F">
      <w:r w:rsidRPr="00EA4E3A">
        <w:t xml:space="preserve">A BL/CE UE configured with </w:t>
      </w:r>
      <w:proofErr w:type="spellStart"/>
      <w:r w:rsidRPr="00EA4E3A">
        <w:t>CEModeB</w:t>
      </w:r>
      <w:proofErr w:type="spellEnd"/>
      <w:r w:rsidRPr="00EA4E3A">
        <w:t xml:space="preserve"> is not required to monitor Type0-MPDCCH common search space.</w:t>
      </w:r>
    </w:p>
    <w:p w14:paraId="0666777F" w14:textId="77777777" w:rsidR="00C1336F" w:rsidRPr="00EA4E3A" w:rsidRDefault="00C1336F" w:rsidP="00C1336F">
      <w:r w:rsidRPr="00EA4E3A">
        <w:t>The BL/CE UE is not required to simultaneously monitor MPDCCH UE-specific search space and Type1-MPDCCH common search space.</w:t>
      </w:r>
    </w:p>
    <w:p w14:paraId="2402EB9A" w14:textId="77777777"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14:paraId="1F1529B8" w14:textId="77777777"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14:paraId="09EE4938" w14:textId="77777777"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14:paraId="157BA6DD" w14:textId="77777777"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14:paraId="43BD24A2" w14:textId="77777777" w:rsidR="00C1336F" w:rsidRPr="00EA4E3A" w:rsidRDefault="00DD2E99" w:rsidP="00C1336F">
      <w:r w:rsidRPr="00EA4E3A">
        <w:t xml:space="preserve">For aggregation level </w:t>
      </w:r>
      <w:r w:rsidRPr="00EA4E3A">
        <w:rPr>
          <w:position w:val="-4"/>
        </w:rPr>
        <w:object w:dxaOrig="720" w:dyaOrig="260" w14:anchorId="02A7B200">
          <v:shape id="_x0000_i1230" type="#_x0000_t75" style="width:36pt;height:14.25pt" o:ole="">
            <v:imagedata r:id="rId562" o:title=""/>
          </v:shape>
          <o:OLEObject Type="Embed" ProgID="Equation.3" ShapeID="_x0000_i1230" DrawAspect="Content" ObjectID="_1685804087" r:id="rId563"/>
        </w:object>
      </w:r>
      <w:r w:rsidRPr="00EA4E3A">
        <w:t xml:space="preserve"> </w:t>
      </w:r>
      <w:r w:rsidR="00E83C8F" w:rsidRPr="00EA4E3A">
        <w:rPr>
          <w:rFonts w:hint="eastAsia"/>
          <w:lang w:eastAsia="zh-CN"/>
        </w:rPr>
        <w:t xml:space="preserve">or </w:t>
      </w:r>
      <w:r w:rsidR="00E83C8F" w:rsidRPr="00EA4E3A">
        <w:rPr>
          <w:position w:val="-4"/>
        </w:rPr>
        <w:object w:dxaOrig="740" w:dyaOrig="260" w14:anchorId="76646AA9">
          <v:shape id="_x0000_i1231" type="#_x0000_t75" style="width:28.45pt;height:14.25pt" o:ole="">
            <v:imagedata r:id="rId564" o:title=""/>
          </v:shape>
          <o:OLEObject Type="Embed" ProgID="Equation.DSMT4" ShapeID="_x0000_i1231" DrawAspect="Content" ObjectID="_1685804088"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w14:anchorId="055CCC3D">
          <v:shape id="_x0000_i1232" type="#_x0000_t75" style="width:43.55pt;height:21.75pt" o:ole="">
            <v:imagedata r:id="rId566" o:title=""/>
          </v:shape>
          <o:OLEObject Type="Embed" ProgID="Equation.3" ShapeID="_x0000_i1232" DrawAspect="Content" ObjectID="_1685804089" r:id="rId567"/>
        </w:object>
      </w:r>
      <w:r w:rsidR="00C1336F" w:rsidRPr="00EA4E3A">
        <w:t xml:space="preserve">at aggregation level </w:t>
      </w:r>
      <w:r w:rsidR="00E83C8F" w:rsidRPr="00EA4E3A">
        <w:rPr>
          <w:position w:val="-14"/>
        </w:rPr>
        <w:object w:dxaOrig="2299" w:dyaOrig="400" w14:anchorId="5413E77F">
          <v:shape id="_x0000_i1233" type="#_x0000_t75" style="width:108pt;height:21.75pt" o:ole="">
            <v:imagedata r:id="rId568" o:title=""/>
          </v:shape>
          <o:OLEObject Type="Embed" ProgID="Equation.DSMT4" ShapeID="_x0000_i1233" DrawAspect="Content" ObjectID="_1685804090" r:id="rId569"/>
        </w:object>
      </w:r>
      <w:r w:rsidR="00C1336F" w:rsidRPr="00EA4E3A">
        <w:t xml:space="preserve"> and repetition level </w:t>
      </w:r>
      <w:r w:rsidR="00C1336F" w:rsidRPr="00EA4E3A">
        <w:rPr>
          <w:position w:val="-10"/>
        </w:rPr>
        <w:object w:dxaOrig="2880" w:dyaOrig="340" w14:anchorId="1AA4DAD7">
          <v:shape id="_x0000_i1234" type="#_x0000_t75" style="width:136.45pt;height:14.25pt" o:ole="">
            <v:imagedata r:id="rId570" o:title=""/>
          </v:shape>
          <o:OLEObject Type="Embed" ProgID="Equation.3" ShapeID="_x0000_i1234" DrawAspect="Content" ObjectID="_1685804091" r:id="rId571"/>
        </w:object>
      </w:r>
      <w:r w:rsidR="00C1336F" w:rsidRPr="00EA4E3A">
        <w:t xml:space="preserve">is defined by a set of MPDCCH candidates where each candidate is repeated in a set of </w:t>
      </w:r>
      <w:r w:rsidR="00C1336F" w:rsidRPr="00EA4E3A">
        <w:rPr>
          <w:position w:val="-4"/>
        </w:rPr>
        <w:object w:dxaOrig="240" w:dyaOrig="240" w14:anchorId="416C2C91">
          <v:shape id="_x0000_i1235" type="#_x0000_t75" style="width:14.25pt;height:14.25pt" o:ole="">
            <v:imagedata r:id="rId572" o:title=""/>
          </v:shape>
          <o:OLEObject Type="Embed" ProgID="Equation.3" ShapeID="_x0000_i1235" DrawAspect="Content" ObjectID="_1685804092" r:id="rId573"/>
        </w:object>
      </w:r>
      <w:r w:rsidR="00C1336F" w:rsidRPr="00EA4E3A">
        <w:t xml:space="preserve"> consecutive BL/CE downlink subframes starting with subframe </w:t>
      </w:r>
      <w:r w:rsidR="00C1336F" w:rsidRPr="00EA4E3A">
        <w:rPr>
          <w:position w:val="-6"/>
        </w:rPr>
        <w:object w:dxaOrig="200" w:dyaOrig="279" w14:anchorId="6DF694EF">
          <v:shape id="_x0000_i1236" type="#_x0000_t75" style="width:7.55pt;height:14.25pt" o:ole="">
            <v:imagedata r:id="rId574" o:title=""/>
          </v:shape>
          <o:OLEObject Type="Embed" ProgID="Equation.3" ShapeID="_x0000_i1236" DrawAspect="Content" ObjectID="_1685804093" r:id="rId575"/>
        </w:object>
      </w:r>
      <w:r w:rsidR="00C1336F" w:rsidRPr="00EA4E3A">
        <w:t xml:space="preserve">. For an MPDCCH-PRB-set </w:t>
      </w:r>
      <w:r w:rsidR="008B0F02" w:rsidRPr="00EA4E3A">
        <w:rPr>
          <w:noProof/>
          <w:position w:val="-10"/>
        </w:rPr>
        <w:drawing>
          <wp:inline distT="0" distB="0" distL="0" distR="0" wp14:anchorId="27BC81FF" wp14:editId="05D3E024">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w14:anchorId="2C4A8A04">
          <v:shape id="_x0000_i1237" type="#_x0000_t75" style="width:43.55pt;height:21.75pt" o:ole="">
            <v:imagedata r:id="rId576" o:title=""/>
          </v:shape>
          <o:OLEObject Type="Embed" ProgID="Equation.3" ShapeID="_x0000_i1237" DrawAspect="Content" ObjectID="_1685804094" r:id="rId577"/>
        </w:object>
      </w:r>
      <w:r w:rsidR="00C1336F" w:rsidRPr="00EA4E3A">
        <w:rPr>
          <w:rFonts w:hint="eastAsia"/>
        </w:rPr>
        <w:t xml:space="preserve"> are</w:t>
      </w:r>
      <w:r w:rsidR="00C1336F" w:rsidRPr="00EA4E3A">
        <w:t xml:space="preserve"> given by </w:t>
      </w:r>
    </w:p>
    <w:p w14:paraId="4A33251B" w14:textId="77777777" w:rsidR="00C1336F" w:rsidRPr="00EA4E3A" w:rsidRDefault="00816E8E" w:rsidP="00C1336F">
      <w:pPr>
        <w:pStyle w:val="EQ"/>
        <w:jc w:val="center"/>
      </w:pPr>
      <w:r w:rsidRPr="00EA4E3A">
        <w:rPr>
          <w:position w:val="-36"/>
        </w:rPr>
        <w:object w:dxaOrig="4980" w:dyaOrig="840" w14:anchorId="429D7320">
          <v:shape id="_x0000_i1238" type="#_x0000_t75" style="width:237.75pt;height:43.55pt" o:ole="">
            <v:imagedata r:id="rId578" o:title=""/>
          </v:shape>
          <o:OLEObject Type="Embed" ProgID="Equation.3" ShapeID="_x0000_i1238" DrawAspect="Content" ObjectID="_1685804095" r:id="rId579"/>
        </w:object>
      </w:r>
    </w:p>
    <w:p w14:paraId="272356E0" w14:textId="77777777" w:rsidR="00C1336F" w:rsidRPr="00EA4E3A" w:rsidRDefault="00C1336F" w:rsidP="00C1336F">
      <w:r w:rsidRPr="00EA4E3A">
        <w:t>where</w:t>
      </w:r>
    </w:p>
    <w:p w14:paraId="11C88F97" w14:textId="77777777" w:rsidR="00C1336F" w:rsidRPr="00EA4E3A" w:rsidRDefault="00C1336F" w:rsidP="00C1336F">
      <w:r w:rsidRPr="00EA4E3A">
        <w:rPr>
          <w:position w:val="-8"/>
        </w:rPr>
        <w:object w:dxaOrig="1320" w:dyaOrig="300" w14:anchorId="2D566AE4">
          <v:shape id="_x0000_i1239" type="#_x0000_t75" style="width:64.45pt;height:14.25pt" o:ole="">
            <v:imagedata r:id="rId580" o:title=""/>
          </v:shape>
          <o:OLEObject Type="Embed" ProgID="Equation.3" ShapeID="_x0000_i1239" DrawAspect="Content" ObjectID="_1685804096" r:id="rId581"/>
        </w:object>
      </w:r>
    </w:p>
    <w:p w14:paraId="563960E1" w14:textId="77777777" w:rsidR="00C1336F" w:rsidRPr="00EA4E3A" w:rsidRDefault="00C1336F" w:rsidP="00C1336F">
      <w:r w:rsidRPr="00EA4E3A">
        <w:rPr>
          <w:position w:val="-14"/>
        </w:rPr>
        <w:object w:dxaOrig="1840" w:dyaOrig="400" w14:anchorId="674F859E">
          <v:shape id="_x0000_i1240" type="#_x0000_t75" style="width:86.25pt;height:21.75pt" o:ole="">
            <v:imagedata r:id="rId582" o:title=""/>
          </v:shape>
          <o:OLEObject Type="Embed" ProgID="Equation.3" ShapeID="_x0000_i1240" DrawAspect="Content" ObjectID="_1685804097" r:id="rId583"/>
        </w:object>
      </w:r>
      <w:r w:rsidRPr="00EA4E3A">
        <w:t>,</w:t>
      </w:r>
    </w:p>
    <w:p w14:paraId="72468D73" w14:textId="77777777" w:rsidR="00C1336F" w:rsidRPr="00EA4E3A" w:rsidRDefault="00C1336F" w:rsidP="00C1336F">
      <w:r w:rsidRPr="00EA4E3A">
        <w:rPr>
          <w:position w:val="-14"/>
        </w:rPr>
        <w:object w:dxaOrig="600" w:dyaOrig="400" w14:anchorId="70C5E19A">
          <v:shape id="_x0000_i1241" type="#_x0000_t75" style="width:28.45pt;height:21.75pt" o:ole="">
            <v:imagedata r:id="rId584" o:title=""/>
          </v:shape>
          <o:OLEObject Type="Embed" ProgID="Equation.3" ShapeID="_x0000_i1241" DrawAspect="Content" ObjectID="_1685804098"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w14:anchorId="726CBDAA">
          <v:shape id="_x0000_i1242" type="#_x0000_t75" style="width:14.25pt;height:14.25pt" o:ole="">
            <v:imagedata r:id="rId586" o:title=""/>
          </v:shape>
          <o:OLEObject Type="Embed" ProgID="Equation.3" ShapeID="_x0000_i1242" DrawAspect="Content" ObjectID="_1685804099" r:id="rId587"/>
        </w:object>
      </w:r>
      <w:r w:rsidR="00EA4E3A" w:rsidRPr="00EA4E3A">
        <w:t xml:space="preserve"> </w:t>
      </w:r>
      <w:r w:rsidRPr="00EA4E3A">
        <w:t xml:space="preserve">in MPDCCH-PRB-set </w:t>
      </w:r>
      <w:r w:rsidR="008B0F02" w:rsidRPr="00EA4E3A">
        <w:rPr>
          <w:noProof/>
          <w:position w:val="-10"/>
        </w:rPr>
        <w:drawing>
          <wp:inline distT="0" distB="0" distL="0" distR="0" wp14:anchorId="50B5122D" wp14:editId="4D872615">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w14:anchorId="54CCD662">
          <v:shape id="_x0000_i1243" type="#_x0000_t75" style="width:14.25pt;height:14.25pt" o:ole="">
            <v:imagedata r:id="rId572" o:title=""/>
          </v:shape>
          <o:OLEObject Type="Embed" ProgID="Equation.3" ShapeID="_x0000_i1243" DrawAspect="Content" ObjectID="_1685804100" r:id="rId588"/>
        </w:object>
      </w:r>
      <w:r w:rsidRPr="00EA4E3A">
        <w:t xml:space="preserve"> consecutive subframes. </w:t>
      </w:r>
    </w:p>
    <w:p w14:paraId="17AD5C55" w14:textId="4AF5DA26" w:rsidR="00442652" w:rsidRPr="00EA4E3A" w:rsidRDefault="00C1336F" w:rsidP="00442652">
      <w:r w:rsidRPr="00EA4E3A">
        <w:rPr>
          <w:position w:val="-14"/>
        </w:rPr>
        <w:object w:dxaOrig="400" w:dyaOrig="380" w14:anchorId="514956E0">
          <v:shape id="_x0000_i1244" type="#_x0000_t75" style="width:21.75pt;height:21.75pt" o:ole="">
            <v:imagedata r:id="rId589" o:title=""/>
          </v:shape>
          <o:OLEObject Type="Embed" ProgID="Equation.3" ShapeID="_x0000_i1244" DrawAspect="Content" ObjectID="_1685804101"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w14:anchorId="0596B116">
          <v:shape id="_x0000_i1245" type="#_x0000_t75" style="width:36pt;height:21.75pt" o:ole="">
            <v:imagedata r:id="rId591" o:title=""/>
          </v:shape>
          <o:OLEObject Type="Embed" ProgID="Equation.3" ShapeID="_x0000_i1245" DrawAspect="Content" ObjectID="_1685804102" r:id="rId592"/>
        </w:object>
      </w:r>
      <w:r w:rsidRPr="00EA4E3A">
        <w:t>for Type0-MPDCCH common search space, Type1-MPDCCH common search space</w:t>
      </w:r>
      <w:r w:rsidR="00481CB0">
        <w:rPr>
          <w:rFonts w:eastAsia="SimSun" w:hint="eastAsia"/>
          <w:lang w:val="en-US" w:eastAsia="zh-CN"/>
        </w:rPr>
        <w:t xml:space="preserve">, </w:t>
      </w:r>
      <w:r w:rsidR="00481CB0">
        <w:rPr>
          <w:lang w:val="en-US"/>
        </w:rPr>
        <w:t>Type1A-MPDCCH common search space,</w:t>
      </w:r>
      <w:r w:rsidRPr="00EA4E3A">
        <w:t xml:space="preserve"> Type2-MPDCCH common search space</w:t>
      </w:r>
      <w:r w:rsidR="00481CB0">
        <w:rPr>
          <w:rFonts w:eastAsia="SimSun" w:hint="eastAsia"/>
          <w:lang w:val="en-US" w:eastAsia="zh-CN"/>
        </w:rPr>
        <w:t xml:space="preserve"> and </w:t>
      </w:r>
      <w:r w:rsidR="00481CB0">
        <w:rPr>
          <w:lang w:val="en-US"/>
        </w:rPr>
        <w:t>Type</w:t>
      </w:r>
      <w:r w:rsidR="00481CB0">
        <w:rPr>
          <w:rFonts w:hint="eastAsia"/>
          <w:lang w:val="en-US" w:eastAsia="zh-CN"/>
        </w:rPr>
        <w:t>2</w:t>
      </w:r>
      <w:r w:rsidR="00481CB0">
        <w:rPr>
          <w:lang w:val="en-US"/>
        </w:rPr>
        <w:t>A-MPDCCH common search space</w:t>
      </w:r>
      <w:r w:rsidRPr="00EA4E3A">
        <w:t>.</w:t>
      </w:r>
      <w:r w:rsidR="00442652" w:rsidRPr="00EA4E3A">
        <w:t xml:space="preserve"> </w:t>
      </w:r>
    </w:p>
    <w:p w14:paraId="70BBDD8D" w14:textId="77777777" w:rsidR="00C1336F" w:rsidRPr="00EA4E3A" w:rsidRDefault="00442652" w:rsidP="00442652">
      <w:r w:rsidRPr="00EA4E3A">
        <w:t xml:space="preserve">For </w:t>
      </w:r>
      <w:r w:rsidRPr="00EA4E3A">
        <w:rPr>
          <w:position w:val="-4"/>
        </w:rPr>
        <w:object w:dxaOrig="560" w:dyaOrig="260" w14:anchorId="01144714">
          <v:shape id="_x0000_i1246" type="#_x0000_t75" style="width:28.45pt;height:14.25pt" o:ole="">
            <v:imagedata r:id="rId593" o:title=""/>
          </v:shape>
          <o:OLEObject Type="Embed" ProgID="Equation.3" ShapeID="_x0000_i1246" DrawAspect="Content" ObjectID="_1685804103" r:id="rId594"/>
        </w:object>
      </w:r>
      <w:r w:rsidRPr="00EA4E3A">
        <w:t xml:space="preserve">, if subframe </w:t>
      </w:r>
      <w:r w:rsidRPr="00EA4E3A">
        <w:rPr>
          <w:position w:val="-6"/>
        </w:rPr>
        <w:object w:dxaOrig="200" w:dyaOrig="279" w14:anchorId="01F77295">
          <v:shape id="_x0000_i1247" type="#_x0000_t75" style="width:7.55pt;height:14.25pt" o:ole="">
            <v:imagedata r:id="rId574" o:title=""/>
          </v:shape>
          <o:OLEObject Type="Embed" ProgID="Equation.3" ShapeID="_x0000_i1247" DrawAspect="Content" ObjectID="_1685804104" r:id="rId595"/>
        </w:object>
      </w:r>
      <w:r w:rsidRPr="00EA4E3A">
        <w:t xml:space="preserve">is a special subframe that does not support MPDCCH according to table 6.8B.1-1 in [3], the UE shall calculate </w:t>
      </w:r>
      <w:r w:rsidRPr="00EA4E3A">
        <w:rPr>
          <w:position w:val="-14"/>
        </w:rPr>
        <w:object w:dxaOrig="960" w:dyaOrig="380" w14:anchorId="0CF366F8">
          <v:shape id="_x0000_i1248" type="#_x0000_t75" style="width:50.25pt;height:21.75pt" o:ole="">
            <v:imagedata r:id="rId596" o:title=""/>
          </v:shape>
          <o:OLEObject Type="Embed" ProgID="Equation.3" ShapeID="_x0000_i1248" DrawAspect="Content" ObjectID="_1685804105" r:id="rId597"/>
        </w:object>
      </w:r>
      <w:r w:rsidRPr="00EA4E3A">
        <w:t xml:space="preserve"> by assuming </w:t>
      </w:r>
      <w:r w:rsidRPr="00EA4E3A">
        <w:rPr>
          <w:position w:val="-12"/>
        </w:rPr>
        <w:object w:dxaOrig="1040" w:dyaOrig="380" w14:anchorId="70C1F6D7">
          <v:shape id="_x0000_i1249" type="#_x0000_t75" style="width:50.25pt;height:14.25pt" o:ole="">
            <v:imagedata r:id="rId598" o:title=""/>
          </v:shape>
          <o:OLEObject Type="Embed" ProgID="Equation.3" ShapeID="_x0000_i1249" DrawAspect="Content" ObjectID="_1685804106" r:id="rId599"/>
        </w:object>
      </w:r>
      <w:r w:rsidRPr="00EA4E3A">
        <w:t xml:space="preserve">for normal cyclic prefix and </w:t>
      </w:r>
      <w:r w:rsidRPr="00EA4E3A">
        <w:rPr>
          <w:position w:val="-12"/>
        </w:rPr>
        <w:object w:dxaOrig="1020" w:dyaOrig="380" w14:anchorId="5C279741">
          <v:shape id="_x0000_i1250" type="#_x0000_t75" style="width:50.25pt;height:14.25pt" o:ole="">
            <v:imagedata r:id="rId600" o:title=""/>
          </v:shape>
          <o:OLEObject Type="Embed" ProgID="Equation.3" ShapeID="_x0000_i1250" DrawAspect="Content" ObjectID="_1685804107" r:id="rId601"/>
        </w:object>
      </w:r>
      <w:r w:rsidRPr="00EA4E3A">
        <w:t>for extended cyclic prefix.</w:t>
      </w:r>
    </w:p>
    <w:p w14:paraId="722F5EA9" w14:textId="77777777" w:rsidR="00C1336F" w:rsidRPr="00EA4E3A" w:rsidRDefault="00C1336F" w:rsidP="00C1336F">
      <w:r w:rsidRPr="00EA4E3A">
        <w:t>A BL/CE UE is not expected to monitor MPDCCH in subframes that are not BL/CE DL subframes.</w:t>
      </w:r>
    </w:p>
    <w:p w14:paraId="1E4F5DBA" w14:textId="77777777"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14:paraId="65CB6470" w14:textId="77777777" w:rsidR="00C1336F" w:rsidRPr="00EA4E3A" w:rsidRDefault="00C1336F" w:rsidP="00C1336F">
      <w:r w:rsidRPr="00EA4E3A">
        <w:t xml:space="preserve">The aggregation and repetition levels defining the MPDCCH search spaces and the number of monitored MPDCCH candidates are given as follows: </w:t>
      </w:r>
    </w:p>
    <w:p w14:paraId="46D8FB8C" w14:textId="77777777" w:rsidR="00C1336F" w:rsidRPr="00EA4E3A" w:rsidRDefault="00C1336F" w:rsidP="00C1336F">
      <w:r w:rsidRPr="00EA4E3A">
        <w:t>For MPDCCH UE-specific search space</w:t>
      </w:r>
    </w:p>
    <w:p w14:paraId="0D37020E" w14:textId="77777777"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w14:anchorId="75E270CD">
          <v:shape id="_x0000_i1251" type="#_x0000_t75" style="width:28.45pt;height:21.75pt" o:ole="">
            <v:imagedata r:id="rId540" o:title=""/>
          </v:shape>
          <o:OLEObject Type="Embed" ProgID="Equation.3" ShapeID="_x0000_i1251" DrawAspect="Content" ObjectID="_1685804108" r:id="rId602"/>
        </w:object>
      </w:r>
      <w:r w:rsidR="00C1336F" w:rsidRPr="00EA4E3A">
        <w:t xml:space="preserve">=2 or </w:t>
      </w:r>
      <w:r w:rsidR="00C1336F" w:rsidRPr="00EA4E3A">
        <w:rPr>
          <w:position w:val="-10"/>
        </w:rPr>
        <w:object w:dxaOrig="520" w:dyaOrig="380" w14:anchorId="0B0E60A9">
          <v:shape id="_x0000_i1252" type="#_x0000_t75" style="width:28.45pt;height:21.75pt" o:ole="">
            <v:imagedata r:id="rId540" o:title=""/>
          </v:shape>
          <o:OLEObject Type="Embed" ProgID="Equation.3" ShapeID="_x0000_i1252" DrawAspect="Content" ObjectID="_1685804109" r:id="rId603"/>
        </w:object>
      </w:r>
      <w:r w:rsidR="00C1336F" w:rsidRPr="00EA4E3A">
        <w:t>=4 PRB-pairs, and</w:t>
      </w:r>
      <w:r w:rsidR="00C1336F" w:rsidRPr="00EA4E3A">
        <w:rPr>
          <w:i/>
        </w:rPr>
        <w:t xml:space="preserve"> </w:t>
      </w:r>
      <w:proofErr w:type="spellStart"/>
      <w:r w:rsidR="00C1336F" w:rsidRPr="00EA4E3A">
        <w:rPr>
          <w:i/>
        </w:rPr>
        <w:t>mPDCCH-NumRepetition</w:t>
      </w:r>
      <w:proofErr w:type="spellEnd"/>
      <w:r w:rsidR="00C1336F" w:rsidRPr="00EA4E3A">
        <w:t xml:space="preserve">=1, and </w:t>
      </w:r>
    </w:p>
    <w:p w14:paraId="12567E8C" w14:textId="77777777"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w14:anchorId="419EF45C">
          <v:shape id="_x0000_i1253" type="#_x0000_t75" style="width:14.25pt;height:14.25pt" o:ole="">
            <v:imagedata r:id="rId604" o:title=""/>
          </v:shape>
          <o:OLEObject Type="Embed" ProgID="Equation.3" ShapeID="_x0000_i1253" DrawAspect="Content" ObjectID="_1685804110" r:id="rId605"/>
        </w:object>
      </w:r>
      <w:r w:rsidR="00C1336F" w:rsidRPr="00EA4E3A">
        <w:t xml:space="preserve"> is substituted with </w:t>
      </w:r>
      <w:r w:rsidR="00C1336F" w:rsidRPr="00EA4E3A">
        <w:rPr>
          <w:position w:val="-4"/>
        </w:rPr>
        <w:object w:dxaOrig="260" w:dyaOrig="260" w14:anchorId="0A113369">
          <v:shape id="_x0000_i1254" type="#_x0000_t75" style="width:14.25pt;height:14.25pt" o:ole="">
            <v:imagedata r:id="rId586" o:title=""/>
          </v:shape>
          <o:OLEObject Type="Embed" ProgID="Equation.3" ShapeID="_x0000_i1254" DrawAspect="Content" ObjectID="_1685804111" r:id="rId606"/>
        </w:object>
      </w:r>
      <w:r w:rsidR="008D0B35" w:rsidRPr="00EA4E3A">
        <w:t xml:space="preserve"> for </w:t>
      </w:r>
      <w:r w:rsidR="008D0B35" w:rsidRPr="00EA4E3A">
        <w:rPr>
          <w:position w:val="-4"/>
        </w:rPr>
        <w:object w:dxaOrig="220" w:dyaOrig="240" w14:anchorId="50EDE948">
          <v:shape id="_x0000_i1255" type="#_x0000_t75" style="width:14.25pt;height:14.25pt" o:ole="">
            <v:imagedata r:id="rId604" o:title=""/>
          </v:shape>
          <o:OLEObject Type="Embed" ProgID="Equation.3" ShapeID="_x0000_i1255" DrawAspect="Content" ObjectID="_1685804112" r:id="rId607"/>
        </w:object>
      </w:r>
      <w:r w:rsidR="008D0B35" w:rsidRPr="00EA4E3A">
        <w:t>≤24</w:t>
      </w:r>
      <w:r w:rsidR="00C1336F" w:rsidRPr="00EA4E3A">
        <w:t xml:space="preserve">, and </w:t>
      </w:r>
      <w:r w:rsidR="00C1336F" w:rsidRPr="00EA4E3A">
        <w:rPr>
          <w:position w:val="-10"/>
        </w:rPr>
        <w:object w:dxaOrig="480" w:dyaOrig="380" w14:anchorId="521B5A74">
          <v:shape id="_x0000_i1256" type="#_x0000_t75" style="width:21.75pt;height:21.75pt" o:ole="">
            <v:imagedata r:id="rId608" o:title=""/>
          </v:shape>
          <o:OLEObject Type="Embed" ProgID="Equation.3" ShapeID="_x0000_i1256" DrawAspect="Content" ObjectID="_1685804113" r:id="rId609"/>
        </w:object>
      </w:r>
      <w:r w:rsidR="00C1336F" w:rsidRPr="00EA4E3A">
        <w:t xml:space="preserve"> is substituted with </w:t>
      </w:r>
      <w:r w:rsidR="00C1336F" w:rsidRPr="00EA4E3A">
        <w:rPr>
          <w:position w:val="-10"/>
        </w:rPr>
        <w:object w:dxaOrig="520" w:dyaOrig="380" w14:anchorId="7E69F22C">
          <v:shape id="_x0000_i1257" type="#_x0000_t75" style="width:28.45pt;height:21.75pt" o:ole="">
            <v:imagedata r:id="rId540" o:title=""/>
          </v:shape>
          <o:OLEObject Type="Embed" ProgID="Equation.3" ShapeID="_x0000_i1257" DrawAspect="Content" ObjectID="_1685804114" r:id="rId610"/>
        </w:object>
      </w:r>
      <w:r w:rsidR="00C1336F" w:rsidRPr="00EA4E3A">
        <w:t>.</w:t>
      </w:r>
    </w:p>
    <w:p w14:paraId="1B4181D3" w14:textId="77777777"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w14:anchorId="417C809D">
          <v:shape id="_x0000_i1258" type="#_x0000_t75" style="width:14.25pt;height:14.25pt" o:ole="">
            <v:imagedata r:id="rId604" o:title=""/>
          </v:shape>
          <o:OLEObject Type="Embed" ProgID="Equation.3" ShapeID="_x0000_i1258" DrawAspect="Content" ObjectID="_1685804115" r:id="rId611"/>
        </w:object>
      </w:r>
      <w:r w:rsidR="00C1336F" w:rsidRPr="00EA4E3A">
        <w:t xml:space="preserve"> is substituted with </w:t>
      </w:r>
      <w:r w:rsidR="00C1336F" w:rsidRPr="00EA4E3A">
        <w:rPr>
          <w:position w:val="-4"/>
        </w:rPr>
        <w:object w:dxaOrig="260" w:dyaOrig="260" w14:anchorId="605EDFF9">
          <v:shape id="_x0000_i1259" type="#_x0000_t75" style="width:14.25pt;height:14.25pt" o:ole="">
            <v:imagedata r:id="rId586" o:title=""/>
          </v:shape>
          <o:OLEObject Type="Embed" ProgID="Equation.3" ShapeID="_x0000_i1259" DrawAspect="Content" ObjectID="_1685804116" r:id="rId612"/>
        </w:object>
      </w:r>
      <w:r w:rsidR="00C1336F" w:rsidRPr="00EA4E3A">
        <w:t xml:space="preserve"> and </w:t>
      </w:r>
      <w:r w:rsidR="00C1336F" w:rsidRPr="00EA4E3A">
        <w:rPr>
          <w:position w:val="-10"/>
        </w:rPr>
        <w:object w:dxaOrig="480" w:dyaOrig="380" w14:anchorId="32C3449A">
          <v:shape id="_x0000_i1260" type="#_x0000_t75" style="width:21.75pt;height:21.75pt" o:ole="">
            <v:imagedata r:id="rId608" o:title=""/>
          </v:shape>
          <o:OLEObject Type="Embed" ProgID="Equation.3" ShapeID="_x0000_i1260" DrawAspect="Content" ObjectID="_1685804117" r:id="rId613"/>
        </w:object>
      </w:r>
      <w:r w:rsidR="00C1336F" w:rsidRPr="00EA4E3A">
        <w:t xml:space="preserve"> is substituted with </w:t>
      </w:r>
      <w:r w:rsidR="00C1336F" w:rsidRPr="00EA4E3A">
        <w:rPr>
          <w:position w:val="-10"/>
        </w:rPr>
        <w:object w:dxaOrig="520" w:dyaOrig="380" w14:anchorId="082B8611">
          <v:shape id="_x0000_i1261" type="#_x0000_t75" style="width:28.45pt;height:21.75pt" o:ole="">
            <v:imagedata r:id="rId540" o:title=""/>
          </v:shape>
          <o:OLEObject Type="Embed" ProgID="Equation.3" ShapeID="_x0000_i1261" DrawAspect="Content" ObjectID="_1685804118" r:id="rId614"/>
        </w:object>
      </w:r>
      <w:r w:rsidR="00C1336F" w:rsidRPr="00EA4E3A">
        <w:t>.</w:t>
      </w:r>
    </w:p>
    <w:p w14:paraId="3B1E41A3" w14:textId="77777777" w:rsidR="00C1336F" w:rsidRPr="00EA4E3A" w:rsidRDefault="0090766D" w:rsidP="0090766D">
      <w:pPr>
        <w:pStyle w:val="B1"/>
      </w:pPr>
      <w:r w:rsidRPr="00EA4E3A">
        <w:t>-</w:t>
      </w:r>
      <w:r w:rsidRPr="00EA4E3A">
        <w:tab/>
      </w:r>
      <w:r w:rsidR="00C1336F" w:rsidRPr="00EA4E3A">
        <w:t>otherwise</w:t>
      </w:r>
    </w:p>
    <w:p w14:paraId="12C8D6B8" w14:textId="77777777" w:rsidR="00C1336F" w:rsidRPr="00EA4E3A" w:rsidRDefault="0090766D" w:rsidP="0090766D">
      <w:pPr>
        <w:pStyle w:val="B2"/>
      </w:pPr>
      <w:r w:rsidRPr="00EA4E3A">
        <w:t>-</w:t>
      </w:r>
      <w:r w:rsidRPr="00EA4E3A">
        <w:tab/>
      </w:r>
      <w:r w:rsidR="00C1336F" w:rsidRPr="00EA4E3A">
        <w:t xml:space="preserve">if the UE is configured with </w:t>
      </w:r>
      <w:proofErr w:type="spellStart"/>
      <w:r w:rsidR="00C1336F" w:rsidRPr="00EA4E3A">
        <w:t>CEModeA</w:t>
      </w:r>
      <w:proofErr w:type="spellEnd"/>
      <w:r w:rsidR="00C1336F" w:rsidRPr="00EA4E3A">
        <w:t>, and</w:t>
      </w:r>
      <w:r w:rsidR="00EA4E3A" w:rsidRPr="00EA4E3A">
        <w:t xml:space="preserve"> </w:t>
      </w:r>
      <w:r w:rsidR="00C1336F" w:rsidRPr="00EA4E3A">
        <w:rPr>
          <w:position w:val="-10"/>
        </w:rPr>
        <w:object w:dxaOrig="520" w:dyaOrig="380" w14:anchorId="08C2DD8C">
          <v:shape id="_x0000_i1262" type="#_x0000_t75" style="width:28.45pt;height:21.75pt" o:ole="">
            <v:imagedata r:id="rId540" o:title=""/>
          </v:shape>
          <o:OLEObject Type="Embed" ProgID="Equation.3" ShapeID="_x0000_i1262" DrawAspect="Content" ObjectID="_1685804119" r:id="rId615"/>
        </w:object>
      </w:r>
      <w:r w:rsidR="00C1336F" w:rsidRPr="00EA4E3A">
        <w:t xml:space="preserve">=2 or </w:t>
      </w:r>
      <w:r w:rsidR="00C1336F" w:rsidRPr="00EA4E3A">
        <w:rPr>
          <w:position w:val="-10"/>
        </w:rPr>
        <w:object w:dxaOrig="520" w:dyaOrig="380" w14:anchorId="36B9ED25">
          <v:shape id="_x0000_i1263" type="#_x0000_t75" style="width:28.45pt;height:21.75pt" o:ole="">
            <v:imagedata r:id="rId540" o:title=""/>
          </v:shape>
          <o:OLEObject Type="Embed" ProgID="Equation.3" ShapeID="_x0000_i1263" DrawAspect="Content" ObjectID="_1685804120" r:id="rId616"/>
        </w:object>
      </w:r>
      <w:r w:rsidR="00C1336F" w:rsidRPr="00EA4E3A">
        <w:t>=4, the aggregation and repetition levels defining the search spaces and the number of monitored MPDCCH candidates are listed in Table 9.1.5-1a</w:t>
      </w:r>
    </w:p>
    <w:p w14:paraId="3DE215C7" w14:textId="77777777" w:rsidR="00C1336F" w:rsidRPr="00EA4E3A" w:rsidRDefault="0090766D" w:rsidP="0090766D">
      <w:pPr>
        <w:pStyle w:val="B2"/>
      </w:pPr>
      <w:r w:rsidRPr="00EA4E3A">
        <w:t>-</w:t>
      </w:r>
      <w:r w:rsidRPr="00EA4E3A">
        <w:tab/>
      </w:r>
      <w:r w:rsidR="00C1336F" w:rsidRPr="00EA4E3A">
        <w:t xml:space="preserve">if the UE is configured with </w:t>
      </w:r>
      <w:proofErr w:type="spellStart"/>
      <w:r w:rsidR="00C1336F" w:rsidRPr="00EA4E3A">
        <w:t>CEModeA</w:t>
      </w:r>
      <w:proofErr w:type="spellEnd"/>
      <w:r w:rsidR="00C1336F" w:rsidRPr="00EA4E3A">
        <w:t>, and</w:t>
      </w:r>
      <w:r w:rsidR="00EA4E3A" w:rsidRPr="00EA4E3A">
        <w:t xml:space="preserve"> </w:t>
      </w:r>
      <w:r w:rsidR="00C1336F" w:rsidRPr="00EA4E3A">
        <w:rPr>
          <w:position w:val="-10"/>
        </w:rPr>
        <w:object w:dxaOrig="520" w:dyaOrig="380" w14:anchorId="15CB8181">
          <v:shape id="_x0000_i1264" type="#_x0000_t75" style="width:28.45pt;height:21.75pt" o:ole="">
            <v:imagedata r:id="rId540" o:title=""/>
          </v:shape>
          <o:OLEObject Type="Embed" ProgID="Equation.3" ShapeID="_x0000_i1264" DrawAspect="Content" ObjectID="_1685804121" r:id="rId617"/>
        </w:object>
      </w:r>
      <w:r w:rsidR="00C1336F" w:rsidRPr="00EA4E3A">
        <w:t>=2+4 , the aggregation and repetition levels defining the search spaces and the number of monitored MPDCCH candidates are listed in Table 9.1.5-1b</w:t>
      </w:r>
    </w:p>
    <w:p w14:paraId="256A5154" w14:textId="77777777" w:rsidR="00C1336F" w:rsidRPr="00EA4E3A" w:rsidRDefault="0090766D" w:rsidP="0090766D">
      <w:pPr>
        <w:pStyle w:val="B2"/>
      </w:pPr>
      <w:r w:rsidRPr="00EA4E3A">
        <w:t>-</w:t>
      </w:r>
      <w:r w:rsidRPr="00EA4E3A">
        <w:tab/>
      </w:r>
      <w:r w:rsidR="00C1336F" w:rsidRPr="00EA4E3A">
        <w:t xml:space="preserve">if the UE is configured with </w:t>
      </w:r>
      <w:proofErr w:type="spellStart"/>
      <w:r w:rsidR="00C1336F" w:rsidRPr="00EA4E3A">
        <w:t>CEModeB</w:t>
      </w:r>
      <w:proofErr w:type="spellEnd"/>
      <w:r w:rsidR="00C1336F" w:rsidRPr="00EA4E3A">
        <w:t>, and</w:t>
      </w:r>
      <w:r w:rsidR="00EA4E3A" w:rsidRPr="00EA4E3A">
        <w:t xml:space="preserve"> </w:t>
      </w:r>
      <w:r w:rsidR="00C1336F" w:rsidRPr="00EA4E3A">
        <w:rPr>
          <w:position w:val="-10"/>
        </w:rPr>
        <w:object w:dxaOrig="520" w:dyaOrig="380" w14:anchorId="3B33FC45">
          <v:shape id="_x0000_i1265" type="#_x0000_t75" style="width:28.45pt;height:21.75pt" o:ole="">
            <v:imagedata r:id="rId540" o:title=""/>
          </v:shape>
          <o:OLEObject Type="Embed" ProgID="Equation.3" ShapeID="_x0000_i1265" DrawAspect="Content" ObjectID="_1685804122" r:id="rId618"/>
        </w:object>
      </w:r>
      <w:r w:rsidR="00C1336F" w:rsidRPr="00EA4E3A">
        <w:t xml:space="preserve">=2 or </w:t>
      </w:r>
      <w:r w:rsidR="00C1336F" w:rsidRPr="00EA4E3A">
        <w:rPr>
          <w:position w:val="-10"/>
        </w:rPr>
        <w:object w:dxaOrig="520" w:dyaOrig="380" w14:anchorId="5461A4B4">
          <v:shape id="_x0000_i1266" type="#_x0000_t75" style="width:28.45pt;height:21.75pt" o:ole="">
            <v:imagedata r:id="rId540" o:title=""/>
          </v:shape>
          <o:OLEObject Type="Embed" ProgID="Equation.3" ShapeID="_x0000_i1266" DrawAspect="Content" ObjectID="_1685804123" r:id="rId619"/>
        </w:object>
      </w:r>
      <w:r w:rsidR="00C1336F" w:rsidRPr="00EA4E3A">
        <w:t>=4, the aggregation and repetition levels defining the search spaces and the number of monitored MPDCCH candidates are listed in Table 9.1.5-2a</w:t>
      </w:r>
    </w:p>
    <w:p w14:paraId="7ABEDBC7" w14:textId="77777777" w:rsidR="00C1336F" w:rsidRPr="00EA4E3A" w:rsidRDefault="0090766D" w:rsidP="0090766D">
      <w:pPr>
        <w:pStyle w:val="B2"/>
      </w:pPr>
      <w:r w:rsidRPr="00EA4E3A">
        <w:t>-</w:t>
      </w:r>
      <w:r w:rsidRPr="00EA4E3A">
        <w:tab/>
      </w:r>
      <w:r w:rsidR="00C1336F" w:rsidRPr="00EA4E3A">
        <w:t xml:space="preserve">if the UE is configured with </w:t>
      </w:r>
      <w:proofErr w:type="spellStart"/>
      <w:r w:rsidR="00C1336F" w:rsidRPr="00EA4E3A">
        <w:t>CEModeB</w:t>
      </w:r>
      <w:proofErr w:type="spellEnd"/>
      <w:r w:rsidR="00C1336F" w:rsidRPr="00EA4E3A">
        <w:t>, and</w:t>
      </w:r>
      <w:r w:rsidR="00EA4E3A" w:rsidRPr="00EA4E3A">
        <w:t xml:space="preserve"> </w:t>
      </w:r>
      <w:r w:rsidR="00C1336F" w:rsidRPr="00EA4E3A">
        <w:rPr>
          <w:position w:val="-10"/>
        </w:rPr>
        <w:object w:dxaOrig="520" w:dyaOrig="380" w14:anchorId="40F86BBA">
          <v:shape id="_x0000_i1267" type="#_x0000_t75" style="width:28.45pt;height:21.75pt" o:ole="">
            <v:imagedata r:id="rId540" o:title=""/>
          </v:shape>
          <o:OLEObject Type="Embed" ProgID="Equation.3" ShapeID="_x0000_i1267" DrawAspect="Content" ObjectID="_1685804124" r:id="rId620"/>
        </w:object>
      </w:r>
      <w:r w:rsidR="00C1336F" w:rsidRPr="00EA4E3A">
        <w:t>=2+4 , the aggregation and repetition levels defining the search spaces and the number of monitored MPDCCH candidates are listed in Table 9.1.5-2b</w:t>
      </w:r>
    </w:p>
    <w:p w14:paraId="07026073" w14:textId="77777777" w:rsidR="00C1336F" w:rsidRPr="00EA4E3A" w:rsidRDefault="00C1336F" w:rsidP="00C1336F">
      <w:r w:rsidRPr="00EA4E3A">
        <w:rPr>
          <w:position w:val="-10"/>
        </w:rPr>
        <w:object w:dxaOrig="520" w:dyaOrig="380" w14:anchorId="15498C59">
          <v:shape id="_x0000_i1268" type="#_x0000_t75" style="width:28.45pt;height:21.75pt" o:ole="">
            <v:imagedata r:id="rId540" o:title=""/>
          </v:shape>
          <o:OLEObject Type="Embed" ProgID="Equation.3" ShapeID="_x0000_i1268" DrawAspect="Content" ObjectID="_1685804125"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w14:anchorId="4199FAA3">
          <v:shape id="_x0000_i1269" type="#_x0000_t75" style="width:28.45pt;height:21.75pt" o:ole="">
            <v:imagedata r:id="rId540" o:title=""/>
          </v:shape>
          <o:OLEObject Type="Embed" ProgID="Equation.3" ShapeID="_x0000_i1269" DrawAspect="Content" ObjectID="_1685804126"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w14:anchorId="4B3123EB">
          <v:shape id="_x0000_i1270" type="#_x0000_t75" style="width:28.45pt;height:21.75pt" o:ole="">
            <v:imagedata r:id="rId540" o:title=""/>
          </v:shape>
          <o:OLEObject Type="Embed" ProgID="Equation.3" ShapeID="_x0000_i1270" DrawAspect="Content" ObjectID="_1685804127" r:id="rId623"/>
        </w:object>
      </w:r>
      <w:r w:rsidR="00CF1500" w:rsidRPr="00EA4E3A">
        <w:t xml:space="preserve">=2 or </w:t>
      </w:r>
      <w:r w:rsidR="00CF1500" w:rsidRPr="00EA4E3A">
        <w:rPr>
          <w:position w:val="-10"/>
        </w:rPr>
        <w:object w:dxaOrig="520" w:dyaOrig="380" w14:anchorId="373BCD02">
          <v:shape id="_x0000_i1271" type="#_x0000_t75" style="width:28.45pt;height:21.75pt" o:ole="">
            <v:imagedata r:id="rId540" o:title=""/>
          </v:shape>
          <o:OLEObject Type="Embed" ProgID="Equation.3" ShapeID="_x0000_i1271" DrawAspect="Content" ObjectID="_1685804128" r:id="rId624"/>
        </w:object>
      </w:r>
      <w:r w:rsidR="00CF1500" w:rsidRPr="00EA4E3A">
        <w:t xml:space="preserve">=4, it is given by the higher layer parameter </w:t>
      </w:r>
      <w:r w:rsidR="00CF1500" w:rsidRPr="00EA4E3A">
        <w:rPr>
          <w:i/>
        </w:rPr>
        <w:t>numberPRB-Pairs-r11</w:t>
      </w:r>
      <w:r w:rsidRPr="00EA4E3A">
        <w:t xml:space="preserve">. </w:t>
      </w:r>
    </w:p>
    <w:p w14:paraId="013AD8B3" w14:textId="77777777" w:rsidR="00C1336F" w:rsidRPr="00EA4E3A" w:rsidRDefault="00C1336F" w:rsidP="00C1336F">
      <w:r w:rsidRPr="00EA4E3A">
        <w:rPr>
          <w:position w:val="-4"/>
        </w:rPr>
        <w:object w:dxaOrig="260" w:dyaOrig="260" w14:anchorId="0C348904">
          <v:shape id="_x0000_i1272" type="#_x0000_t75" style="width:14.25pt;height:14.25pt" o:ole="">
            <v:imagedata r:id="rId625" o:title=""/>
          </v:shape>
          <o:OLEObject Type="Embed" ProgID="Equation.3" ShapeID="_x0000_i1272" DrawAspect="Content" ObjectID="_1685804129" r:id="rId626"/>
        </w:object>
      </w:r>
      <w:r w:rsidRPr="00EA4E3A">
        <w:t>,</w:t>
      </w:r>
      <w:r w:rsidR="00422DA3" w:rsidRPr="00EA4E3A">
        <w:t xml:space="preserve"> </w:t>
      </w:r>
      <w:r w:rsidRPr="00EA4E3A">
        <w:rPr>
          <w:position w:val="-4"/>
        </w:rPr>
        <w:object w:dxaOrig="300" w:dyaOrig="260" w14:anchorId="56791646">
          <v:shape id="_x0000_i1273" type="#_x0000_t75" style="width:14.25pt;height:14.25pt" o:ole="">
            <v:imagedata r:id="rId627" o:title=""/>
          </v:shape>
          <o:OLEObject Type="Embed" ProgID="Equation.3" ShapeID="_x0000_i1273" DrawAspect="Content" ObjectID="_1685804130" r:id="rId628"/>
        </w:object>
      </w:r>
      <w:r w:rsidRPr="00EA4E3A">
        <w:t xml:space="preserve">, </w:t>
      </w:r>
      <w:r w:rsidRPr="00EA4E3A">
        <w:rPr>
          <w:position w:val="-6"/>
        </w:rPr>
        <w:object w:dxaOrig="279" w:dyaOrig="279" w14:anchorId="7E5861A1">
          <v:shape id="_x0000_i1274" type="#_x0000_t75" style="width:14.25pt;height:14.25pt" o:ole="">
            <v:imagedata r:id="rId629" o:title=""/>
          </v:shape>
          <o:OLEObject Type="Embed" ProgID="Equation.3" ShapeID="_x0000_i1274" DrawAspect="Content" ObjectID="_1685804131" r:id="rId630"/>
        </w:object>
      </w:r>
      <w:r w:rsidRPr="00EA4E3A">
        <w:t xml:space="preserve">, </w:t>
      </w:r>
      <w:r w:rsidRPr="00EA4E3A">
        <w:rPr>
          <w:position w:val="-4"/>
        </w:rPr>
        <w:object w:dxaOrig="300" w:dyaOrig="260" w14:anchorId="1FA65467">
          <v:shape id="_x0000_i1275" type="#_x0000_t75" style="width:14.25pt;height:14.25pt" o:ole="">
            <v:imagedata r:id="rId631" o:title=""/>
          </v:shape>
          <o:OLEObject Type="Embed" ProgID="Equation.3" ShapeID="_x0000_i1275" DrawAspect="Content" ObjectID="_1685804132" r:id="rId632"/>
        </w:object>
      </w:r>
      <w:r w:rsidRPr="00EA4E3A">
        <w:t xml:space="preserve">are determined from Table 9.1.5-3 by substituting the value of </w:t>
      </w:r>
      <w:r w:rsidRPr="00EA4E3A">
        <w:rPr>
          <w:position w:val="-12"/>
        </w:rPr>
        <w:object w:dxaOrig="400" w:dyaOrig="360" w14:anchorId="4B00B115">
          <v:shape id="_x0000_i1276" type="#_x0000_t75" style="width:21.75pt;height:14.25pt" o:ole="">
            <v:imagedata r:id="rId633" o:title=""/>
          </v:shape>
          <o:OLEObject Type="Embed" ProgID="Equation.3" ShapeID="_x0000_i1276" DrawAspect="Content" ObjectID="_1685804133" r:id="rId634"/>
        </w:object>
      </w:r>
      <w:r w:rsidRPr="00EA4E3A">
        <w:t xml:space="preserve"> with the value of higher layer parameter </w:t>
      </w:r>
      <w:proofErr w:type="spellStart"/>
      <w:r w:rsidRPr="00EA4E3A">
        <w:rPr>
          <w:i/>
        </w:rPr>
        <w:t>mPDCCH-NumRepetition</w:t>
      </w:r>
      <w:proofErr w:type="spellEnd"/>
      <w:r w:rsidRPr="00EA4E3A">
        <w:t>.</w:t>
      </w:r>
    </w:p>
    <w:p w14:paraId="4997F1FD" w14:textId="77777777"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14:paraId="652B6222" w14:textId="77777777" w:rsidR="00C1336F" w:rsidRPr="00EA4E3A" w:rsidRDefault="00C1336F" w:rsidP="00C1336F">
      <w:r w:rsidRPr="00EA4E3A">
        <w:lastRenderedPageBreak/>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14:anchorId="74965F46" wp14:editId="47D1E8CE">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w14:anchorId="5ADD01B9">
          <v:shape id="_x0000_i1277" type="#_x0000_t75" style="width:28.45pt;height:21.75pt" o:ole="">
            <v:imagedata r:id="rId540" o:title=""/>
          </v:shape>
          <o:OLEObject Type="Embed" ProgID="Equation.3" ShapeID="_x0000_i1277" DrawAspect="Content" ObjectID="_1685804134"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14:anchorId="6B97FCB5" wp14:editId="40C6982D">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14:paraId="4C6094E2" w14:textId="77777777"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14:paraId="303C7679" w14:textId="77777777"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14:anchorId="1DC8C9E5" wp14:editId="3AF61DF9">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14:paraId="1A99C7AB" w14:textId="77777777"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14:anchorId="0EE8B3C0" wp14:editId="10447B82">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14:paraId="188D9815" w14:textId="77777777"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14:anchorId="2E42EAE4" wp14:editId="5839FD4D">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0B101082" w14:textId="77777777" w:rsidR="00C1336F" w:rsidRPr="00EA4E3A" w:rsidRDefault="00C1336F" w:rsidP="00C1336F">
      <w:pPr>
        <w:pStyle w:val="TH"/>
      </w:pPr>
      <w:r w:rsidRPr="00EA4E3A">
        <w:t xml:space="preserve">Table 9.1.5-1a: MPDCCH candidates monitored by a BL/CE UE </w:t>
      </w:r>
      <w:r w:rsidRPr="00EA4E3A">
        <w:br/>
        <w:t>(</w:t>
      </w:r>
      <w:proofErr w:type="spellStart"/>
      <w:r w:rsidRPr="00EA4E3A">
        <w:t>CEModeA</w:t>
      </w:r>
      <w:proofErr w:type="spellEnd"/>
      <w:r w:rsidRPr="00EA4E3A">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14:paraId="232D7ECB" w14:textId="77777777" w:rsidTr="00F167B7">
        <w:trPr>
          <w:cantSplit/>
          <w:trHeight w:val="323"/>
          <w:jc w:val="center"/>
        </w:trPr>
        <w:tc>
          <w:tcPr>
            <w:tcW w:w="1047" w:type="dxa"/>
            <w:vMerge w:val="restart"/>
            <w:shd w:val="clear" w:color="auto" w:fill="E0E0E0"/>
            <w:vAlign w:val="center"/>
          </w:tcPr>
          <w:p w14:paraId="02560B85" w14:textId="77777777" w:rsidR="00C1336F" w:rsidRPr="00EA4E3A" w:rsidRDefault="00C1336F" w:rsidP="00F167B7">
            <w:pPr>
              <w:pStyle w:val="TAH"/>
              <w:rPr>
                <w:rFonts w:ascii="Tahoma" w:hAnsi="Tahoma" w:cs="Tahoma"/>
                <w:lang w:eastAsia="en-US"/>
              </w:rPr>
            </w:pPr>
            <w:r w:rsidRPr="00EA4E3A">
              <w:rPr>
                <w:position w:val="-10"/>
                <w:lang w:eastAsia="en-US"/>
              </w:rPr>
              <w:object w:dxaOrig="520" w:dyaOrig="380" w14:anchorId="43B74FF5">
                <v:shape id="_x0000_i1278" type="#_x0000_t75" style="width:28.45pt;height:21.75pt" o:ole="">
                  <v:imagedata r:id="rId540" o:title=""/>
                </v:shape>
                <o:OLEObject Type="Embed" ProgID="Equation.3" ShapeID="_x0000_i1278" DrawAspect="Content" ObjectID="_1685804135" r:id="rId636"/>
              </w:object>
            </w:r>
          </w:p>
        </w:tc>
        <w:tc>
          <w:tcPr>
            <w:tcW w:w="724" w:type="dxa"/>
            <w:vMerge w:val="restart"/>
            <w:shd w:val="clear" w:color="auto" w:fill="E0E0E0"/>
            <w:vAlign w:val="center"/>
          </w:tcPr>
          <w:p w14:paraId="3A049AF3" w14:textId="77777777"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14:paraId="5DB92782" w14:textId="77777777" w:rsidR="00C1336F" w:rsidRPr="00EA4E3A" w:rsidRDefault="00C1336F" w:rsidP="00F167B7">
            <w:pPr>
              <w:pStyle w:val="TAH"/>
              <w:rPr>
                <w:lang w:eastAsia="en-US"/>
              </w:rPr>
            </w:pPr>
            <w:r w:rsidRPr="00EA4E3A">
              <w:rPr>
                <w:position w:val="-14"/>
                <w:lang w:eastAsia="en-US"/>
              </w:rPr>
              <w:object w:dxaOrig="600" w:dyaOrig="400" w14:anchorId="6A8353CD">
                <v:shape id="_x0000_i1279" type="#_x0000_t75" style="width:28.45pt;height:21.75pt" o:ole="">
                  <v:imagedata r:id="rId584" o:title=""/>
                </v:shape>
                <o:OLEObject Type="Embed" ProgID="Equation.3" ShapeID="_x0000_i1279" DrawAspect="Content" ObjectID="_1685804136" r:id="rId637"/>
              </w:object>
            </w:r>
          </w:p>
        </w:tc>
      </w:tr>
      <w:tr w:rsidR="00C1336F" w:rsidRPr="00EA4E3A" w14:paraId="687464A0" w14:textId="77777777" w:rsidTr="00F167B7">
        <w:trPr>
          <w:cantSplit/>
          <w:jc w:val="center"/>
        </w:trPr>
        <w:tc>
          <w:tcPr>
            <w:tcW w:w="1047" w:type="dxa"/>
            <w:vMerge/>
            <w:shd w:val="clear" w:color="auto" w:fill="E0E0E0"/>
            <w:vAlign w:val="center"/>
          </w:tcPr>
          <w:p w14:paraId="2366000C" w14:textId="77777777"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14:paraId="1B1C9F15" w14:textId="77777777" w:rsidR="00C1336F" w:rsidRPr="00EA4E3A" w:rsidRDefault="00C1336F" w:rsidP="00F167B7">
            <w:pPr>
              <w:pStyle w:val="TAH"/>
              <w:rPr>
                <w:rFonts w:cs="Arial"/>
                <w:szCs w:val="18"/>
                <w:lang w:eastAsia="en-US"/>
              </w:rPr>
            </w:pPr>
          </w:p>
        </w:tc>
        <w:tc>
          <w:tcPr>
            <w:tcW w:w="835" w:type="dxa"/>
            <w:shd w:val="clear" w:color="auto" w:fill="E0E0E0"/>
            <w:vAlign w:val="center"/>
          </w:tcPr>
          <w:p w14:paraId="340FB07C"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14:paraId="58F2664D"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14:paraId="664B8F55"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14:paraId="7BC69747"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14:paraId="0CA6721C"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14:paraId="32B92316" w14:textId="77777777" w:rsidTr="00F167B7">
        <w:trPr>
          <w:cantSplit/>
          <w:jc w:val="center"/>
        </w:trPr>
        <w:tc>
          <w:tcPr>
            <w:tcW w:w="1047" w:type="dxa"/>
            <w:vAlign w:val="center"/>
          </w:tcPr>
          <w:p w14:paraId="544540C4" w14:textId="77777777"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14:paraId="7FD27598" w14:textId="77777777" w:rsidR="00C1336F" w:rsidRPr="00EA4E3A" w:rsidRDefault="00C1336F" w:rsidP="00F167B7">
            <w:pPr>
              <w:pStyle w:val="TAC"/>
              <w:rPr>
                <w:lang w:eastAsia="en-US"/>
              </w:rPr>
            </w:pPr>
            <w:r w:rsidRPr="00EA4E3A">
              <w:rPr>
                <w:lang w:eastAsia="en-US"/>
              </w:rPr>
              <w:t>r1</w:t>
            </w:r>
          </w:p>
        </w:tc>
        <w:tc>
          <w:tcPr>
            <w:tcW w:w="835" w:type="dxa"/>
            <w:vAlign w:val="center"/>
          </w:tcPr>
          <w:p w14:paraId="47F6329E" w14:textId="77777777" w:rsidR="00C1336F" w:rsidRPr="00EA4E3A" w:rsidRDefault="00C1336F" w:rsidP="00F167B7">
            <w:pPr>
              <w:pStyle w:val="TAC"/>
              <w:rPr>
                <w:lang w:eastAsia="en-US"/>
              </w:rPr>
            </w:pPr>
            <w:r w:rsidRPr="00EA4E3A">
              <w:rPr>
                <w:lang w:eastAsia="en-US"/>
              </w:rPr>
              <w:t>2</w:t>
            </w:r>
          </w:p>
        </w:tc>
        <w:tc>
          <w:tcPr>
            <w:tcW w:w="754" w:type="dxa"/>
            <w:vAlign w:val="center"/>
          </w:tcPr>
          <w:p w14:paraId="4B00AE8A" w14:textId="77777777" w:rsidR="00C1336F" w:rsidRPr="00EA4E3A" w:rsidRDefault="00C1336F" w:rsidP="00F167B7">
            <w:pPr>
              <w:pStyle w:val="TAC"/>
              <w:rPr>
                <w:lang w:eastAsia="en-US"/>
              </w:rPr>
            </w:pPr>
            <w:r w:rsidRPr="00EA4E3A">
              <w:rPr>
                <w:lang w:eastAsia="en-US"/>
              </w:rPr>
              <w:t>1</w:t>
            </w:r>
          </w:p>
        </w:tc>
        <w:tc>
          <w:tcPr>
            <w:tcW w:w="754" w:type="dxa"/>
            <w:vAlign w:val="center"/>
          </w:tcPr>
          <w:p w14:paraId="7434C77C" w14:textId="77777777" w:rsidR="00C1336F" w:rsidRPr="00EA4E3A" w:rsidRDefault="00C1336F" w:rsidP="00F167B7">
            <w:pPr>
              <w:pStyle w:val="TAC"/>
              <w:rPr>
                <w:lang w:eastAsia="en-US"/>
              </w:rPr>
            </w:pPr>
            <w:r w:rsidRPr="00EA4E3A">
              <w:rPr>
                <w:lang w:eastAsia="en-US"/>
              </w:rPr>
              <w:t>1</w:t>
            </w:r>
          </w:p>
        </w:tc>
        <w:tc>
          <w:tcPr>
            <w:tcW w:w="754" w:type="dxa"/>
            <w:vAlign w:val="center"/>
          </w:tcPr>
          <w:p w14:paraId="27D5DAB5" w14:textId="77777777" w:rsidR="00C1336F" w:rsidRPr="00EA4E3A" w:rsidRDefault="00C1336F" w:rsidP="00F167B7">
            <w:pPr>
              <w:pStyle w:val="TAC"/>
              <w:rPr>
                <w:lang w:eastAsia="en-US"/>
              </w:rPr>
            </w:pPr>
            <w:r w:rsidRPr="00EA4E3A">
              <w:rPr>
                <w:lang w:eastAsia="en-US"/>
              </w:rPr>
              <w:t>0</w:t>
            </w:r>
          </w:p>
        </w:tc>
        <w:tc>
          <w:tcPr>
            <w:tcW w:w="755" w:type="dxa"/>
          </w:tcPr>
          <w:p w14:paraId="52341291" w14:textId="77777777" w:rsidR="00C1336F" w:rsidRPr="00EA4E3A" w:rsidRDefault="00C1336F" w:rsidP="00F167B7">
            <w:pPr>
              <w:pStyle w:val="TAC"/>
              <w:rPr>
                <w:lang w:eastAsia="ja-JP"/>
              </w:rPr>
            </w:pPr>
            <w:r w:rsidRPr="00EA4E3A">
              <w:rPr>
                <w:lang w:eastAsia="ja-JP"/>
              </w:rPr>
              <w:t>0</w:t>
            </w:r>
          </w:p>
        </w:tc>
      </w:tr>
      <w:tr w:rsidR="00C1336F" w:rsidRPr="00EA4E3A" w14:paraId="72DDEE79" w14:textId="77777777" w:rsidTr="00F167B7">
        <w:trPr>
          <w:cantSplit/>
          <w:trHeight w:val="89"/>
          <w:jc w:val="center"/>
        </w:trPr>
        <w:tc>
          <w:tcPr>
            <w:tcW w:w="1047" w:type="dxa"/>
            <w:vAlign w:val="center"/>
          </w:tcPr>
          <w:p w14:paraId="0383D7BD" w14:textId="77777777" w:rsidR="00C1336F" w:rsidRPr="00EA4E3A" w:rsidRDefault="00C1336F" w:rsidP="00F167B7">
            <w:pPr>
              <w:pStyle w:val="TAC"/>
              <w:rPr>
                <w:lang w:eastAsia="en-US"/>
              </w:rPr>
            </w:pPr>
            <w:r w:rsidRPr="00EA4E3A">
              <w:rPr>
                <w:lang w:eastAsia="en-US"/>
              </w:rPr>
              <w:t xml:space="preserve">4 </w:t>
            </w:r>
          </w:p>
        </w:tc>
        <w:tc>
          <w:tcPr>
            <w:tcW w:w="724" w:type="dxa"/>
            <w:vMerge/>
            <w:vAlign w:val="center"/>
          </w:tcPr>
          <w:p w14:paraId="73F831D8" w14:textId="77777777" w:rsidR="00C1336F" w:rsidRPr="00EA4E3A" w:rsidRDefault="00C1336F" w:rsidP="00F167B7">
            <w:pPr>
              <w:pStyle w:val="TAC"/>
              <w:rPr>
                <w:lang w:eastAsia="en-US"/>
              </w:rPr>
            </w:pPr>
          </w:p>
        </w:tc>
        <w:tc>
          <w:tcPr>
            <w:tcW w:w="835" w:type="dxa"/>
            <w:vAlign w:val="center"/>
          </w:tcPr>
          <w:p w14:paraId="139D108D" w14:textId="77777777" w:rsidR="00C1336F" w:rsidRPr="00EA4E3A" w:rsidRDefault="00C1336F" w:rsidP="00F167B7">
            <w:pPr>
              <w:pStyle w:val="TAC"/>
              <w:rPr>
                <w:lang w:eastAsia="en-US"/>
              </w:rPr>
            </w:pPr>
            <w:r w:rsidRPr="00EA4E3A">
              <w:rPr>
                <w:lang w:eastAsia="en-US"/>
              </w:rPr>
              <w:t>1</w:t>
            </w:r>
          </w:p>
        </w:tc>
        <w:tc>
          <w:tcPr>
            <w:tcW w:w="754" w:type="dxa"/>
            <w:vAlign w:val="center"/>
          </w:tcPr>
          <w:p w14:paraId="0B90A60D" w14:textId="77777777" w:rsidR="00C1336F" w:rsidRPr="00EA4E3A" w:rsidRDefault="00C1336F" w:rsidP="00F167B7">
            <w:pPr>
              <w:pStyle w:val="TAC"/>
              <w:rPr>
                <w:lang w:eastAsia="en-US"/>
              </w:rPr>
            </w:pPr>
            <w:r w:rsidRPr="00EA4E3A">
              <w:rPr>
                <w:lang w:eastAsia="en-US"/>
              </w:rPr>
              <w:t>1</w:t>
            </w:r>
          </w:p>
        </w:tc>
        <w:tc>
          <w:tcPr>
            <w:tcW w:w="754" w:type="dxa"/>
            <w:vAlign w:val="center"/>
          </w:tcPr>
          <w:p w14:paraId="473EF65F" w14:textId="77777777" w:rsidR="00C1336F" w:rsidRPr="00EA4E3A" w:rsidRDefault="00C1336F" w:rsidP="00F167B7">
            <w:pPr>
              <w:pStyle w:val="TAC"/>
              <w:rPr>
                <w:lang w:eastAsia="en-US"/>
              </w:rPr>
            </w:pPr>
            <w:r w:rsidRPr="00EA4E3A">
              <w:rPr>
                <w:lang w:eastAsia="en-US"/>
              </w:rPr>
              <w:t>1</w:t>
            </w:r>
          </w:p>
        </w:tc>
        <w:tc>
          <w:tcPr>
            <w:tcW w:w="754" w:type="dxa"/>
            <w:vAlign w:val="center"/>
          </w:tcPr>
          <w:p w14:paraId="557E7673" w14:textId="77777777" w:rsidR="00C1336F" w:rsidRPr="00EA4E3A" w:rsidRDefault="00C1336F" w:rsidP="00F167B7">
            <w:pPr>
              <w:pStyle w:val="TAC"/>
              <w:rPr>
                <w:lang w:eastAsia="en-US"/>
              </w:rPr>
            </w:pPr>
            <w:r w:rsidRPr="00EA4E3A">
              <w:rPr>
                <w:lang w:eastAsia="en-US"/>
              </w:rPr>
              <w:t>1</w:t>
            </w:r>
          </w:p>
        </w:tc>
        <w:tc>
          <w:tcPr>
            <w:tcW w:w="755" w:type="dxa"/>
          </w:tcPr>
          <w:p w14:paraId="6F92EEBE" w14:textId="77777777" w:rsidR="00C1336F" w:rsidRPr="00EA4E3A" w:rsidRDefault="00C1336F" w:rsidP="00F167B7">
            <w:pPr>
              <w:pStyle w:val="TAC"/>
              <w:rPr>
                <w:lang w:eastAsia="ja-JP"/>
              </w:rPr>
            </w:pPr>
            <w:r w:rsidRPr="00EA4E3A">
              <w:rPr>
                <w:lang w:eastAsia="ja-JP"/>
              </w:rPr>
              <w:t>0</w:t>
            </w:r>
          </w:p>
        </w:tc>
      </w:tr>
      <w:tr w:rsidR="00C1336F" w:rsidRPr="00EA4E3A" w14:paraId="71249AFF" w14:textId="77777777" w:rsidTr="00F167B7">
        <w:trPr>
          <w:cantSplit/>
          <w:trHeight w:val="89"/>
          <w:jc w:val="center"/>
        </w:trPr>
        <w:tc>
          <w:tcPr>
            <w:tcW w:w="1047" w:type="dxa"/>
            <w:vAlign w:val="center"/>
          </w:tcPr>
          <w:p w14:paraId="4712971C" w14:textId="77777777" w:rsidR="00C1336F" w:rsidRPr="00EA4E3A" w:rsidRDefault="00C1336F" w:rsidP="00F167B7">
            <w:pPr>
              <w:pStyle w:val="TAC"/>
              <w:rPr>
                <w:lang w:eastAsia="en-US"/>
              </w:rPr>
            </w:pPr>
            <w:r w:rsidRPr="00EA4E3A">
              <w:rPr>
                <w:lang w:eastAsia="en-US"/>
              </w:rPr>
              <w:t>2</w:t>
            </w:r>
          </w:p>
        </w:tc>
        <w:tc>
          <w:tcPr>
            <w:tcW w:w="724" w:type="dxa"/>
            <w:vMerge w:val="restart"/>
            <w:vAlign w:val="center"/>
          </w:tcPr>
          <w:p w14:paraId="2F3BF074" w14:textId="77777777" w:rsidR="00C1336F" w:rsidRPr="00EA4E3A" w:rsidRDefault="00C1336F" w:rsidP="00F167B7">
            <w:pPr>
              <w:pStyle w:val="TAC"/>
              <w:rPr>
                <w:lang w:eastAsia="en-US"/>
              </w:rPr>
            </w:pPr>
            <w:r w:rsidRPr="00EA4E3A">
              <w:rPr>
                <w:lang w:eastAsia="en-US"/>
              </w:rPr>
              <w:t>r2</w:t>
            </w:r>
          </w:p>
        </w:tc>
        <w:tc>
          <w:tcPr>
            <w:tcW w:w="835" w:type="dxa"/>
            <w:vAlign w:val="center"/>
          </w:tcPr>
          <w:p w14:paraId="29845F78" w14:textId="77777777" w:rsidR="00C1336F" w:rsidRPr="00EA4E3A" w:rsidRDefault="00C1336F" w:rsidP="00F167B7">
            <w:pPr>
              <w:pStyle w:val="TAC"/>
              <w:rPr>
                <w:lang w:eastAsia="en-US"/>
              </w:rPr>
            </w:pPr>
            <w:r w:rsidRPr="00EA4E3A">
              <w:rPr>
                <w:lang w:eastAsia="en-US"/>
              </w:rPr>
              <w:t>2</w:t>
            </w:r>
          </w:p>
        </w:tc>
        <w:tc>
          <w:tcPr>
            <w:tcW w:w="754" w:type="dxa"/>
            <w:vAlign w:val="center"/>
          </w:tcPr>
          <w:p w14:paraId="564F4374" w14:textId="77777777" w:rsidR="00C1336F" w:rsidRPr="00EA4E3A" w:rsidRDefault="00C1336F" w:rsidP="00F167B7">
            <w:pPr>
              <w:pStyle w:val="TAC"/>
              <w:rPr>
                <w:lang w:eastAsia="en-US"/>
              </w:rPr>
            </w:pPr>
            <w:r w:rsidRPr="00EA4E3A">
              <w:rPr>
                <w:lang w:eastAsia="en-US"/>
              </w:rPr>
              <w:t>1</w:t>
            </w:r>
          </w:p>
        </w:tc>
        <w:tc>
          <w:tcPr>
            <w:tcW w:w="754" w:type="dxa"/>
            <w:vAlign w:val="center"/>
          </w:tcPr>
          <w:p w14:paraId="39DB9035" w14:textId="77777777" w:rsidR="00C1336F" w:rsidRPr="00EA4E3A" w:rsidRDefault="00C1336F" w:rsidP="00F167B7">
            <w:pPr>
              <w:pStyle w:val="TAC"/>
              <w:rPr>
                <w:lang w:eastAsia="en-US"/>
              </w:rPr>
            </w:pPr>
            <w:r w:rsidRPr="00EA4E3A">
              <w:rPr>
                <w:lang w:eastAsia="en-US"/>
              </w:rPr>
              <w:t>1</w:t>
            </w:r>
          </w:p>
        </w:tc>
        <w:tc>
          <w:tcPr>
            <w:tcW w:w="754" w:type="dxa"/>
            <w:vAlign w:val="center"/>
          </w:tcPr>
          <w:p w14:paraId="37381DA4" w14:textId="77777777" w:rsidR="00C1336F" w:rsidRPr="00EA4E3A" w:rsidRDefault="00C1336F" w:rsidP="00F167B7">
            <w:pPr>
              <w:pStyle w:val="TAC"/>
              <w:rPr>
                <w:lang w:eastAsia="en-US"/>
              </w:rPr>
            </w:pPr>
            <w:r w:rsidRPr="00EA4E3A">
              <w:rPr>
                <w:lang w:eastAsia="en-US"/>
              </w:rPr>
              <w:t>0</w:t>
            </w:r>
          </w:p>
        </w:tc>
        <w:tc>
          <w:tcPr>
            <w:tcW w:w="755" w:type="dxa"/>
          </w:tcPr>
          <w:p w14:paraId="7ED5F4FD" w14:textId="77777777" w:rsidR="00C1336F" w:rsidRPr="00EA4E3A" w:rsidRDefault="00C1336F" w:rsidP="00F167B7">
            <w:pPr>
              <w:pStyle w:val="TAC"/>
              <w:rPr>
                <w:lang w:eastAsia="ja-JP"/>
              </w:rPr>
            </w:pPr>
            <w:r w:rsidRPr="00EA4E3A">
              <w:rPr>
                <w:lang w:eastAsia="ja-JP"/>
              </w:rPr>
              <w:t>0</w:t>
            </w:r>
          </w:p>
        </w:tc>
      </w:tr>
      <w:tr w:rsidR="00C1336F" w:rsidRPr="00EA4E3A" w14:paraId="7D946EF7" w14:textId="77777777" w:rsidTr="00F167B7">
        <w:trPr>
          <w:cantSplit/>
          <w:trHeight w:val="89"/>
          <w:jc w:val="center"/>
        </w:trPr>
        <w:tc>
          <w:tcPr>
            <w:tcW w:w="1047" w:type="dxa"/>
            <w:vAlign w:val="center"/>
          </w:tcPr>
          <w:p w14:paraId="245B2A0A" w14:textId="77777777" w:rsidR="00C1336F" w:rsidRPr="00EA4E3A" w:rsidRDefault="00C1336F" w:rsidP="00F167B7">
            <w:pPr>
              <w:pStyle w:val="TAC"/>
              <w:rPr>
                <w:lang w:eastAsia="en-US"/>
              </w:rPr>
            </w:pPr>
            <w:r w:rsidRPr="00EA4E3A">
              <w:rPr>
                <w:lang w:eastAsia="en-US"/>
              </w:rPr>
              <w:t>4</w:t>
            </w:r>
          </w:p>
        </w:tc>
        <w:tc>
          <w:tcPr>
            <w:tcW w:w="724" w:type="dxa"/>
            <w:vMerge/>
            <w:vAlign w:val="center"/>
          </w:tcPr>
          <w:p w14:paraId="58688FC8" w14:textId="77777777" w:rsidR="00C1336F" w:rsidRPr="00EA4E3A" w:rsidRDefault="00C1336F" w:rsidP="00F167B7">
            <w:pPr>
              <w:pStyle w:val="TAC"/>
              <w:rPr>
                <w:lang w:eastAsia="en-US"/>
              </w:rPr>
            </w:pPr>
          </w:p>
        </w:tc>
        <w:tc>
          <w:tcPr>
            <w:tcW w:w="835" w:type="dxa"/>
            <w:vAlign w:val="center"/>
          </w:tcPr>
          <w:p w14:paraId="3E60D6CE" w14:textId="77777777" w:rsidR="00C1336F" w:rsidRPr="00EA4E3A" w:rsidRDefault="00C1336F" w:rsidP="00F167B7">
            <w:pPr>
              <w:pStyle w:val="TAC"/>
              <w:rPr>
                <w:lang w:eastAsia="en-US"/>
              </w:rPr>
            </w:pPr>
            <w:r w:rsidRPr="00EA4E3A">
              <w:rPr>
                <w:lang w:eastAsia="en-US"/>
              </w:rPr>
              <w:t>1</w:t>
            </w:r>
          </w:p>
        </w:tc>
        <w:tc>
          <w:tcPr>
            <w:tcW w:w="754" w:type="dxa"/>
            <w:vAlign w:val="center"/>
          </w:tcPr>
          <w:p w14:paraId="241D6CF0" w14:textId="77777777" w:rsidR="00C1336F" w:rsidRPr="00EA4E3A" w:rsidRDefault="00C1336F" w:rsidP="00F167B7">
            <w:pPr>
              <w:pStyle w:val="TAC"/>
              <w:rPr>
                <w:lang w:eastAsia="en-US"/>
              </w:rPr>
            </w:pPr>
            <w:r w:rsidRPr="00EA4E3A">
              <w:rPr>
                <w:lang w:eastAsia="en-US"/>
              </w:rPr>
              <w:t>1</w:t>
            </w:r>
          </w:p>
        </w:tc>
        <w:tc>
          <w:tcPr>
            <w:tcW w:w="754" w:type="dxa"/>
            <w:vAlign w:val="center"/>
          </w:tcPr>
          <w:p w14:paraId="17E8ED56" w14:textId="77777777" w:rsidR="00C1336F" w:rsidRPr="00EA4E3A" w:rsidRDefault="00C1336F" w:rsidP="00F167B7">
            <w:pPr>
              <w:pStyle w:val="TAC"/>
              <w:rPr>
                <w:lang w:eastAsia="en-US"/>
              </w:rPr>
            </w:pPr>
            <w:r w:rsidRPr="00EA4E3A">
              <w:rPr>
                <w:lang w:eastAsia="en-US"/>
              </w:rPr>
              <w:t>1</w:t>
            </w:r>
          </w:p>
        </w:tc>
        <w:tc>
          <w:tcPr>
            <w:tcW w:w="754" w:type="dxa"/>
            <w:vAlign w:val="center"/>
          </w:tcPr>
          <w:p w14:paraId="5DE5ADEB" w14:textId="77777777" w:rsidR="00C1336F" w:rsidRPr="00EA4E3A" w:rsidRDefault="00C1336F" w:rsidP="00F167B7">
            <w:pPr>
              <w:pStyle w:val="TAC"/>
              <w:rPr>
                <w:lang w:eastAsia="en-US"/>
              </w:rPr>
            </w:pPr>
            <w:r w:rsidRPr="00EA4E3A">
              <w:rPr>
                <w:lang w:eastAsia="en-US"/>
              </w:rPr>
              <w:t>1</w:t>
            </w:r>
          </w:p>
        </w:tc>
        <w:tc>
          <w:tcPr>
            <w:tcW w:w="755" w:type="dxa"/>
          </w:tcPr>
          <w:p w14:paraId="4F4DFA9E" w14:textId="77777777" w:rsidR="00C1336F" w:rsidRPr="00EA4E3A" w:rsidRDefault="00C1336F" w:rsidP="00F167B7">
            <w:pPr>
              <w:pStyle w:val="TAC"/>
              <w:rPr>
                <w:lang w:eastAsia="ja-JP"/>
              </w:rPr>
            </w:pPr>
            <w:r w:rsidRPr="00EA4E3A">
              <w:rPr>
                <w:lang w:eastAsia="ja-JP"/>
              </w:rPr>
              <w:t>0</w:t>
            </w:r>
          </w:p>
        </w:tc>
      </w:tr>
      <w:tr w:rsidR="00C1336F" w:rsidRPr="00EA4E3A" w14:paraId="1613AD29" w14:textId="77777777" w:rsidTr="00F167B7">
        <w:trPr>
          <w:cantSplit/>
          <w:trHeight w:val="89"/>
          <w:jc w:val="center"/>
        </w:trPr>
        <w:tc>
          <w:tcPr>
            <w:tcW w:w="1047" w:type="dxa"/>
            <w:vAlign w:val="center"/>
          </w:tcPr>
          <w:p w14:paraId="4271E554" w14:textId="77777777" w:rsidR="00C1336F" w:rsidRPr="00EA4E3A" w:rsidRDefault="00C1336F" w:rsidP="00F167B7">
            <w:pPr>
              <w:pStyle w:val="TAC"/>
              <w:rPr>
                <w:lang w:eastAsia="en-US"/>
              </w:rPr>
            </w:pPr>
            <w:r w:rsidRPr="00EA4E3A">
              <w:rPr>
                <w:lang w:eastAsia="en-US"/>
              </w:rPr>
              <w:t>2</w:t>
            </w:r>
          </w:p>
        </w:tc>
        <w:tc>
          <w:tcPr>
            <w:tcW w:w="724" w:type="dxa"/>
            <w:vMerge w:val="restart"/>
            <w:vAlign w:val="center"/>
          </w:tcPr>
          <w:p w14:paraId="26779B10" w14:textId="77777777" w:rsidR="00C1336F" w:rsidRPr="00EA4E3A" w:rsidRDefault="00C1336F" w:rsidP="00F167B7">
            <w:pPr>
              <w:pStyle w:val="TAC"/>
              <w:rPr>
                <w:lang w:eastAsia="en-US"/>
              </w:rPr>
            </w:pPr>
            <w:r w:rsidRPr="00EA4E3A">
              <w:rPr>
                <w:lang w:eastAsia="en-US"/>
              </w:rPr>
              <w:t>r3</w:t>
            </w:r>
          </w:p>
        </w:tc>
        <w:tc>
          <w:tcPr>
            <w:tcW w:w="835" w:type="dxa"/>
            <w:vAlign w:val="center"/>
          </w:tcPr>
          <w:p w14:paraId="55847C98" w14:textId="77777777" w:rsidR="00C1336F" w:rsidRPr="00EA4E3A" w:rsidRDefault="00C1336F" w:rsidP="00F167B7">
            <w:pPr>
              <w:pStyle w:val="TAC"/>
              <w:rPr>
                <w:lang w:eastAsia="en-US"/>
              </w:rPr>
            </w:pPr>
            <w:r w:rsidRPr="00EA4E3A">
              <w:rPr>
                <w:lang w:eastAsia="en-US"/>
              </w:rPr>
              <w:t>2</w:t>
            </w:r>
          </w:p>
        </w:tc>
        <w:tc>
          <w:tcPr>
            <w:tcW w:w="754" w:type="dxa"/>
            <w:vAlign w:val="center"/>
          </w:tcPr>
          <w:p w14:paraId="56ACAD82" w14:textId="77777777" w:rsidR="00C1336F" w:rsidRPr="00EA4E3A" w:rsidRDefault="00C1336F" w:rsidP="00F167B7">
            <w:pPr>
              <w:pStyle w:val="TAC"/>
              <w:rPr>
                <w:lang w:eastAsia="en-US"/>
              </w:rPr>
            </w:pPr>
            <w:r w:rsidRPr="00EA4E3A">
              <w:rPr>
                <w:lang w:eastAsia="en-US"/>
              </w:rPr>
              <w:t>1</w:t>
            </w:r>
          </w:p>
        </w:tc>
        <w:tc>
          <w:tcPr>
            <w:tcW w:w="754" w:type="dxa"/>
            <w:vAlign w:val="center"/>
          </w:tcPr>
          <w:p w14:paraId="39892959" w14:textId="77777777" w:rsidR="00C1336F" w:rsidRPr="00EA4E3A" w:rsidRDefault="00C1336F" w:rsidP="00F167B7">
            <w:pPr>
              <w:pStyle w:val="TAC"/>
              <w:rPr>
                <w:lang w:eastAsia="en-US"/>
              </w:rPr>
            </w:pPr>
            <w:r w:rsidRPr="00EA4E3A">
              <w:rPr>
                <w:lang w:eastAsia="en-US"/>
              </w:rPr>
              <w:t>1</w:t>
            </w:r>
          </w:p>
        </w:tc>
        <w:tc>
          <w:tcPr>
            <w:tcW w:w="754" w:type="dxa"/>
            <w:vAlign w:val="center"/>
          </w:tcPr>
          <w:p w14:paraId="5E03FBFE" w14:textId="77777777" w:rsidR="00C1336F" w:rsidRPr="00EA4E3A" w:rsidRDefault="00C1336F" w:rsidP="00F167B7">
            <w:pPr>
              <w:pStyle w:val="TAC"/>
              <w:rPr>
                <w:lang w:eastAsia="en-US"/>
              </w:rPr>
            </w:pPr>
            <w:r w:rsidRPr="00EA4E3A">
              <w:rPr>
                <w:lang w:eastAsia="en-US"/>
              </w:rPr>
              <w:t>0</w:t>
            </w:r>
          </w:p>
        </w:tc>
        <w:tc>
          <w:tcPr>
            <w:tcW w:w="755" w:type="dxa"/>
          </w:tcPr>
          <w:p w14:paraId="59E7361C" w14:textId="77777777" w:rsidR="00C1336F" w:rsidRPr="00EA4E3A" w:rsidRDefault="00C1336F" w:rsidP="00F167B7">
            <w:pPr>
              <w:pStyle w:val="TAC"/>
              <w:rPr>
                <w:lang w:eastAsia="ja-JP"/>
              </w:rPr>
            </w:pPr>
            <w:r w:rsidRPr="00EA4E3A">
              <w:rPr>
                <w:lang w:eastAsia="ja-JP"/>
              </w:rPr>
              <w:t>0</w:t>
            </w:r>
          </w:p>
        </w:tc>
      </w:tr>
      <w:tr w:rsidR="00C1336F" w:rsidRPr="00EA4E3A" w14:paraId="62703C05" w14:textId="77777777" w:rsidTr="00F167B7">
        <w:trPr>
          <w:cantSplit/>
          <w:trHeight w:val="89"/>
          <w:jc w:val="center"/>
        </w:trPr>
        <w:tc>
          <w:tcPr>
            <w:tcW w:w="1047" w:type="dxa"/>
            <w:vAlign w:val="center"/>
          </w:tcPr>
          <w:p w14:paraId="0BE6C155" w14:textId="77777777" w:rsidR="00C1336F" w:rsidRPr="00EA4E3A" w:rsidRDefault="00C1336F" w:rsidP="00F167B7">
            <w:pPr>
              <w:pStyle w:val="TAC"/>
              <w:rPr>
                <w:lang w:eastAsia="en-US"/>
              </w:rPr>
            </w:pPr>
            <w:r w:rsidRPr="00EA4E3A">
              <w:rPr>
                <w:lang w:eastAsia="en-US"/>
              </w:rPr>
              <w:t>4</w:t>
            </w:r>
          </w:p>
        </w:tc>
        <w:tc>
          <w:tcPr>
            <w:tcW w:w="724" w:type="dxa"/>
            <w:vMerge/>
            <w:vAlign w:val="center"/>
          </w:tcPr>
          <w:p w14:paraId="2E939FA3" w14:textId="77777777" w:rsidR="00C1336F" w:rsidRPr="00EA4E3A" w:rsidRDefault="00C1336F" w:rsidP="00F167B7">
            <w:pPr>
              <w:pStyle w:val="TAC"/>
              <w:rPr>
                <w:lang w:eastAsia="en-US"/>
              </w:rPr>
            </w:pPr>
          </w:p>
        </w:tc>
        <w:tc>
          <w:tcPr>
            <w:tcW w:w="835" w:type="dxa"/>
            <w:vAlign w:val="center"/>
          </w:tcPr>
          <w:p w14:paraId="70600E2C" w14:textId="77777777" w:rsidR="00C1336F" w:rsidRPr="00EA4E3A" w:rsidRDefault="00C1336F" w:rsidP="00F167B7">
            <w:pPr>
              <w:pStyle w:val="TAC"/>
              <w:rPr>
                <w:lang w:eastAsia="en-US"/>
              </w:rPr>
            </w:pPr>
            <w:r w:rsidRPr="00EA4E3A">
              <w:rPr>
                <w:lang w:eastAsia="en-US"/>
              </w:rPr>
              <w:t>1</w:t>
            </w:r>
          </w:p>
        </w:tc>
        <w:tc>
          <w:tcPr>
            <w:tcW w:w="754" w:type="dxa"/>
            <w:vAlign w:val="center"/>
          </w:tcPr>
          <w:p w14:paraId="300CA5A5" w14:textId="77777777" w:rsidR="00C1336F" w:rsidRPr="00EA4E3A" w:rsidRDefault="00C1336F" w:rsidP="00F167B7">
            <w:pPr>
              <w:pStyle w:val="TAC"/>
              <w:rPr>
                <w:lang w:eastAsia="en-US"/>
              </w:rPr>
            </w:pPr>
            <w:r w:rsidRPr="00EA4E3A">
              <w:rPr>
                <w:lang w:eastAsia="en-US"/>
              </w:rPr>
              <w:t>1</w:t>
            </w:r>
          </w:p>
        </w:tc>
        <w:tc>
          <w:tcPr>
            <w:tcW w:w="754" w:type="dxa"/>
            <w:vAlign w:val="center"/>
          </w:tcPr>
          <w:p w14:paraId="703B87ED" w14:textId="77777777" w:rsidR="00C1336F" w:rsidRPr="00EA4E3A" w:rsidRDefault="00C1336F" w:rsidP="00F167B7">
            <w:pPr>
              <w:pStyle w:val="TAC"/>
              <w:rPr>
                <w:lang w:eastAsia="en-US"/>
              </w:rPr>
            </w:pPr>
            <w:r w:rsidRPr="00EA4E3A">
              <w:rPr>
                <w:lang w:eastAsia="en-US"/>
              </w:rPr>
              <w:t>1</w:t>
            </w:r>
          </w:p>
        </w:tc>
        <w:tc>
          <w:tcPr>
            <w:tcW w:w="754" w:type="dxa"/>
            <w:vAlign w:val="center"/>
          </w:tcPr>
          <w:p w14:paraId="36DA78E6" w14:textId="77777777" w:rsidR="00C1336F" w:rsidRPr="00EA4E3A" w:rsidRDefault="00C1336F" w:rsidP="00F167B7">
            <w:pPr>
              <w:pStyle w:val="TAC"/>
              <w:rPr>
                <w:lang w:eastAsia="en-US"/>
              </w:rPr>
            </w:pPr>
            <w:r w:rsidRPr="00EA4E3A">
              <w:rPr>
                <w:lang w:eastAsia="en-US"/>
              </w:rPr>
              <w:t>1</w:t>
            </w:r>
          </w:p>
        </w:tc>
        <w:tc>
          <w:tcPr>
            <w:tcW w:w="755" w:type="dxa"/>
          </w:tcPr>
          <w:p w14:paraId="765CD54F" w14:textId="77777777" w:rsidR="00C1336F" w:rsidRPr="00EA4E3A" w:rsidRDefault="00C1336F" w:rsidP="00F167B7">
            <w:pPr>
              <w:pStyle w:val="TAC"/>
              <w:rPr>
                <w:lang w:eastAsia="ja-JP"/>
              </w:rPr>
            </w:pPr>
            <w:r w:rsidRPr="00EA4E3A">
              <w:rPr>
                <w:lang w:eastAsia="ja-JP"/>
              </w:rPr>
              <w:t>0</w:t>
            </w:r>
          </w:p>
        </w:tc>
      </w:tr>
      <w:tr w:rsidR="00C1336F" w:rsidRPr="00EA4E3A" w14:paraId="402C8D6E" w14:textId="77777777" w:rsidTr="00F167B7">
        <w:trPr>
          <w:cantSplit/>
          <w:trHeight w:val="89"/>
          <w:jc w:val="center"/>
        </w:trPr>
        <w:tc>
          <w:tcPr>
            <w:tcW w:w="1047" w:type="dxa"/>
            <w:vAlign w:val="center"/>
          </w:tcPr>
          <w:p w14:paraId="06BB83A1" w14:textId="77777777" w:rsidR="00C1336F" w:rsidRPr="00EA4E3A" w:rsidRDefault="00C1336F" w:rsidP="00F167B7">
            <w:pPr>
              <w:pStyle w:val="TAC"/>
              <w:rPr>
                <w:lang w:eastAsia="en-US"/>
              </w:rPr>
            </w:pPr>
            <w:r w:rsidRPr="00EA4E3A">
              <w:rPr>
                <w:lang w:eastAsia="en-US"/>
              </w:rPr>
              <w:t>2</w:t>
            </w:r>
          </w:p>
        </w:tc>
        <w:tc>
          <w:tcPr>
            <w:tcW w:w="724" w:type="dxa"/>
            <w:vMerge w:val="restart"/>
            <w:vAlign w:val="center"/>
          </w:tcPr>
          <w:p w14:paraId="62B57BF9" w14:textId="77777777" w:rsidR="00C1336F" w:rsidRPr="00EA4E3A" w:rsidRDefault="00C1336F" w:rsidP="00F167B7">
            <w:pPr>
              <w:pStyle w:val="TAC"/>
              <w:rPr>
                <w:lang w:eastAsia="en-US"/>
              </w:rPr>
            </w:pPr>
            <w:r w:rsidRPr="00EA4E3A">
              <w:rPr>
                <w:lang w:eastAsia="en-US"/>
              </w:rPr>
              <w:t>r4</w:t>
            </w:r>
          </w:p>
        </w:tc>
        <w:tc>
          <w:tcPr>
            <w:tcW w:w="835" w:type="dxa"/>
            <w:vAlign w:val="center"/>
          </w:tcPr>
          <w:p w14:paraId="6761DA0B" w14:textId="77777777" w:rsidR="00C1336F" w:rsidRPr="00EA4E3A" w:rsidRDefault="00C1336F" w:rsidP="00F167B7">
            <w:pPr>
              <w:pStyle w:val="TAC"/>
              <w:rPr>
                <w:lang w:eastAsia="en-US"/>
              </w:rPr>
            </w:pPr>
            <w:r w:rsidRPr="00EA4E3A">
              <w:rPr>
                <w:lang w:eastAsia="en-US"/>
              </w:rPr>
              <w:t>2</w:t>
            </w:r>
          </w:p>
        </w:tc>
        <w:tc>
          <w:tcPr>
            <w:tcW w:w="754" w:type="dxa"/>
            <w:vAlign w:val="center"/>
          </w:tcPr>
          <w:p w14:paraId="2FF6C8FD" w14:textId="77777777" w:rsidR="00C1336F" w:rsidRPr="00EA4E3A" w:rsidRDefault="00C1336F" w:rsidP="00F167B7">
            <w:pPr>
              <w:pStyle w:val="TAC"/>
              <w:rPr>
                <w:lang w:eastAsia="en-US"/>
              </w:rPr>
            </w:pPr>
            <w:r w:rsidRPr="00EA4E3A">
              <w:rPr>
                <w:lang w:eastAsia="en-US"/>
              </w:rPr>
              <w:t>1</w:t>
            </w:r>
          </w:p>
        </w:tc>
        <w:tc>
          <w:tcPr>
            <w:tcW w:w="754" w:type="dxa"/>
            <w:vAlign w:val="center"/>
          </w:tcPr>
          <w:p w14:paraId="29896874" w14:textId="77777777" w:rsidR="00C1336F" w:rsidRPr="00EA4E3A" w:rsidRDefault="00C1336F" w:rsidP="00F167B7">
            <w:pPr>
              <w:pStyle w:val="TAC"/>
              <w:rPr>
                <w:lang w:eastAsia="en-US"/>
              </w:rPr>
            </w:pPr>
            <w:r w:rsidRPr="00EA4E3A">
              <w:rPr>
                <w:lang w:eastAsia="en-US"/>
              </w:rPr>
              <w:t>1</w:t>
            </w:r>
          </w:p>
        </w:tc>
        <w:tc>
          <w:tcPr>
            <w:tcW w:w="754" w:type="dxa"/>
            <w:vAlign w:val="center"/>
          </w:tcPr>
          <w:p w14:paraId="1778FC1D" w14:textId="77777777" w:rsidR="00C1336F" w:rsidRPr="00EA4E3A" w:rsidRDefault="00C1336F" w:rsidP="00F167B7">
            <w:pPr>
              <w:pStyle w:val="TAC"/>
              <w:rPr>
                <w:lang w:eastAsia="en-US"/>
              </w:rPr>
            </w:pPr>
            <w:r w:rsidRPr="00EA4E3A">
              <w:rPr>
                <w:lang w:eastAsia="en-US"/>
              </w:rPr>
              <w:t>0</w:t>
            </w:r>
          </w:p>
        </w:tc>
        <w:tc>
          <w:tcPr>
            <w:tcW w:w="755" w:type="dxa"/>
          </w:tcPr>
          <w:p w14:paraId="176CB370" w14:textId="77777777" w:rsidR="00C1336F" w:rsidRPr="00EA4E3A" w:rsidRDefault="00C1336F" w:rsidP="00F167B7">
            <w:pPr>
              <w:pStyle w:val="TAC"/>
              <w:rPr>
                <w:lang w:eastAsia="ja-JP"/>
              </w:rPr>
            </w:pPr>
            <w:r w:rsidRPr="00EA4E3A">
              <w:rPr>
                <w:lang w:eastAsia="ja-JP"/>
              </w:rPr>
              <w:t>0</w:t>
            </w:r>
          </w:p>
        </w:tc>
      </w:tr>
      <w:tr w:rsidR="00C1336F" w:rsidRPr="00EA4E3A" w14:paraId="1205AC25" w14:textId="77777777" w:rsidTr="00F167B7">
        <w:trPr>
          <w:cantSplit/>
          <w:trHeight w:val="89"/>
          <w:jc w:val="center"/>
        </w:trPr>
        <w:tc>
          <w:tcPr>
            <w:tcW w:w="1047" w:type="dxa"/>
            <w:vAlign w:val="center"/>
          </w:tcPr>
          <w:p w14:paraId="083A8237" w14:textId="77777777" w:rsidR="00C1336F" w:rsidRPr="00EA4E3A" w:rsidRDefault="00C1336F" w:rsidP="00F167B7">
            <w:pPr>
              <w:pStyle w:val="TAC"/>
              <w:rPr>
                <w:lang w:eastAsia="en-US"/>
              </w:rPr>
            </w:pPr>
            <w:r w:rsidRPr="00EA4E3A">
              <w:rPr>
                <w:lang w:eastAsia="en-US"/>
              </w:rPr>
              <w:t>4</w:t>
            </w:r>
          </w:p>
        </w:tc>
        <w:tc>
          <w:tcPr>
            <w:tcW w:w="724" w:type="dxa"/>
            <w:vMerge/>
          </w:tcPr>
          <w:p w14:paraId="47A235DF" w14:textId="77777777" w:rsidR="00C1336F" w:rsidRPr="00EA4E3A" w:rsidRDefault="00C1336F" w:rsidP="00F167B7">
            <w:pPr>
              <w:pStyle w:val="TAC"/>
              <w:rPr>
                <w:lang w:eastAsia="en-US"/>
              </w:rPr>
            </w:pPr>
          </w:p>
        </w:tc>
        <w:tc>
          <w:tcPr>
            <w:tcW w:w="835" w:type="dxa"/>
            <w:vAlign w:val="center"/>
          </w:tcPr>
          <w:p w14:paraId="34F98733" w14:textId="77777777" w:rsidR="00C1336F" w:rsidRPr="00EA4E3A" w:rsidRDefault="00C1336F" w:rsidP="00F167B7">
            <w:pPr>
              <w:pStyle w:val="TAC"/>
              <w:rPr>
                <w:lang w:eastAsia="en-US"/>
              </w:rPr>
            </w:pPr>
            <w:r w:rsidRPr="00EA4E3A">
              <w:rPr>
                <w:lang w:eastAsia="en-US"/>
              </w:rPr>
              <w:t>1</w:t>
            </w:r>
          </w:p>
        </w:tc>
        <w:tc>
          <w:tcPr>
            <w:tcW w:w="754" w:type="dxa"/>
            <w:vAlign w:val="center"/>
          </w:tcPr>
          <w:p w14:paraId="63C48B8A" w14:textId="77777777" w:rsidR="00C1336F" w:rsidRPr="00EA4E3A" w:rsidRDefault="00C1336F" w:rsidP="00F167B7">
            <w:pPr>
              <w:pStyle w:val="TAC"/>
              <w:rPr>
                <w:lang w:eastAsia="en-US"/>
              </w:rPr>
            </w:pPr>
            <w:r w:rsidRPr="00EA4E3A">
              <w:rPr>
                <w:lang w:eastAsia="en-US"/>
              </w:rPr>
              <w:t>1</w:t>
            </w:r>
          </w:p>
        </w:tc>
        <w:tc>
          <w:tcPr>
            <w:tcW w:w="754" w:type="dxa"/>
            <w:vAlign w:val="center"/>
          </w:tcPr>
          <w:p w14:paraId="062A0913" w14:textId="77777777" w:rsidR="00C1336F" w:rsidRPr="00EA4E3A" w:rsidRDefault="00C1336F" w:rsidP="00F167B7">
            <w:pPr>
              <w:pStyle w:val="TAC"/>
              <w:rPr>
                <w:lang w:eastAsia="en-US"/>
              </w:rPr>
            </w:pPr>
            <w:r w:rsidRPr="00EA4E3A">
              <w:rPr>
                <w:lang w:eastAsia="en-US"/>
              </w:rPr>
              <w:t>1</w:t>
            </w:r>
          </w:p>
        </w:tc>
        <w:tc>
          <w:tcPr>
            <w:tcW w:w="754" w:type="dxa"/>
            <w:vAlign w:val="center"/>
          </w:tcPr>
          <w:p w14:paraId="15AACC83" w14:textId="77777777" w:rsidR="00C1336F" w:rsidRPr="00EA4E3A" w:rsidRDefault="00C1336F" w:rsidP="00F167B7">
            <w:pPr>
              <w:pStyle w:val="TAC"/>
              <w:rPr>
                <w:lang w:eastAsia="en-US"/>
              </w:rPr>
            </w:pPr>
            <w:r w:rsidRPr="00EA4E3A">
              <w:rPr>
                <w:lang w:eastAsia="en-US"/>
              </w:rPr>
              <w:t>1</w:t>
            </w:r>
          </w:p>
        </w:tc>
        <w:tc>
          <w:tcPr>
            <w:tcW w:w="755" w:type="dxa"/>
          </w:tcPr>
          <w:p w14:paraId="54747051" w14:textId="77777777" w:rsidR="00C1336F" w:rsidRPr="00EA4E3A" w:rsidRDefault="00C1336F" w:rsidP="00F167B7">
            <w:pPr>
              <w:pStyle w:val="TAC"/>
              <w:rPr>
                <w:lang w:eastAsia="ja-JP"/>
              </w:rPr>
            </w:pPr>
            <w:r w:rsidRPr="00EA4E3A">
              <w:rPr>
                <w:lang w:eastAsia="ja-JP"/>
              </w:rPr>
              <w:t>0</w:t>
            </w:r>
          </w:p>
        </w:tc>
      </w:tr>
    </w:tbl>
    <w:p w14:paraId="7EA9BD50" w14:textId="77777777" w:rsidR="0090766D" w:rsidRPr="00EA4E3A" w:rsidRDefault="0090766D" w:rsidP="0090766D"/>
    <w:p w14:paraId="50D096E7" w14:textId="77777777" w:rsidR="00C1336F" w:rsidRPr="00EA4E3A" w:rsidRDefault="00C1336F" w:rsidP="00C1336F">
      <w:pPr>
        <w:pStyle w:val="TH"/>
      </w:pPr>
      <w:r w:rsidRPr="00EA4E3A">
        <w:t xml:space="preserve">Table 9.1.5-1b: MPDCCH candidates monitored by a BL/CE UE </w:t>
      </w:r>
      <w:r w:rsidRPr="00EA4E3A">
        <w:br/>
        <w:t>(</w:t>
      </w:r>
      <w:proofErr w:type="spellStart"/>
      <w:r w:rsidRPr="00EA4E3A">
        <w:t>CEModeA</w:t>
      </w:r>
      <w:proofErr w:type="spellEnd"/>
      <w:r w:rsidRPr="00EA4E3A">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14:paraId="0FE351B8" w14:textId="77777777" w:rsidTr="00F167B7">
        <w:trPr>
          <w:cantSplit/>
          <w:trHeight w:val="323"/>
          <w:jc w:val="center"/>
        </w:trPr>
        <w:tc>
          <w:tcPr>
            <w:tcW w:w="2755" w:type="dxa"/>
            <w:vMerge w:val="restart"/>
            <w:shd w:val="clear" w:color="auto" w:fill="E0E0E0"/>
            <w:vAlign w:val="center"/>
          </w:tcPr>
          <w:p w14:paraId="6D3A0B09" w14:textId="77777777"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14:paraId="66C6406B" w14:textId="77777777"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14:paraId="5EA2354A" w14:textId="77777777" w:rsidR="00C1336F" w:rsidRPr="00EA4E3A" w:rsidRDefault="00C1336F" w:rsidP="00F167B7">
            <w:pPr>
              <w:pStyle w:val="TAH"/>
              <w:rPr>
                <w:lang w:eastAsia="en-US"/>
              </w:rPr>
            </w:pPr>
            <w:r w:rsidRPr="00EA4E3A">
              <w:rPr>
                <w:position w:val="-14"/>
                <w:lang w:eastAsia="en-US"/>
              </w:rPr>
              <w:object w:dxaOrig="600" w:dyaOrig="400" w14:anchorId="4B32CB98">
                <v:shape id="_x0000_i1280" type="#_x0000_t75" style="width:28.45pt;height:21.75pt" o:ole="">
                  <v:imagedata r:id="rId584" o:title=""/>
                </v:shape>
                <o:OLEObject Type="Embed" ProgID="Equation.3" ShapeID="_x0000_i1280" DrawAspect="Content" ObjectID="_1685804137" r:id="rId638"/>
              </w:object>
            </w:r>
          </w:p>
        </w:tc>
      </w:tr>
      <w:tr w:rsidR="00C1336F" w:rsidRPr="00EA4E3A" w14:paraId="5F6EB734" w14:textId="77777777" w:rsidTr="00F167B7">
        <w:trPr>
          <w:cantSplit/>
          <w:jc w:val="center"/>
        </w:trPr>
        <w:tc>
          <w:tcPr>
            <w:tcW w:w="2755" w:type="dxa"/>
            <w:vMerge/>
            <w:shd w:val="clear" w:color="auto" w:fill="E0E0E0"/>
            <w:vAlign w:val="center"/>
          </w:tcPr>
          <w:p w14:paraId="1EC2C0A9" w14:textId="77777777"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14:paraId="3065CB71" w14:textId="77777777" w:rsidR="00C1336F" w:rsidRPr="00EA4E3A" w:rsidRDefault="00C1336F" w:rsidP="00F167B7">
            <w:pPr>
              <w:pStyle w:val="TAH"/>
              <w:rPr>
                <w:rFonts w:cs="Arial"/>
                <w:szCs w:val="18"/>
                <w:lang w:eastAsia="en-US"/>
              </w:rPr>
            </w:pPr>
          </w:p>
        </w:tc>
        <w:tc>
          <w:tcPr>
            <w:tcW w:w="835" w:type="dxa"/>
            <w:shd w:val="clear" w:color="auto" w:fill="E0E0E0"/>
            <w:vAlign w:val="center"/>
          </w:tcPr>
          <w:p w14:paraId="4C3A82CB"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14:paraId="7BB8904A"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14:paraId="72847252"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14:paraId="5E22B557"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14:paraId="7493A6B1"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14:paraId="4001469A" w14:textId="77777777" w:rsidTr="00F167B7">
        <w:trPr>
          <w:cantSplit/>
          <w:jc w:val="center"/>
        </w:trPr>
        <w:tc>
          <w:tcPr>
            <w:tcW w:w="2755" w:type="dxa"/>
            <w:vAlign w:val="center"/>
          </w:tcPr>
          <w:p w14:paraId="35773D1A"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3A6FE7E9" w14:textId="77777777" w:rsidR="00C1336F" w:rsidRPr="00EA4E3A" w:rsidRDefault="00C1336F" w:rsidP="00F167B7">
            <w:pPr>
              <w:pStyle w:val="TAC"/>
              <w:rPr>
                <w:lang w:eastAsia="en-US"/>
              </w:rPr>
            </w:pPr>
            <w:r w:rsidRPr="00EA4E3A">
              <w:rPr>
                <w:lang w:eastAsia="en-US"/>
              </w:rPr>
              <w:t>r1</w:t>
            </w:r>
          </w:p>
        </w:tc>
        <w:tc>
          <w:tcPr>
            <w:tcW w:w="835" w:type="dxa"/>
            <w:vAlign w:val="center"/>
          </w:tcPr>
          <w:p w14:paraId="7220AAD6" w14:textId="77777777" w:rsidR="00C1336F" w:rsidRPr="00EA4E3A" w:rsidRDefault="00C1336F" w:rsidP="00F167B7">
            <w:pPr>
              <w:pStyle w:val="TAC"/>
              <w:rPr>
                <w:lang w:eastAsia="en-US"/>
              </w:rPr>
            </w:pPr>
            <w:r w:rsidRPr="00EA4E3A">
              <w:rPr>
                <w:lang w:eastAsia="en-US"/>
              </w:rPr>
              <w:t>1</w:t>
            </w:r>
          </w:p>
        </w:tc>
        <w:tc>
          <w:tcPr>
            <w:tcW w:w="754" w:type="dxa"/>
            <w:vAlign w:val="center"/>
          </w:tcPr>
          <w:p w14:paraId="6A46C1BC" w14:textId="77777777" w:rsidR="00C1336F" w:rsidRPr="00EA4E3A" w:rsidRDefault="00C1336F" w:rsidP="00F167B7">
            <w:pPr>
              <w:pStyle w:val="TAC"/>
              <w:rPr>
                <w:lang w:eastAsia="en-US"/>
              </w:rPr>
            </w:pPr>
            <w:r w:rsidRPr="00EA4E3A">
              <w:rPr>
                <w:lang w:eastAsia="en-US"/>
              </w:rPr>
              <w:t>1</w:t>
            </w:r>
          </w:p>
        </w:tc>
        <w:tc>
          <w:tcPr>
            <w:tcW w:w="754" w:type="dxa"/>
            <w:vAlign w:val="center"/>
          </w:tcPr>
          <w:p w14:paraId="37833C03" w14:textId="77777777" w:rsidR="00C1336F" w:rsidRPr="00EA4E3A" w:rsidRDefault="00C1336F" w:rsidP="00F167B7">
            <w:pPr>
              <w:pStyle w:val="TAC"/>
              <w:rPr>
                <w:lang w:eastAsia="en-US"/>
              </w:rPr>
            </w:pPr>
            <w:r w:rsidRPr="00EA4E3A">
              <w:rPr>
                <w:lang w:eastAsia="en-US"/>
              </w:rPr>
              <w:t>0</w:t>
            </w:r>
          </w:p>
        </w:tc>
        <w:tc>
          <w:tcPr>
            <w:tcW w:w="754" w:type="dxa"/>
            <w:vAlign w:val="center"/>
          </w:tcPr>
          <w:p w14:paraId="40A21C73" w14:textId="77777777" w:rsidR="00C1336F" w:rsidRPr="00EA4E3A" w:rsidRDefault="00C1336F" w:rsidP="00F167B7">
            <w:pPr>
              <w:pStyle w:val="TAC"/>
              <w:rPr>
                <w:lang w:eastAsia="en-US"/>
              </w:rPr>
            </w:pPr>
            <w:r w:rsidRPr="00EA4E3A">
              <w:rPr>
                <w:lang w:eastAsia="en-US"/>
              </w:rPr>
              <w:t>0</w:t>
            </w:r>
          </w:p>
        </w:tc>
        <w:tc>
          <w:tcPr>
            <w:tcW w:w="755" w:type="dxa"/>
          </w:tcPr>
          <w:p w14:paraId="262A4E0E" w14:textId="77777777" w:rsidR="00C1336F" w:rsidRPr="00EA4E3A" w:rsidRDefault="00C1336F" w:rsidP="00F167B7">
            <w:pPr>
              <w:pStyle w:val="TAC"/>
              <w:rPr>
                <w:lang w:eastAsia="ja-JP"/>
              </w:rPr>
            </w:pPr>
            <w:r w:rsidRPr="00EA4E3A">
              <w:rPr>
                <w:lang w:eastAsia="ja-JP"/>
              </w:rPr>
              <w:t>0</w:t>
            </w:r>
          </w:p>
        </w:tc>
      </w:tr>
      <w:tr w:rsidR="00C1336F" w:rsidRPr="00EA4E3A" w14:paraId="5E86C5BE" w14:textId="77777777" w:rsidTr="00F167B7">
        <w:trPr>
          <w:cantSplit/>
          <w:trHeight w:val="89"/>
          <w:jc w:val="center"/>
        </w:trPr>
        <w:tc>
          <w:tcPr>
            <w:tcW w:w="2755" w:type="dxa"/>
            <w:vAlign w:val="center"/>
          </w:tcPr>
          <w:p w14:paraId="0BFE61C8"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38F9F559" w14:textId="77777777" w:rsidR="00C1336F" w:rsidRPr="00EA4E3A" w:rsidRDefault="00C1336F" w:rsidP="00F167B7">
            <w:pPr>
              <w:pStyle w:val="TAC"/>
              <w:rPr>
                <w:lang w:eastAsia="en-US"/>
              </w:rPr>
            </w:pPr>
          </w:p>
        </w:tc>
        <w:tc>
          <w:tcPr>
            <w:tcW w:w="835" w:type="dxa"/>
            <w:vAlign w:val="center"/>
          </w:tcPr>
          <w:p w14:paraId="684619F1" w14:textId="77777777" w:rsidR="00C1336F" w:rsidRPr="00EA4E3A" w:rsidRDefault="00C1336F" w:rsidP="00F167B7">
            <w:pPr>
              <w:pStyle w:val="TAC"/>
              <w:rPr>
                <w:lang w:eastAsia="en-US"/>
              </w:rPr>
            </w:pPr>
            <w:r w:rsidRPr="00EA4E3A">
              <w:rPr>
                <w:lang w:eastAsia="en-US"/>
              </w:rPr>
              <w:t>0</w:t>
            </w:r>
          </w:p>
        </w:tc>
        <w:tc>
          <w:tcPr>
            <w:tcW w:w="754" w:type="dxa"/>
            <w:vAlign w:val="center"/>
          </w:tcPr>
          <w:p w14:paraId="645E1EBF" w14:textId="77777777" w:rsidR="00C1336F" w:rsidRPr="00EA4E3A" w:rsidRDefault="00C1336F" w:rsidP="00F167B7">
            <w:pPr>
              <w:pStyle w:val="TAC"/>
              <w:rPr>
                <w:lang w:eastAsia="en-US"/>
              </w:rPr>
            </w:pPr>
            <w:r w:rsidRPr="00EA4E3A">
              <w:rPr>
                <w:lang w:eastAsia="en-US"/>
              </w:rPr>
              <w:t>0</w:t>
            </w:r>
          </w:p>
        </w:tc>
        <w:tc>
          <w:tcPr>
            <w:tcW w:w="754" w:type="dxa"/>
            <w:vAlign w:val="center"/>
          </w:tcPr>
          <w:p w14:paraId="09CE6A52" w14:textId="77777777" w:rsidR="00C1336F" w:rsidRPr="00EA4E3A" w:rsidRDefault="00C1336F" w:rsidP="00F167B7">
            <w:pPr>
              <w:pStyle w:val="TAC"/>
              <w:rPr>
                <w:lang w:eastAsia="en-US"/>
              </w:rPr>
            </w:pPr>
            <w:r w:rsidRPr="00EA4E3A">
              <w:rPr>
                <w:lang w:eastAsia="en-US"/>
              </w:rPr>
              <w:t>2</w:t>
            </w:r>
          </w:p>
        </w:tc>
        <w:tc>
          <w:tcPr>
            <w:tcW w:w="754" w:type="dxa"/>
            <w:vAlign w:val="center"/>
          </w:tcPr>
          <w:p w14:paraId="4ED1729A" w14:textId="77777777" w:rsidR="00C1336F" w:rsidRPr="00EA4E3A" w:rsidRDefault="00C1336F" w:rsidP="00F167B7">
            <w:pPr>
              <w:pStyle w:val="TAC"/>
              <w:rPr>
                <w:lang w:eastAsia="en-US"/>
              </w:rPr>
            </w:pPr>
            <w:r w:rsidRPr="00EA4E3A">
              <w:rPr>
                <w:lang w:eastAsia="en-US"/>
              </w:rPr>
              <w:t>1</w:t>
            </w:r>
          </w:p>
        </w:tc>
        <w:tc>
          <w:tcPr>
            <w:tcW w:w="755" w:type="dxa"/>
          </w:tcPr>
          <w:p w14:paraId="54265B3B" w14:textId="77777777" w:rsidR="00C1336F" w:rsidRPr="00EA4E3A" w:rsidRDefault="00C1336F" w:rsidP="00F167B7">
            <w:pPr>
              <w:pStyle w:val="TAC"/>
              <w:rPr>
                <w:lang w:eastAsia="ja-JP"/>
              </w:rPr>
            </w:pPr>
            <w:r w:rsidRPr="00EA4E3A">
              <w:rPr>
                <w:lang w:eastAsia="ja-JP"/>
              </w:rPr>
              <w:t>0</w:t>
            </w:r>
          </w:p>
        </w:tc>
      </w:tr>
      <w:tr w:rsidR="00C1336F" w:rsidRPr="00EA4E3A" w14:paraId="68A4CD80" w14:textId="77777777" w:rsidTr="00F167B7">
        <w:trPr>
          <w:cantSplit/>
          <w:trHeight w:val="89"/>
          <w:jc w:val="center"/>
        </w:trPr>
        <w:tc>
          <w:tcPr>
            <w:tcW w:w="2755" w:type="dxa"/>
            <w:vAlign w:val="center"/>
          </w:tcPr>
          <w:p w14:paraId="735CE5A8"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4DE363DA" w14:textId="77777777" w:rsidR="00C1336F" w:rsidRPr="00EA4E3A" w:rsidRDefault="00C1336F" w:rsidP="00F167B7">
            <w:pPr>
              <w:pStyle w:val="TAC"/>
              <w:rPr>
                <w:lang w:eastAsia="en-US"/>
              </w:rPr>
            </w:pPr>
          </w:p>
        </w:tc>
        <w:tc>
          <w:tcPr>
            <w:tcW w:w="835" w:type="dxa"/>
            <w:vAlign w:val="center"/>
          </w:tcPr>
          <w:p w14:paraId="277A8BEC" w14:textId="77777777" w:rsidR="00C1336F" w:rsidRPr="00EA4E3A" w:rsidRDefault="00C1336F" w:rsidP="00F167B7">
            <w:pPr>
              <w:pStyle w:val="TAC"/>
              <w:rPr>
                <w:lang w:eastAsia="en-US"/>
              </w:rPr>
            </w:pPr>
            <w:r w:rsidRPr="00EA4E3A">
              <w:rPr>
                <w:lang w:eastAsia="en-US"/>
              </w:rPr>
              <w:t>0</w:t>
            </w:r>
          </w:p>
        </w:tc>
        <w:tc>
          <w:tcPr>
            <w:tcW w:w="754" w:type="dxa"/>
            <w:vAlign w:val="center"/>
          </w:tcPr>
          <w:p w14:paraId="23569B87" w14:textId="77777777" w:rsidR="00C1336F" w:rsidRPr="00EA4E3A" w:rsidRDefault="00C1336F" w:rsidP="00F167B7">
            <w:pPr>
              <w:pStyle w:val="TAC"/>
              <w:rPr>
                <w:lang w:eastAsia="en-US"/>
              </w:rPr>
            </w:pPr>
            <w:r w:rsidRPr="00EA4E3A">
              <w:rPr>
                <w:lang w:eastAsia="en-US"/>
              </w:rPr>
              <w:t>0</w:t>
            </w:r>
          </w:p>
        </w:tc>
        <w:tc>
          <w:tcPr>
            <w:tcW w:w="754" w:type="dxa"/>
            <w:vAlign w:val="center"/>
          </w:tcPr>
          <w:p w14:paraId="4C9945C3" w14:textId="77777777" w:rsidR="00C1336F" w:rsidRPr="00EA4E3A" w:rsidRDefault="00C1336F" w:rsidP="00F167B7">
            <w:pPr>
              <w:pStyle w:val="TAC"/>
              <w:rPr>
                <w:lang w:eastAsia="en-US"/>
              </w:rPr>
            </w:pPr>
            <w:r w:rsidRPr="00EA4E3A">
              <w:rPr>
                <w:lang w:eastAsia="en-US"/>
              </w:rPr>
              <w:t>0</w:t>
            </w:r>
          </w:p>
        </w:tc>
        <w:tc>
          <w:tcPr>
            <w:tcW w:w="754" w:type="dxa"/>
            <w:vAlign w:val="center"/>
          </w:tcPr>
          <w:p w14:paraId="2F161AC4" w14:textId="77777777" w:rsidR="00C1336F" w:rsidRPr="00EA4E3A" w:rsidRDefault="00C1336F" w:rsidP="00F167B7">
            <w:pPr>
              <w:pStyle w:val="TAC"/>
              <w:rPr>
                <w:lang w:eastAsia="en-US"/>
              </w:rPr>
            </w:pPr>
            <w:r w:rsidRPr="00EA4E3A">
              <w:rPr>
                <w:lang w:eastAsia="en-US"/>
              </w:rPr>
              <w:t>0</w:t>
            </w:r>
          </w:p>
        </w:tc>
        <w:tc>
          <w:tcPr>
            <w:tcW w:w="755" w:type="dxa"/>
          </w:tcPr>
          <w:p w14:paraId="7E0D8B45" w14:textId="77777777" w:rsidR="00C1336F" w:rsidRPr="00EA4E3A" w:rsidRDefault="00C1336F" w:rsidP="00F167B7">
            <w:pPr>
              <w:pStyle w:val="TAC"/>
              <w:rPr>
                <w:lang w:eastAsia="ja-JP"/>
              </w:rPr>
            </w:pPr>
            <w:r w:rsidRPr="00EA4E3A">
              <w:rPr>
                <w:lang w:eastAsia="ja-JP"/>
              </w:rPr>
              <w:t>1</w:t>
            </w:r>
          </w:p>
        </w:tc>
      </w:tr>
      <w:tr w:rsidR="00C1336F" w:rsidRPr="00EA4E3A" w14:paraId="2BB28AA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56C9606"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01C41496" w14:textId="77777777" w:rsidR="00C1336F" w:rsidRPr="00EA4E3A" w:rsidRDefault="00C1336F" w:rsidP="00F167B7">
            <w:pPr>
              <w:pStyle w:val="TAC"/>
              <w:rPr>
                <w:lang w:eastAsia="en-US"/>
              </w:rPr>
            </w:pPr>
            <w:r w:rsidRPr="00EA4E3A">
              <w:rPr>
                <w:lang w:eastAsia="en-US"/>
              </w:rPr>
              <w:t>r2</w:t>
            </w:r>
          </w:p>
          <w:p w14:paraId="5A567F01"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3533244"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9BC3092" w14:textId="77777777"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3A03105" w14:textId="77777777"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38580CE"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3AB3F92" w14:textId="77777777" w:rsidR="00C1336F" w:rsidRPr="00EA4E3A" w:rsidRDefault="00C1336F" w:rsidP="00F167B7">
            <w:pPr>
              <w:pStyle w:val="TAC"/>
              <w:rPr>
                <w:lang w:eastAsia="en-US"/>
              </w:rPr>
            </w:pPr>
            <w:r w:rsidRPr="00EA4E3A">
              <w:rPr>
                <w:lang w:eastAsia="en-US"/>
              </w:rPr>
              <w:t>0</w:t>
            </w:r>
          </w:p>
        </w:tc>
      </w:tr>
      <w:tr w:rsidR="00C1336F" w:rsidRPr="00EA4E3A" w14:paraId="522D0C4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7CD3A5"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7ED051A1"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8D894E3"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D484A2"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EF10F39" w14:textId="77777777"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40E1C56A" w14:textId="77777777"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305F46D4" w14:textId="77777777" w:rsidR="00C1336F" w:rsidRPr="00EA4E3A" w:rsidRDefault="00C1336F" w:rsidP="00F167B7">
            <w:pPr>
              <w:pStyle w:val="TAC"/>
              <w:rPr>
                <w:lang w:eastAsia="en-US"/>
              </w:rPr>
            </w:pPr>
            <w:r w:rsidRPr="00EA4E3A">
              <w:rPr>
                <w:lang w:eastAsia="en-US"/>
              </w:rPr>
              <w:t>0</w:t>
            </w:r>
          </w:p>
        </w:tc>
      </w:tr>
      <w:tr w:rsidR="00C1336F" w:rsidRPr="00EA4E3A" w14:paraId="597473C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53C0044"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09E304B4"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5381241"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3212F8A"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299880"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5CC3866"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69C68FD" w14:textId="77777777" w:rsidR="00C1336F" w:rsidRPr="00EA4E3A" w:rsidRDefault="00C1336F" w:rsidP="00F167B7">
            <w:pPr>
              <w:pStyle w:val="TAC"/>
              <w:rPr>
                <w:lang w:eastAsia="en-US"/>
              </w:rPr>
            </w:pPr>
            <w:r w:rsidRPr="00EA4E3A">
              <w:rPr>
                <w:lang w:eastAsia="en-US"/>
              </w:rPr>
              <w:t>1</w:t>
            </w:r>
          </w:p>
        </w:tc>
      </w:tr>
      <w:tr w:rsidR="00C1336F" w:rsidRPr="00EA4E3A" w14:paraId="4F38C58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8A3FCE"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49BEA99D" w14:textId="77777777" w:rsidR="00C1336F" w:rsidRPr="00EA4E3A" w:rsidRDefault="00C1336F" w:rsidP="00F167B7">
            <w:pPr>
              <w:pStyle w:val="TAC"/>
              <w:rPr>
                <w:lang w:eastAsia="en-US"/>
              </w:rPr>
            </w:pPr>
            <w:r w:rsidRPr="00EA4E3A">
              <w:rPr>
                <w:lang w:eastAsia="en-US"/>
              </w:rPr>
              <w:t>r3</w:t>
            </w:r>
          </w:p>
          <w:p w14:paraId="327DB577"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BA7705F"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8EB3B3"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907C91"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07BCC3"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7E17455" w14:textId="77777777" w:rsidR="00C1336F" w:rsidRPr="00EA4E3A" w:rsidRDefault="00C1336F" w:rsidP="00F167B7">
            <w:pPr>
              <w:pStyle w:val="TAC"/>
              <w:rPr>
                <w:lang w:eastAsia="en-US"/>
              </w:rPr>
            </w:pPr>
            <w:r w:rsidRPr="00EA4E3A">
              <w:rPr>
                <w:lang w:eastAsia="en-US"/>
              </w:rPr>
              <w:t>0</w:t>
            </w:r>
          </w:p>
        </w:tc>
      </w:tr>
      <w:tr w:rsidR="00C1336F" w:rsidRPr="00EA4E3A" w14:paraId="047CB50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FFDE3E4"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5A1C8F99"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4BDBE65"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3DEC0D"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9593E0" w14:textId="77777777"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D56DA74" w14:textId="77777777"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8078B6D" w14:textId="77777777" w:rsidR="00C1336F" w:rsidRPr="00EA4E3A" w:rsidRDefault="00C1336F" w:rsidP="00F167B7">
            <w:pPr>
              <w:pStyle w:val="TAC"/>
              <w:rPr>
                <w:lang w:eastAsia="en-US"/>
              </w:rPr>
            </w:pPr>
            <w:r w:rsidRPr="00EA4E3A">
              <w:rPr>
                <w:lang w:eastAsia="en-US"/>
              </w:rPr>
              <w:t>0</w:t>
            </w:r>
          </w:p>
        </w:tc>
      </w:tr>
      <w:tr w:rsidR="00C1336F" w:rsidRPr="00EA4E3A" w14:paraId="0BD4070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F39C4FB"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26469931"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6FB5A1"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197D09B"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82AB288"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0FFEA6"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5A8E7DF" w14:textId="77777777" w:rsidR="00C1336F" w:rsidRPr="00EA4E3A" w:rsidRDefault="00C1336F" w:rsidP="00F167B7">
            <w:pPr>
              <w:pStyle w:val="TAC"/>
              <w:rPr>
                <w:lang w:eastAsia="en-US"/>
              </w:rPr>
            </w:pPr>
            <w:r w:rsidRPr="00EA4E3A">
              <w:rPr>
                <w:lang w:eastAsia="en-US"/>
              </w:rPr>
              <w:t>1</w:t>
            </w:r>
          </w:p>
        </w:tc>
      </w:tr>
      <w:tr w:rsidR="00C1336F" w:rsidRPr="00EA4E3A" w14:paraId="6519ED4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1DF659"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7880A2A0" w14:textId="77777777" w:rsidR="00C1336F" w:rsidRPr="00EA4E3A" w:rsidRDefault="00C1336F" w:rsidP="00F167B7">
            <w:pPr>
              <w:pStyle w:val="TAC"/>
              <w:rPr>
                <w:lang w:eastAsia="en-US"/>
              </w:rPr>
            </w:pPr>
            <w:r w:rsidRPr="00EA4E3A">
              <w:rPr>
                <w:lang w:eastAsia="en-US"/>
              </w:rPr>
              <w:t>r4</w:t>
            </w:r>
          </w:p>
          <w:p w14:paraId="79EBBC59"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3A595A5"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6AC9C2"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5CB0A1E"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4FF74A"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BCEBC49" w14:textId="77777777" w:rsidR="00C1336F" w:rsidRPr="00EA4E3A" w:rsidRDefault="00C1336F" w:rsidP="00F167B7">
            <w:pPr>
              <w:pStyle w:val="TAC"/>
              <w:rPr>
                <w:lang w:eastAsia="en-US"/>
              </w:rPr>
            </w:pPr>
            <w:r w:rsidRPr="00EA4E3A">
              <w:rPr>
                <w:lang w:eastAsia="en-US"/>
              </w:rPr>
              <w:t>0</w:t>
            </w:r>
          </w:p>
        </w:tc>
      </w:tr>
      <w:tr w:rsidR="00C1336F" w:rsidRPr="00EA4E3A" w14:paraId="49708B1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EB15FF7"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65BB5B06"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F9FDC48"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D28D9A"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8EFF73"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EAA297"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E6C3D17" w14:textId="77777777" w:rsidR="00C1336F" w:rsidRPr="00EA4E3A" w:rsidRDefault="00C1336F" w:rsidP="00F167B7">
            <w:pPr>
              <w:pStyle w:val="TAC"/>
              <w:rPr>
                <w:lang w:eastAsia="en-US"/>
              </w:rPr>
            </w:pPr>
            <w:r w:rsidRPr="00EA4E3A">
              <w:rPr>
                <w:lang w:eastAsia="en-US"/>
              </w:rPr>
              <w:t>0</w:t>
            </w:r>
          </w:p>
        </w:tc>
      </w:tr>
      <w:tr w:rsidR="00C1336F" w:rsidRPr="00EA4E3A" w14:paraId="72DAF89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D942B25"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38482314"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2767AD3"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652D235"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572820"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AB2A8B"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58BE4F2" w14:textId="77777777" w:rsidR="00C1336F" w:rsidRPr="00EA4E3A" w:rsidRDefault="00C1336F" w:rsidP="00F167B7">
            <w:pPr>
              <w:pStyle w:val="TAC"/>
              <w:rPr>
                <w:lang w:eastAsia="en-US"/>
              </w:rPr>
            </w:pPr>
            <w:r w:rsidRPr="00EA4E3A">
              <w:rPr>
                <w:lang w:eastAsia="en-US"/>
              </w:rPr>
              <w:t>1</w:t>
            </w:r>
          </w:p>
        </w:tc>
      </w:tr>
    </w:tbl>
    <w:p w14:paraId="557EDF04" w14:textId="77777777" w:rsidR="00C1336F" w:rsidRPr="00EA4E3A" w:rsidRDefault="00C1336F" w:rsidP="0090766D"/>
    <w:p w14:paraId="7F3E7E88" w14:textId="77777777" w:rsidR="00C1336F" w:rsidRPr="00EA4E3A" w:rsidRDefault="00C1336F" w:rsidP="00C1336F">
      <w:pPr>
        <w:pStyle w:val="TH"/>
      </w:pPr>
      <w:r w:rsidRPr="00EA4E3A">
        <w:t xml:space="preserve">Table 9.1.5-2a: MPDCCH candidates monitored by a BL/CE UE </w:t>
      </w:r>
      <w:r w:rsidRPr="00EA4E3A">
        <w:br/>
        <w:t>(</w:t>
      </w:r>
      <w:proofErr w:type="spellStart"/>
      <w:r w:rsidRPr="00EA4E3A">
        <w:t>CEModeB</w:t>
      </w:r>
      <w:proofErr w:type="spellEnd"/>
      <w:r w:rsidRPr="00EA4E3A">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14:paraId="73E799AA" w14:textId="77777777" w:rsidTr="00F167B7">
        <w:trPr>
          <w:cantSplit/>
          <w:trHeight w:val="323"/>
          <w:jc w:val="center"/>
        </w:trPr>
        <w:tc>
          <w:tcPr>
            <w:tcW w:w="1047" w:type="dxa"/>
            <w:vMerge w:val="restart"/>
            <w:shd w:val="clear" w:color="auto" w:fill="E0E0E0"/>
            <w:vAlign w:val="center"/>
          </w:tcPr>
          <w:p w14:paraId="1B891EB2" w14:textId="77777777" w:rsidR="00C1336F" w:rsidRPr="00EA4E3A" w:rsidRDefault="00C1336F" w:rsidP="00F167B7">
            <w:pPr>
              <w:pStyle w:val="TAH"/>
              <w:rPr>
                <w:rFonts w:ascii="Tahoma" w:hAnsi="Tahoma" w:cs="Tahoma"/>
                <w:lang w:eastAsia="en-US"/>
              </w:rPr>
            </w:pPr>
            <w:r w:rsidRPr="00EA4E3A">
              <w:rPr>
                <w:position w:val="-10"/>
                <w:lang w:eastAsia="en-US"/>
              </w:rPr>
              <w:object w:dxaOrig="520" w:dyaOrig="380" w14:anchorId="76B9642D">
                <v:shape id="_x0000_i1281" type="#_x0000_t75" style="width:28.45pt;height:21.75pt" o:ole="">
                  <v:imagedata r:id="rId540" o:title=""/>
                </v:shape>
                <o:OLEObject Type="Embed" ProgID="Equation.3" ShapeID="_x0000_i1281" DrawAspect="Content" ObjectID="_1685804138" r:id="rId639"/>
              </w:object>
            </w:r>
          </w:p>
        </w:tc>
        <w:tc>
          <w:tcPr>
            <w:tcW w:w="724" w:type="dxa"/>
            <w:vMerge w:val="restart"/>
            <w:shd w:val="clear" w:color="auto" w:fill="E0E0E0"/>
            <w:vAlign w:val="center"/>
          </w:tcPr>
          <w:p w14:paraId="766B4CBB" w14:textId="77777777"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14:paraId="0D6B995F" w14:textId="77777777" w:rsidR="00C1336F" w:rsidRPr="00EA4E3A" w:rsidRDefault="00C1336F" w:rsidP="00F167B7">
            <w:pPr>
              <w:pStyle w:val="TAH"/>
              <w:rPr>
                <w:lang w:eastAsia="en-US"/>
              </w:rPr>
            </w:pPr>
            <w:r w:rsidRPr="00EA4E3A">
              <w:rPr>
                <w:position w:val="-14"/>
                <w:lang w:eastAsia="en-US"/>
              </w:rPr>
              <w:object w:dxaOrig="600" w:dyaOrig="400" w14:anchorId="41450A02">
                <v:shape id="_x0000_i1282" type="#_x0000_t75" style="width:28.45pt;height:21.75pt" o:ole="">
                  <v:imagedata r:id="rId584" o:title=""/>
                </v:shape>
                <o:OLEObject Type="Embed" ProgID="Equation.3" ShapeID="_x0000_i1282" DrawAspect="Content" ObjectID="_1685804139" r:id="rId640"/>
              </w:object>
            </w:r>
          </w:p>
        </w:tc>
      </w:tr>
      <w:tr w:rsidR="00C1336F" w:rsidRPr="00EA4E3A" w14:paraId="2C366952" w14:textId="77777777" w:rsidTr="00F167B7">
        <w:trPr>
          <w:cantSplit/>
          <w:jc w:val="center"/>
        </w:trPr>
        <w:tc>
          <w:tcPr>
            <w:tcW w:w="1047" w:type="dxa"/>
            <w:vMerge/>
            <w:shd w:val="clear" w:color="auto" w:fill="E0E0E0"/>
            <w:vAlign w:val="center"/>
          </w:tcPr>
          <w:p w14:paraId="16FF0BE4" w14:textId="77777777"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14:paraId="5177EA7E" w14:textId="77777777" w:rsidR="00C1336F" w:rsidRPr="00EA4E3A" w:rsidRDefault="00C1336F" w:rsidP="00F167B7">
            <w:pPr>
              <w:pStyle w:val="TAH"/>
              <w:rPr>
                <w:rFonts w:cs="Arial"/>
                <w:szCs w:val="18"/>
                <w:lang w:eastAsia="en-US"/>
              </w:rPr>
            </w:pPr>
          </w:p>
        </w:tc>
        <w:tc>
          <w:tcPr>
            <w:tcW w:w="835" w:type="dxa"/>
            <w:shd w:val="clear" w:color="auto" w:fill="E0E0E0"/>
            <w:vAlign w:val="center"/>
          </w:tcPr>
          <w:p w14:paraId="006BB440"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14:paraId="3EEEB1E0"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14:paraId="662AA1CF"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14:paraId="0C8E79CA"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14:paraId="50E2E9F6"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14:paraId="3AF59074" w14:textId="77777777" w:rsidTr="00F167B7">
        <w:trPr>
          <w:cantSplit/>
          <w:jc w:val="center"/>
        </w:trPr>
        <w:tc>
          <w:tcPr>
            <w:tcW w:w="1047" w:type="dxa"/>
            <w:vAlign w:val="center"/>
          </w:tcPr>
          <w:p w14:paraId="3E73384B" w14:textId="77777777"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14:paraId="6543765A" w14:textId="77777777" w:rsidR="00C1336F" w:rsidRPr="00EA4E3A" w:rsidRDefault="00C1336F" w:rsidP="00F167B7">
            <w:pPr>
              <w:pStyle w:val="TAC"/>
              <w:rPr>
                <w:lang w:eastAsia="en-US"/>
              </w:rPr>
            </w:pPr>
            <w:r w:rsidRPr="00EA4E3A">
              <w:rPr>
                <w:lang w:eastAsia="en-US"/>
              </w:rPr>
              <w:t>r1</w:t>
            </w:r>
          </w:p>
        </w:tc>
        <w:tc>
          <w:tcPr>
            <w:tcW w:w="835" w:type="dxa"/>
            <w:vAlign w:val="center"/>
          </w:tcPr>
          <w:p w14:paraId="6820441E" w14:textId="77777777" w:rsidR="00C1336F" w:rsidRPr="00EA4E3A" w:rsidRDefault="00C1336F" w:rsidP="00F167B7">
            <w:pPr>
              <w:pStyle w:val="TAC"/>
              <w:rPr>
                <w:lang w:eastAsia="en-US"/>
              </w:rPr>
            </w:pPr>
            <w:r w:rsidRPr="00EA4E3A">
              <w:rPr>
                <w:lang w:eastAsia="en-US"/>
              </w:rPr>
              <w:t>0</w:t>
            </w:r>
          </w:p>
        </w:tc>
        <w:tc>
          <w:tcPr>
            <w:tcW w:w="754" w:type="dxa"/>
            <w:vAlign w:val="center"/>
          </w:tcPr>
          <w:p w14:paraId="38E2228B" w14:textId="77777777" w:rsidR="00C1336F" w:rsidRPr="00EA4E3A" w:rsidRDefault="00C1336F" w:rsidP="00F167B7">
            <w:pPr>
              <w:pStyle w:val="TAC"/>
              <w:rPr>
                <w:lang w:eastAsia="en-US"/>
              </w:rPr>
            </w:pPr>
            <w:r w:rsidRPr="00EA4E3A">
              <w:rPr>
                <w:lang w:eastAsia="en-US"/>
              </w:rPr>
              <w:t>0</w:t>
            </w:r>
          </w:p>
        </w:tc>
        <w:tc>
          <w:tcPr>
            <w:tcW w:w="754" w:type="dxa"/>
            <w:vAlign w:val="center"/>
          </w:tcPr>
          <w:p w14:paraId="5653FAB2" w14:textId="77777777" w:rsidR="00C1336F" w:rsidRPr="00EA4E3A" w:rsidRDefault="00C1336F" w:rsidP="00F167B7">
            <w:pPr>
              <w:pStyle w:val="TAC"/>
              <w:rPr>
                <w:lang w:eastAsia="en-US"/>
              </w:rPr>
            </w:pPr>
            <w:r w:rsidRPr="00EA4E3A">
              <w:rPr>
                <w:lang w:eastAsia="en-US"/>
              </w:rPr>
              <w:t>1</w:t>
            </w:r>
          </w:p>
        </w:tc>
        <w:tc>
          <w:tcPr>
            <w:tcW w:w="754" w:type="dxa"/>
            <w:vAlign w:val="center"/>
          </w:tcPr>
          <w:p w14:paraId="6EC57473" w14:textId="77777777" w:rsidR="00C1336F" w:rsidRPr="00EA4E3A" w:rsidRDefault="00C1336F" w:rsidP="00F167B7">
            <w:pPr>
              <w:pStyle w:val="TAC"/>
              <w:rPr>
                <w:lang w:eastAsia="en-US"/>
              </w:rPr>
            </w:pPr>
            <w:r w:rsidRPr="00EA4E3A">
              <w:rPr>
                <w:lang w:eastAsia="en-US"/>
              </w:rPr>
              <w:t>0</w:t>
            </w:r>
          </w:p>
        </w:tc>
        <w:tc>
          <w:tcPr>
            <w:tcW w:w="755" w:type="dxa"/>
          </w:tcPr>
          <w:p w14:paraId="28114E4C" w14:textId="77777777" w:rsidR="00C1336F" w:rsidRPr="00EA4E3A" w:rsidRDefault="00C1336F" w:rsidP="00F167B7">
            <w:pPr>
              <w:pStyle w:val="TAC"/>
              <w:rPr>
                <w:lang w:eastAsia="ja-JP"/>
              </w:rPr>
            </w:pPr>
            <w:r w:rsidRPr="00EA4E3A">
              <w:rPr>
                <w:lang w:eastAsia="ja-JP"/>
              </w:rPr>
              <w:t>0</w:t>
            </w:r>
          </w:p>
        </w:tc>
      </w:tr>
      <w:tr w:rsidR="00C1336F" w:rsidRPr="00EA4E3A" w14:paraId="6763BA1C" w14:textId="77777777" w:rsidTr="00F167B7">
        <w:trPr>
          <w:cantSplit/>
          <w:trHeight w:val="89"/>
          <w:jc w:val="center"/>
        </w:trPr>
        <w:tc>
          <w:tcPr>
            <w:tcW w:w="1047" w:type="dxa"/>
            <w:vAlign w:val="center"/>
          </w:tcPr>
          <w:p w14:paraId="79B3799E" w14:textId="77777777" w:rsidR="00C1336F" w:rsidRPr="00EA4E3A" w:rsidRDefault="00C1336F" w:rsidP="00F167B7">
            <w:pPr>
              <w:pStyle w:val="TAC"/>
              <w:rPr>
                <w:lang w:eastAsia="en-US"/>
              </w:rPr>
            </w:pPr>
            <w:r w:rsidRPr="00EA4E3A">
              <w:rPr>
                <w:lang w:eastAsia="en-US"/>
              </w:rPr>
              <w:t xml:space="preserve">4 </w:t>
            </w:r>
          </w:p>
        </w:tc>
        <w:tc>
          <w:tcPr>
            <w:tcW w:w="724" w:type="dxa"/>
            <w:vMerge/>
            <w:vAlign w:val="center"/>
          </w:tcPr>
          <w:p w14:paraId="754DAD8A" w14:textId="77777777" w:rsidR="00C1336F" w:rsidRPr="00EA4E3A" w:rsidRDefault="00C1336F" w:rsidP="00F167B7">
            <w:pPr>
              <w:pStyle w:val="TAC"/>
              <w:rPr>
                <w:lang w:eastAsia="en-US"/>
              </w:rPr>
            </w:pPr>
          </w:p>
        </w:tc>
        <w:tc>
          <w:tcPr>
            <w:tcW w:w="835" w:type="dxa"/>
            <w:vAlign w:val="center"/>
          </w:tcPr>
          <w:p w14:paraId="40076CD0" w14:textId="77777777" w:rsidR="00C1336F" w:rsidRPr="00EA4E3A" w:rsidRDefault="00C1336F" w:rsidP="00F167B7">
            <w:pPr>
              <w:pStyle w:val="TAC"/>
              <w:rPr>
                <w:lang w:eastAsia="en-US"/>
              </w:rPr>
            </w:pPr>
            <w:r w:rsidRPr="00EA4E3A">
              <w:rPr>
                <w:lang w:eastAsia="en-US"/>
              </w:rPr>
              <w:t>0</w:t>
            </w:r>
          </w:p>
        </w:tc>
        <w:tc>
          <w:tcPr>
            <w:tcW w:w="754" w:type="dxa"/>
            <w:vAlign w:val="center"/>
          </w:tcPr>
          <w:p w14:paraId="77E62DC4" w14:textId="77777777" w:rsidR="00C1336F" w:rsidRPr="00EA4E3A" w:rsidRDefault="00C1336F" w:rsidP="00F167B7">
            <w:pPr>
              <w:pStyle w:val="TAC"/>
              <w:rPr>
                <w:lang w:eastAsia="en-US"/>
              </w:rPr>
            </w:pPr>
            <w:r w:rsidRPr="00EA4E3A">
              <w:rPr>
                <w:lang w:eastAsia="en-US"/>
              </w:rPr>
              <w:t>0</w:t>
            </w:r>
          </w:p>
        </w:tc>
        <w:tc>
          <w:tcPr>
            <w:tcW w:w="754" w:type="dxa"/>
            <w:vAlign w:val="center"/>
          </w:tcPr>
          <w:p w14:paraId="5476BFF9" w14:textId="77777777" w:rsidR="00C1336F" w:rsidRPr="00EA4E3A" w:rsidRDefault="00C1336F" w:rsidP="00F167B7">
            <w:pPr>
              <w:pStyle w:val="TAC"/>
              <w:rPr>
                <w:lang w:eastAsia="en-US"/>
              </w:rPr>
            </w:pPr>
            <w:r w:rsidRPr="00EA4E3A">
              <w:rPr>
                <w:lang w:eastAsia="en-US"/>
              </w:rPr>
              <w:t>1</w:t>
            </w:r>
          </w:p>
        </w:tc>
        <w:tc>
          <w:tcPr>
            <w:tcW w:w="754" w:type="dxa"/>
            <w:vAlign w:val="center"/>
          </w:tcPr>
          <w:p w14:paraId="6AAF9264" w14:textId="77777777" w:rsidR="00C1336F" w:rsidRPr="00EA4E3A" w:rsidRDefault="00C1336F" w:rsidP="00F167B7">
            <w:pPr>
              <w:pStyle w:val="TAC"/>
              <w:rPr>
                <w:lang w:eastAsia="en-US"/>
              </w:rPr>
            </w:pPr>
            <w:r w:rsidRPr="00EA4E3A">
              <w:rPr>
                <w:lang w:eastAsia="en-US"/>
              </w:rPr>
              <w:t>1</w:t>
            </w:r>
          </w:p>
        </w:tc>
        <w:tc>
          <w:tcPr>
            <w:tcW w:w="755" w:type="dxa"/>
          </w:tcPr>
          <w:p w14:paraId="6C8FE57C" w14:textId="77777777" w:rsidR="00C1336F" w:rsidRPr="00EA4E3A" w:rsidRDefault="00C1336F" w:rsidP="00F167B7">
            <w:pPr>
              <w:pStyle w:val="TAC"/>
              <w:rPr>
                <w:lang w:eastAsia="ja-JP"/>
              </w:rPr>
            </w:pPr>
            <w:r w:rsidRPr="00EA4E3A">
              <w:rPr>
                <w:lang w:eastAsia="ja-JP"/>
              </w:rPr>
              <w:t>0</w:t>
            </w:r>
          </w:p>
        </w:tc>
      </w:tr>
      <w:tr w:rsidR="00C1336F" w:rsidRPr="00EA4E3A" w14:paraId="2F96B45A" w14:textId="77777777" w:rsidTr="00F167B7">
        <w:trPr>
          <w:cantSplit/>
          <w:trHeight w:val="89"/>
          <w:jc w:val="center"/>
        </w:trPr>
        <w:tc>
          <w:tcPr>
            <w:tcW w:w="1047" w:type="dxa"/>
            <w:vAlign w:val="center"/>
          </w:tcPr>
          <w:p w14:paraId="77E7ABF2" w14:textId="77777777" w:rsidR="00C1336F" w:rsidRPr="00EA4E3A" w:rsidRDefault="00C1336F" w:rsidP="00F167B7">
            <w:pPr>
              <w:pStyle w:val="TAC"/>
              <w:rPr>
                <w:lang w:eastAsia="en-US"/>
              </w:rPr>
            </w:pPr>
            <w:r w:rsidRPr="00EA4E3A">
              <w:rPr>
                <w:lang w:eastAsia="en-US"/>
              </w:rPr>
              <w:t>2</w:t>
            </w:r>
          </w:p>
        </w:tc>
        <w:tc>
          <w:tcPr>
            <w:tcW w:w="724" w:type="dxa"/>
            <w:vMerge w:val="restart"/>
            <w:vAlign w:val="center"/>
          </w:tcPr>
          <w:p w14:paraId="0DBC52B6" w14:textId="77777777" w:rsidR="00C1336F" w:rsidRPr="00EA4E3A" w:rsidRDefault="00C1336F" w:rsidP="00F167B7">
            <w:pPr>
              <w:pStyle w:val="TAC"/>
              <w:rPr>
                <w:lang w:eastAsia="en-US"/>
              </w:rPr>
            </w:pPr>
            <w:r w:rsidRPr="00EA4E3A">
              <w:rPr>
                <w:lang w:eastAsia="en-US"/>
              </w:rPr>
              <w:t>r2</w:t>
            </w:r>
          </w:p>
        </w:tc>
        <w:tc>
          <w:tcPr>
            <w:tcW w:w="835" w:type="dxa"/>
            <w:vAlign w:val="center"/>
          </w:tcPr>
          <w:p w14:paraId="0CBDC3E5" w14:textId="77777777" w:rsidR="00C1336F" w:rsidRPr="00EA4E3A" w:rsidRDefault="00C1336F" w:rsidP="00F167B7">
            <w:pPr>
              <w:pStyle w:val="TAC"/>
              <w:rPr>
                <w:lang w:eastAsia="en-US"/>
              </w:rPr>
            </w:pPr>
            <w:r w:rsidRPr="00EA4E3A">
              <w:rPr>
                <w:lang w:eastAsia="en-US"/>
              </w:rPr>
              <w:t>0</w:t>
            </w:r>
          </w:p>
        </w:tc>
        <w:tc>
          <w:tcPr>
            <w:tcW w:w="754" w:type="dxa"/>
            <w:vAlign w:val="center"/>
          </w:tcPr>
          <w:p w14:paraId="6710EF5F" w14:textId="77777777" w:rsidR="00C1336F" w:rsidRPr="00EA4E3A" w:rsidRDefault="00C1336F" w:rsidP="00F167B7">
            <w:pPr>
              <w:pStyle w:val="TAC"/>
              <w:rPr>
                <w:lang w:eastAsia="en-US"/>
              </w:rPr>
            </w:pPr>
            <w:r w:rsidRPr="00EA4E3A">
              <w:rPr>
                <w:lang w:eastAsia="en-US"/>
              </w:rPr>
              <w:t>0</w:t>
            </w:r>
          </w:p>
        </w:tc>
        <w:tc>
          <w:tcPr>
            <w:tcW w:w="754" w:type="dxa"/>
            <w:vAlign w:val="center"/>
          </w:tcPr>
          <w:p w14:paraId="0FBBFEC9" w14:textId="77777777" w:rsidR="00C1336F" w:rsidRPr="00EA4E3A" w:rsidRDefault="00C1336F" w:rsidP="00F167B7">
            <w:pPr>
              <w:pStyle w:val="TAC"/>
              <w:rPr>
                <w:lang w:eastAsia="en-US"/>
              </w:rPr>
            </w:pPr>
            <w:r w:rsidRPr="00EA4E3A">
              <w:rPr>
                <w:lang w:eastAsia="en-US"/>
              </w:rPr>
              <w:t>1</w:t>
            </w:r>
          </w:p>
        </w:tc>
        <w:tc>
          <w:tcPr>
            <w:tcW w:w="754" w:type="dxa"/>
            <w:vAlign w:val="center"/>
          </w:tcPr>
          <w:p w14:paraId="3A2A0E61" w14:textId="77777777" w:rsidR="00C1336F" w:rsidRPr="00EA4E3A" w:rsidRDefault="00C1336F" w:rsidP="00F167B7">
            <w:pPr>
              <w:pStyle w:val="TAC"/>
              <w:rPr>
                <w:lang w:eastAsia="en-US"/>
              </w:rPr>
            </w:pPr>
            <w:r w:rsidRPr="00EA4E3A">
              <w:rPr>
                <w:lang w:eastAsia="en-US"/>
              </w:rPr>
              <w:t>0</w:t>
            </w:r>
          </w:p>
        </w:tc>
        <w:tc>
          <w:tcPr>
            <w:tcW w:w="755" w:type="dxa"/>
          </w:tcPr>
          <w:p w14:paraId="7A768344" w14:textId="77777777" w:rsidR="00C1336F" w:rsidRPr="00EA4E3A" w:rsidRDefault="00C1336F" w:rsidP="00F167B7">
            <w:pPr>
              <w:pStyle w:val="TAC"/>
              <w:rPr>
                <w:lang w:eastAsia="ja-JP"/>
              </w:rPr>
            </w:pPr>
            <w:r w:rsidRPr="00EA4E3A">
              <w:rPr>
                <w:lang w:eastAsia="ja-JP"/>
              </w:rPr>
              <w:t>0</w:t>
            </w:r>
          </w:p>
        </w:tc>
      </w:tr>
      <w:tr w:rsidR="00C1336F" w:rsidRPr="00EA4E3A" w14:paraId="6B9B4DF1" w14:textId="77777777" w:rsidTr="00F167B7">
        <w:trPr>
          <w:cantSplit/>
          <w:trHeight w:val="89"/>
          <w:jc w:val="center"/>
        </w:trPr>
        <w:tc>
          <w:tcPr>
            <w:tcW w:w="1047" w:type="dxa"/>
            <w:vAlign w:val="center"/>
          </w:tcPr>
          <w:p w14:paraId="4391A2DB" w14:textId="77777777" w:rsidR="00C1336F" w:rsidRPr="00EA4E3A" w:rsidRDefault="00C1336F" w:rsidP="00F167B7">
            <w:pPr>
              <w:pStyle w:val="TAC"/>
              <w:rPr>
                <w:lang w:eastAsia="en-US"/>
              </w:rPr>
            </w:pPr>
            <w:r w:rsidRPr="00EA4E3A">
              <w:rPr>
                <w:lang w:eastAsia="en-US"/>
              </w:rPr>
              <w:t>4</w:t>
            </w:r>
          </w:p>
        </w:tc>
        <w:tc>
          <w:tcPr>
            <w:tcW w:w="724" w:type="dxa"/>
            <w:vMerge/>
            <w:vAlign w:val="center"/>
          </w:tcPr>
          <w:p w14:paraId="4521944F" w14:textId="77777777" w:rsidR="00C1336F" w:rsidRPr="00EA4E3A" w:rsidRDefault="00C1336F" w:rsidP="00F167B7">
            <w:pPr>
              <w:pStyle w:val="TAC"/>
              <w:rPr>
                <w:lang w:eastAsia="en-US"/>
              </w:rPr>
            </w:pPr>
          </w:p>
        </w:tc>
        <w:tc>
          <w:tcPr>
            <w:tcW w:w="835" w:type="dxa"/>
            <w:vAlign w:val="center"/>
          </w:tcPr>
          <w:p w14:paraId="344371FE" w14:textId="77777777" w:rsidR="00C1336F" w:rsidRPr="00EA4E3A" w:rsidRDefault="00C1336F" w:rsidP="00F167B7">
            <w:pPr>
              <w:pStyle w:val="TAC"/>
              <w:rPr>
                <w:lang w:eastAsia="en-US"/>
              </w:rPr>
            </w:pPr>
            <w:r w:rsidRPr="00EA4E3A">
              <w:rPr>
                <w:lang w:eastAsia="en-US"/>
              </w:rPr>
              <w:t>0</w:t>
            </w:r>
          </w:p>
        </w:tc>
        <w:tc>
          <w:tcPr>
            <w:tcW w:w="754" w:type="dxa"/>
            <w:vAlign w:val="center"/>
          </w:tcPr>
          <w:p w14:paraId="1A78E834" w14:textId="77777777" w:rsidR="00C1336F" w:rsidRPr="00EA4E3A" w:rsidRDefault="00C1336F" w:rsidP="00F167B7">
            <w:pPr>
              <w:pStyle w:val="TAC"/>
              <w:rPr>
                <w:lang w:eastAsia="en-US"/>
              </w:rPr>
            </w:pPr>
            <w:r w:rsidRPr="00EA4E3A">
              <w:rPr>
                <w:lang w:eastAsia="en-US"/>
              </w:rPr>
              <w:t>0</w:t>
            </w:r>
          </w:p>
        </w:tc>
        <w:tc>
          <w:tcPr>
            <w:tcW w:w="754" w:type="dxa"/>
            <w:vAlign w:val="center"/>
          </w:tcPr>
          <w:p w14:paraId="2B70DEF2" w14:textId="77777777" w:rsidR="00C1336F" w:rsidRPr="00EA4E3A" w:rsidRDefault="00C1336F" w:rsidP="00F167B7">
            <w:pPr>
              <w:pStyle w:val="TAC"/>
              <w:rPr>
                <w:lang w:eastAsia="en-US"/>
              </w:rPr>
            </w:pPr>
            <w:r w:rsidRPr="00EA4E3A">
              <w:rPr>
                <w:lang w:eastAsia="en-US"/>
              </w:rPr>
              <w:t>1</w:t>
            </w:r>
          </w:p>
        </w:tc>
        <w:tc>
          <w:tcPr>
            <w:tcW w:w="754" w:type="dxa"/>
            <w:vAlign w:val="center"/>
          </w:tcPr>
          <w:p w14:paraId="2425AB67" w14:textId="77777777" w:rsidR="00C1336F" w:rsidRPr="00EA4E3A" w:rsidRDefault="00C1336F" w:rsidP="00F167B7">
            <w:pPr>
              <w:pStyle w:val="TAC"/>
              <w:rPr>
                <w:lang w:eastAsia="en-US"/>
              </w:rPr>
            </w:pPr>
            <w:r w:rsidRPr="00EA4E3A">
              <w:rPr>
                <w:lang w:eastAsia="en-US"/>
              </w:rPr>
              <w:t>1</w:t>
            </w:r>
          </w:p>
        </w:tc>
        <w:tc>
          <w:tcPr>
            <w:tcW w:w="755" w:type="dxa"/>
          </w:tcPr>
          <w:p w14:paraId="542D5ED1" w14:textId="77777777" w:rsidR="00C1336F" w:rsidRPr="00EA4E3A" w:rsidRDefault="00C1336F" w:rsidP="00F167B7">
            <w:pPr>
              <w:pStyle w:val="TAC"/>
              <w:rPr>
                <w:lang w:eastAsia="ja-JP"/>
              </w:rPr>
            </w:pPr>
            <w:r w:rsidRPr="00EA4E3A">
              <w:rPr>
                <w:lang w:eastAsia="ja-JP"/>
              </w:rPr>
              <w:t>0</w:t>
            </w:r>
          </w:p>
        </w:tc>
      </w:tr>
      <w:tr w:rsidR="00C1336F" w:rsidRPr="00EA4E3A" w14:paraId="71706906" w14:textId="77777777" w:rsidTr="00F167B7">
        <w:trPr>
          <w:cantSplit/>
          <w:trHeight w:val="89"/>
          <w:jc w:val="center"/>
        </w:trPr>
        <w:tc>
          <w:tcPr>
            <w:tcW w:w="1047" w:type="dxa"/>
            <w:vAlign w:val="center"/>
          </w:tcPr>
          <w:p w14:paraId="400A0479" w14:textId="77777777" w:rsidR="00C1336F" w:rsidRPr="00EA4E3A" w:rsidRDefault="00C1336F" w:rsidP="00F167B7">
            <w:pPr>
              <w:pStyle w:val="TAC"/>
              <w:rPr>
                <w:lang w:eastAsia="en-US"/>
              </w:rPr>
            </w:pPr>
            <w:r w:rsidRPr="00EA4E3A">
              <w:rPr>
                <w:lang w:eastAsia="en-US"/>
              </w:rPr>
              <w:t>2</w:t>
            </w:r>
          </w:p>
        </w:tc>
        <w:tc>
          <w:tcPr>
            <w:tcW w:w="724" w:type="dxa"/>
            <w:vMerge w:val="restart"/>
            <w:vAlign w:val="center"/>
          </w:tcPr>
          <w:p w14:paraId="5B5A5B6A" w14:textId="77777777" w:rsidR="00C1336F" w:rsidRPr="00EA4E3A" w:rsidRDefault="00C1336F" w:rsidP="00F167B7">
            <w:pPr>
              <w:pStyle w:val="TAC"/>
              <w:rPr>
                <w:lang w:eastAsia="en-US"/>
              </w:rPr>
            </w:pPr>
            <w:r w:rsidRPr="00EA4E3A">
              <w:rPr>
                <w:lang w:eastAsia="en-US"/>
              </w:rPr>
              <w:t>r3</w:t>
            </w:r>
          </w:p>
        </w:tc>
        <w:tc>
          <w:tcPr>
            <w:tcW w:w="835" w:type="dxa"/>
            <w:vAlign w:val="center"/>
          </w:tcPr>
          <w:p w14:paraId="3471D9F5" w14:textId="77777777" w:rsidR="00C1336F" w:rsidRPr="00EA4E3A" w:rsidRDefault="00C1336F" w:rsidP="00F167B7">
            <w:pPr>
              <w:pStyle w:val="TAC"/>
              <w:rPr>
                <w:lang w:eastAsia="en-US"/>
              </w:rPr>
            </w:pPr>
            <w:r w:rsidRPr="00EA4E3A">
              <w:rPr>
                <w:lang w:eastAsia="en-US"/>
              </w:rPr>
              <w:t>0</w:t>
            </w:r>
          </w:p>
        </w:tc>
        <w:tc>
          <w:tcPr>
            <w:tcW w:w="754" w:type="dxa"/>
            <w:vAlign w:val="center"/>
          </w:tcPr>
          <w:p w14:paraId="0EC36DCA" w14:textId="77777777" w:rsidR="00C1336F" w:rsidRPr="00EA4E3A" w:rsidRDefault="00C1336F" w:rsidP="00F167B7">
            <w:pPr>
              <w:pStyle w:val="TAC"/>
              <w:rPr>
                <w:lang w:eastAsia="en-US"/>
              </w:rPr>
            </w:pPr>
            <w:r w:rsidRPr="00EA4E3A">
              <w:rPr>
                <w:lang w:eastAsia="en-US"/>
              </w:rPr>
              <w:t>0</w:t>
            </w:r>
          </w:p>
        </w:tc>
        <w:tc>
          <w:tcPr>
            <w:tcW w:w="754" w:type="dxa"/>
            <w:vAlign w:val="center"/>
          </w:tcPr>
          <w:p w14:paraId="7A57936E" w14:textId="77777777" w:rsidR="00C1336F" w:rsidRPr="00EA4E3A" w:rsidRDefault="00C1336F" w:rsidP="00F167B7">
            <w:pPr>
              <w:pStyle w:val="TAC"/>
              <w:rPr>
                <w:lang w:eastAsia="en-US"/>
              </w:rPr>
            </w:pPr>
            <w:r w:rsidRPr="00EA4E3A">
              <w:rPr>
                <w:lang w:eastAsia="en-US"/>
              </w:rPr>
              <w:t>1</w:t>
            </w:r>
          </w:p>
        </w:tc>
        <w:tc>
          <w:tcPr>
            <w:tcW w:w="754" w:type="dxa"/>
            <w:vAlign w:val="center"/>
          </w:tcPr>
          <w:p w14:paraId="0CBFD3E2" w14:textId="77777777" w:rsidR="00C1336F" w:rsidRPr="00EA4E3A" w:rsidRDefault="00C1336F" w:rsidP="00F167B7">
            <w:pPr>
              <w:pStyle w:val="TAC"/>
              <w:rPr>
                <w:lang w:eastAsia="en-US"/>
              </w:rPr>
            </w:pPr>
            <w:r w:rsidRPr="00EA4E3A">
              <w:rPr>
                <w:lang w:eastAsia="en-US"/>
              </w:rPr>
              <w:t>0</w:t>
            </w:r>
          </w:p>
        </w:tc>
        <w:tc>
          <w:tcPr>
            <w:tcW w:w="755" w:type="dxa"/>
          </w:tcPr>
          <w:p w14:paraId="36302E63" w14:textId="77777777" w:rsidR="00C1336F" w:rsidRPr="00EA4E3A" w:rsidRDefault="00C1336F" w:rsidP="00F167B7">
            <w:pPr>
              <w:pStyle w:val="TAC"/>
              <w:rPr>
                <w:lang w:eastAsia="ja-JP"/>
              </w:rPr>
            </w:pPr>
            <w:r w:rsidRPr="00EA4E3A">
              <w:rPr>
                <w:lang w:eastAsia="ja-JP"/>
              </w:rPr>
              <w:t>0</w:t>
            </w:r>
          </w:p>
        </w:tc>
      </w:tr>
      <w:tr w:rsidR="00C1336F" w:rsidRPr="00EA4E3A" w14:paraId="695515C9" w14:textId="77777777" w:rsidTr="00F167B7">
        <w:trPr>
          <w:cantSplit/>
          <w:trHeight w:val="89"/>
          <w:jc w:val="center"/>
        </w:trPr>
        <w:tc>
          <w:tcPr>
            <w:tcW w:w="1047" w:type="dxa"/>
            <w:vAlign w:val="center"/>
          </w:tcPr>
          <w:p w14:paraId="0079FBF3" w14:textId="77777777" w:rsidR="00C1336F" w:rsidRPr="00EA4E3A" w:rsidRDefault="00C1336F" w:rsidP="00F167B7">
            <w:pPr>
              <w:pStyle w:val="TAC"/>
              <w:rPr>
                <w:lang w:eastAsia="en-US"/>
              </w:rPr>
            </w:pPr>
            <w:r w:rsidRPr="00EA4E3A">
              <w:rPr>
                <w:lang w:eastAsia="en-US"/>
              </w:rPr>
              <w:t>4</w:t>
            </w:r>
          </w:p>
        </w:tc>
        <w:tc>
          <w:tcPr>
            <w:tcW w:w="724" w:type="dxa"/>
            <w:vMerge/>
            <w:vAlign w:val="center"/>
          </w:tcPr>
          <w:p w14:paraId="62C35AFD" w14:textId="77777777" w:rsidR="00C1336F" w:rsidRPr="00EA4E3A" w:rsidRDefault="00C1336F" w:rsidP="00F167B7">
            <w:pPr>
              <w:pStyle w:val="TAC"/>
              <w:rPr>
                <w:lang w:eastAsia="en-US"/>
              </w:rPr>
            </w:pPr>
          </w:p>
        </w:tc>
        <w:tc>
          <w:tcPr>
            <w:tcW w:w="835" w:type="dxa"/>
            <w:vAlign w:val="center"/>
          </w:tcPr>
          <w:p w14:paraId="7B868136" w14:textId="77777777" w:rsidR="00C1336F" w:rsidRPr="00EA4E3A" w:rsidRDefault="00C1336F" w:rsidP="00F167B7">
            <w:pPr>
              <w:pStyle w:val="TAC"/>
              <w:rPr>
                <w:lang w:eastAsia="en-US"/>
              </w:rPr>
            </w:pPr>
            <w:r w:rsidRPr="00EA4E3A">
              <w:rPr>
                <w:lang w:eastAsia="en-US"/>
              </w:rPr>
              <w:t>0</w:t>
            </w:r>
          </w:p>
        </w:tc>
        <w:tc>
          <w:tcPr>
            <w:tcW w:w="754" w:type="dxa"/>
            <w:vAlign w:val="center"/>
          </w:tcPr>
          <w:p w14:paraId="7217F019" w14:textId="77777777" w:rsidR="00C1336F" w:rsidRPr="00EA4E3A" w:rsidRDefault="00C1336F" w:rsidP="00F167B7">
            <w:pPr>
              <w:pStyle w:val="TAC"/>
              <w:rPr>
                <w:lang w:eastAsia="en-US"/>
              </w:rPr>
            </w:pPr>
            <w:r w:rsidRPr="00EA4E3A">
              <w:rPr>
                <w:lang w:eastAsia="en-US"/>
              </w:rPr>
              <w:t>0</w:t>
            </w:r>
          </w:p>
        </w:tc>
        <w:tc>
          <w:tcPr>
            <w:tcW w:w="754" w:type="dxa"/>
            <w:vAlign w:val="center"/>
          </w:tcPr>
          <w:p w14:paraId="1B62D61C" w14:textId="77777777" w:rsidR="00C1336F" w:rsidRPr="00EA4E3A" w:rsidRDefault="00C1336F" w:rsidP="00F167B7">
            <w:pPr>
              <w:pStyle w:val="TAC"/>
              <w:rPr>
                <w:lang w:eastAsia="en-US"/>
              </w:rPr>
            </w:pPr>
            <w:r w:rsidRPr="00EA4E3A">
              <w:rPr>
                <w:lang w:eastAsia="en-US"/>
              </w:rPr>
              <w:t>1</w:t>
            </w:r>
          </w:p>
        </w:tc>
        <w:tc>
          <w:tcPr>
            <w:tcW w:w="754" w:type="dxa"/>
            <w:vAlign w:val="center"/>
          </w:tcPr>
          <w:p w14:paraId="39BCC0B8" w14:textId="77777777" w:rsidR="00C1336F" w:rsidRPr="00EA4E3A" w:rsidRDefault="00C1336F" w:rsidP="00F167B7">
            <w:pPr>
              <w:pStyle w:val="TAC"/>
              <w:rPr>
                <w:lang w:eastAsia="en-US"/>
              </w:rPr>
            </w:pPr>
            <w:r w:rsidRPr="00EA4E3A">
              <w:rPr>
                <w:lang w:eastAsia="en-US"/>
              </w:rPr>
              <w:t>1</w:t>
            </w:r>
          </w:p>
        </w:tc>
        <w:tc>
          <w:tcPr>
            <w:tcW w:w="755" w:type="dxa"/>
          </w:tcPr>
          <w:p w14:paraId="193A36CD" w14:textId="77777777" w:rsidR="00C1336F" w:rsidRPr="00EA4E3A" w:rsidRDefault="00C1336F" w:rsidP="00F167B7">
            <w:pPr>
              <w:pStyle w:val="TAC"/>
              <w:rPr>
                <w:lang w:eastAsia="ja-JP"/>
              </w:rPr>
            </w:pPr>
            <w:r w:rsidRPr="00EA4E3A">
              <w:rPr>
                <w:lang w:eastAsia="ja-JP"/>
              </w:rPr>
              <w:t>0</w:t>
            </w:r>
          </w:p>
        </w:tc>
      </w:tr>
      <w:tr w:rsidR="00C1336F" w:rsidRPr="00EA4E3A" w14:paraId="70E24A31" w14:textId="77777777" w:rsidTr="00F167B7">
        <w:trPr>
          <w:cantSplit/>
          <w:trHeight w:val="89"/>
          <w:jc w:val="center"/>
        </w:trPr>
        <w:tc>
          <w:tcPr>
            <w:tcW w:w="1047" w:type="dxa"/>
            <w:vAlign w:val="center"/>
          </w:tcPr>
          <w:p w14:paraId="0031AC85" w14:textId="77777777" w:rsidR="00C1336F" w:rsidRPr="00EA4E3A" w:rsidRDefault="00C1336F" w:rsidP="00F167B7">
            <w:pPr>
              <w:pStyle w:val="TAC"/>
              <w:rPr>
                <w:lang w:eastAsia="en-US"/>
              </w:rPr>
            </w:pPr>
            <w:r w:rsidRPr="00EA4E3A">
              <w:rPr>
                <w:lang w:eastAsia="en-US"/>
              </w:rPr>
              <w:t>2</w:t>
            </w:r>
          </w:p>
        </w:tc>
        <w:tc>
          <w:tcPr>
            <w:tcW w:w="724" w:type="dxa"/>
            <w:vMerge w:val="restart"/>
            <w:vAlign w:val="center"/>
          </w:tcPr>
          <w:p w14:paraId="0CB41E65" w14:textId="77777777" w:rsidR="00C1336F" w:rsidRPr="00EA4E3A" w:rsidRDefault="00C1336F" w:rsidP="00F167B7">
            <w:pPr>
              <w:pStyle w:val="TAC"/>
              <w:rPr>
                <w:lang w:eastAsia="en-US"/>
              </w:rPr>
            </w:pPr>
            <w:r w:rsidRPr="00EA4E3A">
              <w:rPr>
                <w:lang w:eastAsia="en-US"/>
              </w:rPr>
              <w:t>r4</w:t>
            </w:r>
          </w:p>
        </w:tc>
        <w:tc>
          <w:tcPr>
            <w:tcW w:w="835" w:type="dxa"/>
            <w:vAlign w:val="center"/>
          </w:tcPr>
          <w:p w14:paraId="74FEC562" w14:textId="77777777" w:rsidR="00C1336F" w:rsidRPr="00EA4E3A" w:rsidRDefault="00C1336F" w:rsidP="00F167B7">
            <w:pPr>
              <w:pStyle w:val="TAC"/>
              <w:rPr>
                <w:lang w:eastAsia="en-US"/>
              </w:rPr>
            </w:pPr>
            <w:r w:rsidRPr="00EA4E3A">
              <w:rPr>
                <w:lang w:eastAsia="en-US"/>
              </w:rPr>
              <w:t>0</w:t>
            </w:r>
          </w:p>
        </w:tc>
        <w:tc>
          <w:tcPr>
            <w:tcW w:w="754" w:type="dxa"/>
            <w:vAlign w:val="center"/>
          </w:tcPr>
          <w:p w14:paraId="6CE72DC3" w14:textId="77777777" w:rsidR="00C1336F" w:rsidRPr="00EA4E3A" w:rsidRDefault="00C1336F" w:rsidP="00F167B7">
            <w:pPr>
              <w:pStyle w:val="TAC"/>
              <w:rPr>
                <w:lang w:eastAsia="en-US"/>
              </w:rPr>
            </w:pPr>
            <w:r w:rsidRPr="00EA4E3A">
              <w:rPr>
                <w:lang w:eastAsia="en-US"/>
              </w:rPr>
              <w:t>0</w:t>
            </w:r>
          </w:p>
        </w:tc>
        <w:tc>
          <w:tcPr>
            <w:tcW w:w="754" w:type="dxa"/>
            <w:vAlign w:val="center"/>
          </w:tcPr>
          <w:p w14:paraId="7BD3756B" w14:textId="77777777" w:rsidR="00C1336F" w:rsidRPr="00EA4E3A" w:rsidRDefault="00C1336F" w:rsidP="00F167B7">
            <w:pPr>
              <w:pStyle w:val="TAC"/>
              <w:rPr>
                <w:lang w:eastAsia="en-US"/>
              </w:rPr>
            </w:pPr>
            <w:r w:rsidRPr="00EA4E3A">
              <w:rPr>
                <w:lang w:eastAsia="en-US"/>
              </w:rPr>
              <w:t>1</w:t>
            </w:r>
          </w:p>
        </w:tc>
        <w:tc>
          <w:tcPr>
            <w:tcW w:w="754" w:type="dxa"/>
            <w:vAlign w:val="center"/>
          </w:tcPr>
          <w:p w14:paraId="7A4C7324" w14:textId="77777777" w:rsidR="00C1336F" w:rsidRPr="00EA4E3A" w:rsidRDefault="00C1336F" w:rsidP="00F167B7">
            <w:pPr>
              <w:pStyle w:val="TAC"/>
              <w:rPr>
                <w:lang w:eastAsia="en-US"/>
              </w:rPr>
            </w:pPr>
            <w:r w:rsidRPr="00EA4E3A">
              <w:rPr>
                <w:lang w:eastAsia="en-US"/>
              </w:rPr>
              <w:t>0</w:t>
            </w:r>
          </w:p>
        </w:tc>
        <w:tc>
          <w:tcPr>
            <w:tcW w:w="755" w:type="dxa"/>
          </w:tcPr>
          <w:p w14:paraId="61EA3439" w14:textId="77777777" w:rsidR="00C1336F" w:rsidRPr="00EA4E3A" w:rsidRDefault="00C1336F" w:rsidP="00F167B7">
            <w:pPr>
              <w:pStyle w:val="TAC"/>
              <w:rPr>
                <w:lang w:eastAsia="ja-JP"/>
              </w:rPr>
            </w:pPr>
            <w:r w:rsidRPr="00EA4E3A">
              <w:rPr>
                <w:lang w:eastAsia="ja-JP"/>
              </w:rPr>
              <w:t>0</w:t>
            </w:r>
          </w:p>
        </w:tc>
      </w:tr>
      <w:tr w:rsidR="00C1336F" w:rsidRPr="00EA4E3A" w14:paraId="2184943A" w14:textId="77777777" w:rsidTr="00F167B7">
        <w:trPr>
          <w:cantSplit/>
          <w:trHeight w:val="89"/>
          <w:jc w:val="center"/>
        </w:trPr>
        <w:tc>
          <w:tcPr>
            <w:tcW w:w="1047" w:type="dxa"/>
            <w:vAlign w:val="center"/>
          </w:tcPr>
          <w:p w14:paraId="344531B0" w14:textId="77777777" w:rsidR="00C1336F" w:rsidRPr="00EA4E3A" w:rsidRDefault="00C1336F" w:rsidP="00F167B7">
            <w:pPr>
              <w:pStyle w:val="TAC"/>
              <w:rPr>
                <w:lang w:eastAsia="en-US"/>
              </w:rPr>
            </w:pPr>
            <w:r w:rsidRPr="00EA4E3A">
              <w:rPr>
                <w:lang w:eastAsia="en-US"/>
              </w:rPr>
              <w:t>4</w:t>
            </w:r>
          </w:p>
        </w:tc>
        <w:tc>
          <w:tcPr>
            <w:tcW w:w="724" w:type="dxa"/>
            <w:vMerge/>
          </w:tcPr>
          <w:p w14:paraId="5D8FF864" w14:textId="77777777" w:rsidR="00C1336F" w:rsidRPr="00EA4E3A" w:rsidRDefault="00C1336F" w:rsidP="00F167B7">
            <w:pPr>
              <w:pStyle w:val="TAC"/>
              <w:rPr>
                <w:lang w:eastAsia="en-US"/>
              </w:rPr>
            </w:pPr>
          </w:p>
        </w:tc>
        <w:tc>
          <w:tcPr>
            <w:tcW w:w="835" w:type="dxa"/>
            <w:vAlign w:val="center"/>
          </w:tcPr>
          <w:p w14:paraId="7738EACB" w14:textId="77777777" w:rsidR="00C1336F" w:rsidRPr="00EA4E3A" w:rsidRDefault="00C1336F" w:rsidP="00F167B7">
            <w:pPr>
              <w:pStyle w:val="TAC"/>
              <w:rPr>
                <w:lang w:eastAsia="en-US"/>
              </w:rPr>
            </w:pPr>
            <w:r w:rsidRPr="00EA4E3A">
              <w:rPr>
                <w:lang w:eastAsia="en-US"/>
              </w:rPr>
              <w:t>0</w:t>
            </w:r>
          </w:p>
        </w:tc>
        <w:tc>
          <w:tcPr>
            <w:tcW w:w="754" w:type="dxa"/>
            <w:vAlign w:val="center"/>
          </w:tcPr>
          <w:p w14:paraId="5D945F1C" w14:textId="77777777" w:rsidR="00C1336F" w:rsidRPr="00EA4E3A" w:rsidRDefault="00C1336F" w:rsidP="00F167B7">
            <w:pPr>
              <w:pStyle w:val="TAC"/>
              <w:rPr>
                <w:lang w:eastAsia="en-US"/>
              </w:rPr>
            </w:pPr>
            <w:r w:rsidRPr="00EA4E3A">
              <w:rPr>
                <w:lang w:eastAsia="en-US"/>
              </w:rPr>
              <w:t>0</w:t>
            </w:r>
          </w:p>
        </w:tc>
        <w:tc>
          <w:tcPr>
            <w:tcW w:w="754" w:type="dxa"/>
            <w:vAlign w:val="center"/>
          </w:tcPr>
          <w:p w14:paraId="2011AEA2" w14:textId="77777777" w:rsidR="00C1336F" w:rsidRPr="00EA4E3A" w:rsidRDefault="00C1336F" w:rsidP="00F167B7">
            <w:pPr>
              <w:pStyle w:val="TAC"/>
              <w:rPr>
                <w:lang w:eastAsia="en-US"/>
              </w:rPr>
            </w:pPr>
            <w:r w:rsidRPr="00EA4E3A">
              <w:rPr>
                <w:lang w:eastAsia="en-US"/>
              </w:rPr>
              <w:t>1</w:t>
            </w:r>
          </w:p>
        </w:tc>
        <w:tc>
          <w:tcPr>
            <w:tcW w:w="754" w:type="dxa"/>
            <w:vAlign w:val="center"/>
          </w:tcPr>
          <w:p w14:paraId="6165412F" w14:textId="77777777" w:rsidR="00C1336F" w:rsidRPr="00EA4E3A" w:rsidRDefault="00C1336F" w:rsidP="00F167B7">
            <w:pPr>
              <w:pStyle w:val="TAC"/>
              <w:rPr>
                <w:lang w:eastAsia="en-US"/>
              </w:rPr>
            </w:pPr>
            <w:r w:rsidRPr="00EA4E3A">
              <w:rPr>
                <w:lang w:eastAsia="en-US"/>
              </w:rPr>
              <w:t>1</w:t>
            </w:r>
          </w:p>
        </w:tc>
        <w:tc>
          <w:tcPr>
            <w:tcW w:w="755" w:type="dxa"/>
          </w:tcPr>
          <w:p w14:paraId="04829B18" w14:textId="77777777" w:rsidR="00C1336F" w:rsidRPr="00EA4E3A" w:rsidRDefault="00C1336F" w:rsidP="00F167B7">
            <w:pPr>
              <w:pStyle w:val="TAC"/>
              <w:rPr>
                <w:lang w:eastAsia="ja-JP"/>
              </w:rPr>
            </w:pPr>
            <w:r w:rsidRPr="00EA4E3A">
              <w:rPr>
                <w:lang w:eastAsia="ja-JP"/>
              </w:rPr>
              <w:t>0</w:t>
            </w:r>
          </w:p>
        </w:tc>
      </w:tr>
    </w:tbl>
    <w:p w14:paraId="76374ADC" w14:textId="77777777" w:rsidR="00C1336F" w:rsidRPr="00EA4E3A" w:rsidRDefault="00C1336F" w:rsidP="0090766D"/>
    <w:p w14:paraId="423FD94D" w14:textId="77777777" w:rsidR="00C1336F" w:rsidRPr="00EA4E3A" w:rsidRDefault="00C1336F" w:rsidP="00C1336F">
      <w:pPr>
        <w:pStyle w:val="TH"/>
      </w:pPr>
      <w:r w:rsidRPr="00EA4E3A">
        <w:lastRenderedPageBreak/>
        <w:t xml:space="preserve">Table 9.1.5-2b: MPDCCH candidates monitored by a BL/CE UE </w:t>
      </w:r>
      <w:r w:rsidRPr="00EA4E3A">
        <w:br/>
        <w:t>(</w:t>
      </w:r>
      <w:proofErr w:type="spellStart"/>
      <w:r w:rsidRPr="00EA4E3A">
        <w:t>CEModeB</w:t>
      </w:r>
      <w:proofErr w:type="spellEnd"/>
      <w:r w:rsidRPr="00EA4E3A">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14:paraId="724F01C3" w14:textId="77777777" w:rsidTr="00F167B7">
        <w:trPr>
          <w:cantSplit/>
          <w:trHeight w:val="323"/>
          <w:jc w:val="center"/>
        </w:trPr>
        <w:tc>
          <w:tcPr>
            <w:tcW w:w="2755" w:type="dxa"/>
            <w:vMerge w:val="restart"/>
            <w:shd w:val="clear" w:color="auto" w:fill="E0E0E0"/>
            <w:vAlign w:val="center"/>
          </w:tcPr>
          <w:p w14:paraId="268030B9" w14:textId="77777777"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14:paraId="1ED9E334" w14:textId="77777777"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14:paraId="27EE0BFF" w14:textId="77777777" w:rsidR="00C1336F" w:rsidRPr="00EA4E3A" w:rsidRDefault="00C1336F" w:rsidP="00F167B7">
            <w:pPr>
              <w:pStyle w:val="TAH"/>
              <w:rPr>
                <w:lang w:eastAsia="en-US"/>
              </w:rPr>
            </w:pPr>
            <w:r w:rsidRPr="00EA4E3A">
              <w:rPr>
                <w:position w:val="-14"/>
                <w:lang w:eastAsia="en-US"/>
              </w:rPr>
              <w:object w:dxaOrig="600" w:dyaOrig="400" w14:anchorId="109DCBB7">
                <v:shape id="_x0000_i1283" type="#_x0000_t75" style="width:28.45pt;height:21.75pt" o:ole="">
                  <v:imagedata r:id="rId584" o:title=""/>
                </v:shape>
                <o:OLEObject Type="Embed" ProgID="Equation.3" ShapeID="_x0000_i1283" DrawAspect="Content" ObjectID="_1685804140" r:id="rId641"/>
              </w:object>
            </w:r>
          </w:p>
        </w:tc>
      </w:tr>
      <w:tr w:rsidR="00C1336F" w:rsidRPr="00EA4E3A" w14:paraId="423546F8" w14:textId="77777777" w:rsidTr="00F167B7">
        <w:trPr>
          <w:cantSplit/>
          <w:jc w:val="center"/>
        </w:trPr>
        <w:tc>
          <w:tcPr>
            <w:tcW w:w="2755" w:type="dxa"/>
            <w:vMerge/>
            <w:shd w:val="clear" w:color="auto" w:fill="E0E0E0"/>
            <w:vAlign w:val="center"/>
          </w:tcPr>
          <w:p w14:paraId="5C0384A8" w14:textId="77777777"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14:paraId="0E0513C0" w14:textId="77777777" w:rsidR="00C1336F" w:rsidRPr="00EA4E3A" w:rsidRDefault="00C1336F" w:rsidP="00F167B7">
            <w:pPr>
              <w:pStyle w:val="TAH"/>
              <w:rPr>
                <w:rFonts w:cs="Arial"/>
                <w:szCs w:val="18"/>
                <w:lang w:eastAsia="en-US"/>
              </w:rPr>
            </w:pPr>
          </w:p>
        </w:tc>
        <w:tc>
          <w:tcPr>
            <w:tcW w:w="835" w:type="dxa"/>
            <w:shd w:val="clear" w:color="auto" w:fill="E0E0E0"/>
            <w:vAlign w:val="center"/>
          </w:tcPr>
          <w:p w14:paraId="73D363BF"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14:paraId="0FA67CAB"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14:paraId="01095D5A"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14:paraId="5F4F0622"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14:paraId="75AB2848" w14:textId="77777777"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14:paraId="32E19382" w14:textId="77777777" w:rsidTr="00F167B7">
        <w:trPr>
          <w:cantSplit/>
          <w:jc w:val="center"/>
        </w:trPr>
        <w:tc>
          <w:tcPr>
            <w:tcW w:w="2755" w:type="dxa"/>
            <w:vAlign w:val="center"/>
          </w:tcPr>
          <w:p w14:paraId="10F078D4"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74582398" w14:textId="77777777" w:rsidR="00C1336F" w:rsidRPr="00EA4E3A" w:rsidRDefault="00C1336F" w:rsidP="00F167B7">
            <w:pPr>
              <w:pStyle w:val="TAC"/>
              <w:rPr>
                <w:lang w:eastAsia="en-US"/>
              </w:rPr>
            </w:pPr>
            <w:r w:rsidRPr="00EA4E3A">
              <w:rPr>
                <w:lang w:eastAsia="en-US"/>
              </w:rPr>
              <w:t>r1</w:t>
            </w:r>
          </w:p>
        </w:tc>
        <w:tc>
          <w:tcPr>
            <w:tcW w:w="835" w:type="dxa"/>
            <w:vAlign w:val="center"/>
          </w:tcPr>
          <w:p w14:paraId="745A8277" w14:textId="77777777" w:rsidR="00C1336F" w:rsidRPr="00EA4E3A" w:rsidRDefault="00C1336F" w:rsidP="00F167B7">
            <w:pPr>
              <w:pStyle w:val="TAC"/>
              <w:rPr>
                <w:lang w:eastAsia="en-US"/>
              </w:rPr>
            </w:pPr>
            <w:r w:rsidRPr="00EA4E3A">
              <w:rPr>
                <w:lang w:eastAsia="en-US"/>
              </w:rPr>
              <w:t>0</w:t>
            </w:r>
          </w:p>
        </w:tc>
        <w:tc>
          <w:tcPr>
            <w:tcW w:w="754" w:type="dxa"/>
            <w:vAlign w:val="center"/>
          </w:tcPr>
          <w:p w14:paraId="4F4BFFFF" w14:textId="77777777" w:rsidR="00C1336F" w:rsidRPr="00EA4E3A" w:rsidRDefault="00C1336F" w:rsidP="00F167B7">
            <w:pPr>
              <w:pStyle w:val="TAC"/>
              <w:rPr>
                <w:lang w:eastAsia="en-US"/>
              </w:rPr>
            </w:pPr>
            <w:r w:rsidRPr="00EA4E3A">
              <w:rPr>
                <w:lang w:eastAsia="en-US"/>
              </w:rPr>
              <w:t>0</w:t>
            </w:r>
          </w:p>
        </w:tc>
        <w:tc>
          <w:tcPr>
            <w:tcW w:w="754" w:type="dxa"/>
            <w:vAlign w:val="center"/>
          </w:tcPr>
          <w:p w14:paraId="31A8C1B7" w14:textId="77777777" w:rsidR="00C1336F" w:rsidRPr="00EA4E3A" w:rsidRDefault="00C1336F" w:rsidP="00F167B7">
            <w:pPr>
              <w:pStyle w:val="TAC"/>
              <w:rPr>
                <w:lang w:eastAsia="en-US"/>
              </w:rPr>
            </w:pPr>
            <w:r w:rsidRPr="00EA4E3A">
              <w:rPr>
                <w:lang w:eastAsia="en-US"/>
              </w:rPr>
              <w:t>1</w:t>
            </w:r>
          </w:p>
        </w:tc>
        <w:tc>
          <w:tcPr>
            <w:tcW w:w="754" w:type="dxa"/>
            <w:vAlign w:val="center"/>
          </w:tcPr>
          <w:p w14:paraId="321C486C" w14:textId="77777777" w:rsidR="00C1336F" w:rsidRPr="00EA4E3A" w:rsidRDefault="00C1336F" w:rsidP="00F167B7">
            <w:pPr>
              <w:pStyle w:val="TAC"/>
              <w:rPr>
                <w:lang w:eastAsia="en-US"/>
              </w:rPr>
            </w:pPr>
            <w:r w:rsidRPr="00EA4E3A">
              <w:rPr>
                <w:lang w:eastAsia="en-US"/>
              </w:rPr>
              <w:t>0</w:t>
            </w:r>
          </w:p>
        </w:tc>
        <w:tc>
          <w:tcPr>
            <w:tcW w:w="755" w:type="dxa"/>
          </w:tcPr>
          <w:p w14:paraId="021320E5" w14:textId="77777777" w:rsidR="00C1336F" w:rsidRPr="00EA4E3A" w:rsidRDefault="00C1336F" w:rsidP="00F167B7">
            <w:pPr>
              <w:pStyle w:val="TAC"/>
              <w:rPr>
                <w:lang w:eastAsia="ja-JP"/>
              </w:rPr>
            </w:pPr>
            <w:r w:rsidRPr="00EA4E3A">
              <w:rPr>
                <w:lang w:eastAsia="ja-JP"/>
              </w:rPr>
              <w:t>0</w:t>
            </w:r>
          </w:p>
        </w:tc>
      </w:tr>
      <w:tr w:rsidR="00C1336F" w:rsidRPr="00EA4E3A" w14:paraId="21612A6D" w14:textId="77777777" w:rsidTr="00F167B7">
        <w:trPr>
          <w:cantSplit/>
          <w:trHeight w:val="89"/>
          <w:jc w:val="center"/>
        </w:trPr>
        <w:tc>
          <w:tcPr>
            <w:tcW w:w="2755" w:type="dxa"/>
            <w:vAlign w:val="center"/>
          </w:tcPr>
          <w:p w14:paraId="12E4C36A"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6D29742D" w14:textId="77777777" w:rsidR="00C1336F" w:rsidRPr="00EA4E3A" w:rsidRDefault="00C1336F" w:rsidP="00F167B7">
            <w:pPr>
              <w:pStyle w:val="TAC"/>
              <w:rPr>
                <w:lang w:eastAsia="en-US"/>
              </w:rPr>
            </w:pPr>
          </w:p>
        </w:tc>
        <w:tc>
          <w:tcPr>
            <w:tcW w:w="835" w:type="dxa"/>
            <w:vAlign w:val="center"/>
          </w:tcPr>
          <w:p w14:paraId="6A5AC4CD" w14:textId="77777777" w:rsidR="00C1336F" w:rsidRPr="00EA4E3A" w:rsidRDefault="00C1336F" w:rsidP="00F167B7">
            <w:pPr>
              <w:pStyle w:val="TAC"/>
              <w:rPr>
                <w:lang w:eastAsia="en-US"/>
              </w:rPr>
            </w:pPr>
            <w:r w:rsidRPr="00EA4E3A">
              <w:rPr>
                <w:lang w:eastAsia="en-US"/>
              </w:rPr>
              <w:t>0</w:t>
            </w:r>
          </w:p>
        </w:tc>
        <w:tc>
          <w:tcPr>
            <w:tcW w:w="754" w:type="dxa"/>
            <w:vAlign w:val="center"/>
          </w:tcPr>
          <w:p w14:paraId="373CE063" w14:textId="77777777" w:rsidR="00C1336F" w:rsidRPr="00EA4E3A" w:rsidRDefault="00C1336F" w:rsidP="00F167B7">
            <w:pPr>
              <w:pStyle w:val="TAC"/>
              <w:rPr>
                <w:lang w:eastAsia="en-US"/>
              </w:rPr>
            </w:pPr>
            <w:r w:rsidRPr="00EA4E3A">
              <w:rPr>
                <w:lang w:eastAsia="en-US"/>
              </w:rPr>
              <w:t>0</w:t>
            </w:r>
          </w:p>
        </w:tc>
        <w:tc>
          <w:tcPr>
            <w:tcW w:w="754" w:type="dxa"/>
            <w:vAlign w:val="center"/>
          </w:tcPr>
          <w:p w14:paraId="35790FBB" w14:textId="77777777" w:rsidR="00C1336F" w:rsidRPr="00EA4E3A" w:rsidRDefault="00C1336F" w:rsidP="00F167B7">
            <w:pPr>
              <w:pStyle w:val="TAC"/>
              <w:rPr>
                <w:lang w:eastAsia="en-US"/>
              </w:rPr>
            </w:pPr>
            <w:r w:rsidRPr="00EA4E3A">
              <w:rPr>
                <w:lang w:eastAsia="en-US"/>
              </w:rPr>
              <w:t>0</w:t>
            </w:r>
          </w:p>
        </w:tc>
        <w:tc>
          <w:tcPr>
            <w:tcW w:w="754" w:type="dxa"/>
            <w:vAlign w:val="center"/>
          </w:tcPr>
          <w:p w14:paraId="005D43A4" w14:textId="77777777" w:rsidR="00C1336F" w:rsidRPr="00EA4E3A" w:rsidRDefault="00C1336F" w:rsidP="00F167B7">
            <w:pPr>
              <w:pStyle w:val="TAC"/>
              <w:rPr>
                <w:lang w:eastAsia="en-US"/>
              </w:rPr>
            </w:pPr>
            <w:r w:rsidRPr="00EA4E3A">
              <w:rPr>
                <w:lang w:eastAsia="en-US"/>
              </w:rPr>
              <w:t>1</w:t>
            </w:r>
          </w:p>
        </w:tc>
        <w:tc>
          <w:tcPr>
            <w:tcW w:w="755" w:type="dxa"/>
          </w:tcPr>
          <w:p w14:paraId="14F8A1BA" w14:textId="77777777" w:rsidR="00C1336F" w:rsidRPr="00EA4E3A" w:rsidRDefault="00C1336F" w:rsidP="00F167B7">
            <w:pPr>
              <w:pStyle w:val="TAC"/>
              <w:rPr>
                <w:lang w:eastAsia="ja-JP"/>
              </w:rPr>
            </w:pPr>
            <w:r w:rsidRPr="00EA4E3A">
              <w:rPr>
                <w:lang w:eastAsia="ja-JP"/>
              </w:rPr>
              <w:t>0</w:t>
            </w:r>
          </w:p>
        </w:tc>
      </w:tr>
      <w:tr w:rsidR="00C1336F" w:rsidRPr="00EA4E3A" w14:paraId="514AEADA" w14:textId="77777777" w:rsidTr="00F167B7">
        <w:trPr>
          <w:cantSplit/>
          <w:trHeight w:val="89"/>
          <w:jc w:val="center"/>
        </w:trPr>
        <w:tc>
          <w:tcPr>
            <w:tcW w:w="2755" w:type="dxa"/>
            <w:vAlign w:val="center"/>
          </w:tcPr>
          <w:p w14:paraId="27A54EE1"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0BCFCB08" w14:textId="77777777" w:rsidR="00C1336F" w:rsidRPr="00EA4E3A" w:rsidRDefault="00C1336F" w:rsidP="00F167B7">
            <w:pPr>
              <w:pStyle w:val="TAC"/>
              <w:rPr>
                <w:lang w:eastAsia="en-US"/>
              </w:rPr>
            </w:pPr>
          </w:p>
        </w:tc>
        <w:tc>
          <w:tcPr>
            <w:tcW w:w="835" w:type="dxa"/>
            <w:vAlign w:val="center"/>
          </w:tcPr>
          <w:p w14:paraId="3DACBBB6" w14:textId="77777777" w:rsidR="00C1336F" w:rsidRPr="00EA4E3A" w:rsidRDefault="00C1336F" w:rsidP="00F167B7">
            <w:pPr>
              <w:pStyle w:val="TAC"/>
              <w:rPr>
                <w:lang w:eastAsia="en-US"/>
              </w:rPr>
            </w:pPr>
            <w:r w:rsidRPr="00EA4E3A">
              <w:rPr>
                <w:lang w:eastAsia="en-US"/>
              </w:rPr>
              <w:t>0</w:t>
            </w:r>
          </w:p>
        </w:tc>
        <w:tc>
          <w:tcPr>
            <w:tcW w:w="754" w:type="dxa"/>
            <w:vAlign w:val="center"/>
          </w:tcPr>
          <w:p w14:paraId="26AA0BBC" w14:textId="77777777" w:rsidR="00C1336F" w:rsidRPr="00EA4E3A" w:rsidRDefault="00C1336F" w:rsidP="00F167B7">
            <w:pPr>
              <w:pStyle w:val="TAC"/>
              <w:rPr>
                <w:lang w:eastAsia="en-US"/>
              </w:rPr>
            </w:pPr>
            <w:r w:rsidRPr="00EA4E3A">
              <w:rPr>
                <w:lang w:eastAsia="en-US"/>
              </w:rPr>
              <w:t>0</w:t>
            </w:r>
          </w:p>
        </w:tc>
        <w:tc>
          <w:tcPr>
            <w:tcW w:w="754" w:type="dxa"/>
            <w:vAlign w:val="center"/>
          </w:tcPr>
          <w:p w14:paraId="6491043C" w14:textId="77777777" w:rsidR="00C1336F" w:rsidRPr="00EA4E3A" w:rsidRDefault="00C1336F" w:rsidP="00F167B7">
            <w:pPr>
              <w:pStyle w:val="TAC"/>
              <w:rPr>
                <w:lang w:eastAsia="en-US"/>
              </w:rPr>
            </w:pPr>
            <w:r w:rsidRPr="00EA4E3A">
              <w:rPr>
                <w:lang w:eastAsia="en-US"/>
              </w:rPr>
              <w:t>0</w:t>
            </w:r>
          </w:p>
        </w:tc>
        <w:tc>
          <w:tcPr>
            <w:tcW w:w="754" w:type="dxa"/>
            <w:vAlign w:val="center"/>
          </w:tcPr>
          <w:p w14:paraId="2A5C62F1" w14:textId="77777777" w:rsidR="00C1336F" w:rsidRPr="00EA4E3A" w:rsidRDefault="00C1336F" w:rsidP="00F167B7">
            <w:pPr>
              <w:pStyle w:val="TAC"/>
              <w:rPr>
                <w:lang w:eastAsia="en-US"/>
              </w:rPr>
            </w:pPr>
            <w:r w:rsidRPr="00EA4E3A">
              <w:rPr>
                <w:lang w:eastAsia="en-US"/>
              </w:rPr>
              <w:t>0</w:t>
            </w:r>
          </w:p>
        </w:tc>
        <w:tc>
          <w:tcPr>
            <w:tcW w:w="755" w:type="dxa"/>
          </w:tcPr>
          <w:p w14:paraId="354C75AB" w14:textId="77777777" w:rsidR="00C1336F" w:rsidRPr="00EA4E3A" w:rsidRDefault="00C1336F" w:rsidP="00F167B7">
            <w:pPr>
              <w:pStyle w:val="TAC"/>
              <w:rPr>
                <w:lang w:eastAsia="ja-JP"/>
              </w:rPr>
            </w:pPr>
            <w:r w:rsidRPr="00EA4E3A">
              <w:rPr>
                <w:lang w:eastAsia="ja-JP"/>
              </w:rPr>
              <w:t>1</w:t>
            </w:r>
          </w:p>
        </w:tc>
      </w:tr>
      <w:tr w:rsidR="00C1336F" w:rsidRPr="00EA4E3A" w14:paraId="150D8AE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2207CD8"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73624787" w14:textId="77777777" w:rsidR="00C1336F" w:rsidRPr="00EA4E3A" w:rsidRDefault="00C1336F" w:rsidP="00F167B7">
            <w:pPr>
              <w:pStyle w:val="TAC"/>
              <w:rPr>
                <w:lang w:eastAsia="en-US"/>
              </w:rPr>
            </w:pPr>
            <w:r w:rsidRPr="00EA4E3A">
              <w:rPr>
                <w:lang w:eastAsia="en-US"/>
              </w:rPr>
              <w:t>r2</w:t>
            </w:r>
          </w:p>
          <w:p w14:paraId="1C5EF6D0"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22F4B47"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B67A1BB"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B472F5" w14:textId="77777777"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2AADA54"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F867A45" w14:textId="77777777" w:rsidR="00C1336F" w:rsidRPr="00EA4E3A" w:rsidRDefault="00C1336F" w:rsidP="00F167B7">
            <w:pPr>
              <w:pStyle w:val="TAC"/>
              <w:rPr>
                <w:lang w:eastAsia="en-US"/>
              </w:rPr>
            </w:pPr>
            <w:r w:rsidRPr="00EA4E3A">
              <w:rPr>
                <w:lang w:eastAsia="en-US"/>
              </w:rPr>
              <w:t>0</w:t>
            </w:r>
          </w:p>
        </w:tc>
      </w:tr>
      <w:tr w:rsidR="00C1336F" w:rsidRPr="00EA4E3A" w14:paraId="6A007FD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3973442"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1ABCAE7B"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37E6ABE"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3D1CE7F"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EB9EF4"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3DAEAF" w14:textId="77777777"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D636AAE" w14:textId="77777777" w:rsidR="00C1336F" w:rsidRPr="00EA4E3A" w:rsidRDefault="00C1336F" w:rsidP="00F167B7">
            <w:pPr>
              <w:pStyle w:val="TAC"/>
              <w:rPr>
                <w:lang w:eastAsia="en-US"/>
              </w:rPr>
            </w:pPr>
            <w:r w:rsidRPr="00EA4E3A">
              <w:rPr>
                <w:lang w:eastAsia="en-US"/>
              </w:rPr>
              <w:t>0</w:t>
            </w:r>
          </w:p>
        </w:tc>
      </w:tr>
      <w:tr w:rsidR="00C1336F" w:rsidRPr="00EA4E3A" w14:paraId="47850A7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034FA80"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7B7ADE75"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B5262A"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85F63E"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9449252"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6AE3FE9"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5D6ABAD" w14:textId="77777777" w:rsidR="00C1336F" w:rsidRPr="00EA4E3A" w:rsidRDefault="00C1336F" w:rsidP="00F167B7">
            <w:pPr>
              <w:pStyle w:val="TAC"/>
              <w:rPr>
                <w:lang w:eastAsia="en-US"/>
              </w:rPr>
            </w:pPr>
            <w:r w:rsidRPr="00EA4E3A">
              <w:rPr>
                <w:lang w:eastAsia="en-US"/>
              </w:rPr>
              <w:t>1</w:t>
            </w:r>
          </w:p>
        </w:tc>
      </w:tr>
      <w:tr w:rsidR="00C1336F" w:rsidRPr="00EA4E3A" w14:paraId="4C3DF4A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5EFC342"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6A22AC1E" w14:textId="77777777" w:rsidR="00C1336F" w:rsidRPr="00EA4E3A" w:rsidRDefault="00C1336F" w:rsidP="00F167B7">
            <w:pPr>
              <w:pStyle w:val="TAC"/>
              <w:rPr>
                <w:lang w:eastAsia="en-US"/>
              </w:rPr>
            </w:pPr>
            <w:r w:rsidRPr="00EA4E3A">
              <w:rPr>
                <w:lang w:eastAsia="en-US"/>
              </w:rPr>
              <w:t>r3</w:t>
            </w:r>
          </w:p>
          <w:p w14:paraId="4F31DF60"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75355F8"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15DABE"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8758815" w14:textId="77777777"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FF27E66"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4E7D0B2" w14:textId="77777777" w:rsidR="00C1336F" w:rsidRPr="00EA4E3A" w:rsidRDefault="00C1336F" w:rsidP="00F167B7">
            <w:pPr>
              <w:pStyle w:val="TAC"/>
              <w:rPr>
                <w:lang w:eastAsia="en-US"/>
              </w:rPr>
            </w:pPr>
            <w:r w:rsidRPr="00EA4E3A">
              <w:rPr>
                <w:lang w:eastAsia="en-US"/>
              </w:rPr>
              <w:t>0</w:t>
            </w:r>
          </w:p>
        </w:tc>
      </w:tr>
      <w:tr w:rsidR="00C1336F" w:rsidRPr="00EA4E3A" w14:paraId="7A4D49D6"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FDEDEFD"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241D7E95"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8DD88C"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B93219"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C3CE9C"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FDA153B" w14:textId="77777777"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C6D5B1E" w14:textId="77777777" w:rsidR="00C1336F" w:rsidRPr="00EA4E3A" w:rsidRDefault="00C1336F" w:rsidP="00F167B7">
            <w:pPr>
              <w:pStyle w:val="TAC"/>
              <w:rPr>
                <w:lang w:eastAsia="en-US"/>
              </w:rPr>
            </w:pPr>
            <w:r w:rsidRPr="00EA4E3A">
              <w:rPr>
                <w:lang w:eastAsia="en-US"/>
              </w:rPr>
              <w:t>0</w:t>
            </w:r>
          </w:p>
        </w:tc>
      </w:tr>
      <w:tr w:rsidR="00C1336F" w:rsidRPr="00EA4E3A" w14:paraId="1122577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216A2F0"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39757EF8"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B94C942"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F9DFAA"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064BCF"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970FE0"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848EFC0" w14:textId="77777777" w:rsidR="00C1336F" w:rsidRPr="00EA4E3A" w:rsidRDefault="00C1336F" w:rsidP="00F167B7">
            <w:pPr>
              <w:pStyle w:val="TAC"/>
              <w:rPr>
                <w:lang w:eastAsia="en-US"/>
              </w:rPr>
            </w:pPr>
            <w:r w:rsidRPr="00EA4E3A">
              <w:rPr>
                <w:lang w:eastAsia="en-US"/>
              </w:rPr>
              <w:t>1</w:t>
            </w:r>
          </w:p>
        </w:tc>
      </w:tr>
      <w:tr w:rsidR="00C1336F" w:rsidRPr="00EA4E3A" w14:paraId="503E3B3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D824B57" w14:textId="77777777"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14:paraId="3A914403" w14:textId="77777777" w:rsidR="00C1336F" w:rsidRPr="00EA4E3A" w:rsidRDefault="00C1336F" w:rsidP="00F167B7">
            <w:pPr>
              <w:pStyle w:val="TAC"/>
              <w:rPr>
                <w:lang w:eastAsia="en-US"/>
              </w:rPr>
            </w:pPr>
            <w:r w:rsidRPr="00EA4E3A">
              <w:rPr>
                <w:lang w:eastAsia="en-US"/>
              </w:rPr>
              <w:t>r4</w:t>
            </w:r>
          </w:p>
          <w:p w14:paraId="71EB0738"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80F145"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DB4BCB5"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B84106" w14:textId="77777777"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CA351C8"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0852DE3" w14:textId="77777777" w:rsidR="00C1336F" w:rsidRPr="00EA4E3A" w:rsidRDefault="00C1336F" w:rsidP="00F167B7">
            <w:pPr>
              <w:pStyle w:val="TAC"/>
              <w:rPr>
                <w:lang w:eastAsia="en-US"/>
              </w:rPr>
            </w:pPr>
            <w:r w:rsidRPr="00EA4E3A">
              <w:rPr>
                <w:lang w:eastAsia="en-US"/>
              </w:rPr>
              <w:t>0</w:t>
            </w:r>
          </w:p>
        </w:tc>
      </w:tr>
      <w:tr w:rsidR="00C1336F" w:rsidRPr="00EA4E3A" w14:paraId="5525747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E71F648" w14:textId="77777777"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14:paraId="7502116D"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B638ABD"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CE7682"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FA5512F"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2870DB" w14:textId="77777777"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E7E7A44" w14:textId="77777777" w:rsidR="00C1336F" w:rsidRPr="00EA4E3A" w:rsidRDefault="00C1336F" w:rsidP="00F167B7">
            <w:pPr>
              <w:pStyle w:val="TAC"/>
              <w:rPr>
                <w:lang w:eastAsia="en-US"/>
              </w:rPr>
            </w:pPr>
            <w:r w:rsidRPr="00EA4E3A">
              <w:rPr>
                <w:lang w:eastAsia="en-US"/>
              </w:rPr>
              <w:t>0</w:t>
            </w:r>
          </w:p>
        </w:tc>
      </w:tr>
      <w:tr w:rsidR="00C1336F" w:rsidRPr="00EA4E3A" w14:paraId="7DC11AC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8F10911" w14:textId="77777777"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14:paraId="71F587DF" w14:textId="77777777"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36A66C7"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3F5C85E"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14A387" w14:textId="77777777"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D242AB" w14:textId="77777777"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6545EAE" w14:textId="77777777" w:rsidR="00C1336F" w:rsidRPr="00EA4E3A" w:rsidRDefault="00C1336F" w:rsidP="00F167B7">
            <w:pPr>
              <w:pStyle w:val="TAC"/>
              <w:rPr>
                <w:lang w:eastAsia="en-US"/>
              </w:rPr>
            </w:pPr>
            <w:r w:rsidRPr="00EA4E3A">
              <w:rPr>
                <w:lang w:eastAsia="en-US"/>
              </w:rPr>
              <w:t>1</w:t>
            </w:r>
          </w:p>
        </w:tc>
      </w:tr>
    </w:tbl>
    <w:p w14:paraId="742CBE12" w14:textId="77777777" w:rsidR="00C1336F" w:rsidRPr="00EA4E3A" w:rsidRDefault="00C1336F" w:rsidP="00C1336F">
      <w:pPr>
        <w:jc w:val="center"/>
      </w:pPr>
    </w:p>
    <w:p w14:paraId="7384B5E4" w14:textId="77777777"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14:paraId="368C0735" w14:textId="77777777" w:rsidTr="00F167B7">
        <w:trPr>
          <w:cantSplit/>
          <w:jc w:val="center"/>
        </w:trPr>
        <w:tc>
          <w:tcPr>
            <w:tcW w:w="950" w:type="dxa"/>
            <w:tcBorders>
              <w:bottom w:val="single" w:sz="4" w:space="0" w:color="auto"/>
            </w:tcBorders>
            <w:shd w:val="clear" w:color="auto" w:fill="E0E0E0"/>
            <w:vAlign w:val="center"/>
          </w:tcPr>
          <w:p w14:paraId="4542E7AF" w14:textId="77777777" w:rsidR="00C1336F" w:rsidRPr="00EA4E3A" w:rsidRDefault="00C1336F" w:rsidP="00F167B7">
            <w:pPr>
              <w:pStyle w:val="TAH"/>
              <w:rPr>
                <w:rFonts w:eastAsia="SimSun"/>
                <w:lang w:eastAsia="zh-CN"/>
              </w:rPr>
            </w:pPr>
            <w:r w:rsidRPr="00EA4E3A">
              <w:rPr>
                <w:position w:val="-12"/>
                <w:lang w:eastAsia="en-US"/>
              </w:rPr>
              <w:object w:dxaOrig="400" w:dyaOrig="360" w14:anchorId="109CEEEB">
                <v:shape id="_x0000_i1284" type="#_x0000_t75" style="width:21.75pt;height:14.25pt" o:ole="">
                  <v:imagedata r:id="rId642" o:title=""/>
                </v:shape>
                <o:OLEObject Type="Embed" ProgID="Equation.3" ShapeID="_x0000_i1284" DrawAspect="Content" ObjectID="_1685804141" r:id="rId643"/>
              </w:object>
            </w:r>
          </w:p>
        </w:tc>
        <w:tc>
          <w:tcPr>
            <w:tcW w:w="951" w:type="dxa"/>
            <w:tcBorders>
              <w:bottom w:val="single" w:sz="4" w:space="0" w:color="auto"/>
            </w:tcBorders>
            <w:shd w:val="clear" w:color="auto" w:fill="E0E0E0"/>
            <w:vAlign w:val="center"/>
          </w:tcPr>
          <w:p w14:paraId="32BF0828" w14:textId="77777777" w:rsidR="00C1336F" w:rsidRPr="00EA4E3A" w:rsidRDefault="00C1336F" w:rsidP="006D7A9E">
            <w:pPr>
              <w:pStyle w:val="TAH"/>
              <w:rPr>
                <w:rFonts w:eastAsia="SimSun"/>
                <w:lang w:eastAsia="zh-CN"/>
              </w:rPr>
            </w:pPr>
            <w:r w:rsidRPr="00EA4E3A">
              <w:rPr>
                <w:position w:val="-4"/>
                <w:lang w:eastAsia="en-US"/>
              </w:rPr>
              <w:object w:dxaOrig="260" w:dyaOrig="260" w14:anchorId="6F867320">
                <v:shape id="_x0000_i1285" type="#_x0000_t75" style="width:14.25pt;height:14.25pt" o:ole="">
                  <v:imagedata r:id="rId625" o:title=""/>
                </v:shape>
                <o:OLEObject Type="Embed" ProgID="Equation.3" ShapeID="_x0000_i1285" DrawAspect="Content" ObjectID="_1685804142" r:id="rId644"/>
              </w:object>
            </w:r>
          </w:p>
        </w:tc>
        <w:tc>
          <w:tcPr>
            <w:tcW w:w="951" w:type="dxa"/>
            <w:tcBorders>
              <w:bottom w:val="single" w:sz="4" w:space="0" w:color="auto"/>
            </w:tcBorders>
            <w:shd w:val="clear" w:color="auto" w:fill="E0E0E0"/>
            <w:vAlign w:val="center"/>
          </w:tcPr>
          <w:p w14:paraId="65A8A95E" w14:textId="77777777" w:rsidR="00C1336F" w:rsidRPr="00EA4E3A" w:rsidRDefault="00C1336F" w:rsidP="00F167B7">
            <w:pPr>
              <w:pStyle w:val="TAH"/>
              <w:rPr>
                <w:rFonts w:eastAsia="SimSun"/>
                <w:lang w:eastAsia="zh-CN"/>
              </w:rPr>
            </w:pPr>
            <w:r w:rsidRPr="00EA4E3A">
              <w:rPr>
                <w:position w:val="-4"/>
                <w:lang w:eastAsia="en-US"/>
              </w:rPr>
              <w:object w:dxaOrig="300" w:dyaOrig="260" w14:anchorId="13FB96F4">
                <v:shape id="_x0000_i1286" type="#_x0000_t75" style="width:14.25pt;height:14.25pt" o:ole="">
                  <v:imagedata r:id="rId627" o:title=""/>
                </v:shape>
                <o:OLEObject Type="Embed" ProgID="Equation.3" ShapeID="_x0000_i1286" DrawAspect="Content" ObjectID="_1685804143" r:id="rId645"/>
              </w:object>
            </w:r>
          </w:p>
        </w:tc>
        <w:tc>
          <w:tcPr>
            <w:tcW w:w="951" w:type="dxa"/>
            <w:tcBorders>
              <w:bottom w:val="single" w:sz="4" w:space="0" w:color="auto"/>
            </w:tcBorders>
            <w:shd w:val="clear" w:color="auto" w:fill="E0E0E0"/>
            <w:vAlign w:val="center"/>
          </w:tcPr>
          <w:p w14:paraId="127655E4" w14:textId="77777777" w:rsidR="00C1336F" w:rsidRPr="00EA4E3A" w:rsidRDefault="00C1336F" w:rsidP="00F167B7">
            <w:pPr>
              <w:pStyle w:val="TAH"/>
              <w:rPr>
                <w:rFonts w:eastAsia="SimSun"/>
                <w:lang w:eastAsia="zh-CN"/>
              </w:rPr>
            </w:pPr>
            <w:r w:rsidRPr="00EA4E3A">
              <w:rPr>
                <w:position w:val="-6"/>
                <w:lang w:eastAsia="en-US"/>
              </w:rPr>
              <w:object w:dxaOrig="279" w:dyaOrig="279" w14:anchorId="35DAB9BA">
                <v:shape id="_x0000_i1287" type="#_x0000_t75" style="width:14.25pt;height:14.25pt" o:ole="">
                  <v:imagedata r:id="rId629" o:title=""/>
                </v:shape>
                <o:OLEObject Type="Embed" ProgID="Equation.3" ShapeID="_x0000_i1287" DrawAspect="Content" ObjectID="_1685804144" r:id="rId646"/>
              </w:object>
            </w:r>
          </w:p>
        </w:tc>
        <w:tc>
          <w:tcPr>
            <w:tcW w:w="951" w:type="dxa"/>
            <w:tcBorders>
              <w:bottom w:val="single" w:sz="4" w:space="0" w:color="auto"/>
            </w:tcBorders>
            <w:shd w:val="clear" w:color="auto" w:fill="E0E0E0"/>
            <w:vAlign w:val="center"/>
          </w:tcPr>
          <w:p w14:paraId="60C9BE07" w14:textId="77777777" w:rsidR="00C1336F" w:rsidRPr="00EA4E3A" w:rsidRDefault="00C1336F" w:rsidP="00F167B7">
            <w:pPr>
              <w:pStyle w:val="TAH"/>
              <w:rPr>
                <w:rFonts w:eastAsia="SimSun"/>
                <w:lang w:eastAsia="zh-CN"/>
              </w:rPr>
            </w:pPr>
            <w:r w:rsidRPr="00EA4E3A">
              <w:rPr>
                <w:position w:val="-4"/>
                <w:lang w:eastAsia="en-US"/>
              </w:rPr>
              <w:object w:dxaOrig="300" w:dyaOrig="260" w14:anchorId="2313D90F">
                <v:shape id="_x0000_i1288" type="#_x0000_t75" style="width:14.25pt;height:14.25pt" o:ole="">
                  <v:imagedata r:id="rId631" o:title=""/>
                </v:shape>
                <o:OLEObject Type="Embed" ProgID="Equation.3" ShapeID="_x0000_i1288" DrawAspect="Content" ObjectID="_1685804145" r:id="rId647"/>
              </w:object>
            </w:r>
          </w:p>
        </w:tc>
      </w:tr>
      <w:tr w:rsidR="00C1336F" w:rsidRPr="00EA4E3A" w14:paraId="120848E5" w14:textId="77777777" w:rsidTr="00F167B7">
        <w:trPr>
          <w:cantSplit/>
          <w:jc w:val="center"/>
        </w:trPr>
        <w:tc>
          <w:tcPr>
            <w:tcW w:w="950" w:type="dxa"/>
            <w:shd w:val="clear" w:color="auto" w:fill="auto"/>
            <w:vAlign w:val="center"/>
          </w:tcPr>
          <w:p w14:paraId="34FD4EFA" w14:textId="77777777"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14:paraId="74CB94AC" w14:textId="77777777" w:rsidR="00C1336F" w:rsidRPr="00EA4E3A" w:rsidRDefault="00C1336F" w:rsidP="00F167B7">
            <w:pPr>
              <w:pStyle w:val="TAC"/>
              <w:rPr>
                <w:lang w:eastAsia="en-US"/>
              </w:rPr>
            </w:pPr>
            <w:r w:rsidRPr="00EA4E3A">
              <w:rPr>
                <w:lang w:eastAsia="en-US"/>
              </w:rPr>
              <w:t>1</w:t>
            </w:r>
          </w:p>
        </w:tc>
        <w:tc>
          <w:tcPr>
            <w:tcW w:w="951" w:type="dxa"/>
            <w:vAlign w:val="center"/>
          </w:tcPr>
          <w:p w14:paraId="4113921B" w14:textId="77777777" w:rsidR="00C1336F" w:rsidRPr="00EA4E3A" w:rsidRDefault="00C1336F" w:rsidP="00F167B7">
            <w:pPr>
              <w:pStyle w:val="TAC"/>
              <w:rPr>
                <w:lang w:eastAsia="en-US"/>
              </w:rPr>
            </w:pPr>
            <w:r w:rsidRPr="00EA4E3A">
              <w:rPr>
                <w:lang w:eastAsia="en-US"/>
              </w:rPr>
              <w:t>-</w:t>
            </w:r>
          </w:p>
        </w:tc>
        <w:tc>
          <w:tcPr>
            <w:tcW w:w="951" w:type="dxa"/>
            <w:vAlign w:val="center"/>
          </w:tcPr>
          <w:p w14:paraId="26D8E6F5" w14:textId="77777777" w:rsidR="00C1336F" w:rsidRPr="00EA4E3A" w:rsidRDefault="00C1336F" w:rsidP="00F167B7">
            <w:pPr>
              <w:pStyle w:val="TAC"/>
              <w:rPr>
                <w:lang w:eastAsia="en-US"/>
              </w:rPr>
            </w:pPr>
            <w:r w:rsidRPr="00EA4E3A">
              <w:rPr>
                <w:lang w:eastAsia="en-US"/>
              </w:rPr>
              <w:t>-</w:t>
            </w:r>
          </w:p>
        </w:tc>
        <w:tc>
          <w:tcPr>
            <w:tcW w:w="951" w:type="dxa"/>
            <w:vAlign w:val="center"/>
          </w:tcPr>
          <w:p w14:paraId="6A2113FA" w14:textId="77777777" w:rsidR="00C1336F" w:rsidRPr="00EA4E3A" w:rsidRDefault="00C1336F" w:rsidP="00F167B7">
            <w:pPr>
              <w:pStyle w:val="TAC"/>
              <w:rPr>
                <w:lang w:eastAsia="en-US"/>
              </w:rPr>
            </w:pPr>
            <w:r w:rsidRPr="00EA4E3A">
              <w:rPr>
                <w:lang w:eastAsia="en-US"/>
              </w:rPr>
              <w:t>-</w:t>
            </w:r>
          </w:p>
        </w:tc>
      </w:tr>
      <w:tr w:rsidR="00C1336F" w:rsidRPr="00EA4E3A" w14:paraId="23D83F0F" w14:textId="77777777" w:rsidTr="00F167B7">
        <w:trPr>
          <w:cantSplit/>
          <w:jc w:val="center"/>
        </w:trPr>
        <w:tc>
          <w:tcPr>
            <w:tcW w:w="950" w:type="dxa"/>
            <w:shd w:val="clear" w:color="auto" w:fill="auto"/>
            <w:vAlign w:val="center"/>
          </w:tcPr>
          <w:p w14:paraId="62E14252" w14:textId="77777777"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14:paraId="76BA286A" w14:textId="77777777"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14:paraId="5EAD6889" w14:textId="77777777"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14:paraId="3D903DB1" w14:textId="77777777"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14:paraId="619B74AF" w14:textId="77777777"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14:paraId="01D9F523" w14:textId="77777777" w:rsidTr="00F167B7">
        <w:trPr>
          <w:cantSplit/>
          <w:jc w:val="center"/>
        </w:trPr>
        <w:tc>
          <w:tcPr>
            <w:tcW w:w="950" w:type="dxa"/>
            <w:shd w:val="clear" w:color="auto" w:fill="auto"/>
            <w:vAlign w:val="center"/>
          </w:tcPr>
          <w:p w14:paraId="39F7E1FD" w14:textId="77777777"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14:paraId="75A581F2" w14:textId="77777777" w:rsidR="00C1336F" w:rsidRPr="00EA4E3A" w:rsidRDefault="00C1336F" w:rsidP="00F167B7">
            <w:pPr>
              <w:pStyle w:val="TAC"/>
              <w:rPr>
                <w:lang w:eastAsia="en-US"/>
              </w:rPr>
            </w:pPr>
            <w:r w:rsidRPr="00EA4E3A">
              <w:rPr>
                <w:lang w:eastAsia="en-US"/>
              </w:rPr>
              <w:t>1</w:t>
            </w:r>
          </w:p>
        </w:tc>
        <w:tc>
          <w:tcPr>
            <w:tcW w:w="951" w:type="dxa"/>
            <w:vAlign w:val="center"/>
          </w:tcPr>
          <w:p w14:paraId="6977155A" w14:textId="77777777" w:rsidR="00C1336F" w:rsidRPr="00EA4E3A" w:rsidRDefault="00C1336F" w:rsidP="00F167B7">
            <w:pPr>
              <w:pStyle w:val="TAC"/>
              <w:rPr>
                <w:lang w:eastAsia="en-US"/>
              </w:rPr>
            </w:pPr>
            <w:r w:rsidRPr="00EA4E3A">
              <w:rPr>
                <w:lang w:eastAsia="en-US"/>
              </w:rPr>
              <w:t>2</w:t>
            </w:r>
          </w:p>
        </w:tc>
        <w:tc>
          <w:tcPr>
            <w:tcW w:w="951" w:type="dxa"/>
            <w:vAlign w:val="center"/>
          </w:tcPr>
          <w:p w14:paraId="187B0207" w14:textId="77777777" w:rsidR="00C1336F" w:rsidRPr="00EA4E3A" w:rsidRDefault="00C1336F" w:rsidP="00F167B7">
            <w:pPr>
              <w:pStyle w:val="TAC"/>
              <w:rPr>
                <w:lang w:eastAsia="en-US"/>
              </w:rPr>
            </w:pPr>
            <w:r w:rsidRPr="00EA4E3A">
              <w:rPr>
                <w:lang w:eastAsia="en-US"/>
              </w:rPr>
              <w:t>4</w:t>
            </w:r>
          </w:p>
        </w:tc>
        <w:tc>
          <w:tcPr>
            <w:tcW w:w="951" w:type="dxa"/>
            <w:vAlign w:val="center"/>
          </w:tcPr>
          <w:p w14:paraId="42098256" w14:textId="77777777" w:rsidR="00C1336F" w:rsidRPr="00EA4E3A" w:rsidRDefault="00C1336F" w:rsidP="00F167B7">
            <w:pPr>
              <w:pStyle w:val="TAC"/>
              <w:rPr>
                <w:lang w:eastAsia="en-US"/>
              </w:rPr>
            </w:pPr>
            <w:r w:rsidRPr="00EA4E3A">
              <w:rPr>
                <w:lang w:eastAsia="en-US"/>
              </w:rPr>
              <w:t>-</w:t>
            </w:r>
          </w:p>
        </w:tc>
      </w:tr>
      <w:tr w:rsidR="00C1336F" w:rsidRPr="00EA4E3A" w14:paraId="012EE389" w14:textId="77777777" w:rsidTr="00F167B7">
        <w:trPr>
          <w:cantSplit/>
          <w:jc w:val="center"/>
        </w:trPr>
        <w:tc>
          <w:tcPr>
            <w:tcW w:w="950" w:type="dxa"/>
            <w:shd w:val="clear" w:color="auto" w:fill="auto"/>
            <w:vAlign w:val="center"/>
          </w:tcPr>
          <w:p w14:paraId="219DF5AA" w14:textId="77777777"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14:paraId="43E64C35" w14:textId="77777777" w:rsidR="00C1336F" w:rsidRPr="00EA4E3A" w:rsidRDefault="00C1336F" w:rsidP="00F167B7">
            <w:pPr>
              <w:pStyle w:val="TAC"/>
              <w:rPr>
                <w:lang w:val="en-US" w:eastAsia="en-US"/>
              </w:rPr>
            </w:pPr>
            <w:r w:rsidRPr="00EA4E3A">
              <w:rPr>
                <w:position w:val="-12"/>
                <w:lang w:eastAsia="en-US"/>
              </w:rPr>
              <w:object w:dxaOrig="680" w:dyaOrig="360" w14:anchorId="4B7AC8AD">
                <v:shape id="_x0000_i1289" type="#_x0000_t75" style="width:36pt;height:14.25pt" o:ole="">
                  <v:imagedata r:id="rId648" o:title=""/>
                </v:shape>
                <o:OLEObject Type="Embed" ProgID="Equation.3" ShapeID="_x0000_i1289" DrawAspect="Content" ObjectID="_1685804146" r:id="rId649"/>
              </w:object>
            </w:r>
          </w:p>
        </w:tc>
        <w:tc>
          <w:tcPr>
            <w:tcW w:w="951" w:type="dxa"/>
            <w:vAlign w:val="center"/>
          </w:tcPr>
          <w:p w14:paraId="750668BD" w14:textId="77777777" w:rsidR="00C1336F" w:rsidRPr="00EA4E3A" w:rsidRDefault="00C1336F" w:rsidP="00F167B7">
            <w:pPr>
              <w:pStyle w:val="TAC"/>
              <w:rPr>
                <w:lang w:val="en-US" w:eastAsia="en-US"/>
              </w:rPr>
            </w:pPr>
            <w:r w:rsidRPr="00EA4E3A">
              <w:rPr>
                <w:position w:val="-12"/>
                <w:lang w:eastAsia="en-US"/>
              </w:rPr>
              <w:object w:dxaOrig="680" w:dyaOrig="360" w14:anchorId="40715F7A">
                <v:shape id="_x0000_i1290" type="#_x0000_t75" style="width:36pt;height:14.25pt" o:ole="">
                  <v:imagedata r:id="rId650" o:title=""/>
                </v:shape>
                <o:OLEObject Type="Embed" ProgID="Equation.3" ShapeID="_x0000_i1290" DrawAspect="Content" ObjectID="_1685804147" r:id="rId651"/>
              </w:object>
            </w:r>
          </w:p>
        </w:tc>
        <w:tc>
          <w:tcPr>
            <w:tcW w:w="951" w:type="dxa"/>
            <w:vAlign w:val="center"/>
          </w:tcPr>
          <w:p w14:paraId="11ED128C" w14:textId="77777777" w:rsidR="00C1336F" w:rsidRPr="00EA4E3A" w:rsidRDefault="00C1336F" w:rsidP="00F167B7">
            <w:pPr>
              <w:pStyle w:val="TAC"/>
              <w:rPr>
                <w:lang w:val="en-US" w:eastAsia="en-US"/>
              </w:rPr>
            </w:pPr>
            <w:r w:rsidRPr="00EA4E3A">
              <w:rPr>
                <w:position w:val="-12"/>
                <w:lang w:eastAsia="en-US"/>
              </w:rPr>
              <w:object w:dxaOrig="680" w:dyaOrig="360" w14:anchorId="5868A1DC">
                <v:shape id="_x0000_i1291" type="#_x0000_t75" style="width:36pt;height:14.25pt" o:ole="">
                  <v:imagedata r:id="rId652" o:title=""/>
                </v:shape>
                <o:OLEObject Type="Embed" ProgID="Equation.3" ShapeID="_x0000_i1291" DrawAspect="Content" ObjectID="_1685804148" r:id="rId653"/>
              </w:object>
            </w:r>
          </w:p>
        </w:tc>
        <w:tc>
          <w:tcPr>
            <w:tcW w:w="951" w:type="dxa"/>
            <w:vAlign w:val="center"/>
          </w:tcPr>
          <w:p w14:paraId="4EED5050" w14:textId="77777777" w:rsidR="00C1336F" w:rsidRPr="00EA4E3A" w:rsidRDefault="00C1336F" w:rsidP="00F167B7">
            <w:pPr>
              <w:pStyle w:val="TAC"/>
              <w:rPr>
                <w:lang w:val="en-US" w:eastAsia="en-US"/>
              </w:rPr>
            </w:pPr>
            <w:r w:rsidRPr="00EA4E3A">
              <w:rPr>
                <w:position w:val="-12"/>
                <w:lang w:eastAsia="en-US"/>
              </w:rPr>
              <w:object w:dxaOrig="400" w:dyaOrig="360" w14:anchorId="41166D42">
                <v:shape id="_x0000_i1292" type="#_x0000_t75" style="width:21.75pt;height:14.25pt" o:ole="">
                  <v:imagedata r:id="rId642" o:title=""/>
                </v:shape>
                <o:OLEObject Type="Embed" ProgID="Equation.3" ShapeID="_x0000_i1292" DrawAspect="Content" ObjectID="_1685804149" r:id="rId654"/>
              </w:object>
            </w:r>
          </w:p>
        </w:tc>
      </w:tr>
    </w:tbl>
    <w:p w14:paraId="7EDBA368" w14:textId="77777777" w:rsidR="00C1336F" w:rsidRPr="00EA4E3A" w:rsidRDefault="00C1336F" w:rsidP="00C1336F"/>
    <w:p w14:paraId="4B18C62A" w14:textId="77777777"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14:paraId="43DBBE64" w14:textId="77777777" w:rsidTr="006D7A9E">
        <w:trPr>
          <w:cantSplit/>
          <w:jc w:val="center"/>
        </w:trPr>
        <w:tc>
          <w:tcPr>
            <w:tcW w:w="977" w:type="dxa"/>
            <w:tcBorders>
              <w:bottom w:val="single" w:sz="4" w:space="0" w:color="auto"/>
            </w:tcBorders>
            <w:shd w:val="clear" w:color="auto" w:fill="E0E0E0"/>
            <w:vAlign w:val="center"/>
          </w:tcPr>
          <w:p w14:paraId="10772888" w14:textId="77777777" w:rsidR="00C1336F" w:rsidRPr="00EA4E3A" w:rsidRDefault="00C1336F" w:rsidP="00F167B7">
            <w:pPr>
              <w:pStyle w:val="TAH"/>
              <w:rPr>
                <w:rFonts w:eastAsia="SimSun"/>
                <w:lang w:eastAsia="zh-CN"/>
              </w:rPr>
            </w:pPr>
            <w:r w:rsidRPr="00EA4E3A">
              <w:rPr>
                <w:position w:val="-12"/>
                <w:lang w:eastAsia="en-US"/>
              </w:rPr>
              <w:object w:dxaOrig="400" w:dyaOrig="360" w14:anchorId="146A4BE1">
                <v:shape id="_x0000_i1293" type="#_x0000_t75" style="width:21.75pt;height:14.25pt" o:ole="">
                  <v:imagedata r:id="rId642" o:title=""/>
                </v:shape>
                <o:OLEObject Type="Embed" ProgID="Equation.3" ShapeID="_x0000_i1293" DrawAspect="Content" ObjectID="_1685804150" r:id="rId655"/>
              </w:object>
            </w:r>
          </w:p>
        </w:tc>
        <w:tc>
          <w:tcPr>
            <w:tcW w:w="583" w:type="dxa"/>
            <w:tcBorders>
              <w:bottom w:val="single" w:sz="4" w:space="0" w:color="auto"/>
            </w:tcBorders>
            <w:shd w:val="clear" w:color="auto" w:fill="E0E0E0"/>
            <w:vAlign w:val="center"/>
          </w:tcPr>
          <w:p w14:paraId="465A92C4" w14:textId="77777777" w:rsidR="00C1336F" w:rsidRPr="00EA4E3A" w:rsidRDefault="00C1336F" w:rsidP="00F167B7">
            <w:pPr>
              <w:pStyle w:val="TAH"/>
              <w:rPr>
                <w:rFonts w:eastAsia="SimSun"/>
                <w:lang w:eastAsia="zh-CN"/>
              </w:rPr>
            </w:pPr>
            <w:r w:rsidRPr="00EA4E3A">
              <w:rPr>
                <w:position w:val="-4"/>
                <w:lang w:eastAsia="en-US"/>
              </w:rPr>
              <w:object w:dxaOrig="260" w:dyaOrig="260" w14:anchorId="4CEDB47B">
                <v:shape id="_x0000_i1294" type="#_x0000_t75" style="width:14.25pt;height:14.25pt" o:ole="">
                  <v:imagedata r:id="rId625" o:title=""/>
                </v:shape>
                <o:OLEObject Type="Embed" ProgID="Equation.3" ShapeID="_x0000_i1294" DrawAspect="Content" ObjectID="_1685804151" r:id="rId656"/>
              </w:object>
            </w:r>
          </w:p>
        </w:tc>
        <w:tc>
          <w:tcPr>
            <w:tcW w:w="0" w:type="auto"/>
            <w:tcBorders>
              <w:bottom w:val="single" w:sz="4" w:space="0" w:color="auto"/>
            </w:tcBorders>
            <w:shd w:val="clear" w:color="auto" w:fill="E0E0E0"/>
            <w:vAlign w:val="center"/>
          </w:tcPr>
          <w:p w14:paraId="1BBD4D3C" w14:textId="77777777" w:rsidR="00C1336F" w:rsidRPr="00EA4E3A" w:rsidRDefault="00C1336F" w:rsidP="00F167B7">
            <w:pPr>
              <w:pStyle w:val="TAH"/>
              <w:rPr>
                <w:rFonts w:eastAsia="SimSun"/>
                <w:lang w:eastAsia="zh-CN"/>
              </w:rPr>
            </w:pPr>
            <w:r w:rsidRPr="00EA4E3A">
              <w:rPr>
                <w:position w:val="-4"/>
                <w:lang w:eastAsia="en-US"/>
              </w:rPr>
              <w:object w:dxaOrig="300" w:dyaOrig="260" w14:anchorId="56319FEF">
                <v:shape id="_x0000_i1295" type="#_x0000_t75" style="width:14.25pt;height:14.25pt" o:ole="">
                  <v:imagedata r:id="rId627" o:title=""/>
                </v:shape>
                <o:OLEObject Type="Embed" ProgID="Equation.3" ShapeID="_x0000_i1295" DrawAspect="Content" ObjectID="_1685804152" r:id="rId657"/>
              </w:object>
            </w:r>
          </w:p>
        </w:tc>
        <w:tc>
          <w:tcPr>
            <w:tcW w:w="0" w:type="auto"/>
            <w:tcBorders>
              <w:bottom w:val="single" w:sz="4" w:space="0" w:color="auto"/>
            </w:tcBorders>
            <w:shd w:val="clear" w:color="auto" w:fill="E0E0E0"/>
            <w:vAlign w:val="center"/>
          </w:tcPr>
          <w:p w14:paraId="4848BD14" w14:textId="77777777" w:rsidR="00C1336F" w:rsidRPr="00EA4E3A" w:rsidRDefault="00C1336F" w:rsidP="00F167B7">
            <w:pPr>
              <w:pStyle w:val="TAH"/>
              <w:rPr>
                <w:rFonts w:eastAsia="SimSun"/>
                <w:lang w:eastAsia="zh-CN"/>
              </w:rPr>
            </w:pPr>
            <w:r w:rsidRPr="00EA4E3A">
              <w:rPr>
                <w:position w:val="-6"/>
                <w:lang w:eastAsia="en-US"/>
              </w:rPr>
              <w:object w:dxaOrig="279" w:dyaOrig="279" w14:anchorId="48D17814">
                <v:shape id="_x0000_i1296" type="#_x0000_t75" style="width:14.25pt;height:14.25pt" o:ole="">
                  <v:imagedata r:id="rId629" o:title=""/>
                </v:shape>
                <o:OLEObject Type="Embed" ProgID="Equation.3" ShapeID="_x0000_i1296" DrawAspect="Content" ObjectID="_1685804153" r:id="rId658"/>
              </w:object>
            </w:r>
          </w:p>
        </w:tc>
        <w:tc>
          <w:tcPr>
            <w:tcW w:w="0" w:type="auto"/>
            <w:tcBorders>
              <w:bottom w:val="single" w:sz="4" w:space="0" w:color="auto"/>
            </w:tcBorders>
            <w:shd w:val="clear" w:color="auto" w:fill="E0E0E0"/>
            <w:vAlign w:val="center"/>
          </w:tcPr>
          <w:p w14:paraId="298A90A4" w14:textId="77777777" w:rsidR="00C1336F" w:rsidRPr="00EA4E3A" w:rsidRDefault="00C1336F" w:rsidP="00F167B7">
            <w:pPr>
              <w:pStyle w:val="TAH"/>
              <w:rPr>
                <w:rFonts w:eastAsia="SimSun"/>
                <w:lang w:eastAsia="zh-CN"/>
              </w:rPr>
            </w:pPr>
            <w:r w:rsidRPr="00EA4E3A">
              <w:rPr>
                <w:position w:val="-4"/>
                <w:lang w:eastAsia="en-US"/>
              </w:rPr>
              <w:object w:dxaOrig="300" w:dyaOrig="260" w14:anchorId="26F87275">
                <v:shape id="_x0000_i1297" type="#_x0000_t75" style="width:14.25pt;height:14.25pt" o:ole="">
                  <v:imagedata r:id="rId631" o:title=""/>
                </v:shape>
                <o:OLEObject Type="Embed" ProgID="Equation.3" ShapeID="_x0000_i1297" DrawAspect="Content" ObjectID="_1685804154" r:id="rId659"/>
              </w:object>
            </w:r>
          </w:p>
        </w:tc>
      </w:tr>
      <w:tr w:rsidR="00C1336F" w:rsidRPr="00EA4E3A" w14:paraId="42D439B4" w14:textId="77777777" w:rsidTr="006D7A9E">
        <w:trPr>
          <w:cantSplit/>
          <w:jc w:val="center"/>
        </w:trPr>
        <w:tc>
          <w:tcPr>
            <w:tcW w:w="977" w:type="dxa"/>
            <w:shd w:val="clear" w:color="auto" w:fill="auto"/>
            <w:vAlign w:val="center"/>
          </w:tcPr>
          <w:p w14:paraId="6023E1DC" w14:textId="77777777"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14:paraId="5B9CA576" w14:textId="77777777" w:rsidR="00C1336F" w:rsidRPr="00EA4E3A" w:rsidRDefault="00C1336F" w:rsidP="00F167B7">
            <w:pPr>
              <w:pStyle w:val="TAC"/>
              <w:rPr>
                <w:lang w:eastAsia="en-US"/>
              </w:rPr>
            </w:pPr>
            <w:r w:rsidRPr="00EA4E3A">
              <w:rPr>
                <w:lang w:eastAsia="en-US"/>
              </w:rPr>
              <w:t>2</w:t>
            </w:r>
          </w:p>
        </w:tc>
        <w:tc>
          <w:tcPr>
            <w:tcW w:w="0" w:type="auto"/>
            <w:vAlign w:val="center"/>
          </w:tcPr>
          <w:p w14:paraId="23849954" w14:textId="77777777" w:rsidR="00C1336F" w:rsidRPr="00EA4E3A" w:rsidRDefault="00C1336F" w:rsidP="00F167B7">
            <w:pPr>
              <w:pStyle w:val="TAC"/>
              <w:rPr>
                <w:lang w:eastAsia="en-US"/>
              </w:rPr>
            </w:pPr>
            <w:r w:rsidRPr="00EA4E3A">
              <w:rPr>
                <w:lang w:eastAsia="en-US"/>
              </w:rPr>
              <w:t>16</w:t>
            </w:r>
          </w:p>
        </w:tc>
        <w:tc>
          <w:tcPr>
            <w:tcW w:w="0" w:type="auto"/>
            <w:vAlign w:val="center"/>
          </w:tcPr>
          <w:p w14:paraId="30FAEFDA" w14:textId="77777777" w:rsidR="00C1336F" w:rsidRPr="00EA4E3A" w:rsidRDefault="00C1336F" w:rsidP="00F167B7">
            <w:pPr>
              <w:pStyle w:val="TAC"/>
              <w:rPr>
                <w:lang w:eastAsia="en-US"/>
              </w:rPr>
            </w:pPr>
            <w:r w:rsidRPr="00EA4E3A">
              <w:rPr>
                <w:lang w:eastAsia="en-US"/>
              </w:rPr>
              <w:t>64</w:t>
            </w:r>
          </w:p>
        </w:tc>
        <w:tc>
          <w:tcPr>
            <w:tcW w:w="0" w:type="auto"/>
            <w:vAlign w:val="center"/>
          </w:tcPr>
          <w:p w14:paraId="25D04AD9" w14:textId="77777777" w:rsidR="00C1336F" w:rsidRPr="00EA4E3A" w:rsidRDefault="00C1336F" w:rsidP="00F167B7">
            <w:pPr>
              <w:pStyle w:val="TAC"/>
              <w:rPr>
                <w:lang w:eastAsia="en-US"/>
              </w:rPr>
            </w:pPr>
            <w:r w:rsidRPr="00EA4E3A">
              <w:rPr>
                <w:lang w:eastAsia="en-US"/>
              </w:rPr>
              <w:t>256</w:t>
            </w:r>
          </w:p>
        </w:tc>
      </w:tr>
      <w:tr w:rsidR="00C1336F" w:rsidRPr="00EA4E3A" w14:paraId="19EB4AAE" w14:textId="77777777" w:rsidTr="006D7A9E">
        <w:trPr>
          <w:cantSplit/>
          <w:jc w:val="center"/>
        </w:trPr>
        <w:tc>
          <w:tcPr>
            <w:tcW w:w="977" w:type="dxa"/>
            <w:shd w:val="clear" w:color="auto" w:fill="auto"/>
            <w:vAlign w:val="center"/>
          </w:tcPr>
          <w:p w14:paraId="62B6842F" w14:textId="77777777"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14:paraId="0EF9D818" w14:textId="77777777"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14:paraId="21E3BC1B" w14:textId="77777777"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14:paraId="38B411CE" w14:textId="77777777"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14:paraId="6F1BD5F0" w14:textId="77777777"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14:paraId="15C9A673" w14:textId="77777777" w:rsidTr="006D7A9E">
        <w:trPr>
          <w:cantSplit/>
          <w:jc w:val="center"/>
        </w:trPr>
        <w:tc>
          <w:tcPr>
            <w:tcW w:w="977" w:type="dxa"/>
            <w:shd w:val="clear" w:color="auto" w:fill="auto"/>
            <w:vAlign w:val="center"/>
          </w:tcPr>
          <w:p w14:paraId="729CBDAA" w14:textId="77777777" w:rsidR="00C1336F" w:rsidRPr="00EA4E3A" w:rsidRDefault="00C1336F" w:rsidP="00F167B7">
            <w:pPr>
              <w:pStyle w:val="TAC"/>
              <w:rPr>
                <w:lang w:eastAsia="en-US"/>
              </w:rPr>
            </w:pPr>
            <w:r w:rsidRPr="00EA4E3A">
              <w:rPr>
                <w:lang w:eastAsia="en-US"/>
              </w:rPr>
              <w:t>64</w:t>
            </w:r>
          </w:p>
        </w:tc>
        <w:tc>
          <w:tcPr>
            <w:tcW w:w="583" w:type="dxa"/>
            <w:vAlign w:val="center"/>
          </w:tcPr>
          <w:p w14:paraId="02251567" w14:textId="77777777" w:rsidR="00C1336F" w:rsidRPr="00EA4E3A" w:rsidRDefault="00C1336F" w:rsidP="00F167B7">
            <w:pPr>
              <w:pStyle w:val="TAC"/>
              <w:rPr>
                <w:lang w:eastAsia="en-US"/>
              </w:rPr>
            </w:pPr>
            <w:r w:rsidRPr="00EA4E3A">
              <w:rPr>
                <w:lang w:eastAsia="en-US"/>
              </w:rPr>
              <w:t>2</w:t>
            </w:r>
          </w:p>
        </w:tc>
        <w:tc>
          <w:tcPr>
            <w:tcW w:w="0" w:type="auto"/>
            <w:vAlign w:val="center"/>
          </w:tcPr>
          <w:p w14:paraId="63B2C098" w14:textId="77777777" w:rsidR="00C1336F" w:rsidRPr="00EA4E3A" w:rsidRDefault="00C1336F" w:rsidP="00F167B7">
            <w:pPr>
              <w:pStyle w:val="TAC"/>
              <w:rPr>
                <w:lang w:eastAsia="en-US"/>
              </w:rPr>
            </w:pPr>
            <w:r w:rsidRPr="00EA4E3A">
              <w:rPr>
                <w:lang w:eastAsia="en-US"/>
              </w:rPr>
              <w:t>8</w:t>
            </w:r>
          </w:p>
        </w:tc>
        <w:tc>
          <w:tcPr>
            <w:tcW w:w="0" w:type="auto"/>
            <w:vAlign w:val="center"/>
          </w:tcPr>
          <w:p w14:paraId="5B937F8E" w14:textId="77777777" w:rsidR="00C1336F" w:rsidRPr="00EA4E3A" w:rsidRDefault="00C1336F" w:rsidP="00F167B7">
            <w:pPr>
              <w:pStyle w:val="TAC"/>
              <w:rPr>
                <w:lang w:eastAsia="en-US"/>
              </w:rPr>
            </w:pPr>
            <w:r w:rsidRPr="00EA4E3A">
              <w:rPr>
                <w:lang w:eastAsia="en-US"/>
              </w:rPr>
              <w:t>32</w:t>
            </w:r>
          </w:p>
        </w:tc>
        <w:tc>
          <w:tcPr>
            <w:tcW w:w="0" w:type="auto"/>
            <w:vAlign w:val="center"/>
          </w:tcPr>
          <w:p w14:paraId="4491507D" w14:textId="77777777" w:rsidR="00C1336F" w:rsidRPr="00EA4E3A" w:rsidRDefault="00C1336F" w:rsidP="00F167B7">
            <w:pPr>
              <w:pStyle w:val="TAC"/>
              <w:rPr>
                <w:lang w:eastAsia="en-US"/>
              </w:rPr>
            </w:pPr>
            <w:r w:rsidRPr="00EA4E3A">
              <w:rPr>
                <w:lang w:eastAsia="en-US"/>
              </w:rPr>
              <w:t>64</w:t>
            </w:r>
          </w:p>
        </w:tc>
      </w:tr>
      <w:tr w:rsidR="00C1336F" w:rsidRPr="00EA4E3A" w14:paraId="31A07E2C" w14:textId="77777777" w:rsidTr="006D7A9E">
        <w:trPr>
          <w:cantSplit/>
          <w:jc w:val="center"/>
        </w:trPr>
        <w:tc>
          <w:tcPr>
            <w:tcW w:w="977" w:type="dxa"/>
            <w:shd w:val="clear" w:color="auto" w:fill="auto"/>
            <w:vAlign w:val="center"/>
          </w:tcPr>
          <w:p w14:paraId="740357DA" w14:textId="77777777" w:rsidR="00C1336F" w:rsidRPr="00EA4E3A" w:rsidRDefault="00C1336F" w:rsidP="00F167B7">
            <w:pPr>
              <w:pStyle w:val="TAC"/>
              <w:rPr>
                <w:lang w:eastAsia="en-US"/>
              </w:rPr>
            </w:pPr>
            <w:r w:rsidRPr="00EA4E3A">
              <w:rPr>
                <w:lang w:eastAsia="en-US"/>
              </w:rPr>
              <w:t>32</w:t>
            </w:r>
          </w:p>
        </w:tc>
        <w:tc>
          <w:tcPr>
            <w:tcW w:w="583" w:type="dxa"/>
            <w:vAlign w:val="center"/>
          </w:tcPr>
          <w:p w14:paraId="3F4E2A60" w14:textId="77777777" w:rsidR="00C1336F" w:rsidRPr="00EA4E3A" w:rsidRDefault="00C1336F" w:rsidP="00F167B7">
            <w:pPr>
              <w:pStyle w:val="TAC"/>
              <w:rPr>
                <w:lang w:val="en-US" w:eastAsia="en-US"/>
              </w:rPr>
            </w:pPr>
            <w:r w:rsidRPr="00EA4E3A">
              <w:rPr>
                <w:lang w:val="en-US" w:eastAsia="en-US"/>
              </w:rPr>
              <w:t>1</w:t>
            </w:r>
          </w:p>
        </w:tc>
        <w:tc>
          <w:tcPr>
            <w:tcW w:w="0" w:type="auto"/>
            <w:vAlign w:val="center"/>
          </w:tcPr>
          <w:p w14:paraId="34BC792C" w14:textId="77777777" w:rsidR="00C1336F" w:rsidRPr="00EA4E3A" w:rsidRDefault="00C1336F" w:rsidP="00F167B7">
            <w:pPr>
              <w:pStyle w:val="TAC"/>
              <w:rPr>
                <w:lang w:val="en-US" w:eastAsia="en-US"/>
              </w:rPr>
            </w:pPr>
            <w:r w:rsidRPr="00EA4E3A">
              <w:rPr>
                <w:lang w:val="en-US" w:eastAsia="en-US"/>
              </w:rPr>
              <w:t>4</w:t>
            </w:r>
          </w:p>
        </w:tc>
        <w:tc>
          <w:tcPr>
            <w:tcW w:w="0" w:type="auto"/>
            <w:vAlign w:val="center"/>
          </w:tcPr>
          <w:p w14:paraId="3D814DB9" w14:textId="77777777" w:rsidR="00C1336F" w:rsidRPr="00EA4E3A" w:rsidRDefault="00C1336F" w:rsidP="00F167B7">
            <w:pPr>
              <w:pStyle w:val="TAC"/>
              <w:rPr>
                <w:lang w:val="en-US" w:eastAsia="en-US"/>
              </w:rPr>
            </w:pPr>
            <w:r w:rsidRPr="00EA4E3A">
              <w:rPr>
                <w:lang w:val="en-US" w:eastAsia="en-US"/>
              </w:rPr>
              <w:t>16</w:t>
            </w:r>
          </w:p>
        </w:tc>
        <w:tc>
          <w:tcPr>
            <w:tcW w:w="0" w:type="auto"/>
            <w:vAlign w:val="center"/>
          </w:tcPr>
          <w:p w14:paraId="248F89A6" w14:textId="77777777" w:rsidR="00C1336F" w:rsidRPr="00EA4E3A" w:rsidRDefault="00C1336F" w:rsidP="00F167B7">
            <w:pPr>
              <w:pStyle w:val="TAC"/>
              <w:rPr>
                <w:lang w:val="en-US" w:eastAsia="en-US"/>
              </w:rPr>
            </w:pPr>
            <w:r w:rsidRPr="00EA4E3A">
              <w:rPr>
                <w:lang w:val="en-US" w:eastAsia="en-US"/>
              </w:rPr>
              <w:t>32</w:t>
            </w:r>
          </w:p>
        </w:tc>
      </w:tr>
      <w:tr w:rsidR="00C1336F" w:rsidRPr="00EA4E3A" w14:paraId="35F8C0DA" w14:textId="77777777" w:rsidTr="006D7A9E">
        <w:trPr>
          <w:cantSplit/>
          <w:jc w:val="center"/>
        </w:trPr>
        <w:tc>
          <w:tcPr>
            <w:tcW w:w="977" w:type="dxa"/>
            <w:shd w:val="clear" w:color="auto" w:fill="auto"/>
            <w:vAlign w:val="center"/>
          </w:tcPr>
          <w:p w14:paraId="751521CB" w14:textId="77777777" w:rsidR="00C1336F" w:rsidRPr="00EA4E3A" w:rsidRDefault="00C1336F" w:rsidP="00F167B7">
            <w:pPr>
              <w:pStyle w:val="TAC"/>
              <w:rPr>
                <w:lang w:eastAsia="en-US"/>
              </w:rPr>
            </w:pPr>
            <w:r w:rsidRPr="00EA4E3A">
              <w:rPr>
                <w:lang w:eastAsia="en-US"/>
              </w:rPr>
              <w:t>16</w:t>
            </w:r>
          </w:p>
        </w:tc>
        <w:tc>
          <w:tcPr>
            <w:tcW w:w="583" w:type="dxa"/>
          </w:tcPr>
          <w:p w14:paraId="46BE5159" w14:textId="77777777" w:rsidR="00C1336F" w:rsidRPr="00EA4E3A" w:rsidRDefault="00C1336F" w:rsidP="00F167B7">
            <w:pPr>
              <w:pStyle w:val="TAC"/>
              <w:rPr>
                <w:rFonts w:eastAsia="SimSun"/>
                <w:lang w:eastAsia="zh-CN"/>
              </w:rPr>
            </w:pPr>
            <w:r w:rsidRPr="00EA4E3A">
              <w:rPr>
                <w:rFonts w:eastAsia="SimSun"/>
                <w:lang w:eastAsia="zh-CN"/>
              </w:rPr>
              <w:t>1</w:t>
            </w:r>
          </w:p>
        </w:tc>
        <w:tc>
          <w:tcPr>
            <w:tcW w:w="0" w:type="auto"/>
          </w:tcPr>
          <w:p w14:paraId="0E438CB1" w14:textId="77777777" w:rsidR="00C1336F" w:rsidRPr="00EA4E3A" w:rsidRDefault="00C1336F" w:rsidP="00F167B7">
            <w:pPr>
              <w:pStyle w:val="TAC"/>
              <w:rPr>
                <w:rFonts w:eastAsia="SimSun"/>
                <w:lang w:eastAsia="zh-CN"/>
              </w:rPr>
            </w:pPr>
            <w:r w:rsidRPr="00EA4E3A">
              <w:rPr>
                <w:rFonts w:eastAsia="SimSun"/>
                <w:lang w:eastAsia="zh-CN"/>
              </w:rPr>
              <w:t>4</w:t>
            </w:r>
          </w:p>
        </w:tc>
        <w:tc>
          <w:tcPr>
            <w:tcW w:w="0" w:type="auto"/>
          </w:tcPr>
          <w:p w14:paraId="50790F1B" w14:textId="77777777" w:rsidR="00C1336F" w:rsidRPr="00EA4E3A" w:rsidRDefault="00C1336F" w:rsidP="00F167B7">
            <w:pPr>
              <w:pStyle w:val="TAC"/>
              <w:rPr>
                <w:rFonts w:eastAsia="SimSun"/>
                <w:lang w:eastAsia="zh-CN"/>
              </w:rPr>
            </w:pPr>
            <w:r w:rsidRPr="00EA4E3A">
              <w:rPr>
                <w:rFonts w:eastAsia="SimSun"/>
                <w:lang w:eastAsia="zh-CN"/>
              </w:rPr>
              <w:t>8</w:t>
            </w:r>
          </w:p>
        </w:tc>
        <w:tc>
          <w:tcPr>
            <w:tcW w:w="0" w:type="auto"/>
          </w:tcPr>
          <w:p w14:paraId="4F457079" w14:textId="77777777"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14:paraId="692F26A7" w14:textId="77777777" w:rsidTr="006D7A9E">
        <w:trPr>
          <w:cantSplit/>
          <w:jc w:val="center"/>
        </w:trPr>
        <w:tc>
          <w:tcPr>
            <w:tcW w:w="977" w:type="dxa"/>
            <w:shd w:val="clear" w:color="auto" w:fill="auto"/>
            <w:vAlign w:val="center"/>
          </w:tcPr>
          <w:p w14:paraId="230B3E71" w14:textId="77777777" w:rsidR="00C1336F" w:rsidRPr="00EA4E3A" w:rsidRDefault="00C1336F" w:rsidP="00F167B7">
            <w:pPr>
              <w:pStyle w:val="TAC"/>
              <w:rPr>
                <w:lang w:eastAsia="en-US"/>
              </w:rPr>
            </w:pPr>
            <w:r w:rsidRPr="00EA4E3A">
              <w:rPr>
                <w:lang w:eastAsia="en-US"/>
              </w:rPr>
              <w:t>8</w:t>
            </w:r>
          </w:p>
        </w:tc>
        <w:tc>
          <w:tcPr>
            <w:tcW w:w="583" w:type="dxa"/>
          </w:tcPr>
          <w:p w14:paraId="01674754" w14:textId="77777777" w:rsidR="00C1336F" w:rsidRPr="00EA4E3A" w:rsidRDefault="00C1336F" w:rsidP="00F167B7">
            <w:pPr>
              <w:pStyle w:val="TAC"/>
              <w:rPr>
                <w:lang w:eastAsia="en-US"/>
              </w:rPr>
            </w:pPr>
            <w:r w:rsidRPr="00EA4E3A">
              <w:rPr>
                <w:lang w:eastAsia="en-US"/>
              </w:rPr>
              <w:t>1</w:t>
            </w:r>
          </w:p>
        </w:tc>
        <w:tc>
          <w:tcPr>
            <w:tcW w:w="0" w:type="auto"/>
          </w:tcPr>
          <w:p w14:paraId="7227FF8F" w14:textId="77777777" w:rsidR="00C1336F" w:rsidRPr="00EA4E3A" w:rsidRDefault="00C1336F" w:rsidP="00F167B7">
            <w:pPr>
              <w:pStyle w:val="TAC"/>
              <w:rPr>
                <w:lang w:eastAsia="en-US"/>
              </w:rPr>
            </w:pPr>
            <w:r w:rsidRPr="00EA4E3A">
              <w:rPr>
                <w:lang w:eastAsia="en-US"/>
              </w:rPr>
              <w:t>2</w:t>
            </w:r>
          </w:p>
        </w:tc>
        <w:tc>
          <w:tcPr>
            <w:tcW w:w="0" w:type="auto"/>
          </w:tcPr>
          <w:p w14:paraId="03840AF0" w14:textId="77777777" w:rsidR="00C1336F" w:rsidRPr="00EA4E3A" w:rsidRDefault="00C1336F" w:rsidP="00F167B7">
            <w:pPr>
              <w:pStyle w:val="TAC"/>
              <w:rPr>
                <w:lang w:eastAsia="en-US"/>
              </w:rPr>
            </w:pPr>
            <w:r w:rsidRPr="00EA4E3A">
              <w:rPr>
                <w:lang w:eastAsia="en-US"/>
              </w:rPr>
              <w:t>4</w:t>
            </w:r>
          </w:p>
        </w:tc>
        <w:tc>
          <w:tcPr>
            <w:tcW w:w="0" w:type="auto"/>
          </w:tcPr>
          <w:p w14:paraId="7BA44D1C" w14:textId="77777777" w:rsidR="00C1336F" w:rsidRPr="00EA4E3A" w:rsidRDefault="00C1336F" w:rsidP="00F167B7">
            <w:pPr>
              <w:pStyle w:val="TAC"/>
              <w:rPr>
                <w:lang w:eastAsia="en-US"/>
              </w:rPr>
            </w:pPr>
            <w:r w:rsidRPr="00EA4E3A">
              <w:rPr>
                <w:lang w:eastAsia="en-US"/>
              </w:rPr>
              <w:t>8</w:t>
            </w:r>
          </w:p>
        </w:tc>
      </w:tr>
      <w:tr w:rsidR="00340C07" w:rsidRPr="00EA4E3A" w14:paraId="0370FAF8"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0EABBB2" w14:textId="77777777"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582F6C23" w14:textId="77777777"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E5457B4" w14:textId="77777777"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4B557D3" w14:textId="77777777"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BF725C6" w14:textId="77777777" w:rsidR="00340C07" w:rsidRPr="00EA4E3A" w:rsidRDefault="00340C07" w:rsidP="00836994">
            <w:pPr>
              <w:pStyle w:val="TAC"/>
              <w:rPr>
                <w:lang w:eastAsia="en-US"/>
              </w:rPr>
            </w:pPr>
            <w:r w:rsidRPr="00EA4E3A">
              <w:rPr>
                <w:lang w:eastAsia="en-US"/>
              </w:rPr>
              <w:t>-</w:t>
            </w:r>
          </w:p>
        </w:tc>
      </w:tr>
      <w:tr w:rsidR="00340C07" w:rsidRPr="00EA4E3A" w14:paraId="2FA47D0B"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058AE13" w14:textId="77777777"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51AC84D" w14:textId="77777777"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6F82EAB1" w14:textId="77777777"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C727566" w14:textId="77777777"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E0E8F84" w14:textId="77777777" w:rsidR="00340C07" w:rsidRPr="00EA4E3A" w:rsidRDefault="00340C07" w:rsidP="00836994">
            <w:pPr>
              <w:pStyle w:val="TAC"/>
              <w:rPr>
                <w:lang w:eastAsia="en-US"/>
              </w:rPr>
            </w:pPr>
            <w:r w:rsidRPr="00EA4E3A">
              <w:rPr>
                <w:lang w:eastAsia="en-US"/>
              </w:rPr>
              <w:t>-</w:t>
            </w:r>
          </w:p>
        </w:tc>
      </w:tr>
      <w:tr w:rsidR="00340C07" w:rsidRPr="00EA4E3A" w14:paraId="348F8F1C"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45DCA6A" w14:textId="77777777"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2D2B1FEC" w14:textId="77777777"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6A746B49" w14:textId="77777777"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F44C576" w14:textId="77777777"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5C57EF98" w14:textId="77777777" w:rsidR="00340C07" w:rsidRPr="00EA4E3A" w:rsidRDefault="00340C07" w:rsidP="00836994">
            <w:pPr>
              <w:pStyle w:val="TAC"/>
              <w:rPr>
                <w:lang w:eastAsia="en-US"/>
              </w:rPr>
            </w:pPr>
            <w:r w:rsidRPr="00EA4E3A">
              <w:rPr>
                <w:lang w:eastAsia="en-US"/>
              </w:rPr>
              <w:t>-</w:t>
            </w:r>
          </w:p>
        </w:tc>
      </w:tr>
    </w:tbl>
    <w:p w14:paraId="0271E670" w14:textId="77777777" w:rsidR="00C1336F" w:rsidRPr="00EA4E3A" w:rsidRDefault="00C1336F" w:rsidP="00C1336F"/>
    <w:p w14:paraId="66A2122E" w14:textId="77777777"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14:anchorId="244BA828" wp14:editId="057EBC1C">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14:paraId="72A05117" w14:textId="77777777"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w14:anchorId="6A032CC6">
          <v:shape id="_x0000_i1298" type="#_x0000_t75" style="width:28.45pt;height:21.75pt" o:ole="">
            <v:imagedata r:id="rId540" o:title=""/>
          </v:shape>
          <o:OLEObject Type="Embed" ProgID="Equation.3" ShapeID="_x0000_i1298" DrawAspect="Content" ObjectID="_1685804155" r:id="rId660"/>
        </w:object>
      </w:r>
      <w:r w:rsidR="00C1336F" w:rsidRPr="00EA4E3A">
        <w:t xml:space="preserve">=2, </w:t>
      </w:r>
    </w:p>
    <w:p w14:paraId="0B53E328" w14:textId="77777777" w:rsidR="00C1336F" w:rsidRPr="00EA4E3A" w:rsidRDefault="0090766D" w:rsidP="0090766D">
      <w:pPr>
        <w:pStyle w:val="B2"/>
      </w:pPr>
      <w:r w:rsidRPr="00EA4E3A">
        <w:t>-</w:t>
      </w:r>
      <w:r w:rsidRPr="00EA4E3A">
        <w:tab/>
      </w:r>
      <w:r w:rsidR="00C1336F" w:rsidRPr="00EA4E3A">
        <w:rPr>
          <w:position w:val="-14"/>
        </w:rPr>
        <w:object w:dxaOrig="600" w:dyaOrig="400" w14:anchorId="16D9A763">
          <v:shape id="_x0000_i1299" type="#_x0000_t75" style="width:28.45pt;height:21.75pt" o:ole="">
            <v:imagedata r:id="rId584" o:title=""/>
          </v:shape>
          <o:OLEObject Type="Embed" ProgID="Equation.3" ShapeID="_x0000_i1299" DrawAspect="Content" ObjectID="_1685804156" r:id="rId661"/>
        </w:object>
      </w:r>
      <w:r w:rsidR="00C1336F" w:rsidRPr="00EA4E3A">
        <w:t xml:space="preserve">=1 for </w:t>
      </w:r>
      <w:r w:rsidR="00C1336F" w:rsidRPr="00EA4E3A">
        <w:rPr>
          <w:position w:val="-4"/>
        </w:rPr>
        <w:object w:dxaOrig="260" w:dyaOrig="260" w14:anchorId="36F73351">
          <v:shape id="_x0000_i1300" type="#_x0000_t75" style="width:14.25pt;height:14.25pt" o:ole="">
            <v:imagedata r:id="rId586" o:title=""/>
          </v:shape>
          <o:OLEObject Type="Embed" ProgID="Equation.3" ShapeID="_x0000_i1300" DrawAspect="Content" ObjectID="_1685804157" r:id="rId662"/>
        </w:object>
      </w:r>
      <w:r w:rsidR="00C1336F" w:rsidRPr="00EA4E3A">
        <w:t xml:space="preserve">=8 and repetition levels </w:t>
      </w:r>
      <w:r w:rsidR="00C1336F" w:rsidRPr="00EA4E3A">
        <w:rPr>
          <w:position w:val="-4"/>
        </w:rPr>
        <w:object w:dxaOrig="260" w:dyaOrig="260" w14:anchorId="447886AA">
          <v:shape id="_x0000_i1301" type="#_x0000_t75" style="width:14.25pt;height:14.25pt" o:ole="">
            <v:imagedata r:id="rId625" o:title=""/>
          </v:shape>
          <o:OLEObject Type="Embed" ProgID="Equation.3" ShapeID="_x0000_i1301" DrawAspect="Content" ObjectID="_1685804158" r:id="rId663"/>
        </w:object>
      </w:r>
      <w:r w:rsidR="00C1336F" w:rsidRPr="00EA4E3A">
        <w:t>,</w:t>
      </w:r>
      <w:r w:rsidR="00C1336F" w:rsidRPr="00EA4E3A">
        <w:rPr>
          <w:position w:val="-4"/>
        </w:rPr>
        <w:object w:dxaOrig="300" w:dyaOrig="260" w14:anchorId="5ED2F23C">
          <v:shape id="_x0000_i1302" type="#_x0000_t75" style="width:14.25pt;height:14.25pt" o:ole="">
            <v:imagedata r:id="rId627" o:title=""/>
          </v:shape>
          <o:OLEObject Type="Embed" ProgID="Equation.3" ShapeID="_x0000_i1302" DrawAspect="Content" ObjectID="_1685804159" r:id="rId664"/>
        </w:object>
      </w:r>
      <w:r w:rsidR="00C1336F" w:rsidRPr="00EA4E3A">
        <w:t xml:space="preserve">, </w:t>
      </w:r>
      <w:r w:rsidR="00C1336F" w:rsidRPr="00EA4E3A">
        <w:rPr>
          <w:position w:val="-6"/>
        </w:rPr>
        <w:object w:dxaOrig="279" w:dyaOrig="279" w14:anchorId="5DA3D6C4">
          <v:shape id="_x0000_i1303" type="#_x0000_t75" style="width:14.25pt;height:14.25pt" o:ole="">
            <v:imagedata r:id="rId629" o:title=""/>
          </v:shape>
          <o:OLEObject Type="Embed" ProgID="Equation.3" ShapeID="_x0000_i1303" DrawAspect="Content" ObjectID="_1685804160" r:id="rId665"/>
        </w:object>
      </w:r>
      <w:r w:rsidR="00C1336F" w:rsidRPr="00EA4E3A">
        <w:t xml:space="preserve">, </w:t>
      </w:r>
      <w:r w:rsidR="00C1336F" w:rsidRPr="00EA4E3A">
        <w:rPr>
          <w:position w:val="-4"/>
        </w:rPr>
        <w:object w:dxaOrig="300" w:dyaOrig="260" w14:anchorId="7172F76A">
          <v:shape id="_x0000_i1304" type="#_x0000_t75" style="width:14.25pt;height:14.25pt" o:ole="">
            <v:imagedata r:id="rId631" o:title=""/>
          </v:shape>
          <o:OLEObject Type="Embed" ProgID="Equation.3" ShapeID="_x0000_i1304" DrawAspect="Content" ObjectID="_1685804161" r:id="rId666"/>
        </w:object>
      </w:r>
      <w:r w:rsidR="00C1336F" w:rsidRPr="00EA4E3A">
        <w:t xml:space="preserve"> given in Table 9.1.5.-3. For all other cases, </w:t>
      </w:r>
      <w:r w:rsidR="00C1336F" w:rsidRPr="00EA4E3A">
        <w:rPr>
          <w:position w:val="-14"/>
        </w:rPr>
        <w:object w:dxaOrig="600" w:dyaOrig="400" w14:anchorId="628A9205">
          <v:shape id="_x0000_i1305" type="#_x0000_t75" style="width:28.45pt;height:21.75pt" o:ole="">
            <v:imagedata r:id="rId584" o:title=""/>
          </v:shape>
          <o:OLEObject Type="Embed" ProgID="Equation.3" ShapeID="_x0000_i1305" DrawAspect="Content" ObjectID="_1685804162" r:id="rId667"/>
        </w:object>
      </w:r>
      <w:r w:rsidR="00C1336F" w:rsidRPr="00EA4E3A">
        <w:t>=0</w:t>
      </w:r>
    </w:p>
    <w:p w14:paraId="2C3E3C7D" w14:textId="77777777"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w14:anchorId="7910B509">
          <v:shape id="_x0000_i1306" type="#_x0000_t75" style="width:28.45pt;height:21.75pt" o:ole="">
            <v:imagedata r:id="rId540" o:title=""/>
          </v:shape>
          <o:OLEObject Type="Embed" ProgID="Equation.3" ShapeID="_x0000_i1306" DrawAspect="Content" ObjectID="_1685804163" r:id="rId668"/>
        </w:object>
      </w:r>
      <w:r w:rsidR="00C1336F" w:rsidRPr="00EA4E3A">
        <w:t xml:space="preserve">=4, </w:t>
      </w:r>
    </w:p>
    <w:p w14:paraId="6AA361C5" w14:textId="77777777" w:rsidR="00C1336F" w:rsidRPr="00EA4E3A" w:rsidRDefault="0090766D" w:rsidP="0090766D">
      <w:pPr>
        <w:pStyle w:val="B2"/>
      </w:pPr>
      <w:r w:rsidRPr="00EA4E3A">
        <w:t>-</w:t>
      </w:r>
      <w:r w:rsidRPr="00EA4E3A">
        <w:tab/>
      </w:r>
      <w:r w:rsidR="00C1336F" w:rsidRPr="00EA4E3A">
        <w:rPr>
          <w:position w:val="-14"/>
        </w:rPr>
        <w:object w:dxaOrig="600" w:dyaOrig="400" w14:anchorId="10FE17B4">
          <v:shape id="_x0000_i1307" type="#_x0000_t75" style="width:28.45pt;height:21.75pt" o:ole="">
            <v:imagedata r:id="rId584" o:title=""/>
          </v:shape>
          <o:OLEObject Type="Embed" ProgID="Equation.3" ShapeID="_x0000_i1307" DrawAspect="Content" ObjectID="_1685804164" r:id="rId669"/>
        </w:object>
      </w:r>
      <w:r w:rsidR="00C1336F" w:rsidRPr="00EA4E3A">
        <w:t xml:space="preserve">=1 for </w:t>
      </w:r>
      <w:r w:rsidR="00C1336F" w:rsidRPr="00EA4E3A">
        <w:rPr>
          <w:position w:val="-4"/>
        </w:rPr>
        <w:object w:dxaOrig="260" w:dyaOrig="260" w14:anchorId="7EE00A8F">
          <v:shape id="_x0000_i1308" type="#_x0000_t75" style="width:14.25pt;height:14.25pt" o:ole="">
            <v:imagedata r:id="rId586" o:title=""/>
          </v:shape>
          <o:OLEObject Type="Embed" ProgID="Equation.3" ShapeID="_x0000_i1308" DrawAspect="Content" ObjectID="_1685804165" r:id="rId670"/>
        </w:object>
      </w:r>
      <w:r w:rsidR="00C1336F" w:rsidRPr="00EA4E3A">
        <w:t xml:space="preserve">=16 and repetition levels </w:t>
      </w:r>
      <w:r w:rsidR="00C1336F" w:rsidRPr="00EA4E3A">
        <w:rPr>
          <w:position w:val="-4"/>
        </w:rPr>
        <w:object w:dxaOrig="260" w:dyaOrig="260" w14:anchorId="74021CA9">
          <v:shape id="_x0000_i1309" type="#_x0000_t75" style="width:14.25pt;height:14.25pt" o:ole="">
            <v:imagedata r:id="rId625" o:title=""/>
          </v:shape>
          <o:OLEObject Type="Embed" ProgID="Equation.3" ShapeID="_x0000_i1309" DrawAspect="Content" ObjectID="_1685804166" r:id="rId671"/>
        </w:object>
      </w:r>
      <w:r w:rsidR="00C1336F" w:rsidRPr="00EA4E3A">
        <w:t>,</w:t>
      </w:r>
      <w:r w:rsidR="00C1336F" w:rsidRPr="00EA4E3A">
        <w:rPr>
          <w:position w:val="-4"/>
        </w:rPr>
        <w:object w:dxaOrig="300" w:dyaOrig="260" w14:anchorId="10128465">
          <v:shape id="_x0000_i1310" type="#_x0000_t75" style="width:14.25pt;height:14.25pt" o:ole="">
            <v:imagedata r:id="rId627" o:title=""/>
          </v:shape>
          <o:OLEObject Type="Embed" ProgID="Equation.3" ShapeID="_x0000_i1310" DrawAspect="Content" ObjectID="_1685804167" r:id="rId672"/>
        </w:object>
      </w:r>
      <w:r w:rsidR="00C1336F" w:rsidRPr="00EA4E3A">
        <w:t xml:space="preserve">, </w:t>
      </w:r>
      <w:r w:rsidR="00C1336F" w:rsidRPr="00EA4E3A">
        <w:rPr>
          <w:position w:val="-6"/>
        </w:rPr>
        <w:object w:dxaOrig="279" w:dyaOrig="279" w14:anchorId="316DDA0E">
          <v:shape id="_x0000_i1311" type="#_x0000_t75" style="width:14.25pt;height:14.25pt" o:ole="">
            <v:imagedata r:id="rId629" o:title=""/>
          </v:shape>
          <o:OLEObject Type="Embed" ProgID="Equation.3" ShapeID="_x0000_i1311" DrawAspect="Content" ObjectID="_1685804168" r:id="rId673"/>
        </w:object>
      </w:r>
      <w:r w:rsidR="00C1336F" w:rsidRPr="00EA4E3A">
        <w:t xml:space="preserve">, </w:t>
      </w:r>
      <w:r w:rsidR="00C1336F" w:rsidRPr="00EA4E3A">
        <w:rPr>
          <w:position w:val="-4"/>
        </w:rPr>
        <w:object w:dxaOrig="300" w:dyaOrig="260" w14:anchorId="5E5309E0">
          <v:shape id="_x0000_i1312" type="#_x0000_t75" style="width:14.25pt;height:14.25pt" o:ole="">
            <v:imagedata r:id="rId631" o:title=""/>
          </v:shape>
          <o:OLEObject Type="Embed" ProgID="Equation.3" ShapeID="_x0000_i1312" DrawAspect="Content" ObjectID="_1685804169" r:id="rId674"/>
        </w:object>
      </w:r>
      <w:r w:rsidR="00C1336F" w:rsidRPr="00EA4E3A">
        <w:t xml:space="preserve"> given in Table 9.1.5.-3. For all other cases, </w:t>
      </w:r>
      <w:r w:rsidR="00C1336F" w:rsidRPr="00EA4E3A">
        <w:rPr>
          <w:position w:val="-14"/>
        </w:rPr>
        <w:object w:dxaOrig="600" w:dyaOrig="400" w14:anchorId="32AEB875">
          <v:shape id="_x0000_i1313" type="#_x0000_t75" style="width:28.45pt;height:21.75pt" o:ole="">
            <v:imagedata r:id="rId584" o:title=""/>
          </v:shape>
          <o:OLEObject Type="Embed" ProgID="Equation.3" ShapeID="_x0000_i1313" DrawAspect="Content" ObjectID="_1685804170" r:id="rId675"/>
        </w:object>
      </w:r>
      <w:r w:rsidR="00C1336F" w:rsidRPr="00EA4E3A">
        <w:t>=0</w:t>
      </w:r>
    </w:p>
    <w:p w14:paraId="18EAC505" w14:textId="77777777"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w14:anchorId="73E7316C">
          <v:shape id="_x0000_i1314" type="#_x0000_t75" style="width:28.45pt;height:21.75pt" o:ole="">
            <v:imagedata r:id="rId540" o:title=""/>
          </v:shape>
          <o:OLEObject Type="Embed" ProgID="Equation.3" ShapeID="_x0000_i1314" DrawAspect="Content" ObjectID="_1685804171" r:id="rId676"/>
        </w:object>
      </w:r>
      <w:r w:rsidR="00C1336F" w:rsidRPr="00EA4E3A">
        <w:t xml:space="preserve">=2+4, </w:t>
      </w:r>
    </w:p>
    <w:p w14:paraId="01950D5D" w14:textId="77777777" w:rsidR="00C1336F" w:rsidRPr="00EA4E3A" w:rsidRDefault="0090766D" w:rsidP="0090766D">
      <w:pPr>
        <w:pStyle w:val="B2"/>
      </w:pPr>
      <w:r w:rsidRPr="00EA4E3A">
        <w:lastRenderedPageBreak/>
        <w:t>-</w:t>
      </w:r>
      <w:r w:rsidRPr="00EA4E3A">
        <w:tab/>
      </w:r>
      <w:r w:rsidR="00C1336F" w:rsidRPr="00EA4E3A">
        <w:rPr>
          <w:position w:val="-14"/>
        </w:rPr>
        <w:object w:dxaOrig="600" w:dyaOrig="400" w14:anchorId="07600309">
          <v:shape id="_x0000_i1315" type="#_x0000_t75" style="width:28.45pt;height:21.75pt" o:ole="">
            <v:imagedata r:id="rId584" o:title=""/>
          </v:shape>
          <o:OLEObject Type="Embed" ProgID="Equation.3" ShapeID="_x0000_i1315" DrawAspect="Content" ObjectID="_1685804172" r:id="rId677"/>
        </w:object>
      </w:r>
      <w:r w:rsidR="00C1336F" w:rsidRPr="00EA4E3A">
        <w:t xml:space="preserve">=1 for </w:t>
      </w:r>
      <w:r w:rsidR="00C1336F" w:rsidRPr="00EA4E3A">
        <w:rPr>
          <w:position w:val="-4"/>
        </w:rPr>
        <w:object w:dxaOrig="260" w:dyaOrig="260" w14:anchorId="09611B0F">
          <v:shape id="_x0000_i1316" type="#_x0000_t75" style="width:14.25pt;height:14.25pt" o:ole="">
            <v:imagedata r:id="rId586" o:title=""/>
          </v:shape>
          <o:OLEObject Type="Embed" ProgID="Equation.3" ShapeID="_x0000_i1316" DrawAspect="Content" ObjectID="_1685804173" r:id="rId678"/>
        </w:object>
      </w:r>
      <w:r w:rsidR="00C1336F" w:rsidRPr="00EA4E3A">
        <w:t xml:space="preserve">=24 and repetition levels </w:t>
      </w:r>
      <w:r w:rsidR="00C1336F" w:rsidRPr="00EA4E3A">
        <w:rPr>
          <w:position w:val="-4"/>
        </w:rPr>
        <w:object w:dxaOrig="260" w:dyaOrig="260" w14:anchorId="6D57B70F">
          <v:shape id="_x0000_i1317" type="#_x0000_t75" style="width:14.25pt;height:14.25pt" o:ole="">
            <v:imagedata r:id="rId625" o:title=""/>
          </v:shape>
          <o:OLEObject Type="Embed" ProgID="Equation.3" ShapeID="_x0000_i1317" DrawAspect="Content" ObjectID="_1685804174" r:id="rId679"/>
        </w:object>
      </w:r>
      <w:r w:rsidR="00C1336F" w:rsidRPr="00EA4E3A">
        <w:t>,</w:t>
      </w:r>
      <w:r w:rsidR="00C1336F" w:rsidRPr="00EA4E3A">
        <w:rPr>
          <w:position w:val="-4"/>
        </w:rPr>
        <w:object w:dxaOrig="300" w:dyaOrig="260" w14:anchorId="5916A585">
          <v:shape id="_x0000_i1318" type="#_x0000_t75" style="width:14.25pt;height:14.25pt" o:ole="">
            <v:imagedata r:id="rId627" o:title=""/>
          </v:shape>
          <o:OLEObject Type="Embed" ProgID="Equation.3" ShapeID="_x0000_i1318" DrawAspect="Content" ObjectID="_1685804175" r:id="rId680"/>
        </w:object>
      </w:r>
      <w:r w:rsidR="00C1336F" w:rsidRPr="00EA4E3A">
        <w:t xml:space="preserve">, </w:t>
      </w:r>
      <w:r w:rsidR="00C1336F" w:rsidRPr="00EA4E3A">
        <w:rPr>
          <w:position w:val="-6"/>
        </w:rPr>
        <w:object w:dxaOrig="279" w:dyaOrig="279" w14:anchorId="54D8CEE2">
          <v:shape id="_x0000_i1319" type="#_x0000_t75" style="width:14.25pt;height:14.25pt" o:ole="">
            <v:imagedata r:id="rId629" o:title=""/>
          </v:shape>
          <o:OLEObject Type="Embed" ProgID="Equation.3" ShapeID="_x0000_i1319" DrawAspect="Content" ObjectID="_1685804176" r:id="rId681"/>
        </w:object>
      </w:r>
      <w:r w:rsidR="00C1336F" w:rsidRPr="00EA4E3A">
        <w:t xml:space="preserve">, </w:t>
      </w:r>
      <w:r w:rsidR="00C1336F" w:rsidRPr="00EA4E3A">
        <w:rPr>
          <w:position w:val="-4"/>
        </w:rPr>
        <w:object w:dxaOrig="300" w:dyaOrig="260" w14:anchorId="1C859FB3">
          <v:shape id="_x0000_i1320" type="#_x0000_t75" style="width:14.25pt;height:14.25pt" o:ole="">
            <v:imagedata r:id="rId631" o:title=""/>
          </v:shape>
          <o:OLEObject Type="Embed" ProgID="Equation.3" ShapeID="_x0000_i1320" DrawAspect="Content" ObjectID="_1685804177" r:id="rId682"/>
        </w:object>
      </w:r>
      <w:r w:rsidR="00C1336F" w:rsidRPr="00EA4E3A">
        <w:t xml:space="preserve"> given in Table 9.1.5.-3. For all other cases, </w:t>
      </w:r>
      <w:r w:rsidR="00C1336F" w:rsidRPr="00EA4E3A">
        <w:rPr>
          <w:position w:val="-14"/>
        </w:rPr>
        <w:object w:dxaOrig="600" w:dyaOrig="400" w14:anchorId="4D4C6992">
          <v:shape id="_x0000_i1321" type="#_x0000_t75" style="width:28.45pt;height:21.75pt" o:ole="">
            <v:imagedata r:id="rId584" o:title=""/>
          </v:shape>
          <o:OLEObject Type="Embed" ProgID="Equation.3" ShapeID="_x0000_i1321" DrawAspect="Content" ObjectID="_1685804178" r:id="rId683"/>
        </w:object>
      </w:r>
      <w:r w:rsidR="00C1336F" w:rsidRPr="00EA4E3A">
        <w:t>=0</w:t>
      </w:r>
    </w:p>
    <w:p w14:paraId="4E2E5345" w14:textId="77777777"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w14:anchorId="077AF430">
          <v:shape id="_x0000_i1322" type="#_x0000_t75" style="width:14.25pt;height:14.25pt" o:ole="">
            <v:imagedata r:id="rId625" o:title=""/>
          </v:shape>
          <o:OLEObject Type="Embed" ProgID="Equation.3" ShapeID="_x0000_i1322" DrawAspect="Content" ObjectID="_1685804179" r:id="rId684"/>
        </w:object>
      </w:r>
      <w:r w:rsidRPr="00EA4E3A">
        <w:t xml:space="preserve">, </w:t>
      </w:r>
      <w:r w:rsidRPr="00EA4E3A">
        <w:rPr>
          <w:position w:val="-4"/>
        </w:rPr>
        <w:object w:dxaOrig="300" w:dyaOrig="260" w14:anchorId="12F6895E">
          <v:shape id="_x0000_i1323" type="#_x0000_t75" style="width:14.25pt;height:14.25pt" o:ole="">
            <v:imagedata r:id="rId627" o:title=""/>
          </v:shape>
          <o:OLEObject Type="Embed" ProgID="Equation.3" ShapeID="_x0000_i1323" DrawAspect="Content" ObjectID="_1685804180" r:id="rId685"/>
        </w:object>
      </w:r>
      <w:r w:rsidRPr="00EA4E3A">
        <w:t xml:space="preserve">, </w:t>
      </w:r>
      <w:r w:rsidRPr="00EA4E3A">
        <w:rPr>
          <w:position w:val="-6"/>
        </w:rPr>
        <w:object w:dxaOrig="279" w:dyaOrig="279" w14:anchorId="170089E8">
          <v:shape id="_x0000_i1324" type="#_x0000_t75" style="width:14.25pt;height:14.25pt" o:ole="">
            <v:imagedata r:id="rId629" o:title=""/>
          </v:shape>
          <o:OLEObject Type="Embed" ProgID="Equation.3" ShapeID="_x0000_i1324" DrawAspect="Content" ObjectID="_1685804181" r:id="rId686"/>
        </w:object>
      </w:r>
      <w:r w:rsidRPr="00EA4E3A">
        <w:t xml:space="preserve">, </w:t>
      </w:r>
      <w:r w:rsidRPr="00EA4E3A">
        <w:rPr>
          <w:position w:val="-4"/>
        </w:rPr>
        <w:object w:dxaOrig="300" w:dyaOrig="260" w14:anchorId="0AB749F3">
          <v:shape id="_x0000_i1325" type="#_x0000_t75" style="width:14.25pt;height:14.25pt" o:ole="">
            <v:imagedata r:id="rId631" o:title=""/>
          </v:shape>
          <o:OLEObject Type="Embed" ProgID="Equation.3" ShapeID="_x0000_i1325" DrawAspect="Content" ObjectID="_1685804182"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w14:anchorId="349C9963">
          <v:shape id="_x0000_i1326" type="#_x0000_t75" style="width:21.75pt;height:14.25pt" o:ole="">
            <v:imagedata r:id="rId633" o:title=""/>
          </v:shape>
          <o:OLEObject Type="Embed" ProgID="Equation.3" ShapeID="_x0000_i1326" DrawAspect="Content" ObjectID="_1685804183" r:id="rId688"/>
        </w:object>
      </w:r>
      <w:r w:rsidRPr="00EA4E3A">
        <w:t xml:space="preserve"> with the value of higher layer parameter </w:t>
      </w:r>
      <w:proofErr w:type="spellStart"/>
      <w:r w:rsidRPr="00EA4E3A">
        <w:rPr>
          <w:i/>
        </w:rPr>
        <w:t>mPDCCH-NumRepetition</w:t>
      </w:r>
      <w:proofErr w:type="spellEnd"/>
      <w:r w:rsidRPr="00EA4E3A">
        <w:t>.</w:t>
      </w:r>
    </w:p>
    <w:p w14:paraId="623D5788" w14:textId="77777777"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14:anchorId="76B547F3" wp14:editId="23961F14">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14:paraId="6653DD10" w14:textId="77777777" w:rsidR="00E5733E" w:rsidRPr="00EA4E3A" w:rsidRDefault="0090766D" w:rsidP="0090766D">
      <w:pPr>
        <w:pStyle w:val="B1"/>
      </w:pPr>
      <w:r w:rsidRPr="00EA4E3A">
        <w:t>-</w:t>
      </w:r>
      <w:r w:rsidRPr="00EA4E3A">
        <w:tab/>
      </w:r>
      <w:r w:rsidR="00C1336F" w:rsidRPr="00EA4E3A">
        <w:rPr>
          <w:position w:val="-14"/>
        </w:rPr>
        <w:object w:dxaOrig="600" w:dyaOrig="400" w14:anchorId="51330806">
          <v:shape id="_x0000_i1327" type="#_x0000_t75" style="width:28.45pt;height:21.75pt" o:ole="">
            <v:imagedata r:id="rId584" o:title=""/>
          </v:shape>
          <o:OLEObject Type="Embed" ProgID="Equation.3" ShapeID="_x0000_i1327" DrawAspect="Content" ObjectID="_1685804184" r:id="rId689"/>
        </w:object>
      </w:r>
      <w:r w:rsidR="00C1336F" w:rsidRPr="00EA4E3A">
        <w:t xml:space="preserve">=1 for </w:t>
      </w:r>
      <w:r w:rsidR="00C1336F" w:rsidRPr="00EA4E3A">
        <w:rPr>
          <w:position w:val="-4"/>
        </w:rPr>
        <w:object w:dxaOrig="260" w:dyaOrig="260" w14:anchorId="2DC7AC24">
          <v:shape id="_x0000_i1328" type="#_x0000_t75" style="width:14.25pt;height:14.25pt" o:ole="">
            <v:imagedata r:id="rId586" o:title=""/>
          </v:shape>
          <o:OLEObject Type="Embed" ProgID="Equation.3" ShapeID="_x0000_i1328" DrawAspect="Content" ObjectID="_1685804185" r:id="rId690"/>
        </w:object>
      </w:r>
      <w:r w:rsidR="00C1336F" w:rsidRPr="00EA4E3A">
        <w:t xml:space="preserve">=24 and repetition levels </w:t>
      </w:r>
      <w:r w:rsidR="00C1336F" w:rsidRPr="00EA4E3A">
        <w:rPr>
          <w:position w:val="-4"/>
        </w:rPr>
        <w:object w:dxaOrig="260" w:dyaOrig="260" w14:anchorId="6023B260">
          <v:shape id="_x0000_i1329" type="#_x0000_t75" style="width:14.25pt;height:14.25pt" o:ole="">
            <v:imagedata r:id="rId625" o:title=""/>
          </v:shape>
          <o:OLEObject Type="Embed" ProgID="Equation.3" ShapeID="_x0000_i1329" DrawAspect="Content" ObjectID="_1685804186" r:id="rId691"/>
        </w:object>
      </w:r>
      <w:r w:rsidR="00C1336F" w:rsidRPr="00EA4E3A">
        <w:t>,</w:t>
      </w:r>
      <w:r w:rsidR="00C1336F" w:rsidRPr="00EA4E3A">
        <w:rPr>
          <w:position w:val="-4"/>
        </w:rPr>
        <w:object w:dxaOrig="300" w:dyaOrig="260" w14:anchorId="547EE9C9">
          <v:shape id="_x0000_i1330" type="#_x0000_t75" style="width:14.25pt;height:14.25pt" o:ole="">
            <v:imagedata r:id="rId627" o:title=""/>
          </v:shape>
          <o:OLEObject Type="Embed" ProgID="Equation.3" ShapeID="_x0000_i1330" DrawAspect="Content" ObjectID="_1685804187" r:id="rId692"/>
        </w:object>
      </w:r>
      <w:r w:rsidR="00C1336F" w:rsidRPr="00EA4E3A">
        <w:t xml:space="preserve">, </w:t>
      </w:r>
      <w:r w:rsidR="00C1336F" w:rsidRPr="00EA4E3A">
        <w:rPr>
          <w:position w:val="-6"/>
        </w:rPr>
        <w:object w:dxaOrig="279" w:dyaOrig="279" w14:anchorId="23DBA6DA">
          <v:shape id="_x0000_i1331" type="#_x0000_t75" style="width:14.25pt;height:14.25pt" o:ole="">
            <v:imagedata r:id="rId629" o:title=""/>
          </v:shape>
          <o:OLEObject Type="Embed" ProgID="Equation.3" ShapeID="_x0000_i1331" DrawAspect="Content" ObjectID="_1685804188" r:id="rId693"/>
        </w:object>
      </w:r>
      <w:r w:rsidR="00C1336F" w:rsidRPr="00EA4E3A">
        <w:t xml:space="preserve">, </w:t>
      </w:r>
      <w:r w:rsidR="00C1336F" w:rsidRPr="00EA4E3A">
        <w:rPr>
          <w:position w:val="-4"/>
        </w:rPr>
        <w:object w:dxaOrig="300" w:dyaOrig="260" w14:anchorId="3C9CC313">
          <v:shape id="_x0000_i1332" type="#_x0000_t75" style="width:14.25pt;height:14.25pt" o:ole="">
            <v:imagedata r:id="rId631" o:title=""/>
          </v:shape>
          <o:OLEObject Type="Embed" ProgID="Equation.3" ShapeID="_x0000_i1332" DrawAspect="Content" ObjectID="_1685804189" r:id="rId694"/>
        </w:object>
      </w:r>
      <w:r w:rsidR="00C1336F" w:rsidRPr="00EA4E3A">
        <w:t xml:space="preserve"> where the repetition levels are determined from Table 9.1.5-4 by substituting the value of </w:t>
      </w:r>
      <w:r w:rsidR="00C1336F" w:rsidRPr="00EA4E3A">
        <w:rPr>
          <w:position w:val="-12"/>
        </w:rPr>
        <w:object w:dxaOrig="400" w:dyaOrig="360" w14:anchorId="64F48D7C">
          <v:shape id="_x0000_i1333" type="#_x0000_t75" style="width:21.75pt;height:14.25pt" o:ole="">
            <v:imagedata r:id="rId633" o:title=""/>
          </v:shape>
          <o:OLEObject Type="Embed" ProgID="Equation.3" ShapeID="_x0000_i1333" DrawAspect="Content" ObjectID="_1685804190" r:id="rId695"/>
        </w:object>
      </w:r>
    </w:p>
    <w:p w14:paraId="3A5494CA" w14:textId="77777777"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w:t>
      </w:r>
      <w:proofErr w:type="spellStart"/>
      <w:r w:rsidR="00C1336F" w:rsidRPr="00EA4E3A">
        <w:rPr>
          <w:i/>
        </w:rPr>
        <w:t>mPDCCH</w:t>
      </w:r>
      <w:proofErr w:type="spellEnd"/>
      <w:r w:rsidR="00C1336F" w:rsidRPr="00EA4E3A">
        <w:rPr>
          <w:i/>
        </w:rPr>
        <w:t>-</w:t>
      </w:r>
      <w:proofErr w:type="spellStart"/>
      <w:r w:rsidR="00C1336F" w:rsidRPr="00EA4E3A">
        <w:rPr>
          <w:i/>
        </w:rPr>
        <w:t>NumRepetition</w:t>
      </w:r>
      <w:proofErr w:type="spellEnd"/>
      <w:r w:rsidR="00C1336F" w:rsidRPr="00EA4E3A">
        <w:rPr>
          <w:i/>
        </w:rPr>
        <w:t>-Paging</w:t>
      </w:r>
      <w:r w:rsidRPr="00EA4E3A">
        <w:rPr>
          <w:lang w:val="en-US"/>
        </w:rPr>
        <w:t xml:space="preserve"> f</w:t>
      </w:r>
      <w:r w:rsidRPr="00EA4E3A">
        <w:t>or Type1-MPDCCH common search space</w:t>
      </w:r>
      <w:r w:rsidRPr="00EA4E3A">
        <w:rPr>
          <w:lang w:val="en-US"/>
        </w:rPr>
        <w:t>, and</w:t>
      </w:r>
    </w:p>
    <w:p w14:paraId="59DCEB63" w14:textId="77777777" w:rsidR="00C1336F" w:rsidRPr="00EA4E3A" w:rsidRDefault="00E5733E" w:rsidP="00087FD5">
      <w:pPr>
        <w:pStyle w:val="B2"/>
      </w:pPr>
      <w:r w:rsidRPr="00EA4E3A">
        <w:t>-</w:t>
      </w:r>
      <w:r w:rsidRPr="00EA4E3A">
        <w:tab/>
        <w:t xml:space="preserve">with higher layer parameter </w:t>
      </w:r>
      <w:proofErr w:type="spellStart"/>
      <w:r w:rsidRPr="00EA4E3A">
        <w:rPr>
          <w:i/>
        </w:rPr>
        <w:t>mpdcch</w:t>
      </w:r>
      <w:proofErr w:type="spellEnd"/>
      <w:r w:rsidRPr="00EA4E3A">
        <w:rPr>
          <w:i/>
        </w:rPr>
        <w:t>-</w:t>
      </w:r>
      <w:proofErr w:type="spellStart"/>
      <w:r w:rsidRPr="00EA4E3A">
        <w:rPr>
          <w:i/>
        </w:rPr>
        <w:t>NumRepetitions</w:t>
      </w:r>
      <w:proofErr w:type="spellEnd"/>
      <w:r w:rsidRPr="00EA4E3A">
        <w:rPr>
          <w:i/>
        </w:rPr>
        <w:t>-SC-MCCH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14:paraId="0B3F2549" w14:textId="77777777"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w14:anchorId="14E4C93B">
          <v:shape id="_x0000_i1334" type="#_x0000_t75" style="width:28.45pt;height:21.75pt" o:ole="">
            <v:imagedata r:id="rId584" o:title=""/>
          </v:shape>
          <o:OLEObject Type="Embed" ProgID="Equation.3" ShapeID="_x0000_i1334" DrawAspect="Content" ObjectID="_1685804191" r:id="rId696"/>
        </w:object>
      </w:r>
      <w:r w:rsidR="00C1336F" w:rsidRPr="00EA4E3A">
        <w:t>=0</w:t>
      </w:r>
    </w:p>
    <w:p w14:paraId="10861FB7" w14:textId="77777777"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14:anchorId="2808A797" wp14:editId="6F120672">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14:paraId="047B59D2" w14:textId="77777777"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w14:anchorId="218E4544">
          <v:shape id="_x0000_i1335" type="#_x0000_t75" style="width:14.25pt;height:14.25pt" o:ole="">
            <v:imagedata r:id="rId586" o:title=""/>
          </v:shape>
          <o:OLEObject Type="Embed" ProgID="Equation.3" ShapeID="_x0000_i1335" DrawAspect="Content" ObjectID="_1685804192" r:id="rId697"/>
        </w:object>
      </w:r>
      <w:r w:rsidR="00C1336F" w:rsidRPr="00EA4E3A">
        <w:t>&lt;8 as zero.</w:t>
      </w:r>
    </w:p>
    <w:p w14:paraId="0B317275" w14:textId="77777777"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14:paraId="0300A995" w14:textId="77777777" w:rsidR="00E83C8F" w:rsidRPr="00EA4E3A" w:rsidRDefault="00C1336F" w:rsidP="00E83C8F">
      <w:pPr>
        <w:rPr>
          <w:lang w:eastAsia="zh-CN"/>
        </w:rPr>
      </w:pPr>
      <w:r w:rsidRPr="00EA4E3A">
        <w:t xml:space="preserve">where </w:t>
      </w:r>
      <w:r w:rsidRPr="00EA4E3A">
        <w:rPr>
          <w:position w:val="-4"/>
        </w:rPr>
        <w:object w:dxaOrig="260" w:dyaOrig="260" w14:anchorId="6A04134C">
          <v:shape id="_x0000_i1336" type="#_x0000_t75" style="width:14.25pt;height:14.25pt" o:ole="">
            <v:imagedata r:id="rId625" o:title=""/>
          </v:shape>
          <o:OLEObject Type="Embed" ProgID="Equation.3" ShapeID="_x0000_i1336" DrawAspect="Content" ObjectID="_1685804193" r:id="rId698"/>
        </w:object>
      </w:r>
      <w:r w:rsidRPr="00EA4E3A">
        <w:t>,</w:t>
      </w:r>
      <w:r w:rsidR="00422DA3" w:rsidRPr="00EA4E3A">
        <w:t xml:space="preserve"> </w:t>
      </w:r>
      <w:r w:rsidRPr="00EA4E3A">
        <w:rPr>
          <w:position w:val="-4"/>
        </w:rPr>
        <w:object w:dxaOrig="300" w:dyaOrig="260" w14:anchorId="39654365">
          <v:shape id="_x0000_i1337" type="#_x0000_t75" style="width:14.25pt;height:14.25pt" o:ole="">
            <v:imagedata r:id="rId627" o:title=""/>
          </v:shape>
          <o:OLEObject Type="Embed" ProgID="Equation.3" ShapeID="_x0000_i1337" DrawAspect="Content" ObjectID="_1685804194" r:id="rId699"/>
        </w:object>
      </w:r>
      <w:r w:rsidRPr="00EA4E3A">
        <w:t xml:space="preserve">, </w:t>
      </w:r>
      <w:r w:rsidRPr="00EA4E3A">
        <w:rPr>
          <w:position w:val="-6"/>
        </w:rPr>
        <w:object w:dxaOrig="279" w:dyaOrig="279" w14:anchorId="7CD74C09">
          <v:shape id="_x0000_i1338" type="#_x0000_t75" style="width:14.25pt;height:14.25pt" o:ole="">
            <v:imagedata r:id="rId629" o:title=""/>
          </v:shape>
          <o:OLEObject Type="Embed" ProgID="Equation.3" ShapeID="_x0000_i1338" DrawAspect="Content" ObjectID="_1685804195" r:id="rId700"/>
        </w:object>
      </w:r>
      <w:r w:rsidRPr="00EA4E3A">
        <w:t xml:space="preserve">, </w:t>
      </w:r>
      <w:r w:rsidRPr="00EA4E3A">
        <w:rPr>
          <w:position w:val="-4"/>
        </w:rPr>
        <w:object w:dxaOrig="300" w:dyaOrig="260" w14:anchorId="6A8CE702">
          <v:shape id="_x0000_i1339" type="#_x0000_t75" style="width:14.25pt;height:14.25pt" o:ole="">
            <v:imagedata r:id="rId631" o:title=""/>
          </v:shape>
          <o:OLEObject Type="Embed" ProgID="Equation.3" ShapeID="_x0000_i1339" DrawAspect="Content" ObjectID="_1685804196" r:id="rId701"/>
        </w:object>
      </w:r>
      <w:r w:rsidRPr="00EA4E3A">
        <w:t xml:space="preserve">are determined from Table 9.1.5-3 by substituting the value of </w:t>
      </w:r>
      <w:r w:rsidRPr="00EA4E3A">
        <w:rPr>
          <w:position w:val="-12"/>
        </w:rPr>
        <w:object w:dxaOrig="400" w:dyaOrig="360" w14:anchorId="3A872DBD">
          <v:shape id="_x0000_i1340" type="#_x0000_t75" style="width:21.75pt;height:14.25pt" o:ole="">
            <v:imagedata r:id="rId633" o:title=""/>
          </v:shape>
          <o:OLEObject Type="Embed" ProgID="Equation.3" ShapeID="_x0000_i1340" DrawAspect="Content" ObjectID="_1685804197" r:id="rId702"/>
        </w:object>
      </w:r>
      <w:r w:rsidRPr="00EA4E3A">
        <w:t xml:space="preserve"> with the value of higher layer parameter </w:t>
      </w:r>
      <w:proofErr w:type="spellStart"/>
      <w:r w:rsidRPr="00EA4E3A">
        <w:rPr>
          <w:i/>
        </w:rPr>
        <w:t>mPDCCH</w:t>
      </w:r>
      <w:proofErr w:type="spellEnd"/>
      <w:r w:rsidRPr="00EA4E3A">
        <w:rPr>
          <w:i/>
        </w:rPr>
        <w:t>-</w:t>
      </w:r>
      <w:proofErr w:type="spellStart"/>
      <w:r w:rsidRPr="00EA4E3A">
        <w:rPr>
          <w:i/>
        </w:rPr>
        <w:t>NumRepetition</w:t>
      </w:r>
      <w:proofErr w:type="spellEnd"/>
      <w:r w:rsidRPr="00EA4E3A">
        <w:rPr>
          <w:i/>
        </w:rPr>
        <w:t>-RA</w:t>
      </w:r>
      <w:r w:rsidRPr="00EA4E3A">
        <w:t>.</w:t>
      </w:r>
      <w:r w:rsidR="00E83C8F" w:rsidRPr="00EA4E3A">
        <w:rPr>
          <w:lang w:eastAsia="zh-CN"/>
        </w:rPr>
        <w:t xml:space="preserve"> </w:t>
      </w:r>
    </w:p>
    <w:p w14:paraId="4B7659A6" w14:textId="77777777"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14:anchorId="6EF288B8" wp14:editId="6973EB9C">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14:paraId="165A08B5" w14:textId="77777777" w:rsidR="00E5733E" w:rsidRPr="00EA4E3A" w:rsidRDefault="00E5733E" w:rsidP="00E5733E">
      <w:pPr>
        <w:pStyle w:val="B1"/>
      </w:pPr>
      <w:r w:rsidRPr="00EA4E3A">
        <w:t>-</w:t>
      </w:r>
      <w:r w:rsidRPr="00EA4E3A">
        <w:tab/>
        <w:t xml:space="preserve">for </w:t>
      </w:r>
      <w:proofErr w:type="spellStart"/>
      <w:r w:rsidRPr="00EA4E3A">
        <w:t>CEModeA</w:t>
      </w:r>
      <w:proofErr w:type="spellEnd"/>
      <w:r w:rsidRPr="00EA4E3A">
        <w:t xml:space="preserve">, the aggregation and repetition levels defining the search spaces and the number of monitored MPDCCH candidates are determined from Table 9.1.5-1b, by assuming that the number of candidates for </w:t>
      </w:r>
      <w:r w:rsidRPr="00EA4E3A">
        <w:object w:dxaOrig="260" w:dyaOrig="260" w14:anchorId="1F22A7C0">
          <v:shape id="_x0000_i1341" type="#_x0000_t75" style="width:14.25pt;height:14.25pt" o:ole="">
            <v:imagedata r:id="rId586" o:title=""/>
          </v:shape>
          <o:OLEObject Type="Embed" ProgID="Equation.3" ShapeID="_x0000_i1341" DrawAspect="Content" ObjectID="_1685804198" r:id="rId703"/>
        </w:object>
      </w:r>
      <w:r w:rsidRPr="00EA4E3A">
        <w:t xml:space="preserve">&lt;8 as </w:t>
      </w:r>
      <w:proofErr w:type="spellStart"/>
      <w:r w:rsidRPr="00EA4E3A">
        <w:t>zer</w:t>
      </w:r>
      <w:proofErr w:type="spellEnd"/>
      <w:r w:rsidRPr="00EA4E3A">
        <w:rPr>
          <w:lang w:val="en-US"/>
        </w:rPr>
        <w:t>o</w:t>
      </w:r>
      <w:r w:rsidRPr="00EA4E3A">
        <w:t>,</w:t>
      </w:r>
    </w:p>
    <w:p w14:paraId="170CB23E" w14:textId="77777777" w:rsidR="00E5733E" w:rsidRPr="00EA4E3A" w:rsidRDefault="00E5733E" w:rsidP="00E5733E">
      <w:pPr>
        <w:pStyle w:val="B1"/>
      </w:pPr>
      <w:r w:rsidRPr="00EA4E3A">
        <w:t>-</w:t>
      </w:r>
      <w:r w:rsidRPr="00EA4E3A">
        <w:tab/>
        <w:t xml:space="preserve">for </w:t>
      </w:r>
      <w:proofErr w:type="spellStart"/>
      <w:r w:rsidRPr="00EA4E3A">
        <w:t>CEMode</w:t>
      </w:r>
      <w:proofErr w:type="spellEnd"/>
      <w:r w:rsidRPr="00EA4E3A">
        <w:rPr>
          <w:lang w:val="en-US"/>
        </w:rPr>
        <w:t>B</w:t>
      </w:r>
      <w:r w:rsidRPr="00EA4E3A">
        <w:t>, the aggregation and repetition levels defining the search spaces and the number of monitored MPDCCH candidates are determined from Table 9.1.5-2b,</w:t>
      </w:r>
    </w:p>
    <w:p w14:paraId="5D1EA7A0" w14:textId="77777777" w:rsidR="00E5733E" w:rsidRPr="00EA4E3A" w:rsidRDefault="00E5733E" w:rsidP="00E5733E">
      <w:pPr>
        <w:rPr>
          <w:lang w:eastAsia="zh-CN"/>
        </w:rPr>
      </w:pPr>
      <w:r w:rsidRPr="00EA4E3A">
        <w:t xml:space="preserve">where </w:t>
      </w:r>
      <w:r w:rsidRPr="00EA4E3A">
        <w:rPr>
          <w:position w:val="-4"/>
        </w:rPr>
        <w:object w:dxaOrig="260" w:dyaOrig="260" w14:anchorId="0F8A2FB1">
          <v:shape id="_x0000_i1342" type="#_x0000_t75" style="width:14.25pt;height:14.25pt" o:ole="">
            <v:imagedata r:id="rId625" o:title=""/>
          </v:shape>
          <o:OLEObject Type="Embed" ProgID="Equation.3" ShapeID="_x0000_i1342" DrawAspect="Content" ObjectID="_1685804199" r:id="rId704"/>
        </w:object>
      </w:r>
      <w:r w:rsidRPr="00EA4E3A">
        <w:t xml:space="preserve">, </w:t>
      </w:r>
      <w:r w:rsidRPr="00EA4E3A">
        <w:rPr>
          <w:position w:val="-4"/>
        </w:rPr>
        <w:object w:dxaOrig="300" w:dyaOrig="260" w14:anchorId="435462F5">
          <v:shape id="_x0000_i1343" type="#_x0000_t75" style="width:14.25pt;height:14.25pt" o:ole="">
            <v:imagedata r:id="rId627" o:title=""/>
          </v:shape>
          <o:OLEObject Type="Embed" ProgID="Equation.3" ShapeID="_x0000_i1343" DrawAspect="Content" ObjectID="_1685804200" r:id="rId705"/>
        </w:object>
      </w:r>
      <w:r w:rsidRPr="00EA4E3A">
        <w:t xml:space="preserve">, </w:t>
      </w:r>
      <w:r w:rsidRPr="00EA4E3A">
        <w:rPr>
          <w:position w:val="-6"/>
        </w:rPr>
        <w:object w:dxaOrig="279" w:dyaOrig="279" w14:anchorId="176519B0">
          <v:shape id="_x0000_i1344" type="#_x0000_t75" style="width:14.25pt;height:14.25pt" o:ole="">
            <v:imagedata r:id="rId629" o:title=""/>
          </v:shape>
          <o:OLEObject Type="Embed" ProgID="Equation.3" ShapeID="_x0000_i1344" DrawAspect="Content" ObjectID="_1685804201" r:id="rId706"/>
        </w:object>
      </w:r>
      <w:r w:rsidRPr="00EA4E3A">
        <w:t xml:space="preserve">, </w:t>
      </w:r>
      <w:r w:rsidRPr="00EA4E3A">
        <w:rPr>
          <w:position w:val="-4"/>
        </w:rPr>
        <w:object w:dxaOrig="300" w:dyaOrig="260" w14:anchorId="1C972FC2">
          <v:shape id="_x0000_i1345" type="#_x0000_t75" style="width:14.25pt;height:14.25pt" o:ole="">
            <v:imagedata r:id="rId631" o:title=""/>
          </v:shape>
          <o:OLEObject Type="Embed" ProgID="Equation.3" ShapeID="_x0000_i1345" DrawAspect="Content" ObjectID="_1685804202" r:id="rId707"/>
        </w:object>
      </w:r>
      <w:r w:rsidRPr="00EA4E3A">
        <w:t xml:space="preserve">are determined from Table 9.1.5-3 by substituting the value of </w:t>
      </w:r>
      <w:r w:rsidRPr="00EA4E3A">
        <w:rPr>
          <w:position w:val="-12"/>
        </w:rPr>
        <w:object w:dxaOrig="400" w:dyaOrig="360" w14:anchorId="6F0FEF81">
          <v:shape id="_x0000_i1346" type="#_x0000_t75" style="width:21.75pt;height:14.25pt" o:ole="">
            <v:imagedata r:id="rId633" o:title=""/>
          </v:shape>
          <o:OLEObject Type="Embed" ProgID="Equation.3" ShapeID="_x0000_i1346" DrawAspect="Content" ObjectID="_1685804203" r:id="rId708"/>
        </w:object>
      </w:r>
      <w:r w:rsidRPr="00EA4E3A">
        <w:t xml:space="preserve"> with the value of higher layer parameter </w:t>
      </w:r>
      <w:proofErr w:type="spellStart"/>
      <w:r w:rsidRPr="00EA4E3A">
        <w:rPr>
          <w:i/>
        </w:rPr>
        <w:t>mpdcch</w:t>
      </w:r>
      <w:proofErr w:type="spellEnd"/>
      <w:r w:rsidRPr="00EA4E3A">
        <w:rPr>
          <w:i/>
        </w:rPr>
        <w:t>-</w:t>
      </w:r>
      <w:proofErr w:type="spellStart"/>
      <w:r w:rsidRPr="00EA4E3A">
        <w:rPr>
          <w:i/>
        </w:rPr>
        <w:t>NumRepetitions</w:t>
      </w:r>
      <w:proofErr w:type="spellEnd"/>
      <w:r w:rsidRPr="00EA4E3A">
        <w:rPr>
          <w:i/>
        </w:rPr>
        <w:t>-SC-MTCH</w:t>
      </w:r>
      <w:r w:rsidRPr="00EA4E3A">
        <w:t>.</w:t>
      </w:r>
    </w:p>
    <w:p w14:paraId="7C117A51" w14:textId="77777777"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w14:anchorId="51641362">
          <v:shape id="_x0000_i1347" type="#_x0000_t75" style="width:26.8pt;height:18.4pt" o:ole="">
            <v:imagedata r:id="rId540" o:title=""/>
          </v:shape>
          <o:OLEObject Type="Embed" ProgID="Equation.3" ShapeID="_x0000_i1347" DrawAspect="Content" ObjectID="_1685804204" r:id="rId709"/>
        </w:object>
      </w:r>
      <w:r w:rsidR="00C45741">
        <w:rPr>
          <w:rFonts w:ascii="Calibri" w:eastAsia="Calibri" w:hAnsi="Calibri"/>
          <w:sz w:val="22"/>
          <w:szCs w:val="22"/>
          <w:lang w:val="en-US"/>
        </w:rPr>
        <w:t xml:space="preserve"> </w:t>
      </w:r>
      <w:r w:rsidR="00C45741">
        <w:t>= 2+4 or</w:t>
      </w:r>
      <w:r w:rsidR="00C45741" w:rsidRPr="00513719">
        <w:t xml:space="preserve"> </w:t>
      </w:r>
      <w:proofErr w:type="spellStart"/>
      <w:r w:rsidR="00C45741" w:rsidRPr="005D44EB">
        <w:rPr>
          <w:rFonts w:ascii="Times-Italic" w:hAnsi="Times-Italic"/>
          <w:i/>
          <w:iCs/>
          <w:color w:val="000000"/>
        </w:rPr>
        <w:t>mPDCCH-NumRepetition</w:t>
      </w:r>
      <w:proofErr w:type="spellEnd"/>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w14:anchorId="0748899F">
          <v:shape id="_x0000_i1348" type="#_x0000_t75" style="width:14.25pt;height:14.25pt" o:ole="">
            <v:imagedata r:id="rId586" o:title=""/>
          </v:shape>
          <o:OLEObject Type="Embed" ProgID="Equation.3" ShapeID="_x0000_i1348" DrawAspect="Content" ObjectID="_1685804205" r:id="rId710"/>
        </w:object>
      </w:r>
      <w:r w:rsidRPr="00EA4E3A">
        <w:rPr>
          <w:rFonts w:hint="eastAsia"/>
          <w:lang w:eastAsia="zh-CN"/>
        </w:rPr>
        <w:t xml:space="preserve"> is applied for </w:t>
      </w:r>
      <w:r w:rsidRPr="00EA4E3A">
        <w:rPr>
          <w:rFonts w:ascii="Arial" w:hAnsi="Arial"/>
          <w:b/>
          <w:position w:val="-12"/>
          <w:sz w:val="18"/>
        </w:rPr>
        <w:object w:dxaOrig="620" w:dyaOrig="380" w14:anchorId="04D44546">
          <v:shape id="_x0000_i1349" type="#_x0000_t75" style="width:28.45pt;height:21.75pt" o:ole="">
            <v:imagedata r:id="rId711" o:title=""/>
          </v:shape>
          <o:OLEObject Type="Embed" ProgID="Equation.3" ShapeID="_x0000_i1349" DrawAspect="Content" ObjectID="_1685804206" r:id="rId712"/>
        </w:object>
      </w:r>
      <w:r w:rsidRPr="00EA4E3A">
        <w:rPr>
          <w:rFonts w:hint="eastAsia"/>
        </w:rPr>
        <w:t>=4, an</w:t>
      </w:r>
      <w:r w:rsidRPr="00EA4E3A">
        <w:rPr>
          <w:rFonts w:hint="eastAsia"/>
          <w:lang w:eastAsia="zh-CN"/>
        </w:rPr>
        <w:t xml:space="preserve">d </w:t>
      </w:r>
      <w:r w:rsidRPr="00EA4E3A">
        <w:rPr>
          <w:position w:val="-4"/>
        </w:rPr>
        <w:object w:dxaOrig="320" w:dyaOrig="260" w14:anchorId="5E723DDC">
          <v:shape id="_x0000_i1350" type="#_x0000_t75" style="width:14.25pt;height:14.25pt" o:ole="">
            <v:imagedata r:id="rId713" o:title=""/>
          </v:shape>
          <o:OLEObject Type="Embed" ProgID="Equation.DSMT4" ShapeID="_x0000_i1350" DrawAspect="Content" ObjectID="_1685804207" r:id="rId714"/>
        </w:object>
      </w:r>
      <w:r w:rsidRPr="00EA4E3A">
        <w:rPr>
          <w:rFonts w:hint="eastAsia"/>
          <w:lang w:eastAsia="zh-CN"/>
        </w:rPr>
        <w:t xml:space="preserve"> is applied for </w:t>
      </w:r>
      <w:r w:rsidRPr="00EA4E3A">
        <w:rPr>
          <w:rFonts w:ascii="Arial" w:hAnsi="Arial"/>
          <w:b/>
          <w:position w:val="-12"/>
          <w:sz w:val="18"/>
        </w:rPr>
        <w:object w:dxaOrig="620" w:dyaOrig="380" w14:anchorId="5FBBF9EF">
          <v:shape id="_x0000_i1351" type="#_x0000_t75" style="width:28.45pt;height:21.75pt" o:ole="">
            <v:imagedata r:id="rId711" o:title=""/>
          </v:shape>
          <o:OLEObject Type="Embed" ProgID="Equation.3" ShapeID="_x0000_i1351" DrawAspect="Content" ObjectID="_1685804208" r:id="rId715"/>
        </w:object>
      </w:r>
      <w:r w:rsidRPr="00EA4E3A">
        <w:rPr>
          <w:rFonts w:hint="eastAsia"/>
        </w:rPr>
        <w:t>=8 wher</w:t>
      </w:r>
      <w:r w:rsidRPr="00EA4E3A">
        <w:rPr>
          <w:rFonts w:hint="eastAsia"/>
          <w:lang w:eastAsia="zh-CN"/>
        </w:rPr>
        <w:t xml:space="preserve">ein </w:t>
      </w:r>
      <w:r w:rsidRPr="00EA4E3A">
        <w:rPr>
          <w:position w:val="-6"/>
        </w:rPr>
        <w:object w:dxaOrig="999" w:dyaOrig="279" w14:anchorId="49703DEF">
          <v:shape id="_x0000_i1352" type="#_x0000_t75" style="width:50.25pt;height:14.25pt" o:ole="">
            <v:imagedata r:id="rId716" o:title=""/>
          </v:shape>
          <o:OLEObject Type="Embed" ProgID="Equation.DSMT4" ShapeID="_x0000_i1352" DrawAspect="Content" ObjectID="_1685804209"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w14:anchorId="7204DA2E">
          <v:shape id="_x0000_i1353" type="#_x0000_t75" style="width:14.25pt;height:14.25pt" o:ole="">
            <v:imagedata r:id="rId586" o:title=""/>
          </v:shape>
          <o:OLEObject Type="Embed" ProgID="Equation.3" ShapeID="_x0000_i1353" DrawAspect="Content" ObjectID="_1685804210"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14:paraId="458E636C" w14:textId="77777777"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14:paraId="0288F297" w14:textId="77777777"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w14:anchorId="3F33072E">
          <v:shape id="_x0000_i1354" type="#_x0000_t75" style="width:7.55pt;height:14.25pt" o:ole="">
            <v:imagedata r:id="rId574" o:title=""/>
          </v:shape>
          <o:OLEObject Type="Embed" ProgID="Equation.3" ShapeID="_x0000_i1354" DrawAspect="Content" ObjectID="_1685804211" r:id="rId719"/>
        </w:object>
      </w:r>
      <w:r w:rsidRPr="00EA4E3A">
        <w:t xml:space="preserve"> are given by </w:t>
      </w:r>
      <w:r w:rsidRPr="00EA4E3A">
        <w:rPr>
          <w:position w:val="-12"/>
        </w:rPr>
        <w:object w:dxaOrig="620" w:dyaOrig="360" w14:anchorId="23A73BEA">
          <v:shape id="_x0000_i1355" type="#_x0000_t75" style="width:28.45pt;height:14.25pt" o:ole="">
            <v:imagedata r:id="rId720" o:title=""/>
          </v:shape>
          <o:OLEObject Type="Embed" ProgID="Equation.3" ShapeID="_x0000_i1355" DrawAspect="Content" ObjectID="_1685804212" r:id="rId721"/>
        </w:object>
      </w:r>
      <w:r w:rsidRPr="00EA4E3A">
        <w:t xml:space="preserve">where </w:t>
      </w:r>
      <w:r w:rsidRPr="00EA4E3A">
        <w:rPr>
          <w:position w:val="-12"/>
        </w:rPr>
        <w:object w:dxaOrig="260" w:dyaOrig="360" w14:anchorId="61B24F6E">
          <v:shape id="_x0000_i1356" type="#_x0000_t75" style="width:14.25pt;height:14.25pt" o:ole="">
            <v:imagedata r:id="rId722" o:title=""/>
          </v:shape>
          <o:OLEObject Type="Embed" ProgID="Equation.3" ShapeID="_x0000_i1356" DrawAspect="Content" ObjectID="_1685804213" r:id="rId723"/>
        </w:object>
      </w:r>
      <w:r w:rsidRPr="00EA4E3A">
        <w:t xml:space="preserve">is the </w:t>
      </w:r>
      <w:r w:rsidRPr="00EA4E3A">
        <w:rPr>
          <w:position w:val="-6"/>
        </w:rPr>
        <w:object w:dxaOrig="200" w:dyaOrig="279" w14:anchorId="109E1D7C">
          <v:shape id="_x0000_i1357" type="#_x0000_t75" style="width:7.55pt;height:14.25pt" o:ole="">
            <v:imagedata r:id="rId724" o:title=""/>
          </v:shape>
          <o:OLEObject Type="Embed" ProgID="Equation.3" ShapeID="_x0000_i1357" DrawAspect="Content" ObjectID="_1685804214" r:id="rId725"/>
        </w:object>
      </w:r>
      <w:proofErr w:type="spellStart"/>
      <w:r w:rsidRPr="00EA4E3A">
        <w:rPr>
          <w:vertAlign w:val="superscript"/>
        </w:rPr>
        <w:t>th</w:t>
      </w:r>
      <w:proofErr w:type="spellEnd"/>
      <w:r w:rsidRPr="00EA4E3A">
        <w:t xml:space="preserve"> consecutive BL/CE DL subframe from subframe </w:t>
      </w:r>
      <w:r w:rsidRPr="00EA4E3A">
        <w:rPr>
          <w:position w:val="-6"/>
        </w:rPr>
        <w:object w:dxaOrig="320" w:dyaOrig="279" w14:anchorId="1CDDCE74">
          <v:shape id="_x0000_i1358" type="#_x0000_t75" style="width:14.25pt;height:14.25pt" o:ole="">
            <v:imagedata r:id="rId726" o:title=""/>
          </v:shape>
          <o:OLEObject Type="Embed" ProgID="Equation.3" ShapeID="_x0000_i1358" DrawAspect="Content" ObjectID="_1685804215" r:id="rId727"/>
        </w:object>
      </w:r>
      <w:r w:rsidRPr="00EA4E3A">
        <w:t xml:space="preserve">, and </w:t>
      </w:r>
      <w:r w:rsidRPr="00EA4E3A">
        <w:rPr>
          <w:position w:val="-10"/>
        </w:rPr>
        <w:object w:dxaOrig="880" w:dyaOrig="320" w14:anchorId="0445F8A8">
          <v:shape id="_x0000_i1359" type="#_x0000_t75" style="width:43.55pt;height:14.25pt" o:ole="">
            <v:imagedata r:id="rId728" o:title=""/>
          </v:shape>
          <o:OLEObject Type="Embed" ProgID="Equation.3" ShapeID="_x0000_i1359" DrawAspect="Content" ObjectID="_1685804216" r:id="rId729"/>
        </w:object>
      </w:r>
      <w:r w:rsidRPr="00EA4E3A">
        <w:t xml:space="preserve">, and </w:t>
      </w:r>
      <w:r w:rsidRPr="00EA4E3A">
        <w:rPr>
          <w:position w:val="-28"/>
        </w:rPr>
        <w:object w:dxaOrig="1740" w:dyaOrig="660" w14:anchorId="0B610792">
          <v:shape id="_x0000_i1360" type="#_x0000_t75" style="width:86.25pt;height:28.45pt" o:ole="">
            <v:imagedata r:id="rId730" o:title=""/>
          </v:shape>
          <o:OLEObject Type="Embed" ProgID="Equation.3" ShapeID="_x0000_i1360" DrawAspect="Content" ObjectID="_1685804217" r:id="rId731"/>
        </w:object>
      </w:r>
      <w:r w:rsidRPr="00EA4E3A">
        <w:t xml:space="preserve">, and </w:t>
      </w:r>
      <w:r w:rsidRPr="00EA4E3A">
        <w:rPr>
          <w:position w:val="-10"/>
        </w:rPr>
        <w:object w:dxaOrig="1160" w:dyaOrig="340" w14:anchorId="246C2AE8">
          <v:shape id="_x0000_i1361" type="#_x0000_t75" style="width:57.75pt;height:14.25pt" o:ole="">
            <v:imagedata r:id="rId732" o:title=""/>
          </v:shape>
          <o:OLEObject Type="Embed" ProgID="Equation.3" ShapeID="_x0000_i1361" DrawAspect="Content" ObjectID="_1685804218" r:id="rId733"/>
        </w:object>
      </w:r>
      <w:r w:rsidRPr="00EA4E3A">
        <w:t>, where</w:t>
      </w:r>
    </w:p>
    <w:p w14:paraId="5ACF41DA" w14:textId="77777777"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w14:anchorId="64B6C8F7">
          <v:shape id="_x0000_i1362" type="#_x0000_t75" style="width:14.25pt;height:14.25pt" o:ole="">
            <v:imagedata r:id="rId726" o:title=""/>
          </v:shape>
          <o:OLEObject Type="Embed" ProgID="Equation.3" ShapeID="_x0000_i1362" DrawAspect="Content" ObjectID="_1685804219" r:id="rId734"/>
        </w:object>
      </w:r>
      <w:r w:rsidR="00C1336F" w:rsidRPr="00EA4E3A">
        <w:t xml:space="preserve"> is a subframe satisfying the condition </w:t>
      </w:r>
      <w:r w:rsidR="00E5733E" w:rsidRPr="00EA4E3A">
        <w:rPr>
          <w:position w:val="-14"/>
          <w:lang w:val="en-US"/>
        </w:rPr>
        <w:object w:dxaOrig="3260" w:dyaOrig="380" w14:anchorId="53489EE5">
          <v:shape id="_x0000_i1363" type="#_x0000_t75" style="width:151.55pt;height:14.25pt" o:ole="">
            <v:imagedata r:id="rId735" o:title=""/>
          </v:shape>
          <o:OLEObject Type="Embed" ProgID="Equation.3" ShapeID="_x0000_i1363" DrawAspect="Content" ObjectID="_1685804220" r:id="rId736"/>
        </w:object>
      </w:r>
      <w:r w:rsidR="00C1336F" w:rsidRPr="00EA4E3A">
        <w:rPr>
          <w:lang w:val="en-US"/>
        </w:rPr>
        <w:t xml:space="preserve">, where </w:t>
      </w:r>
      <w:r w:rsidR="00C1336F" w:rsidRPr="00EA4E3A">
        <w:rPr>
          <w:position w:val="-12"/>
        </w:rPr>
        <w:object w:dxaOrig="1120" w:dyaOrig="360" w14:anchorId="24049800">
          <v:shape id="_x0000_i1364" type="#_x0000_t75" style="width:50.25pt;height:14.25pt" o:ole="">
            <v:imagedata r:id="rId737" o:title=""/>
          </v:shape>
          <o:OLEObject Type="Embed" ProgID="Equation.3" ShapeID="_x0000_i1364" DrawAspect="Content" ObjectID="_1685804221" r:id="rId738"/>
        </w:object>
      </w:r>
    </w:p>
    <w:p w14:paraId="5C1E2E79" w14:textId="77777777"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w14:anchorId="5F48058D">
          <v:shape id="_x0000_i1365" type="#_x0000_t75" style="width:14.25pt;height:14.25pt" o:ole="">
            <v:imagedata r:id="rId739" o:title=""/>
          </v:shape>
          <o:OLEObject Type="Embed" ProgID="Equation.3" ShapeID="_x0000_i1365" DrawAspect="Content" ObjectID="_1685804222" r:id="rId740"/>
        </w:object>
      </w:r>
      <w:r w:rsidR="00816E8E" w:rsidRPr="00EA4E3A">
        <w:t xml:space="preserve"> </w:t>
      </w:r>
      <w:r w:rsidR="00C1336F" w:rsidRPr="00EA4E3A">
        <w:t xml:space="preserve">is given by the higher layer parameter </w:t>
      </w:r>
      <w:proofErr w:type="spellStart"/>
      <w:r w:rsidR="00C1336F" w:rsidRPr="00EA4E3A">
        <w:rPr>
          <w:i/>
        </w:rPr>
        <w:t>mPDCCH</w:t>
      </w:r>
      <w:proofErr w:type="spellEnd"/>
      <w:r w:rsidR="00C1336F" w:rsidRPr="00EA4E3A">
        <w:rPr>
          <w:i/>
        </w:rPr>
        <w:t>-</w:t>
      </w:r>
      <w:proofErr w:type="spellStart"/>
      <w:r w:rsidR="00C1336F" w:rsidRPr="00EA4E3A">
        <w:rPr>
          <w:i/>
        </w:rPr>
        <w:t>startSF</w:t>
      </w:r>
      <w:proofErr w:type="spellEnd"/>
      <w:r w:rsidR="00C1336F" w:rsidRPr="00EA4E3A">
        <w:rPr>
          <w:i/>
        </w:rPr>
        <w:t>-UESS</w:t>
      </w:r>
      <w:r w:rsidR="00C1336F" w:rsidRPr="00EA4E3A">
        <w:t xml:space="preserve">, </w:t>
      </w:r>
    </w:p>
    <w:p w14:paraId="0CE9C67B" w14:textId="77777777"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w14:anchorId="6909CBFC">
          <v:shape id="_x0000_i1366" type="#_x0000_t75" style="width:14.25pt;height:14.25pt" o:ole="">
            <v:imagedata r:id="rId739" o:title=""/>
          </v:shape>
          <o:OLEObject Type="Embed" ProgID="Equation.3" ShapeID="_x0000_i1366" DrawAspect="Content" ObjectID="_1685804223" r:id="rId741"/>
        </w:object>
      </w:r>
      <w:r w:rsidRPr="00EA4E3A">
        <w:t xml:space="preserve"> is given by the higher layer parameter </w:t>
      </w:r>
      <w:proofErr w:type="spellStart"/>
      <w:r w:rsidRPr="00EA4E3A">
        <w:rPr>
          <w:i/>
        </w:rPr>
        <w:t>mpdcch</w:t>
      </w:r>
      <w:proofErr w:type="spellEnd"/>
      <w:r w:rsidRPr="00EA4E3A">
        <w:rPr>
          <w:i/>
        </w:rPr>
        <w:t>-</w:t>
      </w:r>
      <w:proofErr w:type="spellStart"/>
      <w:r w:rsidRPr="00EA4E3A">
        <w:rPr>
          <w:i/>
        </w:rPr>
        <w:t>startSF</w:t>
      </w:r>
      <w:proofErr w:type="spellEnd"/>
      <w:r w:rsidRPr="00EA4E3A">
        <w:rPr>
          <w:i/>
        </w:rPr>
        <w:t>-SC-M</w:t>
      </w:r>
      <w:r w:rsidRPr="00EA4E3A">
        <w:rPr>
          <w:i/>
          <w:lang w:val="en-US"/>
        </w:rPr>
        <w:t>C</w:t>
      </w:r>
      <w:r w:rsidRPr="00EA4E3A">
        <w:rPr>
          <w:i/>
        </w:rPr>
        <w:t>CH</w:t>
      </w:r>
    </w:p>
    <w:p w14:paraId="7F700D15" w14:textId="77777777"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w14:anchorId="37E3739D">
          <v:shape id="_x0000_i1367" type="#_x0000_t75" style="width:14.25pt;height:14.25pt" o:ole="">
            <v:imagedata r:id="rId739" o:title=""/>
          </v:shape>
          <o:OLEObject Type="Embed" ProgID="Equation.3" ShapeID="_x0000_i1367" DrawAspect="Content" ObjectID="_1685804224" r:id="rId742"/>
        </w:object>
      </w:r>
      <w:r w:rsidR="00816E8E" w:rsidRPr="00EA4E3A">
        <w:t xml:space="preserve"> </w:t>
      </w:r>
      <w:r w:rsidR="00C1336F" w:rsidRPr="00EA4E3A">
        <w:t xml:space="preserve">is given by the higher layer parameter </w:t>
      </w:r>
      <w:r w:rsidR="00C1336F" w:rsidRPr="00EA4E3A">
        <w:rPr>
          <w:i/>
        </w:rPr>
        <w:t>mPDCCH-startSF-CSS-RA-r13</w:t>
      </w:r>
    </w:p>
    <w:p w14:paraId="08B2EBDF" w14:textId="77777777"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w14:anchorId="2BD72B8C">
          <v:shape id="_x0000_i1368" type="#_x0000_t75" style="width:14.25pt;height:14.25pt" o:ole="">
            <v:imagedata r:id="rId739" o:title=""/>
          </v:shape>
          <o:OLEObject Type="Embed" ProgID="Equation.3" ShapeID="_x0000_i1368" DrawAspect="Content" ObjectID="_1685804225" r:id="rId743"/>
        </w:object>
      </w:r>
      <w:r w:rsidRPr="00EA4E3A">
        <w:t xml:space="preserve"> is given by the higher layer parameter </w:t>
      </w:r>
      <w:proofErr w:type="spellStart"/>
      <w:r w:rsidRPr="00EA4E3A">
        <w:rPr>
          <w:i/>
        </w:rPr>
        <w:t>mpdcch</w:t>
      </w:r>
      <w:proofErr w:type="spellEnd"/>
      <w:r w:rsidRPr="00EA4E3A">
        <w:rPr>
          <w:i/>
        </w:rPr>
        <w:t>-</w:t>
      </w:r>
      <w:proofErr w:type="spellStart"/>
      <w:r w:rsidRPr="00EA4E3A">
        <w:rPr>
          <w:i/>
        </w:rPr>
        <w:t>startSF</w:t>
      </w:r>
      <w:proofErr w:type="spellEnd"/>
      <w:r w:rsidRPr="00EA4E3A">
        <w:rPr>
          <w:i/>
        </w:rPr>
        <w:t>-SC-MTCH</w:t>
      </w:r>
    </w:p>
    <w:p w14:paraId="530F8C9F" w14:textId="77777777" w:rsidR="00E5733E" w:rsidRPr="00EA4E3A" w:rsidRDefault="00E5733E" w:rsidP="00E5733E">
      <w:pPr>
        <w:pStyle w:val="B1"/>
        <w:ind w:left="576" w:hanging="288"/>
      </w:pPr>
      <w:r w:rsidRPr="00EA4E3A">
        <w:t>-</w:t>
      </w:r>
      <w:r w:rsidRPr="00EA4E3A">
        <w:tab/>
      </w:r>
      <w:r w:rsidRPr="00EA4E3A">
        <w:rPr>
          <w:position w:val="-14"/>
        </w:rPr>
        <w:object w:dxaOrig="520" w:dyaOrig="380" w14:anchorId="78AE67B5">
          <v:shape id="_x0000_i1369" type="#_x0000_t75" style="width:21.75pt;height:14.25pt" o:ole="">
            <v:imagedata r:id="rId744" o:title=""/>
          </v:shape>
          <o:OLEObject Type="Embed" ProgID="Equation.3" ShapeID="_x0000_i1369" DrawAspect="Content" ObjectID="_1685804226" r:id="rId745"/>
        </w:object>
      </w:r>
      <w:r w:rsidRPr="00EA4E3A">
        <w:t xml:space="preserve">is given by higher layer parameter </w:t>
      </w:r>
      <w:proofErr w:type="spellStart"/>
      <w:r w:rsidRPr="00EA4E3A">
        <w:rPr>
          <w:i/>
        </w:rPr>
        <w:t>mpdcch</w:t>
      </w:r>
      <w:proofErr w:type="spellEnd"/>
      <w:r w:rsidRPr="00EA4E3A">
        <w:rPr>
          <w:i/>
        </w:rPr>
        <w:t>-Offset-SC-MTCH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w14:anchorId="55CD8064">
          <v:shape id="_x0000_i1370" type="#_x0000_t75" style="width:43.55pt;height:14.25pt" o:ole="">
            <v:imagedata r:id="rId746" o:title=""/>
          </v:shape>
          <o:OLEObject Type="Embed" ProgID="Equation.3" ShapeID="_x0000_i1370" DrawAspect="Content" ObjectID="_1685804227" r:id="rId747"/>
        </w:object>
      </w:r>
      <w:r w:rsidRPr="00EA4E3A">
        <w:t>otherwise; and</w:t>
      </w:r>
    </w:p>
    <w:p w14:paraId="16929BF6" w14:textId="77777777" w:rsidR="00C1336F" w:rsidRPr="00EA4E3A" w:rsidRDefault="0090766D" w:rsidP="0090766D">
      <w:pPr>
        <w:pStyle w:val="B1"/>
      </w:pPr>
      <w:r w:rsidRPr="00EA4E3A">
        <w:t>-</w:t>
      </w:r>
      <w:r w:rsidRPr="00EA4E3A">
        <w:tab/>
      </w:r>
      <w:r w:rsidR="00C1336F" w:rsidRPr="00EA4E3A">
        <w:rPr>
          <w:position w:val="-12"/>
        </w:rPr>
        <w:object w:dxaOrig="400" w:dyaOrig="360" w14:anchorId="47C35D0F">
          <v:shape id="_x0000_i1371" type="#_x0000_t75" style="width:21.75pt;height:14.25pt" o:ole="">
            <v:imagedata r:id="rId633" o:title=""/>
          </v:shape>
          <o:OLEObject Type="Embed" ProgID="Equation.3" ShapeID="_x0000_i1371" DrawAspect="Content" ObjectID="_1685804228" r:id="rId748"/>
        </w:object>
      </w:r>
      <w:r w:rsidR="00C1336F" w:rsidRPr="00EA4E3A">
        <w:t xml:space="preserve">is given by higher layer parameter </w:t>
      </w:r>
      <w:proofErr w:type="spellStart"/>
      <w:r w:rsidR="00C1336F" w:rsidRPr="00EA4E3A">
        <w:rPr>
          <w:i/>
        </w:rPr>
        <w:t>mPDCCH-NumRepetition</w:t>
      </w:r>
      <w:proofErr w:type="spellEnd"/>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proofErr w:type="spellStart"/>
      <w:r w:rsidR="00816E8E" w:rsidRPr="00EA4E3A">
        <w:rPr>
          <w:i/>
        </w:rPr>
        <w:t>mPDCCH</w:t>
      </w:r>
      <w:proofErr w:type="spellEnd"/>
      <w:r w:rsidR="00816E8E" w:rsidRPr="00EA4E3A">
        <w:rPr>
          <w:i/>
        </w:rPr>
        <w:t>-</w:t>
      </w:r>
      <w:proofErr w:type="spellStart"/>
      <w:r w:rsidR="00816E8E" w:rsidRPr="00EA4E3A">
        <w:rPr>
          <w:i/>
        </w:rPr>
        <w:t>NumRepetition</w:t>
      </w:r>
      <w:proofErr w:type="spellEnd"/>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proofErr w:type="spellStart"/>
      <w:r w:rsidR="00E5733E" w:rsidRPr="00EA4E3A">
        <w:rPr>
          <w:i/>
        </w:rPr>
        <w:t>mpdcch</w:t>
      </w:r>
      <w:proofErr w:type="spellEnd"/>
      <w:r w:rsidR="00E5733E" w:rsidRPr="00EA4E3A">
        <w:rPr>
          <w:i/>
        </w:rPr>
        <w:t>-</w:t>
      </w:r>
      <w:proofErr w:type="spellStart"/>
      <w:r w:rsidR="00E5733E" w:rsidRPr="00EA4E3A">
        <w:rPr>
          <w:i/>
        </w:rPr>
        <w:t>NumRepetitions</w:t>
      </w:r>
      <w:proofErr w:type="spellEnd"/>
      <w:r w:rsidR="00E5733E" w:rsidRPr="00EA4E3A">
        <w:rPr>
          <w:i/>
        </w:rPr>
        <w:t xml:space="preserve">-SC-MCCH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proofErr w:type="spellStart"/>
      <w:r w:rsidR="00E5733E" w:rsidRPr="00EA4E3A">
        <w:rPr>
          <w:i/>
          <w:iCs/>
          <w:u w:val="single"/>
        </w:rPr>
        <w:t>mpdcch</w:t>
      </w:r>
      <w:proofErr w:type="spellEnd"/>
      <w:r w:rsidR="00E5733E" w:rsidRPr="00EA4E3A">
        <w:rPr>
          <w:i/>
          <w:iCs/>
          <w:u w:val="single"/>
        </w:rPr>
        <w:t>-</w:t>
      </w:r>
      <w:proofErr w:type="spellStart"/>
      <w:r w:rsidR="00E5733E" w:rsidRPr="00EA4E3A">
        <w:rPr>
          <w:i/>
          <w:iCs/>
          <w:u w:val="single"/>
        </w:rPr>
        <w:t>NumRepetitions</w:t>
      </w:r>
      <w:proofErr w:type="spellEnd"/>
      <w:r w:rsidR="00E5733E" w:rsidRPr="00EA4E3A">
        <w:rPr>
          <w:i/>
          <w:iCs/>
          <w:u w:val="single"/>
        </w:rPr>
        <w:t xml:space="preserve">-SC-MTCH </w:t>
      </w:r>
      <w:r w:rsidR="00E5733E" w:rsidRPr="00EA4E3A">
        <w:rPr>
          <w:u w:val="single"/>
        </w:rPr>
        <w:t>for Type2A-MPDCCH common search space</w:t>
      </w:r>
      <w:r w:rsidR="00E5733E" w:rsidRPr="00EA4E3A">
        <w:t xml:space="preserve"> </w:t>
      </w:r>
      <w:r w:rsidR="00C1336F" w:rsidRPr="00EA4E3A">
        <w:t xml:space="preserve">and </w:t>
      </w:r>
    </w:p>
    <w:p w14:paraId="1175EAEF" w14:textId="77777777" w:rsidR="00CF1500" w:rsidRPr="00EA4E3A" w:rsidRDefault="0090766D" w:rsidP="00CF1500">
      <w:pPr>
        <w:ind w:left="568" w:hanging="284"/>
      </w:pPr>
      <w:r w:rsidRPr="00EA4E3A">
        <w:t>-</w:t>
      </w:r>
      <w:r w:rsidRPr="00EA4E3A">
        <w:tab/>
      </w:r>
      <w:r w:rsidR="00C1336F" w:rsidRPr="00EA4E3A">
        <w:rPr>
          <w:position w:val="-4"/>
        </w:rPr>
        <w:object w:dxaOrig="260" w:dyaOrig="260" w14:anchorId="2CD5F565">
          <v:shape id="_x0000_i1372" type="#_x0000_t75" style="width:14.25pt;height:14.25pt" o:ole="">
            <v:imagedata r:id="rId625" o:title=""/>
          </v:shape>
          <o:OLEObject Type="Embed" ProgID="Equation.3" ShapeID="_x0000_i1372" DrawAspect="Content" ObjectID="_1685804229" r:id="rId749"/>
        </w:object>
      </w:r>
      <w:r w:rsidR="00C1336F" w:rsidRPr="00EA4E3A">
        <w:t>,</w:t>
      </w:r>
      <w:r w:rsidR="00422DA3" w:rsidRPr="00EA4E3A">
        <w:t xml:space="preserve"> </w:t>
      </w:r>
      <w:r w:rsidR="00C1336F" w:rsidRPr="00EA4E3A">
        <w:rPr>
          <w:position w:val="-4"/>
        </w:rPr>
        <w:object w:dxaOrig="300" w:dyaOrig="260" w14:anchorId="27340194">
          <v:shape id="_x0000_i1373" type="#_x0000_t75" style="width:14.25pt;height:14.25pt" o:ole="">
            <v:imagedata r:id="rId627" o:title=""/>
          </v:shape>
          <o:OLEObject Type="Embed" ProgID="Equation.3" ShapeID="_x0000_i1373" DrawAspect="Content" ObjectID="_1685804230" r:id="rId750"/>
        </w:object>
      </w:r>
      <w:r w:rsidR="00C1336F" w:rsidRPr="00EA4E3A">
        <w:t xml:space="preserve">, </w:t>
      </w:r>
      <w:r w:rsidR="00C1336F" w:rsidRPr="00EA4E3A">
        <w:rPr>
          <w:position w:val="-6"/>
        </w:rPr>
        <w:object w:dxaOrig="279" w:dyaOrig="279" w14:anchorId="112D5519">
          <v:shape id="_x0000_i1374" type="#_x0000_t75" style="width:14.25pt;height:14.25pt" o:ole="">
            <v:imagedata r:id="rId629" o:title=""/>
          </v:shape>
          <o:OLEObject Type="Embed" ProgID="Equation.3" ShapeID="_x0000_i1374" DrawAspect="Content" ObjectID="_1685804231" r:id="rId751"/>
        </w:object>
      </w:r>
      <w:r w:rsidR="00C1336F" w:rsidRPr="00EA4E3A">
        <w:t xml:space="preserve">, </w:t>
      </w:r>
      <w:r w:rsidR="00C1336F" w:rsidRPr="00EA4E3A">
        <w:rPr>
          <w:position w:val="-4"/>
        </w:rPr>
        <w:object w:dxaOrig="300" w:dyaOrig="260" w14:anchorId="13265AC1">
          <v:shape id="_x0000_i1375" type="#_x0000_t75" style="width:14.25pt;height:14.25pt" o:ole="">
            <v:imagedata r:id="rId631" o:title=""/>
          </v:shape>
          <o:OLEObject Type="Embed" ProgID="Equation.3" ShapeID="_x0000_i1375" DrawAspect="Content" ObjectID="_1685804232" r:id="rId752"/>
        </w:object>
      </w:r>
      <w:r w:rsidR="00C1336F" w:rsidRPr="00EA4E3A">
        <w:t>are given in Table 9.1.5-3.</w:t>
      </w:r>
      <w:r w:rsidR="00CF1500" w:rsidRPr="00EA4E3A">
        <w:t xml:space="preserve"> </w:t>
      </w:r>
    </w:p>
    <w:p w14:paraId="73C29FFF" w14:textId="77777777" w:rsidR="00CF1500" w:rsidRPr="00EA4E3A" w:rsidRDefault="00CF1500" w:rsidP="00CF1500">
      <w:r w:rsidRPr="00EA4E3A">
        <w:t xml:space="preserve">A BL/CE UE is not expected to be configured with values of </w:t>
      </w:r>
      <w:r w:rsidRPr="00EA4E3A">
        <w:rPr>
          <w:position w:val="-12"/>
        </w:rPr>
        <w:object w:dxaOrig="400" w:dyaOrig="360" w14:anchorId="41745A35">
          <v:shape id="_x0000_i1376" type="#_x0000_t75" style="width:21.75pt;height:14.25pt" o:ole="">
            <v:imagedata r:id="rId753" o:title=""/>
          </v:shape>
          <o:OLEObject Type="Embed" ProgID="Equation.3" ShapeID="_x0000_i1376" DrawAspect="Content" ObjectID="_1685804233" r:id="rId754"/>
        </w:object>
      </w:r>
      <w:r w:rsidRPr="00EA4E3A">
        <w:t xml:space="preserve">and </w:t>
      </w:r>
      <w:r w:rsidRPr="00EA4E3A">
        <w:rPr>
          <w:position w:val="-6"/>
        </w:rPr>
        <w:object w:dxaOrig="260" w:dyaOrig="279" w14:anchorId="27B570A8">
          <v:shape id="_x0000_i1377" type="#_x0000_t75" style="width:14.25pt;height:14.25pt" o:ole="">
            <v:imagedata r:id="rId755" o:title=""/>
          </v:shape>
          <o:OLEObject Type="Embed" ProgID="Equation.3" ShapeID="_x0000_i1377" DrawAspect="Content" ObjectID="_1685804234" r:id="rId756"/>
        </w:object>
      </w:r>
      <w:r w:rsidRPr="00EA4E3A">
        <w:t xml:space="preserve">that result in non-integer values of </w:t>
      </w:r>
      <w:r w:rsidRPr="00EA4E3A">
        <w:rPr>
          <w:position w:val="-4"/>
        </w:rPr>
        <w:object w:dxaOrig="220" w:dyaOrig="260" w14:anchorId="76AFA8DB">
          <v:shape id="_x0000_i1378" type="#_x0000_t75" style="width:14.25pt;height:14.25pt" o:ole="">
            <v:imagedata r:id="rId757" o:title=""/>
          </v:shape>
          <o:OLEObject Type="Embed" ProgID="Equation.3" ShapeID="_x0000_i1378" DrawAspect="Content" ObjectID="_1685804235" r:id="rId758"/>
        </w:object>
      </w:r>
      <w:r w:rsidRPr="00EA4E3A">
        <w:t>.</w:t>
      </w:r>
    </w:p>
    <w:p w14:paraId="0C80FD4A" w14:textId="77777777"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w14:anchorId="4BEDD2DE">
          <v:shape id="_x0000_i1379" type="#_x0000_t75" style="width:7.55pt;height:14.25pt" o:ole="">
            <v:imagedata r:id="rId574" o:title=""/>
          </v:shape>
          <o:OLEObject Type="Embed" ProgID="Equation.3" ShapeID="_x0000_i1379" DrawAspect="Content" ObjectID="_1685804236" r:id="rId759"/>
        </w:object>
      </w:r>
      <w:r w:rsidRPr="00EA4E3A">
        <w:t>=</w:t>
      </w:r>
      <w:r w:rsidRPr="00EA4E3A">
        <w:rPr>
          <w:position w:val="-6"/>
        </w:rPr>
        <w:object w:dxaOrig="320" w:dyaOrig="279" w14:anchorId="7DBF6B7B">
          <v:shape id="_x0000_i1380" type="#_x0000_t75" style="width:14.25pt;height:14.25pt" o:ole="">
            <v:imagedata r:id="rId726" o:title=""/>
          </v:shape>
          <o:OLEObject Type="Embed" ProgID="Equation.3" ShapeID="_x0000_i1380" DrawAspect="Content" ObjectID="_1685804237" r:id="rId760"/>
        </w:object>
      </w:r>
      <w:r w:rsidRPr="00EA4E3A">
        <w:t xml:space="preserve"> and is determined from locations of paging opportunity subframes, </w:t>
      </w:r>
    </w:p>
    <w:p w14:paraId="4B81B8E7" w14:textId="77777777"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w14:anchorId="338B4FE9">
          <v:shape id="_x0000_i1381" type="#_x0000_t75" style="width:7.55pt;height:14.25pt" o:ole="">
            <v:imagedata r:id="rId761" o:title=""/>
          </v:shape>
          <o:OLEObject Type="Embed" ProgID="Equation.3" ShapeID="_x0000_i1381" DrawAspect="Content" ObjectID="_1685804238"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w14:anchorId="02856BCC">
          <v:shape id="_x0000_i1382" type="#_x0000_t75" style="width:7.55pt;height:14.25pt" o:ole="">
            <v:imagedata r:id="rId763" o:title=""/>
          </v:shape>
          <o:OLEObject Type="Embed" ProgID="Equation.3" ShapeID="_x0000_i1382" DrawAspect="Content" ObjectID="_1685804239" r:id="rId764"/>
        </w:object>
      </w:r>
      <w:r w:rsidRPr="00EA4E3A">
        <w:t xml:space="preserve"> </w:t>
      </w:r>
      <w:r w:rsidRPr="00EA4E3A">
        <w:rPr>
          <w:rFonts w:eastAsia="MS Mincho"/>
          <w:iCs/>
          <w:lang w:val="en-US" w:eastAsia="ja-JP"/>
        </w:rPr>
        <w:t>is dropped</w:t>
      </w:r>
      <w:r w:rsidRPr="00EA4E3A">
        <w:t>.</w:t>
      </w:r>
    </w:p>
    <w:p w14:paraId="4A9F5886" w14:textId="77777777" w:rsidR="00EC49CC" w:rsidRDefault="00C1336F" w:rsidP="00EC49CC">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w14:anchorId="538535E5">
          <v:shape id="_x0000_i1383" type="#_x0000_t75" style="width:36pt;height:14.25pt" o:ole="">
            <v:imagedata r:id="rId765" o:title=""/>
          </v:shape>
          <o:OLEObject Type="Embed" ProgID="Equation.3" ShapeID="_x0000_i1383" DrawAspect="Content" ObjectID="_1685804240" r:id="rId766"/>
        </w:object>
      </w:r>
      <w:r w:rsidRPr="00EA4E3A">
        <w:t>and also occur within frame</w:t>
      </w:r>
      <w:r w:rsidR="0027494F" w:rsidRPr="00EA4E3A">
        <w:rPr>
          <w:position w:val="-14"/>
        </w:rPr>
        <w:object w:dxaOrig="700" w:dyaOrig="380" w14:anchorId="3871624B">
          <v:shape id="_x0000_i1384" type="#_x0000_t75" style="width:36pt;height:14.25pt" o:ole="">
            <v:imagedata r:id="rId767" o:title=""/>
          </v:shape>
          <o:OLEObject Type="Embed" ProgID="Equation.3" ShapeID="_x0000_i1384" DrawAspect="Content" ObjectID="_1685804241" r:id="rId768"/>
        </w:object>
      </w:r>
      <w:r w:rsidRPr="00EA4E3A">
        <w:t>.</w:t>
      </w:r>
      <w:r w:rsidR="0027494F" w:rsidRPr="00EA4E3A">
        <w:t xml:space="preserve"> </w:t>
      </w:r>
    </w:p>
    <w:p w14:paraId="5E13E804" w14:textId="77777777" w:rsidR="0027494F" w:rsidRPr="00EA4E3A" w:rsidRDefault="00EC49CC" w:rsidP="00EC49CC">
      <w:r w:rsidRPr="00141119">
        <w:rPr>
          <w:lang w:eastAsia="x-none"/>
        </w:rPr>
        <w:t xml:space="preserve">The BL/CE UE is not required to monitor an MPDCCH </w:t>
      </w:r>
      <w:r w:rsidRPr="00141119">
        <w:t>search space</w:t>
      </w:r>
      <w:r>
        <w:t xml:space="preserve"> during the PUSCH transmission gap as defined in clause 5.3.4 of [3].</w:t>
      </w:r>
    </w:p>
    <w:p w14:paraId="3CB8CB67" w14:textId="77777777" w:rsidR="00C1336F" w:rsidRDefault="0027494F" w:rsidP="0027494F">
      <w:r w:rsidRPr="00EA4E3A">
        <w:t>The BL/CE UE is not expected to be configured with overlapping MPDCCH search spaces</w:t>
      </w:r>
      <w:r w:rsidR="00C52FDA">
        <w:t xml:space="preserve"> of the same type</w:t>
      </w:r>
      <w:r w:rsidRPr="00EA4E3A">
        <w:t>.</w:t>
      </w:r>
    </w:p>
    <w:p w14:paraId="1860021E" w14:textId="77777777"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14:paraId="363DE841" w14:textId="77777777"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proofErr w:type="spellStart"/>
      <w:r w:rsidRPr="00EA4E3A">
        <w:rPr>
          <w:i/>
        </w:rPr>
        <w:t>mPDCCH-NumRepetition</w:t>
      </w:r>
      <w:proofErr w:type="spellEnd"/>
      <w:r w:rsidRPr="00EA4E3A">
        <w:rPr>
          <w:i/>
        </w:rPr>
        <w:t xml:space="preserve">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proofErr w:type="spellStart"/>
      <w:r w:rsidRPr="00EA4E3A">
        <w:rPr>
          <w:i/>
        </w:rPr>
        <w:t>mPDCCH</w:t>
      </w:r>
      <w:proofErr w:type="spellEnd"/>
      <w:r w:rsidRPr="00EA4E3A">
        <w:rPr>
          <w:i/>
        </w:rPr>
        <w:t>-</w:t>
      </w:r>
      <w:proofErr w:type="spellStart"/>
      <w:r w:rsidRPr="00EA4E3A">
        <w:rPr>
          <w:i/>
        </w:rPr>
        <w:t>NumRepetition</w:t>
      </w:r>
      <w:proofErr w:type="spellEnd"/>
      <w:r w:rsidRPr="00EA4E3A">
        <w:rPr>
          <w:i/>
        </w:rPr>
        <w:t xml:space="preserve">-RA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proofErr w:type="spellStart"/>
      <w:r w:rsidR="00E5733E" w:rsidRPr="00EA4E3A">
        <w:rPr>
          <w:i/>
        </w:rPr>
        <w:t>mpdcch</w:t>
      </w:r>
      <w:proofErr w:type="spellEnd"/>
      <w:r w:rsidR="00E5733E" w:rsidRPr="00EA4E3A">
        <w:rPr>
          <w:i/>
        </w:rPr>
        <w:t>-</w:t>
      </w:r>
      <w:proofErr w:type="spellStart"/>
      <w:r w:rsidR="00E5733E" w:rsidRPr="00EA4E3A">
        <w:rPr>
          <w:i/>
        </w:rPr>
        <w:t>NumRepetitions</w:t>
      </w:r>
      <w:proofErr w:type="spellEnd"/>
      <w:r w:rsidR="00E5733E" w:rsidRPr="00EA4E3A">
        <w:rPr>
          <w:i/>
        </w:rPr>
        <w:t>-SC-MTCH</w:t>
      </w:r>
      <w:r w:rsidR="00E5733E" w:rsidRPr="00EA4E3A">
        <w:t xml:space="preserve"> is set to 1;</w:t>
      </w:r>
    </w:p>
    <w:p w14:paraId="0003D7AA" w14:textId="77777777"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14:paraId="2E754444" w14:textId="77777777" w:rsidR="00C1336F" w:rsidRPr="00215FCD" w:rsidRDefault="0090766D" w:rsidP="0090766D">
      <w:pPr>
        <w:pStyle w:val="B2"/>
        <w:rPr>
          <w:lang w:eastAsia="zh-CN"/>
        </w:rPr>
      </w:pPr>
      <w:r w:rsidRPr="00215FCD">
        <w:rPr>
          <w:lang w:eastAsia="zh-CN"/>
        </w:rPr>
        <w:t>-</w:t>
      </w:r>
      <w:r w:rsidRPr="00215FCD">
        <w:rPr>
          <w:lang w:eastAsia="zh-CN"/>
        </w:rPr>
        <w:tab/>
      </w:r>
      <w:r w:rsidR="00C1336F" w:rsidRPr="00215FCD">
        <w:rPr>
          <w:lang w:eastAsia="zh-CN"/>
        </w:rPr>
        <w:t>For TDD and normal downlink CP, in special subframes for the special subframe configurations 0 and 5 shown in Table 4.2-1 of [3]</w:t>
      </w:r>
      <w:r w:rsidR="00444F41" w:rsidRPr="00215FCD">
        <w:rPr>
          <w:lang w:eastAsia="zh-CN"/>
        </w:rPr>
        <w:t xml:space="preserve"> , </w:t>
      </w:r>
      <w:r w:rsidR="00444F41" w:rsidRPr="00215FCD">
        <w:t xml:space="preserve">or for the special subframe configuration 10 configured by the higher layer signalling </w:t>
      </w:r>
      <w:r w:rsidR="00444F41" w:rsidRPr="00215FCD">
        <w:rPr>
          <w:i/>
          <w:iCs/>
        </w:rPr>
        <w:t>ssp10-CRS-LessDwPTS</w:t>
      </w:r>
    </w:p>
    <w:p w14:paraId="63C89E53" w14:textId="77777777" w:rsidR="00C1336F" w:rsidRPr="00EA4E3A" w:rsidRDefault="0090766D" w:rsidP="0090766D">
      <w:pPr>
        <w:pStyle w:val="B2"/>
        <w:rPr>
          <w:lang w:eastAsia="zh-CN"/>
        </w:rPr>
      </w:pPr>
      <w:r w:rsidRPr="00EA4E3A">
        <w:rPr>
          <w:lang w:eastAsia="zh-CN"/>
        </w:rPr>
        <w:lastRenderedPageBreak/>
        <w:t>-</w:t>
      </w:r>
      <w:r w:rsidRPr="00EA4E3A">
        <w:rPr>
          <w:lang w:eastAsia="zh-CN"/>
        </w:rPr>
        <w:tab/>
      </w:r>
      <w:r w:rsidR="00C1336F" w:rsidRPr="00EA4E3A">
        <w:rPr>
          <w:lang w:eastAsia="zh-CN"/>
        </w:rPr>
        <w:t>For TDD and extended downlink CP, in special subframes for the special subframe configurations 0, 4 and 7 shown in Table 4.2-1 of [3];</w:t>
      </w:r>
    </w:p>
    <w:p w14:paraId="226EB19B" w14:textId="77777777" w:rsidR="00C1336F" w:rsidRPr="00EA4E3A" w:rsidRDefault="00C1336F" w:rsidP="0090766D">
      <w:pPr>
        <w:rPr>
          <w:lang w:eastAsia="zh-CN"/>
        </w:rPr>
      </w:pPr>
      <w:r w:rsidRPr="00EA4E3A">
        <w:rPr>
          <w:lang w:eastAsia="zh-CN"/>
        </w:rPr>
        <w:t>otherwise</w:t>
      </w:r>
    </w:p>
    <w:p w14:paraId="0BA04235" w14:textId="77777777"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14:paraId="1E1895E4" w14:textId="77777777"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 xml:space="preserve">For TDD, in special subframes, if the BL/CE UE is configured with </w:t>
      </w:r>
      <w:proofErr w:type="spellStart"/>
      <w:r w:rsidR="00C1336F" w:rsidRPr="00EA4E3A">
        <w:rPr>
          <w:lang w:eastAsia="zh-CN"/>
        </w:rPr>
        <w:t>CEModeB</w:t>
      </w:r>
      <w:proofErr w:type="spellEnd"/>
    </w:p>
    <w:p w14:paraId="303B0CDE" w14:textId="77777777"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 xml:space="preserve">shown in Table 4.2-1 of [3], if the BL/CE UE is configured with </w:t>
      </w:r>
      <w:proofErr w:type="spellStart"/>
      <w:r w:rsidR="00C1336F" w:rsidRPr="00EA4E3A">
        <w:rPr>
          <w:lang w:eastAsia="zh-CN"/>
        </w:rPr>
        <w:t>CEModeA</w:t>
      </w:r>
      <w:proofErr w:type="spellEnd"/>
    </w:p>
    <w:p w14:paraId="64696D99" w14:textId="77777777"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 xml:space="preserve">shown in Table 4.2-1 of [3], if the BL/CE UE is configured with </w:t>
      </w:r>
      <w:proofErr w:type="spellStart"/>
      <w:r w:rsidR="00C1336F" w:rsidRPr="00EA4E3A">
        <w:rPr>
          <w:lang w:eastAsia="zh-CN"/>
        </w:rPr>
        <w:t>CEModeA</w:t>
      </w:r>
      <w:proofErr w:type="spellEnd"/>
      <w:r w:rsidR="00C1336F" w:rsidRPr="00EA4E3A">
        <w:rPr>
          <w:lang w:eastAsia="zh-CN"/>
        </w:rPr>
        <w:t>.</w:t>
      </w:r>
      <w:r w:rsidR="00A63B3F" w:rsidRPr="00EA4E3A">
        <w:rPr>
          <w:lang w:eastAsia="zh-CN"/>
        </w:rPr>
        <w:t xml:space="preserve"> </w:t>
      </w:r>
    </w:p>
    <w:p w14:paraId="3B9E7554" w14:textId="77777777"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14:paraId="4907DCD3" w14:textId="77777777"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r w:rsidR="00916619">
        <w:rPr>
          <w:lang w:eastAsia="zh-CN"/>
        </w:rPr>
        <w:t xml:space="preserve"> </w:t>
      </w:r>
      <w:r w:rsidR="00916619" w:rsidRPr="000D3CFB">
        <w:rPr>
          <w:rFonts w:eastAsia="SimSun"/>
          <w:lang w:eastAsia="zh-CN"/>
        </w:rPr>
        <w:t xml:space="preserve">For a BL/CE UE in half-duplex FDD operation, if the UE is configured with </w:t>
      </w:r>
      <w:proofErr w:type="spellStart"/>
      <w:r w:rsidR="00916619" w:rsidRPr="000D3CFB">
        <w:rPr>
          <w:rFonts w:eastAsia="SimSun"/>
          <w:lang w:eastAsia="zh-CN"/>
        </w:rPr>
        <w:t>CEModeA</w:t>
      </w:r>
      <w:proofErr w:type="spellEnd"/>
      <w:r w:rsidR="00916619" w:rsidRPr="000D3CFB">
        <w:rPr>
          <w:rFonts w:eastAsia="SimSun"/>
          <w:lang w:eastAsia="zh-CN"/>
        </w:rPr>
        <w:t xml:space="preserve">, and configured with higher layer parameter </w:t>
      </w:r>
      <w:proofErr w:type="spellStart"/>
      <w:r w:rsidR="00916619" w:rsidRPr="000D3CFB">
        <w:rPr>
          <w:i/>
          <w:iCs/>
        </w:rPr>
        <w:t>ce</w:t>
      </w:r>
      <w:proofErr w:type="spellEnd"/>
      <w:r w:rsidR="00916619" w:rsidRPr="000D3CFB">
        <w:rPr>
          <w:i/>
          <w:iCs/>
        </w:rPr>
        <w:t>-HARQ-</w:t>
      </w:r>
      <w:proofErr w:type="spellStart"/>
      <w:r w:rsidR="00916619" w:rsidRPr="000D3CFB">
        <w:rPr>
          <w:i/>
          <w:iCs/>
        </w:rPr>
        <w:t>AckBundling</w:t>
      </w:r>
      <w:proofErr w:type="spellEnd"/>
      <w:r w:rsidR="00916619" w:rsidRPr="000D3CFB">
        <w:rPr>
          <w:rFonts w:eastAsia="SimSun"/>
          <w:lang w:eastAsia="zh-CN"/>
        </w:rPr>
        <w:t xml:space="preserve">, and </w:t>
      </w:r>
      <w:r w:rsidR="00916619">
        <w:rPr>
          <w:rFonts w:eastAsia="SimSun"/>
          <w:lang w:eastAsia="zh-CN"/>
        </w:rPr>
        <w:t>'</w:t>
      </w:r>
      <w:r w:rsidR="00916619" w:rsidRPr="000D3CFB">
        <w:rPr>
          <w:rFonts w:eastAsia="SimSun"/>
          <w:lang w:eastAsia="zh-CN"/>
        </w:rPr>
        <w:t>HARQ-ACK bundling flag</w:t>
      </w:r>
      <w:r w:rsidR="00916619">
        <w:rPr>
          <w:rFonts w:eastAsia="SimSun"/>
          <w:lang w:eastAsia="zh-CN"/>
        </w:rPr>
        <w:t>'</w:t>
      </w:r>
      <w:r w:rsidR="00916619" w:rsidRPr="000D3CFB">
        <w:rPr>
          <w:rFonts w:eastAsia="SimSun"/>
          <w:lang w:eastAsia="zh-CN"/>
        </w:rPr>
        <w:t xml:space="preserve"> in the corresponding DCI is set to 1,</w:t>
      </w:r>
      <w:r w:rsidR="00916619">
        <w:rPr>
          <w:rFonts w:eastAsia="SimSun"/>
          <w:lang w:eastAsia="zh-CN"/>
        </w:rPr>
        <w:t xml:space="preserve"> the UE shall assume the number of MPDCCH repetitions as 1.</w:t>
      </w:r>
    </w:p>
    <w:p w14:paraId="4DAF652A" w14:textId="77777777"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14:paraId="3AA573E3" w14:textId="77777777" w:rsidTr="00FA7224">
        <w:trPr>
          <w:cantSplit/>
          <w:trHeight w:val="323"/>
          <w:jc w:val="center"/>
        </w:trPr>
        <w:tc>
          <w:tcPr>
            <w:tcW w:w="1047" w:type="dxa"/>
            <w:vMerge w:val="restart"/>
            <w:shd w:val="clear" w:color="auto" w:fill="E0E0E0"/>
            <w:vAlign w:val="center"/>
          </w:tcPr>
          <w:p w14:paraId="5CC8E648" w14:textId="77777777"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14:paraId="223732D2" w14:textId="77777777"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14:paraId="34CAFA04" w14:textId="77777777" w:rsidTr="00FA7224">
        <w:trPr>
          <w:cantSplit/>
          <w:trHeight w:val="217"/>
          <w:jc w:val="center"/>
        </w:trPr>
        <w:tc>
          <w:tcPr>
            <w:tcW w:w="1047" w:type="dxa"/>
            <w:vMerge/>
            <w:shd w:val="clear" w:color="auto" w:fill="E0E0E0"/>
            <w:vAlign w:val="center"/>
          </w:tcPr>
          <w:p w14:paraId="785B9DE2" w14:textId="77777777"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14:paraId="6DC4DFCF" w14:textId="77777777" w:rsidR="004C5AAF" w:rsidRPr="00EA4E3A" w:rsidRDefault="004C5AAF" w:rsidP="00F52187">
            <w:pPr>
              <w:pStyle w:val="TAH"/>
              <w:rPr>
                <w:rFonts w:cs="Arial"/>
                <w:szCs w:val="18"/>
                <w:lang w:eastAsia="en-US"/>
              </w:rPr>
            </w:pPr>
          </w:p>
        </w:tc>
      </w:tr>
      <w:tr w:rsidR="004C5AAF" w:rsidRPr="00EA4E3A" w14:paraId="32A42093" w14:textId="77777777" w:rsidTr="00FA7224">
        <w:trPr>
          <w:cantSplit/>
          <w:trHeight w:val="424"/>
          <w:jc w:val="center"/>
        </w:trPr>
        <w:tc>
          <w:tcPr>
            <w:tcW w:w="1047" w:type="dxa"/>
            <w:vAlign w:val="center"/>
          </w:tcPr>
          <w:p w14:paraId="69E641FE" w14:textId="77777777" w:rsidR="004C5AAF" w:rsidRPr="00EA4E3A" w:rsidRDefault="004C5AAF" w:rsidP="00F52187">
            <w:pPr>
              <w:pStyle w:val="TAC"/>
              <w:rPr>
                <w:lang w:eastAsia="en-US"/>
              </w:rPr>
            </w:pPr>
            <w:r w:rsidRPr="00EA4E3A">
              <w:rPr>
                <w:position w:val="-4"/>
                <w:lang w:eastAsia="en-US"/>
              </w:rPr>
              <w:object w:dxaOrig="260" w:dyaOrig="260" w14:anchorId="70D4A864">
                <v:shape id="_x0000_i1385" type="#_x0000_t75" style="width:14.25pt;height:14.25pt" o:ole="">
                  <v:imagedata r:id="rId625" o:title=""/>
                </v:shape>
                <o:OLEObject Type="Embed" ProgID="Equation.3" ShapeID="_x0000_i1385" DrawAspect="Content" ObjectID="_1685804242" r:id="rId769"/>
              </w:object>
            </w:r>
          </w:p>
        </w:tc>
        <w:tc>
          <w:tcPr>
            <w:tcW w:w="2989" w:type="dxa"/>
            <w:vAlign w:val="center"/>
          </w:tcPr>
          <w:p w14:paraId="417EA59C" w14:textId="77777777" w:rsidR="004C5AAF" w:rsidRPr="00EA4E3A" w:rsidRDefault="004C5AAF" w:rsidP="00F52187">
            <w:pPr>
              <w:pStyle w:val="TAC"/>
              <w:rPr>
                <w:lang w:eastAsia="en-US"/>
              </w:rPr>
            </w:pPr>
            <w:r w:rsidRPr="00EA4E3A">
              <w:rPr>
                <w:lang w:eastAsia="en-US"/>
              </w:rPr>
              <w:t>00</w:t>
            </w:r>
          </w:p>
        </w:tc>
      </w:tr>
      <w:tr w:rsidR="004C5AAF" w:rsidRPr="00EA4E3A" w14:paraId="34D3AF8E" w14:textId="77777777" w:rsidTr="00FA7224">
        <w:trPr>
          <w:cantSplit/>
          <w:trHeight w:val="424"/>
          <w:jc w:val="center"/>
        </w:trPr>
        <w:tc>
          <w:tcPr>
            <w:tcW w:w="1047" w:type="dxa"/>
            <w:vAlign w:val="center"/>
          </w:tcPr>
          <w:p w14:paraId="5D826524" w14:textId="77777777" w:rsidR="004C5AAF" w:rsidRPr="00EA4E3A" w:rsidRDefault="004C5AAF" w:rsidP="00F52187">
            <w:pPr>
              <w:pStyle w:val="TAC"/>
              <w:rPr>
                <w:lang w:eastAsia="en-US"/>
              </w:rPr>
            </w:pPr>
            <w:r w:rsidRPr="00EA4E3A">
              <w:rPr>
                <w:position w:val="-4"/>
                <w:lang w:eastAsia="en-US"/>
              </w:rPr>
              <w:object w:dxaOrig="300" w:dyaOrig="260" w14:anchorId="294CF9AB">
                <v:shape id="_x0000_i1386" type="#_x0000_t75" style="width:14.25pt;height:14.25pt" o:ole="">
                  <v:imagedata r:id="rId770" o:title=""/>
                </v:shape>
                <o:OLEObject Type="Embed" ProgID="Equation.3" ShapeID="_x0000_i1386" DrawAspect="Content" ObjectID="_1685804243" r:id="rId771"/>
              </w:object>
            </w:r>
          </w:p>
        </w:tc>
        <w:tc>
          <w:tcPr>
            <w:tcW w:w="2989" w:type="dxa"/>
            <w:vAlign w:val="center"/>
          </w:tcPr>
          <w:p w14:paraId="6E6F09B1" w14:textId="77777777" w:rsidR="004C5AAF" w:rsidRPr="00EA4E3A" w:rsidRDefault="004C5AAF" w:rsidP="00F52187">
            <w:pPr>
              <w:pStyle w:val="TAC"/>
              <w:rPr>
                <w:lang w:eastAsia="en-US"/>
              </w:rPr>
            </w:pPr>
            <w:r w:rsidRPr="00EA4E3A">
              <w:rPr>
                <w:lang w:eastAsia="en-US"/>
              </w:rPr>
              <w:t>01</w:t>
            </w:r>
          </w:p>
        </w:tc>
      </w:tr>
      <w:tr w:rsidR="004C5AAF" w:rsidRPr="00EA4E3A" w14:paraId="2AFBF545" w14:textId="77777777" w:rsidTr="00FA7224">
        <w:trPr>
          <w:cantSplit/>
          <w:trHeight w:val="424"/>
          <w:jc w:val="center"/>
        </w:trPr>
        <w:tc>
          <w:tcPr>
            <w:tcW w:w="1047" w:type="dxa"/>
            <w:vAlign w:val="center"/>
          </w:tcPr>
          <w:p w14:paraId="3802B5ED" w14:textId="77777777" w:rsidR="004C5AAF" w:rsidRPr="00EA4E3A" w:rsidRDefault="004C5AAF" w:rsidP="00F52187">
            <w:pPr>
              <w:pStyle w:val="TAC"/>
              <w:rPr>
                <w:lang w:eastAsia="en-US"/>
              </w:rPr>
            </w:pPr>
            <w:r w:rsidRPr="00EA4E3A">
              <w:rPr>
                <w:position w:val="-6"/>
                <w:lang w:eastAsia="en-US"/>
              </w:rPr>
              <w:object w:dxaOrig="300" w:dyaOrig="279" w14:anchorId="0912D9FC">
                <v:shape id="_x0000_i1387" type="#_x0000_t75" style="width:14.25pt;height:14.25pt" o:ole="">
                  <v:imagedata r:id="rId772" o:title=""/>
                </v:shape>
                <o:OLEObject Type="Embed" ProgID="Equation.3" ShapeID="_x0000_i1387" DrawAspect="Content" ObjectID="_1685804244" r:id="rId773"/>
              </w:object>
            </w:r>
          </w:p>
        </w:tc>
        <w:tc>
          <w:tcPr>
            <w:tcW w:w="2989" w:type="dxa"/>
            <w:vAlign w:val="center"/>
          </w:tcPr>
          <w:p w14:paraId="5B0A08AF" w14:textId="77777777" w:rsidR="004C5AAF" w:rsidRPr="00EA4E3A" w:rsidRDefault="004C5AAF" w:rsidP="00F52187">
            <w:pPr>
              <w:pStyle w:val="TAC"/>
              <w:rPr>
                <w:lang w:eastAsia="en-US"/>
              </w:rPr>
            </w:pPr>
            <w:r w:rsidRPr="00EA4E3A">
              <w:rPr>
                <w:lang w:eastAsia="en-US"/>
              </w:rPr>
              <w:t>10</w:t>
            </w:r>
          </w:p>
        </w:tc>
      </w:tr>
      <w:tr w:rsidR="004C5AAF" w:rsidRPr="00EA4E3A" w14:paraId="2B70440C" w14:textId="77777777" w:rsidTr="00FA7224">
        <w:trPr>
          <w:cantSplit/>
          <w:trHeight w:val="405"/>
          <w:jc w:val="center"/>
        </w:trPr>
        <w:tc>
          <w:tcPr>
            <w:tcW w:w="1047" w:type="dxa"/>
            <w:vAlign w:val="center"/>
          </w:tcPr>
          <w:p w14:paraId="1EFD2DC9" w14:textId="77777777" w:rsidR="004C5AAF" w:rsidRPr="00EA4E3A" w:rsidRDefault="004C5AAF" w:rsidP="00F52187">
            <w:pPr>
              <w:pStyle w:val="TAC"/>
              <w:rPr>
                <w:lang w:eastAsia="en-US"/>
              </w:rPr>
            </w:pPr>
            <w:r w:rsidRPr="00EA4E3A">
              <w:rPr>
                <w:position w:val="-4"/>
                <w:lang w:eastAsia="en-US"/>
              </w:rPr>
              <w:object w:dxaOrig="300" w:dyaOrig="260" w14:anchorId="33414940">
                <v:shape id="_x0000_i1388" type="#_x0000_t75" style="width:14.25pt;height:14.25pt" o:ole="">
                  <v:imagedata r:id="rId774" o:title=""/>
                </v:shape>
                <o:OLEObject Type="Embed" ProgID="Equation.3" ShapeID="_x0000_i1388" DrawAspect="Content" ObjectID="_1685804245" r:id="rId775"/>
              </w:object>
            </w:r>
          </w:p>
        </w:tc>
        <w:tc>
          <w:tcPr>
            <w:tcW w:w="2989" w:type="dxa"/>
            <w:vAlign w:val="center"/>
          </w:tcPr>
          <w:p w14:paraId="71D24A10" w14:textId="77777777" w:rsidR="004C5AAF" w:rsidRPr="00EA4E3A" w:rsidRDefault="004C5AAF" w:rsidP="00F52187">
            <w:pPr>
              <w:pStyle w:val="TAC"/>
              <w:rPr>
                <w:lang w:eastAsia="en-US"/>
              </w:rPr>
            </w:pPr>
            <w:r w:rsidRPr="00EA4E3A">
              <w:rPr>
                <w:lang w:eastAsia="en-US"/>
              </w:rPr>
              <w:t>11</w:t>
            </w:r>
          </w:p>
        </w:tc>
      </w:tr>
    </w:tbl>
    <w:p w14:paraId="0CEF3A22" w14:textId="77777777" w:rsidR="00C1336F" w:rsidRPr="00EA4E3A" w:rsidRDefault="00C1336F" w:rsidP="00C1336F"/>
    <w:p w14:paraId="5095DF8D" w14:textId="77777777"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14:paraId="20ADFCB7" w14:textId="77777777" w:rsidR="00C1336F" w:rsidRPr="00EA4E3A" w:rsidRDefault="00C1336F" w:rsidP="00C1336F">
      <w:r w:rsidRPr="00EA4E3A">
        <w:rPr>
          <w:lang w:val="en-US"/>
        </w:rPr>
        <w:t xml:space="preserve">The starting OFDM symbol for MPDCCH given by index </w:t>
      </w:r>
      <w:r w:rsidRPr="00EA4E3A">
        <w:rPr>
          <w:position w:val="-12"/>
        </w:rPr>
        <w:object w:dxaOrig="1020" w:dyaOrig="360" w14:anchorId="6AA3F8A2">
          <v:shape id="_x0000_i1389" type="#_x0000_t75" style="width:50.25pt;height:21.75pt" o:ole="">
            <v:imagedata r:id="rId776" o:title=""/>
          </v:shape>
          <o:OLEObject Type="Embed" ProgID="Equation.3" ShapeID="_x0000_i1389" DrawAspect="Content" ObjectID="_1685804246" r:id="rId777"/>
        </w:object>
      </w:r>
      <w:r w:rsidRPr="00EA4E3A">
        <w:rPr>
          <w:lang w:val="en-US"/>
        </w:rPr>
        <w:t xml:space="preserve"> in the first slot in a subframe </w:t>
      </w:r>
      <w:r w:rsidRPr="00EA4E3A">
        <w:rPr>
          <w:position w:val="-6"/>
        </w:rPr>
        <w:object w:dxaOrig="200" w:dyaOrig="279" w14:anchorId="2F865DA2">
          <v:shape id="_x0000_i1390" type="#_x0000_t75" style="width:7.55pt;height:14.25pt" o:ole="">
            <v:imagedata r:id="rId778" o:title=""/>
          </v:shape>
          <o:OLEObject Type="Embed" ProgID="Equation.3" ShapeID="_x0000_i1390" DrawAspect="Content" ObjectID="_1685804247" r:id="rId779"/>
        </w:object>
      </w:r>
      <w:r w:rsidRPr="00EA4E3A">
        <w:t xml:space="preserve"> and is determined as follows</w:t>
      </w:r>
    </w:p>
    <w:p w14:paraId="4DC4BFD0" w14:textId="77777777" w:rsidR="00C1336F" w:rsidRPr="00EA4E3A" w:rsidRDefault="0090766D" w:rsidP="00FA7224">
      <w:pPr>
        <w:pStyle w:val="B1"/>
      </w:pPr>
      <w:r w:rsidRPr="00EA4E3A">
        <w:t>-</w:t>
      </w:r>
      <w:r w:rsidRPr="00EA4E3A">
        <w:tab/>
      </w:r>
      <w:r w:rsidR="00C1336F" w:rsidRPr="00EA4E3A">
        <w:rPr>
          <w:position w:val="-12"/>
        </w:rPr>
        <w:object w:dxaOrig="1020" w:dyaOrig="360" w14:anchorId="50C2D037">
          <v:shape id="_x0000_i1391" type="#_x0000_t75" style="width:50.25pt;height:21.75pt" o:ole="">
            <v:imagedata r:id="rId780" o:title=""/>
          </v:shape>
          <o:OLEObject Type="Embed" ProgID="Equation.DSMT4" ShapeID="_x0000_i1391" DrawAspect="Content" ObjectID="_1685804248" r:id="rId781"/>
        </w:object>
      </w:r>
      <w:r w:rsidR="00C1336F" w:rsidRPr="00EA4E3A">
        <w:t xml:space="preserve">is given by the higher layer parameter </w:t>
      </w:r>
      <w:proofErr w:type="spellStart"/>
      <w:r w:rsidR="00C1336F" w:rsidRPr="00EA4E3A">
        <w:rPr>
          <w:i/>
          <w:lang w:val="en-US"/>
        </w:rPr>
        <w:t>startSymbol</w:t>
      </w:r>
      <w:proofErr w:type="spellEnd"/>
      <w:r w:rsidR="001F385F" w:rsidRPr="00EA4E3A">
        <w:rPr>
          <w:rFonts w:eastAsia="SimSun"/>
          <w:i/>
          <w:lang w:eastAsia="zh-CN"/>
        </w:rPr>
        <w:t>BR</w:t>
      </w:r>
    </w:p>
    <w:p w14:paraId="0FFF6568" w14:textId="77777777"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w14:anchorId="5CBAA8F1">
          <v:shape id="_x0000_i1392" type="#_x0000_t75" style="width:7.55pt;height:14.25pt" o:ole="">
            <v:imagedata r:id="rId782" o:title=""/>
          </v:shape>
          <o:OLEObject Type="Embed" ProgID="Equation.3" ShapeID="_x0000_i1392" DrawAspect="Content" ObjectID="_1685804249"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w:t>
      </w:r>
      <w:proofErr w:type="spellStart"/>
      <w:r w:rsidR="00C1336F" w:rsidRPr="00EA4E3A">
        <w:rPr>
          <w:rFonts w:eastAsia="SimSun" w:hint="eastAsia"/>
          <w:lang w:eastAsia="zh-CN"/>
        </w:rPr>
        <w:t>CEModeA</w:t>
      </w:r>
      <w:proofErr w:type="spellEnd"/>
    </w:p>
    <w:p w14:paraId="53E20E43" w14:textId="77777777" w:rsidR="00C1336F" w:rsidRPr="00EA4E3A" w:rsidRDefault="0090766D" w:rsidP="00FA7224">
      <w:pPr>
        <w:pStyle w:val="B2"/>
      </w:pPr>
      <w:r w:rsidRPr="00EA4E3A">
        <w:t>-</w:t>
      </w:r>
      <w:r w:rsidRPr="00EA4E3A">
        <w:tab/>
      </w:r>
      <w:r w:rsidR="00C1336F" w:rsidRPr="00EA4E3A">
        <w:rPr>
          <w:position w:val="-14"/>
        </w:rPr>
        <w:object w:dxaOrig="3040" w:dyaOrig="400" w14:anchorId="7FF01304">
          <v:shape id="_x0000_i1393" type="#_x0000_t75" style="width:151.55pt;height:21.75pt" o:ole="">
            <v:imagedata r:id="rId784" o:title=""/>
          </v:shape>
          <o:OLEObject Type="Embed" ProgID="Equation.DSMT4" ShapeID="_x0000_i1393" DrawAspect="Content" ObjectID="_1685804250" r:id="rId785"/>
        </w:object>
      </w:r>
    </w:p>
    <w:p w14:paraId="224A051F" w14:textId="77777777"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14:paraId="0CB33581" w14:textId="77777777" w:rsidR="00C1336F" w:rsidRPr="00EA4E3A" w:rsidRDefault="0090766D" w:rsidP="00FA7224">
      <w:pPr>
        <w:pStyle w:val="B2"/>
      </w:pPr>
      <w:r w:rsidRPr="00EA4E3A">
        <w:t>-</w:t>
      </w:r>
      <w:r w:rsidRPr="00EA4E3A">
        <w:tab/>
      </w:r>
      <w:r w:rsidR="00C1336F" w:rsidRPr="00EA4E3A">
        <w:rPr>
          <w:position w:val="-12"/>
        </w:rPr>
        <w:object w:dxaOrig="2220" w:dyaOrig="360" w14:anchorId="38168F1E">
          <v:shape id="_x0000_i1394" type="#_x0000_t75" style="width:108pt;height:21.75pt" o:ole="">
            <v:imagedata r:id="rId786" o:title=""/>
          </v:shape>
          <o:OLEObject Type="Embed" ProgID="Equation.DSMT4" ShapeID="_x0000_i1394" DrawAspect="Content" ObjectID="_1685804251" r:id="rId787"/>
        </w:object>
      </w:r>
      <w:r w:rsidR="00C1336F" w:rsidRPr="00EA4E3A">
        <w:rPr>
          <w:lang w:val="en-US"/>
        </w:rPr>
        <w:t>.</w:t>
      </w:r>
    </w:p>
    <w:p w14:paraId="52185507" w14:textId="77777777"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14:paraId="0A82CC1B" w14:textId="77777777"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14:paraId="56DCE420" w14:textId="77777777"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14:paraId="732881EE" w14:textId="77777777" w:rsidR="0093274D" w:rsidRPr="00EA4E3A" w:rsidRDefault="0093274D">
      <w:pPr>
        <w:jc w:val="both"/>
      </w:pPr>
      <w:r w:rsidRPr="00EA4E3A">
        <w:t xml:space="preserve">A UE shall validate a Semi-Persistent Scheduling assignment PDCCH only if all the following conditions are met: </w:t>
      </w:r>
    </w:p>
    <w:p w14:paraId="740D6D49" w14:textId="77777777"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14:paraId="42268407" w14:textId="77777777"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14:paraId="5AA3D9C8" w14:textId="77777777" w:rsidR="005A29E2" w:rsidRPr="00EA4E3A" w:rsidRDefault="005A29E2" w:rsidP="005A29E2">
      <w:pPr>
        <w:jc w:val="both"/>
      </w:pPr>
      <w:r w:rsidRPr="00EA4E3A">
        <w:t xml:space="preserve">A UE shall validate a Semi-Persistent Scheduling assignment EPDCCH only if all the following conditions are met: </w:t>
      </w:r>
    </w:p>
    <w:p w14:paraId="5AE6B44F" w14:textId="77777777"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14:paraId="5FA00EB1" w14:textId="77777777"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14:paraId="1A608DE5" w14:textId="77777777" w:rsidR="00C1336F" w:rsidRPr="00EA4E3A" w:rsidRDefault="00C1336F" w:rsidP="00C1336F">
      <w:pPr>
        <w:jc w:val="both"/>
      </w:pPr>
      <w:r w:rsidRPr="00EA4E3A">
        <w:t xml:space="preserve">A UE shall validate a Semi-Persistent Scheduling assignment MPDCCH only if all the following conditions are met: </w:t>
      </w:r>
    </w:p>
    <w:p w14:paraId="05304BC2" w14:textId="77777777"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14:paraId="28D7027B" w14:textId="77777777"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14:paraId="5B86FA94" w14:textId="77777777"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14:paraId="6447EE0F" w14:textId="77777777"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14:paraId="36849DAD" w14:textId="77777777"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14:paraId="18A1C2BA" w14:textId="77777777"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14:paraId="6C335B34" w14:textId="77777777" w:rsidTr="00BC3DAA">
        <w:trPr>
          <w:cantSplit/>
          <w:jc w:val="center"/>
        </w:trPr>
        <w:tc>
          <w:tcPr>
            <w:tcW w:w="0" w:type="auto"/>
            <w:tcBorders>
              <w:bottom w:val="single" w:sz="4" w:space="0" w:color="auto"/>
            </w:tcBorders>
            <w:shd w:val="clear" w:color="auto" w:fill="E0E0E0"/>
            <w:vAlign w:val="center"/>
          </w:tcPr>
          <w:p w14:paraId="10B81AFC" w14:textId="77777777" w:rsidR="0093274D" w:rsidRPr="00EA4E3A" w:rsidRDefault="0093274D" w:rsidP="0075678D">
            <w:pPr>
              <w:pStyle w:val="TAH"/>
            </w:pPr>
          </w:p>
        </w:tc>
        <w:tc>
          <w:tcPr>
            <w:tcW w:w="0" w:type="auto"/>
            <w:tcBorders>
              <w:bottom w:val="single" w:sz="4" w:space="0" w:color="auto"/>
            </w:tcBorders>
            <w:shd w:val="clear" w:color="auto" w:fill="E0E0E0"/>
            <w:vAlign w:val="center"/>
          </w:tcPr>
          <w:p w14:paraId="01EFFEFB" w14:textId="77777777"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14:paraId="6F1596F5" w14:textId="77777777"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14:paraId="2A4D228E" w14:textId="77777777"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14:paraId="4CFAE338" w14:textId="77777777" w:rsidTr="00BC3DAA">
        <w:trPr>
          <w:cantSplit/>
          <w:jc w:val="center"/>
        </w:trPr>
        <w:tc>
          <w:tcPr>
            <w:tcW w:w="0" w:type="auto"/>
            <w:shd w:val="clear" w:color="auto" w:fill="auto"/>
            <w:vAlign w:val="center"/>
          </w:tcPr>
          <w:p w14:paraId="093ECDE2" w14:textId="77777777"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14:paraId="496D1178" w14:textId="77777777"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14:paraId="78441589" w14:textId="77777777" w:rsidR="0093274D" w:rsidRPr="00EA4E3A" w:rsidRDefault="0093274D" w:rsidP="00975C2E">
            <w:pPr>
              <w:pStyle w:val="TAC"/>
            </w:pPr>
            <w:r w:rsidRPr="00EA4E3A">
              <w:t>N/A</w:t>
            </w:r>
          </w:p>
        </w:tc>
        <w:tc>
          <w:tcPr>
            <w:tcW w:w="0" w:type="auto"/>
            <w:shd w:val="clear" w:color="auto" w:fill="auto"/>
            <w:vAlign w:val="center"/>
          </w:tcPr>
          <w:p w14:paraId="66FB2D04" w14:textId="77777777" w:rsidR="0093274D" w:rsidRPr="00EA4E3A" w:rsidRDefault="0093274D" w:rsidP="00975C2E">
            <w:pPr>
              <w:pStyle w:val="TAC"/>
            </w:pPr>
            <w:r w:rsidRPr="00EA4E3A">
              <w:t>N/A</w:t>
            </w:r>
          </w:p>
        </w:tc>
      </w:tr>
      <w:tr w:rsidR="0093274D" w:rsidRPr="00EA4E3A" w14:paraId="3FC823CF" w14:textId="77777777" w:rsidTr="00BC3DAA">
        <w:trPr>
          <w:cantSplit/>
          <w:jc w:val="center"/>
        </w:trPr>
        <w:tc>
          <w:tcPr>
            <w:tcW w:w="0" w:type="auto"/>
            <w:shd w:val="clear" w:color="auto" w:fill="auto"/>
            <w:vAlign w:val="center"/>
          </w:tcPr>
          <w:p w14:paraId="4FEBC358" w14:textId="77777777"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14:paraId="22B1E54E" w14:textId="77777777"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14:paraId="1DB6AF1D" w14:textId="77777777" w:rsidR="0093274D" w:rsidRPr="00EA4E3A" w:rsidRDefault="0093274D" w:rsidP="00975C2E">
            <w:pPr>
              <w:pStyle w:val="TAC"/>
              <w:rPr>
                <w:lang w:val="en-US"/>
              </w:rPr>
            </w:pPr>
            <w:r w:rsidRPr="00EA4E3A">
              <w:rPr>
                <w:lang w:val="en-US"/>
              </w:rPr>
              <w:t>N/A</w:t>
            </w:r>
          </w:p>
        </w:tc>
        <w:tc>
          <w:tcPr>
            <w:tcW w:w="0" w:type="auto"/>
            <w:shd w:val="clear" w:color="auto" w:fill="auto"/>
            <w:vAlign w:val="center"/>
          </w:tcPr>
          <w:p w14:paraId="0468B3D8" w14:textId="77777777" w:rsidR="0093274D" w:rsidRPr="00EA4E3A" w:rsidRDefault="0093274D" w:rsidP="00975C2E">
            <w:pPr>
              <w:pStyle w:val="TAC"/>
              <w:rPr>
                <w:lang w:val="en-US"/>
              </w:rPr>
            </w:pPr>
            <w:r w:rsidRPr="00EA4E3A">
              <w:rPr>
                <w:lang w:val="en-US"/>
              </w:rPr>
              <w:t>N/A</w:t>
            </w:r>
          </w:p>
        </w:tc>
      </w:tr>
      <w:tr w:rsidR="0093274D" w:rsidRPr="00EA4E3A" w14:paraId="20E45E22" w14:textId="77777777" w:rsidTr="00BC3DAA">
        <w:trPr>
          <w:cantSplit/>
          <w:jc w:val="center"/>
        </w:trPr>
        <w:tc>
          <w:tcPr>
            <w:tcW w:w="0" w:type="auto"/>
            <w:shd w:val="clear" w:color="auto" w:fill="auto"/>
            <w:vAlign w:val="center"/>
          </w:tcPr>
          <w:p w14:paraId="7C129AD5" w14:textId="77777777"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14:paraId="70CAC706" w14:textId="77777777"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14:paraId="2E4235E1" w14:textId="77777777" w:rsidR="0093274D" w:rsidRPr="00EA4E3A" w:rsidRDefault="0093274D" w:rsidP="00975C2E">
            <w:pPr>
              <w:pStyle w:val="TAC"/>
              <w:rPr>
                <w:lang w:val="en-US"/>
              </w:rPr>
            </w:pPr>
            <w:r w:rsidRPr="00EA4E3A">
              <w:rPr>
                <w:lang w:val="en-US"/>
              </w:rPr>
              <w:t>N/A</w:t>
            </w:r>
          </w:p>
        </w:tc>
        <w:tc>
          <w:tcPr>
            <w:tcW w:w="0" w:type="auto"/>
            <w:shd w:val="clear" w:color="auto" w:fill="auto"/>
            <w:vAlign w:val="center"/>
          </w:tcPr>
          <w:p w14:paraId="3D19C697" w14:textId="77777777" w:rsidR="0093274D" w:rsidRPr="00EA4E3A" w:rsidRDefault="0093274D" w:rsidP="00975C2E">
            <w:pPr>
              <w:pStyle w:val="TAC"/>
              <w:rPr>
                <w:lang w:val="en-US"/>
              </w:rPr>
            </w:pPr>
            <w:r w:rsidRPr="00EA4E3A">
              <w:rPr>
                <w:lang w:val="en-US"/>
              </w:rPr>
              <w:t>N/A</w:t>
            </w:r>
          </w:p>
        </w:tc>
      </w:tr>
      <w:tr w:rsidR="0093274D" w:rsidRPr="00EA4E3A" w14:paraId="0C5973DA" w14:textId="77777777" w:rsidTr="00BC3DAA">
        <w:trPr>
          <w:cantSplit/>
          <w:jc w:val="center"/>
        </w:trPr>
        <w:tc>
          <w:tcPr>
            <w:tcW w:w="0" w:type="auto"/>
            <w:shd w:val="clear" w:color="auto" w:fill="auto"/>
            <w:vAlign w:val="center"/>
          </w:tcPr>
          <w:p w14:paraId="73FBF891" w14:textId="77777777"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14:paraId="247BD80D" w14:textId="77777777" w:rsidR="0093274D" w:rsidRPr="00EA4E3A" w:rsidRDefault="0093274D" w:rsidP="00975C2E">
            <w:pPr>
              <w:pStyle w:val="TAC"/>
              <w:rPr>
                <w:lang w:val="en-US"/>
              </w:rPr>
            </w:pPr>
            <w:r w:rsidRPr="00EA4E3A">
              <w:rPr>
                <w:lang w:val="en-US"/>
              </w:rPr>
              <w:t>N/A</w:t>
            </w:r>
          </w:p>
        </w:tc>
        <w:tc>
          <w:tcPr>
            <w:tcW w:w="0" w:type="auto"/>
            <w:shd w:val="clear" w:color="auto" w:fill="auto"/>
            <w:vAlign w:val="center"/>
          </w:tcPr>
          <w:p w14:paraId="3E1C2A7D" w14:textId="77777777" w:rsidR="0093274D" w:rsidRPr="00EA4E3A" w:rsidRDefault="0093274D" w:rsidP="00975C2E">
            <w:pPr>
              <w:pStyle w:val="TAC"/>
            </w:pPr>
            <w:r w:rsidRPr="00EA4E3A">
              <w:t xml:space="preserve">FDD: set to </w:t>
            </w:r>
            <w:r w:rsidR="0001443F">
              <w:t>'</w:t>
            </w:r>
            <w:r w:rsidRPr="00EA4E3A">
              <w:t>000</w:t>
            </w:r>
            <w:r w:rsidR="0001443F">
              <w:t>'</w:t>
            </w:r>
          </w:p>
          <w:p w14:paraId="5996C6FD" w14:textId="77777777"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14:paraId="085CBFFD" w14:textId="77777777" w:rsidR="0093274D" w:rsidRPr="00EA4E3A" w:rsidRDefault="0093274D" w:rsidP="00975C2E">
            <w:pPr>
              <w:pStyle w:val="TAC"/>
            </w:pPr>
            <w:r w:rsidRPr="00EA4E3A">
              <w:t xml:space="preserve">FDD: set to </w:t>
            </w:r>
            <w:r w:rsidR="0001443F">
              <w:t>'</w:t>
            </w:r>
            <w:r w:rsidRPr="00EA4E3A">
              <w:t>000</w:t>
            </w:r>
            <w:r w:rsidR="0001443F">
              <w:t>'</w:t>
            </w:r>
          </w:p>
          <w:p w14:paraId="693E0BD9" w14:textId="77777777"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14:paraId="7A07599E" w14:textId="77777777" w:rsidTr="00BC3DAA">
        <w:trPr>
          <w:cantSplit/>
          <w:jc w:val="center"/>
        </w:trPr>
        <w:tc>
          <w:tcPr>
            <w:tcW w:w="0" w:type="auto"/>
            <w:shd w:val="clear" w:color="auto" w:fill="auto"/>
            <w:vAlign w:val="center"/>
          </w:tcPr>
          <w:p w14:paraId="5EBE3AE0" w14:textId="77777777"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14:paraId="42E5848F" w14:textId="77777777" w:rsidR="0093274D" w:rsidRPr="00EA4E3A" w:rsidRDefault="0093274D" w:rsidP="00975C2E">
            <w:pPr>
              <w:pStyle w:val="TAC"/>
              <w:rPr>
                <w:lang w:val="en-US"/>
              </w:rPr>
            </w:pPr>
            <w:r w:rsidRPr="00EA4E3A">
              <w:rPr>
                <w:lang w:val="en-US"/>
              </w:rPr>
              <w:t>N/A</w:t>
            </w:r>
          </w:p>
        </w:tc>
        <w:tc>
          <w:tcPr>
            <w:tcW w:w="0" w:type="auto"/>
            <w:shd w:val="clear" w:color="auto" w:fill="auto"/>
            <w:vAlign w:val="center"/>
          </w:tcPr>
          <w:p w14:paraId="7A1B2BFA" w14:textId="77777777"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14:paraId="7F730157" w14:textId="77777777"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14:paraId="79074EAD" w14:textId="77777777" w:rsidTr="00BC3DAA">
        <w:trPr>
          <w:cantSplit/>
          <w:jc w:val="center"/>
        </w:trPr>
        <w:tc>
          <w:tcPr>
            <w:tcW w:w="0" w:type="auto"/>
            <w:shd w:val="clear" w:color="auto" w:fill="auto"/>
            <w:vAlign w:val="center"/>
          </w:tcPr>
          <w:p w14:paraId="0705FBB6" w14:textId="77777777"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14:paraId="0B962B98" w14:textId="77777777" w:rsidR="0093274D" w:rsidRPr="00EA4E3A" w:rsidRDefault="0093274D" w:rsidP="00975C2E">
            <w:pPr>
              <w:pStyle w:val="TAC"/>
              <w:rPr>
                <w:lang w:val="en-US"/>
              </w:rPr>
            </w:pPr>
            <w:r w:rsidRPr="00EA4E3A">
              <w:rPr>
                <w:lang w:val="en-US"/>
              </w:rPr>
              <w:t>N/A</w:t>
            </w:r>
          </w:p>
        </w:tc>
        <w:tc>
          <w:tcPr>
            <w:tcW w:w="0" w:type="auto"/>
            <w:shd w:val="clear" w:color="auto" w:fill="auto"/>
            <w:vAlign w:val="center"/>
          </w:tcPr>
          <w:p w14:paraId="1B131BB8" w14:textId="77777777"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14:paraId="471B2FD8" w14:textId="77777777"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14:paraId="2862418E" w14:textId="77777777" w:rsidR="0093274D" w:rsidRPr="00EA4E3A" w:rsidRDefault="0093274D"/>
    <w:p w14:paraId="5C799E0E" w14:textId="77777777" w:rsidR="00975C2E" w:rsidRPr="00EA4E3A" w:rsidRDefault="00975C2E"/>
    <w:p w14:paraId="40B16523" w14:textId="77777777"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14:paraId="506E6455" w14:textId="77777777" w:rsidTr="00BC3DAA">
        <w:trPr>
          <w:cantSplit/>
          <w:jc w:val="center"/>
        </w:trPr>
        <w:tc>
          <w:tcPr>
            <w:tcW w:w="0" w:type="auto"/>
            <w:tcBorders>
              <w:bottom w:val="single" w:sz="4" w:space="0" w:color="auto"/>
            </w:tcBorders>
            <w:shd w:val="clear" w:color="auto" w:fill="E0E0E0"/>
            <w:vAlign w:val="center"/>
          </w:tcPr>
          <w:p w14:paraId="7081D8B0" w14:textId="77777777"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14:paraId="4062C422" w14:textId="77777777"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14:paraId="280B3148" w14:textId="77777777"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14:paraId="2F65C0E5" w14:textId="77777777" w:rsidTr="00BC3DAA">
        <w:trPr>
          <w:cantSplit/>
          <w:jc w:val="center"/>
        </w:trPr>
        <w:tc>
          <w:tcPr>
            <w:tcW w:w="0" w:type="auto"/>
            <w:shd w:val="clear" w:color="auto" w:fill="auto"/>
            <w:vAlign w:val="center"/>
          </w:tcPr>
          <w:p w14:paraId="360BEE2A" w14:textId="77777777"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14:paraId="02BCA092" w14:textId="77777777"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14:paraId="1968B651" w14:textId="77777777" w:rsidR="0093274D" w:rsidRPr="00EA4E3A" w:rsidRDefault="0093274D" w:rsidP="00975C2E">
            <w:pPr>
              <w:pStyle w:val="TAC"/>
              <w:rPr>
                <w:rFonts w:eastAsia="SimSun"/>
                <w:lang w:eastAsia="zh-CN"/>
              </w:rPr>
            </w:pPr>
          </w:p>
        </w:tc>
        <w:tc>
          <w:tcPr>
            <w:tcW w:w="0" w:type="auto"/>
            <w:shd w:val="clear" w:color="auto" w:fill="auto"/>
            <w:vAlign w:val="center"/>
          </w:tcPr>
          <w:p w14:paraId="6126FA86" w14:textId="77777777" w:rsidR="0093274D" w:rsidRPr="00EA4E3A" w:rsidRDefault="0093274D" w:rsidP="00975C2E">
            <w:pPr>
              <w:pStyle w:val="TAC"/>
            </w:pPr>
            <w:r w:rsidRPr="00EA4E3A">
              <w:t>N/A</w:t>
            </w:r>
          </w:p>
        </w:tc>
      </w:tr>
      <w:tr w:rsidR="0093274D" w:rsidRPr="00EA4E3A" w14:paraId="5DE2FE72" w14:textId="77777777" w:rsidTr="00BC3DAA">
        <w:trPr>
          <w:cantSplit/>
          <w:jc w:val="center"/>
        </w:trPr>
        <w:tc>
          <w:tcPr>
            <w:tcW w:w="0" w:type="auto"/>
            <w:shd w:val="clear" w:color="auto" w:fill="auto"/>
            <w:vAlign w:val="center"/>
          </w:tcPr>
          <w:p w14:paraId="6DA5DF57" w14:textId="77777777"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14:paraId="0F75F7C2" w14:textId="77777777"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14:paraId="3BAE775D" w14:textId="77777777" w:rsidR="0093274D" w:rsidRPr="00EA4E3A" w:rsidRDefault="0093274D" w:rsidP="00975C2E">
            <w:pPr>
              <w:pStyle w:val="TAC"/>
              <w:rPr>
                <w:rFonts w:eastAsia="SimSun"/>
                <w:lang w:val="en-US" w:eastAsia="zh-CN"/>
              </w:rPr>
            </w:pPr>
          </w:p>
        </w:tc>
        <w:tc>
          <w:tcPr>
            <w:tcW w:w="0" w:type="auto"/>
            <w:shd w:val="clear" w:color="auto" w:fill="auto"/>
            <w:vAlign w:val="center"/>
          </w:tcPr>
          <w:p w14:paraId="2F25F2DE" w14:textId="77777777" w:rsidR="0093274D" w:rsidRPr="00EA4E3A" w:rsidRDefault="0093274D" w:rsidP="00975C2E">
            <w:pPr>
              <w:pStyle w:val="TAC"/>
              <w:rPr>
                <w:rFonts w:eastAsia="SimSun"/>
                <w:lang w:val="en-US" w:eastAsia="zh-CN"/>
              </w:rPr>
            </w:pPr>
            <w:r w:rsidRPr="00EA4E3A">
              <w:rPr>
                <w:lang w:val="en-US"/>
              </w:rPr>
              <w:t>N/A</w:t>
            </w:r>
          </w:p>
        </w:tc>
      </w:tr>
      <w:tr w:rsidR="0093274D" w:rsidRPr="00EA4E3A" w14:paraId="2D07CC4E" w14:textId="77777777" w:rsidTr="00BC3DAA">
        <w:trPr>
          <w:cantSplit/>
          <w:jc w:val="center"/>
        </w:trPr>
        <w:tc>
          <w:tcPr>
            <w:tcW w:w="0" w:type="auto"/>
            <w:shd w:val="clear" w:color="auto" w:fill="auto"/>
            <w:vAlign w:val="center"/>
          </w:tcPr>
          <w:p w14:paraId="68484669" w14:textId="77777777"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14:paraId="37C212AC" w14:textId="77777777"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14:paraId="2B5312DF" w14:textId="77777777" w:rsidR="0093274D" w:rsidRPr="00EA4E3A" w:rsidRDefault="0093274D" w:rsidP="00975C2E">
            <w:pPr>
              <w:pStyle w:val="TAC"/>
            </w:pPr>
            <w:r w:rsidRPr="00EA4E3A">
              <w:rPr>
                <w:lang w:val="en-US"/>
              </w:rPr>
              <w:t>N/A</w:t>
            </w:r>
          </w:p>
        </w:tc>
      </w:tr>
      <w:tr w:rsidR="0093274D" w:rsidRPr="00EA4E3A" w14:paraId="5ED14A21" w14:textId="77777777" w:rsidTr="00BC3DAA">
        <w:trPr>
          <w:cantSplit/>
          <w:jc w:val="center"/>
        </w:trPr>
        <w:tc>
          <w:tcPr>
            <w:tcW w:w="0" w:type="auto"/>
            <w:shd w:val="clear" w:color="auto" w:fill="auto"/>
            <w:vAlign w:val="center"/>
          </w:tcPr>
          <w:p w14:paraId="1F359744" w14:textId="77777777"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14:paraId="65F8D7C1" w14:textId="77777777"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14:paraId="1679EEF7" w14:textId="77777777" w:rsidR="0093274D" w:rsidRPr="00EA4E3A" w:rsidRDefault="0093274D" w:rsidP="00975C2E">
            <w:pPr>
              <w:pStyle w:val="TAC"/>
              <w:rPr>
                <w:lang w:val="en-US"/>
              </w:rPr>
            </w:pPr>
            <w:r w:rsidRPr="00EA4E3A">
              <w:rPr>
                <w:lang w:val="en-US"/>
              </w:rPr>
              <w:t>N/A</w:t>
            </w:r>
          </w:p>
        </w:tc>
      </w:tr>
      <w:tr w:rsidR="0093274D" w:rsidRPr="00EA4E3A" w14:paraId="1B6C9CF6" w14:textId="77777777" w:rsidTr="00BC3DAA">
        <w:trPr>
          <w:cantSplit/>
          <w:jc w:val="center"/>
        </w:trPr>
        <w:tc>
          <w:tcPr>
            <w:tcW w:w="0" w:type="auto"/>
            <w:shd w:val="clear" w:color="auto" w:fill="auto"/>
            <w:vAlign w:val="center"/>
          </w:tcPr>
          <w:p w14:paraId="1E15AA02" w14:textId="77777777"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14:paraId="4027D649" w14:textId="77777777" w:rsidR="0093274D" w:rsidRPr="00EA4E3A" w:rsidRDefault="0093274D" w:rsidP="00975C2E">
            <w:pPr>
              <w:pStyle w:val="TAC"/>
            </w:pPr>
            <w:r w:rsidRPr="00EA4E3A">
              <w:rPr>
                <w:lang w:val="en-US"/>
              </w:rPr>
              <w:t>N/A</w:t>
            </w:r>
          </w:p>
        </w:tc>
        <w:tc>
          <w:tcPr>
            <w:tcW w:w="0" w:type="auto"/>
            <w:shd w:val="clear" w:color="auto" w:fill="auto"/>
            <w:vAlign w:val="center"/>
          </w:tcPr>
          <w:p w14:paraId="535473E7" w14:textId="77777777" w:rsidR="0093274D" w:rsidRPr="00EA4E3A" w:rsidRDefault="0093274D" w:rsidP="00975C2E">
            <w:pPr>
              <w:pStyle w:val="TAC"/>
            </w:pPr>
            <w:r w:rsidRPr="00EA4E3A">
              <w:t xml:space="preserve">FDD: set to </w:t>
            </w:r>
            <w:r w:rsidR="0001443F">
              <w:t>'</w:t>
            </w:r>
            <w:r w:rsidRPr="00EA4E3A">
              <w:t>000</w:t>
            </w:r>
            <w:r w:rsidR="0001443F">
              <w:t>'</w:t>
            </w:r>
          </w:p>
          <w:p w14:paraId="69EF4666" w14:textId="77777777"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14:paraId="648A2F23" w14:textId="77777777" w:rsidTr="00BC3DAA">
        <w:trPr>
          <w:cantSplit/>
          <w:jc w:val="center"/>
        </w:trPr>
        <w:tc>
          <w:tcPr>
            <w:tcW w:w="0" w:type="auto"/>
            <w:shd w:val="clear" w:color="auto" w:fill="auto"/>
            <w:vAlign w:val="center"/>
          </w:tcPr>
          <w:p w14:paraId="30CE3E0B" w14:textId="77777777"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14:paraId="732EFA12" w14:textId="77777777" w:rsidR="0093274D" w:rsidRPr="00EA4E3A" w:rsidRDefault="0093274D" w:rsidP="00975C2E">
            <w:pPr>
              <w:pStyle w:val="TAC"/>
            </w:pPr>
            <w:r w:rsidRPr="00EA4E3A">
              <w:rPr>
                <w:lang w:val="en-US"/>
              </w:rPr>
              <w:t>N/A</w:t>
            </w:r>
          </w:p>
        </w:tc>
        <w:tc>
          <w:tcPr>
            <w:tcW w:w="0" w:type="auto"/>
            <w:shd w:val="clear" w:color="auto" w:fill="auto"/>
            <w:vAlign w:val="center"/>
          </w:tcPr>
          <w:p w14:paraId="6C3C68B7" w14:textId="77777777"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14:paraId="3E89C977" w14:textId="77777777" w:rsidTr="00BC3DAA">
        <w:trPr>
          <w:cantSplit/>
          <w:jc w:val="center"/>
        </w:trPr>
        <w:tc>
          <w:tcPr>
            <w:tcW w:w="0" w:type="auto"/>
            <w:shd w:val="clear" w:color="auto" w:fill="auto"/>
            <w:vAlign w:val="center"/>
          </w:tcPr>
          <w:p w14:paraId="243F38E5" w14:textId="77777777"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14:paraId="2876613D" w14:textId="77777777" w:rsidR="0093274D" w:rsidRPr="00EA4E3A" w:rsidRDefault="0093274D" w:rsidP="00975C2E">
            <w:pPr>
              <w:pStyle w:val="TAC"/>
            </w:pPr>
            <w:r w:rsidRPr="00EA4E3A">
              <w:rPr>
                <w:lang w:val="en-US"/>
              </w:rPr>
              <w:t>N/A</w:t>
            </w:r>
          </w:p>
        </w:tc>
        <w:tc>
          <w:tcPr>
            <w:tcW w:w="0" w:type="auto"/>
            <w:shd w:val="clear" w:color="auto" w:fill="auto"/>
            <w:vAlign w:val="center"/>
          </w:tcPr>
          <w:p w14:paraId="607D35E7" w14:textId="77777777" w:rsidR="0093274D" w:rsidRPr="00EA4E3A" w:rsidRDefault="0093274D" w:rsidP="00975C2E">
            <w:pPr>
              <w:pStyle w:val="TAC"/>
            </w:pPr>
            <w:r w:rsidRPr="00EA4E3A">
              <w:t xml:space="preserve">set to </w:t>
            </w:r>
            <w:r w:rsidR="0001443F">
              <w:t>'</w:t>
            </w:r>
            <w:r w:rsidRPr="00EA4E3A">
              <w:t>00</w:t>
            </w:r>
            <w:r w:rsidR="0001443F">
              <w:t>'</w:t>
            </w:r>
          </w:p>
        </w:tc>
      </w:tr>
      <w:tr w:rsidR="0093274D" w:rsidRPr="00EA4E3A" w14:paraId="0775CE5F" w14:textId="77777777" w:rsidTr="00BC3DAA">
        <w:trPr>
          <w:cantSplit/>
          <w:jc w:val="center"/>
        </w:trPr>
        <w:tc>
          <w:tcPr>
            <w:tcW w:w="0" w:type="auto"/>
            <w:shd w:val="clear" w:color="auto" w:fill="auto"/>
            <w:vAlign w:val="center"/>
          </w:tcPr>
          <w:p w14:paraId="4702BF4F" w14:textId="77777777"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14:paraId="4F7214D0" w14:textId="77777777" w:rsidR="0093274D" w:rsidRPr="00EA4E3A" w:rsidRDefault="0093274D" w:rsidP="00975C2E">
            <w:pPr>
              <w:pStyle w:val="TAC"/>
              <w:rPr>
                <w:lang w:val="en-US"/>
              </w:rPr>
            </w:pPr>
            <w:r w:rsidRPr="00EA4E3A">
              <w:rPr>
                <w:lang w:val="en-US"/>
              </w:rPr>
              <w:t>N/A</w:t>
            </w:r>
          </w:p>
        </w:tc>
        <w:tc>
          <w:tcPr>
            <w:tcW w:w="0" w:type="auto"/>
            <w:shd w:val="clear" w:color="auto" w:fill="auto"/>
            <w:vAlign w:val="center"/>
          </w:tcPr>
          <w:p w14:paraId="6695449B" w14:textId="77777777"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14:paraId="4D7AC0BE" w14:textId="77777777" w:rsidR="0093274D" w:rsidRPr="00EA4E3A" w:rsidRDefault="0093274D">
      <w:pPr>
        <w:rPr>
          <w:lang w:val="en-US"/>
        </w:rPr>
      </w:pPr>
    </w:p>
    <w:p w14:paraId="794115A2" w14:textId="77777777"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14:paraId="32B12AAB" w14:textId="77777777" w:rsidTr="00F167B7">
        <w:trPr>
          <w:cantSplit/>
          <w:jc w:val="center"/>
        </w:trPr>
        <w:tc>
          <w:tcPr>
            <w:tcW w:w="0" w:type="auto"/>
            <w:tcBorders>
              <w:bottom w:val="single" w:sz="4" w:space="0" w:color="auto"/>
            </w:tcBorders>
            <w:shd w:val="clear" w:color="auto" w:fill="E0E0E0"/>
            <w:vAlign w:val="center"/>
          </w:tcPr>
          <w:p w14:paraId="50E7D52C" w14:textId="77777777"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14:paraId="68E9D36C" w14:textId="77777777"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14:paraId="6D60B94A" w14:textId="77777777" w:rsidR="00C1336F" w:rsidRPr="00EA4E3A" w:rsidRDefault="00C1336F" w:rsidP="00F167B7">
            <w:pPr>
              <w:pStyle w:val="TAH"/>
              <w:rPr>
                <w:lang w:val="en-US" w:eastAsia="en-US"/>
              </w:rPr>
            </w:pPr>
            <w:r w:rsidRPr="00EA4E3A">
              <w:rPr>
                <w:lang w:val="en-US" w:eastAsia="en-US"/>
              </w:rPr>
              <w:t>DCI format 6-1A</w:t>
            </w:r>
          </w:p>
        </w:tc>
      </w:tr>
      <w:tr w:rsidR="00C1336F" w:rsidRPr="00EA4E3A" w14:paraId="30CBD478" w14:textId="77777777" w:rsidTr="00F167B7">
        <w:trPr>
          <w:cantSplit/>
          <w:jc w:val="center"/>
        </w:trPr>
        <w:tc>
          <w:tcPr>
            <w:tcW w:w="0" w:type="auto"/>
            <w:shd w:val="clear" w:color="auto" w:fill="auto"/>
            <w:vAlign w:val="center"/>
          </w:tcPr>
          <w:p w14:paraId="51BEB36B" w14:textId="77777777"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14:paraId="1BF5ECC9" w14:textId="77777777"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14:paraId="4489977D" w14:textId="77777777"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14:paraId="6D856049" w14:textId="77777777"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14:paraId="120A8577" w14:textId="77777777" w:rsidTr="00F167B7">
        <w:trPr>
          <w:cantSplit/>
          <w:jc w:val="center"/>
        </w:trPr>
        <w:tc>
          <w:tcPr>
            <w:tcW w:w="0" w:type="auto"/>
            <w:shd w:val="clear" w:color="auto" w:fill="auto"/>
            <w:vAlign w:val="center"/>
          </w:tcPr>
          <w:p w14:paraId="16A2D47E" w14:textId="77777777"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14:paraId="7FBE9187" w14:textId="77777777"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14:paraId="4CE1EB3E" w14:textId="77777777"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14:paraId="217B86F5" w14:textId="77777777" w:rsidTr="00F167B7">
        <w:trPr>
          <w:cantSplit/>
          <w:jc w:val="center"/>
        </w:trPr>
        <w:tc>
          <w:tcPr>
            <w:tcW w:w="0" w:type="auto"/>
            <w:shd w:val="clear" w:color="auto" w:fill="auto"/>
            <w:vAlign w:val="center"/>
          </w:tcPr>
          <w:p w14:paraId="38AED4D6" w14:textId="77777777"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14:paraId="2627EED5" w14:textId="77777777"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14:paraId="65023A18" w14:textId="77777777" w:rsidR="00C1336F" w:rsidRPr="00EA4E3A" w:rsidRDefault="00C1336F" w:rsidP="00F167B7">
            <w:pPr>
              <w:pStyle w:val="TAC"/>
              <w:rPr>
                <w:lang w:val="en-US" w:eastAsia="en-US"/>
              </w:rPr>
            </w:pPr>
            <w:r w:rsidRPr="00EA4E3A">
              <w:rPr>
                <w:lang w:val="en-US" w:eastAsia="en-US"/>
              </w:rPr>
              <w:t>N/A</w:t>
            </w:r>
          </w:p>
        </w:tc>
      </w:tr>
      <w:tr w:rsidR="00C1336F" w:rsidRPr="00EA4E3A" w14:paraId="3DFBFC41" w14:textId="77777777" w:rsidTr="00F167B7">
        <w:trPr>
          <w:cantSplit/>
          <w:jc w:val="center"/>
        </w:trPr>
        <w:tc>
          <w:tcPr>
            <w:tcW w:w="0" w:type="auto"/>
            <w:shd w:val="clear" w:color="auto" w:fill="auto"/>
            <w:vAlign w:val="center"/>
          </w:tcPr>
          <w:p w14:paraId="1AF52F7C" w14:textId="77777777"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14:paraId="4B2B70A7" w14:textId="77777777"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14:paraId="5C8D90E1" w14:textId="77777777"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14:paraId="07090E67" w14:textId="77777777" w:rsidR="00C1336F" w:rsidRPr="00EA4E3A" w:rsidRDefault="00C1336F" w:rsidP="00C1336F"/>
    <w:p w14:paraId="017A2F28" w14:textId="77777777"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14:paraId="2D2B52E6" w14:textId="77777777" w:rsidTr="00F167B7">
        <w:trPr>
          <w:cantSplit/>
          <w:jc w:val="center"/>
        </w:trPr>
        <w:tc>
          <w:tcPr>
            <w:tcW w:w="0" w:type="auto"/>
            <w:tcBorders>
              <w:bottom w:val="single" w:sz="4" w:space="0" w:color="auto"/>
            </w:tcBorders>
            <w:shd w:val="clear" w:color="auto" w:fill="E0E0E0"/>
            <w:vAlign w:val="center"/>
          </w:tcPr>
          <w:p w14:paraId="476FCBAD" w14:textId="77777777"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26E583E4" w14:textId="77777777"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14:paraId="4E01912D" w14:textId="77777777"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14:paraId="6CF41652" w14:textId="77777777" w:rsidTr="00F167B7">
        <w:trPr>
          <w:cantSplit/>
          <w:jc w:val="center"/>
        </w:trPr>
        <w:tc>
          <w:tcPr>
            <w:tcW w:w="0" w:type="auto"/>
            <w:shd w:val="clear" w:color="auto" w:fill="auto"/>
            <w:vAlign w:val="center"/>
          </w:tcPr>
          <w:p w14:paraId="72181C71" w14:textId="77777777"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14:paraId="2208018E" w14:textId="77777777"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14:paraId="28306AA5" w14:textId="77777777"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14:paraId="64780F69" w14:textId="77777777"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14:paraId="1C85A7FD" w14:textId="77777777" w:rsidTr="00F167B7">
        <w:trPr>
          <w:cantSplit/>
          <w:jc w:val="center"/>
        </w:trPr>
        <w:tc>
          <w:tcPr>
            <w:tcW w:w="0" w:type="auto"/>
            <w:shd w:val="clear" w:color="auto" w:fill="auto"/>
            <w:vAlign w:val="center"/>
          </w:tcPr>
          <w:p w14:paraId="6B092632" w14:textId="77777777"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14:paraId="590B4745" w14:textId="77777777"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14:paraId="20BA0CB1" w14:textId="77777777"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14:paraId="37B315D4" w14:textId="77777777" w:rsidTr="00F167B7">
        <w:trPr>
          <w:cantSplit/>
          <w:jc w:val="center"/>
        </w:trPr>
        <w:tc>
          <w:tcPr>
            <w:tcW w:w="0" w:type="auto"/>
            <w:shd w:val="clear" w:color="auto" w:fill="auto"/>
            <w:vAlign w:val="center"/>
          </w:tcPr>
          <w:p w14:paraId="4E8A458A" w14:textId="77777777"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14:paraId="299A948E" w14:textId="77777777"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14:paraId="2A41C1C3" w14:textId="77777777"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14:paraId="5FCAFF73" w14:textId="77777777" w:rsidTr="00F167B7">
        <w:trPr>
          <w:cantSplit/>
          <w:jc w:val="center"/>
        </w:trPr>
        <w:tc>
          <w:tcPr>
            <w:tcW w:w="0" w:type="auto"/>
            <w:shd w:val="clear" w:color="auto" w:fill="auto"/>
            <w:vAlign w:val="center"/>
          </w:tcPr>
          <w:p w14:paraId="6C59447F" w14:textId="77777777"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14:paraId="37A5BE37" w14:textId="77777777"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14:paraId="6C7F040B" w14:textId="77777777"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14:paraId="7CDB8101" w14:textId="77777777" w:rsidTr="00F167B7">
        <w:trPr>
          <w:cantSplit/>
          <w:jc w:val="center"/>
        </w:trPr>
        <w:tc>
          <w:tcPr>
            <w:tcW w:w="0" w:type="auto"/>
            <w:shd w:val="clear" w:color="auto" w:fill="auto"/>
            <w:vAlign w:val="center"/>
          </w:tcPr>
          <w:p w14:paraId="09B6B686" w14:textId="77777777"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14:paraId="4184DAB1" w14:textId="77777777"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14:paraId="20C691FE" w14:textId="77777777" w:rsidR="00C1336F" w:rsidRPr="00EA4E3A" w:rsidRDefault="00C1336F" w:rsidP="00F167B7">
            <w:pPr>
              <w:pStyle w:val="TAC"/>
              <w:rPr>
                <w:lang w:eastAsia="en-US"/>
              </w:rPr>
            </w:pPr>
            <w:r w:rsidRPr="00EA4E3A">
              <w:rPr>
                <w:lang w:eastAsia="en-US"/>
              </w:rPr>
              <w:t>N/A</w:t>
            </w:r>
          </w:p>
        </w:tc>
      </w:tr>
      <w:tr w:rsidR="00C1336F" w:rsidRPr="00EA4E3A" w14:paraId="5E759469" w14:textId="77777777" w:rsidTr="00F167B7">
        <w:trPr>
          <w:cantSplit/>
          <w:jc w:val="center"/>
        </w:trPr>
        <w:tc>
          <w:tcPr>
            <w:tcW w:w="0" w:type="auto"/>
            <w:shd w:val="clear" w:color="auto" w:fill="auto"/>
            <w:vAlign w:val="center"/>
          </w:tcPr>
          <w:p w14:paraId="0BF10B5D" w14:textId="77777777"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14:paraId="394D95F9" w14:textId="77777777"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14:paraId="707F4B38" w14:textId="77777777"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14:paraId="5FCB5DBA" w14:textId="77777777" w:rsidR="00C1336F" w:rsidRPr="00EA4E3A" w:rsidRDefault="00C1336F">
      <w:pPr>
        <w:rPr>
          <w:lang w:val="en-US"/>
        </w:rPr>
      </w:pPr>
    </w:p>
    <w:p w14:paraId="17D7A3C1" w14:textId="77777777"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14:paraId="46B1EE44" w14:textId="77777777"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14:paraId="2BF464A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30E87A9" w14:textId="77777777"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F7739E2" w14:textId="77777777" w:rsidR="0093274D" w:rsidRPr="00EA4E3A" w:rsidRDefault="008B0F02" w:rsidP="00975C2E">
            <w:pPr>
              <w:pStyle w:val="TAH"/>
            </w:pPr>
            <w:r w:rsidRPr="00EA4E3A">
              <w:rPr>
                <w:noProof/>
                <w:position w:val="-12"/>
              </w:rPr>
              <w:drawing>
                <wp:inline distT="0" distB="0" distL="0" distR="0" wp14:anchorId="547D45BE" wp14:editId="64E96DAD">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14:paraId="4F9BDDC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9C51994" w14:textId="77777777"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14:paraId="7973193B" w14:textId="77777777"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14:paraId="44B1948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998D492" w14:textId="77777777"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14:paraId="671FA95F" w14:textId="77777777"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14:paraId="0D5A389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B9BD1E9" w14:textId="77777777"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14:paraId="53D0D3CD" w14:textId="77777777"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14:paraId="71ABB82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938C507" w14:textId="77777777"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14:paraId="71EB79C7" w14:textId="77777777"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14:paraId="63C3DF78" w14:textId="77777777" w:rsidR="0075678D" w:rsidRPr="00EA4E3A" w:rsidRDefault="0075678D" w:rsidP="0075678D">
      <w:pPr>
        <w:rPr>
          <w:lang w:val="en-US"/>
        </w:rPr>
      </w:pPr>
    </w:p>
    <w:p w14:paraId="6C60E6D1" w14:textId="77777777"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14:paraId="5C83D32A" w14:textId="77777777"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14:paraId="4848DA2F" w14:textId="77777777" w:rsidR="0075678D" w:rsidRPr="00EA4E3A" w:rsidRDefault="0075678D"/>
    <w:sectPr w:rsidR="0075678D" w:rsidRPr="00EA4E3A" w:rsidSect="00F44594">
      <w:headerReference w:type="default" r:id="rId789"/>
      <w:footerReference w:type="default" r:id="rId790"/>
      <w:footnotePr>
        <w:numRestart w:val="eachSect"/>
      </w:footnotePr>
      <w:pgSz w:w="11907" w:h="16840" w:code="9"/>
      <w:pgMar w:top="1416" w:right="1133" w:bottom="1133" w:left="1133" w:header="850" w:footer="340" w:gutter="0"/>
      <w:pgNumType w:start="2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E40D8" w14:textId="77777777" w:rsidR="00505AB2" w:rsidRDefault="00505AB2">
      <w:r>
        <w:separator/>
      </w:r>
    </w:p>
  </w:endnote>
  <w:endnote w:type="continuationSeparator" w:id="0">
    <w:p w14:paraId="357AEC66" w14:textId="77777777" w:rsidR="00505AB2" w:rsidRDefault="0050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3A66B" w14:textId="77777777"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485CA" w14:textId="77777777" w:rsidR="00505AB2" w:rsidRDefault="00505AB2">
      <w:r>
        <w:separator/>
      </w:r>
    </w:p>
  </w:footnote>
  <w:footnote w:type="continuationSeparator" w:id="0">
    <w:p w14:paraId="6C9101EB" w14:textId="77777777" w:rsidR="00505AB2" w:rsidRDefault="00505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CB131" w14:textId="77777777" w:rsidR="0099327C" w:rsidRDefault="0099327C" w:rsidP="0099327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DEBFA57" w14:textId="3FE062D7" w:rsidR="00DF3996" w:rsidRPr="003D261A" w:rsidRDefault="00DF3996" w:rsidP="00DF3996">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1</w:t>
    </w:r>
    <w:r w:rsidR="0099327C">
      <w:rPr>
        <w:rFonts w:ascii="Arial" w:hAnsi="Arial"/>
        <w:b/>
        <w:noProof/>
        <w:sz w:val="18"/>
        <w:lang w:eastAsia="en-US"/>
      </w:rPr>
      <w:t>7</w:t>
    </w:r>
    <w:r w:rsidRPr="003D261A">
      <w:rPr>
        <w:rFonts w:ascii="Arial" w:hAnsi="Arial"/>
        <w:b/>
        <w:noProof/>
        <w:sz w:val="18"/>
        <w:lang w:eastAsia="en-US"/>
      </w:rPr>
      <w:t>.0 (20</w:t>
    </w:r>
    <w:r>
      <w:rPr>
        <w:rFonts w:ascii="Arial" w:hAnsi="Arial"/>
        <w:b/>
        <w:noProof/>
        <w:sz w:val="18"/>
        <w:lang w:eastAsia="en-US"/>
      </w:rPr>
      <w:t>2</w:t>
    </w:r>
    <w:r w:rsidR="0099327C">
      <w:rPr>
        <w:rFonts w:ascii="Arial" w:hAnsi="Arial"/>
        <w:b/>
        <w:noProof/>
        <w:sz w:val="18"/>
        <w:lang w:eastAsia="en-US"/>
      </w:rPr>
      <w:t>1</w:t>
    </w:r>
    <w:r>
      <w:rPr>
        <w:rFonts w:ascii="Arial" w:hAnsi="Arial"/>
        <w:b/>
        <w:noProof/>
        <w:sz w:val="18"/>
        <w:lang w:eastAsia="en-US"/>
      </w:rPr>
      <w:t>-0</w:t>
    </w:r>
    <w:r w:rsidR="0099327C">
      <w:rPr>
        <w:rFonts w:ascii="Arial" w:hAnsi="Arial"/>
        <w:b/>
        <w:noProof/>
        <w:sz w:val="18"/>
        <w:lang w:eastAsia="en-US"/>
      </w:rPr>
      <w:t>6</w:t>
    </w:r>
    <w:r w:rsidRPr="003D261A">
      <w:rPr>
        <w:rFonts w:ascii="Arial" w:hAnsi="Arial"/>
        <w:b/>
        <w:noProof/>
        <w:sz w:val="18"/>
        <w:lang w:eastAsia="en-US"/>
      </w:rPr>
      <w:t>)</w:t>
    </w:r>
  </w:p>
  <w:p w14:paraId="30EF8411" w14:textId="77777777"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327F"/>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5914"/>
    <w:rsid w:val="00137FD6"/>
    <w:rsid w:val="00144C6E"/>
    <w:rsid w:val="00144CE4"/>
    <w:rsid w:val="001470A2"/>
    <w:rsid w:val="00147374"/>
    <w:rsid w:val="001476F7"/>
    <w:rsid w:val="00147D90"/>
    <w:rsid w:val="001508F9"/>
    <w:rsid w:val="001514CE"/>
    <w:rsid w:val="001575B2"/>
    <w:rsid w:val="0016035A"/>
    <w:rsid w:val="00160A63"/>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5FCD"/>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C7ACE"/>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0066"/>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4F41"/>
    <w:rsid w:val="00447D99"/>
    <w:rsid w:val="00454E1F"/>
    <w:rsid w:val="0045520F"/>
    <w:rsid w:val="00455A14"/>
    <w:rsid w:val="00460C9F"/>
    <w:rsid w:val="00461CF5"/>
    <w:rsid w:val="004630B8"/>
    <w:rsid w:val="00464883"/>
    <w:rsid w:val="0046740F"/>
    <w:rsid w:val="004703CD"/>
    <w:rsid w:val="00470720"/>
    <w:rsid w:val="00470CED"/>
    <w:rsid w:val="00481CB0"/>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5AB2"/>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72A"/>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2864"/>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4716"/>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6619"/>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27C"/>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1B14"/>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667"/>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11F"/>
    <w:rsid w:val="00BB53B0"/>
    <w:rsid w:val="00BB56A4"/>
    <w:rsid w:val="00BB67AC"/>
    <w:rsid w:val="00BC1582"/>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6D"/>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996"/>
    <w:rsid w:val="00DF3E25"/>
    <w:rsid w:val="00E03FFE"/>
    <w:rsid w:val="00E04E7B"/>
    <w:rsid w:val="00E063DA"/>
    <w:rsid w:val="00E07035"/>
    <w:rsid w:val="00E0764C"/>
    <w:rsid w:val="00E10240"/>
    <w:rsid w:val="00E103A2"/>
    <w:rsid w:val="00E11768"/>
    <w:rsid w:val="00E12BB5"/>
    <w:rsid w:val="00E152C3"/>
    <w:rsid w:val="00E20852"/>
    <w:rsid w:val="00E215F9"/>
    <w:rsid w:val="00E21BF7"/>
    <w:rsid w:val="00E25FBA"/>
    <w:rsid w:val="00E27031"/>
    <w:rsid w:val="00E273FE"/>
    <w:rsid w:val="00E3478D"/>
    <w:rsid w:val="00E34978"/>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49CC"/>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594"/>
    <w:rsid w:val="00F44EC9"/>
    <w:rsid w:val="00F51218"/>
    <w:rsid w:val="00F51D67"/>
    <w:rsid w:val="00F52187"/>
    <w:rsid w:val="00F540A0"/>
    <w:rsid w:val="00F548E9"/>
    <w:rsid w:val="00F56B7F"/>
    <w:rsid w:val="00F57984"/>
    <w:rsid w:val="00F57A6C"/>
    <w:rsid w:val="00F63B73"/>
    <w:rsid w:val="00F6744E"/>
    <w:rsid w:val="00F755B4"/>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999449E"/>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27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93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9327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9327C"/>
    <w:pPr>
      <w:spacing w:before="120"/>
      <w:outlineLvl w:val="2"/>
    </w:pPr>
    <w:rPr>
      <w:sz w:val="28"/>
    </w:rPr>
  </w:style>
  <w:style w:type="paragraph" w:styleId="Heading4">
    <w:name w:val="heading 4"/>
    <w:aliases w:val="h4"/>
    <w:basedOn w:val="Heading3"/>
    <w:next w:val="Normal"/>
    <w:link w:val="Heading4Char"/>
    <w:qFormat/>
    <w:rsid w:val="0099327C"/>
    <w:pPr>
      <w:ind w:left="1418" w:hanging="1418"/>
      <w:outlineLvl w:val="3"/>
    </w:pPr>
    <w:rPr>
      <w:sz w:val="24"/>
    </w:rPr>
  </w:style>
  <w:style w:type="paragraph" w:styleId="Heading5">
    <w:name w:val="heading 5"/>
    <w:aliases w:val="h5,Heading5"/>
    <w:basedOn w:val="Heading4"/>
    <w:next w:val="Normal"/>
    <w:link w:val="Heading5Char"/>
    <w:qFormat/>
    <w:rsid w:val="0099327C"/>
    <w:pPr>
      <w:ind w:left="1701" w:hanging="1701"/>
      <w:outlineLvl w:val="4"/>
    </w:pPr>
    <w:rPr>
      <w:sz w:val="22"/>
    </w:rPr>
  </w:style>
  <w:style w:type="paragraph" w:styleId="Heading6">
    <w:name w:val="heading 6"/>
    <w:basedOn w:val="H6"/>
    <w:next w:val="Normal"/>
    <w:link w:val="Heading6Char"/>
    <w:qFormat/>
    <w:rsid w:val="0099327C"/>
    <w:pPr>
      <w:outlineLvl w:val="5"/>
    </w:pPr>
  </w:style>
  <w:style w:type="paragraph" w:styleId="Heading7">
    <w:name w:val="heading 7"/>
    <w:basedOn w:val="H6"/>
    <w:next w:val="Normal"/>
    <w:link w:val="Heading7Char"/>
    <w:qFormat/>
    <w:rsid w:val="0099327C"/>
    <w:pPr>
      <w:outlineLvl w:val="6"/>
    </w:pPr>
  </w:style>
  <w:style w:type="paragraph" w:styleId="Heading8">
    <w:name w:val="heading 8"/>
    <w:basedOn w:val="Heading1"/>
    <w:next w:val="Normal"/>
    <w:link w:val="Heading8Char"/>
    <w:qFormat/>
    <w:rsid w:val="0099327C"/>
    <w:pPr>
      <w:ind w:left="0" w:firstLine="0"/>
      <w:outlineLvl w:val="7"/>
    </w:pPr>
  </w:style>
  <w:style w:type="paragraph" w:styleId="Heading9">
    <w:name w:val="heading 9"/>
    <w:basedOn w:val="Heading8"/>
    <w:next w:val="Normal"/>
    <w:link w:val="Heading9Char"/>
    <w:qFormat/>
    <w:rsid w:val="0099327C"/>
    <w:pPr>
      <w:outlineLvl w:val="8"/>
    </w:pPr>
  </w:style>
  <w:style w:type="character" w:default="1" w:styleId="DefaultParagraphFont">
    <w:name w:val="Default Paragraph Font"/>
    <w:semiHidden/>
    <w:rsid w:val="009932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27C"/>
  </w:style>
  <w:style w:type="paragraph" w:customStyle="1" w:styleId="H6">
    <w:name w:val="H6"/>
    <w:basedOn w:val="Heading5"/>
    <w:next w:val="Normal"/>
    <w:rsid w:val="0099327C"/>
    <w:pPr>
      <w:ind w:left="1985" w:hanging="1985"/>
      <w:outlineLvl w:val="9"/>
    </w:pPr>
    <w:rPr>
      <w:sz w:val="20"/>
    </w:rPr>
  </w:style>
  <w:style w:type="paragraph" w:styleId="TOC9">
    <w:name w:val="toc 9"/>
    <w:basedOn w:val="TOC8"/>
    <w:rsid w:val="0099327C"/>
    <w:pPr>
      <w:ind w:left="1418" w:hanging="1418"/>
    </w:pPr>
  </w:style>
  <w:style w:type="paragraph" w:styleId="TOC8">
    <w:name w:val="toc 8"/>
    <w:basedOn w:val="TOC1"/>
    <w:rsid w:val="0099327C"/>
    <w:pPr>
      <w:spacing w:before="180"/>
      <w:ind w:left="2693" w:hanging="2693"/>
    </w:pPr>
    <w:rPr>
      <w:b/>
    </w:rPr>
  </w:style>
  <w:style w:type="paragraph" w:styleId="TOC1">
    <w:name w:val="toc 1"/>
    <w:rsid w:val="009932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9327C"/>
    <w:pPr>
      <w:keepLines/>
      <w:tabs>
        <w:tab w:val="center" w:pos="4536"/>
        <w:tab w:val="right" w:pos="9072"/>
      </w:tabs>
    </w:pPr>
    <w:rPr>
      <w:noProof/>
    </w:rPr>
  </w:style>
  <w:style w:type="character" w:customStyle="1" w:styleId="ZGSM">
    <w:name w:val="ZGSM"/>
    <w:rsid w:val="0099327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327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932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9327C"/>
    <w:pPr>
      <w:ind w:left="1701" w:hanging="1701"/>
    </w:pPr>
  </w:style>
  <w:style w:type="paragraph" w:styleId="TOC4">
    <w:name w:val="toc 4"/>
    <w:basedOn w:val="TOC3"/>
    <w:rsid w:val="0099327C"/>
    <w:pPr>
      <w:ind w:left="1418" w:hanging="1418"/>
    </w:pPr>
  </w:style>
  <w:style w:type="paragraph" w:styleId="TOC3">
    <w:name w:val="toc 3"/>
    <w:basedOn w:val="TOC2"/>
    <w:rsid w:val="0099327C"/>
    <w:pPr>
      <w:ind w:left="1134" w:hanging="1134"/>
    </w:pPr>
  </w:style>
  <w:style w:type="paragraph" w:styleId="TOC2">
    <w:name w:val="toc 2"/>
    <w:basedOn w:val="TOC1"/>
    <w:rsid w:val="0099327C"/>
    <w:pPr>
      <w:keepNext w:val="0"/>
      <w:spacing w:before="0"/>
      <w:ind w:left="851" w:hanging="851"/>
    </w:pPr>
    <w:rPr>
      <w:sz w:val="20"/>
    </w:rPr>
  </w:style>
  <w:style w:type="paragraph" w:styleId="Index1">
    <w:name w:val="index 1"/>
    <w:basedOn w:val="Normal"/>
    <w:semiHidden/>
    <w:rsid w:val="0099327C"/>
    <w:pPr>
      <w:keepLines/>
      <w:spacing w:after="0"/>
    </w:pPr>
  </w:style>
  <w:style w:type="paragraph" w:styleId="Index2">
    <w:name w:val="index 2"/>
    <w:basedOn w:val="Index1"/>
    <w:semiHidden/>
    <w:rsid w:val="0099327C"/>
    <w:pPr>
      <w:ind w:left="284"/>
    </w:pPr>
  </w:style>
  <w:style w:type="paragraph" w:customStyle="1" w:styleId="TT">
    <w:name w:val="TT"/>
    <w:basedOn w:val="Heading1"/>
    <w:next w:val="Normal"/>
    <w:rsid w:val="0099327C"/>
    <w:pPr>
      <w:outlineLvl w:val="9"/>
    </w:pPr>
  </w:style>
  <w:style w:type="paragraph" w:styleId="Footer">
    <w:name w:val="footer"/>
    <w:basedOn w:val="Header"/>
    <w:link w:val="FooterChar"/>
    <w:rsid w:val="0099327C"/>
    <w:pPr>
      <w:jc w:val="center"/>
    </w:pPr>
    <w:rPr>
      <w:i/>
    </w:rPr>
  </w:style>
  <w:style w:type="character" w:styleId="FootnoteReference">
    <w:name w:val="footnote reference"/>
    <w:semiHidden/>
    <w:rsid w:val="009932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327C"/>
    <w:pPr>
      <w:keepLines/>
      <w:spacing w:after="0"/>
      <w:ind w:left="454" w:hanging="454"/>
    </w:pPr>
    <w:rPr>
      <w:sz w:val="16"/>
    </w:rPr>
  </w:style>
  <w:style w:type="paragraph" w:customStyle="1" w:styleId="NF">
    <w:name w:val="NF"/>
    <w:basedOn w:val="NO"/>
    <w:rsid w:val="0099327C"/>
    <w:pPr>
      <w:keepNext/>
      <w:spacing w:after="0"/>
    </w:pPr>
    <w:rPr>
      <w:rFonts w:ascii="Arial" w:hAnsi="Arial"/>
      <w:sz w:val="18"/>
    </w:rPr>
  </w:style>
  <w:style w:type="paragraph" w:customStyle="1" w:styleId="NO">
    <w:name w:val="NO"/>
    <w:basedOn w:val="Normal"/>
    <w:rsid w:val="0099327C"/>
    <w:pPr>
      <w:keepLines/>
      <w:ind w:left="1135" w:hanging="851"/>
    </w:pPr>
  </w:style>
  <w:style w:type="paragraph" w:customStyle="1" w:styleId="PL">
    <w:name w:val="PL"/>
    <w:link w:val="PLChar"/>
    <w:rsid w:val="0099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327C"/>
    <w:pPr>
      <w:jc w:val="right"/>
    </w:pPr>
  </w:style>
  <w:style w:type="paragraph" w:customStyle="1" w:styleId="TAL">
    <w:name w:val="TAL"/>
    <w:basedOn w:val="Normal"/>
    <w:link w:val="TALChar"/>
    <w:rsid w:val="0099327C"/>
    <w:pPr>
      <w:keepNext/>
      <w:keepLines/>
      <w:spacing w:after="0"/>
    </w:pPr>
    <w:rPr>
      <w:rFonts w:ascii="Arial" w:hAnsi="Arial"/>
      <w:sz w:val="18"/>
    </w:rPr>
  </w:style>
  <w:style w:type="paragraph" w:styleId="ListNumber2">
    <w:name w:val="List Number 2"/>
    <w:basedOn w:val="ListNumber"/>
    <w:rsid w:val="0099327C"/>
    <w:pPr>
      <w:ind w:left="851"/>
    </w:pPr>
  </w:style>
  <w:style w:type="paragraph" w:styleId="ListNumber">
    <w:name w:val="List Number"/>
    <w:basedOn w:val="List"/>
    <w:rsid w:val="0099327C"/>
  </w:style>
  <w:style w:type="paragraph" w:styleId="List">
    <w:name w:val="List"/>
    <w:basedOn w:val="Normal"/>
    <w:link w:val="ListChar"/>
    <w:rsid w:val="0099327C"/>
    <w:pPr>
      <w:ind w:left="568" w:hanging="284"/>
    </w:pPr>
  </w:style>
  <w:style w:type="paragraph" w:customStyle="1" w:styleId="TAH">
    <w:name w:val="TAH"/>
    <w:basedOn w:val="TAC"/>
    <w:link w:val="TAHCar"/>
    <w:rsid w:val="0099327C"/>
    <w:rPr>
      <w:b/>
    </w:rPr>
  </w:style>
  <w:style w:type="paragraph" w:customStyle="1" w:styleId="TAC">
    <w:name w:val="TAC"/>
    <w:basedOn w:val="TAL"/>
    <w:link w:val="TACChar"/>
    <w:rsid w:val="0099327C"/>
    <w:pPr>
      <w:jc w:val="center"/>
    </w:pPr>
  </w:style>
  <w:style w:type="paragraph" w:customStyle="1" w:styleId="LD">
    <w:name w:val="LD"/>
    <w:rsid w:val="0099327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9327C"/>
    <w:pPr>
      <w:keepLines/>
      <w:ind w:left="1702" w:hanging="1418"/>
    </w:pPr>
  </w:style>
  <w:style w:type="paragraph" w:customStyle="1" w:styleId="FP">
    <w:name w:val="FP"/>
    <w:basedOn w:val="Normal"/>
    <w:rsid w:val="0099327C"/>
    <w:pPr>
      <w:spacing w:after="0"/>
    </w:pPr>
  </w:style>
  <w:style w:type="paragraph" w:customStyle="1" w:styleId="NW">
    <w:name w:val="NW"/>
    <w:basedOn w:val="NO"/>
    <w:rsid w:val="0099327C"/>
    <w:pPr>
      <w:spacing w:after="0"/>
    </w:pPr>
  </w:style>
  <w:style w:type="paragraph" w:customStyle="1" w:styleId="EW">
    <w:name w:val="EW"/>
    <w:basedOn w:val="EX"/>
    <w:rsid w:val="0099327C"/>
    <w:pPr>
      <w:spacing w:after="0"/>
    </w:pPr>
  </w:style>
  <w:style w:type="paragraph" w:customStyle="1" w:styleId="B1">
    <w:name w:val="B1"/>
    <w:basedOn w:val="List"/>
    <w:link w:val="B1Char1"/>
    <w:rsid w:val="0099327C"/>
  </w:style>
  <w:style w:type="character" w:customStyle="1" w:styleId="B1Char1">
    <w:name w:val="B1 Char1"/>
    <w:link w:val="B1"/>
    <w:qFormat/>
    <w:rsid w:val="00E152C3"/>
    <w:rPr>
      <w:rFonts w:eastAsia="Times New Roman"/>
    </w:rPr>
  </w:style>
  <w:style w:type="paragraph" w:styleId="TOC6">
    <w:name w:val="toc 6"/>
    <w:basedOn w:val="TOC5"/>
    <w:next w:val="Normal"/>
    <w:rsid w:val="0099327C"/>
    <w:pPr>
      <w:ind w:left="1985" w:hanging="1985"/>
    </w:pPr>
  </w:style>
  <w:style w:type="paragraph" w:styleId="TOC7">
    <w:name w:val="toc 7"/>
    <w:basedOn w:val="TOC6"/>
    <w:next w:val="Normal"/>
    <w:rsid w:val="0099327C"/>
    <w:pPr>
      <w:ind w:left="2268" w:hanging="2268"/>
    </w:pPr>
  </w:style>
  <w:style w:type="paragraph" w:styleId="ListBullet2">
    <w:name w:val="List Bullet 2"/>
    <w:basedOn w:val="ListBullet"/>
    <w:rsid w:val="0099327C"/>
    <w:pPr>
      <w:ind w:left="851"/>
    </w:pPr>
  </w:style>
  <w:style w:type="paragraph" w:styleId="ListBullet">
    <w:name w:val="List Bullet"/>
    <w:basedOn w:val="List"/>
    <w:rsid w:val="0099327C"/>
  </w:style>
  <w:style w:type="paragraph" w:customStyle="1" w:styleId="EditorsNote">
    <w:name w:val="Editor's Note"/>
    <w:basedOn w:val="NO"/>
    <w:rsid w:val="0099327C"/>
    <w:rPr>
      <w:color w:val="FF0000"/>
    </w:rPr>
  </w:style>
  <w:style w:type="paragraph" w:customStyle="1" w:styleId="TH">
    <w:name w:val="TH"/>
    <w:basedOn w:val="Normal"/>
    <w:link w:val="THChar"/>
    <w:rsid w:val="0099327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93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3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932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93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9327C"/>
    <w:pPr>
      <w:ind w:left="851" w:hanging="851"/>
    </w:pPr>
  </w:style>
  <w:style w:type="paragraph" w:customStyle="1" w:styleId="ZH">
    <w:name w:val="ZH"/>
    <w:rsid w:val="009932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9327C"/>
    <w:pPr>
      <w:keepNext w:val="0"/>
      <w:spacing w:before="0" w:after="240"/>
    </w:pPr>
  </w:style>
  <w:style w:type="paragraph" w:customStyle="1" w:styleId="ZG">
    <w:name w:val="ZG"/>
    <w:rsid w:val="009932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9327C"/>
    <w:pPr>
      <w:ind w:left="1135"/>
    </w:pPr>
  </w:style>
  <w:style w:type="paragraph" w:styleId="List2">
    <w:name w:val="List 2"/>
    <w:basedOn w:val="List"/>
    <w:link w:val="List2Char"/>
    <w:rsid w:val="0099327C"/>
    <w:pPr>
      <w:ind w:left="851"/>
    </w:pPr>
  </w:style>
  <w:style w:type="paragraph" w:styleId="List3">
    <w:name w:val="List 3"/>
    <w:basedOn w:val="List2"/>
    <w:link w:val="List3Char"/>
    <w:rsid w:val="0099327C"/>
    <w:pPr>
      <w:ind w:left="1135"/>
    </w:pPr>
  </w:style>
  <w:style w:type="paragraph" w:styleId="List4">
    <w:name w:val="List 4"/>
    <w:basedOn w:val="List3"/>
    <w:rsid w:val="0099327C"/>
    <w:pPr>
      <w:ind w:left="1418"/>
    </w:pPr>
  </w:style>
  <w:style w:type="paragraph" w:styleId="List5">
    <w:name w:val="List 5"/>
    <w:basedOn w:val="List4"/>
    <w:rsid w:val="0099327C"/>
    <w:pPr>
      <w:ind w:left="1702"/>
    </w:pPr>
  </w:style>
  <w:style w:type="paragraph" w:styleId="ListBullet4">
    <w:name w:val="List Bullet 4"/>
    <w:basedOn w:val="ListBullet3"/>
    <w:rsid w:val="0099327C"/>
    <w:pPr>
      <w:ind w:left="1418"/>
    </w:pPr>
  </w:style>
  <w:style w:type="paragraph" w:styleId="ListBullet5">
    <w:name w:val="List Bullet 5"/>
    <w:basedOn w:val="ListBullet4"/>
    <w:rsid w:val="0099327C"/>
    <w:pPr>
      <w:ind w:left="1702"/>
    </w:pPr>
  </w:style>
  <w:style w:type="paragraph" w:customStyle="1" w:styleId="B2">
    <w:name w:val="B2"/>
    <w:basedOn w:val="List2"/>
    <w:link w:val="B2Char"/>
    <w:rsid w:val="0099327C"/>
  </w:style>
  <w:style w:type="paragraph" w:customStyle="1" w:styleId="B3">
    <w:name w:val="B3"/>
    <w:basedOn w:val="List3"/>
    <w:link w:val="B3Char"/>
    <w:rsid w:val="0099327C"/>
  </w:style>
  <w:style w:type="paragraph" w:customStyle="1" w:styleId="B4">
    <w:name w:val="B4"/>
    <w:basedOn w:val="List4"/>
    <w:rsid w:val="0099327C"/>
  </w:style>
  <w:style w:type="paragraph" w:customStyle="1" w:styleId="B5">
    <w:name w:val="B5"/>
    <w:basedOn w:val="List5"/>
    <w:rsid w:val="0099327C"/>
  </w:style>
  <w:style w:type="paragraph" w:customStyle="1" w:styleId="ZTD">
    <w:name w:val="ZTD"/>
    <w:basedOn w:val="ZB"/>
    <w:rsid w:val="0099327C"/>
    <w:pPr>
      <w:framePr w:hRule="auto" w:wrap="notBeside" w:y="852"/>
    </w:pPr>
    <w:rPr>
      <w:i w:val="0"/>
      <w:sz w:val="40"/>
    </w:rPr>
  </w:style>
  <w:style w:type="paragraph" w:customStyle="1" w:styleId="ZV">
    <w:name w:val="ZV"/>
    <w:basedOn w:val="ZU"/>
    <w:rsid w:val="0099327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ntTable" Target="fontTable.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4F3CE-7823-4049-AA21-17A84694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72</Pages>
  <Words>30745</Words>
  <Characters>175252</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PM:CR1390</cp:lastModifiedBy>
  <cp:revision>10</cp:revision>
  <cp:lastPrinted>2007-03-03T11:31:00Z</cp:lastPrinted>
  <dcterms:created xsi:type="dcterms:W3CDTF">2020-03-20T14:30:00Z</dcterms:created>
  <dcterms:modified xsi:type="dcterms:W3CDTF">2021-06-21T09:57:00Z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