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B60457" w:rsidRPr="00C12953">
        <w:t>V</w:t>
      </w:r>
      <w:r w:rsidR="00B60457">
        <w:t>14</w:t>
      </w:r>
      <w:r w:rsidR="00143EC7">
        <w:t>.</w:t>
      </w:r>
      <w:r w:rsidR="00D425B1">
        <w:t>15</w:t>
      </w:r>
      <w:r w:rsidR="00DC66D0">
        <w:t>.</w:t>
      </w:r>
      <w:r w:rsidR="00401FD3">
        <w:t xml:space="preserve">0 </w:t>
      </w:r>
      <w:r w:rsidR="004A3549" w:rsidRPr="00C12953">
        <w:rPr>
          <w:sz w:val="32"/>
        </w:rPr>
        <w:t>(</w:t>
      </w:r>
      <w:r w:rsidR="00A50262" w:rsidRPr="00C12953">
        <w:rPr>
          <w:sz w:val="32"/>
        </w:rPr>
        <w:t>20</w:t>
      </w:r>
      <w:r w:rsidR="00D55D15">
        <w:rPr>
          <w:sz w:val="32"/>
        </w:rPr>
        <w:t>20</w:t>
      </w:r>
      <w:r w:rsidR="00AD02B7" w:rsidRPr="00C12953">
        <w:rPr>
          <w:sz w:val="32"/>
        </w:rPr>
        <w:t>-</w:t>
      </w:r>
      <w:r w:rsidR="00D425B1">
        <w:rPr>
          <w:sz w:val="32"/>
        </w:rPr>
        <w:t>06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B60457">
        <w:rPr>
          <w:rStyle w:val="ZGSM"/>
        </w:rPr>
        <w:t>14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3012F0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  <w:lang w:eastAsia="en-GB"/>
        </w:rPr>
        <w:drawing>
          <wp:inline distT="0" distB="0" distL="0" distR="0" wp14:anchorId="5C02F562" wp14:editId="788CA6E9">
            <wp:extent cx="1314450" cy="1047750"/>
            <wp:effectExtent l="0" t="0" r="0" b="0"/>
            <wp:docPr id="1" name="Picture 1" descr="LTE-AdvancedPro_largerTM_crop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TE-AdvancedPro_largerTM_cropp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 w:rsidRPr="00235394">
        <w:rPr>
          <w:lang w:eastAsia="en-GB"/>
        </w:rPr>
        <w:drawing>
          <wp:inline distT="0" distB="0" distL="0" distR="0" wp14:anchorId="46EC3194" wp14:editId="6E36DB32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401FD3">
        <w:rPr>
          <w:noProof/>
          <w:sz w:val="18"/>
        </w:rPr>
        <w:t>2020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362420" w:rsidRDefault="003624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</w:t>
      </w:r>
    </w:p>
    <w:p w:rsidR="00362420" w:rsidRDefault="003624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</w:t>
      </w:r>
    </w:p>
    <w:p w:rsidR="00362420" w:rsidRDefault="003624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</w:t>
      </w:r>
    </w:p>
    <w:p w:rsidR="00362420" w:rsidRDefault="003624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9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13</w:t>
      </w:r>
    </w:p>
    <w:p w:rsidR="00362420" w:rsidRDefault="003624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14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14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15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16</w:t>
      </w:r>
    </w:p>
    <w:p w:rsidR="00362420" w:rsidRDefault="003624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18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21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25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25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25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62420">
        <w:t>5.3.3A</w:t>
      </w:r>
      <w:r w:rsidRPr="0036242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2F2B">
        <w:rPr>
          <w:lang w:val="en-US"/>
        </w:rPr>
        <w:t>Precoding</w:t>
      </w:r>
      <w:r>
        <w:tab/>
        <w:t>26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29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32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36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37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39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39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40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43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43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8.45pt;height:14.25pt" o:ole="">
            <v:imagedata r:id="rId10" o:title=""/>
          </v:shape>
          <o:OLEObject Type="Embed" ProgID="Equation.3" ShapeID="_x0000_i1037" DrawAspect="Content" ObjectID="_1655027560" r:id="rId11"/>
        </w:object>
      </w:r>
      <w:r>
        <w:t xml:space="preserve"> or larger</w:t>
      </w:r>
      <w:r>
        <w:tab/>
        <w:t>43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38" type="#_x0000_t75" style="width:28.45pt;height:14.25pt" o:ole="">
            <v:imagedata r:id="rId10" o:title=""/>
          </v:shape>
          <o:OLEObject Type="Embed" ProgID="Equation.3" ShapeID="_x0000_i1038" DrawAspect="Content" ObjectID="_1655027561" r:id="rId12"/>
        </w:object>
      </w:r>
      <w:r>
        <w:tab/>
        <w:t>44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47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48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48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49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49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49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52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52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52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55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55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55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58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59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60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60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67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72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73</w:t>
      </w:r>
    </w:p>
    <w:p w:rsidR="00362420" w:rsidRDefault="003624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74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74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74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74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75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75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76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77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77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77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</w:t>
      </w:r>
      <w:r>
        <w:tab/>
        <w:t>79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79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80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80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80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81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81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82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83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83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83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83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86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86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86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86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86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87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88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89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90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91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91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93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95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95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96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96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62420">
        <w:t>6.7</w:t>
      </w:r>
      <w:r w:rsidRPr="0036242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2F2B">
        <w:rPr>
          <w:lang w:val="en-US"/>
        </w:rPr>
        <w:t>Physical control format indicator channel</w:t>
      </w:r>
      <w:r>
        <w:tab/>
        <w:t>97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62420">
        <w:t>6.7.1</w:t>
      </w:r>
      <w:r w:rsidRPr="0036242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2F2B">
        <w:rPr>
          <w:lang w:val="en-US"/>
        </w:rPr>
        <w:t>Scrambling</w:t>
      </w:r>
      <w:r>
        <w:tab/>
        <w:t>98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98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99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99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99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100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101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101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103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104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104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106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109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110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111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113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113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116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116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116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116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117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117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118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118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119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 or MPDCCH</w:t>
      </w:r>
      <w:r>
        <w:tab/>
        <w:t>125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125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127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128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130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131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132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140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140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140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140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141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142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144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145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145</w:t>
      </w:r>
    </w:p>
    <w:p w:rsidR="00362420" w:rsidRDefault="003624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147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147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147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147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147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148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150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153</w:t>
      </w:r>
    </w:p>
    <w:p w:rsidR="00362420" w:rsidRDefault="003624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153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153</w:t>
      </w:r>
    </w:p>
    <w:p w:rsidR="00362420" w:rsidRDefault="003624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154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154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154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154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154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155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155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155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156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156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156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156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157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158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158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158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159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159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159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160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160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160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161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161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161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163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163</w:t>
      </w:r>
    </w:p>
    <w:p w:rsidR="00362420" w:rsidRDefault="003624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164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164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164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164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164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164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164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165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165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166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167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167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60" w:dyaOrig="340">
          <v:shape id="_x0000_i1039" type="#_x0000_t75" style="width:37.65pt;height:17.6pt" o:ole="">
            <v:imagedata r:id="rId13" o:title=""/>
          </v:shape>
          <o:OLEObject Type="Embed" ProgID="Equation.3" ShapeID="_x0000_i1039" DrawAspect="Content" ObjectID="_1655027562" r:id="rId14"/>
        </w:object>
      </w:r>
      <w:r>
        <w:tab/>
        <w:t>167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40" w:dyaOrig="340">
          <v:shape id="_x0000_i1040" type="#_x0000_t75" style="width:36.85pt;height:17.6pt" o:ole="">
            <v:imagedata r:id="rId15" o:title=""/>
          </v:shape>
          <o:OLEObject Type="Embed" ProgID="Equation.3" ShapeID="_x0000_i1040" DrawAspect="Content" ObjectID="_1655027563" r:id="rId16"/>
        </w:object>
      </w:r>
      <w:r>
        <w:tab/>
        <w:t>168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169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170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170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 access channel</w:t>
      </w:r>
      <w:r>
        <w:tab/>
        <w:t>171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171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173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173</w:t>
      </w:r>
    </w:p>
    <w:p w:rsidR="00362420" w:rsidRDefault="003624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173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173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173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174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174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174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174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174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174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175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175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176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176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177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177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177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177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177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178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180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181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182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183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184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:rsidR="00362420" w:rsidRDefault="0036242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184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362420" w:rsidRDefault="0036242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185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186</w:t>
      </w:r>
    </w:p>
    <w:p w:rsidR="00362420" w:rsidRDefault="0036242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186</w:t>
      </w:r>
    </w:p>
    <w:p w:rsidR="00362420" w:rsidRDefault="00362420" w:rsidP="0036242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187</w:t>
      </w:r>
    </w:p>
    <w:p w:rsidR="00666497" w:rsidRDefault="00362420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D425B1">
        <w:instrText>-ef0</w:instrText>
      </w:r>
      <w:r>
        <w:instrText>_s00-s05.doc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D425B1">
        <w:instrText>-ef0</w:instrText>
      </w:r>
      <w:r>
        <w:instrText>_s06-s08.doc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D425B1">
        <w:instrText>-ef0</w:instrText>
      </w:r>
      <w:r>
        <w:instrText>_s09-sxx.doc</w:instrText>
      </w:r>
      <w:r w:rsidR="000D1151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4950" w:rsidRDefault="00904950">
      <w:r>
        <w:separator/>
      </w:r>
    </w:p>
  </w:endnote>
  <w:endnote w:type="continuationSeparator" w:id="0">
    <w:p w:rsidR="00904950" w:rsidRDefault="00904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4950" w:rsidRDefault="00904950">
      <w:r>
        <w:separator/>
      </w:r>
    </w:p>
  </w:footnote>
  <w:footnote w:type="continuationSeparator" w:id="0">
    <w:p w:rsidR="00904950" w:rsidRDefault="00904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62420">
      <w:t>3GPP TS 36.211 V14.15.0 (2020-06)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56132">
      <w:t>7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62420">
      <w:t>Release 14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610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4FFB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51B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66F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151"/>
    <w:rsid w:val="000D15B0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77734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96B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9CB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5DE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2F0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396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786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2420"/>
    <w:rsid w:val="00365AAB"/>
    <w:rsid w:val="00365C04"/>
    <w:rsid w:val="00365EEF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0834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1FD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0E77"/>
    <w:rsid w:val="0044116A"/>
    <w:rsid w:val="004413A0"/>
    <w:rsid w:val="00441B85"/>
    <w:rsid w:val="00441F03"/>
    <w:rsid w:val="00442945"/>
    <w:rsid w:val="00442E24"/>
    <w:rsid w:val="0044354F"/>
    <w:rsid w:val="004435E6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290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A18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0A1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6668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606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1AB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161"/>
    <w:rsid w:val="0064085E"/>
    <w:rsid w:val="00641883"/>
    <w:rsid w:val="006433E1"/>
    <w:rsid w:val="0064383F"/>
    <w:rsid w:val="00643BCD"/>
    <w:rsid w:val="00645021"/>
    <w:rsid w:val="0064516B"/>
    <w:rsid w:val="00645431"/>
    <w:rsid w:val="00645BF0"/>
    <w:rsid w:val="00645DCE"/>
    <w:rsid w:val="00646044"/>
    <w:rsid w:val="00646265"/>
    <w:rsid w:val="00646678"/>
    <w:rsid w:val="00647C5E"/>
    <w:rsid w:val="00651491"/>
    <w:rsid w:val="0065158B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AB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08CE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0062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0414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47B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19EF"/>
    <w:rsid w:val="008128DE"/>
    <w:rsid w:val="00812A3B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81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4950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344E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6A66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9D2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0262"/>
    <w:rsid w:val="00A5183E"/>
    <w:rsid w:val="00A52C93"/>
    <w:rsid w:val="00A52FB3"/>
    <w:rsid w:val="00A53437"/>
    <w:rsid w:val="00A53D20"/>
    <w:rsid w:val="00A54379"/>
    <w:rsid w:val="00A54B19"/>
    <w:rsid w:val="00A55985"/>
    <w:rsid w:val="00A56132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A4D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27C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843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BBA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5798D"/>
    <w:rsid w:val="00C60A81"/>
    <w:rsid w:val="00C62184"/>
    <w:rsid w:val="00C62633"/>
    <w:rsid w:val="00C62675"/>
    <w:rsid w:val="00C657D5"/>
    <w:rsid w:val="00C65968"/>
    <w:rsid w:val="00C65F9E"/>
    <w:rsid w:val="00C66D3E"/>
    <w:rsid w:val="00C67464"/>
    <w:rsid w:val="00C7070B"/>
    <w:rsid w:val="00C7157C"/>
    <w:rsid w:val="00C74347"/>
    <w:rsid w:val="00C7537A"/>
    <w:rsid w:val="00C75F03"/>
    <w:rsid w:val="00C7601C"/>
    <w:rsid w:val="00C766C5"/>
    <w:rsid w:val="00C76A2C"/>
    <w:rsid w:val="00C77600"/>
    <w:rsid w:val="00C7786B"/>
    <w:rsid w:val="00C80689"/>
    <w:rsid w:val="00C80A8F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25B1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5D15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0F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2B46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3C67"/>
    <w:rsid w:val="00DC52D3"/>
    <w:rsid w:val="00DC55BE"/>
    <w:rsid w:val="00DC66D0"/>
    <w:rsid w:val="00DC686A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6B7"/>
    <w:rsid w:val="00DE5E96"/>
    <w:rsid w:val="00DE5EF2"/>
    <w:rsid w:val="00DE6340"/>
    <w:rsid w:val="00DE6D65"/>
    <w:rsid w:val="00DE6E13"/>
    <w:rsid w:val="00DE73B0"/>
    <w:rsid w:val="00DE75DA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729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87B33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0ED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478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02F"/>
    <w:rsid w:val="00F441F2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6D0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FA64C6-BC1D-4C3D-B31A-4FF0463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E0239-766F-473C-84F1-65C4E1F37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MCC:CR0530</cp:lastModifiedBy>
  <cp:revision>18</cp:revision>
  <cp:lastPrinted>2007-09-07T07:56:00Z</cp:lastPrinted>
  <dcterms:created xsi:type="dcterms:W3CDTF">2020-01-15T08:59:00Z</dcterms:created>
  <dcterms:modified xsi:type="dcterms:W3CDTF">2020-06-30T10:03:00Z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